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F17A4" w14:textId="3CFC4EFC" w:rsidR="00B50A8B" w:rsidRPr="004E3089" w:rsidRDefault="00B50A8B" w:rsidP="00B50A8B">
      <w:pPr>
        <w:pStyle w:val="ZA"/>
        <w:framePr w:wrap="notBeside"/>
        <w:rPr>
          <w:sz w:val="32"/>
          <w:szCs w:val="32"/>
        </w:rPr>
      </w:pPr>
      <w:bookmarkStart w:id="0" w:name="page1"/>
      <w:r w:rsidRPr="008F55E6">
        <w:rPr>
          <w:sz w:val="64"/>
        </w:rPr>
        <w:t xml:space="preserve">3GPP TS 25.104 </w:t>
      </w:r>
      <w:r w:rsidR="001260D0" w:rsidRPr="008F55E6">
        <w:t>V1</w:t>
      </w:r>
      <w:r w:rsidR="00637429">
        <w:t>8</w:t>
      </w:r>
      <w:r w:rsidRPr="008F55E6">
        <w:t>.</w:t>
      </w:r>
      <w:r w:rsidR="00794D6D" w:rsidRPr="008F55E6">
        <w:t>0</w:t>
      </w:r>
      <w:r w:rsidRPr="008F55E6">
        <w:t>.</w:t>
      </w:r>
      <w:r w:rsidR="004E3089">
        <w:t>1</w:t>
      </w:r>
      <w:r w:rsidRPr="008F55E6">
        <w:t xml:space="preserve"> </w:t>
      </w:r>
      <w:r w:rsidR="00DA472F" w:rsidRPr="008F55E6">
        <w:rPr>
          <w:sz w:val="32"/>
        </w:rPr>
        <w:t>(20</w:t>
      </w:r>
      <w:r w:rsidR="00E73A91">
        <w:rPr>
          <w:sz w:val="32"/>
        </w:rPr>
        <w:t>2</w:t>
      </w:r>
      <w:r w:rsidR="00637429">
        <w:rPr>
          <w:sz w:val="32"/>
        </w:rPr>
        <w:t>4</w:t>
      </w:r>
      <w:r w:rsidRPr="008F55E6">
        <w:rPr>
          <w:sz w:val="32"/>
        </w:rPr>
        <w:t>-</w:t>
      </w:r>
      <w:r w:rsidR="00E73A91">
        <w:rPr>
          <w:sz w:val="32"/>
        </w:rPr>
        <w:t>0</w:t>
      </w:r>
      <w:r w:rsidR="004E3089">
        <w:rPr>
          <w:sz w:val="32"/>
        </w:rPr>
        <w:t>8</w:t>
      </w:r>
      <w:r w:rsidRPr="008F55E6">
        <w:rPr>
          <w:sz w:val="32"/>
        </w:rPr>
        <w:t>)</w:t>
      </w:r>
    </w:p>
    <w:p w14:paraId="5C9AF35A" w14:textId="77777777" w:rsidR="00B50A8B" w:rsidRPr="008F55E6" w:rsidRDefault="00B50A8B" w:rsidP="00B50A8B">
      <w:pPr>
        <w:pStyle w:val="ZB"/>
        <w:framePr w:wrap="notBeside"/>
      </w:pPr>
      <w:r w:rsidRPr="008F55E6">
        <w:t>Technical Specification</w:t>
      </w:r>
    </w:p>
    <w:p w14:paraId="3F769871" w14:textId="77777777" w:rsidR="00B50A8B" w:rsidRPr="008F55E6" w:rsidRDefault="00B50A8B" w:rsidP="00B50A8B">
      <w:pPr>
        <w:pStyle w:val="ZT"/>
        <w:framePr w:wrap="notBeside"/>
      </w:pPr>
      <w:r w:rsidRPr="008F55E6">
        <w:t>3rd Generation Partnership Project;</w:t>
      </w:r>
    </w:p>
    <w:p w14:paraId="43C2EB3C" w14:textId="77777777" w:rsidR="00B50A8B" w:rsidRPr="008F55E6" w:rsidRDefault="00B50A8B" w:rsidP="00B50A8B">
      <w:pPr>
        <w:pStyle w:val="ZT"/>
        <w:framePr w:wrap="notBeside"/>
      </w:pPr>
      <w:r w:rsidRPr="008F55E6">
        <w:t>Technical Specification Group Radio Access Network;</w:t>
      </w:r>
    </w:p>
    <w:p w14:paraId="27C741E0" w14:textId="77777777" w:rsidR="005719B5" w:rsidRPr="008F55E6" w:rsidRDefault="00B50A8B" w:rsidP="00B50A8B">
      <w:pPr>
        <w:pStyle w:val="ZT"/>
        <w:framePr w:wrap="notBeside"/>
      </w:pPr>
      <w:r w:rsidRPr="008F55E6">
        <w:t>Base Station (BS) radio transmission and reception (FDD)</w:t>
      </w:r>
    </w:p>
    <w:p w14:paraId="2237097D" w14:textId="69710045"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637429">
        <w:rPr>
          <w:rStyle w:val="ZGSM"/>
        </w:rPr>
        <w:t>8</w:t>
      </w:r>
      <w:r w:rsidRPr="008F55E6">
        <w:t>)</w:t>
      </w:r>
    </w:p>
    <w:p w14:paraId="3473D574" w14:textId="561D4419" w:rsidR="00B50A8B" w:rsidRPr="008F55E6" w:rsidRDefault="004B17BF" w:rsidP="00B50A8B">
      <w:pPr>
        <w:pStyle w:val="ZU"/>
        <w:framePr w:h="4929" w:hRule="exact" w:wrap="notBeside"/>
        <w:tabs>
          <w:tab w:val="right" w:pos="10206"/>
        </w:tabs>
        <w:jc w:val="left"/>
      </w:pPr>
      <w:r>
        <w:drawing>
          <wp:inline distT="0" distB="0" distL="0" distR="0" wp14:anchorId="4BA38B97" wp14:editId="14387CED">
            <wp:extent cx="1314450" cy="800100"/>
            <wp:effectExtent l="0" t="0" r="0" b="0"/>
            <wp:docPr id="30383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B50A8B" w:rsidRPr="008F55E6">
        <w:tab/>
      </w:r>
      <w:r w:rsidR="00431ABA" w:rsidRPr="008F55E6">
        <w:drawing>
          <wp:inline distT="0" distB="0" distL="0" distR="0" wp14:anchorId="34EFC0B5" wp14:editId="6CC0B698">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5AD0A333" w14:textId="77777777" w:rsidR="00B50A8B" w:rsidRPr="008F55E6" w:rsidRDefault="00B50A8B" w:rsidP="00B50A8B">
      <w:pPr>
        <w:pStyle w:val="ZU"/>
        <w:framePr w:h="4929" w:hRule="exact" w:wrap="notBeside"/>
        <w:tabs>
          <w:tab w:val="right" w:pos="10206"/>
        </w:tabs>
        <w:jc w:val="left"/>
      </w:pPr>
    </w:p>
    <w:p w14:paraId="1111B020"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6E9E71DF" w14:textId="77777777" w:rsidR="00B50A8B" w:rsidRPr="008F55E6" w:rsidRDefault="00B50A8B" w:rsidP="00B50A8B">
      <w:pPr>
        <w:pStyle w:val="ZV"/>
        <w:framePr w:wrap="notBeside"/>
      </w:pPr>
    </w:p>
    <w:p w14:paraId="4F836555" w14:textId="77777777" w:rsidR="00B50A8B" w:rsidRPr="008F55E6" w:rsidRDefault="00B50A8B" w:rsidP="00B50A8B"/>
    <w:bookmarkEnd w:id="0"/>
    <w:p w14:paraId="7ED34850"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0A8A2E7C" w14:textId="77777777" w:rsidR="00262676" w:rsidRPr="008F55E6" w:rsidRDefault="00262676">
      <w:pPr>
        <w:rPr>
          <w:rFonts w:cs="v5.0.0"/>
        </w:rPr>
      </w:pPr>
      <w:bookmarkStart w:id="1" w:name="page2"/>
    </w:p>
    <w:p w14:paraId="7226039D" w14:textId="77777777" w:rsidR="00262676" w:rsidRPr="008F55E6" w:rsidRDefault="00262676">
      <w:pPr>
        <w:rPr>
          <w:rFonts w:cs="v5.0.0"/>
        </w:rPr>
      </w:pPr>
    </w:p>
    <w:p w14:paraId="3765A38F"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514072CD"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3080F1C0" w14:textId="77777777" w:rsidR="00262676" w:rsidRPr="008F55E6" w:rsidRDefault="00262676">
      <w:pPr>
        <w:pStyle w:val="FP"/>
        <w:framePr w:wrap="notBeside" w:hAnchor="margin" w:yAlign="center"/>
        <w:ind w:left="2835" w:right="2835"/>
        <w:jc w:val="center"/>
        <w:rPr>
          <w:rFonts w:ascii="Arial" w:hAnsi="Arial" w:cs="v5.0.0"/>
          <w:sz w:val="18"/>
        </w:rPr>
      </w:pPr>
    </w:p>
    <w:p w14:paraId="5DC70CF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3849651B"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72B87C92"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2A8FDCFC"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6C1D716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40949605"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1F4C25BF" w14:textId="77777777" w:rsidR="00262676" w:rsidRPr="008F55E6" w:rsidRDefault="00262676">
      <w:pPr>
        <w:rPr>
          <w:rFonts w:cs="v5.0.0"/>
        </w:rPr>
      </w:pPr>
    </w:p>
    <w:p w14:paraId="4750C164"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0017EB3B"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30A7D801" w14:textId="77777777" w:rsidR="00084C7E" w:rsidRPr="008F55E6" w:rsidRDefault="00084C7E" w:rsidP="00084C7E">
      <w:pPr>
        <w:pStyle w:val="FP"/>
        <w:framePr w:h="3057" w:hRule="exact" w:wrap="notBeside" w:vAnchor="page" w:hAnchor="margin" w:y="12605"/>
        <w:jc w:val="center"/>
        <w:rPr>
          <w:noProof/>
        </w:rPr>
      </w:pPr>
    </w:p>
    <w:p w14:paraId="3216603A" w14:textId="02E96D82"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73A91">
        <w:rPr>
          <w:noProof/>
          <w:sz w:val="18"/>
        </w:rPr>
        <w:t>2</w:t>
      </w:r>
      <w:r w:rsidR="00637429">
        <w:rPr>
          <w:noProof/>
          <w:sz w:val="18"/>
        </w:rPr>
        <w:t>4</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1F766B96"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1D0A1D28" w14:textId="77777777" w:rsidR="00084C7E" w:rsidRPr="008F55E6" w:rsidRDefault="00084C7E" w:rsidP="00084C7E">
      <w:pPr>
        <w:pStyle w:val="FP"/>
        <w:framePr w:h="3057" w:hRule="exact" w:wrap="notBeside" w:vAnchor="page" w:hAnchor="margin" w:y="12605"/>
        <w:rPr>
          <w:noProof/>
          <w:sz w:val="18"/>
        </w:rPr>
      </w:pPr>
    </w:p>
    <w:p w14:paraId="280D3BD5"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1EBD2BF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5A4CE83D"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537664DE" w14:textId="77777777" w:rsidR="00262676" w:rsidRPr="008F55E6" w:rsidRDefault="00262676">
      <w:pPr>
        <w:rPr>
          <w:rFonts w:cs="v5.0.0"/>
        </w:rPr>
      </w:pPr>
    </w:p>
    <w:p w14:paraId="00088A65"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2B1EDD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5EFDAD24"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44E81E5C"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17E198EC"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44B465FC"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57B93CA0"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7857BC49"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58DF2784"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3FBDB7B"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701FC011"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0D1849D5"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77D53B61"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4A53F19F"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1169447F"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0E75668D"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48EBDB5B"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1B4B0B60"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29002922"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0636CD3B"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7F6BF5AB"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6BBCABE3"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401B0C97"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68BED0B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7B5946AE"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2AF97161"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3E7F6CEE"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3982C65F"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6900F12B"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6430E379"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938587"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30766D73"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4A51B3B6"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3B682C47"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26776D7F"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4EB06279"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FBEA4C8"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2FC46AEB"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1D46802E"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34B03124"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6659F00B"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235AB827"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6A57880E"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3B0B83C3"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3CAA149"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F9A585E"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6F3CE8B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0EB9654B"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796F9E6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4A1D8D92"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6ACCE916"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216E308"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5310956D"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3E41698A"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6E7A9F08"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7133F62E"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17841B6"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2D7DDED3"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50DA1A4B"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A2FA0B0"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703459EC"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236AB8B5"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503CC8E7"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46F414E4"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1CD259E7"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4CCFBC0C"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586DFCFD"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0E8F4D94"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2A9FEE2D"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5480EBCB"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70E2B478"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43244BF"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5784359E"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0609CD43"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4114352B"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488471"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C0DCA6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1819B13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2CB0A436"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0F98708E"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6622AF41"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5BAA4F3E"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2FAED651"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1609E44"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52A4836C"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0C52B595"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5C0CC575"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70FFF96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27101E2B"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30621630"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3DF9FC9D"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3A5CF052"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1A7C591A"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2F72EFB8"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6763454D"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6666848B"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05F7C614"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0D76B13B"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1D79CE3F"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4EA07FF"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0141BBED"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51D310FE"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293FCC53"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0F8E4840"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60766649"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93EF0B6"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3EA54910"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65F0C792"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6125274B"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696160BB"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7C8C2C5"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4BE4DB6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25C2D8F7"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3F0A3294"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0543301C"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7D995B90"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7F5AA8C2"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540907A5"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797737CE"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6DA4C521"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52B8762"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51F5B94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5AD2C518"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62E008CD"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47BE8D91"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7449DF7F"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10FF396"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6C00A36C"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6F8A4F95"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281BEFF5"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52D141F9"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40DCE199"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74C772E3"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228F532C"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6F767741"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2EC9E243"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11FA02AD"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3F4574A0"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6697E66E"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6C6FEEAA"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1D23CE65"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01B1BC0E"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A8823E1"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73D52A75"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53CAB26E"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222BFD68"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0CA53149"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38608155"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694E5C1D"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7E30B440"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2D7FF4C9" w14:textId="77777777"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20DE8E79"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150C8E6D"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1DC0B69A"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052A04F8"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380D5B76"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737A8EA3"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3FBEFC13"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1CD93E4B"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5379178"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FD49AB5"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A400419"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4E9ED9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4D4D0177"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1E3E07E0"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4CC0E774"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1F7C2722"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8F5FC98"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0FE84ABC"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5D87B6FB"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3A83AD3A"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68994F14"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C7B9744"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0C670637"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7661EC8"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53B7BE57"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4B0DE7B9"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6F7F6F0F"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06D47DE6"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20EEA651"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7E6F2905"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09859C7B" w14:textId="77777777" w:rsidR="00A74B6E" w:rsidRPr="008F55E6" w:rsidRDefault="008F55E6" w:rsidP="00A74B6E">
      <w:r>
        <w:rPr>
          <w:rFonts w:cs="v5.0.0"/>
          <w:noProof/>
          <w:sz w:val="22"/>
        </w:rPr>
        <w:fldChar w:fldCharType="end"/>
      </w:r>
      <w:r w:rsidR="00262676" w:rsidRPr="008F55E6">
        <w:t xml:space="preserve"> </w:t>
      </w:r>
    </w:p>
    <w:p w14:paraId="65D0D14E" w14:textId="77777777" w:rsidR="00262676" w:rsidRPr="008F55E6" w:rsidRDefault="00262676" w:rsidP="00285235">
      <w:pPr>
        <w:pStyle w:val="Heading1"/>
      </w:pPr>
      <w:r w:rsidRPr="008F55E6">
        <w:br w:type="page"/>
      </w:r>
      <w:bookmarkStart w:id="3" w:name="_Toc535329758"/>
      <w:r w:rsidRPr="008F55E6">
        <w:lastRenderedPageBreak/>
        <w:t>Foreword</w:t>
      </w:r>
      <w:bookmarkEnd w:id="3"/>
    </w:p>
    <w:p w14:paraId="16FA8723" w14:textId="77777777" w:rsidR="00262676" w:rsidRPr="008F55E6" w:rsidRDefault="00262676">
      <w:pPr>
        <w:rPr>
          <w:rFonts w:cs="v5.0.0"/>
        </w:rPr>
      </w:pPr>
      <w:r w:rsidRPr="008F55E6">
        <w:rPr>
          <w:rFonts w:cs="v5.0.0"/>
        </w:rPr>
        <w:t>This Technical Specification has been produced by the 3GPP.</w:t>
      </w:r>
    </w:p>
    <w:p w14:paraId="241F0F7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A172EB" w14:textId="77777777" w:rsidR="00262676" w:rsidRPr="008F55E6" w:rsidRDefault="00262676">
      <w:pPr>
        <w:pStyle w:val="B1"/>
        <w:rPr>
          <w:rFonts w:cs="v5.0.0"/>
        </w:rPr>
      </w:pPr>
      <w:r w:rsidRPr="008F55E6">
        <w:rPr>
          <w:rFonts w:cs="v5.0.0"/>
        </w:rPr>
        <w:t>Version 3.y.z</w:t>
      </w:r>
    </w:p>
    <w:p w14:paraId="0AC272AC" w14:textId="77777777" w:rsidR="00262676" w:rsidRPr="008F55E6" w:rsidRDefault="00262676">
      <w:pPr>
        <w:pStyle w:val="B1"/>
        <w:rPr>
          <w:rFonts w:cs="v5.0.0"/>
        </w:rPr>
      </w:pPr>
      <w:r w:rsidRPr="008F55E6">
        <w:rPr>
          <w:rFonts w:cs="v5.0.0"/>
        </w:rPr>
        <w:t>where:</w:t>
      </w:r>
    </w:p>
    <w:p w14:paraId="60B5E708" w14:textId="77777777" w:rsidR="00262676" w:rsidRPr="008F55E6" w:rsidRDefault="00262676">
      <w:pPr>
        <w:pStyle w:val="B2"/>
        <w:rPr>
          <w:rFonts w:cs="v5.0.0"/>
        </w:rPr>
      </w:pPr>
      <w:r w:rsidRPr="008F55E6">
        <w:rPr>
          <w:rFonts w:cs="v5.0.0"/>
        </w:rPr>
        <w:t>x</w:t>
      </w:r>
      <w:r w:rsidRPr="008F55E6">
        <w:rPr>
          <w:rFonts w:cs="v5.0.0"/>
        </w:rPr>
        <w:tab/>
        <w:t>the first digit:</w:t>
      </w:r>
    </w:p>
    <w:p w14:paraId="3D6D00BD"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19C21C8B"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46CDB7B8"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5D0DE2A9"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78BD5EE8"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13EEF19B"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lastRenderedPageBreak/>
        <w:t>1</w:t>
      </w:r>
      <w:r w:rsidRPr="008F55E6">
        <w:rPr>
          <w:rFonts w:cs="v5.0.0"/>
        </w:rPr>
        <w:tab/>
        <w:t>Scope</w:t>
      </w:r>
      <w:bookmarkEnd w:id="4"/>
    </w:p>
    <w:p w14:paraId="50B77C95"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2A333F97" w14:textId="77777777" w:rsidR="00262676" w:rsidRPr="008F55E6" w:rsidRDefault="00262676" w:rsidP="00285235">
      <w:pPr>
        <w:pStyle w:val="Heading1"/>
      </w:pPr>
      <w:bookmarkStart w:id="5" w:name="_Toc535329760"/>
      <w:r w:rsidRPr="008F55E6">
        <w:t>2</w:t>
      </w:r>
      <w:r w:rsidRPr="008F55E6">
        <w:tab/>
        <w:t>References</w:t>
      </w:r>
      <w:bookmarkEnd w:id="5"/>
    </w:p>
    <w:p w14:paraId="0B1B4712"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30822E65"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0D3A9CA8"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1C9882D8"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21E05995"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36D97D0D" w14:textId="77777777" w:rsidR="00262676" w:rsidRPr="008F55E6" w:rsidRDefault="00262676">
      <w:pPr>
        <w:pStyle w:val="EX"/>
        <w:rPr>
          <w:rFonts w:cs="v5.0.0"/>
        </w:rPr>
      </w:pPr>
      <w:r w:rsidRPr="008F55E6">
        <w:rPr>
          <w:rFonts w:cs="v5.0.0"/>
        </w:rPr>
        <w:t>[2]</w:t>
      </w:r>
      <w:r w:rsidRPr="008F55E6">
        <w:rPr>
          <w:rFonts w:cs="v5.0.0"/>
        </w:rPr>
        <w:tab/>
        <w:t>(void)</w:t>
      </w:r>
    </w:p>
    <w:p w14:paraId="509F1FFB"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39ACC3C" w14:textId="77777777" w:rsidR="00262676" w:rsidRPr="008F55E6" w:rsidRDefault="00262676">
      <w:pPr>
        <w:pStyle w:val="EX"/>
      </w:pPr>
      <w:r w:rsidRPr="008F55E6">
        <w:t>[4]</w:t>
      </w:r>
      <w:r w:rsidRPr="008F55E6">
        <w:tab/>
        <w:t>3GPP TR 25.942 "RF System Scenarios".</w:t>
      </w:r>
    </w:p>
    <w:p w14:paraId="6499CA6C"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7AF78D03"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05E9AEFE"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70EB0656"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035EF6B3"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D2AE267"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213C7E29"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8C09E5F" w14:textId="77777777" w:rsidR="005834C9" w:rsidRPr="008F55E6" w:rsidRDefault="005834C9" w:rsidP="00884C85">
      <w:pPr>
        <w:pStyle w:val="EX"/>
        <w:rPr>
          <w:rFonts w:cs="v5.0.0"/>
        </w:rPr>
      </w:pPr>
      <w:r w:rsidRPr="008F55E6">
        <w:t>[12]</w:t>
      </w:r>
      <w:r w:rsidRPr="008F55E6">
        <w:tab/>
        <w:t>3GPP TS 25.214: "Physical layer procedures (FDD) ".</w:t>
      </w:r>
    </w:p>
    <w:p w14:paraId="00887430"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DDE0878"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19F78B76"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48ADDEC2" w14:textId="77777777" w:rsidR="00262676" w:rsidRPr="008F55E6" w:rsidRDefault="00262676">
      <w:pPr>
        <w:rPr>
          <w:rFonts w:cs="v5.0.0"/>
        </w:rPr>
      </w:pPr>
      <w:r w:rsidRPr="008F55E6">
        <w:rPr>
          <w:rFonts w:cs="v5.0.0"/>
        </w:rPr>
        <w:t>For the purposes of the present document, the following definitions apply:</w:t>
      </w:r>
    </w:p>
    <w:p w14:paraId="5147931A"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41E32DB4"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435D2363" w14:textId="77777777"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14:paraId="6723745D"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5634071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250138D4"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3AEDE253" w14:textId="77777777" w:rsidR="006C5A9F" w:rsidRPr="008F55E6" w:rsidRDefault="006C5A9F" w:rsidP="006C5A9F">
      <w:r w:rsidRPr="008F55E6">
        <w:rPr>
          <w:b/>
          <w:bCs/>
        </w:rPr>
        <w:t xml:space="preserve">MIMO mode: </w:t>
      </w:r>
      <w:r w:rsidRPr="008F55E6">
        <w:t>downlink MIMO configuration with two transmit antennas</w:t>
      </w:r>
    </w:p>
    <w:p w14:paraId="531064AA"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36F2B7C8"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18814E52"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3A67163"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1358B564"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4D336950"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485BED7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09B0D78E"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604A0B58"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13A227FB"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4EE48912" w14:textId="77777777" w:rsidR="00190155" w:rsidRPr="008F55E6" w:rsidRDefault="00190155" w:rsidP="00190155">
      <w:r w:rsidRPr="008F55E6">
        <w:rPr>
          <w:b/>
        </w:rPr>
        <w:t>Channel bandwidth:</w:t>
      </w:r>
      <w:r w:rsidRPr="008F55E6">
        <w:t xml:space="preserve"> RF bandwidth supporting a single UTRA RF carrier. </w:t>
      </w:r>
    </w:p>
    <w:p w14:paraId="306B5CEB"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21D873FF"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07E6C233"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3AB4D9B9"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471154B7"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7EEBC765"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364D6281"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51C8CF98"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1FD0E72B"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C411425"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57AE99C5"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604DFB99"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2AB9FF0A" w14:textId="77777777"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3C79F009"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2CFA5519"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A9F7308"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720CB04D"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6BD4753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50A22AA1"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784A465D"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47A62DB"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762F5C2C"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11F0046A"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3FE616DF"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90843F9"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4D2494ED"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0F72307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2ABA6CC6" w14:textId="77777777" w:rsidR="00262676" w:rsidRPr="008F55E6" w:rsidRDefault="00262676">
      <w:pPr>
        <w:keepNext/>
        <w:rPr>
          <w:rFonts w:cs="v5.0.0"/>
        </w:rPr>
      </w:pPr>
      <w:r w:rsidRPr="008F55E6">
        <w:rPr>
          <w:rFonts w:cs="v5.0.0"/>
        </w:rPr>
        <w:t>For the purposes of the present document, the following abbreviations apply:</w:t>
      </w:r>
    </w:p>
    <w:p w14:paraId="4CEBA119"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06902CA1"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640CC938"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5990540A"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10F4F6A7"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20A7112D"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444AC124"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02E05B19"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74137976"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2A27AA9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4EC84409"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73E6FDA9"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7F9E27EA"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716E2F05"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2B0ECC20"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71B9C475"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7EB2BEBA"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2A4BDA16"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3AFA42DA"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DE37C43"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0B22F2BB"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6C6A1FC" w14:textId="77777777"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14:paraId="1D412747"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678C8364"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49980CD"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5FEEFA68"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6E0961FD"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010A90"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8F55E6">
          <w:rPr>
            <w:lang w:eastAsia="zh-CN"/>
          </w:rPr>
          <w:t>4 DL</w:t>
        </w:r>
      </w:smartTag>
      <w:r w:rsidRPr="008F55E6">
        <w:rPr>
          <w:lang w:eastAsia="zh-CN"/>
        </w:rPr>
        <w:t xml:space="preserve"> carriers.</w:t>
      </w:r>
    </w:p>
    <w:p w14:paraId="37FF26A1"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5279D31E"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26A4FD91"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22A06B16"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7F38E270"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4453CC69"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5DD5BD5F"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6BCECE8F"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77D7371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166A346C"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0369C178"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0B2FCED8"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441EFB6D"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73A05EF5"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6A67DF74"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2DF4481F"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0F7FA515"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2EECC59C" w14:textId="77777777" w:rsidR="00262676" w:rsidRPr="008F55E6" w:rsidRDefault="00262676">
      <w:pPr>
        <w:pStyle w:val="EW"/>
        <w:tabs>
          <w:tab w:val="left" w:pos="2088"/>
          <w:tab w:val="left" w:pos="9468"/>
        </w:tabs>
        <w:ind w:left="1418"/>
        <w:rPr>
          <w:rFonts w:cs="v5.0.0"/>
        </w:rPr>
      </w:pPr>
    </w:p>
    <w:p w14:paraId="4C65C73D" w14:textId="77777777" w:rsidR="004917B4" w:rsidRPr="008F55E6" w:rsidRDefault="004917B4" w:rsidP="00285235">
      <w:pPr>
        <w:pStyle w:val="Heading2"/>
      </w:pPr>
      <w:bookmarkStart w:id="9" w:name="_Toc535329764"/>
      <w:r w:rsidRPr="008F55E6">
        <w:t>3.3</w:t>
      </w:r>
      <w:r w:rsidRPr="008F55E6">
        <w:tab/>
        <w:t>Symbols</w:t>
      </w:r>
      <w:bookmarkEnd w:id="9"/>
    </w:p>
    <w:p w14:paraId="779959A1" w14:textId="77777777" w:rsidR="004917B4" w:rsidRPr="008F55E6" w:rsidRDefault="004917B4" w:rsidP="004917B4">
      <w:pPr>
        <w:keepNext/>
      </w:pPr>
      <w:r w:rsidRPr="008F55E6">
        <w:t>For the purposes of the present document, the following symbols apply:</w:t>
      </w:r>
    </w:p>
    <w:p w14:paraId="511079F6"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023B19B"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461359D"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5052AB9E"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E8E9DB3"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10449294"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31B7F43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79216BAC"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122CA970"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566CDC38"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29492278"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75BC0C10"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A27C40A"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729881C8"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5FB7C0CD"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276C6F16" w14:textId="77777777" w:rsidR="004917B4" w:rsidRPr="008F55E6" w:rsidRDefault="004917B4" w:rsidP="004917B4">
      <w:pPr>
        <w:pStyle w:val="EW"/>
      </w:pPr>
      <w:r w:rsidRPr="008F55E6">
        <w:t>Pout</w:t>
      </w:r>
      <w:r w:rsidRPr="008F55E6">
        <w:tab/>
        <w:t>Output power</w:t>
      </w:r>
    </w:p>
    <w:p w14:paraId="05EE6714"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25F513B4"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601A506" w14:textId="77777777" w:rsidR="004917B4" w:rsidRPr="008F55E6" w:rsidRDefault="004917B4" w:rsidP="004917B4">
      <w:pPr>
        <w:pStyle w:val="EW"/>
        <w:rPr>
          <w:rFonts w:cs="v4.2.0"/>
        </w:rPr>
      </w:pPr>
      <w:r w:rsidRPr="008F55E6">
        <w:rPr>
          <w:rFonts w:cs="v4.2.0"/>
        </w:rPr>
        <w:t>Rx</w:t>
      </w:r>
      <w:r w:rsidRPr="008F55E6">
        <w:rPr>
          <w:rFonts w:cs="v4.2.0"/>
        </w:rPr>
        <w:tab/>
        <w:t>Receiver</w:t>
      </w:r>
    </w:p>
    <w:p w14:paraId="4824BFB4" w14:textId="77777777" w:rsidR="004917B4" w:rsidRPr="008F55E6" w:rsidRDefault="004917B4" w:rsidP="004917B4">
      <w:pPr>
        <w:pStyle w:val="EW"/>
      </w:pPr>
      <w:r w:rsidRPr="008F55E6">
        <w:rPr>
          <w:rFonts w:cs="v4.2.0"/>
        </w:rPr>
        <w:t>Tx</w:t>
      </w:r>
      <w:r w:rsidRPr="008F55E6">
        <w:rPr>
          <w:rFonts w:cs="v4.2.0"/>
        </w:rPr>
        <w:tab/>
        <w:t>Transmitter</w:t>
      </w:r>
    </w:p>
    <w:p w14:paraId="44DB452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2AF84D5F" w14:textId="77777777" w:rsidR="004917B4" w:rsidRPr="008F55E6" w:rsidRDefault="004917B4">
      <w:pPr>
        <w:pStyle w:val="EW"/>
        <w:tabs>
          <w:tab w:val="left" w:pos="2088"/>
          <w:tab w:val="left" w:pos="9468"/>
        </w:tabs>
        <w:ind w:left="1418"/>
        <w:rPr>
          <w:rFonts w:cs="v5.0.0"/>
        </w:rPr>
      </w:pPr>
    </w:p>
    <w:p w14:paraId="12BD0071" w14:textId="77777777" w:rsidR="00262676" w:rsidRPr="008F55E6" w:rsidRDefault="00262676" w:rsidP="00285235">
      <w:pPr>
        <w:pStyle w:val="Heading1"/>
        <w:rPr>
          <w:rFonts w:cs="v5.0.0"/>
        </w:rPr>
      </w:pPr>
      <w:bookmarkStart w:id="10" w:name="_Toc535329765"/>
      <w:r w:rsidRPr="008F55E6">
        <w:rPr>
          <w:rFonts w:cs="v5.0.0"/>
        </w:rPr>
        <w:lastRenderedPageBreak/>
        <w:t>4</w:t>
      </w:r>
      <w:r w:rsidRPr="008F55E6">
        <w:rPr>
          <w:rFonts w:cs="v5.0.0"/>
        </w:rPr>
        <w:tab/>
        <w:t>General</w:t>
      </w:r>
      <w:bookmarkEnd w:id="10"/>
    </w:p>
    <w:p w14:paraId="77C6BB1A"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1E04BC4C"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36B88028"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5F19627C"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6BE414B9"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27FBE9B4"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64178D5"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18C54013"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237D152"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12662E61"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750DEED1" w14:textId="77777777" w:rsidR="00262676" w:rsidRPr="008F55E6" w:rsidRDefault="00262676" w:rsidP="00285235">
      <w:pPr>
        <w:pStyle w:val="Heading2"/>
        <w:rPr>
          <w:rFonts w:cs="v5.0.0"/>
        </w:rPr>
      </w:pPr>
      <w:bookmarkStart w:id="14" w:name="_Toc535329768"/>
      <w:r w:rsidRPr="008F55E6">
        <w:rPr>
          <w:rFonts w:cs="v5.0.0"/>
        </w:rPr>
        <w:lastRenderedPageBreak/>
        <w:t>4.3</w:t>
      </w:r>
      <w:r w:rsidRPr="008F55E6">
        <w:rPr>
          <w:rFonts w:cs="v5.0.0"/>
        </w:rPr>
        <w:tab/>
        <w:t>Regional requirements</w:t>
      </w:r>
      <w:bookmarkEnd w:id="14"/>
    </w:p>
    <w:p w14:paraId="328FAEE1"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4D34B764"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6984F2B1" w14:textId="77777777">
        <w:trPr>
          <w:cantSplit/>
          <w:jc w:val="center"/>
        </w:trPr>
        <w:tc>
          <w:tcPr>
            <w:tcW w:w="1101" w:type="dxa"/>
          </w:tcPr>
          <w:p w14:paraId="7A6C665E" w14:textId="77777777" w:rsidR="00030CB5" w:rsidRPr="008F55E6" w:rsidRDefault="00030CB5" w:rsidP="00EA1EF8">
            <w:pPr>
              <w:pStyle w:val="TAH"/>
              <w:rPr>
                <w:rFonts w:cs="Arial"/>
                <w:lang w:eastAsia="en-US"/>
              </w:rPr>
            </w:pPr>
            <w:r w:rsidRPr="008F55E6">
              <w:rPr>
                <w:rFonts w:cs="Arial"/>
                <w:lang w:eastAsia="en-US"/>
              </w:rPr>
              <w:lastRenderedPageBreak/>
              <w:t>Clause number</w:t>
            </w:r>
          </w:p>
        </w:tc>
        <w:tc>
          <w:tcPr>
            <w:tcW w:w="2976" w:type="dxa"/>
          </w:tcPr>
          <w:p w14:paraId="2BA02BB2"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3AB915C5"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D198715" w14:textId="77777777">
        <w:trPr>
          <w:cantSplit/>
          <w:jc w:val="center"/>
        </w:trPr>
        <w:tc>
          <w:tcPr>
            <w:tcW w:w="1101" w:type="dxa"/>
          </w:tcPr>
          <w:p w14:paraId="2C5F5F1F"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61D0F489"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28422887"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54C780D4" w14:textId="77777777">
        <w:trPr>
          <w:cantSplit/>
          <w:jc w:val="center"/>
        </w:trPr>
        <w:tc>
          <w:tcPr>
            <w:tcW w:w="1101" w:type="dxa"/>
          </w:tcPr>
          <w:p w14:paraId="275FE169"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24573623"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40C4B102"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E7DE776" w14:textId="77777777">
        <w:trPr>
          <w:cantSplit/>
          <w:jc w:val="center"/>
        </w:trPr>
        <w:tc>
          <w:tcPr>
            <w:tcW w:w="1101" w:type="dxa"/>
          </w:tcPr>
          <w:p w14:paraId="04A61C76"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739E8D5E"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24A2395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4418434" w14:textId="77777777">
        <w:trPr>
          <w:cantSplit/>
          <w:jc w:val="center"/>
        </w:trPr>
        <w:tc>
          <w:tcPr>
            <w:tcW w:w="1101" w:type="dxa"/>
          </w:tcPr>
          <w:p w14:paraId="3F25908E"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1F2766A3"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459946E4"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50CAA11D" w14:textId="77777777">
        <w:trPr>
          <w:cantSplit/>
          <w:jc w:val="center"/>
        </w:trPr>
        <w:tc>
          <w:tcPr>
            <w:tcW w:w="1101" w:type="dxa"/>
          </w:tcPr>
          <w:p w14:paraId="00797D89"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FD19E8D"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37BC6064"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4171EE1E" w14:textId="77777777">
        <w:trPr>
          <w:cantSplit/>
          <w:trHeight w:val="345"/>
          <w:jc w:val="center"/>
        </w:trPr>
        <w:tc>
          <w:tcPr>
            <w:tcW w:w="1101" w:type="dxa"/>
          </w:tcPr>
          <w:p w14:paraId="0893A5A3"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2346185C"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321597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13366048" w14:textId="77777777">
        <w:trPr>
          <w:cantSplit/>
          <w:jc w:val="center"/>
        </w:trPr>
        <w:tc>
          <w:tcPr>
            <w:tcW w:w="1101" w:type="dxa"/>
          </w:tcPr>
          <w:p w14:paraId="4AC8BE1A"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231D70C"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1D13948B"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001D80FC" w14:textId="77777777">
        <w:trPr>
          <w:cantSplit/>
          <w:jc w:val="center"/>
        </w:trPr>
        <w:tc>
          <w:tcPr>
            <w:tcW w:w="1101" w:type="dxa"/>
          </w:tcPr>
          <w:p w14:paraId="28185E15"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49DE20BF"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699B2669"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305A7264" w14:textId="77777777">
        <w:trPr>
          <w:cantSplit/>
          <w:jc w:val="center"/>
        </w:trPr>
        <w:tc>
          <w:tcPr>
            <w:tcW w:w="1101" w:type="dxa"/>
          </w:tcPr>
          <w:p w14:paraId="06E9FA2C"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2F2D6C"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01EE5C60"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2788BB04" w14:textId="77777777">
        <w:trPr>
          <w:cantSplit/>
          <w:jc w:val="center"/>
        </w:trPr>
        <w:tc>
          <w:tcPr>
            <w:tcW w:w="1101" w:type="dxa"/>
          </w:tcPr>
          <w:p w14:paraId="18E343EB"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61B153D4"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6AE9D47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44203BB6" w14:textId="77777777">
        <w:trPr>
          <w:cantSplit/>
          <w:jc w:val="center"/>
        </w:trPr>
        <w:tc>
          <w:tcPr>
            <w:tcW w:w="1101" w:type="dxa"/>
          </w:tcPr>
          <w:p w14:paraId="437B3D94"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69F62849"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23746A5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72E3663C" w14:textId="77777777">
        <w:trPr>
          <w:cantSplit/>
          <w:jc w:val="center"/>
        </w:trPr>
        <w:tc>
          <w:tcPr>
            <w:tcW w:w="1101" w:type="dxa"/>
          </w:tcPr>
          <w:p w14:paraId="239F801F"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3902F848"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41FBC5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1ACB2D9F" w14:textId="77777777">
        <w:trPr>
          <w:cantSplit/>
          <w:jc w:val="center"/>
        </w:trPr>
        <w:tc>
          <w:tcPr>
            <w:tcW w:w="1101" w:type="dxa"/>
          </w:tcPr>
          <w:p w14:paraId="18D604A9"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657D7A6B"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19CE4F76"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304A96F8" w14:textId="77777777">
        <w:trPr>
          <w:cantSplit/>
          <w:jc w:val="center"/>
        </w:trPr>
        <w:tc>
          <w:tcPr>
            <w:tcW w:w="1101" w:type="dxa"/>
          </w:tcPr>
          <w:p w14:paraId="7FA1F8BC"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3D04B8C"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68EEE817"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53568A2C" w14:textId="77777777">
        <w:trPr>
          <w:cantSplit/>
          <w:jc w:val="center"/>
        </w:trPr>
        <w:tc>
          <w:tcPr>
            <w:tcW w:w="1101" w:type="dxa"/>
          </w:tcPr>
          <w:p w14:paraId="388E6F0D"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4B472016"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02A6C81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113C5AD3" w14:textId="77777777">
        <w:trPr>
          <w:cantSplit/>
          <w:jc w:val="center"/>
        </w:trPr>
        <w:tc>
          <w:tcPr>
            <w:tcW w:w="1101" w:type="dxa"/>
          </w:tcPr>
          <w:p w14:paraId="39FF8AD6"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1B7DFDD9"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4B8039F5"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98ECB5D" w14:textId="77777777">
        <w:trPr>
          <w:cantSplit/>
          <w:jc w:val="center"/>
        </w:trPr>
        <w:tc>
          <w:tcPr>
            <w:tcW w:w="1101" w:type="dxa"/>
          </w:tcPr>
          <w:p w14:paraId="53751CEE"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4EE3ACDA"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0F6B119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359448A9" w14:textId="77777777">
        <w:trPr>
          <w:cantSplit/>
          <w:jc w:val="center"/>
        </w:trPr>
        <w:tc>
          <w:tcPr>
            <w:tcW w:w="1101" w:type="dxa"/>
          </w:tcPr>
          <w:p w14:paraId="161C6BC8" w14:textId="77777777" w:rsidR="00030CB5" w:rsidRPr="008F55E6" w:rsidRDefault="00030CB5" w:rsidP="00EA1EF8">
            <w:pPr>
              <w:pStyle w:val="TAL"/>
              <w:rPr>
                <w:rFonts w:cs="Arial"/>
                <w:lang w:eastAsia="en-US"/>
              </w:rPr>
            </w:pPr>
            <w:r w:rsidRPr="008F55E6">
              <w:rPr>
                <w:rFonts w:cs="Arial"/>
                <w:lang w:eastAsia="en-US"/>
              </w:rPr>
              <w:t>7.6</w:t>
            </w:r>
          </w:p>
        </w:tc>
        <w:tc>
          <w:tcPr>
            <w:tcW w:w="2976" w:type="dxa"/>
          </w:tcPr>
          <w:p w14:paraId="5B5F8596"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7A94B297"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092A0358" w14:textId="77777777">
        <w:trPr>
          <w:cantSplit/>
          <w:jc w:val="center"/>
        </w:trPr>
        <w:tc>
          <w:tcPr>
            <w:tcW w:w="1101" w:type="dxa"/>
          </w:tcPr>
          <w:p w14:paraId="14B45456"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65143205"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52CFCE4B"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84C944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BCEF041"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3CE3CAAD"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09E31941"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5CE03995"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10DFD45" w14:textId="77777777" w:rsidR="00262676" w:rsidRPr="008F55E6" w:rsidRDefault="00262676"/>
    <w:p w14:paraId="30BA0860"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BE00937"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0CCE619E" w14:textId="77777777" w:rsidR="00262676" w:rsidRPr="008F55E6" w:rsidRDefault="00262676">
      <w:pPr>
        <w:pStyle w:val="EX"/>
      </w:pPr>
      <w:r w:rsidRPr="008F55E6">
        <w:t>60 721-3-3</w:t>
      </w:r>
      <w:r w:rsidRPr="008F55E6">
        <w:tab/>
        <w:t>"Stationary use at weather protected locations"</w:t>
      </w:r>
    </w:p>
    <w:p w14:paraId="6483ADC2" w14:textId="77777777" w:rsidR="00262676" w:rsidRPr="008F55E6" w:rsidRDefault="00262676">
      <w:pPr>
        <w:pStyle w:val="EX"/>
      </w:pPr>
      <w:r w:rsidRPr="008F55E6">
        <w:t>60 721-3-4</w:t>
      </w:r>
      <w:r w:rsidRPr="008F55E6">
        <w:tab/>
        <w:t>"Stationary use at non weather protected locations"</w:t>
      </w:r>
    </w:p>
    <w:p w14:paraId="2AADD0A2"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69299291"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7AE8BBF5"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4D7FACCD"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520ABA4" w14:textId="77777777" w:rsidTr="00246CB2">
        <w:tc>
          <w:tcPr>
            <w:tcW w:w="3369" w:type="dxa"/>
          </w:tcPr>
          <w:p w14:paraId="3615059F"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5F8573BC"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1DB5DE5F"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55142430" w14:textId="77777777" w:rsidTr="00246CB2">
        <w:tc>
          <w:tcPr>
            <w:tcW w:w="3369" w:type="dxa"/>
          </w:tcPr>
          <w:p w14:paraId="31659735"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2166A3EC"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79AB5C23" w14:textId="77777777" w:rsidR="0014292C" w:rsidRPr="008F55E6" w:rsidRDefault="0014292C" w:rsidP="004B1D96">
            <w:pPr>
              <w:pStyle w:val="TAC"/>
              <w:rPr>
                <w:rFonts w:cs="Arial"/>
                <w:lang w:eastAsia="en-US"/>
              </w:rPr>
            </w:pPr>
            <w:r w:rsidRPr="008F55E6">
              <w:rPr>
                <w:rFonts w:cs="Arial"/>
                <w:lang w:eastAsia="en-US"/>
              </w:rPr>
              <w:t xml:space="preserve">6.2.1 </w:t>
            </w:r>
          </w:p>
          <w:p w14:paraId="3DFAAEE4"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4EEAFC1C" w14:textId="77777777" w:rsidTr="00246CB2">
        <w:tc>
          <w:tcPr>
            <w:tcW w:w="3369" w:type="dxa"/>
          </w:tcPr>
          <w:p w14:paraId="00BD2A98"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7417C4EF" w14:textId="77777777" w:rsidR="0014292C" w:rsidRPr="008F55E6" w:rsidRDefault="0014292C" w:rsidP="004B1D96">
            <w:pPr>
              <w:pStyle w:val="TAC"/>
              <w:rPr>
                <w:rFonts w:cs="Arial"/>
                <w:lang w:eastAsia="en-US"/>
              </w:rPr>
            </w:pPr>
          </w:p>
        </w:tc>
      </w:tr>
      <w:tr w:rsidR="008F55E6" w:rsidRPr="008F55E6" w14:paraId="50BD5CCD" w14:textId="77777777" w:rsidTr="00246CB2">
        <w:tc>
          <w:tcPr>
            <w:tcW w:w="3369" w:type="dxa"/>
          </w:tcPr>
          <w:p w14:paraId="27D6AA25"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14A1D76"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435937C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4F65E169" w14:textId="77777777" w:rsidTr="00246CB2">
        <w:tc>
          <w:tcPr>
            <w:tcW w:w="3369" w:type="dxa"/>
          </w:tcPr>
          <w:p w14:paraId="0B9E1551"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4AA48D08"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5C3461F"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0B2D195D" w14:textId="77777777" w:rsidTr="00246CB2">
        <w:tc>
          <w:tcPr>
            <w:tcW w:w="3369" w:type="dxa"/>
          </w:tcPr>
          <w:p w14:paraId="1285644C"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22656159"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26544D7A"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18A0C951" w14:textId="77777777" w:rsidTr="00246CB2">
        <w:tc>
          <w:tcPr>
            <w:tcW w:w="3369" w:type="dxa"/>
          </w:tcPr>
          <w:p w14:paraId="5C32C8AB"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234937B1"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AEA468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23E1C5EF" w14:textId="77777777" w:rsidTr="00246CB2">
        <w:tc>
          <w:tcPr>
            <w:tcW w:w="3369" w:type="dxa"/>
          </w:tcPr>
          <w:p w14:paraId="6B57F034"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27A6FB8B"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C0CD8B0"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757FD16B" w14:textId="77777777" w:rsidTr="00246CB2">
        <w:tc>
          <w:tcPr>
            <w:tcW w:w="3369" w:type="dxa"/>
          </w:tcPr>
          <w:p w14:paraId="27732E2E"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08BF51B6"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2EAE7308"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5C0E5C15" w14:textId="77777777" w:rsidTr="00246CB2">
        <w:tc>
          <w:tcPr>
            <w:tcW w:w="3369" w:type="dxa"/>
          </w:tcPr>
          <w:p w14:paraId="4391FC11"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527FFE4D"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134BBFEB"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745403F7" w14:textId="77777777" w:rsidTr="00246CB2">
        <w:tc>
          <w:tcPr>
            <w:tcW w:w="3369" w:type="dxa"/>
          </w:tcPr>
          <w:p w14:paraId="2DEF76EF"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56B2787A"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17C4CF5E"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511C5FA2" w14:textId="77777777" w:rsidTr="00246CB2">
        <w:tc>
          <w:tcPr>
            <w:tcW w:w="3369" w:type="dxa"/>
          </w:tcPr>
          <w:p w14:paraId="56290B1F"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7F9C8FC8"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444DE9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08754BFA" w14:textId="77777777" w:rsidTr="00246CB2">
        <w:tc>
          <w:tcPr>
            <w:tcW w:w="3369" w:type="dxa"/>
          </w:tcPr>
          <w:p w14:paraId="488DB1B4"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7EE716C9"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02621968" w14:textId="77777777" w:rsidR="0014292C" w:rsidRPr="008F55E6" w:rsidRDefault="0014292C" w:rsidP="004B1D96">
            <w:pPr>
              <w:pStyle w:val="TAC"/>
              <w:rPr>
                <w:rFonts w:cs="Arial"/>
                <w:lang w:eastAsia="en-US"/>
              </w:rPr>
            </w:pPr>
            <w:r w:rsidRPr="008F55E6">
              <w:rPr>
                <w:rFonts w:cs="Arial"/>
                <w:lang w:eastAsia="en-US"/>
              </w:rPr>
              <w:t>7.7.2</w:t>
            </w:r>
          </w:p>
        </w:tc>
      </w:tr>
    </w:tbl>
    <w:p w14:paraId="16F07B36" w14:textId="77777777" w:rsidR="0014292C" w:rsidRPr="008F55E6" w:rsidRDefault="0014292C">
      <w:pPr>
        <w:rPr>
          <w:rFonts w:cs="v5.0.0"/>
        </w:rPr>
      </w:pPr>
    </w:p>
    <w:p w14:paraId="22B3725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59374DB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39AE15BA"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66845C6E" w14:textId="77777777" w:rsidR="001E161E" w:rsidRPr="008F55E6" w:rsidRDefault="001E161E" w:rsidP="00285235">
      <w:pPr>
        <w:pStyle w:val="Heading2"/>
      </w:pPr>
      <w:bookmarkStart w:id="18" w:name="_Toc535329772"/>
      <w:r w:rsidRPr="008F55E6">
        <w:t>4.7</w:t>
      </w:r>
      <w:r w:rsidRPr="008F55E6">
        <w:tab/>
        <w:t>Requirements for BS capable of multi-band operation</w:t>
      </w:r>
      <w:bookmarkEnd w:id="18"/>
    </w:p>
    <w:p w14:paraId="7EDADC52"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2D43395D"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w:t>
      </w:r>
      <w:r w:rsidRPr="008F55E6">
        <w:lastRenderedPageBreak/>
        <w:t xml:space="preserve">different ways are possible. </w:t>
      </w:r>
      <w:r w:rsidR="0058349D" w:rsidRPr="008F55E6">
        <w:t>I</w:t>
      </w:r>
      <w:r w:rsidRPr="008F55E6">
        <w:t>n the case where multiple bands are mapped on separate antenna connectors</w:t>
      </w:r>
      <w:r w:rsidR="0058349D" w:rsidRPr="008F55E6">
        <w:t>, the following applies:</w:t>
      </w:r>
    </w:p>
    <w:p w14:paraId="06FC7D21"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1F591463"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376FD2B0"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57F270AB"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0AD93BF2" w14:textId="77777777" w:rsidR="00262676" w:rsidRPr="008F55E6" w:rsidRDefault="00262676">
      <w:pPr>
        <w:rPr>
          <w:rFonts w:cs="v5.0.0"/>
        </w:rPr>
      </w:pPr>
      <w:r w:rsidRPr="008F55E6">
        <w:rPr>
          <w:rFonts w:cs="v5.0.0"/>
        </w:rPr>
        <w:t>The information presented in this section is based on a chip rate of 3.84 Mcps.</w:t>
      </w:r>
    </w:p>
    <w:p w14:paraId="4ADD7500"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CDE62C8" w14:textId="77777777" w:rsidR="00262676" w:rsidRPr="008F55E6" w:rsidRDefault="00262676" w:rsidP="00285235">
      <w:pPr>
        <w:pStyle w:val="Heading2"/>
        <w:rPr>
          <w:rFonts w:cs="v5.0.0"/>
        </w:rPr>
      </w:pPr>
      <w:bookmarkStart w:id="21" w:name="_Toc535329775"/>
      <w:r w:rsidRPr="008F55E6">
        <w:rPr>
          <w:rFonts w:cs="v5.0.0"/>
        </w:rPr>
        <w:t>5.2</w:t>
      </w:r>
      <w:r w:rsidRPr="008F55E6">
        <w:rPr>
          <w:rFonts w:cs="v5.0.0"/>
        </w:rPr>
        <w:tab/>
        <w:t>Frequency bands</w:t>
      </w:r>
      <w:bookmarkEnd w:id="21"/>
    </w:p>
    <w:p w14:paraId="6A806E11" w14:textId="77777777" w:rsidR="00262676" w:rsidRPr="008F55E6" w:rsidRDefault="00262676">
      <w:pPr>
        <w:pStyle w:val="B1"/>
        <w:keepNext/>
      </w:pPr>
      <w:r w:rsidRPr="008F55E6">
        <w:t>a)</w:t>
      </w:r>
      <w:r w:rsidRPr="008F55E6">
        <w:tab/>
        <w:t>UTRA/FDD is designed to operate in the following paired bands:</w:t>
      </w:r>
    </w:p>
    <w:p w14:paraId="5C0B731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33A3279D" w14:textId="77777777">
        <w:trPr>
          <w:jc w:val="center"/>
        </w:trPr>
        <w:tc>
          <w:tcPr>
            <w:tcW w:w="1331" w:type="dxa"/>
          </w:tcPr>
          <w:p w14:paraId="3E4B2F4B"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65622656"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0165A622"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4F33FAED" w14:textId="77777777">
        <w:trPr>
          <w:jc w:val="center"/>
        </w:trPr>
        <w:tc>
          <w:tcPr>
            <w:tcW w:w="1331" w:type="dxa"/>
            <w:vAlign w:val="center"/>
          </w:tcPr>
          <w:p w14:paraId="153393E5"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76BD7FB5"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5ED93E32"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F23B0F1" w14:textId="77777777">
        <w:trPr>
          <w:jc w:val="center"/>
        </w:trPr>
        <w:tc>
          <w:tcPr>
            <w:tcW w:w="1331" w:type="dxa"/>
            <w:vAlign w:val="center"/>
          </w:tcPr>
          <w:p w14:paraId="182E2C1E"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3E5F4275"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678547E3"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0A65B905" w14:textId="77777777">
        <w:trPr>
          <w:jc w:val="center"/>
        </w:trPr>
        <w:tc>
          <w:tcPr>
            <w:tcW w:w="1331" w:type="dxa"/>
            <w:vAlign w:val="center"/>
          </w:tcPr>
          <w:p w14:paraId="174819D2"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441341F7"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1D66ECF"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D767DBA" w14:textId="77777777">
        <w:trPr>
          <w:jc w:val="center"/>
        </w:trPr>
        <w:tc>
          <w:tcPr>
            <w:tcW w:w="1331" w:type="dxa"/>
            <w:vAlign w:val="center"/>
          </w:tcPr>
          <w:p w14:paraId="7B77A2AB"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37A8809E"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565B090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4945241F" w14:textId="77777777">
        <w:trPr>
          <w:jc w:val="center"/>
        </w:trPr>
        <w:tc>
          <w:tcPr>
            <w:tcW w:w="1331" w:type="dxa"/>
            <w:vAlign w:val="center"/>
          </w:tcPr>
          <w:p w14:paraId="45C23225"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60A8CBC"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1DC5D33A"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0EEEE0F9" w14:textId="77777777">
        <w:trPr>
          <w:jc w:val="center"/>
        </w:trPr>
        <w:tc>
          <w:tcPr>
            <w:tcW w:w="1331" w:type="dxa"/>
            <w:vAlign w:val="center"/>
          </w:tcPr>
          <w:p w14:paraId="7C87A11C"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7A3CA5EE"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03B697EC"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41F18F4E" w14:textId="77777777">
        <w:trPr>
          <w:jc w:val="center"/>
        </w:trPr>
        <w:tc>
          <w:tcPr>
            <w:tcW w:w="1331" w:type="dxa"/>
            <w:vAlign w:val="center"/>
          </w:tcPr>
          <w:p w14:paraId="7D3978AF"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D7D5AD"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32D0A51"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14587F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1380EB"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6645B28D"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1ADFBCBE"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1ABA1B54" w14:textId="77777777">
        <w:trPr>
          <w:jc w:val="center"/>
        </w:trPr>
        <w:tc>
          <w:tcPr>
            <w:tcW w:w="1331" w:type="dxa"/>
            <w:vAlign w:val="center"/>
          </w:tcPr>
          <w:p w14:paraId="2224ABE3"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73E2F4FC"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64DD595C"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54F78AF5" w14:textId="77777777">
        <w:trPr>
          <w:jc w:val="center"/>
        </w:trPr>
        <w:tc>
          <w:tcPr>
            <w:tcW w:w="1331" w:type="dxa"/>
            <w:vAlign w:val="center"/>
          </w:tcPr>
          <w:p w14:paraId="70B7377C"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3FD8854F"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707F0BE0"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64FDCAD9" w14:textId="77777777">
        <w:trPr>
          <w:jc w:val="center"/>
        </w:trPr>
        <w:tc>
          <w:tcPr>
            <w:tcW w:w="1331" w:type="dxa"/>
            <w:vAlign w:val="center"/>
          </w:tcPr>
          <w:p w14:paraId="379AB923"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45BD4F47"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0A972F49"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FBFE68" w14:textId="77777777">
        <w:trPr>
          <w:jc w:val="center"/>
        </w:trPr>
        <w:tc>
          <w:tcPr>
            <w:tcW w:w="1331" w:type="dxa"/>
            <w:vAlign w:val="center"/>
          </w:tcPr>
          <w:p w14:paraId="775BE409"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1B481B1E"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38450C77"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4C9F6908" w14:textId="77777777">
        <w:trPr>
          <w:jc w:val="center"/>
        </w:trPr>
        <w:tc>
          <w:tcPr>
            <w:tcW w:w="1331" w:type="dxa"/>
            <w:vAlign w:val="center"/>
          </w:tcPr>
          <w:p w14:paraId="1D5BB912"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62D7A07C"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053490B0"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52D336E9" w14:textId="77777777">
        <w:trPr>
          <w:jc w:val="center"/>
        </w:trPr>
        <w:tc>
          <w:tcPr>
            <w:tcW w:w="1331" w:type="dxa"/>
            <w:vAlign w:val="center"/>
          </w:tcPr>
          <w:p w14:paraId="1A8D417C"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3815E2E7"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3AAE7BE1"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233B0CED"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BEE7020"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5550292E"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F48B455"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2A015FC"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B6BB73E"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5E618283"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5DD8D63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01F32CD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278625A"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4F61EF8F"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B302B1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6648BE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90CE3A3"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E85DDC1"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098F10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7FB539"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3A586414"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C042576"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761E03AB"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77368A38"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6584085"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2B00F0D"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073E2C4F"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5DE1797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261770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7020754D"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2840ED6F"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E4BB576"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FCADC8"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1A3A14E"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0D700A66"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0A1AE2A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97D3181"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32E10033"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CD1724D"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00FB365F"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475925B"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D7C92A9"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5F1342EC"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4E3B14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619DCC" w14:textId="77777777" w:rsidR="001976FE" w:rsidRPr="008F55E6" w:rsidRDefault="001976FE" w:rsidP="001976FE">
            <w:pPr>
              <w:pStyle w:val="TAC"/>
              <w:rPr>
                <w:rFonts w:cs="Arial"/>
                <w:lang w:eastAsia="en-US"/>
              </w:rPr>
            </w:pPr>
            <w:r w:rsidRPr="008F55E6">
              <w:rPr>
                <w:rFonts w:cs="Arial"/>
                <w:lang w:eastAsia="en-US"/>
              </w:rPr>
              <w:t>XXXII</w:t>
            </w:r>
          </w:p>
          <w:p w14:paraId="7BEF794B"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2D0D23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6C27909C"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4AFDE35"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E13B266"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69EC4123" w14:textId="77777777" w:rsidR="00262676" w:rsidRPr="008F55E6" w:rsidRDefault="00262676"/>
    <w:p w14:paraId="278BCA29"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8D756B2"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3825AF4D" w14:textId="77777777" w:rsidR="00966C29" w:rsidRPr="008F55E6" w:rsidRDefault="00966C29" w:rsidP="009E7477">
      <w:pPr>
        <w:pStyle w:val="TH"/>
      </w:pPr>
      <w:r w:rsidRPr="008F55E6">
        <w:lastRenderedPageBreak/>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3E0B8D97" w14:textId="77777777">
        <w:trPr>
          <w:tblHeader/>
          <w:jc w:val="center"/>
        </w:trPr>
        <w:tc>
          <w:tcPr>
            <w:tcW w:w="1535" w:type="dxa"/>
          </w:tcPr>
          <w:p w14:paraId="18C2DF23"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06F7041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4D6530BC"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1CBF28C5" w14:textId="77777777">
        <w:trPr>
          <w:jc w:val="center"/>
        </w:trPr>
        <w:tc>
          <w:tcPr>
            <w:tcW w:w="1535" w:type="dxa"/>
            <w:vAlign w:val="center"/>
          </w:tcPr>
          <w:p w14:paraId="5C43A5E8"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2A409D22"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0BD8F1C1"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37B34EE6" w14:textId="77777777">
        <w:trPr>
          <w:jc w:val="center"/>
        </w:trPr>
        <w:tc>
          <w:tcPr>
            <w:tcW w:w="1535" w:type="dxa"/>
            <w:vAlign w:val="center"/>
          </w:tcPr>
          <w:p w14:paraId="6C8BD51F"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4B7BF202"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6D00185B"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564D55A9" w14:textId="77777777">
        <w:trPr>
          <w:jc w:val="center"/>
        </w:trPr>
        <w:tc>
          <w:tcPr>
            <w:tcW w:w="1535" w:type="dxa"/>
            <w:vAlign w:val="center"/>
          </w:tcPr>
          <w:p w14:paraId="74E6A07F"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EA82B43"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4907E63"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152E7495" w14:textId="77777777">
        <w:trPr>
          <w:jc w:val="center"/>
        </w:trPr>
        <w:tc>
          <w:tcPr>
            <w:tcW w:w="1535" w:type="dxa"/>
            <w:vAlign w:val="center"/>
          </w:tcPr>
          <w:p w14:paraId="6FDC08FC"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6751AE85"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43A111A3"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231893B6" w14:textId="77777777">
        <w:trPr>
          <w:jc w:val="center"/>
        </w:trPr>
        <w:tc>
          <w:tcPr>
            <w:tcW w:w="1535" w:type="dxa"/>
            <w:vAlign w:val="center"/>
          </w:tcPr>
          <w:p w14:paraId="323B2DDB"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35AE71A"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7160A14A"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2E2E85AF" w14:textId="77777777">
        <w:trPr>
          <w:jc w:val="center"/>
        </w:trPr>
        <w:tc>
          <w:tcPr>
            <w:tcW w:w="1535" w:type="dxa"/>
            <w:vAlign w:val="center"/>
          </w:tcPr>
          <w:p w14:paraId="00E78277"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4C84BE6F"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1B8A92CD" w14:textId="77777777" w:rsidR="001976FE" w:rsidRPr="008F55E6" w:rsidRDefault="001976FE" w:rsidP="001976FE">
            <w:pPr>
              <w:pStyle w:val="TAC"/>
              <w:rPr>
                <w:rFonts w:cs="Arial"/>
                <w:lang w:eastAsia="en-US"/>
              </w:rPr>
            </w:pPr>
            <w:r w:rsidRPr="008F55E6">
              <w:rPr>
                <w:rFonts w:cs="Arial"/>
                <w:lang w:eastAsia="en-US"/>
              </w:rPr>
              <w:t>I and XXXII</w:t>
            </w:r>
          </w:p>
        </w:tc>
      </w:tr>
    </w:tbl>
    <w:p w14:paraId="49CB61CA" w14:textId="77777777" w:rsidR="00262676" w:rsidRPr="008F55E6" w:rsidRDefault="00262676" w:rsidP="003D5889"/>
    <w:p w14:paraId="1A736CB5"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591E2BED" w14:textId="77777777" w:rsidR="003D5889" w:rsidRPr="008F55E6" w:rsidRDefault="003D5889" w:rsidP="009E7477">
      <w:pPr>
        <w:pStyle w:val="TH"/>
      </w:pPr>
      <w:r w:rsidRPr="008F55E6">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7181B143" w14:textId="77777777">
        <w:trPr>
          <w:tblHeader/>
          <w:jc w:val="center"/>
        </w:trPr>
        <w:tc>
          <w:tcPr>
            <w:tcW w:w="2307" w:type="dxa"/>
          </w:tcPr>
          <w:p w14:paraId="75880A92"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7F0A7D52"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50769D69"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1D789840" w14:textId="77777777">
        <w:trPr>
          <w:jc w:val="center"/>
        </w:trPr>
        <w:tc>
          <w:tcPr>
            <w:tcW w:w="2307" w:type="dxa"/>
            <w:vAlign w:val="center"/>
          </w:tcPr>
          <w:p w14:paraId="177A5BAB"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4C1B5A34"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506067BD"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2704E7E4" w14:textId="77777777">
        <w:trPr>
          <w:jc w:val="center"/>
        </w:trPr>
        <w:tc>
          <w:tcPr>
            <w:tcW w:w="2307" w:type="dxa"/>
            <w:vAlign w:val="center"/>
          </w:tcPr>
          <w:p w14:paraId="367599E1"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589D2347"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1F5F5321"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55D71CE5" w14:textId="77777777">
        <w:trPr>
          <w:jc w:val="center"/>
        </w:trPr>
        <w:tc>
          <w:tcPr>
            <w:tcW w:w="2307" w:type="dxa"/>
            <w:vAlign w:val="center"/>
          </w:tcPr>
          <w:p w14:paraId="0240D393"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0C01554B"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A31DC24"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791F38B" w14:textId="77777777">
        <w:trPr>
          <w:jc w:val="center"/>
        </w:trPr>
        <w:tc>
          <w:tcPr>
            <w:tcW w:w="5541" w:type="dxa"/>
            <w:gridSpan w:val="3"/>
            <w:vAlign w:val="center"/>
          </w:tcPr>
          <w:p w14:paraId="387C674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5538E78C" w14:textId="77777777" w:rsidR="003D5889" w:rsidRPr="008F55E6" w:rsidRDefault="003D5889" w:rsidP="003D5889">
      <w:pPr>
        <w:rPr>
          <w:rFonts w:cs="v5.0.0"/>
        </w:rPr>
      </w:pPr>
    </w:p>
    <w:p w14:paraId="0317CDB7"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433B8F8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5A727478" w14:textId="77777777">
        <w:trPr>
          <w:tblHeader/>
          <w:jc w:val="center"/>
        </w:trPr>
        <w:tc>
          <w:tcPr>
            <w:tcW w:w="2163" w:type="dxa"/>
          </w:tcPr>
          <w:p w14:paraId="5EFD90F9"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40AF7F04"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7A89F23"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0AEDBDA9"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5D91BBDB"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3AE0BAF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B833FFF" w14:textId="77777777">
        <w:trPr>
          <w:jc w:val="center"/>
        </w:trPr>
        <w:tc>
          <w:tcPr>
            <w:tcW w:w="2163" w:type="dxa"/>
            <w:vAlign w:val="center"/>
          </w:tcPr>
          <w:p w14:paraId="73EB0365"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19EE37C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62DF5B8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2DC85D9C"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ABBE948"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F17787"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C2DCB0F" w14:textId="77777777">
        <w:trPr>
          <w:jc w:val="center"/>
        </w:trPr>
        <w:tc>
          <w:tcPr>
            <w:tcW w:w="2163" w:type="dxa"/>
            <w:vAlign w:val="center"/>
          </w:tcPr>
          <w:p w14:paraId="253AFE31"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63366EA6"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3A3FAFC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3846EDC3"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141C197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0A035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125E11D" w14:textId="77777777">
        <w:trPr>
          <w:jc w:val="center"/>
        </w:trPr>
        <w:tc>
          <w:tcPr>
            <w:tcW w:w="2163" w:type="dxa"/>
            <w:vAlign w:val="center"/>
          </w:tcPr>
          <w:p w14:paraId="43D3E4BA"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32FA8B1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50B6AAD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AC446B5"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6D9505E"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9ECEBF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57CFD69" w14:textId="77777777">
        <w:trPr>
          <w:jc w:val="center"/>
        </w:trPr>
        <w:tc>
          <w:tcPr>
            <w:tcW w:w="2163" w:type="dxa"/>
            <w:vAlign w:val="center"/>
          </w:tcPr>
          <w:p w14:paraId="7539E2C9"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8BE1D4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075E1C4"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5630628"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2EFD9DD"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0685C902"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616E66AB" w14:textId="77777777">
        <w:trPr>
          <w:jc w:val="center"/>
        </w:trPr>
        <w:tc>
          <w:tcPr>
            <w:tcW w:w="2163" w:type="dxa"/>
            <w:vAlign w:val="center"/>
          </w:tcPr>
          <w:p w14:paraId="37127B03"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B060212"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08A6088"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7A5FBC7"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5B8C7E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3CD8BA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1CE1DF8" w14:textId="77777777">
        <w:trPr>
          <w:jc w:val="center"/>
        </w:trPr>
        <w:tc>
          <w:tcPr>
            <w:tcW w:w="2163" w:type="dxa"/>
            <w:vAlign w:val="center"/>
          </w:tcPr>
          <w:p w14:paraId="63658F27"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4A31ADA0"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EDEA086"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DC126DE"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5FD0BF6"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77C092D6"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648E3A4" w14:textId="77777777">
        <w:trPr>
          <w:jc w:val="center"/>
        </w:trPr>
        <w:tc>
          <w:tcPr>
            <w:tcW w:w="2163" w:type="dxa"/>
            <w:vAlign w:val="center"/>
          </w:tcPr>
          <w:p w14:paraId="4B60813E"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504B12A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B18209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7A6D4A4"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6384941"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685F2CDC"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E0FE2D7" w14:textId="77777777">
        <w:trPr>
          <w:jc w:val="center"/>
        </w:trPr>
        <w:tc>
          <w:tcPr>
            <w:tcW w:w="2163" w:type="dxa"/>
            <w:vAlign w:val="center"/>
          </w:tcPr>
          <w:p w14:paraId="5551DDBF"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40B4DA0E"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51E139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DE367A5"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80BF74A"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E1A9D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9FC9CCB" w14:textId="77777777">
        <w:trPr>
          <w:jc w:val="center"/>
        </w:trPr>
        <w:tc>
          <w:tcPr>
            <w:tcW w:w="2163" w:type="dxa"/>
            <w:vAlign w:val="center"/>
          </w:tcPr>
          <w:p w14:paraId="627E213A"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1BCDA715"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3B8F9184"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DCE5A56"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406C3F8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13CCFC6D"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5577D80B" w14:textId="77777777">
        <w:trPr>
          <w:jc w:val="center"/>
        </w:trPr>
        <w:tc>
          <w:tcPr>
            <w:tcW w:w="2163" w:type="dxa"/>
          </w:tcPr>
          <w:p w14:paraId="2B17DE41"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4DB63A88"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62F041DB"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361B4F38"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50BAD6F5"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2AD55703"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0012978" w14:textId="77777777">
        <w:trPr>
          <w:jc w:val="center"/>
        </w:trPr>
        <w:tc>
          <w:tcPr>
            <w:tcW w:w="2163" w:type="dxa"/>
            <w:vAlign w:val="center"/>
          </w:tcPr>
          <w:p w14:paraId="71A8028C"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5576ABEB"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4AE4856"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6D19EFA5"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170B7612"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2DBD3E06"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445EEF0B" w14:textId="77777777">
        <w:trPr>
          <w:jc w:val="center"/>
        </w:trPr>
        <w:tc>
          <w:tcPr>
            <w:tcW w:w="2163" w:type="dxa"/>
            <w:vAlign w:val="center"/>
          </w:tcPr>
          <w:p w14:paraId="57A0D0C3"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4F759F75"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6E732471"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5249F431"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7A29E06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3393B3A1"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5A33640F" w14:textId="77777777">
        <w:trPr>
          <w:jc w:val="center"/>
        </w:trPr>
        <w:tc>
          <w:tcPr>
            <w:tcW w:w="2163" w:type="dxa"/>
            <w:vAlign w:val="center"/>
          </w:tcPr>
          <w:p w14:paraId="090564BF"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2EF6AE82"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489170C4"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E9FEA3F"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27EA1A9A"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5B0B43C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D68F6B2" w14:textId="77777777">
        <w:trPr>
          <w:jc w:val="center"/>
        </w:trPr>
        <w:tc>
          <w:tcPr>
            <w:tcW w:w="9381" w:type="dxa"/>
            <w:gridSpan w:val="6"/>
            <w:vAlign w:val="center"/>
          </w:tcPr>
          <w:p w14:paraId="0092739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0ECCBCCC" w14:textId="77777777" w:rsidR="003D5889" w:rsidRPr="008F55E6" w:rsidRDefault="003D5889" w:rsidP="003D5889"/>
    <w:p w14:paraId="5F738A94"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rPr>
          <w:t>-4C</w:t>
        </w:r>
      </w:smartTag>
      <w:r w:rsidRPr="008F55E6">
        <w:rPr>
          <w:rFonts w:cs="v5.0.0"/>
        </w:rPr>
        <w:t>-HSDPA is designed to operate in the following configurations:</w:t>
      </w:r>
    </w:p>
    <w:p w14:paraId="6E983541" w14:textId="77777777" w:rsidR="009E179B" w:rsidRPr="008F55E6" w:rsidRDefault="009E179B" w:rsidP="009E7477">
      <w:pPr>
        <w:pStyle w:val="TH"/>
      </w:pPr>
      <w:r w:rsidRPr="008F55E6">
        <w:lastRenderedPageBreak/>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351E1DB" w14:textId="77777777">
        <w:trPr>
          <w:tblHeader/>
          <w:jc w:val="center"/>
        </w:trPr>
        <w:tc>
          <w:tcPr>
            <w:tcW w:w="2148" w:type="dxa"/>
          </w:tcPr>
          <w:p w14:paraId="603FECE8"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w:t>
            </w:r>
          </w:p>
        </w:tc>
        <w:tc>
          <w:tcPr>
            <w:tcW w:w="1266" w:type="dxa"/>
          </w:tcPr>
          <w:p w14:paraId="0F706883"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6666101A"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74849D38"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1E905D24"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692E6FBA" w14:textId="77777777">
        <w:trPr>
          <w:jc w:val="center"/>
        </w:trPr>
        <w:tc>
          <w:tcPr>
            <w:tcW w:w="2148" w:type="dxa"/>
            <w:vAlign w:val="center"/>
          </w:tcPr>
          <w:p w14:paraId="175255BE"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4CB022EE"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C38D430"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4B30F31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FEB1918"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D06C418" w14:textId="77777777">
        <w:trPr>
          <w:jc w:val="center"/>
        </w:trPr>
        <w:tc>
          <w:tcPr>
            <w:tcW w:w="2148" w:type="dxa"/>
            <w:vAlign w:val="center"/>
          </w:tcPr>
          <w:p w14:paraId="358133BF"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38AB05EC"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40EF8EB"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1D6FFC1B"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C275C24"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0121FFF" w14:textId="77777777">
        <w:trPr>
          <w:jc w:val="center"/>
        </w:trPr>
        <w:tc>
          <w:tcPr>
            <w:tcW w:w="2148" w:type="dxa"/>
            <w:vAlign w:val="center"/>
          </w:tcPr>
          <w:p w14:paraId="479D9FAA"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0503198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62F6D835"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32D161B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59F6C80"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11CED5F" w14:textId="77777777">
        <w:trPr>
          <w:jc w:val="center"/>
        </w:trPr>
        <w:tc>
          <w:tcPr>
            <w:tcW w:w="2148" w:type="dxa"/>
            <w:vAlign w:val="center"/>
          </w:tcPr>
          <w:p w14:paraId="02626E01"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1522D34A"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741076D4"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6AB95A8"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F99249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3AF7ACA" w14:textId="77777777">
        <w:trPr>
          <w:jc w:val="center"/>
        </w:trPr>
        <w:tc>
          <w:tcPr>
            <w:tcW w:w="2148" w:type="dxa"/>
            <w:vAlign w:val="center"/>
          </w:tcPr>
          <w:p w14:paraId="2DCB4AED"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B0631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7B0644D"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7504C30C"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52BBA4D6"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224D41D" w14:textId="77777777">
        <w:trPr>
          <w:jc w:val="center"/>
        </w:trPr>
        <w:tc>
          <w:tcPr>
            <w:tcW w:w="2148" w:type="dxa"/>
            <w:vAlign w:val="center"/>
          </w:tcPr>
          <w:p w14:paraId="7E065113"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8F55E6">
                <w:rPr>
                  <w:rFonts w:cs="Arial"/>
                  <w:lang w:eastAsia="en-US"/>
                </w:rPr>
                <w:t>2-15-2</w:t>
              </w:r>
            </w:smartTag>
          </w:p>
        </w:tc>
        <w:tc>
          <w:tcPr>
            <w:tcW w:w="1266" w:type="dxa"/>
            <w:vAlign w:val="center"/>
          </w:tcPr>
          <w:p w14:paraId="536140DC"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5502149B"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4BDD729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09822DD4"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3DEE22F5" w14:textId="77777777">
        <w:trPr>
          <w:jc w:val="center"/>
        </w:trPr>
        <w:tc>
          <w:tcPr>
            <w:tcW w:w="2148" w:type="dxa"/>
            <w:vAlign w:val="center"/>
          </w:tcPr>
          <w:p w14:paraId="39EA3BEB"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8F55E6">
                <w:rPr>
                  <w:rFonts w:cs="Arial"/>
                  <w:lang w:eastAsia="en-US"/>
                </w:rPr>
                <w:t>2-20-1</w:t>
              </w:r>
            </w:smartTag>
          </w:p>
        </w:tc>
        <w:tc>
          <w:tcPr>
            <w:tcW w:w="1266" w:type="dxa"/>
            <w:vAlign w:val="center"/>
          </w:tcPr>
          <w:p w14:paraId="6A0988F9"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D8BA29"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376A7A7B"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0AE9946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A5C711D" w14:textId="77777777">
        <w:trPr>
          <w:jc w:val="center"/>
        </w:trPr>
        <w:tc>
          <w:tcPr>
            <w:tcW w:w="2148" w:type="dxa"/>
            <w:vAlign w:val="center"/>
          </w:tcPr>
          <w:p w14:paraId="73BFE30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8F55E6">
                <w:rPr>
                  <w:rFonts w:cs="Arial"/>
                  <w:lang w:eastAsia="en-US"/>
                </w:rPr>
                <w:t>2-25-2</w:t>
              </w:r>
            </w:smartTag>
          </w:p>
        </w:tc>
        <w:tc>
          <w:tcPr>
            <w:tcW w:w="1266" w:type="dxa"/>
            <w:vAlign w:val="center"/>
          </w:tcPr>
          <w:p w14:paraId="23763F98"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7263FE"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172BC79"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09B54673"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28955EF0" w14:textId="77777777">
        <w:trPr>
          <w:jc w:val="center"/>
        </w:trPr>
        <w:tc>
          <w:tcPr>
            <w:tcW w:w="9381" w:type="dxa"/>
            <w:gridSpan w:val="5"/>
            <w:vAlign w:val="center"/>
          </w:tcPr>
          <w:p w14:paraId="176C1604"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0567DB9B" w14:textId="77777777" w:rsidR="009E179B" w:rsidRPr="008F55E6" w:rsidRDefault="009E179B" w:rsidP="003D5889"/>
    <w:p w14:paraId="7C60888B"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1E634864"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21F46FAD" w14:textId="77777777">
        <w:trPr>
          <w:tblHeader/>
          <w:jc w:val="center"/>
        </w:trPr>
        <w:tc>
          <w:tcPr>
            <w:tcW w:w="2307" w:type="dxa"/>
          </w:tcPr>
          <w:p w14:paraId="61DCDC99"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7107C33A"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51D98C9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373285C1" w14:textId="77777777">
        <w:trPr>
          <w:jc w:val="center"/>
        </w:trPr>
        <w:tc>
          <w:tcPr>
            <w:tcW w:w="2307" w:type="dxa"/>
            <w:vAlign w:val="center"/>
          </w:tcPr>
          <w:p w14:paraId="396D175D"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29262A9F"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383DD574"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0777E2D9" w14:textId="77777777">
        <w:trPr>
          <w:jc w:val="center"/>
        </w:trPr>
        <w:tc>
          <w:tcPr>
            <w:tcW w:w="5541" w:type="dxa"/>
            <w:gridSpan w:val="3"/>
            <w:vAlign w:val="center"/>
          </w:tcPr>
          <w:p w14:paraId="284202F3"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1D4645A6" w14:textId="77777777" w:rsidR="00D2019D" w:rsidRPr="008F55E6" w:rsidRDefault="00D2019D" w:rsidP="003D5889"/>
    <w:p w14:paraId="2BEAA83B" w14:textId="77777777" w:rsidR="00AD3E69" w:rsidRPr="008F55E6" w:rsidRDefault="00AD3E69" w:rsidP="00AD3E69">
      <w:pPr>
        <w:ind w:firstLine="284"/>
        <w:rPr>
          <w:rFonts w:cs="v5.0.0"/>
        </w:rPr>
      </w:pPr>
      <w:r w:rsidRPr="008F55E6">
        <w:rPr>
          <w:rFonts w:cs="v5.0.0"/>
        </w:rPr>
        <w:t xml:space="preserve">h) </w:t>
      </w:r>
      <w:r w:rsidRPr="008F55E6">
        <w:t>DB-DC-</w:t>
      </w:r>
      <w:r w:rsidRPr="008F55E6">
        <w:rPr>
          <w:rFonts w:cs="v5.0.0"/>
        </w:rPr>
        <w:t>HSUPA is designed to operate in the following configurations:</w:t>
      </w:r>
    </w:p>
    <w:p w14:paraId="64449861"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159E4834" w14:textId="77777777" w:rsidTr="00CE4869">
        <w:trPr>
          <w:tblHeader/>
        </w:trPr>
        <w:tc>
          <w:tcPr>
            <w:tcW w:w="1710" w:type="dxa"/>
            <w:tcBorders>
              <w:top w:val="single" w:sz="4" w:space="0" w:color="000000"/>
              <w:left w:val="single" w:sz="4" w:space="0" w:color="000000"/>
              <w:bottom w:val="single" w:sz="4" w:space="0" w:color="000000"/>
            </w:tcBorders>
          </w:tcPr>
          <w:p w14:paraId="36969CE0"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4B0D1CD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511800F4"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20E967DC"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354226E2"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45DA7C46"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9DE70E7"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0E6CA9B5" w14:textId="77777777" w:rsidTr="00CE4869">
        <w:tc>
          <w:tcPr>
            <w:tcW w:w="1710" w:type="dxa"/>
            <w:tcBorders>
              <w:top w:val="single" w:sz="4" w:space="0" w:color="000000"/>
              <w:left w:val="single" w:sz="4" w:space="0" w:color="000000"/>
              <w:bottom w:val="single" w:sz="4" w:space="0" w:color="000000"/>
            </w:tcBorders>
          </w:tcPr>
          <w:p w14:paraId="7444B7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0B3318D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24D3A5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7C3D89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5939E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D0E2D7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78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5C2B408E" w14:textId="77777777" w:rsidTr="00CE4869">
        <w:tc>
          <w:tcPr>
            <w:tcW w:w="1710" w:type="dxa"/>
            <w:tcBorders>
              <w:left w:val="single" w:sz="4" w:space="0" w:color="000000"/>
              <w:bottom w:val="single" w:sz="4" w:space="0" w:color="000000"/>
            </w:tcBorders>
          </w:tcPr>
          <w:p w14:paraId="79B748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0767A4E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2E2E6E5D"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64CB8F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8605A5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7375513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6BA17A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FC826CF" w14:textId="77777777" w:rsidTr="00CE4869">
        <w:tc>
          <w:tcPr>
            <w:tcW w:w="1710" w:type="dxa"/>
            <w:tcBorders>
              <w:top w:val="single" w:sz="4" w:space="0" w:color="000000"/>
              <w:left w:val="single" w:sz="4" w:space="0" w:color="000000"/>
              <w:bottom w:val="single" w:sz="4" w:space="0" w:color="000000"/>
            </w:tcBorders>
          </w:tcPr>
          <w:p w14:paraId="0258796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17363AE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67DE17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63FA29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4E621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414D1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3B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2DB01C9B" w14:textId="77777777" w:rsidTr="00CE4869">
        <w:tc>
          <w:tcPr>
            <w:tcW w:w="1710" w:type="dxa"/>
            <w:tcBorders>
              <w:top w:val="single" w:sz="4" w:space="0" w:color="000000"/>
              <w:left w:val="single" w:sz="4" w:space="0" w:color="000000"/>
              <w:bottom w:val="single" w:sz="4" w:space="0" w:color="000000"/>
            </w:tcBorders>
          </w:tcPr>
          <w:p w14:paraId="5C85964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0BE251A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4620CF8"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0982F2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955D9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5D8D0BB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6D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4EBA6819" w14:textId="77777777" w:rsidTr="00CE4869">
        <w:tc>
          <w:tcPr>
            <w:tcW w:w="1710" w:type="dxa"/>
            <w:tcBorders>
              <w:top w:val="single" w:sz="4" w:space="0" w:color="000000"/>
              <w:left w:val="single" w:sz="4" w:space="0" w:color="000000"/>
              <w:bottom w:val="single" w:sz="4" w:space="0" w:color="000000"/>
            </w:tcBorders>
          </w:tcPr>
          <w:p w14:paraId="5846252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60CF2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9AE101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5AB635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B0F1AE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1D8729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D43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13CF06D" w14:textId="77777777" w:rsidTr="00CE4869">
        <w:tc>
          <w:tcPr>
            <w:tcW w:w="1710" w:type="dxa"/>
            <w:tcBorders>
              <w:top w:val="single" w:sz="4" w:space="0" w:color="000000"/>
              <w:left w:val="single" w:sz="4" w:space="0" w:color="000000"/>
              <w:bottom w:val="single" w:sz="4" w:space="0" w:color="000000"/>
            </w:tcBorders>
          </w:tcPr>
          <w:p w14:paraId="603855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6C2D837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2918C51F"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4EF0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D7DBCE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BC550C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87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9B4CDB8" w14:textId="77777777" w:rsidTr="00CE4869">
        <w:tc>
          <w:tcPr>
            <w:tcW w:w="1710" w:type="dxa"/>
            <w:tcBorders>
              <w:left w:val="single" w:sz="4" w:space="0" w:color="000000"/>
              <w:bottom w:val="single" w:sz="4" w:space="0" w:color="000000"/>
            </w:tcBorders>
          </w:tcPr>
          <w:p w14:paraId="19E03C0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4A6A7A8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1EB910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527A4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CF16A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47D92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AFFD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E5466D7" w14:textId="77777777" w:rsidTr="00CE4869">
        <w:tc>
          <w:tcPr>
            <w:tcW w:w="1710" w:type="dxa"/>
            <w:tcBorders>
              <w:top w:val="single" w:sz="4" w:space="0" w:color="000000"/>
              <w:left w:val="single" w:sz="4" w:space="0" w:color="000000"/>
              <w:bottom w:val="single" w:sz="4" w:space="0" w:color="000000"/>
            </w:tcBorders>
          </w:tcPr>
          <w:p w14:paraId="7844C8A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1D3D9C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573ED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912FF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8E374B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9020AF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883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2DD29A4" w14:textId="77777777" w:rsidTr="00CE4869">
        <w:tc>
          <w:tcPr>
            <w:tcW w:w="1710" w:type="dxa"/>
            <w:tcBorders>
              <w:top w:val="single" w:sz="4" w:space="0" w:color="000000"/>
              <w:left w:val="single" w:sz="4" w:space="0" w:color="000000"/>
              <w:bottom w:val="single" w:sz="4" w:space="0" w:color="000000"/>
            </w:tcBorders>
          </w:tcPr>
          <w:p w14:paraId="56FA11E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528ED0C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BEBF25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5BC55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5256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2A608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6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F6C2F05" w14:textId="77777777" w:rsidTr="00CE4869">
        <w:tc>
          <w:tcPr>
            <w:tcW w:w="1710" w:type="dxa"/>
            <w:tcBorders>
              <w:top w:val="single" w:sz="4" w:space="0" w:color="000000"/>
              <w:left w:val="single" w:sz="4" w:space="0" w:color="000000"/>
              <w:bottom w:val="single" w:sz="4" w:space="0" w:color="000000"/>
            </w:tcBorders>
          </w:tcPr>
          <w:p w14:paraId="49932F8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2E9220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0180D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FB871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DB9B1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0DA0B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3CB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19E26E36" w14:textId="77777777" w:rsidTr="00CE4869">
        <w:tc>
          <w:tcPr>
            <w:tcW w:w="1710" w:type="dxa"/>
            <w:tcBorders>
              <w:left w:val="single" w:sz="4" w:space="0" w:color="000000"/>
              <w:bottom w:val="single" w:sz="4" w:space="0" w:color="000000"/>
            </w:tcBorders>
          </w:tcPr>
          <w:p w14:paraId="445493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BBBE56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25BA4D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0D0780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189A1C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6B32372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B6B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1EAADAF2" w14:textId="77777777" w:rsidR="00AD3E69" w:rsidRPr="008F55E6" w:rsidRDefault="00AD3E69" w:rsidP="003D5889"/>
    <w:p w14:paraId="1B9E4647"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21FAD126"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2E36553E" w14:textId="77777777" w:rsidR="00262676" w:rsidRPr="008F55E6" w:rsidRDefault="00262676" w:rsidP="009E7477">
      <w:pPr>
        <w:pStyle w:val="TH"/>
      </w:pPr>
      <w:r w:rsidRPr="008F55E6">
        <w:lastRenderedPageBreak/>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21237721" w14:textId="77777777">
        <w:trPr>
          <w:jc w:val="center"/>
        </w:trPr>
        <w:tc>
          <w:tcPr>
            <w:tcW w:w="3060" w:type="dxa"/>
          </w:tcPr>
          <w:p w14:paraId="7570F0B7"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08CFA617"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3409AFAF" w14:textId="77777777">
        <w:trPr>
          <w:jc w:val="center"/>
        </w:trPr>
        <w:tc>
          <w:tcPr>
            <w:tcW w:w="3060" w:type="dxa"/>
          </w:tcPr>
          <w:p w14:paraId="689DFE5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033F34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47A06EFE" w14:textId="77777777">
        <w:trPr>
          <w:jc w:val="center"/>
        </w:trPr>
        <w:tc>
          <w:tcPr>
            <w:tcW w:w="3060" w:type="dxa"/>
          </w:tcPr>
          <w:p w14:paraId="72A596D3"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55981D14"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607B2114" w14:textId="77777777">
        <w:trPr>
          <w:jc w:val="center"/>
        </w:trPr>
        <w:tc>
          <w:tcPr>
            <w:tcW w:w="3060" w:type="dxa"/>
          </w:tcPr>
          <w:p w14:paraId="70CEE13C"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4BA3A84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B76F7BA" w14:textId="77777777">
        <w:trPr>
          <w:jc w:val="center"/>
        </w:trPr>
        <w:tc>
          <w:tcPr>
            <w:tcW w:w="3060" w:type="dxa"/>
          </w:tcPr>
          <w:p w14:paraId="6EB0D714"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1137F9CD"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4625B5FD" w14:textId="77777777">
        <w:trPr>
          <w:jc w:val="center"/>
        </w:trPr>
        <w:tc>
          <w:tcPr>
            <w:tcW w:w="3060" w:type="dxa"/>
          </w:tcPr>
          <w:p w14:paraId="0E0A74A3"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229516E"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179EEF" w14:textId="77777777">
        <w:trPr>
          <w:jc w:val="center"/>
        </w:trPr>
        <w:tc>
          <w:tcPr>
            <w:tcW w:w="3060" w:type="dxa"/>
          </w:tcPr>
          <w:p w14:paraId="2FC37A43"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79361D8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7BB4ADBE" w14:textId="77777777">
        <w:trPr>
          <w:jc w:val="center"/>
        </w:trPr>
        <w:tc>
          <w:tcPr>
            <w:tcW w:w="3060" w:type="dxa"/>
          </w:tcPr>
          <w:p w14:paraId="2138F70A"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216A07A9"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4C61982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D7A3993"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34FF977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5B3E5F38" w14:textId="77777777">
        <w:trPr>
          <w:jc w:val="center"/>
        </w:trPr>
        <w:tc>
          <w:tcPr>
            <w:tcW w:w="3060" w:type="dxa"/>
          </w:tcPr>
          <w:p w14:paraId="5715E7CE"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7E6A9E0D"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E85DB28" w14:textId="77777777">
        <w:trPr>
          <w:jc w:val="center"/>
        </w:trPr>
        <w:tc>
          <w:tcPr>
            <w:tcW w:w="3060" w:type="dxa"/>
          </w:tcPr>
          <w:p w14:paraId="02D7C2FC"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A5FF6A5"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35F193B5" w14:textId="77777777">
        <w:trPr>
          <w:jc w:val="center"/>
        </w:trPr>
        <w:tc>
          <w:tcPr>
            <w:tcW w:w="3060" w:type="dxa"/>
          </w:tcPr>
          <w:p w14:paraId="30355564"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0919983A"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3869B269" w14:textId="77777777">
        <w:trPr>
          <w:jc w:val="center"/>
        </w:trPr>
        <w:tc>
          <w:tcPr>
            <w:tcW w:w="3060" w:type="dxa"/>
            <w:vAlign w:val="center"/>
          </w:tcPr>
          <w:p w14:paraId="0FBC47CC"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451B03B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8C87FB0" w14:textId="77777777">
        <w:trPr>
          <w:jc w:val="center"/>
        </w:trPr>
        <w:tc>
          <w:tcPr>
            <w:tcW w:w="3060" w:type="dxa"/>
            <w:vAlign w:val="center"/>
          </w:tcPr>
          <w:p w14:paraId="49EE2B74"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05DBA7"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41BEA503" w14:textId="77777777">
        <w:trPr>
          <w:jc w:val="center"/>
        </w:trPr>
        <w:tc>
          <w:tcPr>
            <w:tcW w:w="3060" w:type="dxa"/>
            <w:vAlign w:val="center"/>
          </w:tcPr>
          <w:p w14:paraId="6ED783F6"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5CEE6C5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2557FD82" w14:textId="77777777">
        <w:trPr>
          <w:trHeight w:val="104"/>
          <w:jc w:val="center"/>
        </w:trPr>
        <w:tc>
          <w:tcPr>
            <w:tcW w:w="3060" w:type="dxa"/>
            <w:vAlign w:val="center"/>
          </w:tcPr>
          <w:p w14:paraId="49CD3D67"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61B98609"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74D13DFE" w14:textId="77777777">
        <w:trPr>
          <w:trHeight w:val="103"/>
          <w:jc w:val="center"/>
        </w:trPr>
        <w:tc>
          <w:tcPr>
            <w:tcW w:w="3060" w:type="dxa"/>
            <w:vAlign w:val="center"/>
          </w:tcPr>
          <w:p w14:paraId="3BA52FD4"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4B28BC6B"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3398FE43" w14:textId="77777777">
        <w:trPr>
          <w:jc w:val="center"/>
        </w:trPr>
        <w:tc>
          <w:tcPr>
            <w:tcW w:w="3060" w:type="dxa"/>
          </w:tcPr>
          <w:p w14:paraId="1A443369"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4574F99E"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88D4643" w14:textId="77777777">
        <w:trPr>
          <w:jc w:val="center"/>
        </w:trPr>
        <w:tc>
          <w:tcPr>
            <w:tcW w:w="3060" w:type="dxa"/>
          </w:tcPr>
          <w:p w14:paraId="0F5F1E58"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4F1BCCD1"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259C3E1E" w14:textId="77777777">
        <w:trPr>
          <w:jc w:val="center"/>
        </w:trPr>
        <w:tc>
          <w:tcPr>
            <w:tcW w:w="3060" w:type="dxa"/>
          </w:tcPr>
          <w:p w14:paraId="5ECD7E76"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0C79541B"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2464F609" w14:textId="77777777">
        <w:trPr>
          <w:jc w:val="center"/>
        </w:trPr>
        <w:tc>
          <w:tcPr>
            <w:tcW w:w="3060" w:type="dxa"/>
          </w:tcPr>
          <w:p w14:paraId="7607C21D"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22AEBBBD" w14:textId="77777777" w:rsidR="00334EA2" w:rsidRPr="008F55E6" w:rsidRDefault="00334EA2" w:rsidP="009E179B">
            <w:pPr>
              <w:pStyle w:val="TAC"/>
              <w:rPr>
                <w:rFonts w:cs="Arial"/>
                <w:lang w:eastAsia="en-US"/>
              </w:rPr>
            </w:pPr>
            <w:r w:rsidRPr="008F55E6">
              <w:rPr>
                <w:rFonts w:cs="v5.0.0"/>
                <w:lang w:eastAsia="en-US"/>
              </w:rPr>
              <w:t>45MHz</w:t>
            </w:r>
          </w:p>
        </w:tc>
      </w:tr>
    </w:tbl>
    <w:p w14:paraId="503F8FD6" w14:textId="77777777" w:rsidR="00262676" w:rsidRPr="008F55E6" w:rsidRDefault="00262676"/>
    <w:p w14:paraId="317DD30B"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43161FB8"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42CB9DB3"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186DBD49"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036A84" w14:textId="77777777" w:rsidR="00EA1EF8" w:rsidRPr="008F55E6" w:rsidRDefault="00EA1EF8" w:rsidP="009D2AB3">
      <w:pPr>
        <w:pStyle w:val="B1"/>
        <w:rPr>
          <w:rFonts w:cs="v5.0.0"/>
        </w:rPr>
      </w:pPr>
      <w:r w:rsidRPr="008F55E6">
        <w:rPr>
          <w:rFonts w:cs="v5.0.0"/>
        </w:rPr>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2F1A315B"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1AE43D03"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1056479"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06EC3B45"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2FAA7A38"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3A1F7A01" w14:textId="77777777" w:rsidR="00262676" w:rsidRPr="008F55E6" w:rsidRDefault="00262676" w:rsidP="00285235">
      <w:pPr>
        <w:pStyle w:val="Heading3"/>
        <w:rPr>
          <w:rFonts w:cs="v5.0.0"/>
        </w:rPr>
      </w:pPr>
      <w:bookmarkStart w:id="25" w:name="_Toc535329779"/>
      <w:r w:rsidRPr="008F55E6">
        <w:rPr>
          <w:rFonts w:cs="v5.0.0"/>
        </w:rPr>
        <w:lastRenderedPageBreak/>
        <w:t>5.4.2</w:t>
      </w:r>
      <w:r w:rsidRPr="008F55E6">
        <w:rPr>
          <w:rFonts w:cs="v5.0.0"/>
        </w:rPr>
        <w:tab/>
        <w:t>Channel raster</w:t>
      </w:r>
      <w:bookmarkEnd w:id="25"/>
    </w:p>
    <w:p w14:paraId="64985306"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2B60524"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5BF0087F"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2282E8D9"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32B9837"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0A7B1F1F"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0659106" w14:textId="77777777" w:rsidR="00262676" w:rsidRPr="008F55E6" w:rsidRDefault="00262676" w:rsidP="009E7477">
      <w:pPr>
        <w:pStyle w:val="TH"/>
        <w:rPr>
          <w:rFonts w:cs="v5.0.0"/>
        </w:rPr>
      </w:pPr>
      <w:r w:rsidRPr="008F55E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38E2779E" w14:textId="77777777" w:rsidTr="001976FE">
        <w:trPr>
          <w:tblHeader/>
          <w:jc w:val="center"/>
        </w:trPr>
        <w:tc>
          <w:tcPr>
            <w:tcW w:w="1077" w:type="dxa"/>
            <w:vMerge w:val="restart"/>
            <w:vAlign w:val="center"/>
          </w:tcPr>
          <w:p w14:paraId="437965D3"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234436E8" w14:textId="77777777" w:rsidR="00262676" w:rsidRPr="008F55E6" w:rsidRDefault="00262676" w:rsidP="00A74B6E">
            <w:pPr>
              <w:pStyle w:val="TAH"/>
              <w:rPr>
                <w:rFonts w:cs="Arial"/>
                <w:lang w:eastAsia="en-US"/>
              </w:rPr>
            </w:pPr>
            <w:r w:rsidRPr="008F55E6">
              <w:rPr>
                <w:rFonts w:cs="Arial"/>
                <w:lang w:eastAsia="en-US"/>
              </w:rPr>
              <w:t>UPLINK (UL)</w:t>
            </w:r>
          </w:p>
          <w:p w14:paraId="0AFB214D"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5F39313B" w14:textId="77777777" w:rsidR="00262676" w:rsidRPr="008F55E6" w:rsidRDefault="00262676" w:rsidP="00A74B6E">
            <w:pPr>
              <w:pStyle w:val="TAH"/>
              <w:rPr>
                <w:rFonts w:cs="Arial"/>
                <w:lang w:eastAsia="en-US"/>
              </w:rPr>
            </w:pPr>
            <w:r w:rsidRPr="008F55E6">
              <w:rPr>
                <w:rFonts w:cs="Arial"/>
                <w:lang w:eastAsia="en-US"/>
              </w:rPr>
              <w:t>DOWNLINK (DL)</w:t>
            </w:r>
          </w:p>
          <w:p w14:paraId="30228F5C"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5133A940" w14:textId="77777777" w:rsidTr="001976FE">
        <w:trPr>
          <w:tblHeader/>
          <w:jc w:val="center"/>
        </w:trPr>
        <w:tc>
          <w:tcPr>
            <w:tcW w:w="1077" w:type="dxa"/>
            <w:vMerge/>
          </w:tcPr>
          <w:p w14:paraId="6313AEE7" w14:textId="77777777" w:rsidR="00262676" w:rsidRPr="008F55E6" w:rsidRDefault="00262676">
            <w:pPr>
              <w:pStyle w:val="TAL"/>
              <w:rPr>
                <w:rFonts w:cs="Arial"/>
                <w:b/>
                <w:bCs/>
                <w:lang w:eastAsia="en-US"/>
              </w:rPr>
            </w:pPr>
          </w:p>
        </w:tc>
        <w:tc>
          <w:tcPr>
            <w:tcW w:w="1604" w:type="dxa"/>
            <w:vMerge w:val="restart"/>
          </w:tcPr>
          <w:p w14:paraId="0529D134" w14:textId="77777777" w:rsidR="00262676" w:rsidRPr="008F55E6" w:rsidRDefault="00262676" w:rsidP="00A74B6E">
            <w:pPr>
              <w:pStyle w:val="TAH"/>
              <w:rPr>
                <w:rFonts w:cs="Arial"/>
                <w:lang w:eastAsia="en-US"/>
              </w:rPr>
            </w:pPr>
            <w:r w:rsidRPr="008F55E6">
              <w:rPr>
                <w:rFonts w:cs="Arial"/>
                <w:lang w:eastAsia="en-US"/>
              </w:rPr>
              <w:t>UARFCN formula offset</w:t>
            </w:r>
          </w:p>
          <w:p w14:paraId="304B5FF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56ADDA7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6A3604C" w14:textId="77777777" w:rsidR="00262676" w:rsidRPr="008F55E6" w:rsidRDefault="00262676" w:rsidP="00A74B6E">
            <w:pPr>
              <w:pStyle w:val="TAH"/>
              <w:rPr>
                <w:rFonts w:cs="Arial"/>
                <w:lang w:eastAsia="en-US"/>
              </w:rPr>
            </w:pPr>
            <w:r w:rsidRPr="008F55E6">
              <w:rPr>
                <w:rFonts w:cs="Arial"/>
                <w:lang w:eastAsia="en-US"/>
              </w:rPr>
              <w:t>UARFCN formula offset</w:t>
            </w:r>
          </w:p>
          <w:p w14:paraId="24B2259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6159E85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DCA6DAC" w14:textId="77777777" w:rsidTr="001976FE">
        <w:trPr>
          <w:tblHeader/>
          <w:jc w:val="center"/>
        </w:trPr>
        <w:tc>
          <w:tcPr>
            <w:tcW w:w="1077" w:type="dxa"/>
            <w:vMerge/>
          </w:tcPr>
          <w:p w14:paraId="45F0CCF3" w14:textId="77777777" w:rsidR="00262676" w:rsidRPr="008F55E6" w:rsidRDefault="00262676">
            <w:pPr>
              <w:pStyle w:val="TAL"/>
              <w:rPr>
                <w:rFonts w:cs="Arial"/>
                <w:b/>
                <w:bCs/>
                <w:lang w:eastAsia="en-US"/>
              </w:rPr>
            </w:pPr>
          </w:p>
        </w:tc>
        <w:tc>
          <w:tcPr>
            <w:tcW w:w="1604" w:type="dxa"/>
            <w:vMerge/>
          </w:tcPr>
          <w:p w14:paraId="41F351CE" w14:textId="77777777" w:rsidR="00262676" w:rsidRPr="008F55E6" w:rsidRDefault="00262676" w:rsidP="00A74B6E">
            <w:pPr>
              <w:pStyle w:val="TAH"/>
              <w:rPr>
                <w:rFonts w:cs="Arial"/>
                <w:lang w:eastAsia="en-US"/>
              </w:rPr>
            </w:pPr>
          </w:p>
        </w:tc>
        <w:tc>
          <w:tcPr>
            <w:tcW w:w="1170" w:type="dxa"/>
          </w:tcPr>
          <w:p w14:paraId="2E96294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51BA2950"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6DCFB575" w14:textId="77777777" w:rsidR="00262676" w:rsidRPr="008F55E6" w:rsidRDefault="00262676" w:rsidP="00A74B6E">
            <w:pPr>
              <w:pStyle w:val="TAH"/>
              <w:rPr>
                <w:rFonts w:cs="Arial"/>
                <w:lang w:eastAsia="en-US"/>
              </w:rPr>
            </w:pPr>
          </w:p>
        </w:tc>
        <w:tc>
          <w:tcPr>
            <w:tcW w:w="1196" w:type="dxa"/>
          </w:tcPr>
          <w:p w14:paraId="547129B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145A0DA7"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4BE3DF74" w14:textId="77777777" w:rsidTr="001976FE">
        <w:trPr>
          <w:tblHeader/>
          <w:jc w:val="center"/>
        </w:trPr>
        <w:tc>
          <w:tcPr>
            <w:tcW w:w="1077" w:type="dxa"/>
          </w:tcPr>
          <w:p w14:paraId="39DE4D8E"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205213E9"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7D28486"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3232C8F8"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6154A61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7748B96"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1D1BBB0F"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D01FF0B" w14:textId="77777777" w:rsidTr="001976FE">
        <w:trPr>
          <w:tblHeader/>
          <w:jc w:val="center"/>
        </w:trPr>
        <w:tc>
          <w:tcPr>
            <w:tcW w:w="1077" w:type="dxa"/>
          </w:tcPr>
          <w:p w14:paraId="0000370B"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234C429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FA2768A"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56AA66CC"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623671B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DB4FF2C"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03AE33B3"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0A89DB93" w14:textId="77777777" w:rsidTr="001976FE">
        <w:trPr>
          <w:tblHeader/>
          <w:jc w:val="center"/>
        </w:trPr>
        <w:tc>
          <w:tcPr>
            <w:tcW w:w="1077" w:type="dxa"/>
          </w:tcPr>
          <w:p w14:paraId="60A2187E"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45928F43"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228ECFFD"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5BCDDDCC"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03C2C07E"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615F4C08"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1FF4B9D5"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995DEBC" w14:textId="77777777" w:rsidTr="001976FE">
        <w:trPr>
          <w:tblHeader/>
          <w:jc w:val="center"/>
        </w:trPr>
        <w:tc>
          <w:tcPr>
            <w:tcW w:w="1077" w:type="dxa"/>
          </w:tcPr>
          <w:p w14:paraId="65B95CE8"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132E2D9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6D96BBC3"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4AAE087F"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1188D644"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4990B848"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4FFA8A3B"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2C68CA42" w14:textId="77777777" w:rsidTr="001976FE">
        <w:trPr>
          <w:tblHeader/>
          <w:jc w:val="center"/>
        </w:trPr>
        <w:tc>
          <w:tcPr>
            <w:tcW w:w="1077" w:type="dxa"/>
          </w:tcPr>
          <w:p w14:paraId="658EC250"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30C1661C"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676FAF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D87AC4E"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78E9F17E"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41E261B7"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24CB758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07C79622" w14:textId="77777777" w:rsidTr="001976FE">
        <w:trPr>
          <w:tblHeader/>
          <w:jc w:val="center"/>
        </w:trPr>
        <w:tc>
          <w:tcPr>
            <w:tcW w:w="1077" w:type="dxa"/>
          </w:tcPr>
          <w:p w14:paraId="4B241660"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427B36E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BF5B6C0"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6C70A922"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9155ED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3E3F75C"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5B954010"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29B01395" w14:textId="77777777" w:rsidTr="001976FE">
        <w:trPr>
          <w:tblHeader/>
          <w:jc w:val="center"/>
        </w:trPr>
        <w:tc>
          <w:tcPr>
            <w:tcW w:w="1077" w:type="dxa"/>
          </w:tcPr>
          <w:p w14:paraId="0ED7548C"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75D32931"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0E02EB1"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736C19BC"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15242E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281A5E0B"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169693C8"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0CEADF99" w14:textId="77777777" w:rsidTr="001976FE">
        <w:trPr>
          <w:tblHeader/>
          <w:jc w:val="center"/>
        </w:trPr>
        <w:tc>
          <w:tcPr>
            <w:tcW w:w="1077" w:type="dxa"/>
          </w:tcPr>
          <w:p w14:paraId="62EC103F"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153827EB"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6600C7C"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4DCBA7AB"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18EC34EC"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8B7077E"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60A74ABB"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5970F5A2" w14:textId="77777777" w:rsidTr="001976FE">
        <w:trPr>
          <w:tblHeader/>
          <w:jc w:val="center"/>
        </w:trPr>
        <w:tc>
          <w:tcPr>
            <w:tcW w:w="1077" w:type="dxa"/>
          </w:tcPr>
          <w:p w14:paraId="2990A72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2D687FD2"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1CFC652C"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19C20036"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428EC613"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A51920D"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265D040C"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73EF191A" w14:textId="77777777" w:rsidTr="001976FE">
        <w:trPr>
          <w:tblHeader/>
          <w:jc w:val="center"/>
        </w:trPr>
        <w:tc>
          <w:tcPr>
            <w:tcW w:w="1077" w:type="dxa"/>
          </w:tcPr>
          <w:p w14:paraId="5D8C274F"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64CCEB45"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246AB3A6"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2C7AAB44"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79091FE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E18BBD9"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45EB6E31"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4E82EDC9" w14:textId="77777777" w:rsidTr="001976FE">
        <w:trPr>
          <w:trHeight w:val="57"/>
          <w:tblHeader/>
          <w:jc w:val="center"/>
        </w:trPr>
        <w:tc>
          <w:tcPr>
            <w:tcW w:w="1077" w:type="dxa"/>
          </w:tcPr>
          <w:p w14:paraId="36A2E957"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22DE81DA"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D285A77"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20237201"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0AD963FD"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50DD894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5DE8FEC7"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7B462E0D" w14:textId="77777777" w:rsidTr="001976FE">
        <w:trPr>
          <w:trHeight w:val="57"/>
          <w:tblHeader/>
          <w:jc w:val="center"/>
        </w:trPr>
        <w:tc>
          <w:tcPr>
            <w:tcW w:w="1077" w:type="dxa"/>
            <w:vAlign w:val="center"/>
          </w:tcPr>
          <w:p w14:paraId="0FE91B87"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7CD1C5E8"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16A25A82"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6D76DF34"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045DADA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18DB988B"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3B77BACD"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52C7CC74" w14:textId="77777777" w:rsidTr="001976FE">
        <w:trPr>
          <w:trHeight w:val="57"/>
          <w:tblHeader/>
          <w:jc w:val="center"/>
        </w:trPr>
        <w:tc>
          <w:tcPr>
            <w:tcW w:w="1077" w:type="dxa"/>
            <w:vAlign w:val="center"/>
          </w:tcPr>
          <w:p w14:paraId="4E6191EC"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1027E57A"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659B2B85"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CE181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2444CE8"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51472823"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31DBA7F9"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2BDCD72C" w14:textId="77777777" w:rsidTr="001976FE">
        <w:trPr>
          <w:trHeight w:val="57"/>
          <w:tblHeader/>
          <w:jc w:val="center"/>
        </w:trPr>
        <w:tc>
          <w:tcPr>
            <w:tcW w:w="1077" w:type="dxa"/>
            <w:vAlign w:val="center"/>
          </w:tcPr>
          <w:p w14:paraId="55FB658A"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28735273"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6B2ECE28"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7DA7C033"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2785657B"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4392EA63"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7636B57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5327B085" w14:textId="77777777" w:rsidTr="001976FE">
        <w:trPr>
          <w:trHeight w:val="104"/>
          <w:tblHeader/>
          <w:jc w:val="center"/>
        </w:trPr>
        <w:tc>
          <w:tcPr>
            <w:tcW w:w="1077" w:type="dxa"/>
            <w:vAlign w:val="center"/>
          </w:tcPr>
          <w:p w14:paraId="52378255"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368FDE6E"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4854FCD9"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7F74F75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4541644D"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8B1B184"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53F40319"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3662B63B" w14:textId="77777777" w:rsidTr="001976FE">
        <w:trPr>
          <w:trHeight w:val="103"/>
          <w:tblHeader/>
          <w:jc w:val="center"/>
        </w:trPr>
        <w:tc>
          <w:tcPr>
            <w:tcW w:w="1077" w:type="dxa"/>
            <w:vAlign w:val="center"/>
          </w:tcPr>
          <w:p w14:paraId="34ABC15F"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3C26384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214A8CD5"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44099D52"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3FE539BE"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57E4F787"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05F8D727"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14888025" w14:textId="77777777" w:rsidTr="001976FE">
        <w:trPr>
          <w:trHeight w:val="57"/>
          <w:tblHeader/>
          <w:jc w:val="center"/>
        </w:trPr>
        <w:tc>
          <w:tcPr>
            <w:tcW w:w="1077" w:type="dxa"/>
            <w:vAlign w:val="center"/>
          </w:tcPr>
          <w:p w14:paraId="03F5BEB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05A23EB0"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3C4B8F00"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39B9BB28"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254DC44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33707E7D"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DB143F1"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7124044C" w14:textId="77777777" w:rsidTr="001976FE">
        <w:trPr>
          <w:trHeight w:val="57"/>
          <w:tblHeader/>
          <w:jc w:val="center"/>
        </w:trPr>
        <w:tc>
          <w:tcPr>
            <w:tcW w:w="1077" w:type="dxa"/>
            <w:vAlign w:val="center"/>
          </w:tcPr>
          <w:p w14:paraId="53A8CE34"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0DFB74AA"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02B7541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4E21778E"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74F458D4"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5D00B07B"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7E7F3513"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3AE90F00" w14:textId="77777777" w:rsidTr="001976FE">
        <w:trPr>
          <w:tblHeader/>
          <w:jc w:val="center"/>
        </w:trPr>
        <w:tc>
          <w:tcPr>
            <w:tcW w:w="1077" w:type="dxa"/>
            <w:vAlign w:val="center"/>
          </w:tcPr>
          <w:p w14:paraId="0DC5D51E"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798D9CF6"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48CB8AFE"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43A01567"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6F61F62B"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C2DC317"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22A1F963"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3DBD82D0" w14:textId="77777777" w:rsidTr="001976FE">
        <w:trPr>
          <w:tblHeader/>
          <w:jc w:val="center"/>
        </w:trPr>
        <w:tc>
          <w:tcPr>
            <w:tcW w:w="1077" w:type="dxa"/>
            <w:vAlign w:val="center"/>
          </w:tcPr>
          <w:p w14:paraId="19F14A25"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58B62A6F"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5F86B89E"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4E656C80"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240041F1"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38EE936B"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339A33AF"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471D8ED9" w14:textId="77777777" w:rsidTr="001976FE">
        <w:trPr>
          <w:tblHeader/>
          <w:jc w:val="center"/>
        </w:trPr>
        <w:tc>
          <w:tcPr>
            <w:tcW w:w="1077" w:type="dxa"/>
            <w:vAlign w:val="center"/>
          </w:tcPr>
          <w:p w14:paraId="2A502EEB"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6124C08A"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59FB5FCC"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1B970401"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816D9D"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F56CBF1"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3FDAC753"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50022345" w14:textId="77777777" w:rsidTr="001976FE">
        <w:trPr>
          <w:tblHeader/>
          <w:jc w:val="center"/>
        </w:trPr>
        <w:tc>
          <w:tcPr>
            <w:tcW w:w="1077" w:type="dxa"/>
            <w:gridSpan w:val="7"/>
            <w:vAlign w:val="center"/>
          </w:tcPr>
          <w:p w14:paraId="53FDF08D"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D0FE3EE" w14:textId="77777777" w:rsidR="00262676" w:rsidRPr="008F55E6" w:rsidRDefault="00262676">
      <w:pPr>
        <w:rPr>
          <w:rFonts w:cs="v5.0.0"/>
        </w:rPr>
      </w:pPr>
    </w:p>
    <w:p w14:paraId="65A827CE" w14:textId="77777777"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5EF6416B" w14:textId="77777777" w:rsidTr="00613019">
        <w:trPr>
          <w:cantSplit/>
          <w:tblHeader/>
          <w:jc w:val="center"/>
        </w:trPr>
        <w:tc>
          <w:tcPr>
            <w:tcW w:w="1025" w:type="dxa"/>
            <w:vMerge w:val="restart"/>
            <w:vAlign w:val="center"/>
          </w:tcPr>
          <w:p w14:paraId="7F0BFDE5"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0A184842" w14:textId="77777777" w:rsidR="002A1C9F" w:rsidRPr="008F55E6" w:rsidRDefault="002A1C9F" w:rsidP="00EA1EF8">
            <w:pPr>
              <w:pStyle w:val="TAH"/>
              <w:rPr>
                <w:rFonts w:cs="Arial"/>
                <w:lang w:eastAsia="en-US"/>
              </w:rPr>
            </w:pPr>
            <w:r w:rsidRPr="008F55E6">
              <w:rPr>
                <w:rFonts w:cs="Arial"/>
                <w:lang w:eastAsia="en-US"/>
              </w:rPr>
              <w:t>UPLINK (UL)</w:t>
            </w:r>
          </w:p>
          <w:p w14:paraId="6098CE70"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61347CF2" w14:textId="77777777" w:rsidR="002A1C9F" w:rsidRPr="008F55E6" w:rsidRDefault="002A1C9F" w:rsidP="00EA1EF8">
            <w:pPr>
              <w:pStyle w:val="TAH"/>
              <w:rPr>
                <w:rFonts w:cs="Arial"/>
                <w:lang w:eastAsia="en-US"/>
              </w:rPr>
            </w:pPr>
            <w:r w:rsidRPr="008F55E6">
              <w:rPr>
                <w:rFonts w:cs="Arial"/>
                <w:lang w:eastAsia="en-US"/>
              </w:rPr>
              <w:t>DOWNLINK (DL)</w:t>
            </w:r>
          </w:p>
          <w:p w14:paraId="35AA3D16"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450E931A" w14:textId="77777777" w:rsidTr="00613019">
        <w:trPr>
          <w:cantSplit/>
          <w:tblHeader/>
          <w:jc w:val="center"/>
        </w:trPr>
        <w:tc>
          <w:tcPr>
            <w:tcW w:w="1025" w:type="dxa"/>
            <w:vMerge/>
          </w:tcPr>
          <w:p w14:paraId="28388A34" w14:textId="77777777" w:rsidR="002A1C9F" w:rsidRPr="008F55E6" w:rsidRDefault="002A1C9F" w:rsidP="00EA1EF8">
            <w:pPr>
              <w:pStyle w:val="TAH"/>
              <w:rPr>
                <w:rFonts w:cs="Arial"/>
                <w:lang w:eastAsia="en-US"/>
              </w:rPr>
            </w:pPr>
          </w:p>
        </w:tc>
        <w:tc>
          <w:tcPr>
            <w:tcW w:w="1567" w:type="dxa"/>
          </w:tcPr>
          <w:p w14:paraId="1C1AA8B0" w14:textId="77777777" w:rsidR="002A1C9F" w:rsidRPr="008F55E6" w:rsidRDefault="002A1C9F" w:rsidP="00EA1EF8">
            <w:pPr>
              <w:pStyle w:val="TAH"/>
              <w:rPr>
                <w:rFonts w:cs="Arial"/>
                <w:lang w:eastAsia="en-US"/>
              </w:rPr>
            </w:pPr>
            <w:r w:rsidRPr="008F55E6">
              <w:rPr>
                <w:rFonts w:cs="Arial"/>
                <w:lang w:eastAsia="en-US"/>
              </w:rPr>
              <w:t>UARFCN formula offset</w:t>
            </w:r>
          </w:p>
          <w:p w14:paraId="45C61977"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5BCBC68A" w14:textId="77777777" w:rsidR="002A1C9F" w:rsidRPr="008F55E6" w:rsidRDefault="002A1C9F" w:rsidP="00EA1EF8">
            <w:pPr>
              <w:pStyle w:val="TAH"/>
              <w:rPr>
                <w:rFonts w:cs="Arial"/>
                <w:lang w:eastAsia="en-US"/>
              </w:rPr>
            </w:pPr>
            <w:r w:rsidRPr="008F55E6">
              <w:rPr>
                <w:rFonts w:cs="Arial"/>
                <w:lang w:eastAsia="en-US"/>
              </w:rPr>
              <w:t>Carrier frequency [MHz]</w:t>
            </w:r>
          </w:p>
          <w:p w14:paraId="338C93F2"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146F66" w14:textId="77777777" w:rsidR="002A1C9F" w:rsidRPr="008F55E6" w:rsidRDefault="002A1C9F" w:rsidP="00EA1EF8">
            <w:pPr>
              <w:pStyle w:val="TAH"/>
              <w:rPr>
                <w:rFonts w:cs="Arial"/>
                <w:lang w:eastAsia="en-US"/>
              </w:rPr>
            </w:pPr>
            <w:r w:rsidRPr="008F55E6">
              <w:rPr>
                <w:rFonts w:cs="Arial"/>
                <w:lang w:eastAsia="en-US"/>
              </w:rPr>
              <w:t>UARFCN formula offset</w:t>
            </w:r>
          </w:p>
          <w:p w14:paraId="320276A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238E6292" w14:textId="77777777" w:rsidR="002A1C9F" w:rsidRPr="008F55E6" w:rsidRDefault="002A1C9F" w:rsidP="00EA1EF8">
            <w:pPr>
              <w:pStyle w:val="TAH"/>
              <w:rPr>
                <w:rFonts w:cs="Arial"/>
                <w:lang w:eastAsia="en-US"/>
              </w:rPr>
            </w:pPr>
            <w:r w:rsidRPr="008F55E6">
              <w:rPr>
                <w:rFonts w:cs="Arial"/>
                <w:lang w:eastAsia="en-US"/>
              </w:rPr>
              <w:t>Carrier frequency [MHz]</w:t>
            </w:r>
          </w:p>
          <w:p w14:paraId="2868519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6F7EDA3E" w14:textId="77777777" w:rsidTr="00613019">
        <w:trPr>
          <w:tblHeader/>
          <w:jc w:val="center"/>
        </w:trPr>
        <w:tc>
          <w:tcPr>
            <w:tcW w:w="1025" w:type="dxa"/>
          </w:tcPr>
          <w:p w14:paraId="5B2E1B58"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12DBE313"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18A31D28"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44A2456C"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204E1B6D"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0B555C0E" w14:textId="77777777" w:rsidTr="00613019">
        <w:trPr>
          <w:cantSplit/>
          <w:jc w:val="center"/>
        </w:trPr>
        <w:tc>
          <w:tcPr>
            <w:tcW w:w="1025" w:type="dxa"/>
            <w:vAlign w:val="center"/>
          </w:tcPr>
          <w:p w14:paraId="70877ED2"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91939B3" w14:textId="77777777" w:rsidR="00262676" w:rsidRPr="008F55E6" w:rsidRDefault="00262676" w:rsidP="00EA1EF8">
            <w:pPr>
              <w:pStyle w:val="TAC"/>
              <w:rPr>
                <w:rFonts w:cs="Arial"/>
                <w:lang w:eastAsia="en-US"/>
              </w:rPr>
            </w:pPr>
            <w:r w:rsidRPr="008F55E6">
              <w:rPr>
                <w:rFonts w:cs="Arial"/>
                <w:lang w:eastAsia="en-US"/>
              </w:rPr>
              <w:t>1850.1</w:t>
            </w:r>
          </w:p>
          <w:p w14:paraId="77C741CB" w14:textId="77777777" w:rsidR="00262676" w:rsidRPr="008F55E6" w:rsidRDefault="00262676" w:rsidP="00EA1EF8">
            <w:pPr>
              <w:pStyle w:val="TAC"/>
              <w:rPr>
                <w:rFonts w:cs="Arial"/>
                <w:lang w:eastAsia="en-US"/>
              </w:rPr>
            </w:pPr>
          </w:p>
        </w:tc>
        <w:tc>
          <w:tcPr>
            <w:tcW w:w="2340" w:type="dxa"/>
          </w:tcPr>
          <w:p w14:paraId="32340AAC"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118A4121" w14:textId="77777777" w:rsidR="00262676" w:rsidRPr="008F55E6" w:rsidRDefault="00262676" w:rsidP="00EA1EF8">
            <w:pPr>
              <w:pStyle w:val="TAC"/>
              <w:rPr>
                <w:rFonts w:cs="Arial"/>
                <w:lang w:eastAsia="en-US"/>
              </w:rPr>
            </w:pPr>
            <w:r w:rsidRPr="008F55E6">
              <w:rPr>
                <w:rFonts w:cs="Arial"/>
                <w:lang w:eastAsia="en-US"/>
              </w:rPr>
              <w:t>1850.1</w:t>
            </w:r>
          </w:p>
          <w:p w14:paraId="7FF13DE4" w14:textId="77777777" w:rsidR="00262676" w:rsidRPr="008F55E6" w:rsidRDefault="00262676" w:rsidP="00EA1EF8">
            <w:pPr>
              <w:pStyle w:val="TAC"/>
              <w:rPr>
                <w:rFonts w:cs="Arial"/>
                <w:lang w:eastAsia="en-US"/>
              </w:rPr>
            </w:pPr>
          </w:p>
        </w:tc>
        <w:tc>
          <w:tcPr>
            <w:tcW w:w="2393" w:type="dxa"/>
          </w:tcPr>
          <w:p w14:paraId="64E048CA"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262AF7C1" w14:textId="77777777" w:rsidTr="00613019">
        <w:trPr>
          <w:cantSplit/>
          <w:jc w:val="center"/>
        </w:trPr>
        <w:tc>
          <w:tcPr>
            <w:tcW w:w="1025" w:type="dxa"/>
          </w:tcPr>
          <w:p w14:paraId="64B9436D"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325C8B3C"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23564016"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3EE543D0"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7C6768C3"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7DB1255" w14:textId="77777777" w:rsidTr="00613019">
        <w:trPr>
          <w:cantSplit/>
          <w:jc w:val="center"/>
        </w:trPr>
        <w:tc>
          <w:tcPr>
            <w:tcW w:w="1025" w:type="dxa"/>
          </w:tcPr>
          <w:p w14:paraId="596F64C7"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217A12F1" w14:textId="77777777" w:rsidR="00262676" w:rsidRPr="008F55E6" w:rsidRDefault="00262676" w:rsidP="00EA1EF8">
            <w:pPr>
              <w:pStyle w:val="TAC"/>
              <w:rPr>
                <w:rFonts w:cs="Arial"/>
                <w:lang w:eastAsia="en-US"/>
              </w:rPr>
            </w:pPr>
            <w:r w:rsidRPr="008F55E6">
              <w:rPr>
                <w:rFonts w:cs="Arial"/>
                <w:lang w:eastAsia="en-US"/>
              </w:rPr>
              <w:t>1380.1</w:t>
            </w:r>
          </w:p>
          <w:p w14:paraId="63356990" w14:textId="77777777" w:rsidR="00262676" w:rsidRPr="008F55E6" w:rsidRDefault="00262676" w:rsidP="00EA1EF8">
            <w:pPr>
              <w:pStyle w:val="TAC"/>
              <w:rPr>
                <w:rFonts w:cs="Arial"/>
                <w:lang w:eastAsia="en-US"/>
              </w:rPr>
            </w:pPr>
          </w:p>
        </w:tc>
        <w:tc>
          <w:tcPr>
            <w:tcW w:w="2340" w:type="dxa"/>
          </w:tcPr>
          <w:p w14:paraId="131F9421"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3D826F29" w14:textId="77777777" w:rsidR="00262676" w:rsidRPr="008F55E6" w:rsidRDefault="00262676" w:rsidP="00EA1EF8">
            <w:pPr>
              <w:pStyle w:val="TAC"/>
              <w:rPr>
                <w:rFonts w:cs="Arial"/>
                <w:lang w:eastAsia="en-US"/>
              </w:rPr>
            </w:pPr>
            <w:r w:rsidRPr="008F55E6">
              <w:rPr>
                <w:rFonts w:cs="Arial"/>
                <w:lang w:eastAsia="en-US"/>
              </w:rPr>
              <w:t>1735.1</w:t>
            </w:r>
          </w:p>
          <w:p w14:paraId="4FEF4213" w14:textId="77777777" w:rsidR="00262676" w:rsidRPr="008F55E6" w:rsidRDefault="00262676" w:rsidP="00EA1EF8">
            <w:pPr>
              <w:pStyle w:val="TAC"/>
              <w:rPr>
                <w:rFonts w:cs="Arial"/>
                <w:lang w:eastAsia="en-US"/>
              </w:rPr>
            </w:pPr>
          </w:p>
        </w:tc>
        <w:tc>
          <w:tcPr>
            <w:tcW w:w="2393" w:type="dxa"/>
          </w:tcPr>
          <w:p w14:paraId="28C6A600"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7D87E102" w14:textId="77777777" w:rsidTr="00613019">
        <w:trPr>
          <w:cantSplit/>
          <w:trHeight w:val="419"/>
          <w:jc w:val="center"/>
        </w:trPr>
        <w:tc>
          <w:tcPr>
            <w:tcW w:w="1025" w:type="dxa"/>
          </w:tcPr>
          <w:p w14:paraId="5A5B39E4"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78C8D90F" w14:textId="77777777" w:rsidR="00262676" w:rsidRPr="008F55E6" w:rsidRDefault="00262676" w:rsidP="00EA1EF8">
            <w:pPr>
              <w:pStyle w:val="TAC"/>
              <w:rPr>
                <w:rFonts w:cs="Arial"/>
                <w:lang w:eastAsia="en-US"/>
              </w:rPr>
            </w:pPr>
            <w:r w:rsidRPr="008F55E6">
              <w:rPr>
                <w:rFonts w:cs="Arial"/>
                <w:lang w:eastAsia="en-US"/>
              </w:rPr>
              <w:t>670.1</w:t>
            </w:r>
          </w:p>
          <w:p w14:paraId="4C3C109B" w14:textId="77777777" w:rsidR="00262676" w:rsidRPr="008F55E6" w:rsidRDefault="00262676" w:rsidP="00EA1EF8">
            <w:pPr>
              <w:pStyle w:val="TAC"/>
              <w:rPr>
                <w:rFonts w:cs="Arial"/>
                <w:lang w:eastAsia="en-US"/>
              </w:rPr>
            </w:pPr>
          </w:p>
        </w:tc>
        <w:tc>
          <w:tcPr>
            <w:tcW w:w="2340" w:type="dxa"/>
          </w:tcPr>
          <w:p w14:paraId="3755E366"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750198C4" w14:textId="77777777" w:rsidR="00262676" w:rsidRPr="008F55E6" w:rsidRDefault="00262676" w:rsidP="00EA1EF8">
            <w:pPr>
              <w:pStyle w:val="TAC"/>
              <w:rPr>
                <w:rFonts w:cs="Arial"/>
                <w:lang w:eastAsia="en-US"/>
              </w:rPr>
            </w:pPr>
            <w:r w:rsidRPr="008F55E6">
              <w:rPr>
                <w:rFonts w:cs="Arial"/>
                <w:lang w:eastAsia="en-US"/>
              </w:rPr>
              <w:t>670.1</w:t>
            </w:r>
          </w:p>
          <w:p w14:paraId="594E99CD" w14:textId="77777777" w:rsidR="00262676" w:rsidRPr="008F55E6" w:rsidRDefault="00262676" w:rsidP="00EA1EF8">
            <w:pPr>
              <w:pStyle w:val="TAC"/>
              <w:rPr>
                <w:rFonts w:cs="Arial"/>
                <w:lang w:eastAsia="en-US"/>
              </w:rPr>
            </w:pPr>
          </w:p>
        </w:tc>
        <w:tc>
          <w:tcPr>
            <w:tcW w:w="2393" w:type="dxa"/>
          </w:tcPr>
          <w:p w14:paraId="376F3E64"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41B951E7"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501EC0BE" w14:textId="77777777" w:rsidTr="00613019">
        <w:trPr>
          <w:cantSplit/>
          <w:trHeight w:val="419"/>
          <w:jc w:val="center"/>
        </w:trPr>
        <w:tc>
          <w:tcPr>
            <w:tcW w:w="1025" w:type="dxa"/>
            <w:tcBorders>
              <w:bottom w:val="single" w:sz="4" w:space="0" w:color="auto"/>
            </w:tcBorders>
          </w:tcPr>
          <w:p w14:paraId="60CFFE9D"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2667B4AA" w14:textId="77777777" w:rsidR="00262676" w:rsidRPr="008F55E6" w:rsidRDefault="00262676" w:rsidP="00EA1EF8">
            <w:pPr>
              <w:pStyle w:val="TAC"/>
              <w:rPr>
                <w:rFonts w:cs="Arial"/>
                <w:lang w:eastAsia="en-US"/>
              </w:rPr>
            </w:pPr>
            <w:r w:rsidRPr="008F55E6">
              <w:rPr>
                <w:rFonts w:cs="Arial"/>
                <w:lang w:eastAsia="en-US"/>
              </w:rPr>
              <w:t>670.1</w:t>
            </w:r>
          </w:p>
          <w:p w14:paraId="738A9940"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7260EA2"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7A0C235B" w14:textId="77777777" w:rsidR="00262676" w:rsidRPr="008F55E6" w:rsidRDefault="00262676" w:rsidP="00EA1EF8">
            <w:pPr>
              <w:pStyle w:val="TAC"/>
              <w:rPr>
                <w:rFonts w:cs="Arial"/>
                <w:lang w:eastAsia="en-US"/>
              </w:rPr>
            </w:pPr>
            <w:r w:rsidRPr="008F55E6">
              <w:rPr>
                <w:rFonts w:cs="Arial"/>
                <w:lang w:eastAsia="en-US"/>
              </w:rPr>
              <w:t>670.1</w:t>
            </w:r>
          </w:p>
          <w:p w14:paraId="3EB55757"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4DE4730E"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39363E72" w14:textId="77777777" w:rsidTr="00613019">
        <w:trPr>
          <w:cantSplit/>
          <w:trHeight w:val="419"/>
          <w:jc w:val="center"/>
        </w:trPr>
        <w:tc>
          <w:tcPr>
            <w:tcW w:w="1025" w:type="dxa"/>
            <w:tcBorders>
              <w:bottom w:val="single" w:sz="4" w:space="0" w:color="auto"/>
            </w:tcBorders>
          </w:tcPr>
          <w:p w14:paraId="46D51F00"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79132501" w14:textId="77777777" w:rsidR="00262676" w:rsidRPr="008F55E6" w:rsidRDefault="00262676" w:rsidP="00EA1EF8">
            <w:pPr>
              <w:pStyle w:val="TAC"/>
              <w:rPr>
                <w:rFonts w:cs="Arial"/>
                <w:lang w:eastAsia="en-US"/>
              </w:rPr>
            </w:pPr>
            <w:r w:rsidRPr="008F55E6">
              <w:rPr>
                <w:rFonts w:cs="Arial"/>
                <w:lang w:eastAsia="en-US"/>
              </w:rPr>
              <w:t>2030.1</w:t>
            </w:r>
          </w:p>
          <w:p w14:paraId="6E7F87AE"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D8502D7" w14:textId="77777777" w:rsidR="00262676" w:rsidRPr="008F55E6" w:rsidRDefault="00262676" w:rsidP="00EA1EF8">
            <w:pPr>
              <w:pStyle w:val="TAC"/>
              <w:rPr>
                <w:rFonts w:cs="Arial"/>
                <w:lang w:eastAsia="en-US"/>
              </w:rPr>
            </w:pPr>
            <w:r w:rsidRPr="008F55E6">
              <w:rPr>
                <w:rFonts w:cs="Arial"/>
                <w:lang w:eastAsia="en-US"/>
              </w:rPr>
              <w:t>2502.5, 2507.5, 2512.5,</w:t>
            </w:r>
          </w:p>
          <w:p w14:paraId="62CAC9D8" w14:textId="77777777" w:rsidR="00262676" w:rsidRPr="008F55E6" w:rsidRDefault="00262676" w:rsidP="00EA1EF8">
            <w:pPr>
              <w:pStyle w:val="TAC"/>
              <w:rPr>
                <w:rFonts w:cs="Arial"/>
                <w:lang w:eastAsia="en-US"/>
              </w:rPr>
            </w:pPr>
            <w:r w:rsidRPr="008F55E6">
              <w:rPr>
                <w:rFonts w:cs="Arial"/>
                <w:lang w:eastAsia="en-US"/>
              </w:rPr>
              <w:t>2517.5, 2522.5, 2527.5,</w:t>
            </w:r>
          </w:p>
          <w:p w14:paraId="18AE5836" w14:textId="77777777" w:rsidR="00262676" w:rsidRPr="008F55E6" w:rsidRDefault="00262676" w:rsidP="00EA1EF8">
            <w:pPr>
              <w:pStyle w:val="TAC"/>
              <w:rPr>
                <w:rFonts w:cs="Arial"/>
                <w:lang w:eastAsia="en-US"/>
              </w:rPr>
            </w:pPr>
            <w:r w:rsidRPr="008F55E6">
              <w:rPr>
                <w:rFonts w:cs="Arial"/>
                <w:lang w:eastAsia="en-US"/>
              </w:rPr>
              <w:t>2532.5, 2537.5, 2542.5,</w:t>
            </w:r>
          </w:p>
          <w:p w14:paraId="737AC2F1" w14:textId="77777777" w:rsidR="00262676" w:rsidRPr="008F55E6" w:rsidRDefault="00262676" w:rsidP="00EA1EF8">
            <w:pPr>
              <w:pStyle w:val="TAC"/>
              <w:rPr>
                <w:rFonts w:cs="Arial"/>
                <w:lang w:eastAsia="en-US"/>
              </w:rPr>
            </w:pPr>
            <w:r w:rsidRPr="008F55E6">
              <w:rPr>
                <w:rFonts w:cs="Arial"/>
                <w:lang w:eastAsia="en-US"/>
              </w:rPr>
              <w:t>2547.5, 2552.5, 2557.5,</w:t>
            </w:r>
          </w:p>
          <w:p w14:paraId="479581A6"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4D9B9EF0" w14:textId="77777777" w:rsidR="00262676" w:rsidRPr="008F55E6" w:rsidRDefault="00262676" w:rsidP="00EA1EF8">
            <w:pPr>
              <w:pStyle w:val="TAC"/>
              <w:rPr>
                <w:rFonts w:cs="Arial"/>
                <w:lang w:eastAsia="en-US"/>
              </w:rPr>
            </w:pPr>
            <w:r w:rsidRPr="008F55E6">
              <w:rPr>
                <w:rFonts w:cs="Arial"/>
                <w:lang w:eastAsia="en-US"/>
              </w:rPr>
              <w:t>2105.1</w:t>
            </w:r>
          </w:p>
          <w:p w14:paraId="662D2AA9"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6DCA8E8D" w14:textId="77777777" w:rsidR="00262676" w:rsidRPr="008F55E6" w:rsidRDefault="00262676" w:rsidP="00EA1EF8">
            <w:pPr>
              <w:pStyle w:val="TAC"/>
              <w:rPr>
                <w:rFonts w:cs="Arial"/>
                <w:lang w:eastAsia="en-US"/>
              </w:rPr>
            </w:pPr>
            <w:r w:rsidRPr="008F55E6">
              <w:rPr>
                <w:rFonts w:cs="Arial"/>
                <w:lang w:eastAsia="en-US"/>
              </w:rPr>
              <w:t>2622.5, 2627.5, 2632.5,</w:t>
            </w:r>
          </w:p>
          <w:p w14:paraId="0ECBAC6A" w14:textId="77777777" w:rsidR="00262676" w:rsidRPr="008F55E6" w:rsidRDefault="00262676" w:rsidP="00EA1EF8">
            <w:pPr>
              <w:pStyle w:val="TAC"/>
              <w:rPr>
                <w:rFonts w:cs="Arial"/>
                <w:lang w:eastAsia="en-US"/>
              </w:rPr>
            </w:pPr>
            <w:r w:rsidRPr="008F55E6">
              <w:rPr>
                <w:rFonts w:cs="Arial"/>
                <w:lang w:eastAsia="en-US"/>
              </w:rPr>
              <w:t>2637.5, 2642.5, 2647.5,</w:t>
            </w:r>
          </w:p>
          <w:p w14:paraId="36A21548" w14:textId="77777777" w:rsidR="00262676" w:rsidRPr="008F55E6" w:rsidRDefault="00262676" w:rsidP="00EA1EF8">
            <w:pPr>
              <w:pStyle w:val="TAC"/>
              <w:rPr>
                <w:rFonts w:cs="Arial"/>
                <w:lang w:eastAsia="en-US"/>
              </w:rPr>
            </w:pPr>
            <w:r w:rsidRPr="008F55E6">
              <w:rPr>
                <w:rFonts w:cs="Arial"/>
                <w:lang w:eastAsia="en-US"/>
              </w:rPr>
              <w:t>2652.5, 2657.5, 2662.5,</w:t>
            </w:r>
          </w:p>
          <w:p w14:paraId="03173C88" w14:textId="77777777" w:rsidR="00262676" w:rsidRPr="008F55E6" w:rsidRDefault="00262676" w:rsidP="00EA1EF8">
            <w:pPr>
              <w:pStyle w:val="TAC"/>
              <w:rPr>
                <w:rFonts w:cs="Arial"/>
                <w:lang w:eastAsia="en-US"/>
              </w:rPr>
            </w:pPr>
            <w:r w:rsidRPr="008F55E6">
              <w:rPr>
                <w:rFonts w:cs="Arial"/>
                <w:lang w:eastAsia="en-US"/>
              </w:rPr>
              <w:t>2667.5, 2672.5, 2677.5,</w:t>
            </w:r>
          </w:p>
          <w:p w14:paraId="2D79EAE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74786E1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067CAB"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0E9A37C"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3E318D29"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0131D1"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EE0E32F"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A2A3ED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B257241"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69CFD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FA6D84F"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C5574B"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33B2B72E"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3DB781F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BABEB6"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243333D2"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5B57C1C0"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50B0C102"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27E956E6"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4338BD7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4025E83"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29F0A9BF"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ACDC48"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28B6C1B"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9BF1941"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742A426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2C93274"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2BA17D22"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D4A57E4"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81ABE29"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14FE204F"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5D65FF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4414840"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277D7DF8"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145647D9"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4D0EFE83"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5346C7A6"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2F86EDE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2D16F72B"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6514F394"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FD14F20"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4BD58113"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58C598E2"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2BF9029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66225B6"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5E4DB30C"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5DABDD5"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13B1727E"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98204A6"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BC7801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AE5FE41"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457C673"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665048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0C6B1486"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2FF009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464C5C1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F8AED1E"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0FB79027"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21E0E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7EBD518F"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FEEC6C5"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E6285F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75C71A"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3642E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0549667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6BEC1CCC"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5C19A1D6"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61978B5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4B9BB1C"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644BD000"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4B777DF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42296BFD"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A20A645"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68B786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DC9867D"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73922E2"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35FBF7CB"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1E5DE95C"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13CE3442"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432612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B14FAC" w14:textId="77777777" w:rsidR="00613019" w:rsidRPr="008F55E6" w:rsidRDefault="00613019" w:rsidP="008F3EBB">
            <w:pPr>
              <w:pStyle w:val="TAC"/>
              <w:rPr>
                <w:rFonts w:cs="Arial"/>
                <w:lang w:eastAsia="en-US"/>
              </w:rPr>
            </w:pPr>
            <w:r w:rsidRPr="008F55E6">
              <w:rPr>
                <w:rFonts w:cs="Arial"/>
                <w:lang w:eastAsia="en-US"/>
              </w:rPr>
              <w:t>XXXII</w:t>
            </w:r>
          </w:p>
          <w:p w14:paraId="244A56C6"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52EFA2E0"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E48470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45D91D8C"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354F6D6F"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3510B2AE"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26A22275"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5CA37E52" w14:textId="77777777" w:rsidR="00262676" w:rsidRPr="008F55E6" w:rsidRDefault="00262676">
      <w:pPr>
        <w:rPr>
          <w:rFonts w:cs="v5.0.0"/>
        </w:rPr>
      </w:pPr>
    </w:p>
    <w:p w14:paraId="07320A13"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25B93F2A"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4EB8F3F1"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28733B8B" w14:textId="77777777" w:rsidR="00966C29" w:rsidRPr="008F55E6" w:rsidRDefault="00966C29">
      <w:r w:rsidRPr="008F55E6">
        <w:lastRenderedPageBreak/>
        <w:t>A BS supporting DC-HSDPA and DB-DC-HSDPA transmits two cells simultaneously. A BS supporting DC-HSDPA transmits two cells simultaneously on adjacent carrier frequencies.</w:t>
      </w:r>
    </w:p>
    <w:p w14:paraId="67C018EA"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5856707"/>
    <w:bookmarkStart w:id="30" w:name="_MON_1106037551"/>
    <w:bookmarkStart w:id="31" w:name="_MON_1106051040"/>
    <w:bookmarkEnd w:id="29"/>
    <w:bookmarkEnd w:id="30"/>
    <w:bookmarkEnd w:id="31"/>
    <w:bookmarkStart w:id="32" w:name="_MON_1106136882"/>
    <w:bookmarkEnd w:id="32"/>
    <w:p w14:paraId="4F88A58B" w14:textId="77777777" w:rsidR="00262676" w:rsidRPr="008F55E6" w:rsidRDefault="00262676">
      <w:pPr>
        <w:pStyle w:val="TH"/>
        <w:rPr>
          <w:rFonts w:cs="v5.0.0"/>
        </w:rPr>
      </w:pPr>
      <w:r w:rsidRPr="008F55E6">
        <w:rPr>
          <w:rFonts w:cs="v3.8.0"/>
        </w:rPr>
        <w:object w:dxaOrig="8805" w:dyaOrig="2520" w14:anchorId="3829D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26.95pt" o:ole="" fillcolor="window">
            <v:imagedata r:id="rId10" o:title=""/>
          </v:shape>
          <o:OLEObject Type="Embed" ProgID="Word.Picture.8" ShapeID="_x0000_i1025" DrawAspect="Content" ObjectID="_1785506826" r:id="rId11"/>
        </w:object>
      </w:r>
    </w:p>
    <w:p w14:paraId="4843ABD9" w14:textId="77777777" w:rsidR="00262676" w:rsidRPr="008F55E6" w:rsidRDefault="00262676" w:rsidP="009E7477">
      <w:pPr>
        <w:pStyle w:val="TF"/>
      </w:pPr>
      <w:r w:rsidRPr="008F55E6">
        <w:t>Figure 6.1: Transmitter test ports</w:t>
      </w:r>
    </w:p>
    <w:p w14:paraId="67248251"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7EA83922"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16A4DA25"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4D517C9B"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4A2624DE"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34613B54"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112DE7D3"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5342174A" w14:textId="77777777">
        <w:trPr>
          <w:jc w:val="center"/>
        </w:trPr>
        <w:tc>
          <w:tcPr>
            <w:tcW w:w="3344" w:type="dxa"/>
          </w:tcPr>
          <w:p w14:paraId="2923491E"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49B8D7F8"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01379997" w14:textId="77777777">
        <w:trPr>
          <w:jc w:val="center"/>
        </w:trPr>
        <w:tc>
          <w:tcPr>
            <w:tcW w:w="3344" w:type="dxa"/>
          </w:tcPr>
          <w:p w14:paraId="298455B0"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54D818AD"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0250B94D" w14:textId="77777777">
        <w:trPr>
          <w:jc w:val="center"/>
        </w:trPr>
        <w:tc>
          <w:tcPr>
            <w:tcW w:w="3344" w:type="dxa"/>
          </w:tcPr>
          <w:p w14:paraId="4D0BE92E"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5CFD73CF"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0552E4FD" w14:textId="77777777">
        <w:trPr>
          <w:jc w:val="center"/>
        </w:trPr>
        <w:tc>
          <w:tcPr>
            <w:tcW w:w="3344" w:type="dxa"/>
          </w:tcPr>
          <w:p w14:paraId="6DE15E11"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79E29AA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7544892D" w14:textId="77777777">
        <w:trPr>
          <w:jc w:val="center"/>
        </w:trPr>
        <w:tc>
          <w:tcPr>
            <w:tcW w:w="3344" w:type="dxa"/>
          </w:tcPr>
          <w:p w14:paraId="582770EF"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7C24756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1DB92F43"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6456E964"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410C5A44" w14:textId="77777777">
        <w:trPr>
          <w:jc w:val="center"/>
        </w:trPr>
        <w:tc>
          <w:tcPr>
            <w:tcW w:w="6689" w:type="dxa"/>
            <w:gridSpan w:val="2"/>
          </w:tcPr>
          <w:p w14:paraId="614F7A1B"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1EFB13B" w14:textId="77777777" w:rsidR="00D405CE" w:rsidRPr="008F55E6" w:rsidRDefault="00D405CE"/>
    <w:p w14:paraId="336EE5B2"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406EBF85"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73B633B2"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2FEA2076"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43EC1ED1" w14:textId="77777777" w:rsidR="00262676" w:rsidRPr="008F55E6" w:rsidRDefault="00262676" w:rsidP="00285235">
      <w:pPr>
        <w:pStyle w:val="Heading2"/>
        <w:rPr>
          <w:rFonts w:cs="v5.0.0"/>
        </w:rPr>
      </w:pPr>
      <w:bookmarkStart w:id="36" w:name="_Toc535329786"/>
      <w:r w:rsidRPr="008F55E6">
        <w:rPr>
          <w:rFonts w:cs="v5.0.0"/>
        </w:rPr>
        <w:lastRenderedPageBreak/>
        <w:t>6.3</w:t>
      </w:r>
      <w:r w:rsidRPr="008F55E6">
        <w:rPr>
          <w:rFonts w:cs="v5.0.0"/>
        </w:rPr>
        <w:tab/>
        <w:t>Frequency error</w:t>
      </w:r>
      <w:bookmarkEnd w:id="36"/>
    </w:p>
    <w:p w14:paraId="54670A7F"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100A8A6C"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7F6D145E" w14:textId="77777777" w:rsidR="00262676" w:rsidRPr="008F55E6" w:rsidRDefault="00262676" w:rsidP="00EA1EF8">
      <w:r w:rsidRPr="008F55E6">
        <w:t>The modulated carrier frequency of the BS shall be accurate to within the accuracy range given in Table 6.0 observed over a period of one timeslot.</w:t>
      </w:r>
    </w:p>
    <w:p w14:paraId="16B350C3"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5E909F71" w14:textId="77777777">
        <w:trPr>
          <w:jc w:val="center"/>
        </w:trPr>
        <w:tc>
          <w:tcPr>
            <w:tcW w:w="2518" w:type="dxa"/>
          </w:tcPr>
          <w:p w14:paraId="782E10FE"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A4EDD68"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0A20CAA8" w14:textId="77777777">
        <w:trPr>
          <w:jc w:val="center"/>
        </w:trPr>
        <w:tc>
          <w:tcPr>
            <w:tcW w:w="2518" w:type="dxa"/>
          </w:tcPr>
          <w:p w14:paraId="6D41A8E2"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0AF8E974"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14A15C15" w14:textId="77777777">
        <w:trPr>
          <w:jc w:val="center"/>
        </w:trPr>
        <w:tc>
          <w:tcPr>
            <w:tcW w:w="2518" w:type="dxa"/>
          </w:tcPr>
          <w:p w14:paraId="270B356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740C3D87"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CA11682" w14:textId="77777777">
        <w:trPr>
          <w:jc w:val="center"/>
        </w:trPr>
        <w:tc>
          <w:tcPr>
            <w:tcW w:w="2518" w:type="dxa"/>
          </w:tcPr>
          <w:p w14:paraId="0D5644CF"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19A6EFF"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42BAB760" w14:textId="77777777">
        <w:trPr>
          <w:jc w:val="center"/>
        </w:trPr>
        <w:tc>
          <w:tcPr>
            <w:tcW w:w="2518" w:type="dxa"/>
          </w:tcPr>
          <w:p w14:paraId="2AE96C51"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ED3943" w14:textId="77777777" w:rsidR="00D405CE" w:rsidRPr="008F55E6" w:rsidRDefault="00D405CE" w:rsidP="00EA1EF8">
            <w:pPr>
              <w:pStyle w:val="TAC"/>
              <w:rPr>
                <w:rFonts w:cs="Arial"/>
                <w:lang w:eastAsia="en-US"/>
              </w:rPr>
            </w:pPr>
            <w:r w:rsidRPr="008F55E6">
              <w:rPr>
                <w:rFonts w:cs="Arial"/>
                <w:lang w:eastAsia="en-US"/>
              </w:rPr>
              <w:t>±0.25 ppm</w:t>
            </w:r>
          </w:p>
        </w:tc>
      </w:tr>
    </w:tbl>
    <w:p w14:paraId="1019B745" w14:textId="77777777" w:rsidR="00262676" w:rsidRPr="008F55E6" w:rsidRDefault="00262676" w:rsidP="00EA1EF8"/>
    <w:p w14:paraId="459879EE"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058A6B38"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2A3FE8F6"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70D8DFE2"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4B11DBFC"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0731283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03DFAAE2"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36AB53BA"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65B7E62D"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5B0643DB"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1A661DE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0883F203" w14:textId="77777777">
        <w:trPr>
          <w:cantSplit/>
          <w:trHeight w:val="113"/>
          <w:jc w:val="center"/>
        </w:trPr>
        <w:tc>
          <w:tcPr>
            <w:tcW w:w="2498" w:type="dxa"/>
            <w:shd w:val="clear" w:color="auto" w:fill="auto"/>
          </w:tcPr>
          <w:p w14:paraId="5A95C543"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EBD8AD5"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285632F5" w14:textId="77777777">
        <w:trPr>
          <w:cantSplit/>
          <w:trHeight w:val="113"/>
          <w:jc w:val="center"/>
        </w:trPr>
        <w:tc>
          <w:tcPr>
            <w:tcW w:w="2498" w:type="dxa"/>
            <w:shd w:val="clear" w:color="auto" w:fill="auto"/>
          </w:tcPr>
          <w:p w14:paraId="48E80E64" w14:textId="77777777" w:rsidR="00262676" w:rsidRPr="008F55E6" w:rsidRDefault="00262676">
            <w:pPr>
              <w:pStyle w:val="TAH"/>
              <w:rPr>
                <w:rFonts w:cs="v5.0.0"/>
                <w:lang w:eastAsia="en-US"/>
              </w:rPr>
            </w:pPr>
          </w:p>
        </w:tc>
        <w:tc>
          <w:tcPr>
            <w:tcW w:w="1701" w:type="dxa"/>
            <w:gridSpan w:val="2"/>
            <w:shd w:val="clear" w:color="auto" w:fill="auto"/>
          </w:tcPr>
          <w:p w14:paraId="097D001A"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1B799CE5"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2384C08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36DBC660"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BA9F29E" w14:textId="77777777">
        <w:trPr>
          <w:cantSplit/>
          <w:trHeight w:val="113"/>
          <w:jc w:val="center"/>
        </w:trPr>
        <w:tc>
          <w:tcPr>
            <w:tcW w:w="2498" w:type="dxa"/>
            <w:shd w:val="clear" w:color="auto" w:fill="auto"/>
          </w:tcPr>
          <w:p w14:paraId="0DEDB1EE" w14:textId="77777777" w:rsidR="00262676" w:rsidRPr="008F55E6" w:rsidRDefault="00262676">
            <w:pPr>
              <w:pStyle w:val="TAL"/>
              <w:rPr>
                <w:rFonts w:cs="v5.0.0"/>
                <w:lang w:eastAsia="en-US"/>
              </w:rPr>
            </w:pPr>
          </w:p>
        </w:tc>
        <w:tc>
          <w:tcPr>
            <w:tcW w:w="850" w:type="dxa"/>
            <w:shd w:val="clear" w:color="auto" w:fill="auto"/>
          </w:tcPr>
          <w:p w14:paraId="72CFB18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24DA7F7B"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6D5959D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17D863E0"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637C4909"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320AD51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49E49C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2781DA8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39253507" w14:textId="77777777">
        <w:trPr>
          <w:cantSplit/>
          <w:trHeight w:val="113"/>
          <w:jc w:val="center"/>
        </w:trPr>
        <w:tc>
          <w:tcPr>
            <w:tcW w:w="2498" w:type="dxa"/>
            <w:shd w:val="clear" w:color="auto" w:fill="auto"/>
          </w:tcPr>
          <w:p w14:paraId="01CD755D"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421C1BB8"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4B603EC2"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6546BF2"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FBE0A17"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895F2C4"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1B8F1DF3"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C7CB776"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7970EF2"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6906A119" w14:textId="77777777">
        <w:trPr>
          <w:cantSplit/>
          <w:trHeight w:val="113"/>
          <w:jc w:val="center"/>
        </w:trPr>
        <w:tc>
          <w:tcPr>
            <w:tcW w:w="2498" w:type="dxa"/>
            <w:shd w:val="clear" w:color="auto" w:fill="auto"/>
          </w:tcPr>
          <w:p w14:paraId="63702296"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5FEBB48C"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707A59D0"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20D4838A"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13C70C18"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5627A8B8"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4A8076EE"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3D5F6B5E"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10A6C600" w14:textId="77777777" w:rsidR="00262676" w:rsidRPr="008F55E6" w:rsidRDefault="00262676">
            <w:pPr>
              <w:pStyle w:val="TAC"/>
              <w:rPr>
                <w:rFonts w:cs="v5.0.0"/>
                <w:lang w:eastAsia="en-US"/>
              </w:rPr>
            </w:pPr>
            <w:r w:rsidRPr="008F55E6">
              <w:rPr>
                <w:rFonts w:cs="v5.0.0"/>
                <w:lang w:eastAsia="en-US"/>
              </w:rPr>
              <w:t>-0.75 dB</w:t>
            </w:r>
          </w:p>
        </w:tc>
      </w:tr>
    </w:tbl>
    <w:p w14:paraId="3E5F37A4" w14:textId="77777777" w:rsidR="00262676" w:rsidRPr="008F55E6" w:rsidRDefault="00262676">
      <w:pPr>
        <w:rPr>
          <w:rFonts w:cs="v5.0.0"/>
        </w:rPr>
      </w:pPr>
    </w:p>
    <w:p w14:paraId="65E65635" w14:textId="77777777"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801BC6B" w14:textId="77777777">
        <w:trPr>
          <w:cantSplit/>
          <w:trHeight w:val="113"/>
          <w:jc w:val="center"/>
        </w:trPr>
        <w:tc>
          <w:tcPr>
            <w:tcW w:w="2498" w:type="dxa"/>
            <w:shd w:val="clear" w:color="auto" w:fill="auto"/>
          </w:tcPr>
          <w:p w14:paraId="508621F8"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44D20474"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53D4D866" w14:textId="77777777">
        <w:trPr>
          <w:cantSplit/>
          <w:trHeight w:val="113"/>
          <w:jc w:val="center"/>
        </w:trPr>
        <w:tc>
          <w:tcPr>
            <w:tcW w:w="2498" w:type="dxa"/>
            <w:shd w:val="clear" w:color="auto" w:fill="auto"/>
          </w:tcPr>
          <w:p w14:paraId="05A62C64" w14:textId="77777777" w:rsidR="00262676" w:rsidRPr="008F55E6" w:rsidRDefault="00262676">
            <w:pPr>
              <w:pStyle w:val="TAH"/>
              <w:rPr>
                <w:rFonts w:cs="v5.0.0"/>
                <w:lang w:eastAsia="en-US"/>
              </w:rPr>
            </w:pPr>
          </w:p>
        </w:tc>
        <w:tc>
          <w:tcPr>
            <w:tcW w:w="1701" w:type="dxa"/>
            <w:gridSpan w:val="2"/>
            <w:shd w:val="clear" w:color="auto" w:fill="auto"/>
          </w:tcPr>
          <w:p w14:paraId="5301B1CC"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30EC52A"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68AE9ED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0E1196DA"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CE6C5D9" w14:textId="77777777">
        <w:trPr>
          <w:cantSplit/>
          <w:trHeight w:val="113"/>
          <w:jc w:val="center"/>
        </w:trPr>
        <w:tc>
          <w:tcPr>
            <w:tcW w:w="2498" w:type="dxa"/>
            <w:shd w:val="clear" w:color="auto" w:fill="auto"/>
          </w:tcPr>
          <w:p w14:paraId="277EAB88" w14:textId="77777777" w:rsidR="00262676" w:rsidRPr="008F55E6" w:rsidRDefault="00262676">
            <w:pPr>
              <w:pStyle w:val="TAL"/>
              <w:rPr>
                <w:rFonts w:cs="v5.0.0"/>
                <w:lang w:eastAsia="en-US"/>
              </w:rPr>
            </w:pPr>
          </w:p>
        </w:tc>
        <w:tc>
          <w:tcPr>
            <w:tcW w:w="850" w:type="dxa"/>
            <w:shd w:val="clear" w:color="auto" w:fill="auto"/>
          </w:tcPr>
          <w:p w14:paraId="4187382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7B820F66"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4795B71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59DAAB9"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CAB4BF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8EAEAD"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6D02286"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59C95C4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463B956" w14:textId="77777777">
        <w:trPr>
          <w:cantSplit/>
          <w:trHeight w:val="113"/>
          <w:jc w:val="center"/>
        </w:trPr>
        <w:tc>
          <w:tcPr>
            <w:tcW w:w="2498" w:type="dxa"/>
            <w:shd w:val="clear" w:color="auto" w:fill="auto"/>
          </w:tcPr>
          <w:p w14:paraId="5C40E16F"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401543BA"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0AD41FB3"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06D0C370"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1E6560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C7E7F04"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2BDB92B2"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21979321"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4EF41202"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116DEA9" w14:textId="77777777">
        <w:trPr>
          <w:cantSplit/>
          <w:trHeight w:val="113"/>
          <w:jc w:val="center"/>
        </w:trPr>
        <w:tc>
          <w:tcPr>
            <w:tcW w:w="2498" w:type="dxa"/>
            <w:shd w:val="clear" w:color="auto" w:fill="auto"/>
          </w:tcPr>
          <w:p w14:paraId="00C9CD38"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58D2A0E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23749E2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4BE445B6"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F53478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8EB31C1"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41E05F54"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7B5E56B"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782F13C8" w14:textId="77777777" w:rsidR="00262676" w:rsidRPr="008F55E6" w:rsidRDefault="00262676">
            <w:pPr>
              <w:pStyle w:val="TAC"/>
              <w:rPr>
                <w:rFonts w:cs="v5.0.0"/>
                <w:lang w:eastAsia="en-US"/>
              </w:rPr>
            </w:pPr>
            <w:r w:rsidRPr="008F55E6">
              <w:rPr>
                <w:rFonts w:cs="v5.0.0"/>
                <w:lang w:eastAsia="en-US"/>
              </w:rPr>
              <w:t>-6 dB</w:t>
            </w:r>
          </w:p>
        </w:tc>
      </w:tr>
    </w:tbl>
    <w:p w14:paraId="2568CEBD" w14:textId="77777777" w:rsidR="00262676" w:rsidRPr="008F55E6" w:rsidRDefault="00262676">
      <w:pPr>
        <w:rPr>
          <w:rFonts w:cs="v5.0.0"/>
        </w:rPr>
      </w:pPr>
    </w:p>
    <w:p w14:paraId="40CFFE3B"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0658E18C"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AD16F9C"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6FB36C8A" w14:textId="77777777" w:rsidR="00262676" w:rsidRPr="008F55E6" w:rsidRDefault="00262676">
      <w:pPr>
        <w:jc w:val="both"/>
        <w:rPr>
          <w:rFonts w:cs="v5.0.0"/>
        </w:rPr>
      </w:pPr>
      <w:r w:rsidRPr="008F55E6">
        <w:rPr>
          <w:rFonts w:cs="v5.0.0"/>
        </w:rPr>
        <w:t>Down link (DL) power control dynamic range:</w:t>
      </w:r>
    </w:p>
    <w:p w14:paraId="5157E52A" w14:textId="77777777" w:rsidR="00262676" w:rsidRPr="008F55E6" w:rsidRDefault="00262676">
      <w:pPr>
        <w:pStyle w:val="EX"/>
        <w:ind w:left="3261" w:hanging="2977"/>
      </w:pPr>
      <w:r w:rsidRPr="008F55E6">
        <w:t>Maximum code domain power:</w:t>
      </w:r>
      <w:r w:rsidRPr="008F55E6">
        <w:tab/>
        <w:t>BS maximum output power - 3 dB or greater</w:t>
      </w:r>
    </w:p>
    <w:p w14:paraId="33FF5FFD" w14:textId="77777777" w:rsidR="00262676" w:rsidRPr="008F55E6" w:rsidRDefault="00262676">
      <w:pPr>
        <w:pStyle w:val="EX"/>
        <w:ind w:left="3261" w:hanging="2977"/>
      </w:pPr>
      <w:r w:rsidRPr="008F55E6">
        <w:t>Minimum code domain power:</w:t>
      </w:r>
      <w:r w:rsidRPr="008F55E6">
        <w:tab/>
        <w:t>BS maximum output power - 28 dB or less</w:t>
      </w:r>
    </w:p>
    <w:p w14:paraId="67123DAE"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41D53512"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2B61CCDB"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61FCB4D0"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36B185CD" w14:textId="77777777" w:rsidR="00262676" w:rsidRPr="008F55E6" w:rsidRDefault="00262676">
      <w:pPr>
        <w:rPr>
          <w:rFonts w:cs="v5.0.0"/>
        </w:rPr>
      </w:pPr>
      <w:r w:rsidRPr="008F55E6">
        <w:rPr>
          <w:rFonts w:cs="v5.0.0"/>
        </w:rPr>
        <w:t>The downlink (DL) total power dynamic range shall be 18 dB or greater.</w:t>
      </w:r>
    </w:p>
    <w:p w14:paraId="5366D513"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2B091E4F"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17DC7F77"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0112A5A4"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43693AE7" w14:textId="77777777" w:rsidR="00082D62" w:rsidRPr="008F55E6" w:rsidRDefault="00082D62" w:rsidP="00082D62">
      <w:pPr>
        <w:pStyle w:val="Heading3"/>
      </w:pPr>
      <w:bookmarkStart w:id="48" w:name="_Toc535329798"/>
      <w:r w:rsidRPr="008F55E6">
        <w:t>6.4.4A</w:t>
      </w:r>
      <w:r w:rsidRPr="008F55E6">
        <w:tab/>
        <w:t>Secondary CPICH power</w:t>
      </w:r>
      <w:bookmarkEnd w:id="48"/>
    </w:p>
    <w:p w14:paraId="37057DD8"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68B9A92C"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359BF7CB"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3B7DF56C"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6A3CFF6E" w14:textId="77777777" w:rsidR="00262676" w:rsidRPr="008F55E6" w:rsidRDefault="00082D62" w:rsidP="00082D62">
      <w:r w:rsidRPr="008F55E6">
        <w:lastRenderedPageBreak/>
        <w:t>Note: The accuracy level of the power offset for S-CPICH may affect both MIMO HS-DSCH demodulation and CQI reporting performance.</w:t>
      </w:r>
    </w:p>
    <w:p w14:paraId="41201EF0"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084FC052"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691C92D"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51DFB6D0" w14:textId="77777777" w:rsidR="0021055E" w:rsidRPr="008F55E6" w:rsidRDefault="0021055E" w:rsidP="0021055E">
      <w:pPr>
        <w:rPr>
          <w:rFonts w:cs="v5.0.0"/>
        </w:rPr>
      </w:pPr>
    </w:p>
    <w:p w14:paraId="0E751FF5"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3E57BE0A" w14:textId="77777777" w:rsidR="0021055E" w:rsidRPr="008F55E6" w:rsidRDefault="0021055E" w:rsidP="0021055E">
      <w:pPr>
        <w:rPr>
          <w:rFonts w:cs="v5.0.0"/>
        </w:rPr>
      </w:pPr>
    </w:p>
    <w:p w14:paraId="47225CC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0C4DFB4A"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26ADF3D1" w14:textId="77777777" w:rsidR="0021055E" w:rsidRPr="008F55E6" w:rsidRDefault="0021055E" w:rsidP="00285235">
      <w:pPr>
        <w:pStyle w:val="Heading4"/>
      </w:pPr>
      <w:bookmarkStart w:id="52" w:name="_Toc535329802"/>
      <w:r w:rsidRPr="008F55E6">
        <w:t>6.4.4B.1 Minimum Requirement</w:t>
      </w:r>
      <w:bookmarkEnd w:id="52"/>
    </w:p>
    <w:p w14:paraId="7A6F59A9"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1CCFA634"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6527CB77"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42B5855F" w14:textId="77777777" w:rsidR="00262676" w:rsidRPr="008F55E6" w:rsidRDefault="00262676" w:rsidP="00285235">
      <w:pPr>
        <w:pStyle w:val="Heading3"/>
      </w:pPr>
      <w:bookmarkStart w:id="53" w:name="_Toc535329803"/>
      <w:r w:rsidRPr="008F55E6">
        <w:t>6.4.5</w:t>
      </w:r>
      <w:r w:rsidRPr="008F55E6">
        <w:tab/>
        <w:t>IPDL time mask</w:t>
      </w:r>
      <w:bookmarkEnd w:id="53"/>
    </w:p>
    <w:p w14:paraId="48CA71FE" w14:textId="77777777" w:rsidR="00262676" w:rsidRPr="008F55E6" w:rsidRDefault="00262676">
      <w:r w:rsidRPr="008F55E6">
        <w:t>To support IPDL location method, the Node B shall interrupt all transmitted signals in the downlink (i.e. common and dedicated channels).</w:t>
      </w:r>
    </w:p>
    <w:p w14:paraId="1983E701" w14:textId="77777777" w:rsidR="00262676" w:rsidRPr="008F55E6" w:rsidRDefault="00262676">
      <w:r w:rsidRPr="008F55E6">
        <w:t>The IPDL time mask specifies the limits of the BS output power during these idle periods.</w:t>
      </w:r>
    </w:p>
    <w:p w14:paraId="7441E102" w14:textId="77777777" w:rsidR="00262676" w:rsidRPr="008F55E6" w:rsidRDefault="00262676">
      <w:r w:rsidRPr="008F55E6">
        <w:t>The requirement in this section shall apply to BS supporting IPDL.</w:t>
      </w:r>
    </w:p>
    <w:p w14:paraId="1E620D27" w14:textId="77777777" w:rsidR="00262676" w:rsidRPr="008F55E6" w:rsidRDefault="00262676">
      <w:pPr>
        <w:pStyle w:val="Heading4"/>
      </w:pPr>
      <w:bookmarkStart w:id="54" w:name="_Toc535329804"/>
      <w:r w:rsidRPr="008F55E6">
        <w:t>6.4.5.1</w:t>
      </w:r>
      <w:r w:rsidRPr="008F55E6">
        <w:tab/>
        <w:t>Minimum Requirement</w:t>
      </w:r>
      <w:bookmarkEnd w:id="54"/>
    </w:p>
    <w:p w14:paraId="329F5BB9"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268E97C8" w14:textId="77777777" w:rsidR="00262676" w:rsidRPr="008F55E6" w:rsidRDefault="00262676">
      <w:pPr>
        <w:pStyle w:val="EQ"/>
      </w:pPr>
      <w:r w:rsidRPr="008F55E6">
        <w:tab/>
        <w:t>BS maximum output power - 35 dB</w:t>
      </w:r>
    </w:p>
    <w:p w14:paraId="4761A9C0" w14:textId="77777777" w:rsidR="00262676" w:rsidRPr="008F55E6" w:rsidRDefault="00262676">
      <w:r w:rsidRPr="008F55E6">
        <w:t>see also Figure 6.1A.</w:t>
      </w:r>
    </w:p>
    <w:bookmarkStart w:id="55" w:name="_MON_1102934495"/>
    <w:bookmarkEnd w:id="55"/>
    <w:p w14:paraId="08B9F947" w14:textId="77777777" w:rsidR="00262676" w:rsidRPr="008F55E6" w:rsidRDefault="00262676">
      <w:pPr>
        <w:pStyle w:val="TH"/>
      </w:pPr>
      <w:r w:rsidRPr="008F55E6">
        <w:object w:dxaOrig="6525" w:dyaOrig="3000" w14:anchorId="3792F1BE">
          <v:shape id="_x0000_i1026" type="#_x0000_t75" style="width:326.7pt;height:149.4pt" o:ole="" fillcolor="window">
            <v:imagedata r:id="rId12" o:title=""/>
          </v:shape>
          <o:OLEObject Type="Embed" ProgID="Word.Picture.8" ShapeID="_x0000_i1026" DrawAspect="Content" ObjectID="_1785506827" r:id="rId13"/>
        </w:object>
      </w:r>
    </w:p>
    <w:p w14:paraId="619CDA0E" w14:textId="77777777" w:rsidR="00262676" w:rsidRPr="008F55E6" w:rsidRDefault="00262676" w:rsidP="009E7477">
      <w:pPr>
        <w:pStyle w:val="TF"/>
        <w:rPr>
          <w:snapToGrid w:val="0"/>
        </w:rPr>
      </w:pPr>
      <w:r w:rsidRPr="008F55E6">
        <w:rPr>
          <w:snapToGrid w:val="0"/>
        </w:rPr>
        <w:t xml:space="preserve">Figure 6.1A: IPDL Time Mask </w:t>
      </w:r>
    </w:p>
    <w:p w14:paraId="59662CF1"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FD6FBEF"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358BC642"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4E41A1E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46EDD3AB"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2CDE2768"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619A83EA"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7FC39E9E"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0EA901D9"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4D92A41C" w14:textId="77777777">
        <w:trPr>
          <w:trHeight w:val="404"/>
          <w:jc w:val="center"/>
        </w:trPr>
        <w:tc>
          <w:tcPr>
            <w:tcW w:w="2419" w:type="dxa"/>
            <w:tcBorders>
              <w:top w:val="single" w:sz="4" w:space="0" w:color="auto"/>
              <w:bottom w:val="single" w:sz="4" w:space="0" w:color="auto"/>
              <w:right w:val="single" w:sz="4" w:space="0" w:color="auto"/>
            </w:tcBorders>
          </w:tcPr>
          <w:p w14:paraId="04B88B6C"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36C95A7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659F8155"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3331836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D89F07D"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FDBB37D"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2A81B893"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09764C0B" w14:textId="77777777">
        <w:trPr>
          <w:trHeight w:val="404"/>
          <w:jc w:val="center"/>
        </w:trPr>
        <w:tc>
          <w:tcPr>
            <w:tcW w:w="2419" w:type="dxa"/>
            <w:tcBorders>
              <w:top w:val="single" w:sz="4" w:space="0" w:color="auto"/>
              <w:bottom w:val="single" w:sz="4" w:space="0" w:color="auto"/>
              <w:right w:val="single" w:sz="4" w:space="0" w:color="auto"/>
            </w:tcBorders>
          </w:tcPr>
          <w:p w14:paraId="0DAEB5AB"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027C1F64"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ECCF0A1"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7383E43"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53B95ECA"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539B68DE" w14:textId="77777777">
        <w:trPr>
          <w:trHeight w:val="404"/>
          <w:jc w:val="center"/>
        </w:trPr>
        <w:tc>
          <w:tcPr>
            <w:tcW w:w="2419" w:type="dxa"/>
            <w:tcBorders>
              <w:top w:val="single" w:sz="4" w:space="0" w:color="auto"/>
              <w:bottom w:val="single" w:sz="4" w:space="0" w:color="auto"/>
              <w:right w:val="single" w:sz="4" w:space="0" w:color="auto"/>
            </w:tcBorders>
          </w:tcPr>
          <w:p w14:paraId="1A50019D"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0A5A9FA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1ACA02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66894FCF"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3CC7AF43"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0C12EA16" w14:textId="77777777" w:rsidR="0089785E" w:rsidRPr="008F55E6" w:rsidRDefault="0089785E" w:rsidP="00A74B6E"/>
    <w:p w14:paraId="4CAB14E0"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5A4CA8C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49F36DC6" w14:textId="77777777" w:rsidR="0089785E" w:rsidRPr="008F55E6" w:rsidRDefault="0089785E" w:rsidP="00285235">
      <w:pPr>
        <w:pStyle w:val="Heading4"/>
      </w:pPr>
      <w:r w:rsidRPr="008F55E6" w:rsidDel="00F95692">
        <w:lastRenderedPageBreak/>
        <w:t xml:space="preserve"> </w:t>
      </w:r>
      <w:bookmarkStart w:id="57" w:name="_Toc535329806"/>
      <w:r w:rsidRPr="008F55E6">
        <w:t>6.4.6.1</w:t>
      </w:r>
      <w:r w:rsidRPr="008F55E6">
        <w:tab/>
        <w:t>Minimum requirement</w:t>
      </w:r>
      <w:bookmarkEnd w:id="57"/>
    </w:p>
    <w:p w14:paraId="1AC72777"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6541AE3C"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23C621DE" w14:textId="77777777" w:rsidR="0089785E" w:rsidRPr="008F55E6" w:rsidRDefault="0089785E" w:rsidP="00EA1EF8"/>
    <w:p w14:paraId="030E14F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4E474755"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F886E89"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50054267"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74D151F1"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1D41734E" w14:textId="77777777" w:rsidR="00262676" w:rsidRPr="008F55E6" w:rsidRDefault="00262676">
      <w:pPr>
        <w:pStyle w:val="Heading4"/>
      </w:pPr>
      <w:bookmarkStart w:id="61" w:name="_Toc535329810"/>
      <w:r w:rsidRPr="008F55E6">
        <w:t>6.6.1.1</w:t>
      </w:r>
      <w:r w:rsidRPr="008F55E6">
        <w:tab/>
        <w:t>Minimum requirement</w:t>
      </w:r>
      <w:bookmarkEnd w:id="61"/>
    </w:p>
    <w:p w14:paraId="72F12869" w14:textId="77777777" w:rsidR="00262676" w:rsidRPr="008F55E6" w:rsidRDefault="00262676" w:rsidP="00EA1EF8">
      <w:r w:rsidRPr="008F55E6">
        <w:t xml:space="preserve">The occupied channel bandwidth shall be less than 5 MHz based on a chip rate of 3.84 Mcps. </w:t>
      </w:r>
    </w:p>
    <w:p w14:paraId="28A84360"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5A2D7DD5"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E414AEB"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49E3DA7C"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45419AF7"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00E2E05C"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1AC5C8BF"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30B2F80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5CE1925F"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54B931B2"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5FB46077"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25E5972A"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73E4E93E" w14:textId="77777777"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2FD4D833"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1376ECEE"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546C161D"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51994474"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7FE401E2"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692942F2"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6EFA23E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0D3FC3D6"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6248B2B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19FC3B38"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C78A40A" w14:textId="77777777" w:rsidR="00262676" w:rsidRPr="008F55E6" w:rsidRDefault="00262676">
      <w:pPr>
        <w:pStyle w:val="TH"/>
        <w:rPr>
          <w:rFonts w:cs="v5.0.0"/>
        </w:rPr>
      </w:pPr>
      <w:r w:rsidRPr="008F55E6">
        <w:rPr>
          <w:rFonts w:cs="v5.0.0"/>
          <w:sz w:val="32"/>
        </w:rPr>
        <w:object w:dxaOrig="7225" w:dyaOrig="5420" w14:anchorId="1B50D334">
          <v:shape id="_x0000_i1027" type="#_x0000_t75" style="width:351.25pt;height:265.55pt" o:ole="" fillcolor="window">
            <v:imagedata r:id="rId14" o:title=""/>
          </v:shape>
          <o:OLEObject Type="Embed" ProgID="PowerPoint.Slide.8" ShapeID="_x0000_i1027" DrawAspect="Content" ObjectID="_1785506828" r:id="rId15"/>
        </w:object>
      </w:r>
    </w:p>
    <w:p w14:paraId="3B3A0586" w14:textId="77777777" w:rsidR="00262676" w:rsidRPr="008F55E6" w:rsidRDefault="00262676" w:rsidP="009E7477">
      <w:pPr>
        <w:pStyle w:val="TF"/>
      </w:pPr>
      <w:r w:rsidRPr="008F55E6">
        <w:t>Figure 6.2: Spectrum emission mask</w:t>
      </w:r>
    </w:p>
    <w:p w14:paraId="3BF2C31E"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495E489" w14:textId="77777777">
        <w:trPr>
          <w:cantSplit/>
          <w:jc w:val="center"/>
        </w:trPr>
        <w:tc>
          <w:tcPr>
            <w:tcW w:w="1809" w:type="dxa"/>
          </w:tcPr>
          <w:p w14:paraId="6B341CC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4940F80D"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C78EB01"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25DC6ED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4DA774AE" w14:textId="77777777">
        <w:trPr>
          <w:cantSplit/>
          <w:jc w:val="center"/>
        </w:trPr>
        <w:tc>
          <w:tcPr>
            <w:tcW w:w="1809" w:type="dxa"/>
          </w:tcPr>
          <w:p w14:paraId="556D23D9"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570531F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7D5BC84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451EE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0E41816" w14:textId="77777777">
        <w:trPr>
          <w:cantSplit/>
          <w:jc w:val="center"/>
        </w:trPr>
        <w:tc>
          <w:tcPr>
            <w:tcW w:w="1809" w:type="dxa"/>
          </w:tcPr>
          <w:p w14:paraId="2C341579"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652889C3"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F39F0A1"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6C328D1">
                <v:shape id="_x0000_i1028" type="#_x0000_t75" style="width:153.55pt;height:28.3pt" o:ole="" fillcolor="window">
                  <v:imagedata r:id="rId16" o:title=""/>
                </v:shape>
                <o:OLEObject Type="Embed" ProgID="Equation.3" ShapeID="_x0000_i1028" DrawAspect="Content" ObjectID="_1785506829" r:id="rId17"/>
              </w:object>
            </w:r>
          </w:p>
        </w:tc>
        <w:tc>
          <w:tcPr>
            <w:tcW w:w="1385" w:type="dxa"/>
          </w:tcPr>
          <w:p w14:paraId="4CD134D1"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BA18039" w14:textId="77777777">
        <w:trPr>
          <w:cantSplit/>
          <w:jc w:val="center"/>
        </w:trPr>
        <w:tc>
          <w:tcPr>
            <w:tcW w:w="1809" w:type="dxa"/>
          </w:tcPr>
          <w:p w14:paraId="197CB586"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604C8BA0"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739570EF"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71A6BA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D94EBB9" w14:textId="77777777">
        <w:trPr>
          <w:cantSplit/>
          <w:jc w:val="center"/>
        </w:trPr>
        <w:tc>
          <w:tcPr>
            <w:tcW w:w="1809" w:type="dxa"/>
          </w:tcPr>
          <w:p w14:paraId="5DC0E34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4BDBC2BB"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48CA52A7"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14D1BEE4"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473FA533" w14:textId="77777777">
        <w:trPr>
          <w:cantSplit/>
          <w:jc w:val="center"/>
        </w:trPr>
        <w:tc>
          <w:tcPr>
            <w:tcW w:w="8439" w:type="dxa"/>
            <w:gridSpan w:val="4"/>
          </w:tcPr>
          <w:p w14:paraId="6523E9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2DB6574B"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6FB15DE8" w14:textId="77777777" w:rsidR="00262676" w:rsidRPr="008F55E6" w:rsidRDefault="00262676">
      <w:pPr>
        <w:rPr>
          <w:rFonts w:cs="v5.0.0"/>
        </w:rPr>
      </w:pPr>
    </w:p>
    <w:p w14:paraId="026C78F5" w14:textId="77777777"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41A8383D" w14:textId="77777777">
        <w:trPr>
          <w:jc w:val="center"/>
        </w:trPr>
        <w:tc>
          <w:tcPr>
            <w:tcW w:w="1668" w:type="dxa"/>
          </w:tcPr>
          <w:p w14:paraId="1669033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55ADB910"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04A1885D"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43F8FA54"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A55C2AA" w14:textId="77777777">
        <w:trPr>
          <w:jc w:val="center"/>
        </w:trPr>
        <w:tc>
          <w:tcPr>
            <w:tcW w:w="1668" w:type="dxa"/>
          </w:tcPr>
          <w:p w14:paraId="6D82603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3DB0FE1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4A105427"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6F7944E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55724B2" w14:textId="77777777">
        <w:trPr>
          <w:jc w:val="center"/>
        </w:trPr>
        <w:tc>
          <w:tcPr>
            <w:tcW w:w="1668" w:type="dxa"/>
          </w:tcPr>
          <w:p w14:paraId="6719BEC2"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61B811DC"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6D9208A6"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80192E0">
                <v:shape id="_x0000_i1029" type="#_x0000_t75" style="width:154pt;height:28.3pt" o:ole="" fillcolor="window">
                  <v:imagedata r:id="rId18" o:title=""/>
                </v:shape>
                <o:OLEObject Type="Embed" ProgID="Equation.3" ShapeID="_x0000_i1029" DrawAspect="Content" ObjectID="_1785506830" r:id="rId19"/>
              </w:object>
            </w:r>
          </w:p>
        </w:tc>
        <w:tc>
          <w:tcPr>
            <w:tcW w:w="1387" w:type="dxa"/>
          </w:tcPr>
          <w:p w14:paraId="1662BF7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5E9F010" w14:textId="77777777">
        <w:trPr>
          <w:jc w:val="center"/>
        </w:trPr>
        <w:tc>
          <w:tcPr>
            <w:tcW w:w="1668" w:type="dxa"/>
          </w:tcPr>
          <w:p w14:paraId="5B27A7EA"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1B61A163"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0B792397"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41571C6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42C56EB" w14:textId="77777777">
        <w:trPr>
          <w:jc w:val="center"/>
        </w:trPr>
        <w:tc>
          <w:tcPr>
            <w:tcW w:w="1668" w:type="dxa"/>
          </w:tcPr>
          <w:p w14:paraId="3AAB82AF"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0C14A7D"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72539238"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B1D755E"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6D67C8" w14:textId="77777777">
        <w:trPr>
          <w:jc w:val="center"/>
        </w:trPr>
        <w:tc>
          <w:tcPr>
            <w:tcW w:w="1668" w:type="dxa"/>
          </w:tcPr>
          <w:p w14:paraId="340F1897"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22F1A9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1B11FB"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D8D93D7"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02C9C3" w14:textId="77777777">
        <w:trPr>
          <w:jc w:val="center"/>
        </w:trPr>
        <w:tc>
          <w:tcPr>
            <w:tcW w:w="8441" w:type="dxa"/>
            <w:gridSpan w:val="4"/>
          </w:tcPr>
          <w:p w14:paraId="2F336B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62A473FE"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8032CA9" w14:textId="77777777" w:rsidR="00262676" w:rsidRPr="008F55E6" w:rsidRDefault="00262676">
      <w:pPr>
        <w:rPr>
          <w:rFonts w:cs="v5.0.0"/>
        </w:rPr>
      </w:pPr>
    </w:p>
    <w:p w14:paraId="6CD51BAB"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3EC233C4" w14:textId="77777777">
        <w:trPr>
          <w:cantSplit/>
          <w:jc w:val="center"/>
        </w:trPr>
        <w:tc>
          <w:tcPr>
            <w:tcW w:w="1668" w:type="dxa"/>
          </w:tcPr>
          <w:p w14:paraId="46936B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209E5ADA"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761014F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620040C8"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F4A6309" w14:textId="77777777">
        <w:trPr>
          <w:cantSplit/>
          <w:jc w:val="center"/>
        </w:trPr>
        <w:tc>
          <w:tcPr>
            <w:tcW w:w="1668" w:type="dxa"/>
          </w:tcPr>
          <w:p w14:paraId="3B48AA63"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DBD7D0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1972EA1D"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688C093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341CCA8" w14:textId="77777777">
        <w:trPr>
          <w:cantSplit/>
          <w:jc w:val="center"/>
        </w:trPr>
        <w:tc>
          <w:tcPr>
            <w:tcW w:w="1668" w:type="dxa"/>
          </w:tcPr>
          <w:p w14:paraId="43C64B3A"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940CCAF"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35F91C88"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3F6C50A6">
                <v:shape id="_x0000_i1030" type="#_x0000_t75" style="width:154pt;height:28.3pt" o:ole="" fillcolor="window">
                  <v:imagedata r:id="rId20" o:title=""/>
                </v:shape>
                <o:OLEObject Type="Embed" ProgID="Equation.3" ShapeID="_x0000_i1030" DrawAspect="Content" ObjectID="_1785506831" r:id="rId21"/>
              </w:object>
            </w:r>
          </w:p>
        </w:tc>
        <w:tc>
          <w:tcPr>
            <w:tcW w:w="1385" w:type="dxa"/>
          </w:tcPr>
          <w:p w14:paraId="30C867C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89A4E38" w14:textId="77777777">
        <w:trPr>
          <w:cantSplit/>
          <w:jc w:val="center"/>
        </w:trPr>
        <w:tc>
          <w:tcPr>
            <w:tcW w:w="1668" w:type="dxa"/>
          </w:tcPr>
          <w:p w14:paraId="5E550592"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7EC3A93F"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340D5B7"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5953A2D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CFA4643" w14:textId="77777777">
        <w:trPr>
          <w:cantSplit/>
          <w:jc w:val="center"/>
        </w:trPr>
        <w:tc>
          <w:tcPr>
            <w:tcW w:w="1668" w:type="dxa"/>
          </w:tcPr>
          <w:p w14:paraId="52B7A4D1"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A3AC41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6B824C5F"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00B8CF6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FD00E4" w14:textId="77777777">
        <w:trPr>
          <w:cantSplit/>
          <w:jc w:val="center"/>
        </w:trPr>
        <w:tc>
          <w:tcPr>
            <w:tcW w:w="1668" w:type="dxa"/>
          </w:tcPr>
          <w:p w14:paraId="386664FD"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B3D0B63"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FEAA7C2"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832B2AA"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2A7C4041" w14:textId="77777777">
        <w:trPr>
          <w:cantSplit/>
          <w:trHeight w:val="425"/>
          <w:jc w:val="center"/>
        </w:trPr>
        <w:tc>
          <w:tcPr>
            <w:tcW w:w="8472" w:type="dxa"/>
            <w:gridSpan w:val="4"/>
          </w:tcPr>
          <w:p w14:paraId="34182291"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1CF2D258"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7BB9BF9F" w14:textId="77777777" w:rsidR="00262676" w:rsidRPr="008F55E6" w:rsidRDefault="00262676">
      <w:pPr>
        <w:rPr>
          <w:rFonts w:cs="v5.0.0"/>
        </w:rPr>
      </w:pPr>
    </w:p>
    <w:p w14:paraId="1FF937F1" w14:textId="77777777"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B84A175" w14:textId="77777777">
        <w:trPr>
          <w:cantSplit/>
          <w:jc w:val="center"/>
        </w:trPr>
        <w:tc>
          <w:tcPr>
            <w:tcW w:w="1963" w:type="dxa"/>
          </w:tcPr>
          <w:p w14:paraId="36E3D1B9"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CF17062"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571591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58727F25"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A4AD03A" w14:textId="77777777">
        <w:trPr>
          <w:cantSplit/>
          <w:jc w:val="center"/>
        </w:trPr>
        <w:tc>
          <w:tcPr>
            <w:tcW w:w="1963" w:type="dxa"/>
          </w:tcPr>
          <w:p w14:paraId="6A32D85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3BA3B0A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11BD692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2A77357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9805A6E" w14:textId="77777777">
        <w:trPr>
          <w:cantSplit/>
          <w:jc w:val="center"/>
        </w:trPr>
        <w:tc>
          <w:tcPr>
            <w:tcW w:w="1963" w:type="dxa"/>
          </w:tcPr>
          <w:p w14:paraId="63230B2C"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52708979"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4256D5C7"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395ECFC4">
                <v:shape id="_x0000_i1031" type="#_x0000_t75" style="width:168.95pt;height:31.2pt" o:ole="" fillcolor="window">
                  <v:imagedata r:id="rId22" o:title=""/>
                </v:shape>
                <o:OLEObject Type="Embed" ProgID="Equation.3" ShapeID="_x0000_i1031" DrawAspect="Content" ObjectID="_1785506832" r:id="rId23"/>
              </w:object>
            </w:r>
          </w:p>
        </w:tc>
        <w:tc>
          <w:tcPr>
            <w:tcW w:w="1681" w:type="dxa"/>
          </w:tcPr>
          <w:p w14:paraId="1853FF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9F87E80" w14:textId="77777777">
        <w:trPr>
          <w:cantSplit/>
          <w:jc w:val="center"/>
        </w:trPr>
        <w:tc>
          <w:tcPr>
            <w:tcW w:w="1963" w:type="dxa"/>
          </w:tcPr>
          <w:p w14:paraId="7C1A185B"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10255891"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03C36FBF"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7BA2A748"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674E521" w14:textId="77777777">
        <w:trPr>
          <w:cantSplit/>
          <w:jc w:val="center"/>
        </w:trPr>
        <w:tc>
          <w:tcPr>
            <w:tcW w:w="1963" w:type="dxa"/>
          </w:tcPr>
          <w:p w14:paraId="3D19CC6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21C2F4A4"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4F300906"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00D71608"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2881E7D2" w14:textId="77777777">
        <w:trPr>
          <w:cantSplit/>
          <w:jc w:val="center"/>
        </w:trPr>
        <w:tc>
          <w:tcPr>
            <w:tcW w:w="1963" w:type="dxa"/>
          </w:tcPr>
          <w:p w14:paraId="5D8713FB"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2216663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05B2FC1"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5543E3A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355AE7AB" w14:textId="77777777">
        <w:trPr>
          <w:cantSplit/>
          <w:jc w:val="center"/>
        </w:trPr>
        <w:tc>
          <w:tcPr>
            <w:tcW w:w="9881" w:type="dxa"/>
            <w:gridSpan w:val="4"/>
          </w:tcPr>
          <w:p w14:paraId="1AA72ED2"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1ABBE55D"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7B765E83" w14:textId="77777777" w:rsidR="00262676" w:rsidRPr="008F55E6" w:rsidRDefault="00262676"/>
    <w:p w14:paraId="0714CE2A"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4435DD6D"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D8A4833" w14:textId="77777777">
        <w:trPr>
          <w:jc w:val="center"/>
        </w:trPr>
        <w:tc>
          <w:tcPr>
            <w:tcW w:w="1668" w:type="dxa"/>
          </w:tcPr>
          <w:p w14:paraId="617C72F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E535BC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5EF59ACB"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0F4036F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8A54A9" w14:textId="77777777">
        <w:trPr>
          <w:jc w:val="center"/>
        </w:trPr>
        <w:tc>
          <w:tcPr>
            <w:tcW w:w="1668" w:type="dxa"/>
          </w:tcPr>
          <w:p w14:paraId="2D00A08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C1AFFE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02D84F36"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3F637B9F"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6AAE39A4" w14:textId="77777777">
        <w:trPr>
          <w:jc w:val="center"/>
        </w:trPr>
        <w:tc>
          <w:tcPr>
            <w:tcW w:w="1668" w:type="dxa"/>
          </w:tcPr>
          <w:p w14:paraId="63DEB65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0593A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5AFF218C"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8B6DFA4"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38E64915" w14:textId="77777777" w:rsidR="00255573" w:rsidRPr="008F55E6" w:rsidRDefault="00255573" w:rsidP="00D41F62"/>
    <w:p w14:paraId="758E71CF"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3405E7C" w14:textId="77777777">
        <w:trPr>
          <w:jc w:val="center"/>
        </w:trPr>
        <w:tc>
          <w:tcPr>
            <w:tcW w:w="1668" w:type="dxa"/>
          </w:tcPr>
          <w:p w14:paraId="74B1017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5922864"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3246F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77D28B8B"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4315F9E" w14:textId="77777777">
        <w:trPr>
          <w:jc w:val="center"/>
        </w:trPr>
        <w:tc>
          <w:tcPr>
            <w:tcW w:w="1668" w:type="dxa"/>
          </w:tcPr>
          <w:p w14:paraId="3775B927"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A4CDB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18F3D30"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5F2B1E2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97E659C" w14:textId="77777777">
        <w:trPr>
          <w:jc w:val="center"/>
        </w:trPr>
        <w:tc>
          <w:tcPr>
            <w:tcW w:w="1668" w:type="dxa"/>
          </w:tcPr>
          <w:p w14:paraId="452DFDE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0714D2D"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65AA5FC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542A6556"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010D1BEB" w14:textId="77777777" w:rsidR="00255573" w:rsidRPr="008F55E6" w:rsidRDefault="00255573" w:rsidP="00255573"/>
    <w:p w14:paraId="6EF4BEC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F2ADDF3" w14:textId="77777777">
        <w:trPr>
          <w:jc w:val="center"/>
        </w:trPr>
        <w:tc>
          <w:tcPr>
            <w:tcW w:w="1668" w:type="dxa"/>
          </w:tcPr>
          <w:p w14:paraId="3E4842F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53E0593"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6768BE4E"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859916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63AF1C" w14:textId="77777777">
        <w:trPr>
          <w:jc w:val="center"/>
        </w:trPr>
        <w:tc>
          <w:tcPr>
            <w:tcW w:w="1668" w:type="dxa"/>
          </w:tcPr>
          <w:p w14:paraId="0A91977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0E6C37B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68A29456"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4021A92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C404602" w14:textId="77777777">
        <w:trPr>
          <w:jc w:val="center"/>
        </w:trPr>
        <w:tc>
          <w:tcPr>
            <w:tcW w:w="1668" w:type="dxa"/>
          </w:tcPr>
          <w:p w14:paraId="1941B2D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0877C57E"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75E03A4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627B46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38CA80DC" w14:textId="77777777" w:rsidR="00255573" w:rsidRPr="008F55E6" w:rsidRDefault="00255573"/>
    <w:p w14:paraId="4BBE525C" w14:textId="77777777"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F6A76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ACC7586" w14:textId="77777777">
        <w:trPr>
          <w:jc w:val="center"/>
        </w:trPr>
        <w:tc>
          <w:tcPr>
            <w:tcW w:w="1668" w:type="dxa"/>
          </w:tcPr>
          <w:p w14:paraId="1250051C"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2E0AE0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813ED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1954F1C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1F7A37D1" w14:textId="77777777">
        <w:trPr>
          <w:jc w:val="center"/>
        </w:trPr>
        <w:tc>
          <w:tcPr>
            <w:tcW w:w="1668" w:type="dxa"/>
          </w:tcPr>
          <w:p w14:paraId="40C576C9"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6AE671"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A176CB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FB1B504"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EBC0CD7" w14:textId="77777777" w:rsidR="00C10CE4" w:rsidRPr="008F55E6" w:rsidRDefault="00C10CE4" w:rsidP="00C10CE4"/>
    <w:p w14:paraId="7F456B9E"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18CC6BE4" w14:textId="77777777">
        <w:trPr>
          <w:jc w:val="center"/>
        </w:trPr>
        <w:tc>
          <w:tcPr>
            <w:tcW w:w="1668" w:type="dxa"/>
          </w:tcPr>
          <w:p w14:paraId="253E9299"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8AB75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A89AE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F4BC4DE"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76473A87" w14:textId="77777777">
        <w:trPr>
          <w:jc w:val="center"/>
        </w:trPr>
        <w:tc>
          <w:tcPr>
            <w:tcW w:w="1668" w:type="dxa"/>
          </w:tcPr>
          <w:p w14:paraId="7553CB63"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AAE92B2"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63E88B7"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280F83FD"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59D4109" w14:textId="77777777" w:rsidR="00C10CE4" w:rsidRPr="008F55E6" w:rsidRDefault="00C10CE4"/>
    <w:p w14:paraId="1CD4B0A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26894A2A"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1E776A39" w14:textId="77777777" w:rsidTr="00601645">
        <w:trPr>
          <w:jc w:val="center"/>
        </w:trPr>
        <w:tc>
          <w:tcPr>
            <w:tcW w:w="2410" w:type="dxa"/>
          </w:tcPr>
          <w:p w14:paraId="7BEEE4C7"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16CB96FD"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1B6C2295"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0B311AAE" w14:textId="77777777" w:rsidTr="00601645">
        <w:trPr>
          <w:jc w:val="center"/>
        </w:trPr>
        <w:tc>
          <w:tcPr>
            <w:tcW w:w="2410" w:type="dxa"/>
          </w:tcPr>
          <w:p w14:paraId="6632DA1B"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47E63000"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64CC42F2"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75D933BD" w14:textId="77777777" w:rsidR="00491FB0" w:rsidRPr="008F55E6" w:rsidRDefault="00491FB0" w:rsidP="00491FB0"/>
    <w:p w14:paraId="28A2D226"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964B248"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771829A7"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297ED8AE" w14:textId="77777777" w:rsidTr="00601645">
        <w:trPr>
          <w:jc w:val="center"/>
        </w:trPr>
        <w:tc>
          <w:tcPr>
            <w:tcW w:w="3285" w:type="dxa"/>
          </w:tcPr>
          <w:p w14:paraId="7502E007"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0A597032"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2431E730"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7045B7E9" w14:textId="77777777" w:rsidTr="00601645">
        <w:trPr>
          <w:jc w:val="center"/>
        </w:trPr>
        <w:tc>
          <w:tcPr>
            <w:tcW w:w="3285" w:type="dxa"/>
          </w:tcPr>
          <w:p w14:paraId="024B668D"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21A9F2CF"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0FD4C2E6"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71700" w14:textId="77777777" w:rsidTr="00601645">
        <w:trPr>
          <w:jc w:val="center"/>
        </w:trPr>
        <w:tc>
          <w:tcPr>
            <w:tcW w:w="3285" w:type="dxa"/>
          </w:tcPr>
          <w:p w14:paraId="3DAD54FD"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3DA244C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15346799"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CE3B1" w14:textId="77777777" w:rsidTr="00601645">
        <w:trPr>
          <w:jc w:val="center"/>
        </w:trPr>
        <w:tc>
          <w:tcPr>
            <w:tcW w:w="3285" w:type="dxa"/>
          </w:tcPr>
          <w:p w14:paraId="71BA1A3D"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0B8D7BB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4DCEED92"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42C4C78" w14:textId="77777777" w:rsidTr="00601645">
        <w:trPr>
          <w:jc w:val="center"/>
        </w:trPr>
        <w:tc>
          <w:tcPr>
            <w:tcW w:w="8355" w:type="dxa"/>
            <w:gridSpan w:val="3"/>
          </w:tcPr>
          <w:p w14:paraId="5037B51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327E41C8" w14:textId="77777777" w:rsidR="002A1C9F" w:rsidRPr="008F55E6" w:rsidRDefault="002A1C9F" w:rsidP="00F60EE6"/>
    <w:p w14:paraId="30AE534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ABC7D91"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C29E9D0"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06DF216C" w14:textId="77777777" w:rsidTr="00F60EE6">
        <w:trPr>
          <w:tblHeader/>
          <w:jc w:val="center"/>
        </w:trPr>
        <w:tc>
          <w:tcPr>
            <w:tcW w:w="3023" w:type="dxa"/>
          </w:tcPr>
          <w:p w14:paraId="0EFB84A4"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621C4445"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7173E9D9"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9CE7FB0" w14:textId="77777777" w:rsidTr="00F60EE6">
        <w:trPr>
          <w:tblHeader/>
          <w:jc w:val="center"/>
        </w:trPr>
        <w:tc>
          <w:tcPr>
            <w:tcW w:w="3023" w:type="dxa"/>
          </w:tcPr>
          <w:p w14:paraId="3911DBD1"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7D2AA183"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67830E75"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4E54893" w14:textId="77777777" w:rsidTr="00F60EE6">
        <w:trPr>
          <w:tblHeader/>
          <w:jc w:val="center"/>
        </w:trPr>
        <w:tc>
          <w:tcPr>
            <w:tcW w:w="3023" w:type="dxa"/>
          </w:tcPr>
          <w:p w14:paraId="72054CF7"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50668B40"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8F90945"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8FCEEDE" w14:textId="77777777" w:rsidTr="00F60EE6">
        <w:trPr>
          <w:tblHeader/>
          <w:jc w:val="center"/>
        </w:trPr>
        <w:tc>
          <w:tcPr>
            <w:tcW w:w="3023" w:type="dxa"/>
          </w:tcPr>
          <w:p w14:paraId="7B1E0531"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9BA282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5A43E76"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6FF297A4" w14:textId="77777777" w:rsidTr="00F60EE6">
        <w:trPr>
          <w:tblHeader/>
          <w:jc w:val="center"/>
        </w:trPr>
        <w:tc>
          <w:tcPr>
            <w:tcW w:w="3023" w:type="dxa"/>
          </w:tcPr>
          <w:p w14:paraId="6A645E63"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2785EE75"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5819C6F5" w14:textId="77777777" w:rsidR="002A1C9F" w:rsidRPr="008F55E6" w:rsidRDefault="002A1C9F" w:rsidP="002A1C9F">
            <w:pPr>
              <w:pStyle w:val="TAC"/>
              <w:rPr>
                <w:rFonts w:cs="Arial"/>
                <w:lang w:eastAsia="en-US"/>
              </w:rPr>
            </w:pPr>
            <w:r w:rsidRPr="008F55E6">
              <w:rPr>
                <w:rFonts w:cs="Arial"/>
                <w:lang w:eastAsia="en-US"/>
              </w:rPr>
              <w:t>1 MHz</w:t>
            </w:r>
          </w:p>
        </w:tc>
      </w:tr>
    </w:tbl>
    <w:p w14:paraId="48B06B55" w14:textId="77777777" w:rsidR="002A1C9F" w:rsidRPr="008F55E6" w:rsidRDefault="002A1C9F" w:rsidP="002A1C9F"/>
    <w:p w14:paraId="3312865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68B908CE" w14:textId="77777777" w:rsidR="00491FB0" w:rsidRPr="008F55E6" w:rsidRDefault="00491FB0" w:rsidP="00491FB0">
      <w:pPr>
        <w:pStyle w:val="NO"/>
      </w:pPr>
    </w:p>
    <w:p w14:paraId="1D93A612" w14:textId="77777777" w:rsidR="00262676" w:rsidRPr="008F55E6" w:rsidRDefault="00262676" w:rsidP="009E7477">
      <w:r w:rsidRPr="008F55E6">
        <w:t>Notes for Tables 6.3</w:t>
      </w:r>
      <w:r w:rsidR="00F60EE6" w:rsidRPr="008F55E6">
        <w:t>A</w:t>
      </w:r>
      <w:r w:rsidRPr="008F55E6">
        <w:t>, 6.4, 6.5 &amp; 6.6</w:t>
      </w:r>
    </w:p>
    <w:p w14:paraId="4456D535"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523E35D5"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7A41594"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2CDCA981"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285F926E"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75815442"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D8A610F"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40BA6AAB"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4A9B0374"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7E0511B"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33945C17"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5D9DABAE"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04D01D70" w14:textId="77777777" w:rsidR="00262676" w:rsidRPr="008F55E6" w:rsidRDefault="00262676">
      <w:pPr>
        <w:keepNext/>
        <w:rPr>
          <w:rFonts w:cs="v5.0.0"/>
        </w:rPr>
      </w:pPr>
      <w:r w:rsidRPr="008F55E6">
        <w:rPr>
          <w:rFonts w:cs="v5.0.0"/>
        </w:rPr>
        <w:lastRenderedPageBreak/>
        <w:t>The ACLR shall be higher than the value specified in Table 6.7.</w:t>
      </w:r>
    </w:p>
    <w:p w14:paraId="3F060264"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04EA8DEC" w14:textId="77777777">
        <w:trPr>
          <w:cantSplit/>
          <w:jc w:val="center"/>
        </w:trPr>
        <w:tc>
          <w:tcPr>
            <w:tcW w:w="4111" w:type="dxa"/>
          </w:tcPr>
          <w:p w14:paraId="649692B6"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7F874EE4"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2B44D87" w14:textId="77777777">
        <w:trPr>
          <w:cantSplit/>
          <w:jc w:val="center"/>
        </w:trPr>
        <w:tc>
          <w:tcPr>
            <w:tcW w:w="4111" w:type="dxa"/>
          </w:tcPr>
          <w:p w14:paraId="35534B69"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5780C938"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130F9682" w14:textId="77777777">
        <w:trPr>
          <w:cantSplit/>
          <w:jc w:val="center"/>
        </w:trPr>
        <w:tc>
          <w:tcPr>
            <w:tcW w:w="4111" w:type="dxa"/>
          </w:tcPr>
          <w:p w14:paraId="5A0EE1E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07FD14B2"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0F228B67" w14:textId="77777777">
        <w:trPr>
          <w:cantSplit/>
          <w:jc w:val="center"/>
        </w:trPr>
        <w:tc>
          <w:tcPr>
            <w:tcW w:w="6993" w:type="dxa"/>
            <w:gridSpan w:val="2"/>
          </w:tcPr>
          <w:p w14:paraId="580DA249"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1E17B90B"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3B4AAEEF" w14:textId="77777777" w:rsidR="00195518" w:rsidRPr="008F55E6" w:rsidRDefault="00195518" w:rsidP="00195518"/>
    <w:p w14:paraId="3B25C95C"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33AAB3A7"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4357DE23" w14:textId="77777777">
        <w:trPr>
          <w:cantSplit/>
          <w:jc w:val="center"/>
        </w:trPr>
        <w:tc>
          <w:tcPr>
            <w:tcW w:w="1955" w:type="dxa"/>
          </w:tcPr>
          <w:p w14:paraId="36BAD05B"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37D7FFDC"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47F7BBA"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59BA827C"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632CA8E2"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12EFE13E" w14:textId="77777777">
        <w:trPr>
          <w:cantSplit/>
          <w:jc w:val="center"/>
        </w:trPr>
        <w:tc>
          <w:tcPr>
            <w:tcW w:w="1955" w:type="dxa"/>
          </w:tcPr>
          <w:p w14:paraId="1CF1BE1B"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16E00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659D850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67050328"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465701E1"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4592D927" w14:textId="77777777">
        <w:trPr>
          <w:cantSplit/>
          <w:jc w:val="center"/>
        </w:trPr>
        <w:tc>
          <w:tcPr>
            <w:tcW w:w="1955" w:type="dxa"/>
          </w:tcPr>
          <w:p w14:paraId="17A0CC76"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0ED0828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702CC06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FDDE1D7"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7E2DFEBF"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26AE8174" w14:textId="77777777">
        <w:trPr>
          <w:cantSplit/>
          <w:jc w:val="center"/>
        </w:trPr>
        <w:tc>
          <w:tcPr>
            <w:tcW w:w="9683" w:type="dxa"/>
            <w:gridSpan w:val="5"/>
          </w:tcPr>
          <w:p w14:paraId="2DA17912"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0FA917C9" w14:textId="77777777" w:rsidR="00354DCA" w:rsidRPr="008F55E6" w:rsidRDefault="00354DCA" w:rsidP="00354DCA">
      <w:pPr>
        <w:rPr>
          <w:rFonts w:cs="v5.0.0"/>
        </w:rPr>
      </w:pPr>
    </w:p>
    <w:p w14:paraId="650228EC" w14:textId="77777777" w:rsidR="00354DCA" w:rsidRPr="008F55E6" w:rsidRDefault="00354DCA" w:rsidP="00285235">
      <w:pPr>
        <w:pStyle w:val="Heading5"/>
      </w:pPr>
      <w:bookmarkStart w:id="66" w:name="_Toc535329815"/>
      <w:smartTag w:uri="urn:schemas-microsoft-com:office:smarttags" w:element="chsdate">
        <w:smartTagPr>
          <w:attr w:name="IsROCDate" w:val="False"/>
          <w:attr w:name="IsLunarDate" w:val="False"/>
          <w:attr w:name="Day" w:val="30"/>
          <w:attr w:name="Month" w:val="12"/>
          <w:attr w:name="Year" w:val="1899"/>
        </w:smartTagPr>
        <w:r w:rsidRPr="008F55E6">
          <w:t>6.6.2</w:t>
        </w:r>
      </w:smartTag>
      <w:r w:rsidRPr="008F55E6">
        <w:t>.2.2</w:t>
      </w:r>
      <w:r w:rsidRPr="008F55E6">
        <w:tab/>
        <w:t>Cumulative ACLR requirement in non-contiguous spectrum</w:t>
      </w:r>
      <w:bookmarkEnd w:id="66"/>
    </w:p>
    <w:p w14:paraId="1EE8DAB3"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661ACD42"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2D413AB7"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3A763AE0"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64BD6649"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5109E03A"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02EBE585"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2ED0C7A1"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1A873AB1"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50E3628E"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E48BBA6"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0753B5E3" w14:textId="77777777"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31756C21"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3C1F5BA7" w14:textId="77777777">
        <w:trPr>
          <w:cantSplit/>
          <w:jc w:val="center"/>
        </w:trPr>
        <w:tc>
          <w:tcPr>
            <w:tcW w:w="1955" w:type="dxa"/>
          </w:tcPr>
          <w:p w14:paraId="00C1FD57"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2D20B3CB"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9E4DA2"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061531DC"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76267339"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006C2EFD" w14:textId="77777777">
        <w:trPr>
          <w:cantSplit/>
          <w:jc w:val="center"/>
        </w:trPr>
        <w:tc>
          <w:tcPr>
            <w:tcW w:w="1955" w:type="dxa"/>
          </w:tcPr>
          <w:p w14:paraId="1A0BD895"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3808779"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04DA016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3A749B18"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266EB6EB"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332B3314" w14:textId="77777777">
        <w:trPr>
          <w:cantSplit/>
          <w:jc w:val="center"/>
        </w:trPr>
        <w:tc>
          <w:tcPr>
            <w:tcW w:w="1955" w:type="dxa"/>
          </w:tcPr>
          <w:p w14:paraId="51535CAD"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06173E9B"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44C97283"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7F3AD9E3"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0FC5D28D"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69B750AD" w14:textId="77777777">
        <w:trPr>
          <w:cantSplit/>
          <w:jc w:val="center"/>
        </w:trPr>
        <w:tc>
          <w:tcPr>
            <w:tcW w:w="9683" w:type="dxa"/>
            <w:gridSpan w:val="5"/>
          </w:tcPr>
          <w:p w14:paraId="1B536786"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389EE440" w14:textId="77777777" w:rsidR="00354DCA" w:rsidRPr="008F55E6" w:rsidRDefault="00354DCA" w:rsidP="00354DCA"/>
    <w:p w14:paraId="42A73834"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01AAA2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423EB46"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105A1BE"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1D4D5C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9FF4402"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10E0DB65"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6B1D3AA9" w14:textId="77777777">
        <w:trPr>
          <w:cantSplit/>
          <w:jc w:val="center"/>
        </w:trPr>
        <w:tc>
          <w:tcPr>
            <w:tcW w:w="6422" w:type="dxa"/>
            <w:gridSpan w:val="2"/>
            <w:shd w:val="clear" w:color="auto" w:fill="auto"/>
          </w:tcPr>
          <w:p w14:paraId="3BF2C285"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5B605722" w14:textId="77777777" w:rsidR="00354DCA" w:rsidRPr="008F55E6" w:rsidRDefault="00354DCA" w:rsidP="00354DCA"/>
    <w:p w14:paraId="19FBA95E"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669D31D8"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378E1C3D"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61DE11CC"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1F5D9D72"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656DEC30"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450ADC1B"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4CAADC83" w14:textId="77777777" w:rsidR="00262676" w:rsidRPr="008F55E6" w:rsidRDefault="00262676">
      <w:pPr>
        <w:keepNext/>
        <w:rPr>
          <w:rFonts w:cs="v5.0.0"/>
        </w:rPr>
      </w:pPr>
      <w:r w:rsidRPr="008F55E6">
        <w:rPr>
          <w:rFonts w:cs="v5.0.0"/>
        </w:rPr>
        <w:t>The requirements of either subclause 6.6.3.1.1 or subclause 6.6.3.1.2 shall apply.</w:t>
      </w:r>
    </w:p>
    <w:p w14:paraId="51DA6C39"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4376B05B"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3B58713E" w14:textId="77777777" w:rsidR="00262676" w:rsidRPr="008F55E6" w:rsidRDefault="00262676" w:rsidP="00D41F62">
      <w:pPr>
        <w:pStyle w:val="H6"/>
      </w:pPr>
      <w:r w:rsidRPr="008F55E6">
        <w:lastRenderedPageBreak/>
        <w:t>6.6.3.1.1.1</w:t>
      </w:r>
      <w:r w:rsidRPr="008F55E6">
        <w:tab/>
        <w:t>Minimum Requirement</w:t>
      </w:r>
    </w:p>
    <w:p w14:paraId="4AFD3DBA" w14:textId="77777777" w:rsidR="00262676" w:rsidRPr="008F55E6" w:rsidRDefault="00262676">
      <w:pPr>
        <w:keepNext/>
        <w:rPr>
          <w:rFonts w:cs="v5.0.0"/>
        </w:rPr>
      </w:pPr>
      <w:r w:rsidRPr="008F55E6">
        <w:rPr>
          <w:rFonts w:cs="v5.0.0"/>
        </w:rPr>
        <w:t>The power of any spurious emission shall not exceed:</w:t>
      </w:r>
    </w:p>
    <w:p w14:paraId="7035D91E"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52F1E438" w14:textId="77777777">
        <w:trPr>
          <w:cantSplit/>
          <w:jc w:val="center"/>
        </w:trPr>
        <w:tc>
          <w:tcPr>
            <w:tcW w:w="2376" w:type="dxa"/>
          </w:tcPr>
          <w:p w14:paraId="5CD737DA"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7868C06"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FB69641"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6AAEE772" w14:textId="77777777" w:rsidR="00262676" w:rsidRPr="008F55E6" w:rsidRDefault="00262676">
            <w:pPr>
              <w:pStyle w:val="TAH"/>
              <w:rPr>
                <w:rFonts w:cs="v5.0.0"/>
                <w:lang w:eastAsia="en-US"/>
              </w:rPr>
            </w:pPr>
            <w:r w:rsidRPr="008F55E6">
              <w:rPr>
                <w:rFonts w:cs="v5.0.0"/>
                <w:lang w:eastAsia="en-US"/>
              </w:rPr>
              <w:t>Note</w:t>
            </w:r>
          </w:p>
        </w:tc>
      </w:tr>
      <w:tr w:rsidR="008F55E6" w:rsidRPr="008F55E6" w14:paraId="39D981BD" w14:textId="77777777">
        <w:trPr>
          <w:cantSplit/>
          <w:jc w:val="center"/>
        </w:trPr>
        <w:tc>
          <w:tcPr>
            <w:tcW w:w="2376" w:type="dxa"/>
          </w:tcPr>
          <w:p w14:paraId="24CD1016"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9EEEA5D"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0DA1F1D7"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18C788D8"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F46C050" w14:textId="77777777">
        <w:trPr>
          <w:cantSplit/>
          <w:jc w:val="center"/>
        </w:trPr>
        <w:tc>
          <w:tcPr>
            <w:tcW w:w="2376" w:type="dxa"/>
          </w:tcPr>
          <w:p w14:paraId="6852FD22"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52C5FA83" w14:textId="77777777" w:rsidR="009C0081" w:rsidRPr="008F55E6" w:rsidRDefault="009C0081">
            <w:pPr>
              <w:pStyle w:val="TAC"/>
              <w:rPr>
                <w:rFonts w:cs="v5.0.0"/>
                <w:lang w:eastAsia="en-US"/>
              </w:rPr>
            </w:pPr>
          </w:p>
        </w:tc>
        <w:tc>
          <w:tcPr>
            <w:tcW w:w="1440" w:type="dxa"/>
          </w:tcPr>
          <w:p w14:paraId="1028426B"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7388B9A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6567BC57" w14:textId="77777777">
        <w:trPr>
          <w:cantSplit/>
          <w:jc w:val="center"/>
        </w:trPr>
        <w:tc>
          <w:tcPr>
            <w:tcW w:w="2376" w:type="dxa"/>
          </w:tcPr>
          <w:p w14:paraId="384CA118"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6ECCDC00" w14:textId="77777777" w:rsidR="009C0081" w:rsidRPr="008F55E6" w:rsidRDefault="009C0081">
            <w:pPr>
              <w:pStyle w:val="TAC"/>
              <w:rPr>
                <w:rFonts w:cs="v5.0.0"/>
                <w:lang w:eastAsia="en-US"/>
              </w:rPr>
            </w:pPr>
          </w:p>
        </w:tc>
        <w:tc>
          <w:tcPr>
            <w:tcW w:w="1440" w:type="dxa"/>
          </w:tcPr>
          <w:p w14:paraId="4420D460"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3A8041C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45238C47" w14:textId="77777777">
        <w:trPr>
          <w:cantSplit/>
          <w:jc w:val="center"/>
        </w:trPr>
        <w:tc>
          <w:tcPr>
            <w:tcW w:w="2376" w:type="dxa"/>
          </w:tcPr>
          <w:p w14:paraId="57B14207"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463EDA03" w14:textId="77777777" w:rsidR="009C0081" w:rsidRPr="008F55E6" w:rsidRDefault="009C0081">
            <w:pPr>
              <w:pStyle w:val="TAC"/>
              <w:rPr>
                <w:rFonts w:cs="v5.0.0"/>
                <w:lang w:eastAsia="en-US"/>
              </w:rPr>
            </w:pPr>
          </w:p>
        </w:tc>
        <w:tc>
          <w:tcPr>
            <w:tcW w:w="1440" w:type="dxa"/>
          </w:tcPr>
          <w:p w14:paraId="743E8C43"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1E97EB1D"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606B8F14" w14:textId="77777777">
        <w:trPr>
          <w:cantSplit/>
          <w:jc w:val="center"/>
        </w:trPr>
        <w:tc>
          <w:tcPr>
            <w:tcW w:w="2376" w:type="dxa"/>
          </w:tcPr>
          <w:p w14:paraId="7FC96A56"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6D0170AE" w14:textId="77777777" w:rsidR="009C0081" w:rsidRPr="008F55E6" w:rsidRDefault="009C0081">
            <w:pPr>
              <w:pStyle w:val="TAC"/>
              <w:rPr>
                <w:rFonts w:cs="v5.0.0"/>
                <w:lang w:eastAsia="en-US"/>
              </w:rPr>
            </w:pPr>
          </w:p>
        </w:tc>
        <w:tc>
          <w:tcPr>
            <w:tcW w:w="1440" w:type="dxa"/>
          </w:tcPr>
          <w:p w14:paraId="6B4CC4C2"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7B2548EC"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7CF32ADA" w14:textId="77777777">
        <w:trPr>
          <w:cantSplit/>
          <w:jc w:val="center"/>
        </w:trPr>
        <w:tc>
          <w:tcPr>
            <w:tcW w:w="8472" w:type="dxa"/>
            <w:gridSpan w:val="4"/>
          </w:tcPr>
          <w:p w14:paraId="195CCA29"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17C43CD8"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5E5EFBEA"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17BFEE26" w14:textId="77777777" w:rsidR="00262676" w:rsidRPr="008F55E6" w:rsidRDefault="00262676">
      <w:pPr>
        <w:rPr>
          <w:rFonts w:cs="v5.0.0"/>
        </w:rPr>
      </w:pPr>
    </w:p>
    <w:p w14:paraId="391FF282"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19A742BD"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40B81A83" w14:textId="77777777" w:rsidR="00262676" w:rsidRPr="008F55E6" w:rsidRDefault="00262676" w:rsidP="00D41F62">
      <w:pPr>
        <w:pStyle w:val="H6"/>
      </w:pPr>
      <w:r w:rsidRPr="008F55E6">
        <w:t>6.6.3.1.2.1</w:t>
      </w:r>
      <w:r w:rsidRPr="008F55E6">
        <w:tab/>
        <w:t>Minimum Requirement</w:t>
      </w:r>
    </w:p>
    <w:p w14:paraId="71DDE2DC" w14:textId="77777777" w:rsidR="00262676" w:rsidRPr="008F55E6" w:rsidRDefault="00262676">
      <w:pPr>
        <w:keepNext/>
        <w:rPr>
          <w:rFonts w:cs="v5.0.0"/>
        </w:rPr>
      </w:pPr>
      <w:r w:rsidRPr="008F55E6">
        <w:rPr>
          <w:rFonts w:cs="v5.0.0"/>
        </w:rPr>
        <w:t>The power of any spurious emission shall not exceed:</w:t>
      </w:r>
    </w:p>
    <w:p w14:paraId="685518DE"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59C47973" w14:textId="77777777">
        <w:trPr>
          <w:cantSplit/>
          <w:jc w:val="center"/>
        </w:trPr>
        <w:tc>
          <w:tcPr>
            <w:tcW w:w="2976" w:type="dxa"/>
          </w:tcPr>
          <w:p w14:paraId="23A7DBBC"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79A58207"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5D7A325D"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3EB0250"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71B9F124" w14:textId="77777777">
        <w:trPr>
          <w:cantSplit/>
          <w:jc w:val="center"/>
        </w:trPr>
        <w:tc>
          <w:tcPr>
            <w:tcW w:w="2976" w:type="dxa"/>
          </w:tcPr>
          <w:p w14:paraId="61740811"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B666578"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624F78A5"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1DD439CB"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002E2BAA" w14:textId="77777777">
        <w:trPr>
          <w:cantSplit/>
          <w:jc w:val="center"/>
        </w:trPr>
        <w:tc>
          <w:tcPr>
            <w:tcW w:w="2976" w:type="dxa"/>
          </w:tcPr>
          <w:p w14:paraId="0564EE77"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0C1CEC6D"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4CA6D6FB"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37923CAB"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2B51EAE" w14:textId="77777777">
        <w:trPr>
          <w:cantSplit/>
          <w:jc w:val="center"/>
        </w:trPr>
        <w:tc>
          <w:tcPr>
            <w:tcW w:w="2976" w:type="dxa"/>
          </w:tcPr>
          <w:p w14:paraId="064DCD70"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71CEE966"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9DCE09C"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19A1793F"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2C374A9C" w14:textId="77777777">
        <w:trPr>
          <w:cantSplit/>
          <w:jc w:val="center"/>
        </w:trPr>
        <w:tc>
          <w:tcPr>
            <w:tcW w:w="2976" w:type="dxa"/>
          </w:tcPr>
          <w:p w14:paraId="5966ED46"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5CA97E21"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6D58A0CF"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C1E29D2"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0E10599" w14:textId="77777777">
        <w:trPr>
          <w:cantSplit/>
          <w:jc w:val="center"/>
        </w:trPr>
        <w:tc>
          <w:tcPr>
            <w:tcW w:w="2976" w:type="dxa"/>
          </w:tcPr>
          <w:p w14:paraId="60361D1C"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17079E3B"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1A4DF5D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BDDA3C8"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2F376C72" w14:textId="77777777">
        <w:trPr>
          <w:cantSplit/>
          <w:jc w:val="center"/>
        </w:trPr>
        <w:tc>
          <w:tcPr>
            <w:tcW w:w="2976" w:type="dxa"/>
          </w:tcPr>
          <w:p w14:paraId="13A0A589"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14FB4247"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062A588A"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21936932"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AF0887B" w14:textId="77777777">
        <w:trPr>
          <w:cantSplit/>
          <w:jc w:val="center"/>
        </w:trPr>
        <w:tc>
          <w:tcPr>
            <w:tcW w:w="2976" w:type="dxa"/>
          </w:tcPr>
          <w:p w14:paraId="7C481D9D"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75A505D2"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56DD37CF"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7FB2D70A"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06A81BC9" w14:textId="77777777">
        <w:trPr>
          <w:cantSplit/>
          <w:jc w:val="center"/>
        </w:trPr>
        <w:tc>
          <w:tcPr>
            <w:tcW w:w="8189" w:type="dxa"/>
            <w:gridSpan w:val="4"/>
          </w:tcPr>
          <w:p w14:paraId="48B09540"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395A856D"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60BD83E2"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61795469"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2E9CFA29" w14:textId="77777777">
        <w:trPr>
          <w:cantSplit/>
          <w:jc w:val="center"/>
        </w:trPr>
        <w:tc>
          <w:tcPr>
            <w:tcW w:w="8189" w:type="dxa"/>
            <w:gridSpan w:val="4"/>
          </w:tcPr>
          <w:p w14:paraId="7A3EA71D"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509DED1C"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559E2276"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5735C2F2" w14:textId="77777777" w:rsidR="00262676" w:rsidRPr="008F55E6" w:rsidRDefault="00262676"/>
    <w:p w14:paraId="4484A5C4" w14:textId="77777777"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346F0E30" w14:textId="77777777">
        <w:trPr>
          <w:cantSplit/>
          <w:jc w:val="center"/>
        </w:trPr>
        <w:tc>
          <w:tcPr>
            <w:tcW w:w="2976" w:type="dxa"/>
          </w:tcPr>
          <w:p w14:paraId="2FD8209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116789F7"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24904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31C02C45"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2BCB9D" w14:textId="77777777">
        <w:trPr>
          <w:cantSplit/>
          <w:jc w:val="center"/>
        </w:trPr>
        <w:tc>
          <w:tcPr>
            <w:tcW w:w="2976" w:type="dxa"/>
          </w:tcPr>
          <w:p w14:paraId="238006FB"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01987FD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26DE8FF"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5D9062D1"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47E5E29" w14:textId="77777777">
        <w:trPr>
          <w:cantSplit/>
          <w:jc w:val="center"/>
        </w:trPr>
        <w:tc>
          <w:tcPr>
            <w:tcW w:w="2976" w:type="dxa"/>
          </w:tcPr>
          <w:p w14:paraId="362EF7C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42E4CB3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E55A83E"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17243E7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545592B5" w14:textId="77777777">
        <w:trPr>
          <w:cantSplit/>
          <w:jc w:val="center"/>
        </w:trPr>
        <w:tc>
          <w:tcPr>
            <w:tcW w:w="2976" w:type="dxa"/>
          </w:tcPr>
          <w:p w14:paraId="5EEF246F"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1755927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8E188E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0F4E927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29E1C76" w14:textId="77777777">
        <w:trPr>
          <w:cantSplit/>
          <w:jc w:val="center"/>
        </w:trPr>
        <w:tc>
          <w:tcPr>
            <w:tcW w:w="2976" w:type="dxa"/>
          </w:tcPr>
          <w:p w14:paraId="71E9FB6C"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85F5DFD"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3DA58136"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115AC757"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7785F2FF" w14:textId="77777777">
        <w:trPr>
          <w:cantSplit/>
          <w:jc w:val="center"/>
        </w:trPr>
        <w:tc>
          <w:tcPr>
            <w:tcW w:w="2976" w:type="dxa"/>
          </w:tcPr>
          <w:p w14:paraId="66B6BC1F"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0B5BE8A0"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FF80329"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489E2F35"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A736C53" w14:textId="77777777">
        <w:trPr>
          <w:cantSplit/>
          <w:jc w:val="center"/>
        </w:trPr>
        <w:tc>
          <w:tcPr>
            <w:tcW w:w="2976" w:type="dxa"/>
          </w:tcPr>
          <w:p w14:paraId="68C80C4E"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5D8D0D49"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07439A84"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478B6A2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5AFD8C08" w14:textId="77777777">
        <w:trPr>
          <w:cantSplit/>
          <w:jc w:val="center"/>
        </w:trPr>
        <w:tc>
          <w:tcPr>
            <w:tcW w:w="8189" w:type="dxa"/>
            <w:gridSpan w:val="4"/>
          </w:tcPr>
          <w:p w14:paraId="490F7B0D"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71F085D3"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34AE345"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073FC5D7" w14:textId="77777777">
        <w:trPr>
          <w:cantSplit/>
          <w:jc w:val="center"/>
        </w:trPr>
        <w:tc>
          <w:tcPr>
            <w:tcW w:w="8189" w:type="dxa"/>
            <w:gridSpan w:val="4"/>
          </w:tcPr>
          <w:p w14:paraId="4BF1F110"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1BB9CAB5"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1A237B4"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4958D97" w14:textId="77777777" w:rsidR="00262676" w:rsidRPr="008F55E6" w:rsidRDefault="00262676"/>
    <w:p w14:paraId="6865B471" w14:textId="77777777" w:rsidR="00262676" w:rsidRPr="008F55E6" w:rsidRDefault="00262676" w:rsidP="009E7477">
      <w:pPr>
        <w:pStyle w:val="TH"/>
      </w:pPr>
      <w:r w:rsidRPr="008F55E6">
        <w:t>Table 6.9B: (void)</w:t>
      </w:r>
    </w:p>
    <w:p w14:paraId="20C8440B" w14:textId="77777777" w:rsidR="00262676" w:rsidRPr="008F55E6" w:rsidRDefault="00262676">
      <w:pPr>
        <w:pStyle w:val="TH"/>
      </w:pPr>
      <w:r w:rsidRPr="008F55E6">
        <w:t>Table 6.9C: (void)</w:t>
      </w:r>
    </w:p>
    <w:p w14:paraId="3DE7308A" w14:textId="77777777" w:rsidR="00262676" w:rsidRPr="008F55E6" w:rsidRDefault="00262676">
      <w:pPr>
        <w:pStyle w:val="TH"/>
        <w:rPr>
          <w:rFonts w:cs="v5.0.0"/>
        </w:rPr>
      </w:pPr>
      <w:r w:rsidRPr="008F55E6">
        <w:rPr>
          <w:rFonts w:cs="v5.0.0"/>
        </w:rPr>
        <w:t xml:space="preserve">Table 6.9D: </w:t>
      </w:r>
      <w:r w:rsidRPr="008F55E6">
        <w:t>(void)</w:t>
      </w:r>
    </w:p>
    <w:p w14:paraId="693DF01A" w14:textId="77777777" w:rsidR="00262676" w:rsidRPr="008F55E6" w:rsidRDefault="00262676">
      <w:pPr>
        <w:pStyle w:val="TH"/>
        <w:rPr>
          <w:rFonts w:cs="v5.0.0"/>
        </w:rPr>
      </w:pPr>
      <w:r w:rsidRPr="008F55E6">
        <w:rPr>
          <w:rFonts w:cs="v5.0.0"/>
        </w:rPr>
        <w:t xml:space="preserve">Table 6.9E: </w:t>
      </w:r>
      <w:r w:rsidRPr="008F55E6">
        <w:t>(void)</w:t>
      </w:r>
    </w:p>
    <w:p w14:paraId="08310AB6" w14:textId="77777777" w:rsidR="00262676" w:rsidRPr="008F55E6" w:rsidRDefault="00262676">
      <w:pPr>
        <w:pStyle w:val="TH"/>
      </w:pPr>
      <w:r w:rsidRPr="008F55E6">
        <w:t>Table 6.9F: (void)</w:t>
      </w:r>
    </w:p>
    <w:p w14:paraId="5C74A5DB" w14:textId="77777777" w:rsidR="00262676" w:rsidRPr="008F55E6" w:rsidRDefault="00262676">
      <w:pPr>
        <w:pStyle w:val="TH"/>
        <w:rPr>
          <w:rFonts w:cs="v5.0.0"/>
        </w:rPr>
      </w:pPr>
      <w:r w:rsidRPr="008F55E6">
        <w:rPr>
          <w:rFonts w:cs="v5.0.0"/>
        </w:rPr>
        <w:t xml:space="preserve">Table 6.9G: </w:t>
      </w:r>
      <w:r w:rsidRPr="008F55E6">
        <w:t>(void)</w:t>
      </w:r>
    </w:p>
    <w:p w14:paraId="020BB62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16589A3E"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6021F159"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134D65A" w14:textId="77777777" w:rsidR="00262676" w:rsidRPr="008F55E6" w:rsidRDefault="00262676">
      <w:pPr>
        <w:keepNext/>
        <w:rPr>
          <w:rFonts w:cs="v5.0.0"/>
        </w:rPr>
      </w:pPr>
      <w:r w:rsidRPr="008F55E6">
        <w:rPr>
          <w:rFonts w:cs="v5.0.0"/>
        </w:rPr>
        <w:t>The power of any spurious emission shall not exceed:</w:t>
      </w:r>
    </w:p>
    <w:p w14:paraId="330FE734"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03CFBEC" w14:textId="77777777">
        <w:trPr>
          <w:cantSplit/>
          <w:jc w:val="center"/>
        </w:trPr>
        <w:tc>
          <w:tcPr>
            <w:tcW w:w="1491" w:type="dxa"/>
          </w:tcPr>
          <w:p w14:paraId="04258BB0"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F6C9197"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731A1F9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3B374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16C5759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B007D17" w14:textId="77777777">
        <w:trPr>
          <w:cantSplit/>
          <w:jc w:val="center"/>
        </w:trPr>
        <w:tc>
          <w:tcPr>
            <w:tcW w:w="1491" w:type="dxa"/>
          </w:tcPr>
          <w:p w14:paraId="2E994CF3" w14:textId="77777777" w:rsidR="00262676" w:rsidRPr="008F55E6" w:rsidRDefault="00262676">
            <w:pPr>
              <w:pStyle w:val="TAC"/>
              <w:rPr>
                <w:rFonts w:cs="Arial"/>
                <w:lang w:eastAsia="en-US"/>
              </w:rPr>
            </w:pPr>
            <w:r w:rsidRPr="008F55E6">
              <w:rPr>
                <w:rFonts w:cs="Arial"/>
                <w:lang w:eastAsia="en-US"/>
              </w:rPr>
              <w:t>I</w:t>
            </w:r>
          </w:p>
        </w:tc>
        <w:tc>
          <w:tcPr>
            <w:tcW w:w="2376" w:type="dxa"/>
          </w:tcPr>
          <w:p w14:paraId="4A29D34E"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19C26A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E84EF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D67983" w14:textId="77777777" w:rsidR="00262676" w:rsidRPr="008F55E6" w:rsidRDefault="00262676">
            <w:pPr>
              <w:pStyle w:val="TAC"/>
              <w:rPr>
                <w:rFonts w:cs="Arial"/>
                <w:lang w:eastAsia="en-US"/>
              </w:rPr>
            </w:pPr>
          </w:p>
        </w:tc>
      </w:tr>
      <w:tr w:rsidR="008F55E6" w:rsidRPr="008F55E6" w14:paraId="62B11475" w14:textId="77777777">
        <w:trPr>
          <w:cantSplit/>
          <w:jc w:val="center"/>
        </w:trPr>
        <w:tc>
          <w:tcPr>
            <w:tcW w:w="1491" w:type="dxa"/>
          </w:tcPr>
          <w:p w14:paraId="5CCBC7C6" w14:textId="77777777" w:rsidR="00262676" w:rsidRPr="008F55E6" w:rsidRDefault="00262676">
            <w:pPr>
              <w:pStyle w:val="TAC"/>
              <w:rPr>
                <w:rFonts w:cs="Arial"/>
                <w:lang w:eastAsia="en-US"/>
              </w:rPr>
            </w:pPr>
            <w:r w:rsidRPr="008F55E6">
              <w:rPr>
                <w:rFonts w:cs="Arial"/>
                <w:lang w:eastAsia="en-US"/>
              </w:rPr>
              <w:t>II</w:t>
            </w:r>
          </w:p>
        </w:tc>
        <w:tc>
          <w:tcPr>
            <w:tcW w:w="2376" w:type="dxa"/>
          </w:tcPr>
          <w:p w14:paraId="10BBF0D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15132FE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C20F1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6E74E3C" w14:textId="77777777" w:rsidR="00262676" w:rsidRPr="008F55E6" w:rsidRDefault="00262676">
            <w:pPr>
              <w:pStyle w:val="TAC"/>
              <w:rPr>
                <w:rFonts w:cs="Arial"/>
                <w:lang w:eastAsia="en-US"/>
              </w:rPr>
            </w:pPr>
          </w:p>
        </w:tc>
      </w:tr>
      <w:tr w:rsidR="008F55E6" w:rsidRPr="008F55E6" w14:paraId="52A7B944" w14:textId="77777777">
        <w:trPr>
          <w:cantSplit/>
          <w:jc w:val="center"/>
        </w:trPr>
        <w:tc>
          <w:tcPr>
            <w:tcW w:w="1491" w:type="dxa"/>
          </w:tcPr>
          <w:p w14:paraId="3E6AC357"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20D4BD9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1C7A33A8"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71C79C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791858" w14:textId="77777777" w:rsidR="00262676" w:rsidRPr="008F55E6" w:rsidRDefault="00262676">
            <w:pPr>
              <w:pStyle w:val="TAC"/>
              <w:rPr>
                <w:rFonts w:cs="Arial"/>
                <w:lang w:eastAsia="en-US"/>
              </w:rPr>
            </w:pPr>
          </w:p>
        </w:tc>
      </w:tr>
      <w:tr w:rsidR="008F55E6" w:rsidRPr="008F55E6" w14:paraId="60FD73B9" w14:textId="77777777">
        <w:trPr>
          <w:cantSplit/>
          <w:jc w:val="center"/>
        </w:trPr>
        <w:tc>
          <w:tcPr>
            <w:tcW w:w="1491" w:type="dxa"/>
          </w:tcPr>
          <w:p w14:paraId="077B429E"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EB763DE"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C7F05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003E9A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269A62" w14:textId="77777777" w:rsidR="00262676" w:rsidRPr="008F55E6" w:rsidRDefault="00262676">
            <w:pPr>
              <w:pStyle w:val="TAC"/>
              <w:rPr>
                <w:rFonts w:cs="Arial"/>
                <w:lang w:eastAsia="en-US"/>
              </w:rPr>
            </w:pPr>
          </w:p>
        </w:tc>
      </w:tr>
      <w:tr w:rsidR="008F55E6" w:rsidRPr="008F55E6" w14:paraId="47D9F685" w14:textId="77777777">
        <w:trPr>
          <w:cantSplit/>
          <w:jc w:val="center"/>
        </w:trPr>
        <w:tc>
          <w:tcPr>
            <w:tcW w:w="1491" w:type="dxa"/>
          </w:tcPr>
          <w:p w14:paraId="764D5D0A" w14:textId="77777777" w:rsidR="00262676" w:rsidRPr="008F55E6" w:rsidRDefault="00262676">
            <w:pPr>
              <w:pStyle w:val="TAC"/>
              <w:rPr>
                <w:rFonts w:cs="Arial"/>
                <w:lang w:eastAsia="en-US"/>
              </w:rPr>
            </w:pPr>
            <w:r w:rsidRPr="008F55E6">
              <w:rPr>
                <w:rFonts w:cs="Arial"/>
                <w:lang w:eastAsia="en-US"/>
              </w:rPr>
              <w:t>V</w:t>
            </w:r>
          </w:p>
        </w:tc>
        <w:tc>
          <w:tcPr>
            <w:tcW w:w="2376" w:type="dxa"/>
          </w:tcPr>
          <w:p w14:paraId="10F74ADD"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9FFA812"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FDFA5A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E42130" w14:textId="77777777" w:rsidR="00262676" w:rsidRPr="008F55E6" w:rsidRDefault="00262676">
            <w:pPr>
              <w:pStyle w:val="TAC"/>
              <w:rPr>
                <w:rFonts w:cs="Arial"/>
                <w:lang w:eastAsia="en-US"/>
              </w:rPr>
            </w:pPr>
          </w:p>
        </w:tc>
      </w:tr>
      <w:tr w:rsidR="008F55E6" w:rsidRPr="008F55E6" w14:paraId="4584A293" w14:textId="77777777">
        <w:trPr>
          <w:cantSplit/>
          <w:jc w:val="center"/>
        </w:trPr>
        <w:tc>
          <w:tcPr>
            <w:tcW w:w="1491" w:type="dxa"/>
          </w:tcPr>
          <w:p w14:paraId="0FD31C1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30EA6F8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2CC59CE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223F3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0DFD1E9" w14:textId="77777777" w:rsidR="00262676" w:rsidRPr="008F55E6" w:rsidRDefault="00262676">
            <w:pPr>
              <w:pStyle w:val="TAC"/>
              <w:rPr>
                <w:rFonts w:cs="Arial"/>
                <w:lang w:eastAsia="en-US"/>
              </w:rPr>
            </w:pPr>
          </w:p>
        </w:tc>
      </w:tr>
      <w:tr w:rsidR="008F55E6" w:rsidRPr="008F55E6" w14:paraId="1FFF8AD5" w14:textId="77777777">
        <w:trPr>
          <w:cantSplit/>
          <w:jc w:val="center"/>
        </w:trPr>
        <w:tc>
          <w:tcPr>
            <w:tcW w:w="1491" w:type="dxa"/>
          </w:tcPr>
          <w:p w14:paraId="0C5DAD75"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00D422FF"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654F3AA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B8AAE8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2555DE3" w14:textId="77777777" w:rsidR="00262676" w:rsidRPr="008F55E6" w:rsidRDefault="00262676">
            <w:pPr>
              <w:pStyle w:val="TAC"/>
              <w:rPr>
                <w:rFonts w:cs="Arial"/>
                <w:lang w:eastAsia="en-US"/>
              </w:rPr>
            </w:pPr>
          </w:p>
        </w:tc>
      </w:tr>
      <w:tr w:rsidR="008F55E6" w:rsidRPr="008F55E6" w14:paraId="5754CA73"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297DDE28"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5CC067AA"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C55DB5E"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64CD9397"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DA3FE05" w14:textId="77777777" w:rsidR="00262676" w:rsidRPr="008F55E6" w:rsidRDefault="00262676">
            <w:pPr>
              <w:pStyle w:val="NO"/>
              <w:spacing w:after="0"/>
              <w:rPr>
                <w:rFonts w:ascii="Arial" w:hAnsi="Arial" w:cs="Arial"/>
                <w:lang w:eastAsia="en-US"/>
              </w:rPr>
            </w:pPr>
          </w:p>
        </w:tc>
      </w:tr>
      <w:tr w:rsidR="008F55E6" w:rsidRPr="008F55E6" w14:paraId="31CB5417" w14:textId="77777777">
        <w:trPr>
          <w:cantSplit/>
          <w:jc w:val="center"/>
        </w:trPr>
        <w:tc>
          <w:tcPr>
            <w:tcW w:w="1491" w:type="dxa"/>
          </w:tcPr>
          <w:p w14:paraId="6AE7864D"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F1820B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BAC30A5"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7D329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ADF40F3" w14:textId="77777777" w:rsidR="00262676" w:rsidRPr="008F55E6" w:rsidRDefault="00262676">
            <w:pPr>
              <w:pStyle w:val="TAC"/>
              <w:rPr>
                <w:rFonts w:cs="Arial"/>
                <w:lang w:eastAsia="en-US"/>
              </w:rPr>
            </w:pPr>
          </w:p>
        </w:tc>
      </w:tr>
      <w:tr w:rsidR="008F55E6" w:rsidRPr="008F55E6" w14:paraId="40AC2C3E" w14:textId="77777777">
        <w:trPr>
          <w:cantSplit/>
          <w:jc w:val="center"/>
        </w:trPr>
        <w:tc>
          <w:tcPr>
            <w:tcW w:w="1491" w:type="dxa"/>
          </w:tcPr>
          <w:p w14:paraId="6065B777" w14:textId="77777777" w:rsidR="00262676" w:rsidRPr="008F55E6" w:rsidRDefault="00262676">
            <w:pPr>
              <w:pStyle w:val="TAC"/>
              <w:rPr>
                <w:rFonts w:cs="Arial"/>
                <w:lang w:eastAsia="en-US"/>
              </w:rPr>
            </w:pPr>
            <w:r w:rsidRPr="008F55E6">
              <w:rPr>
                <w:rFonts w:cs="Arial"/>
                <w:lang w:eastAsia="en-US"/>
              </w:rPr>
              <w:t>X</w:t>
            </w:r>
          </w:p>
        </w:tc>
        <w:tc>
          <w:tcPr>
            <w:tcW w:w="2376" w:type="dxa"/>
          </w:tcPr>
          <w:p w14:paraId="393C4A84"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59036E3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3A7F9A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E21C5C1" w14:textId="77777777" w:rsidR="00262676" w:rsidRPr="008F55E6" w:rsidRDefault="00262676">
            <w:pPr>
              <w:pStyle w:val="TAC"/>
              <w:rPr>
                <w:rFonts w:cs="Arial"/>
                <w:lang w:eastAsia="en-US"/>
              </w:rPr>
            </w:pPr>
          </w:p>
        </w:tc>
      </w:tr>
      <w:tr w:rsidR="008F55E6" w:rsidRPr="008F55E6" w14:paraId="706ACD47" w14:textId="77777777">
        <w:trPr>
          <w:cantSplit/>
          <w:jc w:val="center"/>
        </w:trPr>
        <w:tc>
          <w:tcPr>
            <w:tcW w:w="1491" w:type="dxa"/>
          </w:tcPr>
          <w:p w14:paraId="282A2A08" w14:textId="77777777" w:rsidR="00262676" w:rsidRPr="008F55E6" w:rsidRDefault="00262676">
            <w:pPr>
              <w:pStyle w:val="TAC"/>
              <w:rPr>
                <w:rFonts w:cs="Arial"/>
                <w:lang w:eastAsia="en-US"/>
              </w:rPr>
            </w:pPr>
            <w:r w:rsidRPr="008F55E6">
              <w:rPr>
                <w:rFonts w:cs="Arial"/>
                <w:lang w:eastAsia="en-US"/>
              </w:rPr>
              <w:t>XI</w:t>
            </w:r>
          </w:p>
        </w:tc>
        <w:tc>
          <w:tcPr>
            <w:tcW w:w="2376" w:type="dxa"/>
          </w:tcPr>
          <w:p w14:paraId="749B30C5"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00AAFAC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A63EFB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6F06BF8" w14:textId="77777777" w:rsidR="00262676" w:rsidRPr="008F55E6" w:rsidRDefault="00262676">
            <w:pPr>
              <w:pStyle w:val="TAC"/>
              <w:rPr>
                <w:rFonts w:cs="Arial"/>
                <w:lang w:eastAsia="en-US"/>
              </w:rPr>
            </w:pPr>
          </w:p>
        </w:tc>
      </w:tr>
      <w:tr w:rsidR="008F55E6" w:rsidRPr="008F55E6" w14:paraId="6EBD8876" w14:textId="77777777">
        <w:trPr>
          <w:cantSplit/>
          <w:jc w:val="center"/>
        </w:trPr>
        <w:tc>
          <w:tcPr>
            <w:tcW w:w="1491" w:type="dxa"/>
          </w:tcPr>
          <w:p w14:paraId="4C5201DF"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011EA33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0F67B78B"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18F905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4446403" w14:textId="77777777" w:rsidR="00255573" w:rsidRPr="008F55E6" w:rsidRDefault="00255573" w:rsidP="00255573">
            <w:pPr>
              <w:pStyle w:val="TAC"/>
              <w:rPr>
                <w:rFonts w:cs="Arial"/>
                <w:lang w:eastAsia="en-US"/>
              </w:rPr>
            </w:pPr>
          </w:p>
        </w:tc>
      </w:tr>
      <w:tr w:rsidR="008F55E6" w:rsidRPr="008F55E6" w14:paraId="5F6A88C2" w14:textId="77777777">
        <w:trPr>
          <w:cantSplit/>
          <w:jc w:val="center"/>
        </w:trPr>
        <w:tc>
          <w:tcPr>
            <w:tcW w:w="1491" w:type="dxa"/>
          </w:tcPr>
          <w:p w14:paraId="7829165B"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B4B907A"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CF2760D"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7CA7D9D7"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E5CF687" w14:textId="77777777" w:rsidR="00255573" w:rsidRPr="008F55E6" w:rsidRDefault="00255573" w:rsidP="00255573">
            <w:pPr>
              <w:pStyle w:val="TAC"/>
              <w:rPr>
                <w:rFonts w:cs="Arial"/>
                <w:lang w:eastAsia="en-US"/>
              </w:rPr>
            </w:pPr>
          </w:p>
        </w:tc>
      </w:tr>
      <w:tr w:rsidR="008F55E6" w:rsidRPr="008F55E6" w14:paraId="25A50D6B" w14:textId="77777777">
        <w:trPr>
          <w:cantSplit/>
          <w:trHeight w:val="104"/>
          <w:jc w:val="center"/>
        </w:trPr>
        <w:tc>
          <w:tcPr>
            <w:tcW w:w="1491" w:type="dxa"/>
          </w:tcPr>
          <w:p w14:paraId="150D7403"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40286265"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68538538"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672AAEF3"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B8698E9" w14:textId="77777777" w:rsidR="00491FB0" w:rsidRPr="008F55E6" w:rsidRDefault="00491FB0" w:rsidP="00255573">
            <w:pPr>
              <w:pStyle w:val="TAC"/>
              <w:rPr>
                <w:rFonts w:cs="Arial"/>
                <w:lang w:eastAsia="en-US"/>
              </w:rPr>
            </w:pPr>
          </w:p>
        </w:tc>
      </w:tr>
      <w:tr w:rsidR="008F55E6" w:rsidRPr="008F55E6" w14:paraId="5338562B" w14:textId="77777777">
        <w:trPr>
          <w:cantSplit/>
          <w:trHeight w:val="103"/>
          <w:jc w:val="center"/>
        </w:trPr>
        <w:tc>
          <w:tcPr>
            <w:tcW w:w="1491" w:type="dxa"/>
          </w:tcPr>
          <w:p w14:paraId="48009591"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5976B164"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98041BD"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0866C588"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9B4AC06" w14:textId="77777777" w:rsidR="00491FB0" w:rsidRPr="008F55E6" w:rsidRDefault="00491FB0" w:rsidP="00255573">
            <w:pPr>
              <w:pStyle w:val="TAC"/>
              <w:rPr>
                <w:rFonts w:cs="Arial"/>
                <w:lang w:eastAsia="en-US"/>
              </w:rPr>
            </w:pPr>
          </w:p>
        </w:tc>
      </w:tr>
      <w:tr w:rsidR="008F55E6" w:rsidRPr="008F55E6" w14:paraId="72F7EAA3" w14:textId="77777777">
        <w:trPr>
          <w:cantSplit/>
          <w:jc w:val="center"/>
        </w:trPr>
        <w:tc>
          <w:tcPr>
            <w:tcW w:w="1491" w:type="dxa"/>
          </w:tcPr>
          <w:p w14:paraId="334E905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804B9A4"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1852A677"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35C8ED8F"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84E67FA" w14:textId="77777777" w:rsidR="005E5188" w:rsidRPr="008F55E6" w:rsidRDefault="005E5188" w:rsidP="006F13C1">
            <w:pPr>
              <w:pStyle w:val="TAC"/>
              <w:rPr>
                <w:rFonts w:cs="Arial"/>
                <w:lang w:eastAsia="en-US"/>
              </w:rPr>
            </w:pPr>
          </w:p>
        </w:tc>
      </w:tr>
      <w:tr w:rsidR="008F55E6" w:rsidRPr="008F55E6" w14:paraId="648AA9C6" w14:textId="77777777">
        <w:trPr>
          <w:cantSplit/>
          <w:jc w:val="center"/>
        </w:trPr>
        <w:tc>
          <w:tcPr>
            <w:tcW w:w="1491" w:type="dxa"/>
          </w:tcPr>
          <w:p w14:paraId="2BF16321"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674C2D3"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286310B0"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7B84095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366A9BE" w14:textId="77777777" w:rsidR="009C0081" w:rsidRPr="008F55E6" w:rsidRDefault="009C0081" w:rsidP="006F13C1">
            <w:pPr>
              <w:pStyle w:val="TAC"/>
              <w:rPr>
                <w:rFonts w:cs="Arial"/>
                <w:lang w:eastAsia="en-US"/>
              </w:rPr>
            </w:pPr>
          </w:p>
        </w:tc>
      </w:tr>
      <w:tr w:rsidR="008F55E6" w:rsidRPr="008F55E6" w14:paraId="71566FC9" w14:textId="77777777">
        <w:trPr>
          <w:cantSplit/>
          <w:jc w:val="center"/>
        </w:trPr>
        <w:tc>
          <w:tcPr>
            <w:tcW w:w="1491" w:type="dxa"/>
          </w:tcPr>
          <w:p w14:paraId="36A00345"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33AA4EF3"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7A394CC"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49902BC1"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3AEB5631" w14:textId="77777777" w:rsidR="003842BA" w:rsidRPr="008F55E6" w:rsidRDefault="003842BA" w:rsidP="003842BA">
            <w:pPr>
              <w:pStyle w:val="TAH"/>
              <w:rPr>
                <w:rFonts w:cs="Arial"/>
                <w:lang w:eastAsia="en-US"/>
              </w:rPr>
            </w:pPr>
          </w:p>
        </w:tc>
      </w:tr>
      <w:tr w:rsidR="00334EA2" w:rsidRPr="008F55E6" w14:paraId="7AE38359" w14:textId="77777777">
        <w:trPr>
          <w:cantSplit/>
          <w:jc w:val="center"/>
        </w:trPr>
        <w:tc>
          <w:tcPr>
            <w:tcW w:w="1491" w:type="dxa"/>
          </w:tcPr>
          <w:p w14:paraId="1C0B77FE"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7F071C6B"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EDA2A35"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22921E7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AA80563" w14:textId="77777777" w:rsidR="00334EA2" w:rsidRPr="008F55E6" w:rsidRDefault="00334EA2" w:rsidP="009E179B">
            <w:pPr>
              <w:pStyle w:val="TOC7"/>
            </w:pPr>
          </w:p>
        </w:tc>
      </w:tr>
    </w:tbl>
    <w:p w14:paraId="0532EC1D" w14:textId="77777777" w:rsidR="00262676" w:rsidRPr="008F55E6" w:rsidRDefault="00262676">
      <w:pPr>
        <w:rPr>
          <w:noProof/>
        </w:rPr>
      </w:pPr>
    </w:p>
    <w:p w14:paraId="0D98D4E7" w14:textId="77777777"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21C11B42" w14:textId="77777777">
        <w:trPr>
          <w:cantSplit/>
          <w:jc w:val="center"/>
        </w:trPr>
        <w:tc>
          <w:tcPr>
            <w:tcW w:w="1491" w:type="dxa"/>
          </w:tcPr>
          <w:p w14:paraId="3B2C5685"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FFF36D"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C2A5E8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079819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006E47B2"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0B7D0F7" w14:textId="77777777">
        <w:trPr>
          <w:cantSplit/>
          <w:jc w:val="center"/>
        </w:trPr>
        <w:tc>
          <w:tcPr>
            <w:tcW w:w="1491" w:type="dxa"/>
          </w:tcPr>
          <w:p w14:paraId="083F712C" w14:textId="77777777" w:rsidR="00262676" w:rsidRPr="008F55E6" w:rsidRDefault="00262676">
            <w:pPr>
              <w:pStyle w:val="TAC"/>
              <w:rPr>
                <w:rFonts w:cs="Arial"/>
                <w:lang w:eastAsia="en-US"/>
              </w:rPr>
            </w:pPr>
            <w:r w:rsidRPr="008F55E6">
              <w:rPr>
                <w:rFonts w:cs="Arial"/>
                <w:lang w:eastAsia="en-US"/>
              </w:rPr>
              <w:t>I</w:t>
            </w:r>
          </w:p>
        </w:tc>
        <w:tc>
          <w:tcPr>
            <w:tcW w:w="2376" w:type="dxa"/>
          </w:tcPr>
          <w:p w14:paraId="04E55AD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6DDA0476"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5FEA271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4EA0468" w14:textId="77777777" w:rsidR="00262676" w:rsidRPr="008F55E6" w:rsidRDefault="00262676">
            <w:pPr>
              <w:pStyle w:val="TAC"/>
              <w:rPr>
                <w:rFonts w:cs="Arial"/>
                <w:lang w:eastAsia="en-US"/>
              </w:rPr>
            </w:pPr>
          </w:p>
        </w:tc>
      </w:tr>
      <w:tr w:rsidR="008F55E6" w:rsidRPr="008F55E6" w14:paraId="75258C63" w14:textId="77777777">
        <w:trPr>
          <w:cantSplit/>
          <w:jc w:val="center"/>
        </w:trPr>
        <w:tc>
          <w:tcPr>
            <w:tcW w:w="1491" w:type="dxa"/>
          </w:tcPr>
          <w:p w14:paraId="76D85CA2"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566A8F0"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E6BE33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BF8A1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C5D5F81" w14:textId="77777777" w:rsidR="00262676" w:rsidRPr="008F55E6" w:rsidRDefault="00262676">
            <w:pPr>
              <w:pStyle w:val="TAC"/>
              <w:rPr>
                <w:rFonts w:cs="Arial"/>
                <w:lang w:eastAsia="en-US"/>
              </w:rPr>
            </w:pPr>
          </w:p>
        </w:tc>
      </w:tr>
      <w:tr w:rsidR="008F55E6" w:rsidRPr="008F55E6" w14:paraId="1109D5E8" w14:textId="77777777">
        <w:trPr>
          <w:cantSplit/>
          <w:jc w:val="center"/>
        </w:trPr>
        <w:tc>
          <w:tcPr>
            <w:tcW w:w="1491" w:type="dxa"/>
          </w:tcPr>
          <w:p w14:paraId="3C879878"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8F0F9A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FA64F24"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A36D8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52B813D" w14:textId="77777777" w:rsidR="00262676" w:rsidRPr="008F55E6" w:rsidRDefault="00262676">
            <w:pPr>
              <w:pStyle w:val="TAC"/>
              <w:rPr>
                <w:rFonts w:cs="Arial"/>
                <w:lang w:eastAsia="en-US"/>
              </w:rPr>
            </w:pPr>
          </w:p>
        </w:tc>
      </w:tr>
      <w:tr w:rsidR="008F55E6" w:rsidRPr="008F55E6" w14:paraId="6D39409C" w14:textId="77777777">
        <w:trPr>
          <w:cantSplit/>
          <w:jc w:val="center"/>
        </w:trPr>
        <w:tc>
          <w:tcPr>
            <w:tcW w:w="1491" w:type="dxa"/>
          </w:tcPr>
          <w:p w14:paraId="415FE977"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78C5F50"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F3134C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DC3E4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F25EE70" w14:textId="77777777" w:rsidR="00262676" w:rsidRPr="008F55E6" w:rsidRDefault="00262676">
            <w:pPr>
              <w:pStyle w:val="TAC"/>
              <w:rPr>
                <w:rFonts w:cs="Arial"/>
                <w:lang w:eastAsia="en-US"/>
              </w:rPr>
            </w:pPr>
          </w:p>
        </w:tc>
      </w:tr>
      <w:tr w:rsidR="008F55E6" w:rsidRPr="008F55E6" w14:paraId="5C420D3F" w14:textId="77777777">
        <w:trPr>
          <w:cantSplit/>
          <w:jc w:val="center"/>
        </w:trPr>
        <w:tc>
          <w:tcPr>
            <w:tcW w:w="1491" w:type="dxa"/>
          </w:tcPr>
          <w:p w14:paraId="48709FAD" w14:textId="77777777" w:rsidR="00262676" w:rsidRPr="008F55E6" w:rsidRDefault="00262676">
            <w:pPr>
              <w:pStyle w:val="TAC"/>
              <w:rPr>
                <w:rFonts w:cs="Arial"/>
                <w:lang w:eastAsia="en-US"/>
              </w:rPr>
            </w:pPr>
            <w:r w:rsidRPr="008F55E6">
              <w:rPr>
                <w:rFonts w:cs="Arial"/>
                <w:lang w:eastAsia="en-US"/>
              </w:rPr>
              <w:t>V</w:t>
            </w:r>
          </w:p>
        </w:tc>
        <w:tc>
          <w:tcPr>
            <w:tcW w:w="2376" w:type="dxa"/>
          </w:tcPr>
          <w:p w14:paraId="23AA8531"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5FC47E5E"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030C6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409FDF" w14:textId="77777777" w:rsidR="00262676" w:rsidRPr="008F55E6" w:rsidRDefault="00262676">
            <w:pPr>
              <w:pStyle w:val="TAC"/>
              <w:rPr>
                <w:rFonts w:cs="Arial"/>
                <w:lang w:eastAsia="en-US"/>
              </w:rPr>
            </w:pPr>
          </w:p>
        </w:tc>
      </w:tr>
      <w:tr w:rsidR="008F55E6" w:rsidRPr="008F55E6" w14:paraId="420B47DC" w14:textId="77777777">
        <w:trPr>
          <w:cantSplit/>
          <w:jc w:val="center"/>
        </w:trPr>
        <w:tc>
          <w:tcPr>
            <w:tcW w:w="1491" w:type="dxa"/>
          </w:tcPr>
          <w:p w14:paraId="6D02FE8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26EC712B"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57BE418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E4E01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F768CFB" w14:textId="77777777" w:rsidR="00262676" w:rsidRPr="008F55E6" w:rsidRDefault="00262676">
            <w:pPr>
              <w:pStyle w:val="TAC"/>
              <w:rPr>
                <w:rFonts w:cs="Arial"/>
                <w:lang w:eastAsia="en-US"/>
              </w:rPr>
            </w:pPr>
          </w:p>
        </w:tc>
      </w:tr>
      <w:tr w:rsidR="008F55E6" w:rsidRPr="008F55E6" w14:paraId="07B396B6" w14:textId="77777777">
        <w:trPr>
          <w:cantSplit/>
          <w:jc w:val="center"/>
        </w:trPr>
        <w:tc>
          <w:tcPr>
            <w:tcW w:w="1491" w:type="dxa"/>
          </w:tcPr>
          <w:p w14:paraId="45D0921F"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D8288E0"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43C9DC8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21D26B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62285F" w14:textId="77777777" w:rsidR="00262676" w:rsidRPr="008F55E6" w:rsidRDefault="00262676">
            <w:pPr>
              <w:pStyle w:val="TAC"/>
              <w:rPr>
                <w:rFonts w:cs="Arial"/>
                <w:lang w:eastAsia="en-US"/>
              </w:rPr>
            </w:pPr>
          </w:p>
        </w:tc>
      </w:tr>
      <w:tr w:rsidR="008F55E6" w:rsidRPr="008F55E6" w14:paraId="2C10E336"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FA98190"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74DC22B0"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3C2BAEAD"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2D8FCAF"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962BD9D" w14:textId="77777777" w:rsidR="00262676" w:rsidRPr="008F55E6" w:rsidRDefault="00262676">
            <w:pPr>
              <w:pStyle w:val="TAC"/>
              <w:rPr>
                <w:rFonts w:cs="Arial"/>
                <w:lang w:eastAsia="en-US"/>
              </w:rPr>
            </w:pPr>
          </w:p>
        </w:tc>
      </w:tr>
      <w:tr w:rsidR="008F55E6" w:rsidRPr="008F55E6" w14:paraId="5D0FBD0E" w14:textId="77777777">
        <w:trPr>
          <w:cantSplit/>
          <w:jc w:val="center"/>
        </w:trPr>
        <w:tc>
          <w:tcPr>
            <w:tcW w:w="1491" w:type="dxa"/>
          </w:tcPr>
          <w:p w14:paraId="1EE96AC8"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BB23E2A"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0007C45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504642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483BDA8" w14:textId="77777777" w:rsidR="00262676" w:rsidRPr="008F55E6" w:rsidRDefault="00262676">
            <w:pPr>
              <w:pStyle w:val="TAC"/>
              <w:rPr>
                <w:rFonts w:cs="Arial"/>
                <w:lang w:eastAsia="en-US"/>
              </w:rPr>
            </w:pPr>
          </w:p>
        </w:tc>
      </w:tr>
      <w:tr w:rsidR="008F55E6" w:rsidRPr="008F55E6" w14:paraId="325F8035" w14:textId="77777777">
        <w:trPr>
          <w:cantSplit/>
          <w:jc w:val="center"/>
        </w:trPr>
        <w:tc>
          <w:tcPr>
            <w:tcW w:w="1491" w:type="dxa"/>
          </w:tcPr>
          <w:p w14:paraId="3FD4B8EC" w14:textId="77777777" w:rsidR="00262676" w:rsidRPr="008F55E6" w:rsidRDefault="00262676">
            <w:pPr>
              <w:pStyle w:val="TAC"/>
              <w:rPr>
                <w:rFonts w:cs="Arial"/>
                <w:lang w:eastAsia="en-US"/>
              </w:rPr>
            </w:pPr>
            <w:r w:rsidRPr="008F55E6">
              <w:rPr>
                <w:rFonts w:cs="Arial"/>
                <w:lang w:eastAsia="en-US"/>
              </w:rPr>
              <w:t>X</w:t>
            </w:r>
          </w:p>
        </w:tc>
        <w:tc>
          <w:tcPr>
            <w:tcW w:w="2376" w:type="dxa"/>
          </w:tcPr>
          <w:p w14:paraId="5EC712B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162606A5"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BD9ADB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8E989FC" w14:textId="77777777" w:rsidR="00262676" w:rsidRPr="008F55E6" w:rsidRDefault="00262676">
            <w:pPr>
              <w:pStyle w:val="TAC"/>
              <w:rPr>
                <w:rFonts w:cs="Arial"/>
                <w:lang w:eastAsia="en-US"/>
              </w:rPr>
            </w:pPr>
          </w:p>
        </w:tc>
      </w:tr>
      <w:tr w:rsidR="008F55E6" w:rsidRPr="008F55E6" w14:paraId="3B2C144B" w14:textId="77777777">
        <w:trPr>
          <w:cantSplit/>
          <w:jc w:val="center"/>
        </w:trPr>
        <w:tc>
          <w:tcPr>
            <w:tcW w:w="1491" w:type="dxa"/>
          </w:tcPr>
          <w:p w14:paraId="14C64E3E"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6B463F6"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16B9A2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049B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D19ACB" w14:textId="77777777" w:rsidR="00262676" w:rsidRPr="008F55E6" w:rsidRDefault="00262676">
            <w:pPr>
              <w:pStyle w:val="TAC"/>
              <w:rPr>
                <w:rFonts w:cs="Arial"/>
                <w:lang w:eastAsia="en-US"/>
              </w:rPr>
            </w:pPr>
          </w:p>
        </w:tc>
      </w:tr>
      <w:tr w:rsidR="008F55E6" w:rsidRPr="008F55E6" w14:paraId="44553709" w14:textId="77777777">
        <w:trPr>
          <w:cantSplit/>
          <w:jc w:val="center"/>
        </w:trPr>
        <w:tc>
          <w:tcPr>
            <w:tcW w:w="1491" w:type="dxa"/>
          </w:tcPr>
          <w:p w14:paraId="25136414"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3F31D2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0B1F207"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559ECB7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7EF59CF" w14:textId="77777777" w:rsidR="00255573" w:rsidRPr="008F55E6" w:rsidRDefault="00255573">
            <w:pPr>
              <w:pStyle w:val="TAC"/>
              <w:rPr>
                <w:rFonts w:cs="Arial"/>
                <w:lang w:eastAsia="en-US"/>
              </w:rPr>
            </w:pPr>
          </w:p>
        </w:tc>
      </w:tr>
      <w:tr w:rsidR="008F55E6" w:rsidRPr="008F55E6" w14:paraId="4EDD4366" w14:textId="77777777">
        <w:trPr>
          <w:cantSplit/>
          <w:jc w:val="center"/>
        </w:trPr>
        <w:tc>
          <w:tcPr>
            <w:tcW w:w="1491" w:type="dxa"/>
          </w:tcPr>
          <w:p w14:paraId="142D3022"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249C565B"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A997E9"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135779F"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B3AEE85" w14:textId="77777777" w:rsidR="00255573" w:rsidRPr="008F55E6" w:rsidRDefault="00255573">
            <w:pPr>
              <w:pStyle w:val="TAC"/>
              <w:rPr>
                <w:rFonts w:cs="Arial"/>
                <w:lang w:eastAsia="en-US"/>
              </w:rPr>
            </w:pPr>
          </w:p>
        </w:tc>
      </w:tr>
      <w:tr w:rsidR="008F55E6" w:rsidRPr="008F55E6" w14:paraId="3CC967F2" w14:textId="77777777">
        <w:trPr>
          <w:cantSplit/>
          <w:trHeight w:val="104"/>
          <w:jc w:val="center"/>
        </w:trPr>
        <w:tc>
          <w:tcPr>
            <w:tcW w:w="1491" w:type="dxa"/>
          </w:tcPr>
          <w:p w14:paraId="196F8D3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6789B67F"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292B0A78"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733D5962"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39B02DC" w14:textId="77777777" w:rsidR="00491FB0" w:rsidRPr="008F55E6" w:rsidRDefault="00491FB0">
            <w:pPr>
              <w:pStyle w:val="TAC"/>
              <w:rPr>
                <w:rFonts w:cs="Arial"/>
                <w:lang w:eastAsia="en-US"/>
              </w:rPr>
            </w:pPr>
          </w:p>
        </w:tc>
      </w:tr>
      <w:tr w:rsidR="008F55E6" w:rsidRPr="008F55E6" w14:paraId="0CA05476" w14:textId="77777777">
        <w:trPr>
          <w:cantSplit/>
          <w:trHeight w:val="103"/>
          <w:jc w:val="center"/>
        </w:trPr>
        <w:tc>
          <w:tcPr>
            <w:tcW w:w="1491" w:type="dxa"/>
          </w:tcPr>
          <w:p w14:paraId="15A58755"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A45883F"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28888D7D"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19A8BB8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792E9F40" w14:textId="77777777" w:rsidR="00491FB0" w:rsidRPr="008F55E6" w:rsidRDefault="00491FB0">
            <w:pPr>
              <w:pStyle w:val="TAC"/>
              <w:rPr>
                <w:rFonts w:cs="Arial"/>
                <w:lang w:eastAsia="en-US"/>
              </w:rPr>
            </w:pPr>
          </w:p>
        </w:tc>
      </w:tr>
      <w:tr w:rsidR="008F55E6" w:rsidRPr="008F55E6" w14:paraId="66075E6B" w14:textId="77777777">
        <w:trPr>
          <w:cantSplit/>
          <w:jc w:val="center"/>
        </w:trPr>
        <w:tc>
          <w:tcPr>
            <w:tcW w:w="1491" w:type="dxa"/>
          </w:tcPr>
          <w:p w14:paraId="7DD4F03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D10FE91"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4002F9AF"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4D3195E6"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025084E8" w14:textId="77777777" w:rsidR="005E5188" w:rsidRPr="008F55E6" w:rsidRDefault="005E5188" w:rsidP="006F13C1">
            <w:pPr>
              <w:pStyle w:val="TAC"/>
              <w:rPr>
                <w:rFonts w:cs="Arial"/>
                <w:lang w:eastAsia="en-US"/>
              </w:rPr>
            </w:pPr>
          </w:p>
        </w:tc>
      </w:tr>
      <w:tr w:rsidR="008F55E6" w:rsidRPr="008F55E6" w14:paraId="0A9F42E0" w14:textId="77777777">
        <w:trPr>
          <w:cantSplit/>
          <w:jc w:val="center"/>
        </w:trPr>
        <w:tc>
          <w:tcPr>
            <w:tcW w:w="1491" w:type="dxa"/>
          </w:tcPr>
          <w:p w14:paraId="43BE1A2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EFED8A8"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41CA9A98"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149992E9"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62A5B861" w14:textId="77777777" w:rsidR="009C0081" w:rsidRPr="008F55E6" w:rsidRDefault="009C0081" w:rsidP="006F13C1">
            <w:pPr>
              <w:pStyle w:val="TAC"/>
              <w:rPr>
                <w:rFonts w:cs="Arial"/>
                <w:lang w:eastAsia="en-US"/>
              </w:rPr>
            </w:pPr>
          </w:p>
        </w:tc>
      </w:tr>
      <w:tr w:rsidR="008F55E6" w:rsidRPr="008F55E6" w14:paraId="37321D43" w14:textId="77777777">
        <w:trPr>
          <w:cantSplit/>
          <w:jc w:val="center"/>
        </w:trPr>
        <w:tc>
          <w:tcPr>
            <w:tcW w:w="1491" w:type="dxa"/>
          </w:tcPr>
          <w:p w14:paraId="1AD5327D"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7FFEB834"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69ED9814"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5AF01466"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74B84CA" w14:textId="77777777" w:rsidR="003842BA" w:rsidRPr="008F55E6" w:rsidRDefault="003842BA" w:rsidP="003842BA">
            <w:pPr>
              <w:pStyle w:val="TAH"/>
              <w:rPr>
                <w:rFonts w:cs="Arial"/>
                <w:lang w:eastAsia="en-US"/>
              </w:rPr>
            </w:pPr>
          </w:p>
        </w:tc>
      </w:tr>
      <w:tr w:rsidR="00334EA2" w:rsidRPr="008F55E6" w14:paraId="14CECD83" w14:textId="77777777">
        <w:trPr>
          <w:cantSplit/>
          <w:jc w:val="center"/>
        </w:trPr>
        <w:tc>
          <w:tcPr>
            <w:tcW w:w="1491" w:type="dxa"/>
          </w:tcPr>
          <w:p w14:paraId="1899720D"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1B926FA"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7191EE2"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29C2AAAE"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2C1AA23D" w14:textId="77777777" w:rsidR="00334EA2" w:rsidRPr="008F55E6" w:rsidRDefault="00334EA2" w:rsidP="009E179B">
            <w:pPr>
              <w:pStyle w:val="TOC7"/>
            </w:pPr>
          </w:p>
        </w:tc>
      </w:tr>
    </w:tbl>
    <w:p w14:paraId="5CAEDBC7" w14:textId="77777777" w:rsidR="00262676" w:rsidRPr="008F55E6" w:rsidRDefault="00262676"/>
    <w:p w14:paraId="3B323C2E"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4F92F0BA" w14:textId="77777777">
        <w:trPr>
          <w:cantSplit/>
          <w:jc w:val="center"/>
        </w:trPr>
        <w:tc>
          <w:tcPr>
            <w:tcW w:w="1491" w:type="dxa"/>
          </w:tcPr>
          <w:p w14:paraId="113B97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3624DF0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F8D561A"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C2D0AA0"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6FD542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2046F5A" w14:textId="77777777">
        <w:trPr>
          <w:cantSplit/>
          <w:jc w:val="center"/>
        </w:trPr>
        <w:tc>
          <w:tcPr>
            <w:tcW w:w="1491" w:type="dxa"/>
          </w:tcPr>
          <w:p w14:paraId="5329FA1E" w14:textId="77777777" w:rsidR="00262676" w:rsidRPr="008F55E6" w:rsidRDefault="00262676">
            <w:pPr>
              <w:pStyle w:val="TAC"/>
              <w:rPr>
                <w:rFonts w:cs="Arial"/>
                <w:lang w:eastAsia="en-US"/>
              </w:rPr>
            </w:pPr>
            <w:r w:rsidRPr="008F55E6">
              <w:rPr>
                <w:rFonts w:cs="Arial"/>
                <w:lang w:eastAsia="en-US"/>
              </w:rPr>
              <w:t>I</w:t>
            </w:r>
          </w:p>
        </w:tc>
        <w:tc>
          <w:tcPr>
            <w:tcW w:w="2376" w:type="dxa"/>
          </w:tcPr>
          <w:p w14:paraId="0C6D35FB"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54BC92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15DAFD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230B7B4" w14:textId="77777777" w:rsidR="00262676" w:rsidRPr="008F55E6" w:rsidRDefault="00262676">
            <w:pPr>
              <w:pStyle w:val="TAC"/>
              <w:rPr>
                <w:rFonts w:cs="Arial"/>
                <w:lang w:eastAsia="en-US"/>
              </w:rPr>
            </w:pPr>
          </w:p>
        </w:tc>
      </w:tr>
      <w:tr w:rsidR="008F55E6" w:rsidRPr="008F55E6" w14:paraId="7CCD8E86" w14:textId="77777777">
        <w:trPr>
          <w:cantSplit/>
          <w:jc w:val="center"/>
        </w:trPr>
        <w:tc>
          <w:tcPr>
            <w:tcW w:w="1491" w:type="dxa"/>
          </w:tcPr>
          <w:p w14:paraId="7F3085F1" w14:textId="77777777" w:rsidR="00262676" w:rsidRPr="008F55E6" w:rsidRDefault="00262676">
            <w:pPr>
              <w:pStyle w:val="TAC"/>
              <w:rPr>
                <w:rFonts w:cs="Arial"/>
                <w:lang w:eastAsia="en-US"/>
              </w:rPr>
            </w:pPr>
            <w:r w:rsidRPr="008F55E6">
              <w:rPr>
                <w:rFonts w:cs="Arial"/>
                <w:lang w:eastAsia="en-US"/>
              </w:rPr>
              <w:t>II</w:t>
            </w:r>
          </w:p>
        </w:tc>
        <w:tc>
          <w:tcPr>
            <w:tcW w:w="2376" w:type="dxa"/>
          </w:tcPr>
          <w:p w14:paraId="038F5BE1"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DC46B6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3583B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E636B5" w14:textId="77777777" w:rsidR="00262676" w:rsidRPr="008F55E6" w:rsidRDefault="00262676">
            <w:pPr>
              <w:pStyle w:val="TAC"/>
              <w:rPr>
                <w:rFonts w:cs="Arial"/>
                <w:lang w:eastAsia="en-US"/>
              </w:rPr>
            </w:pPr>
          </w:p>
        </w:tc>
      </w:tr>
      <w:tr w:rsidR="008F55E6" w:rsidRPr="008F55E6" w14:paraId="2628AAF9" w14:textId="77777777">
        <w:trPr>
          <w:cantSplit/>
          <w:jc w:val="center"/>
        </w:trPr>
        <w:tc>
          <w:tcPr>
            <w:tcW w:w="1491" w:type="dxa"/>
          </w:tcPr>
          <w:p w14:paraId="74E1A38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F4BBE8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7D8E8FA"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076EB7E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D920723" w14:textId="77777777" w:rsidR="00262676" w:rsidRPr="008F55E6" w:rsidRDefault="00262676">
            <w:pPr>
              <w:pStyle w:val="TAC"/>
              <w:rPr>
                <w:rFonts w:cs="Arial"/>
                <w:lang w:eastAsia="en-US"/>
              </w:rPr>
            </w:pPr>
          </w:p>
        </w:tc>
      </w:tr>
      <w:tr w:rsidR="008F55E6" w:rsidRPr="008F55E6" w14:paraId="0C8FF9AE" w14:textId="77777777">
        <w:trPr>
          <w:cantSplit/>
          <w:jc w:val="center"/>
        </w:trPr>
        <w:tc>
          <w:tcPr>
            <w:tcW w:w="1491" w:type="dxa"/>
          </w:tcPr>
          <w:p w14:paraId="0133E375" w14:textId="77777777" w:rsidR="00262676" w:rsidRPr="008F55E6" w:rsidRDefault="00262676">
            <w:pPr>
              <w:pStyle w:val="TAC"/>
              <w:rPr>
                <w:rFonts w:cs="Arial"/>
                <w:lang w:eastAsia="en-US"/>
              </w:rPr>
            </w:pPr>
            <w:r w:rsidRPr="008F55E6">
              <w:rPr>
                <w:rFonts w:cs="Arial"/>
                <w:lang w:eastAsia="en-US"/>
              </w:rPr>
              <w:t>IV</w:t>
            </w:r>
          </w:p>
        </w:tc>
        <w:tc>
          <w:tcPr>
            <w:tcW w:w="2376" w:type="dxa"/>
          </w:tcPr>
          <w:p w14:paraId="3EA9C08B"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114C6174"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A434C9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2DF536B" w14:textId="77777777" w:rsidR="00262676" w:rsidRPr="008F55E6" w:rsidRDefault="00262676">
            <w:pPr>
              <w:pStyle w:val="TAC"/>
              <w:rPr>
                <w:rFonts w:cs="Arial"/>
                <w:lang w:eastAsia="en-US"/>
              </w:rPr>
            </w:pPr>
          </w:p>
        </w:tc>
      </w:tr>
      <w:tr w:rsidR="008F55E6" w:rsidRPr="008F55E6" w14:paraId="1DFD39F8" w14:textId="77777777">
        <w:trPr>
          <w:cantSplit/>
          <w:jc w:val="center"/>
        </w:trPr>
        <w:tc>
          <w:tcPr>
            <w:tcW w:w="1491" w:type="dxa"/>
          </w:tcPr>
          <w:p w14:paraId="0A6A3878" w14:textId="77777777" w:rsidR="00262676" w:rsidRPr="008F55E6" w:rsidRDefault="00262676">
            <w:pPr>
              <w:pStyle w:val="TAC"/>
              <w:rPr>
                <w:rFonts w:cs="Arial"/>
                <w:lang w:eastAsia="en-US"/>
              </w:rPr>
            </w:pPr>
            <w:r w:rsidRPr="008F55E6">
              <w:rPr>
                <w:rFonts w:cs="Arial"/>
                <w:lang w:eastAsia="en-US"/>
              </w:rPr>
              <w:t>V</w:t>
            </w:r>
          </w:p>
        </w:tc>
        <w:tc>
          <w:tcPr>
            <w:tcW w:w="2376" w:type="dxa"/>
          </w:tcPr>
          <w:p w14:paraId="2805062C"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63CA90C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D206D5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0EAC86" w14:textId="77777777" w:rsidR="00262676" w:rsidRPr="008F55E6" w:rsidRDefault="00262676">
            <w:pPr>
              <w:pStyle w:val="TAC"/>
              <w:rPr>
                <w:rFonts w:cs="Arial"/>
                <w:lang w:eastAsia="en-US"/>
              </w:rPr>
            </w:pPr>
          </w:p>
        </w:tc>
      </w:tr>
      <w:tr w:rsidR="008F55E6" w:rsidRPr="008F55E6" w14:paraId="46B11B25" w14:textId="77777777">
        <w:trPr>
          <w:cantSplit/>
          <w:jc w:val="center"/>
        </w:trPr>
        <w:tc>
          <w:tcPr>
            <w:tcW w:w="1491" w:type="dxa"/>
          </w:tcPr>
          <w:p w14:paraId="16A595CB"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69705726"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5CC34C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612A1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BDE2C3" w14:textId="77777777" w:rsidR="00262676" w:rsidRPr="008F55E6" w:rsidRDefault="00262676">
            <w:pPr>
              <w:pStyle w:val="TAC"/>
              <w:rPr>
                <w:rFonts w:cs="Arial"/>
                <w:lang w:eastAsia="en-US"/>
              </w:rPr>
            </w:pPr>
          </w:p>
        </w:tc>
      </w:tr>
      <w:tr w:rsidR="008F55E6" w:rsidRPr="008F55E6" w14:paraId="64DC2118" w14:textId="77777777">
        <w:trPr>
          <w:cantSplit/>
          <w:jc w:val="center"/>
        </w:trPr>
        <w:tc>
          <w:tcPr>
            <w:tcW w:w="1491" w:type="dxa"/>
          </w:tcPr>
          <w:p w14:paraId="136B3F26"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14624D14"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A33BB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4DAEEE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FCF1FC" w14:textId="77777777" w:rsidR="00262676" w:rsidRPr="008F55E6" w:rsidRDefault="00262676">
            <w:pPr>
              <w:pStyle w:val="TAC"/>
              <w:rPr>
                <w:rFonts w:cs="Arial"/>
                <w:lang w:eastAsia="en-US"/>
              </w:rPr>
            </w:pPr>
          </w:p>
        </w:tc>
      </w:tr>
      <w:tr w:rsidR="008F55E6" w:rsidRPr="008F55E6" w14:paraId="3671D8F7"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EE79A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6BEA12A"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A398E77"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D1B4CA4"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B57E826" w14:textId="77777777" w:rsidR="00262676" w:rsidRPr="008F55E6" w:rsidRDefault="00262676">
            <w:pPr>
              <w:pStyle w:val="TAC"/>
              <w:rPr>
                <w:rFonts w:cs="Arial"/>
                <w:lang w:eastAsia="en-US"/>
              </w:rPr>
            </w:pPr>
          </w:p>
        </w:tc>
      </w:tr>
      <w:tr w:rsidR="008F55E6" w:rsidRPr="008F55E6" w14:paraId="0C66CE25" w14:textId="77777777">
        <w:trPr>
          <w:cantSplit/>
          <w:jc w:val="center"/>
        </w:trPr>
        <w:tc>
          <w:tcPr>
            <w:tcW w:w="1491" w:type="dxa"/>
          </w:tcPr>
          <w:p w14:paraId="489D496E"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516E8A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AE8843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525369A"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FAC9F44" w14:textId="77777777" w:rsidR="00262676" w:rsidRPr="008F55E6" w:rsidRDefault="00262676">
            <w:pPr>
              <w:pStyle w:val="TAC"/>
              <w:rPr>
                <w:rFonts w:cs="Arial"/>
                <w:lang w:eastAsia="en-US"/>
              </w:rPr>
            </w:pPr>
          </w:p>
        </w:tc>
      </w:tr>
      <w:tr w:rsidR="008F55E6" w:rsidRPr="008F55E6" w14:paraId="4EBDEBED" w14:textId="77777777">
        <w:trPr>
          <w:cantSplit/>
          <w:jc w:val="center"/>
        </w:trPr>
        <w:tc>
          <w:tcPr>
            <w:tcW w:w="1491" w:type="dxa"/>
          </w:tcPr>
          <w:p w14:paraId="5EFF1E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7C33DD22"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6CB758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0DBC5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A266A04" w14:textId="77777777" w:rsidR="00262676" w:rsidRPr="008F55E6" w:rsidRDefault="00262676">
            <w:pPr>
              <w:pStyle w:val="TAC"/>
              <w:rPr>
                <w:rFonts w:cs="Arial"/>
                <w:lang w:eastAsia="en-US"/>
              </w:rPr>
            </w:pPr>
          </w:p>
        </w:tc>
      </w:tr>
      <w:tr w:rsidR="008F55E6" w:rsidRPr="008F55E6" w14:paraId="4E821956" w14:textId="77777777">
        <w:trPr>
          <w:cantSplit/>
          <w:jc w:val="center"/>
        </w:trPr>
        <w:tc>
          <w:tcPr>
            <w:tcW w:w="1491" w:type="dxa"/>
          </w:tcPr>
          <w:p w14:paraId="6710C015" w14:textId="77777777" w:rsidR="00262676" w:rsidRPr="008F55E6" w:rsidRDefault="00262676">
            <w:pPr>
              <w:pStyle w:val="TAC"/>
              <w:rPr>
                <w:rFonts w:cs="Arial"/>
                <w:lang w:eastAsia="en-US"/>
              </w:rPr>
            </w:pPr>
            <w:r w:rsidRPr="008F55E6">
              <w:rPr>
                <w:rFonts w:cs="Arial"/>
                <w:lang w:eastAsia="en-US"/>
              </w:rPr>
              <w:t>XI</w:t>
            </w:r>
          </w:p>
        </w:tc>
        <w:tc>
          <w:tcPr>
            <w:tcW w:w="2376" w:type="dxa"/>
          </w:tcPr>
          <w:p w14:paraId="08A5CF6E"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C1374B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1719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D667422" w14:textId="77777777" w:rsidR="00262676" w:rsidRPr="008F55E6" w:rsidRDefault="00262676">
            <w:pPr>
              <w:pStyle w:val="TAC"/>
              <w:rPr>
                <w:rFonts w:cs="Arial"/>
                <w:lang w:eastAsia="en-US"/>
              </w:rPr>
            </w:pPr>
          </w:p>
        </w:tc>
      </w:tr>
      <w:tr w:rsidR="008F55E6" w:rsidRPr="008F55E6" w14:paraId="50B7D9B8" w14:textId="77777777">
        <w:trPr>
          <w:cantSplit/>
          <w:jc w:val="center"/>
        </w:trPr>
        <w:tc>
          <w:tcPr>
            <w:tcW w:w="1491" w:type="dxa"/>
          </w:tcPr>
          <w:p w14:paraId="7012E20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1F7685C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20F61B27"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1C7C59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971E054" w14:textId="77777777" w:rsidR="00255573" w:rsidRPr="008F55E6" w:rsidRDefault="00255573">
            <w:pPr>
              <w:pStyle w:val="TAC"/>
              <w:rPr>
                <w:rFonts w:cs="Arial"/>
                <w:lang w:eastAsia="en-US"/>
              </w:rPr>
            </w:pPr>
          </w:p>
        </w:tc>
      </w:tr>
      <w:tr w:rsidR="008F55E6" w:rsidRPr="008F55E6" w14:paraId="31BF8E55" w14:textId="77777777">
        <w:trPr>
          <w:cantSplit/>
          <w:jc w:val="center"/>
        </w:trPr>
        <w:tc>
          <w:tcPr>
            <w:tcW w:w="1491" w:type="dxa"/>
          </w:tcPr>
          <w:p w14:paraId="38285491"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7E4107A7"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FCF8EBA"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8A32F3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756386E" w14:textId="77777777" w:rsidR="00255573" w:rsidRPr="008F55E6" w:rsidRDefault="00255573">
            <w:pPr>
              <w:pStyle w:val="TAC"/>
              <w:rPr>
                <w:rFonts w:cs="Arial"/>
                <w:lang w:eastAsia="en-US"/>
              </w:rPr>
            </w:pPr>
          </w:p>
        </w:tc>
      </w:tr>
      <w:tr w:rsidR="008F55E6" w:rsidRPr="008F55E6" w14:paraId="7E375BDB" w14:textId="77777777">
        <w:trPr>
          <w:cantSplit/>
          <w:trHeight w:val="104"/>
          <w:jc w:val="center"/>
        </w:trPr>
        <w:tc>
          <w:tcPr>
            <w:tcW w:w="1491" w:type="dxa"/>
          </w:tcPr>
          <w:p w14:paraId="1CC4197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2A11A1C1"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1773372"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4FD571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602A317" w14:textId="77777777" w:rsidR="00491FB0" w:rsidRPr="008F55E6" w:rsidRDefault="00491FB0">
            <w:pPr>
              <w:pStyle w:val="TAC"/>
              <w:rPr>
                <w:rFonts w:cs="Arial"/>
                <w:lang w:eastAsia="en-US"/>
              </w:rPr>
            </w:pPr>
          </w:p>
        </w:tc>
      </w:tr>
      <w:tr w:rsidR="008F55E6" w:rsidRPr="008F55E6" w14:paraId="37E43E69" w14:textId="77777777">
        <w:trPr>
          <w:cantSplit/>
          <w:trHeight w:val="103"/>
          <w:jc w:val="center"/>
        </w:trPr>
        <w:tc>
          <w:tcPr>
            <w:tcW w:w="1491" w:type="dxa"/>
          </w:tcPr>
          <w:p w14:paraId="2CCBCABC"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212D509C"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27A40FE"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071C45B1"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2AA3C9D" w14:textId="77777777" w:rsidR="00491FB0" w:rsidRPr="008F55E6" w:rsidRDefault="00491FB0">
            <w:pPr>
              <w:pStyle w:val="TAC"/>
              <w:rPr>
                <w:rFonts w:cs="Arial"/>
                <w:lang w:eastAsia="en-US"/>
              </w:rPr>
            </w:pPr>
          </w:p>
        </w:tc>
      </w:tr>
      <w:tr w:rsidR="008F55E6" w:rsidRPr="008F55E6" w14:paraId="56E90E43" w14:textId="77777777">
        <w:trPr>
          <w:cantSplit/>
          <w:jc w:val="center"/>
        </w:trPr>
        <w:tc>
          <w:tcPr>
            <w:tcW w:w="1491" w:type="dxa"/>
          </w:tcPr>
          <w:p w14:paraId="4A3B00C9"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499F32A"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31126B6C"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2AAFEDE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3A47287D" w14:textId="77777777" w:rsidR="005E5188" w:rsidRPr="008F55E6" w:rsidRDefault="005E5188" w:rsidP="006F13C1">
            <w:pPr>
              <w:pStyle w:val="TAC"/>
              <w:rPr>
                <w:rFonts w:cs="Arial"/>
                <w:lang w:eastAsia="en-US"/>
              </w:rPr>
            </w:pPr>
          </w:p>
        </w:tc>
      </w:tr>
      <w:tr w:rsidR="008F55E6" w:rsidRPr="008F55E6" w14:paraId="1A64C4C2" w14:textId="77777777">
        <w:trPr>
          <w:cantSplit/>
          <w:jc w:val="center"/>
        </w:trPr>
        <w:tc>
          <w:tcPr>
            <w:tcW w:w="1491" w:type="dxa"/>
          </w:tcPr>
          <w:p w14:paraId="45D50BC9"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193209F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2FB6254C"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79C1AE25"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1642C3F8" w14:textId="77777777" w:rsidR="00696B6D" w:rsidRPr="008F55E6" w:rsidRDefault="00696B6D" w:rsidP="006F13C1">
            <w:pPr>
              <w:pStyle w:val="TAC"/>
              <w:rPr>
                <w:rFonts w:cs="Arial"/>
                <w:lang w:eastAsia="en-US"/>
              </w:rPr>
            </w:pPr>
          </w:p>
        </w:tc>
      </w:tr>
      <w:tr w:rsidR="008F55E6" w:rsidRPr="008F55E6" w14:paraId="13BE4BBD" w14:textId="77777777">
        <w:trPr>
          <w:cantSplit/>
          <w:jc w:val="center"/>
        </w:trPr>
        <w:tc>
          <w:tcPr>
            <w:tcW w:w="1491" w:type="dxa"/>
          </w:tcPr>
          <w:p w14:paraId="26DCFAC7"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068D75E5"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BF07E3F"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4282F98"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24B6CC09" w14:textId="77777777" w:rsidR="003842BA" w:rsidRPr="008F55E6" w:rsidRDefault="003842BA" w:rsidP="003842BA">
            <w:pPr>
              <w:pStyle w:val="TAH"/>
              <w:rPr>
                <w:rFonts w:cs="Arial"/>
                <w:lang w:eastAsia="en-US"/>
              </w:rPr>
            </w:pPr>
          </w:p>
        </w:tc>
      </w:tr>
      <w:tr w:rsidR="00334EA2" w:rsidRPr="008F55E6" w14:paraId="0095BB09" w14:textId="77777777">
        <w:trPr>
          <w:cantSplit/>
          <w:jc w:val="center"/>
        </w:trPr>
        <w:tc>
          <w:tcPr>
            <w:tcW w:w="1491" w:type="dxa"/>
          </w:tcPr>
          <w:p w14:paraId="066C5CAB"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62BB8C8"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65C8E0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37C14CF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0DB1FF24" w14:textId="77777777" w:rsidR="00334EA2" w:rsidRPr="008F55E6" w:rsidRDefault="00334EA2" w:rsidP="009E179B">
            <w:pPr>
              <w:pStyle w:val="TOC7"/>
            </w:pPr>
          </w:p>
        </w:tc>
      </w:tr>
    </w:tbl>
    <w:p w14:paraId="0B34E92B" w14:textId="77777777" w:rsidR="00262676" w:rsidRPr="008F55E6" w:rsidRDefault="00262676">
      <w:pPr>
        <w:rPr>
          <w:rFonts w:cs="v5.0.0"/>
        </w:rPr>
      </w:pPr>
    </w:p>
    <w:p w14:paraId="07E1C023" w14:textId="77777777"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09408663" w14:textId="77777777">
        <w:trPr>
          <w:cantSplit/>
          <w:jc w:val="center"/>
        </w:trPr>
        <w:tc>
          <w:tcPr>
            <w:tcW w:w="1491" w:type="dxa"/>
          </w:tcPr>
          <w:p w14:paraId="7A94AF74"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351BE832"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0AA78961"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584DFF17"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433FFFAE"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23BE3F7C" w14:textId="77777777">
        <w:trPr>
          <w:cantSplit/>
          <w:jc w:val="center"/>
        </w:trPr>
        <w:tc>
          <w:tcPr>
            <w:tcW w:w="1491" w:type="dxa"/>
          </w:tcPr>
          <w:p w14:paraId="0B704515"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6D16E42F"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23CC9B3"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1129DC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23C05FC" w14:textId="77777777" w:rsidR="00C10CE4" w:rsidRPr="008F55E6" w:rsidRDefault="00C10CE4" w:rsidP="00EA1EF8">
            <w:pPr>
              <w:pStyle w:val="TAC"/>
              <w:rPr>
                <w:rFonts w:cs="Arial"/>
                <w:lang w:eastAsia="en-US"/>
              </w:rPr>
            </w:pPr>
          </w:p>
        </w:tc>
      </w:tr>
      <w:tr w:rsidR="008F55E6" w:rsidRPr="008F55E6" w14:paraId="27CD5F3A" w14:textId="77777777">
        <w:trPr>
          <w:cantSplit/>
          <w:jc w:val="center"/>
        </w:trPr>
        <w:tc>
          <w:tcPr>
            <w:tcW w:w="1491" w:type="dxa"/>
          </w:tcPr>
          <w:p w14:paraId="54962E98"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2086600D"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5E1F9C9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DC79D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DF33F39" w14:textId="77777777" w:rsidR="00C10CE4" w:rsidRPr="008F55E6" w:rsidRDefault="00C10CE4" w:rsidP="00EA1EF8">
            <w:pPr>
              <w:pStyle w:val="TAC"/>
              <w:rPr>
                <w:rFonts w:cs="Arial"/>
                <w:lang w:eastAsia="en-US"/>
              </w:rPr>
            </w:pPr>
          </w:p>
        </w:tc>
      </w:tr>
      <w:tr w:rsidR="008F55E6" w:rsidRPr="008F55E6" w14:paraId="4AC038A2" w14:textId="77777777">
        <w:trPr>
          <w:cantSplit/>
          <w:jc w:val="center"/>
        </w:trPr>
        <w:tc>
          <w:tcPr>
            <w:tcW w:w="1491" w:type="dxa"/>
          </w:tcPr>
          <w:p w14:paraId="0CCAEEBE"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6035AB1D"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05F26B4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0B34C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8F56F6C" w14:textId="77777777" w:rsidR="00C10CE4" w:rsidRPr="008F55E6" w:rsidRDefault="00C10CE4" w:rsidP="00EA1EF8">
            <w:pPr>
              <w:pStyle w:val="TAC"/>
              <w:rPr>
                <w:rFonts w:cs="Arial"/>
                <w:lang w:eastAsia="en-US"/>
              </w:rPr>
            </w:pPr>
          </w:p>
        </w:tc>
      </w:tr>
      <w:tr w:rsidR="008F55E6" w:rsidRPr="008F55E6" w14:paraId="53F36D0B" w14:textId="77777777">
        <w:trPr>
          <w:cantSplit/>
          <w:jc w:val="center"/>
        </w:trPr>
        <w:tc>
          <w:tcPr>
            <w:tcW w:w="1491" w:type="dxa"/>
          </w:tcPr>
          <w:p w14:paraId="4B4973BF"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5BEA3882"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4386B010"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1D31A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80787D8" w14:textId="77777777" w:rsidR="00C10CE4" w:rsidRPr="008F55E6" w:rsidRDefault="00C10CE4" w:rsidP="00EA1EF8">
            <w:pPr>
              <w:pStyle w:val="TAC"/>
              <w:rPr>
                <w:rFonts w:cs="Arial"/>
                <w:lang w:eastAsia="en-US"/>
              </w:rPr>
            </w:pPr>
          </w:p>
        </w:tc>
      </w:tr>
      <w:tr w:rsidR="008F55E6" w:rsidRPr="008F55E6" w14:paraId="3D75E112" w14:textId="77777777">
        <w:trPr>
          <w:cantSplit/>
          <w:jc w:val="center"/>
        </w:trPr>
        <w:tc>
          <w:tcPr>
            <w:tcW w:w="1491" w:type="dxa"/>
          </w:tcPr>
          <w:p w14:paraId="3CAB1756"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0AAB1E01"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1AAC51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F57A3B9"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030DC08" w14:textId="77777777" w:rsidR="00C10CE4" w:rsidRPr="008F55E6" w:rsidRDefault="00C10CE4" w:rsidP="00EA1EF8">
            <w:pPr>
              <w:pStyle w:val="TAC"/>
              <w:rPr>
                <w:rFonts w:cs="Arial"/>
                <w:lang w:eastAsia="en-US"/>
              </w:rPr>
            </w:pPr>
          </w:p>
        </w:tc>
      </w:tr>
      <w:tr w:rsidR="008F55E6" w:rsidRPr="008F55E6" w14:paraId="0B5DA25F" w14:textId="77777777">
        <w:trPr>
          <w:cantSplit/>
          <w:jc w:val="center"/>
        </w:trPr>
        <w:tc>
          <w:tcPr>
            <w:tcW w:w="1491" w:type="dxa"/>
          </w:tcPr>
          <w:p w14:paraId="6E4831EC"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2B02863"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B0A4F5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59242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D554A" w14:textId="77777777" w:rsidR="00C10CE4" w:rsidRPr="008F55E6" w:rsidRDefault="00C10CE4" w:rsidP="00EA1EF8">
            <w:pPr>
              <w:pStyle w:val="TAC"/>
              <w:rPr>
                <w:rFonts w:cs="Arial"/>
                <w:lang w:eastAsia="en-US"/>
              </w:rPr>
            </w:pPr>
          </w:p>
        </w:tc>
      </w:tr>
      <w:tr w:rsidR="008F55E6" w:rsidRPr="008F55E6" w14:paraId="084571B3" w14:textId="77777777">
        <w:trPr>
          <w:cantSplit/>
          <w:jc w:val="center"/>
        </w:trPr>
        <w:tc>
          <w:tcPr>
            <w:tcW w:w="1491" w:type="dxa"/>
          </w:tcPr>
          <w:p w14:paraId="222AC99D"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5E85613A"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3DEFDC1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5DA44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183CC68" w14:textId="77777777" w:rsidR="00C10CE4" w:rsidRPr="008F55E6" w:rsidRDefault="00C10CE4" w:rsidP="00EA1EF8">
            <w:pPr>
              <w:pStyle w:val="TAC"/>
              <w:rPr>
                <w:rFonts w:cs="Arial"/>
                <w:lang w:eastAsia="en-US"/>
              </w:rPr>
            </w:pPr>
          </w:p>
        </w:tc>
      </w:tr>
      <w:tr w:rsidR="008F55E6" w:rsidRPr="008F55E6" w14:paraId="62EA7588"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27912E"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67F9718B"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6785C79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2480EB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168F777" w14:textId="77777777" w:rsidR="00C10CE4" w:rsidRPr="008F55E6" w:rsidRDefault="00C10CE4" w:rsidP="00EA1EF8">
            <w:pPr>
              <w:pStyle w:val="TAC"/>
              <w:rPr>
                <w:rFonts w:cs="Arial"/>
                <w:lang w:eastAsia="en-US"/>
              </w:rPr>
            </w:pPr>
          </w:p>
        </w:tc>
      </w:tr>
      <w:tr w:rsidR="008F55E6" w:rsidRPr="008F55E6" w14:paraId="3BED4587" w14:textId="77777777">
        <w:trPr>
          <w:cantSplit/>
          <w:jc w:val="center"/>
        </w:trPr>
        <w:tc>
          <w:tcPr>
            <w:tcW w:w="1491" w:type="dxa"/>
          </w:tcPr>
          <w:p w14:paraId="57ABD26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5B46846"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25114CF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C2DC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5A23C3B" w14:textId="77777777" w:rsidR="00C10CE4" w:rsidRPr="008F55E6" w:rsidRDefault="00C10CE4" w:rsidP="00EA1EF8">
            <w:pPr>
              <w:pStyle w:val="TAC"/>
              <w:rPr>
                <w:rFonts w:cs="Arial"/>
                <w:lang w:eastAsia="en-US"/>
              </w:rPr>
            </w:pPr>
          </w:p>
        </w:tc>
      </w:tr>
      <w:tr w:rsidR="008F55E6" w:rsidRPr="008F55E6" w14:paraId="24DF910A" w14:textId="77777777">
        <w:trPr>
          <w:cantSplit/>
          <w:jc w:val="center"/>
        </w:trPr>
        <w:tc>
          <w:tcPr>
            <w:tcW w:w="1491" w:type="dxa"/>
          </w:tcPr>
          <w:p w14:paraId="18911853"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115ED82F"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7E98471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2ECD45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299E47E" w14:textId="77777777" w:rsidR="00C10CE4" w:rsidRPr="008F55E6" w:rsidRDefault="00C10CE4" w:rsidP="00EA1EF8">
            <w:pPr>
              <w:pStyle w:val="TAC"/>
              <w:rPr>
                <w:rFonts w:cs="Arial"/>
                <w:lang w:eastAsia="en-US"/>
              </w:rPr>
            </w:pPr>
          </w:p>
        </w:tc>
      </w:tr>
      <w:tr w:rsidR="008F55E6" w:rsidRPr="008F55E6" w14:paraId="4572E183" w14:textId="77777777">
        <w:trPr>
          <w:cantSplit/>
          <w:jc w:val="center"/>
        </w:trPr>
        <w:tc>
          <w:tcPr>
            <w:tcW w:w="1491" w:type="dxa"/>
          </w:tcPr>
          <w:p w14:paraId="2FCBE94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3CC01411"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FCEA58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5B0B4E3"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82C94" w14:textId="77777777" w:rsidR="00C10CE4" w:rsidRPr="008F55E6" w:rsidRDefault="00C10CE4" w:rsidP="00EA1EF8">
            <w:pPr>
              <w:pStyle w:val="TAC"/>
              <w:rPr>
                <w:rFonts w:cs="Arial"/>
                <w:lang w:eastAsia="en-US"/>
              </w:rPr>
            </w:pPr>
          </w:p>
        </w:tc>
      </w:tr>
      <w:tr w:rsidR="008F55E6" w:rsidRPr="008F55E6" w14:paraId="76EB15DD" w14:textId="77777777">
        <w:trPr>
          <w:cantSplit/>
          <w:jc w:val="center"/>
        </w:trPr>
        <w:tc>
          <w:tcPr>
            <w:tcW w:w="1491" w:type="dxa"/>
          </w:tcPr>
          <w:p w14:paraId="63423DD2"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F4A9C51"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6C5BD95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AED4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0181504" w14:textId="77777777" w:rsidR="00C10CE4" w:rsidRPr="008F55E6" w:rsidRDefault="00C10CE4" w:rsidP="00EA1EF8">
            <w:pPr>
              <w:pStyle w:val="TAC"/>
              <w:rPr>
                <w:rFonts w:cs="Arial"/>
                <w:lang w:eastAsia="en-US"/>
              </w:rPr>
            </w:pPr>
          </w:p>
        </w:tc>
      </w:tr>
      <w:tr w:rsidR="008F55E6" w:rsidRPr="008F55E6" w14:paraId="37908E2F" w14:textId="77777777">
        <w:trPr>
          <w:cantSplit/>
          <w:jc w:val="center"/>
        </w:trPr>
        <w:tc>
          <w:tcPr>
            <w:tcW w:w="1491" w:type="dxa"/>
          </w:tcPr>
          <w:p w14:paraId="33B2B034"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691E8A8A"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53B5AD3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BC2219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8E9FAD" w14:textId="77777777" w:rsidR="00C10CE4" w:rsidRPr="008F55E6" w:rsidRDefault="00C10CE4" w:rsidP="00EA1EF8">
            <w:pPr>
              <w:pStyle w:val="TAC"/>
              <w:rPr>
                <w:rFonts w:cs="Arial"/>
                <w:lang w:eastAsia="en-US"/>
              </w:rPr>
            </w:pPr>
          </w:p>
        </w:tc>
      </w:tr>
      <w:tr w:rsidR="008F55E6" w:rsidRPr="008F55E6" w14:paraId="2A1C83B4" w14:textId="77777777">
        <w:trPr>
          <w:cantSplit/>
          <w:jc w:val="center"/>
        </w:trPr>
        <w:tc>
          <w:tcPr>
            <w:tcW w:w="1491" w:type="dxa"/>
          </w:tcPr>
          <w:p w14:paraId="3FAB6EDA"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2EC86981"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9843834"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6D018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0E05B54" w14:textId="77777777" w:rsidR="00C10CE4" w:rsidRPr="008F55E6" w:rsidRDefault="00C10CE4" w:rsidP="00EA1EF8">
            <w:pPr>
              <w:pStyle w:val="TAC"/>
              <w:rPr>
                <w:rFonts w:cs="Arial"/>
                <w:lang w:eastAsia="en-US"/>
              </w:rPr>
            </w:pPr>
          </w:p>
        </w:tc>
      </w:tr>
      <w:tr w:rsidR="008F55E6" w:rsidRPr="008F55E6" w14:paraId="010FF118" w14:textId="77777777">
        <w:trPr>
          <w:cantSplit/>
          <w:jc w:val="center"/>
        </w:trPr>
        <w:tc>
          <w:tcPr>
            <w:tcW w:w="1491" w:type="dxa"/>
          </w:tcPr>
          <w:p w14:paraId="22F5503B"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3813B7FB"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6785FC23"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1A26B065"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5949D8D3" w14:textId="77777777" w:rsidR="00491FB0" w:rsidRPr="008F55E6" w:rsidRDefault="00491FB0" w:rsidP="00EA1EF8">
            <w:pPr>
              <w:pStyle w:val="TAC"/>
              <w:rPr>
                <w:rFonts w:cs="Arial"/>
                <w:lang w:eastAsia="en-US"/>
              </w:rPr>
            </w:pPr>
          </w:p>
        </w:tc>
      </w:tr>
      <w:tr w:rsidR="008F55E6" w:rsidRPr="008F55E6" w14:paraId="647FD4CF" w14:textId="77777777">
        <w:trPr>
          <w:cantSplit/>
          <w:trHeight w:val="171"/>
          <w:jc w:val="center"/>
        </w:trPr>
        <w:tc>
          <w:tcPr>
            <w:tcW w:w="1491" w:type="dxa"/>
          </w:tcPr>
          <w:p w14:paraId="5BA0E269"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61AB4E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099BEB27"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3D98DEBB"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2CA5822D" w14:textId="77777777" w:rsidR="005E5188" w:rsidRPr="008F55E6" w:rsidRDefault="005E5188" w:rsidP="00EA1EF8">
            <w:pPr>
              <w:pStyle w:val="TAC"/>
              <w:rPr>
                <w:rFonts w:cs="Arial"/>
                <w:lang w:eastAsia="en-US"/>
              </w:rPr>
            </w:pPr>
          </w:p>
        </w:tc>
      </w:tr>
      <w:tr w:rsidR="008F55E6" w:rsidRPr="008F55E6" w14:paraId="0C223E3C" w14:textId="77777777">
        <w:trPr>
          <w:cantSplit/>
          <w:jc w:val="center"/>
        </w:trPr>
        <w:tc>
          <w:tcPr>
            <w:tcW w:w="1491" w:type="dxa"/>
          </w:tcPr>
          <w:p w14:paraId="1713E896"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71CE7EBB"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19E0CDA3"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603DA9E0"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8AAD10A" w14:textId="77777777" w:rsidR="00696B6D" w:rsidRPr="008F55E6" w:rsidRDefault="00696B6D" w:rsidP="00EA1EF8">
            <w:pPr>
              <w:pStyle w:val="TAC"/>
              <w:rPr>
                <w:rFonts w:cs="Arial"/>
                <w:lang w:eastAsia="en-US"/>
              </w:rPr>
            </w:pPr>
          </w:p>
        </w:tc>
      </w:tr>
      <w:tr w:rsidR="008F55E6" w:rsidRPr="008F55E6" w14:paraId="5A60A912" w14:textId="77777777">
        <w:trPr>
          <w:cantSplit/>
          <w:jc w:val="center"/>
        </w:trPr>
        <w:tc>
          <w:tcPr>
            <w:tcW w:w="1491" w:type="dxa"/>
          </w:tcPr>
          <w:p w14:paraId="18BA2FDC"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39CAB6E8"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30D7ADA9"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D2DFBE4"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48254F51" w14:textId="77777777" w:rsidR="003842BA" w:rsidRPr="008F55E6" w:rsidRDefault="003842BA" w:rsidP="00EA1EF8">
            <w:pPr>
              <w:pStyle w:val="TAC"/>
              <w:rPr>
                <w:rFonts w:cs="Arial"/>
                <w:lang w:eastAsia="en-US"/>
              </w:rPr>
            </w:pPr>
          </w:p>
        </w:tc>
      </w:tr>
      <w:tr w:rsidR="00334EA2" w:rsidRPr="008F55E6" w14:paraId="2A07700F" w14:textId="77777777">
        <w:trPr>
          <w:cantSplit/>
          <w:jc w:val="center"/>
        </w:trPr>
        <w:tc>
          <w:tcPr>
            <w:tcW w:w="1491" w:type="dxa"/>
          </w:tcPr>
          <w:p w14:paraId="4942FECA"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2A3570C3"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F33B97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5E5ECEC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762FFCF0" w14:textId="77777777" w:rsidR="00334EA2" w:rsidRPr="008F55E6" w:rsidRDefault="00334EA2" w:rsidP="009E179B">
            <w:pPr>
              <w:pStyle w:val="TAC"/>
              <w:rPr>
                <w:rFonts w:cs="Arial"/>
                <w:lang w:eastAsia="zh-CN"/>
              </w:rPr>
            </w:pPr>
          </w:p>
        </w:tc>
      </w:tr>
    </w:tbl>
    <w:p w14:paraId="7A62C670" w14:textId="77777777" w:rsidR="00C10CE4" w:rsidRPr="008F55E6" w:rsidRDefault="00C10CE4">
      <w:pPr>
        <w:rPr>
          <w:rFonts w:cs="v5.0.0"/>
        </w:rPr>
      </w:pPr>
    </w:p>
    <w:p w14:paraId="3A63B278"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1DC282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4A071257" w14:textId="77777777" w:rsidR="00262676" w:rsidRPr="008F55E6" w:rsidRDefault="00262676" w:rsidP="00285235">
      <w:pPr>
        <w:pStyle w:val="Heading5"/>
      </w:pPr>
      <w:bookmarkStart w:id="74" w:name="_Toc535329823"/>
      <w:r w:rsidRPr="008F55E6">
        <w:t>6.6.3.3.1</w:t>
      </w:r>
      <w:r w:rsidRPr="008F55E6">
        <w:tab/>
        <w:t>Minimum Requirements</w:t>
      </w:r>
      <w:bookmarkEnd w:id="74"/>
    </w:p>
    <w:p w14:paraId="0C577218"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multi-band </w:t>
      </w:r>
      <w:r w:rsidR="001D511F" w:rsidRPr="008F55E6">
        <w:rPr>
          <w:rStyle w:val="msoins0"/>
          <w:rFonts w:cs="v3.8.0"/>
        </w:rPr>
        <w:lastRenderedPageBreak/>
        <w:t>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11C0B812"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00AE36FE" w14:textId="77777777" w:rsidTr="008F3EBB">
        <w:trPr>
          <w:cantSplit/>
          <w:trHeight w:val="113"/>
          <w:jc w:val="center"/>
        </w:trPr>
        <w:tc>
          <w:tcPr>
            <w:tcW w:w="1444" w:type="dxa"/>
            <w:shd w:val="clear" w:color="auto" w:fill="auto"/>
          </w:tcPr>
          <w:p w14:paraId="29624A9B" w14:textId="77777777" w:rsidR="00262676" w:rsidRPr="008F55E6" w:rsidRDefault="00262676">
            <w:pPr>
              <w:pStyle w:val="TAH"/>
              <w:rPr>
                <w:rFonts w:cs="Arial"/>
                <w:lang w:eastAsia="en-US"/>
              </w:rPr>
            </w:pPr>
            <w:r w:rsidRPr="008F55E6">
              <w:rPr>
                <w:rFonts w:cs="Arial"/>
                <w:lang w:eastAsia="en-US"/>
              </w:rPr>
              <w:lastRenderedPageBreak/>
              <w:t>System type operating in the same geographical area</w:t>
            </w:r>
          </w:p>
        </w:tc>
        <w:tc>
          <w:tcPr>
            <w:tcW w:w="1559" w:type="dxa"/>
            <w:shd w:val="clear" w:color="auto" w:fill="auto"/>
          </w:tcPr>
          <w:p w14:paraId="3AD4DB66"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12F1AFA6"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5CEC33BE"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6C89E1F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F8C7BD9" w14:textId="77777777" w:rsidTr="008F3EBB">
        <w:trPr>
          <w:cantSplit/>
          <w:trHeight w:val="113"/>
          <w:jc w:val="center"/>
        </w:trPr>
        <w:tc>
          <w:tcPr>
            <w:tcW w:w="1444" w:type="dxa"/>
            <w:vMerge w:val="restart"/>
            <w:shd w:val="clear" w:color="auto" w:fill="auto"/>
          </w:tcPr>
          <w:p w14:paraId="368070BC"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7871BA8E"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3E0ED239"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59A3994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43BA742"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4D44FECB" w14:textId="77777777" w:rsidTr="008F3EBB">
        <w:trPr>
          <w:cantSplit/>
          <w:trHeight w:val="113"/>
          <w:jc w:val="center"/>
        </w:trPr>
        <w:tc>
          <w:tcPr>
            <w:tcW w:w="1444" w:type="dxa"/>
            <w:vMerge/>
            <w:shd w:val="clear" w:color="auto" w:fill="auto"/>
          </w:tcPr>
          <w:p w14:paraId="3B780AD3" w14:textId="77777777" w:rsidR="00262676" w:rsidRPr="008F55E6" w:rsidRDefault="00262676">
            <w:pPr>
              <w:pStyle w:val="TAC"/>
              <w:rPr>
                <w:rFonts w:cs="Arial"/>
                <w:lang w:eastAsia="en-US"/>
              </w:rPr>
            </w:pPr>
          </w:p>
        </w:tc>
        <w:tc>
          <w:tcPr>
            <w:tcW w:w="1559" w:type="dxa"/>
            <w:shd w:val="clear" w:color="auto" w:fill="auto"/>
          </w:tcPr>
          <w:p w14:paraId="07441613"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5A0F8D13"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21A3F842"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2A77B419"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474ADF8F" w14:textId="77777777" w:rsidTr="008F3EBB">
        <w:trPr>
          <w:cantSplit/>
          <w:trHeight w:val="113"/>
          <w:jc w:val="center"/>
        </w:trPr>
        <w:tc>
          <w:tcPr>
            <w:tcW w:w="1444" w:type="dxa"/>
            <w:vMerge w:val="restart"/>
            <w:shd w:val="clear" w:color="auto" w:fill="auto"/>
          </w:tcPr>
          <w:p w14:paraId="6AEF982C"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04ADB571"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1716616E"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50A4875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2E8C7EE"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4E27B848" w14:textId="77777777" w:rsidTr="008F3EBB">
        <w:trPr>
          <w:cantSplit/>
          <w:trHeight w:val="113"/>
          <w:jc w:val="center"/>
        </w:trPr>
        <w:tc>
          <w:tcPr>
            <w:tcW w:w="1444" w:type="dxa"/>
            <w:vMerge/>
            <w:shd w:val="clear" w:color="auto" w:fill="auto"/>
          </w:tcPr>
          <w:p w14:paraId="1E6F5295" w14:textId="77777777" w:rsidR="00262676" w:rsidRPr="008F55E6" w:rsidRDefault="00262676">
            <w:pPr>
              <w:pStyle w:val="TAC"/>
              <w:rPr>
                <w:rFonts w:cs="Arial"/>
                <w:lang w:eastAsia="en-US"/>
              </w:rPr>
            </w:pPr>
          </w:p>
        </w:tc>
        <w:tc>
          <w:tcPr>
            <w:tcW w:w="1559" w:type="dxa"/>
            <w:shd w:val="clear" w:color="auto" w:fill="auto"/>
          </w:tcPr>
          <w:p w14:paraId="2FBFEB9B"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BE6C1A"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544616A2"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1FDF21FD"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582E7395" w14:textId="77777777" w:rsidTr="008F3EBB">
        <w:trPr>
          <w:cantSplit/>
          <w:trHeight w:val="113"/>
          <w:jc w:val="center"/>
        </w:trPr>
        <w:tc>
          <w:tcPr>
            <w:tcW w:w="1444" w:type="dxa"/>
            <w:vMerge w:val="restart"/>
            <w:shd w:val="clear" w:color="auto" w:fill="auto"/>
          </w:tcPr>
          <w:p w14:paraId="64D58609"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6E83E5FA"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551A9870"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56DAD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715BE3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E9832D5" w14:textId="77777777" w:rsidTr="008F3EBB">
        <w:trPr>
          <w:cantSplit/>
          <w:trHeight w:val="113"/>
          <w:jc w:val="center"/>
        </w:trPr>
        <w:tc>
          <w:tcPr>
            <w:tcW w:w="1444" w:type="dxa"/>
            <w:vMerge/>
            <w:shd w:val="clear" w:color="auto" w:fill="auto"/>
          </w:tcPr>
          <w:p w14:paraId="0914F8CB" w14:textId="77777777" w:rsidR="00262676" w:rsidRPr="008F55E6" w:rsidRDefault="00262676">
            <w:pPr>
              <w:pStyle w:val="TAC"/>
              <w:rPr>
                <w:rFonts w:cs="Arial"/>
                <w:lang w:eastAsia="en-US"/>
              </w:rPr>
            </w:pPr>
          </w:p>
        </w:tc>
        <w:tc>
          <w:tcPr>
            <w:tcW w:w="1559" w:type="dxa"/>
            <w:shd w:val="clear" w:color="auto" w:fill="auto"/>
          </w:tcPr>
          <w:p w14:paraId="0499392D"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05331405"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1393BECA"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260AFCFD"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36416694" w14:textId="77777777" w:rsidTr="008F3EBB">
        <w:trPr>
          <w:cantSplit/>
          <w:trHeight w:val="113"/>
          <w:jc w:val="center"/>
        </w:trPr>
        <w:tc>
          <w:tcPr>
            <w:tcW w:w="1444" w:type="dxa"/>
            <w:vMerge w:val="restart"/>
            <w:shd w:val="clear" w:color="auto" w:fill="auto"/>
          </w:tcPr>
          <w:p w14:paraId="7FE2BC57"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386040D4"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5FA3DC2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2C41CDE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38451C2"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1D346C7F" w14:textId="77777777" w:rsidTr="008F3EBB">
        <w:trPr>
          <w:cantSplit/>
          <w:trHeight w:val="113"/>
          <w:jc w:val="center"/>
        </w:trPr>
        <w:tc>
          <w:tcPr>
            <w:tcW w:w="1444" w:type="dxa"/>
            <w:vMerge/>
            <w:shd w:val="clear" w:color="auto" w:fill="auto"/>
          </w:tcPr>
          <w:p w14:paraId="06091336" w14:textId="77777777" w:rsidR="00262676" w:rsidRPr="008F55E6" w:rsidRDefault="00262676">
            <w:pPr>
              <w:pStyle w:val="TAC"/>
              <w:rPr>
                <w:rFonts w:cs="Arial"/>
                <w:lang w:eastAsia="en-US"/>
              </w:rPr>
            </w:pPr>
          </w:p>
        </w:tc>
        <w:tc>
          <w:tcPr>
            <w:tcW w:w="1559" w:type="dxa"/>
            <w:shd w:val="clear" w:color="auto" w:fill="auto"/>
          </w:tcPr>
          <w:p w14:paraId="2532B11F"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24C1B613"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672B924"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A35636E"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255477B2" w14:textId="77777777" w:rsidTr="008F3EBB">
        <w:trPr>
          <w:cantSplit/>
          <w:trHeight w:val="113"/>
          <w:jc w:val="center"/>
        </w:trPr>
        <w:tc>
          <w:tcPr>
            <w:tcW w:w="1444" w:type="dxa"/>
            <w:vMerge w:val="restart"/>
            <w:shd w:val="clear" w:color="auto" w:fill="auto"/>
          </w:tcPr>
          <w:p w14:paraId="7F330F70"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64E42A94"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20426960"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2ED15A2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07C2837"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61F999A"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71C50703" w14:textId="77777777" w:rsidTr="008F3EBB">
        <w:trPr>
          <w:cantSplit/>
          <w:trHeight w:val="113"/>
          <w:jc w:val="center"/>
        </w:trPr>
        <w:tc>
          <w:tcPr>
            <w:tcW w:w="1444" w:type="dxa"/>
            <w:vMerge/>
            <w:shd w:val="clear" w:color="auto" w:fill="auto"/>
          </w:tcPr>
          <w:p w14:paraId="3480BDD5" w14:textId="77777777" w:rsidR="00262676" w:rsidRPr="008F55E6" w:rsidRDefault="00262676">
            <w:pPr>
              <w:pStyle w:val="TAC"/>
              <w:rPr>
                <w:rFonts w:cs="Arial"/>
                <w:lang w:eastAsia="en-US"/>
              </w:rPr>
            </w:pPr>
          </w:p>
        </w:tc>
        <w:tc>
          <w:tcPr>
            <w:tcW w:w="1559" w:type="dxa"/>
            <w:shd w:val="clear" w:color="auto" w:fill="auto"/>
          </w:tcPr>
          <w:p w14:paraId="49FF69D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668D7384"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B95712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F23F6F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061D73" w14:textId="77777777" w:rsidTr="008F3EBB">
        <w:trPr>
          <w:cantSplit/>
          <w:trHeight w:val="113"/>
          <w:jc w:val="center"/>
        </w:trPr>
        <w:tc>
          <w:tcPr>
            <w:tcW w:w="1444" w:type="dxa"/>
            <w:vMerge w:val="restart"/>
            <w:shd w:val="clear" w:color="auto" w:fill="auto"/>
          </w:tcPr>
          <w:p w14:paraId="2EAAF64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6FB6C2C1"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515A5275"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111A458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9D23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031513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52C50546" w14:textId="77777777" w:rsidTr="008F3EBB">
        <w:trPr>
          <w:cantSplit/>
          <w:trHeight w:val="113"/>
          <w:jc w:val="center"/>
        </w:trPr>
        <w:tc>
          <w:tcPr>
            <w:tcW w:w="1444" w:type="dxa"/>
            <w:vMerge/>
            <w:shd w:val="clear" w:color="auto" w:fill="auto"/>
          </w:tcPr>
          <w:p w14:paraId="48A49686" w14:textId="77777777" w:rsidR="00262676" w:rsidRPr="008F55E6" w:rsidRDefault="00262676">
            <w:pPr>
              <w:pStyle w:val="TAC"/>
              <w:rPr>
                <w:rFonts w:cs="Arial"/>
                <w:lang w:eastAsia="en-US"/>
              </w:rPr>
            </w:pPr>
          </w:p>
        </w:tc>
        <w:tc>
          <w:tcPr>
            <w:tcW w:w="1559" w:type="dxa"/>
            <w:shd w:val="clear" w:color="auto" w:fill="auto"/>
          </w:tcPr>
          <w:p w14:paraId="6D2F7309"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505D10B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57EEDD"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17363B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1DE1806" w14:textId="77777777" w:rsidTr="008F3EBB">
        <w:trPr>
          <w:cantSplit/>
          <w:trHeight w:val="113"/>
          <w:jc w:val="center"/>
        </w:trPr>
        <w:tc>
          <w:tcPr>
            <w:tcW w:w="1444" w:type="dxa"/>
            <w:vMerge w:val="restart"/>
            <w:shd w:val="clear" w:color="auto" w:fill="auto"/>
          </w:tcPr>
          <w:p w14:paraId="6B682532"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1567D60B"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4B8B269B"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3454F48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A34DDC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92D81E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4DB49335" w14:textId="77777777" w:rsidTr="008F3EBB">
        <w:trPr>
          <w:cantSplit/>
          <w:trHeight w:val="113"/>
          <w:jc w:val="center"/>
        </w:trPr>
        <w:tc>
          <w:tcPr>
            <w:tcW w:w="1444" w:type="dxa"/>
            <w:vMerge/>
            <w:shd w:val="clear" w:color="auto" w:fill="auto"/>
          </w:tcPr>
          <w:p w14:paraId="404C5720" w14:textId="77777777" w:rsidR="00262676" w:rsidRPr="008F55E6" w:rsidRDefault="00262676">
            <w:pPr>
              <w:pStyle w:val="TAC"/>
              <w:rPr>
                <w:rFonts w:cs="Arial"/>
                <w:lang w:eastAsia="en-US"/>
              </w:rPr>
            </w:pPr>
          </w:p>
        </w:tc>
        <w:tc>
          <w:tcPr>
            <w:tcW w:w="1559" w:type="dxa"/>
            <w:shd w:val="clear" w:color="auto" w:fill="auto"/>
          </w:tcPr>
          <w:p w14:paraId="4BB74244"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5075FACD"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9236AF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3ECBF73A"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31D82FF5"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64B95132" w14:textId="77777777" w:rsidTr="008F3EBB">
        <w:trPr>
          <w:cantSplit/>
          <w:trHeight w:val="113"/>
          <w:jc w:val="center"/>
        </w:trPr>
        <w:tc>
          <w:tcPr>
            <w:tcW w:w="1444" w:type="dxa"/>
            <w:vMerge w:val="restart"/>
            <w:shd w:val="clear" w:color="auto" w:fill="auto"/>
          </w:tcPr>
          <w:p w14:paraId="238043DA"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0AB7D5BE"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498FA1CE"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263F3620"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20C3EB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ACFE60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F300D00" w14:textId="77777777" w:rsidTr="008F3EBB">
        <w:trPr>
          <w:cantSplit/>
          <w:trHeight w:val="113"/>
          <w:jc w:val="center"/>
        </w:trPr>
        <w:tc>
          <w:tcPr>
            <w:tcW w:w="1444" w:type="dxa"/>
            <w:vMerge/>
            <w:shd w:val="clear" w:color="auto" w:fill="auto"/>
          </w:tcPr>
          <w:p w14:paraId="346CC827" w14:textId="77777777" w:rsidR="00262676" w:rsidRPr="008F55E6" w:rsidRDefault="00262676">
            <w:pPr>
              <w:pStyle w:val="TAC"/>
              <w:rPr>
                <w:rFonts w:cs="Arial"/>
                <w:lang w:eastAsia="en-US"/>
              </w:rPr>
            </w:pPr>
          </w:p>
        </w:tc>
        <w:tc>
          <w:tcPr>
            <w:tcW w:w="1559" w:type="dxa"/>
            <w:shd w:val="clear" w:color="auto" w:fill="auto"/>
          </w:tcPr>
          <w:p w14:paraId="4C47439A"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64F9571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C8E052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67E1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99303F5" w14:textId="77777777" w:rsidTr="008F3EBB">
        <w:trPr>
          <w:cantSplit/>
          <w:trHeight w:val="113"/>
          <w:jc w:val="center"/>
        </w:trPr>
        <w:tc>
          <w:tcPr>
            <w:tcW w:w="1444" w:type="dxa"/>
            <w:vMerge w:val="restart"/>
            <w:shd w:val="clear" w:color="auto" w:fill="auto"/>
          </w:tcPr>
          <w:p w14:paraId="016F9BD6"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31BA0442"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48423590"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2F0DB5A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BFDE19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5C5351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2C4F26F2" w14:textId="77777777" w:rsidTr="008F3EBB">
        <w:trPr>
          <w:cantSplit/>
          <w:trHeight w:val="113"/>
          <w:jc w:val="center"/>
        </w:trPr>
        <w:tc>
          <w:tcPr>
            <w:tcW w:w="1444" w:type="dxa"/>
            <w:vMerge/>
            <w:shd w:val="clear" w:color="auto" w:fill="auto"/>
          </w:tcPr>
          <w:p w14:paraId="280B9BDB" w14:textId="77777777" w:rsidR="00262676" w:rsidRPr="008F55E6" w:rsidRDefault="00262676">
            <w:pPr>
              <w:pStyle w:val="TAC"/>
              <w:rPr>
                <w:rFonts w:cs="Arial"/>
                <w:lang w:eastAsia="en-US"/>
              </w:rPr>
            </w:pPr>
          </w:p>
        </w:tc>
        <w:tc>
          <w:tcPr>
            <w:tcW w:w="1559" w:type="dxa"/>
            <w:shd w:val="clear" w:color="auto" w:fill="auto"/>
          </w:tcPr>
          <w:p w14:paraId="6066EFD5"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80B9EF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0DE2261"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4D9A3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25D6CAE2" w14:textId="77777777" w:rsidTr="008F3EBB">
        <w:trPr>
          <w:cantSplit/>
          <w:trHeight w:val="113"/>
          <w:jc w:val="center"/>
        </w:trPr>
        <w:tc>
          <w:tcPr>
            <w:tcW w:w="1444" w:type="dxa"/>
            <w:vMerge w:val="restart"/>
            <w:shd w:val="clear" w:color="auto" w:fill="auto"/>
          </w:tcPr>
          <w:p w14:paraId="7395D3A0" w14:textId="77777777" w:rsidR="00262676" w:rsidRPr="008F55E6" w:rsidRDefault="0086122C">
            <w:pPr>
              <w:pStyle w:val="TAC"/>
              <w:rPr>
                <w:rFonts w:cs="Arial"/>
                <w:lang w:eastAsia="en-US"/>
              </w:rPr>
            </w:pPr>
            <w:r w:rsidRPr="008F55E6">
              <w:rPr>
                <w:rFonts w:cs="Arial"/>
                <w:lang w:eastAsia="en-US"/>
              </w:rPr>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5E4866D"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3B05F3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E5FBD14"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E5897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747F213D" w14:textId="77777777" w:rsidTr="008F3EBB">
        <w:trPr>
          <w:cantSplit/>
          <w:trHeight w:val="113"/>
          <w:jc w:val="center"/>
        </w:trPr>
        <w:tc>
          <w:tcPr>
            <w:tcW w:w="1444" w:type="dxa"/>
            <w:vMerge/>
            <w:shd w:val="clear" w:color="auto" w:fill="auto"/>
          </w:tcPr>
          <w:p w14:paraId="3C320C3B" w14:textId="77777777" w:rsidR="00262676" w:rsidRPr="008F55E6" w:rsidRDefault="00262676">
            <w:pPr>
              <w:pStyle w:val="TAC"/>
              <w:rPr>
                <w:rFonts w:cs="Arial"/>
                <w:lang w:eastAsia="en-US"/>
              </w:rPr>
            </w:pPr>
          </w:p>
        </w:tc>
        <w:tc>
          <w:tcPr>
            <w:tcW w:w="1559" w:type="dxa"/>
            <w:shd w:val="clear" w:color="auto" w:fill="auto"/>
          </w:tcPr>
          <w:p w14:paraId="670BFBE3"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51CB261B"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981B03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517EE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1BBE1EC" w14:textId="77777777" w:rsidTr="008F3EBB">
        <w:trPr>
          <w:cantSplit/>
          <w:trHeight w:val="113"/>
          <w:jc w:val="center"/>
        </w:trPr>
        <w:tc>
          <w:tcPr>
            <w:tcW w:w="1444" w:type="dxa"/>
            <w:vMerge w:val="restart"/>
            <w:shd w:val="clear" w:color="auto" w:fill="auto"/>
          </w:tcPr>
          <w:p w14:paraId="4C2B049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295BF032"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471A71C0"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5C8AA672"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4E20392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53C9F66"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32A9832A" w14:textId="77777777" w:rsidTr="008F3EBB">
        <w:trPr>
          <w:cantSplit/>
          <w:trHeight w:val="113"/>
          <w:jc w:val="center"/>
        </w:trPr>
        <w:tc>
          <w:tcPr>
            <w:tcW w:w="1444" w:type="dxa"/>
            <w:vMerge/>
            <w:shd w:val="clear" w:color="auto" w:fill="auto"/>
          </w:tcPr>
          <w:p w14:paraId="5FD6FAB7" w14:textId="77777777" w:rsidR="00044D97" w:rsidRPr="008F55E6" w:rsidRDefault="00044D97">
            <w:pPr>
              <w:pStyle w:val="TAC"/>
              <w:rPr>
                <w:rFonts w:cs="Arial"/>
                <w:lang w:eastAsia="en-US"/>
              </w:rPr>
            </w:pPr>
          </w:p>
        </w:tc>
        <w:tc>
          <w:tcPr>
            <w:tcW w:w="1559" w:type="dxa"/>
            <w:shd w:val="clear" w:color="auto" w:fill="auto"/>
          </w:tcPr>
          <w:p w14:paraId="555D3278"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73660653"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C0D8B1A"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E9E1C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05184BA" w14:textId="77777777" w:rsidTr="008F3EBB">
        <w:trPr>
          <w:cantSplit/>
          <w:trHeight w:val="113"/>
          <w:jc w:val="center"/>
        </w:trPr>
        <w:tc>
          <w:tcPr>
            <w:tcW w:w="1444" w:type="dxa"/>
            <w:vMerge w:val="restart"/>
            <w:shd w:val="clear" w:color="auto" w:fill="auto"/>
          </w:tcPr>
          <w:p w14:paraId="2C19BB0D"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72299E90"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41B4E709"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54100D53"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6DC06D1"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1FE355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07BEBDDC" w14:textId="77777777" w:rsidTr="008F3EBB">
        <w:trPr>
          <w:cantSplit/>
          <w:trHeight w:val="113"/>
          <w:jc w:val="center"/>
        </w:trPr>
        <w:tc>
          <w:tcPr>
            <w:tcW w:w="1444" w:type="dxa"/>
            <w:vMerge/>
            <w:shd w:val="clear" w:color="auto" w:fill="auto"/>
          </w:tcPr>
          <w:p w14:paraId="625DB4E7" w14:textId="77777777" w:rsidR="00044D97" w:rsidRPr="008F55E6" w:rsidRDefault="00044D97">
            <w:pPr>
              <w:pStyle w:val="TAC"/>
              <w:rPr>
                <w:rFonts w:cs="Arial"/>
                <w:lang w:eastAsia="en-US"/>
              </w:rPr>
            </w:pPr>
          </w:p>
        </w:tc>
        <w:tc>
          <w:tcPr>
            <w:tcW w:w="1559" w:type="dxa"/>
            <w:shd w:val="clear" w:color="auto" w:fill="auto"/>
          </w:tcPr>
          <w:p w14:paraId="3FF1D9E2"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3C409662"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4D5FAE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08415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106D2BC6" w14:textId="77777777" w:rsidTr="008F3EBB">
        <w:trPr>
          <w:cantSplit/>
          <w:trHeight w:val="113"/>
          <w:jc w:val="center"/>
        </w:trPr>
        <w:tc>
          <w:tcPr>
            <w:tcW w:w="1444" w:type="dxa"/>
            <w:vMerge w:val="restart"/>
            <w:shd w:val="clear" w:color="auto" w:fill="auto"/>
          </w:tcPr>
          <w:p w14:paraId="3B865718"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2BC81A13"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369D0306"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4089D8E4"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352894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068681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7A277E47" w14:textId="77777777" w:rsidTr="008F3EBB">
        <w:trPr>
          <w:cantSplit/>
          <w:trHeight w:val="113"/>
          <w:jc w:val="center"/>
        </w:trPr>
        <w:tc>
          <w:tcPr>
            <w:tcW w:w="1444" w:type="dxa"/>
            <w:vMerge/>
            <w:shd w:val="clear" w:color="auto" w:fill="auto"/>
          </w:tcPr>
          <w:p w14:paraId="4734FC02" w14:textId="77777777" w:rsidR="00044D97" w:rsidRPr="008F55E6" w:rsidRDefault="00044D97">
            <w:pPr>
              <w:pStyle w:val="TAC"/>
              <w:rPr>
                <w:rFonts w:cs="Arial"/>
                <w:lang w:eastAsia="en-US"/>
              </w:rPr>
            </w:pPr>
          </w:p>
        </w:tc>
        <w:tc>
          <w:tcPr>
            <w:tcW w:w="1559" w:type="dxa"/>
            <w:shd w:val="clear" w:color="auto" w:fill="auto"/>
          </w:tcPr>
          <w:p w14:paraId="56B4B197"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6D0DD80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47256D25"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01D8EDCD"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1E2A9A5B" w14:textId="77777777" w:rsidTr="008F3EBB">
        <w:trPr>
          <w:cantSplit/>
          <w:trHeight w:val="113"/>
          <w:jc w:val="center"/>
        </w:trPr>
        <w:tc>
          <w:tcPr>
            <w:tcW w:w="1444" w:type="dxa"/>
            <w:vMerge w:val="restart"/>
            <w:shd w:val="clear" w:color="auto" w:fill="auto"/>
          </w:tcPr>
          <w:p w14:paraId="58245B76"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05D59D68"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6F044298"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117BBAA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52B5699F"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4A1CC6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1C21C94B" w14:textId="77777777" w:rsidTr="008F3EBB">
        <w:trPr>
          <w:cantSplit/>
          <w:trHeight w:val="113"/>
          <w:jc w:val="center"/>
        </w:trPr>
        <w:tc>
          <w:tcPr>
            <w:tcW w:w="1444" w:type="dxa"/>
            <w:vMerge/>
            <w:shd w:val="clear" w:color="auto" w:fill="auto"/>
          </w:tcPr>
          <w:p w14:paraId="637044DC" w14:textId="77777777" w:rsidR="00044D97" w:rsidRPr="008F55E6" w:rsidRDefault="00044D97">
            <w:pPr>
              <w:pStyle w:val="TAC"/>
              <w:rPr>
                <w:rFonts w:cs="Arial"/>
                <w:lang w:eastAsia="en-US"/>
              </w:rPr>
            </w:pPr>
          </w:p>
        </w:tc>
        <w:tc>
          <w:tcPr>
            <w:tcW w:w="1559" w:type="dxa"/>
            <w:shd w:val="clear" w:color="auto" w:fill="auto"/>
          </w:tcPr>
          <w:p w14:paraId="650EA7C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7E4760CB"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359545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65056C8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017909CF" w14:textId="77777777" w:rsidTr="008F3EBB">
        <w:trPr>
          <w:cantSplit/>
          <w:trHeight w:val="113"/>
          <w:jc w:val="center"/>
        </w:trPr>
        <w:tc>
          <w:tcPr>
            <w:tcW w:w="1444" w:type="dxa"/>
            <w:vMerge w:val="restart"/>
            <w:shd w:val="clear" w:color="auto" w:fill="auto"/>
          </w:tcPr>
          <w:p w14:paraId="57340FF2"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03549E9E"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6055D5DC"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7FA372F"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3523E3E3"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3CEA3ED3"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125FBF5A" w14:textId="77777777" w:rsidTr="008F3EBB">
        <w:trPr>
          <w:cantSplit/>
          <w:trHeight w:val="113"/>
          <w:jc w:val="center"/>
        </w:trPr>
        <w:tc>
          <w:tcPr>
            <w:tcW w:w="1444" w:type="dxa"/>
            <w:vMerge/>
            <w:shd w:val="clear" w:color="auto" w:fill="auto"/>
          </w:tcPr>
          <w:p w14:paraId="1B7A05EB" w14:textId="77777777" w:rsidR="0086122C" w:rsidRPr="008F55E6" w:rsidRDefault="0086122C">
            <w:pPr>
              <w:pStyle w:val="TAC"/>
              <w:rPr>
                <w:rFonts w:cs="Arial"/>
                <w:lang w:eastAsia="en-US"/>
              </w:rPr>
            </w:pPr>
          </w:p>
        </w:tc>
        <w:tc>
          <w:tcPr>
            <w:tcW w:w="1559" w:type="dxa"/>
            <w:shd w:val="clear" w:color="auto" w:fill="auto"/>
          </w:tcPr>
          <w:p w14:paraId="3341D94C"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0039FE2F"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4BD90A6E"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60720CBE"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617787E6" w14:textId="77777777" w:rsidTr="008F3EBB">
        <w:trPr>
          <w:cantSplit/>
          <w:trHeight w:val="113"/>
          <w:jc w:val="center"/>
        </w:trPr>
        <w:tc>
          <w:tcPr>
            <w:tcW w:w="1444" w:type="dxa"/>
            <w:vMerge/>
            <w:shd w:val="clear" w:color="auto" w:fill="auto"/>
          </w:tcPr>
          <w:p w14:paraId="7E3C8980" w14:textId="77777777" w:rsidR="0086122C" w:rsidRPr="008F55E6" w:rsidRDefault="0086122C">
            <w:pPr>
              <w:pStyle w:val="TAC"/>
              <w:rPr>
                <w:rFonts w:cs="Arial"/>
                <w:lang w:eastAsia="en-US"/>
              </w:rPr>
            </w:pPr>
          </w:p>
        </w:tc>
        <w:tc>
          <w:tcPr>
            <w:tcW w:w="1559" w:type="dxa"/>
            <w:shd w:val="clear" w:color="auto" w:fill="auto"/>
          </w:tcPr>
          <w:p w14:paraId="73740156"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44643A9A"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5428F13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41BBECC8"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6DA5D56" w14:textId="77777777" w:rsidTr="008F3EBB">
        <w:trPr>
          <w:cantSplit/>
          <w:trHeight w:val="113"/>
          <w:jc w:val="center"/>
        </w:trPr>
        <w:tc>
          <w:tcPr>
            <w:tcW w:w="1444" w:type="dxa"/>
            <w:vMerge w:val="restart"/>
            <w:shd w:val="clear" w:color="auto" w:fill="auto"/>
          </w:tcPr>
          <w:p w14:paraId="41A57B31"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0473CB37"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6947AA3C"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7D5AB4E8"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1BDB24D1"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412015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1EEC3499" w14:textId="77777777" w:rsidTr="008F3EBB">
        <w:trPr>
          <w:cantSplit/>
          <w:trHeight w:val="113"/>
          <w:jc w:val="center"/>
        </w:trPr>
        <w:tc>
          <w:tcPr>
            <w:tcW w:w="1444" w:type="dxa"/>
            <w:vMerge/>
            <w:shd w:val="clear" w:color="auto" w:fill="auto"/>
          </w:tcPr>
          <w:p w14:paraId="023B5FDF" w14:textId="77777777" w:rsidR="00255573" w:rsidRPr="008F55E6" w:rsidRDefault="00255573" w:rsidP="00255573">
            <w:pPr>
              <w:pStyle w:val="TAC"/>
              <w:rPr>
                <w:rFonts w:cs="Arial"/>
                <w:lang w:eastAsia="en-US"/>
              </w:rPr>
            </w:pPr>
          </w:p>
        </w:tc>
        <w:tc>
          <w:tcPr>
            <w:tcW w:w="1559" w:type="dxa"/>
            <w:shd w:val="clear" w:color="auto" w:fill="auto"/>
          </w:tcPr>
          <w:p w14:paraId="3AD9A74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4AF26020"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4F5E919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04A2F3"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0F0D4CF5" w14:textId="77777777" w:rsidTr="008F3EBB">
        <w:trPr>
          <w:cantSplit/>
          <w:trHeight w:val="113"/>
          <w:jc w:val="center"/>
        </w:trPr>
        <w:tc>
          <w:tcPr>
            <w:tcW w:w="1444" w:type="dxa"/>
            <w:vMerge w:val="restart"/>
            <w:shd w:val="clear" w:color="auto" w:fill="auto"/>
          </w:tcPr>
          <w:p w14:paraId="66AA8FD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385D4F80"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6EBFA8E7"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49BFAA17"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58ED1E1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BA7CA6C"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096B2F03" w14:textId="77777777" w:rsidTr="008F3EBB">
        <w:trPr>
          <w:cantSplit/>
          <w:trHeight w:val="113"/>
          <w:jc w:val="center"/>
        </w:trPr>
        <w:tc>
          <w:tcPr>
            <w:tcW w:w="1444" w:type="dxa"/>
            <w:vMerge/>
            <w:shd w:val="clear" w:color="auto" w:fill="auto"/>
          </w:tcPr>
          <w:p w14:paraId="0C4DFD91" w14:textId="77777777" w:rsidR="00255573" w:rsidRPr="008F55E6" w:rsidRDefault="00255573" w:rsidP="00255573">
            <w:pPr>
              <w:pStyle w:val="TAC"/>
              <w:rPr>
                <w:rFonts w:cs="Arial"/>
                <w:lang w:eastAsia="en-US"/>
              </w:rPr>
            </w:pPr>
          </w:p>
        </w:tc>
        <w:tc>
          <w:tcPr>
            <w:tcW w:w="1559" w:type="dxa"/>
            <w:shd w:val="clear" w:color="auto" w:fill="auto"/>
          </w:tcPr>
          <w:p w14:paraId="27055DBF"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13EA3976"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1BAB2BE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0BEF9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4C7AFC8E" w14:textId="77777777" w:rsidTr="008F3EBB">
        <w:trPr>
          <w:cantSplit/>
          <w:trHeight w:val="113"/>
          <w:jc w:val="center"/>
        </w:trPr>
        <w:tc>
          <w:tcPr>
            <w:tcW w:w="1444" w:type="dxa"/>
            <w:vMerge w:val="restart"/>
            <w:shd w:val="clear" w:color="auto" w:fill="auto"/>
          </w:tcPr>
          <w:p w14:paraId="6FF747E0"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7C8D48A5"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5328CDEA"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5F705A1B"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43D9E5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EF6177"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0F381AF8" w14:textId="77777777" w:rsidTr="008F3EBB">
        <w:trPr>
          <w:cantSplit/>
          <w:trHeight w:val="113"/>
          <w:jc w:val="center"/>
        </w:trPr>
        <w:tc>
          <w:tcPr>
            <w:tcW w:w="1444" w:type="dxa"/>
            <w:vMerge/>
            <w:shd w:val="clear" w:color="auto" w:fill="auto"/>
          </w:tcPr>
          <w:p w14:paraId="2537A3D6" w14:textId="77777777" w:rsidR="00255573" w:rsidRPr="008F55E6" w:rsidRDefault="00255573" w:rsidP="00255573">
            <w:pPr>
              <w:pStyle w:val="TAC"/>
              <w:rPr>
                <w:rFonts w:cs="Arial"/>
                <w:lang w:eastAsia="en-US"/>
              </w:rPr>
            </w:pPr>
          </w:p>
        </w:tc>
        <w:tc>
          <w:tcPr>
            <w:tcW w:w="1559" w:type="dxa"/>
            <w:shd w:val="clear" w:color="auto" w:fill="auto"/>
          </w:tcPr>
          <w:p w14:paraId="629510D2"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0BB33E74"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766FACC6"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544107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AF192DB" w14:textId="77777777" w:rsidTr="008F3EBB">
        <w:trPr>
          <w:cantSplit/>
          <w:trHeight w:val="113"/>
          <w:jc w:val="center"/>
        </w:trPr>
        <w:tc>
          <w:tcPr>
            <w:tcW w:w="1444" w:type="dxa"/>
            <w:vMerge w:val="restart"/>
            <w:shd w:val="clear" w:color="auto" w:fill="auto"/>
          </w:tcPr>
          <w:p w14:paraId="766F53FD"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7F5FE15"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213822"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733549"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00F8D"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06BCD977" w14:textId="77777777" w:rsidTr="008F3EBB">
        <w:trPr>
          <w:cantSplit/>
          <w:trHeight w:val="311"/>
          <w:jc w:val="center"/>
        </w:trPr>
        <w:tc>
          <w:tcPr>
            <w:tcW w:w="1444" w:type="dxa"/>
            <w:vMerge/>
            <w:shd w:val="clear" w:color="auto" w:fill="auto"/>
          </w:tcPr>
          <w:p w14:paraId="409B8E23"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2AA89F7F"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21FB8941"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49CD4C58"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3F69B9E"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093972E3" w14:textId="77777777" w:rsidTr="008F3EBB">
        <w:trPr>
          <w:cantSplit/>
          <w:trHeight w:val="156"/>
          <w:jc w:val="center"/>
        </w:trPr>
        <w:tc>
          <w:tcPr>
            <w:tcW w:w="1444" w:type="dxa"/>
            <w:vMerge w:val="restart"/>
            <w:shd w:val="clear" w:color="auto" w:fill="auto"/>
          </w:tcPr>
          <w:p w14:paraId="15EF4E46"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189A9512"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558B82"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55D5EE5D"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B26549C"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8888A96"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5E4F6FA5" w14:textId="77777777" w:rsidTr="008F3EBB">
        <w:trPr>
          <w:cantSplit/>
          <w:trHeight w:val="155"/>
          <w:jc w:val="center"/>
        </w:trPr>
        <w:tc>
          <w:tcPr>
            <w:tcW w:w="1444" w:type="dxa"/>
            <w:vMerge/>
            <w:shd w:val="clear" w:color="auto" w:fill="auto"/>
          </w:tcPr>
          <w:p w14:paraId="7BF9327F"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22132FA5"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55178A02"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031649FE"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92151E5"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37C04690" w14:textId="77777777" w:rsidTr="008F3EBB">
        <w:trPr>
          <w:cantSplit/>
          <w:trHeight w:val="155"/>
          <w:jc w:val="center"/>
        </w:trPr>
        <w:tc>
          <w:tcPr>
            <w:tcW w:w="1444" w:type="dxa"/>
            <w:vMerge w:val="restart"/>
            <w:shd w:val="clear" w:color="auto" w:fill="auto"/>
          </w:tcPr>
          <w:p w14:paraId="287AF948"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10B9FC60" w14:textId="77777777" w:rsidR="00696B6D" w:rsidRPr="008F55E6" w:rsidRDefault="00696B6D" w:rsidP="00696B6D">
            <w:pPr>
              <w:pStyle w:val="TAC"/>
              <w:rPr>
                <w:rFonts w:cs="Arial"/>
                <w:lang w:eastAsia="en-US"/>
              </w:rPr>
            </w:pPr>
            <w:r w:rsidRPr="008F55E6">
              <w:rPr>
                <w:rFonts w:cs="Arial"/>
                <w:lang w:eastAsia="en-US"/>
              </w:rPr>
              <w:t>E-UTRA Band 22</w:t>
            </w:r>
          </w:p>
        </w:tc>
        <w:tc>
          <w:tcPr>
            <w:tcW w:w="1559" w:type="dxa"/>
            <w:tcBorders>
              <w:left w:val="single" w:sz="2" w:space="0" w:color="auto"/>
              <w:right w:val="single" w:sz="2" w:space="0" w:color="auto"/>
            </w:tcBorders>
            <w:shd w:val="clear" w:color="auto" w:fill="auto"/>
          </w:tcPr>
          <w:p w14:paraId="4A13B1B6" w14:textId="77777777" w:rsidR="00696B6D" w:rsidRPr="008F55E6" w:rsidRDefault="00696B6D" w:rsidP="002E6B86">
            <w:pPr>
              <w:pStyle w:val="TAC"/>
              <w:rPr>
                <w:rFonts w:cs="Arial"/>
                <w:lang w:eastAsia="en-US"/>
              </w:rPr>
            </w:pPr>
            <w:r w:rsidRPr="008F55E6">
              <w:rPr>
                <w:rFonts w:cs="Arial"/>
                <w:lang w:eastAsia="en-US"/>
              </w:rPr>
              <w:t>3510 -3590 MHz</w:t>
            </w:r>
          </w:p>
        </w:tc>
        <w:tc>
          <w:tcPr>
            <w:tcW w:w="851" w:type="dxa"/>
            <w:tcBorders>
              <w:left w:val="single" w:sz="2" w:space="0" w:color="auto"/>
              <w:right w:val="single" w:sz="2" w:space="0" w:color="auto"/>
            </w:tcBorders>
            <w:shd w:val="clear" w:color="auto" w:fill="auto"/>
          </w:tcPr>
          <w:p w14:paraId="70956DDA"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FA44320"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BAFF113"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AEC6828" w14:textId="77777777" w:rsidTr="008F3EBB">
        <w:trPr>
          <w:cantSplit/>
          <w:trHeight w:val="155"/>
          <w:jc w:val="center"/>
        </w:trPr>
        <w:tc>
          <w:tcPr>
            <w:tcW w:w="1444" w:type="dxa"/>
            <w:vMerge/>
            <w:shd w:val="clear" w:color="auto" w:fill="auto"/>
          </w:tcPr>
          <w:p w14:paraId="665FC1E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29F831C"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3C756CC3"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FDA5964"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6A45F64"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522D198A" w14:textId="77777777" w:rsidTr="008F3EBB">
        <w:trPr>
          <w:cantSplit/>
          <w:trHeight w:val="155"/>
          <w:jc w:val="center"/>
        </w:trPr>
        <w:tc>
          <w:tcPr>
            <w:tcW w:w="1444" w:type="dxa"/>
            <w:vMerge w:val="restart"/>
            <w:shd w:val="clear" w:color="auto" w:fill="auto"/>
          </w:tcPr>
          <w:p w14:paraId="7A647E80"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7C55E8A3"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06CAA40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03B9A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4F4E61F" w14:textId="77777777" w:rsidR="00CC7472" w:rsidRPr="008F55E6" w:rsidRDefault="00CC7472" w:rsidP="00CC7472">
            <w:pPr>
              <w:pStyle w:val="TAL"/>
              <w:rPr>
                <w:rFonts w:cs="Arial"/>
                <w:lang w:eastAsia="en-US"/>
              </w:rPr>
            </w:pPr>
          </w:p>
        </w:tc>
      </w:tr>
      <w:tr w:rsidR="008F55E6" w:rsidRPr="008F55E6" w14:paraId="22D5096D" w14:textId="77777777" w:rsidTr="008F3EBB">
        <w:trPr>
          <w:cantSplit/>
          <w:trHeight w:val="155"/>
          <w:jc w:val="center"/>
        </w:trPr>
        <w:tc>
          <w:tcPr>
            <w:tcW w:w="1444" w:type="dxa"/>
            <w:vMerge/>
            <w:shd w:val="clear" w:color="auto" w:fill="auto"/>
          </w:tcPr>
          <w:p w14:paraId="27399AA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7EEB223"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4B34CEC4"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3ED1E2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AB908A" w14:textId="77777777" w:rsidR="00CC7472" w:rsidRPr="008F55E6" w:rsidRDefault="00CC7472" w:rsidP="00CC7472">
            <w:pPr>
              <w:pStyle w:val="TAL"/>
              <w:rPr>
                <w:rFonts w:cs="Arial"/>
                <w:lang w:eastAsia="en-US"/>
              </w:rPr>
            </w:pPr>
          </w:p>
        </w:tc>
      </w:tr>
      <w:tr w:rsidR="008F55E6" w:rsidRPr="008F55E6" w14:paraId="410A4D3C" w14:textId="77777777" w:rsidTr="008F3EBB">
        <w:trPr>
          <w:cantSplit/>
          <w:trHeight w:val="155"/>
          <w:jc w:val="center"/>
        </w:trPr>
        <w:tc>
          <w:tcPr>
            <w:tcW w:w="1444" w:type="dxa"/>
            <w:vMerge w:val="restart"/>
            <w:shd w:val="clear" w:color="auto" w:fill="auto"/>
          </w:tcPr>
          <w:p w14:paraId="61D767D9"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1FB7D417"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6A502B2D"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20955FB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6182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C591869"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6A4DE44F" w14:textId="77777777" w:rsidTr="008F3EBB">
        <w:trPr>
          <w:cantSplit/>
          <w:trHeight w:val="155"/>
          <w:jc w:val="center"/>
        </w:trPr>
        <w:tc>
          <w:tcPr>
            <w:tcW w:w="1444" w:type="dxa"/>
            <w:vMerge/>
            <w:shd w:val="clear" w:color="auto" w:fill="auto"/>
          </w:tcPr>
          <w:p w14:paraId="4341CF83"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EC2B0D3"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E067F7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A55F3B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749A3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FCA6027" w14:textId="77777777" w:rsidTr="008F3EBB">
        <w:trPr>
          <w:cantSplit/>
          <w:trHeight w:val="155"/>
          <w:jc w:val="center"/>
        </w:trPr>
        <w:tc>
          <w:tcPr>
            <w:tcW w:w="1444" w:type="dxa"/>
            <w:vMerge w:val="restart"/>
            <w:shd w:val="clear" w:color="auto" w:fill="auto"/>
          </w:tcPr>
          <w:p w14:paraId="493C95D9"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344D75EE"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1AB20BF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3B82012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5725F9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AA9B996" w14:textId="77777777" w:rsidTr="008F3EBB">
        <w:trPr>
          <w:cantSplit/>
          <w:trHeight w:val="155"/>
          <w:jc w:val="center"/>
        </w:trPr>
        <w:tc>
          <w:tcPr>
            <w:tcW w:w="1444" w:type="dxa"/>
            <w:vMerge/>
            <w:shd w:val="clear" w:color="auto" w:fill="auto"/>
          </w:tcPr>
          <w:p w14:paraId="61D77D66"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22F2ABF7"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52BBEA83"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0E207DE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F89F5DC"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39B9D964" w14:textId="77777777" w:rsidTr="008F3EBB">
        <w:trPr>
          <w:cantSplit/>
          <w:trHeight w:val="155"/>
          <w:jc w:val="center"/>
        </w:trPr>
        <w:tc>
          <w:tcPr>
            <w:tcW w:w="1444" w:type="dxa"/>
            <w:vMerge w:val="restart"/>
            <w:shd w:val="clear" w:color="auto" w:fill="auto"/>
          </w:tcPr>
          <w:p w14:paraId="1C417FF8"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17D703B8"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EB66D48"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8B28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AD76F8"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5C79B6FA" w14:textId="77777777" w:rsidTr="008F3EBB">
        <w:trPr>
          <w:cantSplit/>
          <w:trHeight w:val="155"/>
          <w:jc w:val="center"/>
        </w:trPr>
        <w:tc>
          <w:tcPr>
            <w:tcW w:w="1444" w:type="dxa"/>
            <w:vMerge/>
            <w:shd w:val="clear" w:color="auto" w:fill="auto"/>
          </w:tcPr>
          <w:p w14:paraId="29D5AE3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8A3CFF"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2352A628"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34BD03C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45D7EE"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11C05794" w14:textId="77777777" w:rsidTr="008F3EBB">
        <w:trPr>
          <w:cantSplit/>
          <w:trHeight w:val="155"/>
          <w:jc w:val="center"/>
        </w:trPr>
        <w:tc>
          <w:tcPr>
            <w:tcW w:w="1444" w:type="dxa"/>
            <w:vMerge w:val="restart"/>
            <w:shd w:val="clear" w:color="auto" w:fill="auto"/>
          </w:tcPr>
          <w:p w14:paraId="446D75C7"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64C2EC8"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3AB802E"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0561302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C8191B9" w14:textId="77777777" w:rsidR="00CC7472" w:rsidRPr="008F55E6" w:rsidRDefault="00CC7472" w:rsidP="00CC7472">
            <w:pPr>
              <w:pStyle w:val="TAL"/>
              <w:rPr>
                <w:rFonts w:cs="Arial"/>
                <w:lang w:eastAsia="en-US"/>
              </w:rPr>
            </w:pPr>
          </w:p>
        </w:tc>
      </w:tr>
      <w:tr w:rsidR="008F55E6" w:rsidRPr="008F55E6" w14:paraId="1FFF66B7" w14:textId="77777777" w:rsidTr="008F3EBB">
        <w:trPr>
          <w:cantSplit/>
          <w:trHeight w:val="155"/>
          <w:jc w:val="center"/>
        </w:trPr>
        <w:tc>
          <w:tcPr>
            <w:tcW w:w="1444" w:type="dxa"/>
            <w:vMerge/>
            <w:shd w:val="clear" w:color="auto" w:fill="auto"/>
          </w:tcPr>
          <w:p w14:paraId="1AEC758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C6473D5"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34BCA565"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4421E6A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99D7F9" w14:textId="77777777" w:rsidR="00CC7472" w:rsidRPr="008F55E6" w:rsidRDefault="00CC7472" w:rsidP="00CC7472">
            <w:pPr>
              <w:pStyle w:val="TAL"/>
              <w:rPr>
                <w:rFonts w:cs="Arial"/>
                <w:lang w:eastAsia="en-US"/>
              </w:rPr>
            </w:pPr>
          </w:p>
        </w:tc>
      </w:tr>
      <w:tr w:rsidR="008F55E6" w:rsidRPr="008F55E6" w14:paraId="32B1518E" w14:textId="77777777" w:rsidTr="008F3EBB">
        <w:trPr>
          <w:cantSplit/>
          <w:trHeight w:val="155"/>
          <w:jc w:val="center"/>
        </w:trPr>
        <w:tc>
          <w:tcPr>
            <w:tcW w:w="1444" w:type="dxa"/>
            <w:shd w:val="clear" w:color="auto" w:fill="auto"/>
          </w:tcPr>
          <w:p w14:paraId="24144C9B"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39CB8CC8"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0E4B08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54AC5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B637CA2" w14:textId="77777777" w:rsidR="00CC7472" w:rsidRPr="008F55E6" w:rsidRDefault="00CC7472" w:rsidP="00CC7472">
            <w:pPr>
              <w:pStyle w:val="TAL"/>
              <w:rPr>
                <w:rFonts w:cs="Arial"/>
                <w:lang w:eastAsia="en-US"/>
              </w:rPr>
            </w:pPr>
          </w:p>
        </w:tc>
      </w:tr>
      <w:tr w:rsidR="008F55E6" w:rsidRPr="008F55E6" w14:paraId="2BACC46E" w14:textId="77777777" w:rsidTr="008F3EBB">
        <w:trPr>
          <w:cantSplit/>
          <w:trHeight w:val="155"/>
          <w:jc w:val="center"/>
        </w:trPr>
        <w:tc>
          <w:tcPr>
            <w:tcW w:w="1444" w:type="dxa"/>
            <w:vMerge w:val="restart"/>
            <w:shd w:val="clear" w:color="auto" w:fill="auto"/>
          </w:tcPr>
          <w:p w14:paraId="5792946B"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2D54B2ED"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2560F0B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FF3BF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ABBE34" w14:textId="77777777" w:rsidR="00CC7472" w:rsidRPr="008F55E6" w:rsidRDefault="00CC7472" w:rsidP="00CC7472">
            <w:pPr>
              <w:pStyle w:val="TAL"/>
              <w:rPr>
                <w:rFonts w:cs="Arial"/>
                <w:lang w:eastAsia="en-US"/>
              </w:rPr>
            </w:pPr>
          </w:p>
        </w:tc>
      </w:tr>
      <w:tr w:rsidR="008F55E6" w:rsidRPr="008F55E6" w14:paraId="5A61D93A" w14:textId="77777777" w:rsidTr="008F3EBB">
        <w:trPr>
          <w:cantSplit/>
          <w:trHeight w:val="155"/>
          <w:jc w:val="center"/>
        </w:trPr>
        <w:tc>
          <w:tcPr>
            <w:tcW w:w="1444" w:type="dxa"/>
            <w:vMerge/>
            <w:shd w:val="clear" w:color="auto" w:fill="auto"/>
          </w:tcPr>
          <w:p w14:paraId="1DF88D4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34F893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7D4F1ECC"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F5D7DE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B4FD30" w14:textId="77777777" w:rsidR="00CC7472" w:rsidRPr="008F55E6" w:rsidRDefault="00CC7472" w:rsidP="00CC7472">
            <w:pPr>
              <w:pStyle w:val="TAL"/>
              <w:rPr>
                <w:rFonts w:cs="Arial"/>
                <w:lang w:eastAsia="en-US"/>
              </w:rPr>
            </w:pPr>
          </w:p>
        </w:tc>
      </w:tr>
      <w:tr w:rsidR="008F55E6" w:rsidRPr="008F55E6" w14:paraId="027D9B6D" w14:textId="77777777" w:rsidTr="008F3EBB">
        <w:trPr>
          <w:cantSplit/>
          <w:trHeight w:val="155"/>
          <w:jc w:val="center"/>
        </w:trPr>
        <w:tc>
          <w:tcPr>
            <w:tcW w:w="1444" w:type="dxa"/>
            <w:vMerge w:val="restart"/>
            <w:shd w:val="clear" w:color="auto" w:fill="auto"/>
          </w:tcPr>
          <w:p w14:paraId="76D76826"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40C37117"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24D65FC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25997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07CE582" w14:textId="77777777" w:rsidR="00CC7472" w:rsidRPr="008F55E6" w:rsidRDefault="00CC7472" w:rsidP="00CC7472">
            <w:pPr>
              <w:pStyle w:val="TAL"/>
              <w:rPr>
                <w:rFonts w:cs="Arial"/>
                <w:lang w:eastAsia="en-US"/>
              </w:rPr>
            </w:pPr>
          </w:p>
        </w:tc>
      </w:tr>
      <w:tr w:rsidR="008F55E6" w:rsidRPr="008F55E6" w14:paraId="1478EA20" w14:textId="77777777" w:rsidTr="008F3EBB">
        <w:trPr>
          <w:cantSplit/>
          <w:trHeight w:val="155"/>
          <w:jc w:val="center"/>
        </w:trPr>
        <w:tc>
          <w:tcPr>
            <w:tcW w:w="1444" w:type="dxa"/>
            <w:vMerge/>
            <w:shd w:val="clear" w:color="auto" w:fill="auto"/>
          </w:tcPr>
          <w:p w14:paraId="27C046F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6704011"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6B5682B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0E1D60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D0797" w14:textId="77777777" w:rsidR="00CC7472" w:rsidRPr="008F55E6" w:rsidRDefault="00CC7472" w:rsidP="00CC7472">
            <w:pPr>
              <w:pStyle w:val="TAL"/>
              <w:rPr>
                <w:rFonts w:cs="Arial"/>
                <w:lang w:eastAsia="en-US"/>
              </w:rPr>
            </w:pPr>
          </w:p>
        </w:tc>
      </w:tr>
      <w:tr w:rsidR="008F55E6" w:rsidRPr="008F55E6" w14:paraId="517DB7E1" w14:textId="77777777" w:rsidTr="008F3EBB">
        <w:trPr>
          <w:cantSplit/>
          <w:trHeight w:val="155"/>
          <w:jc w:val="center"/>
        </w:trPr>
        <w:tc>
          <w:tcPr>
            <w:tcW w:w="1444" w:type="dxa"/>
            <w:shd w:val="clear" w:color="auto" w:fill="auto"/>
          </w:tcPr>
          <w:p w14:paraId="7DBA7EED"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76A437DD"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15001D8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079DB2C"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DDA0EF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3226062F" w14:textId="77777777" w:rsidTr="008F3EBB">
        <w:trPr>
          <w:cantSplit/>
          <w:trHeight w:val="155"/>
          <w:jc w:val="center"/>
        </w:trPr>
        <w:tc>
          <w:tcPr>
            <w:tcW w:w="1444" w:type="dxa"/>
            <w:shd w:val="clear" w:color="auto" w:fill="auto"/>
          </w:tcPr>
          <w:p w14:paraId="5F0426E0"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3D544E0B"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6642E0B3"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EB311A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6B96A0C" w14:textId="77777777" w:rsidR="00CC7472" w:rsidRPr="008F55E6" w:rsidRDefault="00CC7472" w:rsidP="00CC7472">
            <w:pPr>
              <w:pStyle w:val="TAL"/>
              <w:rPr>
                <w:rFonts w:cs="Arial"/>
                <w:lang w:eastAsia="en-US"/>
              </w:rPr>
            </w:pPr>
          </w:p>
        </w:tc>
      </w:tr>
      <w:tr w:rsidR="008F55E6" w:rsidRPr="008F55E6" w14:paraId="5534EF4E" w14:textId="77777777" w:rsidTr="008F3EBB">
        <w:trPr>
          <w:cantSplit/>
          <w:trHeight w:val="155"/>
          <w:jc w:val="center"/>
        </w:trPr>
        <w:tc>
          <w:tcPr>
            <w:tcW w:w="1444" w:type="dxa"/>
            <w:shd w:val="clear" w:color="auto" w:fill="auto"/>
          </w:tcPr>
          <w:p w14:paraId="77C7F8E9"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4DA4F98E"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4D06A09D"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4C93A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CA6297" w14:textId="77777777" w:rsidR="00CC7472" w:rsidRPr="008F55E6" w:rsidRDefault="00CC7472" w:rsidP="00CC7472">
            <w:pPr>
              <w:pStyle w:val="TAL"/>
              <w:rPr>
                <w:rFonts w:cs="Arial"/>
                <w:lang w:eastAsia="en-US"/>
              </w:rPr>
            </w:pPr>
          </w:p>
        </w:tc>
      </w:tr>
      <w:tr w:rsidR="008F55E6" w:rsidRPr="008F55E6" w14:paraId="547880B3" w14:textId="77777777" w:rsidTr="008F3EBB">
        <w:trPr>
          <w:cantSplit/>
          <w:trHeight w:val="155"/>
          <w:jc w:val="center"/>
        </w:trPr>
        <w:tc>
          <w:tcPr>
            <w:tcW w:w="1444" w:type="dxa"/>
            <w:shd w:val="clear" w:color="auto" w:fill="auto"/>
          </w:tcPr>
          <w:p w14:paraId="6ACD62DE"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6456CF30"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71575E0B"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3FBFC4A2"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3AE73F69" w14:textId="77777777" w:rsidR="00A638E6" w:rsidRPr="008F55E6" w:rsidRDefault="00A638E6" w:rsidP="00A638E6">
            <w:pPr>
              <w:pStyle w:val="TAL"/>
              <w:rPr>
                <w:rFonts w:cs="Arial"/>
                <w:lang w:eastAsia="en-US"/>
              </w:rPr>
            </w:pPr>
          </w:p>
        </w:tc>
      </w:tr>
      <w:tr w:rsidR="008F55E6" w:rsidRPr="008F55E6" w14:paraId="7E2EA894" w14:textId="77777777" w:rsidTr="008F3EBB">
        <w:trPr>
          <w:cantSplit/>
          <w:trHeight w:val="155"/>
          <w:jc w:val="center"/>
        </w:trPr>
        <w:tc>
          <w:tcPr>
            <w:tcW w:w="1444" w:type="dxa"/>
            <w:shd w:val="clear" w:color="auto" w:fill="auto"/>
          </w:tcPr>
          <w:p w14:paraId="2DEE3FE6"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28163179"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7674BD67"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7931F70"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6229F1D0" w14:textId="77777777" w:rsidR="00A638E6" w:rsidRPr="008F55E6" w:rsidRDefault="00A638E6" w:rsidP="00A638E6">
            <w:pPr>
              <w:pStyle w:val="TAL"/>
              <w:rPr>
                <w:rFonts w:cs="Arial"/>
                <w:lang w:eastAsia="en-US"/>
              </w:rPr>
            </w:pPr>
          </w:p>
        </w:tc>
      </w:tr>
      <w:tr w:rsidR="008F55E6" w:rsidRPr="008F55E6" w14:paraId="5618C0A2" w14:textId="77777777" w:rsidTr="008F3EBB">
        <w:trPr>
          <w:cantSplit/>
          <w:trHeight w:val="155"/>
          <w:jc w:val="center"/>
        </w:trPr>
        <w:tc>
          <w:tcPr>
            <w:tcW w:w="1444" w:type="dxa"/>
            <w:shd w:val="clear" w:color="auto" w:fill="auto"/>
          </w:tcPr>
          <w:p w14:paraId="5F0624CF"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09BEFA89"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7E9E0B5E"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10271ECC"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47D51F26" w14:textId="77777777" w:rsidR="00A638E6" w:rsidRPr="008F55E6" w:rsidRDefault="00A638E6" w:rsidP="00A638E6">
            <w:pPr>
              <w:pStyle w:val="TAL"/>
              <w:rPr>
                <w:rFonts w:cs="Arial"/>
                <w:lang w:eastAsia="en-US"/>
              </w:rPr>
            </w:pPr>
          </w:p>
        </w:tc>
      </w:tr>
      <w:tr w:rsidR="008F55E6" w:rsidRPr="008F55E6" w14:paraId="2BB5E97A" w14:textId="77777777" w:rsidTr="008F3EBB">
        <w:trPr>
          <w:cantSplit/>
          <w:trHeight w:val="155"/>
          <w:jc w:val="center"/>
        </w:trPr>
        <w:tc>
          <w:tcPr>
            <w:tcW w:w="1444" w:type="dxa"/>
            <w:shd w:val="clear" w:color="auto" w:fill="auto"/>
          </w:tcPr>
          <w:p w14:paraId="0EA2D9CD"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88A43E0"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0B5A96E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D5C146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0879041" w14:textId="77777777" w:rsidR="00A638E6" w:rsidRPr="008F55E6" w:rsidRDefault="00A638E6" w:rsidP="00A638E6">
            <w:pPr>
              <w:pStyle w:val="TAL"/>
              <w:rPr>
                <w:rFonts w:cs="Arial"/>
                <w:lang w:eastAsia="en-US"/>
              </w:rPr>
            </w:pPr>
          </w:p>
        </w:tc>
      </w:tr>
      <w:tr w:rsidR="008F55E6" w:rsidRPr="008F55E6" w14:paraId="671926BE" w14:textId="77777777" w:rsidTr="008F3EBB">
        <w:trPr>
          <w:cantSplit/>
          <w:trHeight w:val="155"/>
          <w:jc w:val="center"/>
        </w:trPr>
        <w:tc>
          <w:tcPr>
            <w:tcW w:w="1444" w:type="dxa"/>
            <w:shd w:val="clear" w:color="auto" w:fill="auto"/>
          </w:tcPr>
          <w:p w14:paraId="7CCABB51"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08811601"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5B35D65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B6CA75D"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5D79DE"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727D10A" w14:textId="77777777" w:rsidTr="008F3EBB">
        <w:trPr>
          <w:cantSplit/>
          <w:trHeight w:val="155"/>
          <w:jc w:val="center"/>
        </w:trPr>
        <w:tc>
          <w:tcPr>
            <w:tcW w:w="1444" w:type="dxa"/>
            <w:shd w:val="clear" w:color="auto" w:fill="auto"/>
          </w:tcPr>
          <w:p w14:paraId="4AF032D8"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BDB70E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2C87C92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3CB8A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84D68D" w14:textId="77777777" w:rsidR="00A638E6" w:rsidRPr="008F55E6" w:rsidRDefault="00A638E6" w:rsidP="00A638E6">
            <w:pPr>
              <w:pStyle w:val="TAL"/>
              <w:rPr>
                <w:rFonts w:cs="Arial"/>
                <w:lang w:eastAsia="en-US"/>
              </w:rPr>
            </w:pPr>
          </w:p>
        </w:tc>
      </w:tr>
      <w:tr w:rsidR="008F55E6" w:rsidRPr="008F55E6" w14:paraId="34542C1B" w14:textId="77777777" w:rsidTr="008F3EBB">
        <w:trPr>
          <w:cantSplit/>
          <w:trHeight w:val="155"/>
          <w:jc w:val="center"/>
        </w:trPr>
        <w:tc>
          <w:tcPr>
            <w:tcW w:w="1444" w:type="dxa"/>
            <w:shd w:val="clear" w:color="auto" w:fill="auto"/>
          </w:tcPr>
          <w:p w14:paraId="2D8B431A" w14:textId="77777777" w:rsidR="00A638E6" w:rsidRPr="008F55E6" w:rsidRDefault="00A638E6" w:rsidP="00A638E6">
            <w:pPr>
              <w:pStyle w:val="TAC"/>
              <w:rPr>
                <w:rFonts w:cs="Arial"/>
                <w:lang w:eastAsia="en-US"/>
              </w:rPr>
            </w:pPr>
            <w:r w:rsidRPr="008F55E6">
              <w:rPr>
                <w:rFonts w:cs="Arial"/>
                <w:lang w:eastAsia="en-US"/>
              </w:rPr>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529A0773"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7A1C99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6450AD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1BDAAF5" w14:textId="77777777" w:rsidR="00A638E6" w:rsidRPr="008F55E6" w:rsidRDefault="00A638E6" w:rsidP="00A638E6">
            <w:pPr>
              <w:pStyle w:val="TAL"/>
              <w:rPr>
                <w:rFonts w:cs="Arial"/>
                <w:lang w:eastAsia="en-US"/>
              </w:rPr>
            </w:pPr>
          </w:p>
        </w:tc>
      </w:tr>
      <w:tr w:rsidR="008F55E6" w:rsidRPr="008F55E6" w14:paraId="66D676A7" w14:textId="77777777" w:rsidTr="008F3EBB">
        <w:trPr>
          <w:cantSplit/>
          <w:trHeight w:val="155"/>
          <w:jc w:val="center"/>
        </w:trPr>
        <w:tc>
          <w:tcPr>
            <w:tcW w:w="1444" w:type="dxa"/>
            <w:shd w:val="clear" w:color="auto" w:fill="auto"/>
          </w:tcPr>
          <w:p w14:paraId="1C2CDD01"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00273700"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7B75A0FC"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AADE745"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E36BB" w14:textId="77777777" w:rsidR="00A638E6" w:rsidRPr="008F55E6" w:rsidRDefault="00A638E6" w:rsidP="00A638E6">
            <w:pPr>
              <w:pStyle w:val="TAL"/>
              <w:rPr>
                <w:rFonts w:cs="Arial"/>
                <w:lang w:eastAsia="en-US"/>
              </w:rPr>
            </w:pPr>
          </w:p>
        </w:tc>
      </w:tr>
      <w:tr w:rsidR="008F55E6" w:rsidRPr="008F55E6" w14:paraId="7020E1E8" w14:textId="77777777" w:rsidTr="008F3EBB">
        <w:trPr>
          <w:cantSplit/>
          <w:trHeight w:val="155"/>
          <w:jc w:val="center"/>
        </w:trPr>
        <w:tc>
          <w:tcPr>
            <w:tcW w:w="1444" w:type="dxa"/>
            <w:shd w:val="clear" w:color="auto" w:fill="auto"/>
          </w:tcPr>
          <w:p w14:paraId="4C92D2E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37B12FB9"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23809D35"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81BBB4B"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ECF932" w14:textId="77777777" w:rsidR="00A638E6" w:rsidRPr="008F55E6" w:rsidRDefault="00A638E6" w:rsidP="00A638E6">
            <w:pPr>
              <w:pStyle w:val="TAL"/>
              <w:rPr>
                <w:rFonts w:cs="Arial"/>
                <w:lang w:eastAsia="en-US"/>
              </w:rPr>
            </w:pPr>
          </w:p>
        </w:tc>
      </w:tr>
      <w:tr w:rsidR="008F55E6" w:rsidRPr="008F55E6" w14:paraId="4E27A59E" w14:textId="77777777" w:rsidTr="008F3EBB">
        <w:trPr>
          <w:cantSplit/>
          <w:trHeight w:val="155"/>
          <w:jc w:val="center"/>
        </w:trPr>
        <w:tc>
          <w:tcPr>
            <w:tcW w:w="1444" w:type="dxa"/>
            <w:shd w:val="clear" w:color="auto" w:fill="auto"/>
          </w:tcPr>
          <w:p w14:paraId="38876D1B"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3E7166F8"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1F8820D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460D5C3"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1F564C4" w14:textId="77777777" w:rsidR="00A638E6" w:rsidRPr="008F55E6" w:rsidRDefault="00A638E6" w:rsidP="00A638E6">
            <w:pPr>
              <w:pStyle w:val="TAL"/>
              <w:rPr>
                <w:rFonts w:cs="Arial"/>
                <w:lang w:eastAsia="en-US"/>
              </w:rPr>
            </w:pPr>
          </w:p>
        </w:tc>
      </w:tr>
      <w:tr w:rsidR="008F55E6" w:rsidRPr="008F55E6" w14:paraId="2D95F0FC" w14:textId="77777777" w:rsidTr="008F3EBB">
        <w:trPr>
          <w:cantSplit/>
          <w:trHeight w:val="155"/>
          <w:jc w:val="center"/>
        </w:trPr>
        <w:tc>
          <w:tcPr>
            <w:tcW w:w="1444" w:type="dxa"/>
            <w:shd w:val="clear" w:color="auto" w:fill="auto"/>
          </w:tcPr>
          <w:p w14:paraId="6209863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lastRenderedPageBreak/>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27015A6"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FB575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0551D2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0D5581" w14:textId="77777777" w:rsidR="00A638E6" w:rsidRPr="008F55E6" w:rsidRDefault="00A638E6" w:rsidP="00A638E6">
            <w:pPr>
              <w:keepNext/>
              <w:keepLines/>
              <w:spacing w:after="0"/>
              <w:rPr>
                <w:rFonts w:ascii="Arial" w:hAnsi="Arial" w:cs="Arial"/>
                <w:sz w:val="18"/>
                <w:szCs w:val="18"/>
              </w:rPr>
            </w:pPr>
          </w:p>
        </w:tc>
      </w:tr>
      <w:tr w:rsidR="008F55E6" w:rsidRPr="008F55E6" w14:paraId="08D161B4" w14:textId="77777777" w:rsidTr="008F3EBB">
        <w:trPr>
          <w:cantSplit/>
          <w:trHeight w:val="155"/>
          <w:jc w:val="center"/>
        </w:trPr>
        <w:tc>
          <w:tcPr>
            <w:tcW w:w="1444" w:type="dxa"/>
            <w:shd w:val="clear" w:color="auto" w:fill="auto"/>
          </w:tcPr>
          <w:p w14:paraId="6C4AB31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08C52E09"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F83B70F"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B127F3C"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FA7F0E6" w14:textId="77777777" w:rsidR="00A638E6" w:rsidRPr="008F55E6" w:rsidRDefault="00A638E6" w:rsidP="00A638E6">
            <w:pPr>
              <w:pStyle w:val="TAC"/>
              <w:rPr>
                <w:rFonts w:cs="Arial"/>
                <w:lang w:eastAsia="en-US"/>
              </w:rPr>
            </w:pPr>
          </w:p>
        </w:tc>
      </w:tr>
      <w:tr w:rsidR="008F55E6" w:rsidRPr="008F55E6" w14:paraId="179A39C7" w14:textId="77777777" w:rsidTr="008F3EBB">
        <w:trPr>
          <w:cantSplit/>
          <w:trHeight w:val="155"/>
          <w:jc w:val="center"/>
        </w:trPr>
        <w:tc>
          <w:tcPr>
            <w:tcW w:w="1444" w:type="dxa"/>
            <w:shd w:val="clear" w:color="auto" w:fill="auto"/>
          </w:tcPr>
          <w:p w14:paraId="639DE811"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3BDCBE6D"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1E8224CE"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01CAB813"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9045E15" w14:textId="77777777" w:rsidR="00A638E6" w:rsidRPr="008F55E6" w:rsidRDefault="00A638E6" w:rsidP="00A638E6">
            <w:pPr>
              <w:pStyle w:val="TAC"/>
              <w:rPr>
                <w:rFonts w:cs="Arial"/>
              </w:rPr>
            </w:pPr>
          </w:p>
        </w:tc>
      </w:tr>
      <w:tr w:rsidR="008F55E6" w:rsidRPr="008F55E6" w14:paraId="6D46B6F8" w14:textId="77777777" w:rsidTr="008F3EBB">
        <w:trPr>
          <w:cantSplit/>
          <w:trHeight w:val="155"/>
          <w:jc w:val="center"/>
        </w:trPr>
        <w:tc>
          <w:tcPr>
            <w:tcW w:w="1444" w:type="dxa"/>
            <w:shd w:val="clear" w:color="auto" w:fill="auto"/>
          </w:tcPr>
          <w:p w14:paraId="12A75239"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380A20C3"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77979A5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0E0858EB"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7147DF19" w14:textId="77777777" w:rsidR="00A638E6" w:rsidRPr="008F55E6" w:rsidRDefault="00A638E6" w:rsidP="00A638E6">
            <w:pPr>
              <w:pStyle w:val="TAC"/>
              <w:rPr>
                <w:rFonts w:cs="Arial"/>
                <w:lang w:eastAsia="ja-JP"/>
              </w:rPr>
            </w:pPr>
          </w:p>
        </w:tc>
      </w:tr>
      <w:tr w:rsidR="008F55E6" w:rsidRPr="008F55E6" w14:paraId="5EE7D16B"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CE62FB8"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35C187C7"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5C82A047"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4BAC78"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2447EA" w14:textId="77777777" w:rsidR="00A638E6" w:rsidRPr="008F55E6" w:rsidRDefault="00A638E6" w:rsidP="00A638E6">
            <w:pPr>
              <w:pStyle w:val="TAC"/>
              <w:rPr>
                <w:rFonts w:cs="Arial"/>
                <w:lang w:eastAsia="ja-JP"/>
              </w:rPr>
            </w:pPr>
          </w:p>
        </w:tc>
      </w:tr>
      <w:tr w:rsidR="008F55E6" w:rsidRPr="008F55E6" w14:paraId="0B11BA7D" w14:textId="77777777" w:rsidTr="008F3EBB">
        <w:trPr>
          <w:cantSplit/>
          <w:trHeight w:val="155"/>
          <w:jc w:val="center"/>
        </w:trPr>
        <w:tc>
          <w:tcPr>
            <w:tcW w:w="1444" w:type="dxa"/>
            <w:shd w:val="clear" w:color="auto" w:fill="auto"/>
          </w:tcPr>
          <w:p w14:paraId="7E59E7E9"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5A22C104"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02539B89"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5C828B85"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72F425D"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29BD9007" w14:textId="77777777" w:rsidTr="008F3EBB">
        <w:trPr>
          <w:cantSplit/>
          <w:trHeight w:val="155"/>
          <w:jc w:val="center"/>
        </w:trPr>
        <w:tc>
          <w:tcPr>
            <w:tcW w:w="1444" w:type="dxa"/>
            <w:shd w:val="clear" w:color="auto" w:fill="auto"/>
          </w:tcPr>
          <w:p w14:paraId="422BF293"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2B05CED7"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18DCD4F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6AE3C14E"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E7BAD8B" w14:textId="77777777" w:rsidR="00A638E6" w:rsidRPr="008F55E6" w:rsidRDefault="00A638E6" w:rsidP="00A638E6">
            <w:pPr>
              <w:pStyle w:val="TAC"/>
              <w:rPr>
                <w:rFonts w:cs="Arial"/>
                <w:lang w:eastAsia="ja-JP"/>
              </w:rPr>
            </w:pPr>
          </w:p>
        </w:tc>
      </w:tr>
      <w:tr w:rsidR="008F55E6" w:rsidRPr="008F55E6" w14:paraId="5A60318F" w14:textId="77777777" w:rsidTr="008F3EBB">
        <w:trPr>
          <w:cantSplit/>
          <w:trHeight w:val="155"/>
          <w:jc w:val="center"/>
        </w:trPr>
        <w:tc>
          <w:tcPr>
            <w:tcW w:w="1444" w:type="dxa"/>
            <w:shd w:val="clear" w:color="auto" w:fill="auto"/>
          </w:tcPr>
          <w:p w14:paraId="684B30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27A048B7"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4B1267CD"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1C24FCB7"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1FFB8C5" w14:textId="77777777" w:rsidR="00A638E6" w:rsidRPr="008F55E6" w:rsidRDefault="00A638E6" w:rsidP="00A638E6">
            <w:pPr>
              <w:pStyle w:val="TAL"/>
              <w:rPr>
                <w:rFonts w:cs="Arial"/>
              </w:rPr>
            </w:pPr>
          </w:p>
        </w:tc>
      </w:tr>
      <w:tr w:rsidR="008F55E6" w:rsidRPr="008F55E6" w14:paraId="54F2655A" w14:textId="77777777" w:rsidTr="008F3EBB">
        <w:trPr>
          <w:cantSplit/>
          <w:trHeight w:val="155"/>
          <w:jc w:val="center"/>
        </w:trPr>
        <w:tc>
          <w:tcPr>
            <w:tcW w:w="1444" w:type="dxa"/>
            <w:shd w:val="clear" w:color="auto" w:fill="auto"/>
          </w:tcPr>
          <w:p w14:paraId="375A2C8B"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96B9210"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4ECF20D1"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7B2AC3D2"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32A73D96" w14:textId="77777777" w:rsidR="00794D6D" w:rsidRPr="008F55E6" w:rsidRDefault="00794D6D" w:rsidP="00794D6D">
            <w:pPr>
              <w:pStyle w:val="TAL"/>
              <w:rPr>
                <w:rFonts w:cs="Arial"/>
              </w:rPr>
            </w:pPr>
          </w:p>
        </w:tc>
      </w:tr>
      <w:tr w:rsidR="008F55E6" w:rsidRPr="008F55E6" w14:paraId="7FDB7452" w14:textId="77777777" w:rsidTr="008F3EBB">
        <w:trPr>
          <w:cantSplit/>
          <w:trHeight w:val="155"/>
          <w:jc w:val="center"/>
        </w:trPr>
        <w:tc>
          <w:tcPr>
            <w:tcW w:w="1444" w:type="dxa"/>
            <w:vMerge w:val="restart"/>
            <w:shd w:val="clear" w:color="auto" w:fill="auto"/>
          </w:tcPr>
          <w:p w14:paraId="722720EF"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62275899"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A7ED57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ECF7DE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1D3087"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33D1CCD9" w14:textId="77777777" w:rsidTr="008F3EBB">
        <w:trPr>
          <w:cantSplit/>
          <w:trHeight w:val="155"/>
          <w:jc w:val="center"/>
        </w:trPr>
        <w:tc>
          <w:tcPr>
            <w:tcW w:w="1444" w:type="dxa"/>
            <w:vMerge/>
            <w:shd w:val="clear" w:color="auto" w:fill="auto"/>
          </w:tcPr>
          <w:p w14:paraId="210A605B"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261F528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AAF0713"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47AF368C"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27CC801D"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B5B978C"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7ADC06B2" w14:textId="77777777" w:rsidTr="008F3EBB">
        <w:trPr>
          <w:cantSplit/>
          <w:trHeight w:val="155"/>
          <w:jc w:val="center"/>
        </w:trPr>
        <w:tc>
          <w:tcPr>
            <w:tcW w:w="1444" w:type="dxa"/>
            <w:vMerge w:val="restart"/>
            <w:shd w:val="clear" w:color="auto" w:fill="auto"/>
          </w:tcPr>
          <w:p w14:paraId="12AC6565"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7ABA8EE2"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620860F8"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67D0772"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5939C32"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2B44D084" w14:textId="77777777" w:rsidTr="008F3EBB">
        <w:trPr>
          <w:cantSplit/>
          <w:trHeight w:val="155"/>
          <w:jc w:val="center"/>
        </w:trPr>
        <w:tc>
          <w:tcPr>
            <w:tcW w:w="1444" w:type="dxa"/>
            <w:vMerge/>
            <w:shd w:val="clear" w:color="auto" w:fill="auto"/>
          </w:tcPr>
          <w:p w14:paraId="65F9E761"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F2E52E0"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6F2E1EA8"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75B179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CA46F0B"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7A843A5A" w14:textId="77777777" w:rsidTr="008F3EBB">
        <w:trPr>
          <w:cantSplit/>
          <w:trHeight w:val="155"/>
          <w:jc w:val="center"/>
        </w:trPr>
        <w:tc>
          <w:tcPr>
            <w:tcW w:w="1444" w:type="dxa"/>
            <w:shd w:val="clear" w:color="auto" w:fill="auto"/>
          </w:tcPr>
          <w:p w14:paraId="0A00116D"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3FA94249"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5B60D37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C9E74F9"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5FA3305" w14:textId="77777777" w:rsidR="00794D6D" w:rsidRPr="008F55E6" w:rsidRDefault="00794D6D" w:rsidP="00794D6D">
            <w:pPr>
              <w:pStyle w:val="TAL"/>
              <w:rPr>
                <w:rFonts w:cs="Arial"/>
                <w:lang w:eastAsia="en-US"/>
              </w:rPr>
            </w:pPr>
          </w:p>
        </w:tc>
      </w:tr>
      <w:tr w:rsidR="008F55E6" w:rsidRPr="008F55E6" w14:paraId="43F90500"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DBF9258"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E1959"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FF744D"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D894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85A6" w14:textId="77777777" w:rsidR="00794D6D" w:rsidRPr="008F55E6" w:rsidRDefault="00794D6D" w:rsidP="00794D6D">
            <w:pPr>
              <w:pStyle w:val="TAC"/>
              <w:rPr>
                <w:rFonts w:cs="Arial"/>
                <w:lang w:eastAsia="en-US"/>
              </w:rPr>
            </w:pPr>
          </w:p>
        </w:tc>
      </w:tr>
      <w:tr w:rsidR="008F55E6" w:rsidRPr="008F55E6" w14:paraId="01C6A23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341A6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5B2E4"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CCAAB3"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D4EA6"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F03ED" w14:textId="77777777" w:rsidR="00794D6D" w:rsidRPr="008F55E6" w:rsidRDefault="00794D6D" w:rsidP="00794D6D">
            <w:pPr>
              <w:pStyle w:val="TAC"/>
              <w:rPr>
                <w:rFonts w:cs="v5.0.0"/>
                <w:lang w:eastAsia="en-US"/>
              </w:rPr>
            </w:pPr>
          </w:p>
        </w:tc>
      </w:tr>
      <w:tr w:rsidR="008F55E6" w:rsidRPr="008F55E6" w14:paraId="39C74222"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491ED2"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04325"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BFA7"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1420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267C" w14:textId="77777777" w:rsidR="00794D6D" w:rsidRPr="008F55E6" w:rsidRDefault="00794D6D" w:rsidP="00794D6D">
            <w:pPr>
              <w:pStyle w:val="TAC"/>
              <w:rPr>
                <w:rFonts w:cs="v5.0.0"/>
                <w:lang w:eastAsia="en-US"/>
              </w:rPr>
            </w:pPr>
          </w:p>
        </w:tc>
      </w:tr>
      <w:tr w:rsidR="008F55E6" w:rsidRPr="008F55E6" w14:paraId="5F5BF53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C40D916"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4E673"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9B23A"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73CD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C6529B"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2F660C7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5DB81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C4CE8"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EF2AA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39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9DCBC" w14:textId="77777777" w:rsidR="00794D6D" w:rsidRPr="008F55E6" w:rsidRDefault="00794D6D" w:rsidP="00794D6D">
            <w:pPr>
              <w:pStyle w:val="TAL"/>
              <w:rPr>
                <w:rFonts w:cs="v5.0.0"/>
                <w:lang w:eastAsia="en-US"/>
              </w:rPr>
            </w:pPr>
          </w:p>
        </w:tc>
      </w:tr>
      <w:tr w:rsidR="008F55E6" w:rsidRPr="008F55E6" w14:paraId="132693E2"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78F7ECFD"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4BB0FA"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1457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5C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E8F91" w14:textId="77777777" w:rsidR="00794D6D" w:rsidRPr="008F55E6" w:rsidRDefault="00794D6D" w:rsidP="00794D6D">
            <w:pPr>
              <w:pStyle w:val="TAL"/>
              <w:rPr>
                <w:rFonts w:cs="v5.0.0"/>
              </w:rPr>
            </w:pPr>
          </w:p>
        </w:tc>
      </w:tr>
      <w:tr w:rsidR="008F55E6" w:rsidRPr="008F55E6" w14:paraId="44A55D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A03EF49"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FA77A"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8B2A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9DD5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D79C6" w14:textId="77777777" w:rsidR="00794D6D" w:rsidRPr="008F55E6" w:rsidRDefault="00794D6D" w:rsidP="00794D6D">
            <w:pPr>
              <w:pStyle w:val="TAL"/>
              <w:rPr>
                <w:rFonts w:cs="v5.0.0"/>
              </w:rPr>
            </w:pPr>
          </w:p>
        </w:tc>
      </w:tr>
      <w:tr w:rsidR="008F55E6" w:rsidRPr="008F55E6" w14:paraId="118D1967"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7057B8D"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17B15"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BAA92"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8B89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99EC7" w14:textId="77777777" w:rsidR="00794D6D" w:rsidRPr="008F55E6" w:rsidRDefault="00794D6D" w:rsidP="00794D6D">
            <w:pPr>
              <w:pStyle w:val="TAL"/>
              <w:rPr>
                <w:rFonts w:cs="v5.0.0"/>
              </w:rPr>
            </w:pPr>
          </w:p>
        </w:tc>
      </w:tr>
      <w:tr w:rsidR="008F55E6" w:rsidRPr="008F55E6" w14:paraId="2E74DCF5"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14477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702F7"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98A15"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24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EE42F" w14:textId="77777777" w:rsidR="00794D6D" w:rsidRPr="008F55E6" w:rsidRDefault="00794D6D" w:rsidP="00794D6D">
            <w:pPr>
              <w:pStyle w:val="TAL"/>
              <w:rPr>
                <w:rFonts w:cs="v5.0.0"/>
              </w:rPr>
            </w:pPr>
          </w:p>
        </w:tc>
      </w:tr>
      <w:tr w:rsidR="008F55E6" w:rsidRPr="008F55E6" w14:paraId="570658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44D5C79"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E17403"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2C59B5"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A1438"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B3A3" w14:textId="77777777" w:rsidR="00794D6D" w:rsidRPr="008F55E6" w:rsidRDefault="00794D6D" w:rsidP="00794D6D">
            <w:pPr>
              <w:pStyle w:val="TAL"/>
              <w:rPr>
                <w:rFonts w:cs="v5.0.0"/>
              </w:rPr>
            </w:pPr>
          </w:p>
        </w:tc>
      </w:tr>
      <w:tr w:rsidR="008F55E6" w:rsidRPr="008F55E6" w14:paraId="59519CED"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979EEE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F40C7"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F4EDD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55C30C"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8910E" w14:textId="77777777" w:rsidR="00794D6D" w:rsidRPr="008F55E6" w:rsidRDefault="00794D6D" w:rsidP="00794D6D">
            <w:pPr>
              <w:pStyle w:val="TAL"/>
              <w:rPr>
                <w:rFonts w:cs="v5.0.0"/>
              </w:rPr>
            </w:pPr>
          </w:p>
        </w:tc>
      </w:tr>
      <w:tr w:rsidR="008F55E6" w:rsidRPr="008F55E6" w14:paraId="6D9F303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AFE1DF2"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CF8B54"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20FB1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E936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A9B29"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0D3768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F0969ED"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31688F"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853062"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DF1F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7C2A7" w14:textId="77777777" w:rsidR="00794D6D" w:rsidRPr="008F55E6" w:rsidRDefault="00794D6D" w:rsidP="00794D6D">
            <w:pPr>
              <w:keepNext/>
              <w:keepLines/>
              <w:spacing w:after="0"/>
              <w:rPr>
                <w:rFonts w:ascii="Arial" w:hAnsi="Arial" w:cs="v5.0.0"/>
                <w:sz w:val="18"/>
              </w:rPr>
            </w:pPr>
          </w:p>
        </w:tc>
      </w:tr>
      <w:tr w:rsidR="008F55E6" w:rsidRPr="008F55E6" w14:paraId="2A2EA3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B770E9A"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82A00"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005D0"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BBEC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387D4"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2CF3C0E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3733BD"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C8C88F"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2C2D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37A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8C615" w14:textId="77777777" w:rsidR="00794D6D" w:rsidRPr="008F55E6" w:rsidRDefault="00794D6D" w:rsidP="00794D6D">
            <w:pPr>
              <w:pStyle w:val="TAL"/>
              <w:rPr>
                <w:rFonts w:cs="v5.0.0"/>
              </w:rPr>
            </w:pPr>
          </w:p>
        </w:tc>
      </w:tr>
      <w:tr w:rsidR="008F55E6" w:rsidRPr="008F55E6" w14:paraId="1CFD66D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3B9338" w14:textId="77777777" w:rsidR="00794D6D" w:rsidRPr="008F55E6" w:rsidRDefault="00794D6D" w:rsidP="00794D6D">
            <w:pPr>
              <w:pStyle w:val="TAC"/>
              <w:rPr>
                <w:rFonts w:cs="Arial"/>
              </w:rPr>
            </w:pPr>
            <w:r w:rsidRPr="008F55E6">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B7B25"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0364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FE53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84BB6" w14:textId="77777777" w:rsidR="00794D6D" w:rsidRPr="008F55E6" w:rsidRDefault="00794D6D" w:rsidP="00794D6D">
            <w:pPr>
              <w:pStyle w:val="TAL"/>
              <w:rPr>
                <w:rFonts w:cs="v5.0.0"/>
              </w:rPr>
            </w:pPr>
          </w:p>
        </w:tc>
      </w:tr>
      <w:tr w:rsidR="008F55E6" w:rsidRPr="008F55E6" w14:paraId="6A842E6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05E8119"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B6AC3"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8B63A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7BBD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03B00" w14:textId="77777777" w:rsidR="00794D6D" w:rsidRPr="008F55E6" w:rsidRDefault="00794D6D" w:rsidP="00794D6D">
            <w:pPr>
              <w:pStyle w:val="TAL"/>
              <w:rPr>
                <w:rFonts w:cs="v5.0.0"/>
              </w:rPr>
            </w:pPr>
          </w:p>
        </w:tc>
      </w:tr>
      <w:tr w:rsidR="008F55E6" w:rsidRPr="008F55E6" w14:paraId="0202DEB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BF47F6D"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975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A5083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394DF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10612" w14:textId="77777777" w:rsidR="00794D6D" w:rsidRPr="008F55E6" w:rsidRDefault="00794D6D" w:rsidP="00794D6D">
            <w:pPr>
              <w:pStyle w:val="TAL"/>
              <w:rPr>
                <w:rFonts w:cs="v5.0.0"/>
              </w:rPr>
            </w:pPr>
          </w:p>
        </w:tc>
      </w:tr>
      <w:tr w:rsidR="008F55E6" w:rsidRPr="008F55E6" w14:paraId="2B08B26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3270E30"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81D02"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DB0D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55FD27"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7AEF"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58C224C0"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61BE3F8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7B07B9A" w14:textId="77777777" w:rsidR="00794D6D" w:rsidRPr="008F55E6" w:rsidRDefault="00794D6D" w:rsidP="00794D6D">
            <w:pPr>
              <w:pStyle w:val="TAC"/>
              <w:rPr>
                <w:rFonts w:cs="Arial"/>
              </w:rPr>
            </w:pPr>
            <w:r w:rsidRPr="008F55E6">
              <w:rPr>
                <w:rFonts w:eastAsia="DengXian" w:cs="v5.0.0"/>
                <w:lang w:val="sv-SE"/>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826B2F"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6B24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3812"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AED4B"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14FE7D1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97B319"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BEA180"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464FB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6C08D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D4F78"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0267305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12CF87"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0298A"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64F2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87689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4C930" w14:textId="77777777" w:rsidR="00794D6D" w:rsidRPr="008F55E6" w:rsidRDefault="00794D6D" w:rsidP="00794D6D">
            <w:pPr>
              <w:pStyle w:val="TAL"/>
              <w:rPr>
                <w:rFonts w:cs="v5.0.0"/>
              </w:rPr>
            </w:pPr>
          </w:p>
        </w:tc>
      </w:tr>
      <w:tr w:rsidR="008F55E6" w:rsidRPr="008F55E6" w14:paraId="491C4D7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BB68E30"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79A8B3" w14:textId="77777777" w:rsidR="00794D6D" w:rsidRPr="008F55E6" w:rsidRDefault="00794D6D" w:rsidP="00794D6D">
            <w:pPr>
              <w:pStyle w:val="TAC"/>
              <w:rPr>
                <w:rFonts w:cs="Arial"/>
                <w:lang w:eastAsia="zh-CN"/>
              </w:rPr>
            </w:pPr>
            <w:r w:rsidRPr="008F55E6">
              <w:rPr>
                <w:rFonts w:cs="Arial"/>
              </w:rPr>
              <w:t>1920 – 1980 MHz</w:t>
            </w:r>
          </w:p>
          <w:p w14:paraId="17499CAB"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C041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05DA7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0298"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04F9AA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DD5D787"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BA4070"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063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5693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D7B2" w14:textId="77777777" w:rsidR="00794D6D" w:rsidRPr="008F55E6" w:rsidRDefault="00794D6D" w:rsidP="00794D6D">
            <w:pPr>
              <w:pStyle w:val="TAL"/>
              <w:rPr>
                <w:rFonts w:cs="v5.0.0"/>
              </w:rPr>
            </w:pPr>
          </w:p>
        </w:tc>
      </w:tr>
      <w:tr w:rsidR="008F55E6" w:rsidRPr="008F55E6" w14:paraId="5AA180E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91453C1"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DE0ED3"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B63EF"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592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181E8" w14:textId="77777777" w:rsidR="00794D6D" w:rsidRPr="008F55E6" w:rsidRDefault="00794D6D" w:rsidP="00794D6D">
            <w:pPr>
              <w:pStyle w:val="TAL"/>
              <w:rPr>
                <w:rFonts w:cs="v5.0.0"/>
              </w:rPr>
            </w:pPr>
          </w:p>
        </w:tc>
      </w:tr>
      <w:tr w:rsidR="008F55E6" w:rsidRPr="008F55E6" w14:paraId="520F5370"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DA7BFB"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D2F4CB"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5FAD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41EE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1A0B7"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6DFDD4A7" w14:textId="77777777" w:rsidTr="00DA472F">
        <w:trPr>
          <w:cantSplit/>
          <w:trHeight w:val="155"/>
          <w:jc w:val="center"/>
        </w:trPr>
        <w:tc>
          <w:tcPr>
            <w:tcW w:w="9693" w:type="dxa"/>
            <w:gridSpan w:val="5"/>
            <w:tcBorders>
              <w:right w:val="single" w:sz="2" w:space="0" w:color="auto"/>
            </w:tcBorders>
            <w:shd w:val="clear" w:color="auto" w:fill="auto"/>
          </w:tcPr>
          <w:p w14:paraId="3100CA0D"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065430D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66E1581A"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3DD40A7F" w14:textId="77777777" w:rsidR="00262676" w:rsidRPr="008F55E6" w:rsidRDefault="00262676">
      <w:pPr>
        <w:rPr>
          <w:rFonts w:cs="v5.0.0"/>
        </w:rPr>
      </w:pPr>
    </w:p>
    <w:p w14:paraId="0AA37F7C"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3D5E6741"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69ABECB9"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03A55352" w14:textId="77777777" w:rsidR="00262676" w:rsidRPr="008F55E6" w:rsidRDefault="00262676" w:rsidP="00285235">
      <w:pPr>
        <w:pStyle w:val="Heading5"/>
      </w:pPr>
      <w:bookmarkStart w:id="76" w:name="_Toc535329825"/>
      <w:r w:rsidRPr="008F55E6">
        <w:t>6.6.3.4.1</w:t>
      </w:r>
      <w:r w:rsidRPr="008F55E6">
        <w:tab/>
        <w:t>Minimum Requirements</w:t>
      </w:r>
      <w:bookmarkEnd w:id="76"/>
    </w:p>
    <w:p w14:paraId="787A29A8"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w:t>
      </w:r>
      <w:r w:rsidR="001D511F" w:rsidRPr="008F55E6">
        <w:rPr>
          <w:rStyle w:val="msoins0"/>
          <w:rFonts w:cs="v3.8.0"/>
        </w:rPr>
        <w:lastRenderedPageBreak/>
        <w:t>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019D0D11"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C2DD5E4" w14:textId="77777777" w:rsidTr="00BC204F">
        <w:trPr>
          <w:cantSplit/>
          <w:jc w:val="center"/>
        </w:trPr>
        <w:tc>
          <w:tcPr>
            <w:tcW w:w="2291" w:type="dxa"/>
          </w:tcPr>
          <w:p w14:paraId="010B028C"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1E6D5F46"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64ECB80F"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685E0EC5"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B6992B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E2F0685" w14:textId="77777777" w:rsidTr="00BC204F">
        <w:trPr>
          <w:cantSplit/>
          <w:jc w:val="center"/>
        </w:trPr>
        <w:tc>
          <w:tcPr>
            <w:tcW w:w="2291" w:type="dxa"/>
          </w:tcPr>
          <w:p w14:paraId="25733EDB"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513F25C8"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7E995BC5"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C6286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ADE5350" w14:textId="77777777" w:rsidR="00262676" w:rsidRPr="008F55E6" w:rsidRDefault="00262676" w:rsidP="00A74B6E">
            <w:pPr>
              <w:pStyle w:val="TAC"/>
              <w:rPr>
                <w:rFonts w:cs="Arial"/>
                <w:lang w:eastAsia="en-US"/>
              </w:rPr>
            </w:pPr>
          </w:p>
        </w:tc>
      </w:tr>
      <w:tr w:rsidR="008F55E6" w:rsidRPr="008F55E6" w14:paraId="440AD591" w14:textId="77777777" w:rsidTr="00BC204F">
        <w:trPr>
          <w:cantSplit/>
          <w:jc w:val="center"/>
        </w:trPr>
        <w:tc>
          <w:tcPr>
            <w:tcW w:w="2291" w:type="dxa"/>
          </w:tcPr>
          <w:p w14:paraId="7D19E9B7"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662803AB"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821B06F"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F7A48B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144B61B" w14:textId="77777777" w:rsidR="00262676" w:rsidRPr="008F55E6" w:rsidRDefault="00262676" w:rsidP="00A74B6E">
            <w:pPr>
              <w:pStyle w:val="TAC"/>
              <w:rPr>
                <w:rFonts w:cs="Arial"/>
                <w:lang w:eastAsia="en-US"/>
              </w:rPr>
            </w:pPr>
          </w:p>
        </w:tc>
      </w:tr>
      <w:tr w:rsidR="008F55E6" w:rsidRPr="008F55E6" w14:paraId="29F5162B" w14:textId="77777777" w:rsidTr="00BC204F">
        <w:trPr>
          <w:cantSplit/>
          <w:jc w:val="center"/>
        </w:trPr>
        <w:tc>
          <w:tcPr>
            <w:tcW w:w="2291" w:type="dxa"/>
          </w:tcPr>
          <w:p w14:paraId="6EAFF883"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6FDDA0EA"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24731D6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6F3CD88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C4ABB03" w14:textId="77777777" w:rsidR="00262676" w:rsidRPr="008F55E6" w:rsidRDefault="00262676" w:rsidP="00A74B6E">
            <w:pPr>
              <w:pStyle w:val="TAC"/>
              <w:rPr>
                <w:rFonts w:cs="Arial"/>
                <w:lang w:eastAsia="en-US"/>
              </w:rPr>
            </w:pPr>
          </w:p>
        </w:tc>
      </w:tr>
      <w:tr w:rsidR="008F55E6" w:rsidRPr="008F55E6" w14:paraId="7F42F4A3" w14:textId="77777777" w:rsidTr="00BC204F">
        <w:trPr>
          <w:cantSplit/>
          <w:jc w:val="center"/>
        </w:trPr>
        <w:tc>
          <w:tcPr>
            <w:tcW w:w="2291" w:type="dxa"/>
          </w:tcPr>
          <w:p w14:paraId="3A602C50"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1690D7DA"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DB5710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44BEFC07"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DD77F7E" w14:textId="77777777" w:rsidR="00262676" w:rsidRPr="008F55E6" w:rsidRDefault="00262676" w:rsidP="00A74B6E">
            <w:pPr>
              <w:pStyle w:val="TAC"/>
              <w:rPr>
                <w:rFonts w:cs="Arial"/>
                <w:lang w:eastAsia="en-US"/>
              </w:rPr>
            </w:pPr>
          </w:p>
        </w:tc>
      </w:tr>
      <w:tr w:rsidR="008F55E6" w:rsidRPr="008F55E6" w14:paraId="581A7DBD" w14:textId="77777777" w:rsidTr="00BC204F">
        <w:trPr>
          <w:cantSplit/>
          <w:jc w:val="center"/>
        </w:trPr>
        <w:tc>
          <w:tcPr>
            <w:tcW w:w="2291" w:type="dxa"/>
          </w:tcPr>
          <w:p w14:paraId="46B018C3"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6CB2BAF1"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1FBAA20B"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55E74873"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4D3566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5AA71D43" w14:textId="77777777" w:rsidR="00262676" w:rsidRPr="008F55E6" w:rsidRDefault="00262676" w:rsidP="00A74B6E">
            <w:pPr>
              <w:pStyle w:val="TAC"/>
              <w:rPr>
                <w:rFonts w:cs="Arial"/>
                <w:lang w:eastAsia="en-US"/>
              </w:rPr>
            </w:pPr>
          </w:p>
        </w:tc>
      </w:tr>
      <w:tr w:rsidR="008F55E6" w:rsidRPr="008F55E6" w14:paraId="60ECF3F2" w14:textId="77777777" w:rsidTr="00BC204F">
        <w:trPr>
          <w:cantSplit/>
          <w:jc w:val="center"/>
        </w:trPr>
        <w:tc>
          <w:tcPr>
            <w:tcW w:w="2291" w:type="dxa"/>
          </w:tcPr>
          <w:p w14:paraId="0B5692CE"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134AA5D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1C88A5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56EDFCC"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98C92EA" w14:textId="77777777" w:rsidR="00262676" w:rsidRPr="008F55E6" w:rsidRDefault="00262676" w:rsidP="00A74B6E">
            <w:pPr>
              <w:pStyle w:val="TAC"/>
              <w:rPr>
                <w:rFonts w:cs="Arial"/>
                <w:lang w:eastAsia="en-US"/>
              </w:rPr>
            </w:pPr>
          </w:p>
        </w:tc>
      </w:tr>
      <w:tr w:rsidR="008F55E6" w:rsidRPr="008F55E6" w14:paraId="08F78FCA" w14:textId="77777777" w:rsidTr="00BC204F">
        <w:trPr>
          <w:cantSplit/>
          <w:jc w:val="center"/>
        </w:trPr>
        <w:tc>
          <w:tcPr>
            <w:tcW w:w="2291" w:type="dxa"/>
          </w:tcPr>
          <w:p w14:paraId="7D577C0D"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203F0991"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D5EC97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8644A4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2A8344EA" w14:textId="77777777" w:rsidR="00262676" w:rsidRPr="008F55E6" w:rsidRDefault="00262676" w:rsidP="00A74B6E">
            <w:pPr>
              <w:pStyle w:val="TAC"/>
              <w:rPr>
                <w:rFonts w:cs="Arial"/>
                <w:lang w:eastAsia="en-US"/>
              </w:rPr>
            </w:pPr>
          </w:p>
        </w:tc>
      </w:tr>
      <w:tr w:rsidR="008F55E6" w:rsidRPr="008F55E6" w14:paraId="0C89BC36" w14:textId="77777777" w:rsidTr="00BC204F">
        <w:trPr>
          <w:cantSplit/>
          <w:jc w:val="center"/>
        </w:trPr>
        <w:tc>
          <w:tcPr>
            <w:tcW w:w="2291" w:type="dxa"/>
          </w:tcPr>
          <w:p w14:paraId="1C53F680"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5C24563A"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90CE51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BD33B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B74D7DB" w14:textId="77777777" w:rsidR="00262676" w:rsidRPr="008F55E6" w:rsidRDefault="00262676" w:rsidP="00A74B6E">
            <w:pPr>
              <w:pStyle w:val="TAC"/>
              <w:rPr>
                <w:rFonts w:cs="Arial"/>
                <w:lang w:eastAsia="en-US"/>
              </w:rPr>
            </w:pPr>
          </w:p>
        </w:tc>
      </w:tr>
      <w:tr w:rsidR="008F55E6" w:rsidRPr="008F55E6" w14:paraId="4E723333" w14:textId="77777777" w:rsidTr="00BC204F">
        <w:trPr>
          <w:cantSplit/>
          <w:jc w:val="center"/>
        </w:trPr>
        <w:tc>
          <w:tcPr>
            <w:tcW w:w="2291" w:type="dxa"/>
          </w:tcPr>
          <w:p w14:paraId="1B061A51"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42C5FD4"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565300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5EFE7C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F9BFE28" w14:textId="77777777" w:rsidR="00262676" w:rsidRPr="008F55E6" w:rsidRDefault="00262676" w:rsidP="00A74B6E">
            <w:pPr>
              <w:pStyle w:val="TAC"/>
              <w:rPr>
                <w:rFonts w:cs="Arial"/>
                <w:lang w:eastAsia="en-US"/>
              </w:rPr>
            </w:pPr>
          </w:p>
        </w:tc>
      </w:tr>
      <w:tr w:rsidR="008F55E6" w:rsidRPr="008F55E6" w14:paraId="68358742" w14:textId="77777777" w:rsidTr="00BC204F">
        <w:trPr>
          <w:cantSplit/>
          <w:jc w:val="center"/>
        </w:trPr>
        <w:tc>
          <w:tcPr>
            <w:tcW w:w="2291" w:type="dxa"/>
          </w:tcPr>
          <w:p w14:paraId="0E23104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723565F0"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05948DB8"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F0D841E"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492362F" w14:textId="77777777" w:rsidR="00262676" w:rsidRPr="008F55E6" w:rsidRDefault="00262676" w:rsidP="00A74B6E">
            <w:pPr>
              <w:pStyle w:val="TAC"/>
              <w:rPr>
                <w:rFonts w:cs="Arial"/>
                <w:lang w:eastAsia="en-US"/>
              </w:rPr>
            </w:pPr>
          </w:p>
        </w:tc>
      </w:tr>
      <w:tr w:rsidR="008F55E6" w:rsidRPr="008F55E6" w14:paraId="31B07A0F" w14:textId="77777777" w:rsidTr="00BC204F">
        <w:trPr>
          <w:cantSplit/>
          <w:jc w:val="center"/>
        </w:trPr>
        <w:tc>
          <w:tcPr>
            <w:tcW w:w="2291" w:type="dxa"/>
          </w:tcPr>
          <w:p w14:paraId="6892D52D"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64091642"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4BA7C5E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612123"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412835" w14:textId="77777777" w:rsidR="00262676" w:rsidRPr="008F55E6" w:rsidRDefault="00262676" w:rsidP="00A74B6E">
            <w:pPr>
              <w:pStyle w:val="TAC"/>
              <w:rPr>
                <w:rFonts w:cs="Arial"/>
                <w:lang w:eastAsia="en-US"/>
              </w:rPr>
            </w:pPr>
          </w:p>
        </w:tc>
      </w:tr>
      <w:tr w:rsidR="008F55E6" w:rsidRPr="008F55E6" w14:paraId="4DD9A2B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4E37"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C9079BB"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4D9AEE6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BB89572"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34A20D1" w14:textId="77777777" w:rsidR="00262676" w:rsidRPr="008F55E6" w:rsidRDefault="00262676" w:rsidP="00A74B6E">
            <w:pPr>
              <w:pStyle w:val="TAC"/>
              <w:rPr>
                <w:rFonts w:cs="Arial"/>
                <w:lang w:eastAsia="en-US"/>
              </w:rPr>
            </w:pPr>
          </w:p>
        </w:tc>
      </w:tr>
      <w:tr w:rsidR="008F55E6" w:rsidRPr="008F55E6" w14:paraId="42F22007" w14:textId="77777777" w:rsidTr="00BC204F">
        <w:trPr>
          <w:cantSplit/>
          <w:jc w:val="center"/>
        </w:trPr>
        <w:tc>
          <w:tcPr>
            <w:tcW w:w="2291" w:type="dxa"/>
          </w:tcPr>
          <w:p w14:paraId="3143B6C0"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0DC6A8B0"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19421F9D"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8C37BF1"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E767EFB" w14:textId="77777777" w:rsidR="00262676" w:rsidRPr="008F55E6" w:rsidRDefault="00262676" w:rsidP="00A74B6E">
            <w:pPr>
              <w:pStyle w:val="TAC"/>
              <w:rPr>
                <w:rFonts w:cs="Arial"/>
                <w:lang w:eastAsia="en-US"/>
              </w:rPr>
            </w:pPr>
          </w:p>
        </w:tc>
      </w:tr>
      <w:tr w:rsidR="008F55E6" w:rsidRPr="008F55E6" w14:paraId="72CF6221" w14:textId="77777777" w:rsidTr="00BC204F">
        <w:trPr>
          <w:cantSplit/>
          <w:jc w:val="center"/>
        </w:trPr>
        <w:tc>
          <w:tcPr>
            <w:tcW w:w="2291" w:type="dxa"/>
          </w:tcPr>
          <w:p w14:paraId="5DC372E6"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2E1BD0E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7C29DE3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D3FF6C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9EBB6C4" w14:textId="77777777" w:rsidR="00262676" w:rsidRPr="008F55E6" w:rsidRDefault="00262676" w:rsidP="00A74B6E">
            <w:pPr>
              <w:pStyle w:val="TAC"/>
              <w:rPr>
                <w:rFonts w:cs="Arial"/>
                <w:lang w:eastAsia="en-US"/>
              </w:rPr>
            </w:pPr>
          </w:p>
        </w:tc>
      </w:tr>
      <w:tr w:rsidR="008F55E6" w:rsidRPr="008F55E6" w14:paraId="675011B2" w14:textId="77777777" w:rsidTr="00BC204F">
        <w:trPr>
          <w:cantSplit/>
          <w:jc w:val="center"/>
        </w:trPr>
        <w:tc>
          <w:tcPr>
            <w:tcW w:w="2291" w:type="dxa"/>
          </w:tcPr>
          <w:p w14:paraId="18F47F88"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76CD3B7A"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3A6FA49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809223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172AC7D" w14:textId="77777777" w:rsidR="00262676" w:rsidRPr="008F55E6" w:rsidRDefault="00262676" w:rsidP="00A74B6E">
            <w:pPr>
              <w:pStyle w:val="TAC"/>
              <w:rPr>
                <w:rFonts w:cs="Arial"/>
                <w:lang w:eastAsia="en-US"/>
              </w:rPr>
            </w:pPr>
          </w:p>
        </w:tc>
      </w:tr>
      <w:tr w:rsidR="008F55E6" w:rsidRPr="008F55E6" w14:paraId="2965386D" w14:textId="77777777" w:rsidTr="00BC204F">
        <w:trPr>
          <w:cantSplit/>
          <w:jc w:val="center"/>
        </w:trPr>
        <w:tc>
          <w:tcPr>
            <w:tcW w:w="2291" w:type="dxa"/>
          </w:tcPr>
          <w:p w14:paraId="05C3D526"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44D4D378"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33C17311"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F68302A"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B0C7EB1" w14:textId="77777777" w:rsidR="00255573" w:rsidRPr="008F55E6" w:rsidRDefault="00255573" w:rsidP="00A74B6E">
            <w:pPr>
              <w:pStyle w:val="TAC"/>
              <w:rPr>
                <w:rFonts w:cs="Arial"/>
                <w:lang w:eastAsia="en-US"/>
              </w:rPr>
            </w:pPr>
          </w:p>
        </w:tc>
      </w:tr>
      <w:tr w:rsidR="008F55E6" w:rsidRPr="008F55E6" w14:paraId="7E926A5A" w14:textId="77777777" w:rsidTr="00BC204F">
        <w:trPr>
          <w:cantSplit/>
          <w:jc w:val="center"/>
        </w:trPr>
        <w:tc>
          <w:tcPr>
            <w:tcW w:w="2291" w:type="dxa"/>
          </w:tcPr>
          <w:p w14:paraId="2B326545"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4763E055"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DA1F5A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95A845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109350E0" w14:textId="77777777" w:rsidR="00255573" w:rsidRPr="008F55E6" w:rsidRDefault="00255573" w:rsidP="00A74B6E">
            <w:pPr>
              <w:pStyle w:val="TAC"/>
              <w:rPr>
                <w:rFonts w:cs="Arial"/>
                <w:lang w:eastAsia="en-US"/>
              </w:rPr>
            </w:pPr>
          </w:p>
        </w:tc>
      </w:tr>
      <w:tr w:rsidR="008F55E6" w:rsidRPr="008F55E6" w14:paraId="3D37951B" w14:textId="77777777" w:rsidTr="00BC204F">
        <w:trPr>
          <w:cantSplit/>
          <w:jc w:val="center"/>
        </w:trPr>
        <w:tc>
          <w:tcPr>
            <w:tcW w:w="2291" w:type="dxa"/>
          </w:tcPr>
          <w:p w14:paraId="5206FBC0"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70F4D4BB"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7B91FDE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AC72778"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3541ED41" w14:textId="77777777" w:rsidR="00255573" w:rsidRPr="008F55E6" w:rsidRDefault="00255573" w:rsidP="00A74B6E">
            <w:pPr>
              <w:pStyle w:val="TAC"/>
              <w:rPr>
                <w:rFonts w:cs="Arial"/>
                <w:lang w:eastAsia="en-US"/>
              </w:rPr>
            </w:pPr>
          </w:p>
        </w:tc>
      </w:tr>
      <w:tr w:rsidR="008F55E6" w:rsidRPr="008F55E6" w14:paraId="054F8B33" w14:textId="77777777" w:rsidTr="00BC204F">
        <w:trPr>
          <w:cantSplit/>
          <w:jc w:val="center"/>
        </w:trPr>
        <w:tc>
          <w:tcPr>
            <w:tcW w:w="2291" w:type="dxa"/>
          </w:tcPr>
          <w:p w14:paraId="185FF305"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33FAC1DC"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35EBF3DB"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37F6F7B8"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88A1B8C" w14:textId="77777777" w:rsidR="0086122C" w:rsidRPr="008F55E6" w:rsidRDefault="0086122C" w:rsidP="00A74B6E">
            <w:pPr>
              <w:pStyle w:val="TAC"/>
              <w:rPr>
                <w:rFonts w:cs="Arial"/>
                <w:lang w:eastAsia="en-US"/>
              </w:rPr>
            </w:pPr>
          </w:p>
        </w:tc>
      </w:tr>
      <w:tr w:rsidR="008F55E6" w:rsidRPr="008F55E6" w14:paraId="5E190238" w14:textId="77777777" w:rsidTr="00BC204F">
        <w:trPr>
          <w:cantSplit/>
          <w:jc w:val="center"/>
        </w:trPr>
        <w:tc>
          <w:tcPr>
            <w:tcW w:w="2291" w:type="dxa"/>
          </w:tcPr>
          <w:p w14:paraId="579BE5FD"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12D2F92C"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42ADD3CB"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1A2DF2D"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0587F51" w14:textId="77777777" w:rsidR="00491FB0" w:rsidRPr="008F55E6" w:rsidRDefault="00491FB0" w:rsidP="00A74B6E">
            <w:pPr>
              <w:pStyle w:val="TAC"/>
              <w:rPr>
                <w:rFonts w:cs="Arial"/>
                <w:lang w:eastAsia="en-US"/>
              </w:rPr>
            </w:pPr>
          </w:p>
        </w:tc>
      </w:tr>
      <w:tr w:rsidR="008F55E6" w:rsidRPr="008F55E6" w14:paraId="2B97F4CC" w14:textId="77777777" w:rsidTr="00BC204F">
        <w:trPr>
          <w:cantSplit/>
          <w:jc w:val="center"/>
        </w:trPr>
        <w:tc>
          <w:tcPr>
            <w:tcW w:w="2291" w:type="dxa"/>
          </w:tcPr>
          <w:p w14:paraId="0076F63E"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6ED1467E"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6D8A42C9"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6C311DDD"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3353A970" w14:textId="77777777" w:rsidR="0086122C" w:rsidRPr="008F55E6" w:rsidRDefault="0086122C" w:rsidP="00A74B6E">
            <w:pPr>
              <w:pStyle w:val="TAC"/>
              <w:rPr>
                <w:rFonts w:cs="Arial"/>
                <w:lang w:eastAsia="en-US"/>
              </w:rPr>
            </w:pPr>
          </w:p>
        </w:tc>
      </w:tr>
      <w:tr w:rsidR="008F55E6" w:rsidRPr="008F55E6" w14:paraId="41F51E05" w14:textId="77777777" w:rsidTr="00BC204F">
        <w:trPr>
          <w:cantSplit/>
          <w:jc w:val="center"/>
        </w:trPr>
        <w:tc>
          <w:tcPr>
            <w:tcW w:w="2291" w:type="dxa"/>
          </w:tcPr>
          <w:p w14:paraId="7F96F80B"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5DB6B834"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45C5869F"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45CA5289"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7DCD2443" w14:textId="77777777" w:rsidR="00696B6D" w:rsidRPr="008F55E6" w:rsidRDefault="00696B6D" w:rsidP="00A74B6E">
            <w:pPr>
              <w:pStyle w:val="TAC"/>
              <w:rPr>
                <w:rFonts w:cs="Arial"/>
                <w:lang w:eastAsia="en-US"/>
              </w:rPr>
            </w:pPr>
          </w:p>
        </w:tc>
      </w:tr>
      <w:tr w:rsidR="008F55E6" w:rsidRPr="008F55E6" w14:paraId="10D25326" w14:textId="77777777" w:rsidTr="00BC204F">
        <w:trPr>
          <w:cantSplit/>
          <w:jc w:val="center"/>
        </w:trPr>
        <w:tc>
          <w:tcPr>
            <w:tcW w:w="2291" w:type="dxa"/>
          </w:tcPr>
          <w:p w14:paraId="738D6D12"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139E41C7"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394E3B0C"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093C0757"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5EF24F1F" w14:textId="77777777" w:rsidR="00884C85" w:rsidRPr="008F55E6" w:rsidRDefault="00884C85" w:rsidP="00A74B6E">
            <w:pPr>
              <w:pStyle w:val="TAC"/>
              <w:rPr>
                <w:rFonts w:cs="Arial"/>
                <w:lang w:eastAsia="en-US"/>
              </w:rPr>
            </w:pPr>
          </w:p>
        </w:tc>
      </w:tr>
      <w:tr w:rsidR="008F55E6" w:rsidRPr="008F55E6" w14:paraId="65E8B14E" w14:textId="77777777" w:rsidTr="00BC204F">
        <w:trPr>
          <w:cantSplit/>
          <w:jc w:val="center"/>
        </w:trPr>
        <w:tc>
          <w:tcPr>
            <w:tcW w:w="2291" w:type="dxa"/>
          </w:tcPr>
          <w:p w14:paraId="6FCC8815"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148D7F13"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1350AFAE"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19706D65"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0921849A" w14:textId="77777777" w:rsidR="00F34C80" w:rsidRPr="008F55E6" w:rsidRDefault="00F34C80" w:rsidP="00A74B6E">
            <w:pPr>
              <w:pStyle w:val="TAC"/>
              <w:rPr>
                <w:rFonts w:cs="Arial"/>
                <w:lang w:eastAsia="en-US"/>
              </w:rPr>
            </w:pPr>
          </w:p>
        </w:tc>
      </w:tr>
      <w:tr w:rsidR="008F55E6" w:rsidRPr="008F55E6" w14:paraId="2D490AB4" w14:textId="77777777" w:rsidTr="00BC204F">
        <w:trPr>
          <w:cantSplit/>
          <w:jc w:val="center"/>
        </w:trPr>
        <w:tc>
          <w:tcPr>
            <w:tcW w:w="2291" w:type="dxa"/>
          </w:tcPr>
          <w:p w14:paraId="2AE6E15E"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7660996E"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72EAF955"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3B6C3321"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40F25F91" w14:textId="77777777" w:rsidR="003842BA" w:rsidRPr="008F55E6" w:rsidRDefault="003842BA" w:rsidP="00A74B6E">
            <w:pPr>
              <w:pStyle w:val="TAC"/>
              <w:rPr>
                <w:rFonts w:cs="Arial"/>
                <w:lang w:eastAsia="en-US"/>
              </w:rPr>
            </w:pPr>
          </w:p>
        </w:tc>
      </w:tr>
      <w:tr w:rsidR="008F55E6" w:rsidRPr="008F55E6" w14:paraId="2BC939BA" w14:textId="77777777" w:rsidTr="00BC204F">
        <w:trPr>
          <w:cantSplit/>
          <w:jc w:val="center"/>
        </w:trPr>
        <w:tc>
          <w:tcPr>
            <w:tcW w:w="2291" w:type="dxa"/>
          </w:tcPr>
          <w:p w14:paraId="662C6ABD" w14:textId="77777777" w:rsidR="00334EA2" w:rsidRPr="008F55E6" w:rsidRDefault="00334EA2" w:rsidP="00A74B6E">
            <w:pPr>
              <w:pStyle w:val="TAC"/>
              <w:rPr>
                <w:rFonts w:cs="Arial"/>
                <w:lang w:eastAsia="en-US"/>
              </w:rPr>
            </w:pPr>
            <w:r w:rsidRPr="008F55E6">
              <w:rPr>
                <w:rFonts w:cs="v5.0.0"/>
                <w:lang w:eastAsia="en-US"/>
              </w:rPr>
              <w:t>WA UTRA FDD Band XXVI or E-UTRA Band 26</w:t>
            </w:r>
          </w:p>
        </w:tc>
        <w:tc>
          <w:tcPr>
            <w:tcW w:w="2291" w:type="dxa"/>
          </w:tcPr>
          <w:p w14:paraId="5107BC36"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0CC3E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2686C15E"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1AB4F936" w14:textId="77777777" w:rsidR="00334EA2" w:rsidRPr="008F55E6" w:rsidRDefault="00334EA2" w:rsidP="00A74B6E">
            <w:pPr>
              <w:pStyle w:val="TAC"/>
              <w:rPr>
                <w:rFonts w:cs="Arial"/>
                <w:lang w:eastAsia="en-US"/>
              </w:rPr>
            </w:pPr>
          </w:p>
        </w:tc>
      </w:tr>
      <w:tr w:rsidR="008F55E6" w:rsidRPr="008F55E6" w14:paraId="73686780" w14:textId="77777777" w:rsidTr="00BC204F">
        <w:trPr>
          <w:cantSplit/>
          <w:jc w:val="center"/>
        </w:trPr>
        <w:tc>
          <w:tcPr>
            <w:tcW w:w="2291" w:type="dxa"/>
          </w:tcPr>
          <w:p w14:paraId="61B85562"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77B06F0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69F9AD5"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7403C800"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501C940C" w14:textId="77777777" w:rsidR="00983676" w:rsidRPr="008F55E6" w:rsidRDefault="00983676" w:rsidP="0074776C">
            <w:pPr>
              <w:pStyle w:val="TAC"/>
              <w:rPr>
                <w:rFonts w:cs="Arial"/>
                <w:lang w:eastAsia="en-US"/>
              </w:rPr>
            </w:pPr>
          </w:p>
        </w:tc>
      </w:tr>
      <w:tr w:rsidR="008F55E6" w:rsidRPr="008F55E6" w14:paraId="56248067" w14:textId="77777777" w:rsidTr="00BC204F">
        <w:trPr>
          <w:cantSplit/>
          <w:jc w:val="center"/>
        </w:trPr>
        <w:tc>
          <w:tcPr>
            <w:tcW w:w="2291" w:type="dxa"/>
          </w:tcPr>
          <w:p w14:paraId="07577CDC"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425DB201"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1F829F0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711C11D4"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CE4F1FE" w14:textId="77777777" w:rsidR="00FA3B78" w:rsidRPr="008F55E6" w:rsidRDefault="00FA3B78" w:rsidP="00AE2B29">
            <w:pPr>
              <w:pStyle w:val="TAC"/>
              <w:rPr>
                <w:rFonts w:cs="Arial"/>
                <w:lang w:eastAsia="en-US"/>
              </w:rPr>
            </w:pPr>
          </w:p>
        </w:tc>
      </w:tr>
      <w:tr w:rsidR="008F55E6" w:rsidRPr="008F55E6" w14:paraId="52484D3B" w14:textId="77777777" w:rsidTr="00BC204F">
        <w:trPr>
          <w:cantSplit/>
          <w:jc w:val="center"/>
        </w:trPr>
        <w:tc>
          <w:tcPr>
            <w:tcW w:w="2291" w:type="dxa"/>
          </w:tcPr>
          <w:p w14:paraId="515ED52B"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3E24C616"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3D01050"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000E8A2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48D5EF40" w14:textId="77777777" w:rsidR="00A857F7" w:rsidRPr="008F55E6" w:rsidRDefault="00A857F7" w:rsidP="00AE2B29">
            <w:pPr>
              <w:pStyle w:val="TAC"/>
              <w:rPr>
                <w:rFonts w:cs="Arial"/>
                <w:lang w:eastAsia="en-US"/>
              </w:rPr>
            </w:pPr>
          </w:p>
        </w:tc>
      </w:tr>
      <w:tr w:rsidR="008F55E6" w:rsidRPr="008F55E6" w14:paraId="40BE824F" w14:textId="77777777" w:rsidTr="00BC204F">
        <w:trPr>
          <w:cantSplit/>
          <w:jc w:val="center"/>
        </w:trPr>
        <w:tc>
          <w:tcPr>
            <w:tcW w:w="2291" w:type="dxa"/>
          </w:tcPr>
          <w:p w14:paraId="3AC7B5E3"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1A999D0F"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22B08E4"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1800CE66"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71FAE20A" w14:textId="77777777" w:rsidR="00C9113D" w:rsidRPr="008F55E6" w:rsidRDefault="00C9113D" w:rsidP="00AE2B29">
            <w:pPr>
              <w:pStyle w:val="TAC"/>
              <w:rPr>
                <w:rFonts w:cs="Arial"/>
                <w:lang w:eastAsia="en-US"/>
              </w:rPr>
            </w:pPr>
          </w:p>
        </w:tc>
      </w:tr>
      <w:tr w:rsidR="008F55E6" w:rsidRPr="008F55E6" w14:paraId="208E808E" w14:textId="77777777" w:rsidTr="00BC204F">
        <w:trPr>
          <w:cantSplit/>
          <w:jc w:val="center"/>
        </w:trPr>
        <w:tc>
          <w:tcPr>
            <w:tcW w:w="2291" w:type="dxa"/>
          </w:tcPr>
          <w:p w14:paraId="6799E118"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155D521A"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38237701"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439926BF"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65704EDE" w14:textId="77777777" w:rsidR="00A63BF8" w:rsidRPr="008F55E6" w:rsidRDefault="00A63BF8" w:rsidP="00A74B6E">
            <w:pPr>
              <w:pStyle w:val="TAC"/>
              <w:rPr>
                <w:rFonts w:cs="Arial"/>
                <w:lang w:eastAsia="en-US"/>
              </w:rPr>
            </w:pPr>
          </w:p>
        </w:tc>
      </w:tr>
      <w:tr w:rsidR="008F55E6" w:rsidRPr="008F55E6" w14:paraId="215FD153" w14:textId="77777777" w:rsidTr="00BC204F">
        <w:trPr>
          <w:cantSplit/>
          <w:jc w:val="center"/>
        </w:trPr>
        <w:tc>
          <w:tcPr>
            <w:tcW w:w="2291" w:type="dxa"/>
          </w:tcPr>
          <w:p w14:paraId="15E67C43" w14:textId="77777777" w:rsidR="00A63BF8" w:rsidRPr="008F55E6" w:rsidRDefault="00EE5706" w:rsidP="00A74B6E">
            <w:pPr>
              <w:pStyle w:val="TAC"/>
              <w:rPr>
                <w:rFonts w:cs="Arial"/>
                <w:lang w:eastAsia="en-US"/>
              </w:rPr>
            </w:pPr>
            <w:r w:rsidRPr="008F55E6">
              <w:rPr>
                <w:rFonts w:cs="Arial"/>
                <w:lang w:eastAsia="en-US"/>
              </w:rPr>
              <w:lastRenderedPageBreak/>
              <w:t>WA UTRA TDD Band a) or E-UTRA Band 34</w:t>
            </w:r>
            <w:r w:rsidR="00BC204F" w:rsidRPr="008F55E6">
              <w:rPr>
                <w:rFonts w:eastAsia="DengXian" w:cs="v5.0.0"/>
                <w:lang w:val="sv-SE"/>
              </w:rPr>
              <w:t xml:space="preserve"> or NR Band n34</w:t>
            </w:r>
          </w:p>
        </w:tc>
        <w:tc>
          <w:tcPr>
            <w:tcW w:w="2291" w:type="dxa"/>
          </w:tcPr>
          <w:p w14:paraId="4639E46A"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35FC9AB0"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6C7262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110FACAB" w14:textId="77777777" w:rsidR="00A63BF8" w:rsidRPr="008F55E6" w:rsidRDefault="00A63BF8" w:rsidP="00A74B6E">
            <w:pPr>
              <w:pStyle w:val="TAC"/>
              <w:rPr>
                <w:rFonts w:cs="Arial"/>
                <w:lang w:eastAsia="en-US"/>
              </w:rPr>
            </w:pPr>
          </w:p>
        </w:tc>
      </w:tr>
      <w:tr w:rsidR="008F55E6" w:rsidRPr="008F55E6" w14:paraId="1C34E1BE" w14:textId="77777777" w:rsidTr="00BC204F">
        <w:trPr>
          <w:cantSplit/>
          <w:jc w:val="center"/>
        </w:trPr>
        <w:tc>
          <w:tcPr>
            <w:tcW w:w="2291" w:type="dxa"/>
          </w:tcPr>
          <w:p w14:paraId="73EE0F47"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ECD047E"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A320640" w14:textId="77777777" w:rsidR="00A638E6" w:rsidRPr="008F55E6" w:rsidRDefault="00A638E6" w:rsidP="00A638E6">
            <w:pPr>
              <w:pStyle w:val="TAC"/>
              <w:rPr>
                <w:rFonts w:cs="Arial"/>
                <w:lang w:eastAsia="en-US"/>
              </w:rPr>
            </w:pPr>
            <w:r w:rsidRPr="008F55E6">
              <w:rPr>
                <w:rFonts w:cs="Osaka"/>
              </w:rPr>
              <w:t>-86 dBm</w:t>
            </w:r>
          </w:p>
        </w:tc>
        <w:tc>
          <w:tcPr>
            <w:tcW w:w="1414" w:type="dxa"/>
          </w:tcPr>
          <w:p w14:paraId="1C26B319" w14:textId="77777777" w:rsidR="00A638E6" w:rsidRPr="008F55E6" w:rsidRDefault="00A638E6" w:rsidP="00A638E6">
            <w:pPr>
              <w:pStyle w:val="TAC"/>
              <w:rPr>
                <w:rFonts w:cs="Arial"/>
                <w:lang w:eastAsia="en-US"/>
              </w:rPr>
            </w:pPr>
            <w:r w:rsidRPr="008F55E6">
              <w:rPr>
                <w:rFonts w:cs="Osaka"/>
              </w:rPr>
              <w:t>1 MHz</w:t>
            </w:r>
          </w:p>
        </w:tc>
        <w:tc>
          <w:tcPr>
            <w:tcW w:w="1845" w:type="dxa"/>
          </w:tcPr>
          <w:p w14:paraId="13B18480" w14:textId="77777777" w:rsidR="00A638E6" w:rsidRPr="008F55E6" w:rsidRDefault="00A638E6" w:rsidP="00A638E6">
            <w:pPr>
              <w:pStyle w:val="TAC"/>
              <w:rPr>
                <w:rFonts w:cs="Arial"/>
                <w:lang w:eastAsia="en-US"/>
              </w:rPr>
            </w:pPr>
          </w:p>
        </w:tc>
      </w:tr>
      <w:tr w:rsidR="008F55E6" w:rsidRPr="008F55E6" w14:paraId="3972E5E9" w14:textId="77777777" w:rsidTr="00BC204F">
        <w:trPr>
          <w:cantSplit/>
          <w:jc w:val="center"/>
        </w:trPr>
        <w:tc>
          <w:tcPr>
            <w:tcW w:w="2291" w:type="dxa"/>
          </w:tcPr>
          <w:p w14:paraId="33C4F530"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25FF1100"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53BE951" w14:textId="77777777" w:rsidR="00A638E6" w:rsidRPr="008F55E6" w:rsidRDefault="00A638E6" w:rsidP="00A638E6">
            <w:pPr>
              <w:pStyle w:val="TAC"/>
              <w:rPr>
                <w:rFonts w:cs="Arial"/>
                <w:lang w:eastAsia="en-US"/>
              </w:rPr>
            </w:pPr>
            <w:r w:rsidRPr="008F55E6">
              <w:rPr>
                <w:rFonts w:cs="Osaka"/>
              </w:rPr>
              <w:t>-86 dBm</w:t>
            </w:r>
          </w:p>
        </w:tc>
        <w:tc>
          <w:tcPr>
            <w:tcW w:w="1414" w:type="dxa"/>
          </w:tcPr>
          <w:p w14:paraId="2672AABC" w14:textId="77777777" w:rsidR="00A638E6" w:rsidRPr="008F55E6" w:rsidRDefault="00A638E6" w:rsidP="00A638E6">
            <w:pPr>
              <w:pStyle w:val="TAC"/>
              <w:rPr>
                <w:rFonts w:cs="Arial"/>
                <w:lang w:eastAsia="en-US"/>
              </w:rPr>
            </w:pPr>
            <w:r w:rsidRPr="008F55E6">
              <w:rPr>
                <w:rFonts w:cs="Osaka"/>
              </w:rPr>
              <w:t>1 MHz</w:t>
            </w:r>
          </w:p>
        </w:tc>
        <w:tc>
          <w:tcPr>
            <w:tcW w:w="1845" w:type="dxa"/>
          </w:tcPr>
          <w:p w14:paraId="180CADC4" w14:textId="77777777" w:rsidR="00A638E6" w:rsidRPr="008F55E6" w:rsidRDefault="00A638E6" w:rsidP="00A638E6">
            <w:pPr>
              <w:pStyle w:val="TAC"/>
              <w:rPr>
                <w:rFonts w:cs="Arial"/>
                <w:lang w:eastAsia="en-US"/>
              </w:rPr>
            </w:pPr>
          </w:p>
        </w:tc>
      </w:tr>
      <w:tr w:rsidR="008F55E6" w:rsidRPr="008F55E6" w14:paraId="3BB1A058" w14:textId="77777777" w:rsidTr="00BC204F">
        <w:trPr>
          <w:cantSplit/>
          <w:jc w:val="center"/>
        </w:trPr>
        <w:tc>
          <w:tcPr>
            <w:tcW w:w="2291" w:type="dxa"/>
          </w:tcPr>
          <w:p w14:paraId="07EAEDD8"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5AB334E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2801A663" w14:textId="77777777" w:rsidR="00A638E6" w:rsidRPr="008F55E6" w:rsidRDefault="00A638E6" w:rsidP="00A638E6">
            <w:pPr>
              <w:pStyle w:val="TAC"/>
              <w:rPr>
                <w:rFonts w:cs="Arial"/>
                <w:lang w:eastAsia="en-US"/>
              </w:rPr>
            </w:pPr>
            <w:r w:rsidRPr="008F55E6">
              <w:rPr>
                <w:rFonts w:cs="Osaka"/>
              </w:rPr>
              <w:t>-86 dBm</w:t>
            </w:r>
          </w:p>
        </w:tc>
        <w:tc>
          <w:tcPr>
            <w:tcW w:w="1414" w:type="dxa"/>
          </w:tcPr>
          <w:p w14:paraId="6258F257" w14:textId="77777777" w:rsidR="00A638E6" w:rsidRPr="008F55E6" w:rsidRDefault="00A638E6" w:rsidP="00A638E6">
            <w:pPr>
              <w:pStyle w:val="TAC"/>
              <w:rPr>
                <w:rFonts w:cs="Arial"/>
                <w:lang w:eastAsia="en-US"/>
              </w:rPr>
            </w:pPr>
            <w:r w:rsidRPr="008F55E6">
              <w:rPr>
                <w:rFonts w:cs="Osaka"/>
              </w:rPr>
              <w:t>1 MHz</w:t>
            </w:r>
          </w:p>
        </w:tc>
        <w:tc>
          <w:tcPr>
            <w:tcW w:w="1845" w:type="dxa"/>
          </w:tcPr>
          <w:p w14:paraId="0955CD4C" w14:textId="77777777" w:rsidR="00A638E6" w:rsidRPr="008F55E6" w:rsidRDefault="00A638E6" w:rsidP="00A638E6">
            <w:pPr>
              <w:pStyle w:val="TAC"/>
              <w:rPr>
                <w:rFonts w:cs="Arial"/>
                <w:lang w:eastAsia="en-US"/>
              </w:rPr>
            </w:pPr>
          </w:p>
        </w:tc>
      </w:tr>
      <w:tr w:rsidR="008F55E6" w:rsidRPr="008F55E6" w14:paraId="7D40DBE8" w14:textId="77777777" w:rsidTr="00BC204F">
        <w:trPr>
          <w:cantSplit/>
          <w:jc w:val="center"/>
        </w:trPr>
        <w:tc>
          <w:tcPr>
            <w:tcW w:w="2291" w:type="dxa"/>
          </w:tcPr>
          <w:p w14:paraId="2861319A"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33B8AE6C"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4F083808"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095A59B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A313811" w14:textId="77777777" w:rsidR="00A638E6" w:rsidRPr="008F55E6" w:rsidRDefault="00A638E6" w:rsidP="00A638E6">
            <w:pPr>
              <w:pStyle w:val="TAC"/>
              <w:rPr>
                <w:rFonts w:cs="Arial"/>
                <w:lang w:eastAsia="en-US"/>
              </w:rPr>
            </w:pPr>
          </w:p>
        </w:tc>
      </w:tr>
      <w:tr w:rsidR="008F55E6" w:rsidRPr="008F55E6" w14:paraId="45952BA2" w14:textId="77777777" w:rsidTr="00BC204F">
        <w:trPr>
          <w:cantSplit/>
          <w:jc w:val="center"/>
        </w:trPr>
        <w:tc>
          <w:tcPr>
            <w:tcW w:w="2291" w:type="dxa"/>
          </w:tcPr>
          <w:p w14:paraId="3C415D86"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32ADBC77"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E23F27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541922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3D6694"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304BC1CB" w14:textId="77777777" w:rsidTr="00BC204F">
        <w:trPr>
          <w:cantSplit/>
          <w:jc w:val="center"/>
        </w:trPr>
        <w:tc>
          <w:tcPr>
            <w:tcW w:w="2291" w:type="dxa"/>
          </w:tcPr>
          <w:p w14:paraId="06B7C6F6"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53588E6D"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75CDB3F"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053A5B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4099FFE" w14:textId="77777777" w:rsidR="00A638E6" w:rsidRPr="008F55E6" w:rsidRDefault="00A638E6" w:rsidP="00A638E6">
            <w:pPr>
              <w:pStyle w:val="TAC"/>
              <w:rPr>
                <w:rFonts w:cs="Arial"/>
                <w:lang w:eastAsia="en-US"/>
              </w:rPr>
            </w:pPr>
          </w:p>
        </w:tc>
      </w:tr>
      <w:tr w:rsidR="008F55E6" w:rsidRPr="008F55E6" w14:paraId="66B4ED9D" w14:textId="77777777" w:rsidTr="00BC204F">
        <w:trPr>
          <w:cantSplit/>
          <w:jc w:val="center"/>
        </w:trPr>
        <w:tc>
          <w:tcPr>
            <w:tcW w:w="2291" w:type="dxa"/>
          </w:tcPr>
          <w:p w14:paraId="65565F96"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3D9DEB56" w14:textId="77777777" w:rsidR="00A638E6" w:rsidRPr="008F55E6" w:rsidRDefault="00A638E6" w:rsidP="00A638E6">
            <w:pPr>
              <w:pStyle w:val="TAC"/>
              <w:rPr>
                <w:lang w:eastAsia="en-US"/>
              </w:rPr>
            </w:pPr>
            <w:r w:rsidRPr="008F55E6">
              <w:rPr>
                <w:lang w:eastAsia="en-US"/>
              </w:rPr>
              <w:t>2496 – 2690 MHz</w:t>
            </w:r>
          </w:p>
        </w:tc>
        <w:tc>
          <w:tcPr>
            <w:tcW w:w="1235" w:type="dxa"/>
          </w:tcPr>
          <w:p w14:paraId="6E5A2705" w14:textId="77777777" w:rsidR="00A638E6" w:rsidRPr="008F55E6" w:rsidRDefault="00A638E6" w:rsidP="00A638E6">
            <w:pPr>
              <w:pStyle w:val="TAC"/>
              <w:rPr>
                <w:lang w:eastAsia="en-US"/>
              </w:rPr>
            </w:pPr>
            <w:r w:rsidRPr="008F55E6">
              <w:rPr>
                <w:lang w:eastAsia="en-US"/>
              </w:rPr>
              <w:t>-86 dBm</w:t>
            </w:r>
          </w:p>
        </w:tc>
        <w:tc>
          <w:tcPr>
            <w:tcW w:w="1414" w:type="dxa"/>
          </w:tcPr>
          <w:p w14:paraId="1397D06C" w14:textId="77777777" w:rsidR="00A638E6" w:rsidRPr="008F55E6" w:rsidRDefault="00A638E6" w:rsidP="00A638E6">
            <w:pPr>
              <w:pStyle w:val="TAC"/>
              <w:rPr>
                <w:lang w:eastAsia="en-US"/>
              </w:rPr>
            </w:pPr>
            <w:r w:rsidRPr="008F55E6">
              <w:rPr>
                <w:lang w:eastAsia="en-US"/>
              </w:rPr>
              <w:t>1 MHz</w:t>
            </w:r>
          </w:p>
        </w:tc>
        <w:tc>
          <w:tcPr>
            <w:tcW w:w="1845" w:type="dxa"/>
          </w:tcPr>
          <w:p w14:paraId="42237E66" w14:textId="77777777" w:rsidR="00A638E6" w:rsidRPr="008F55E6" w:rsidRDefault="00A638E6" w:rsidP="00A638E6">
            <w:pPr>
              <w:pStyle w:val="TAC"/>
              <w:rPr>
                <w:lang w:eastAsia="en-US"/>
              </w:rPr>
            </w:pPr>
          </w:p>
        </w:tc>
      </w:tr>
      <w:tr w:rsidR="008F55E6" w:rsidRPr="008F55E6" w14:paraId="75CC2069" w14:textId="77777777" w:rsidTr="00BC204F">
        <w:trPr>
          <w:cantSplit/>
          <w:jc w:val="center"/>
        </w:trPr>
        <w:tc>
          <w:tcPr>
            <w:tcW w:w="2291" w:type="dxa"/>
          </w:tcPr>
          <w:p w14:paraId="460C82B7" w14:textId="77777777" w:rsidR="00A638E6" w:rsidRPr="008F55E6" w:rsidRDefault="00A638E6" w:rsidP="00A638E6">
            <w:pPr>
              <w:pStyle w:val="TAC"/>
              <w:rPr>
                <w:lang w:eastAsia="en-US"/>
              </w:rPr>
            </w:pPr>
            <w:r w:rsidRPr="008F55E6">
              <w:rPr>
                <w:lang w:eastAsia="en-US"/>
              </w:rPr>
              <w:t>WA E-UTRA Band 42</w:t>
            </w:r>
          </w:p>
        </w:tc>
        <w:tc>
          <w:tcPr>
            <w:tcW w:w="2291" w:type="dxa"/>
          </w:tcPr>
          <w:p w14:paraId="68FF88C9" w14:textId="77777777" w:rsidR="00A638E6" w:rsidRPr="008F55E6" w:rsidRDefault="00A638E6" w:rsidP="00A638E6">
            <w:pPr>
              <w:pStyle w:val="TAC"/>
              <w:rPr>
                <w:lang w:eastAsia="en-US"/>
              </w:rPr>
            </w:pPr>
            <w:r w:rsidRPr="008F55E6">
              <w:rPr>
                <w:lang w:eastAsia="en-US"/>
              </w:rPr>
              <w:t>3400 – 3600 MHz</w:t>
            </w:r>
          </w:p>
        </w:tc>
        <w:tc>
          <w:tcPr>
            <w:tcW w:w="1235" w:type="dxa"/>
          </w:tcPr>
          <w:p w14:paraId="2E2F6CD9" w14:textId="77777777" w:rsidR="00A638E6" w:rsidRPr="008F55E6" w:rsidRDefault="00A638E6" w:rsidP="00A638E6">
            <w:pPr>
              <w:pStyle w:val="TAC"/>
              <w:rPr>
                <w:lang w:eastAsia="en-US"/>
              </w:rPr>
            </w:pPr>
            <w:r w:rsidRPr="008F55E6">
              <w:rPr>
                <w:lang w:eastAsia="en-US"/>
              </w:rPr>
              <w:t>-86 dBm</w:t>
            </w:r>
          </w:p>
        </w:tc>
        <w:tc>
          <w:tcPr>
            <w:tcW w:w="1414" w:type="dxa"/>
          </w:tcPr>
          <w:p w14:paraId="6C6F94E6" w14:textId="77777777" w:rsidR="00A638E6" w:rsidRPr="008F55E6" w:rsidRDefault="00A638E6" w:rsidP="00A638E6">
            <w:pPr>
              <w:pStyle w:val="TAC"/>
              <w:rPr>
                <w:lang w:eastAsia="en-US"/>
              </w:rPr>
            </w:pPr>
            <w:r w:rsidRPr="008F55E6">
              <w:rPr>
                <w:lang w:eastAsia="en-US"/>
              </w:rPr>
              <w:t>1 MHz</w:t>
            </w:r>
          </w:p>
        </w:tc>
        <w:tc>
          <w:tcPr>
            <w:tcW w:w="1845" w:type="dxa"/>
          </w:tcPr>
          <w:p w14:paraId="0FB0341E" w14:textId="77777777" w:rsidR="00A638E6" w:rsidRPr="008F55E6" w:rsidRDefault="00A638E6" w:rsidP="00A638E6">
            <w:pPr>
              <w:pStyle w:val="TAC"/>
              <w:rPr>
                <w:lang w:eastAsia="en-US"/>
              </w:rPr>
            </w:pPr>
          </w:p>
        </w:tc>
      </w:tr>
      <w:tr w:rsidR="008F55E6" w:rsidRPr="008F55E6" w14:paraId="0BABCC52" w14:textId="77777777" w:rsidTr="00BC204F">
        <w:trPr>
          <w:cantSplit/>
          <w:jc w:val="center"/>
        </w:trPr>
        <w:tc>
          <w:tcPr>
            <w:tcW w:w="2291" w:type="dxa"/>
          </w:tcPr>
          <w:p w14:paraId="33046138" w14:textId="77777777" w:rsidR="00A638E6" w:rsidRPr="008F55E6" w:rsidRDefault="00A638E6" w:rsidP="00A638E6">
            <w:pPr>
              <w:pStyle w:val="TAC"/>
              <w:rPr>
                <w:lang w:eastAsia="en-US"/>
              </w:rPr>
            </w:pPr>
            <w:r w:rsidRPr="008F55E6">
              <w:rPr>
                <w:lang w:eastAsia="en-US"/>
              </w:rPr>
              <w:t>WA E-UTRA Band 43</w:t>
            </w:r>
          </w:p>
        </w:tc>
        <w:tc>
          <w:tcPr>
            <w:tcW w:w="2291" w:type="dxa"/>
          </w:tcPr>
          <w:p w14:paraId="4A126B99" w14:textId="77777777" w:rsidR="00A638E6" w:rsidRPr="008F55E6" w:rsidRDefault="00A638E6" w:rsidP="00A638E6">
            <w:pPr>
              <w:pStyle w:val="TAC"/>
              <w:rPr>
                <w:lang w:eastAsia="en-US"/>
              </w:rPr>
            </w:pPr>
            <w:r w:rsidRPr="008F55E6">
              <w:rPr>
                <w:lang w:eastAsia="en-US"/>
              </w:rPr>
              <w:t>3600 – 3800 MHz</w:t>
            </w:r>
          </w:p>
        </w:tc>
        <w:tc>
          <w:tcPr>
            <w:tcW w:w="1235" w:type="dxa"/>
          </w:tcPr>
          <w:p w14:paraId="3FB6A6A5" w14:textId="77777777" w:rsidR="00A638E6" w:rsidRPr="008F55E6" w:rsidRDefault="00A638E6" w:rsidP="00A638E6">
            <w:pPr>
              <w:pStyle w:val="TAC"/>
              <w:rPr>
                <w:lang w:eastAsia="en-US"/>
              </w:rPr>
            </w:pPr>
            <w:r w:rsidRPr="008F55E6">
              <w:rPr>
                <w:lang w:eastAsia="en-US"/>
              </w:rPr>
              <w:t>-86 dBm</w:t>
            </w:r>
          </w:p>
        </w:tc>
        <w:tc>
          <w:tcPr>
            <w:tcW w:w="1414" w:type="dxa"/>
          </w:tcPr>
          <w:p w14:paraId="5D23EE84" w14:textId="77777777" w:rsidR="00A638E6" w:rsidRPr="008F55E6" w:rsidRDefault="00A638E6" w:rsidP="00A638E6">
            <w:pPr>
              <w:pStyle w:val="TAC"/>
              <w:rPr>
                <w:lang w:eastAsia="en-US"/>
              </w:rPr>
            </w:pPr>
            <w:r w:rsidRPr="008F55E6">
              <w:rPr>
                <w:lang w:eastAsia="en-US"/>
              </w:rPr>
              <w:t>1 MHz</w:t>
            </w:r>
          </w:p>
        </w:tc>
        <w:tc>
          <w:tcPr>
            <w:tcW w:w="1845" w:type="dxa"/>
          </w:tcPr>
          <w:p w14:paraId="46823158" w14:textId="77777777" w:rsidR="00A638E6" w:rsidRPr="008F55E6" w:rsidRDefault="00A638E6" w:rsidP="00A638E6">
            <w:pPr>
              <w:pStyle w:val="TAC"/>
              <w:rPr>
                <w:lang w:eastAsia="en-US"/>
              </w:rPr>
            </w:pPr>
          </w:p>
        </w:tc>
      </w:tr>
      <w:tr w:rsidR="008F55E6" w:rsidRPr="008F55E6" w14:paraId="2C551CD7" w14:textId="77777777" w:rsidTr="00BC204F">
        <w:trPr>
          <w:cantSplit/>
          <w:jc w:val="center"/>
        </w:trPr>
        <w:tc>
          <w:tcPr>
            <w:tcW w:w="2291" w:type="dxa"/>
          </w:tcPr>
          <w:p w14:paraId="58CA26FA" w14:textId="77777777" w:rsidR="00A638E6" w:rsidRPr="008F55E6" w:rsidRDefault="00A638E6" w:rsidP="00A638E6">
            <w:pPr>
              <w:pStyle w:val="TAC"/>
              <w:rPr>
                <w:lang w:eastAsia="en-US"/>
              </w:rPr>
            </w:pPr>
            <w:r w:rsidRPr="008F55E6">
              <w:rPr>
                <w:lang w:eastAsia="en-US"/>
              </w:rPr>
              <w:t>WA E-UTRA Band 44</w:t>
            </w:r>
          </w:p>
        </w:tc>
        <w:tc>
          <w:tcPr>
            <w:tcW w:w="2291" w:type="dxa"/>
          </w:tcPr>
          <w:p w14:paraId="5E461FB5"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433B4942" w14:textId="77777777" w:rsidR="00A638E6" w:rsidRPr="008F55E6" w:rsidRDefault="00A638E6" w:rsidP="00A638E6">
            <w:pPr>
              <w:pStyle w:val="TAC"/>
              <w:rPr>
                <w:lang w:eastAsia="en-US"/>
              </w:rPr>
            </w:pPr>
            <w:r w:rsidRPr="008F55E6">
              <w:rPr>
                <w:lang w:eastAsia="en-US"/>
              </w:rPr>
              <w:t>-86 dBm</w:t>
            </w:r>
          </w:p>
        </w:tc>
        <w:tc>
          <w:tcPr>
            <w:tcW w:w="1414" w:type="dxa"/>
          </w:tcPr>
          <w:p w14:paraId="54762F09" w14:textId="77777777" w:rsidR="00A638E6" w:rsidRPr="008F55E6" w:rsidRDefault="00A638E6" w:rsidP="00A638E6">
            <w:pPr>
              <w:pStyle w:val="TAC"/>
              <w:rPr>
                <w:lang w:eastAsia="en-US"/>
              </w:rPr>
            </w:pPr>
            <w:r w:rsidRPr="008F55E6">
              <w:rPr>
                <w:lang w:eastAsia="en-US"/>
              </w:rPr>
              <w:t>1 MHz</w:t>
            </w:r>
          </w:p>
        </w:tc>
        <w:tc>
          <w:tcPr>
            <w:tcW w:w="1845" w:type="dxa"/>
          </w:tcPr>
          <w:p w14:paraId="54F73FBD" w14:textId="77777777" w:rsidR="00A638E6" w:rsidRPr="008F55E6" w:rsidRDefault="00A638E6" w:rsidP="00A638E6">
            <w:pPr>
              <w:pStyle w:val="TAC"/>
              <w:rPr>
                <w:lang w:eastAsia="en-US"/>
              </w:rPr>
            </w:pPr>
          </w:p>
        </w:tc>
      </w:tr>
      <w:tr w:rsidR="008F55E6" w:rsidRPr="008F55E6" w14:paraId="3EA7273D" w14:textId="77777777" w:rsidTr="00BC204F">
        <w:trPr>
          <w:cantSplit/>
          <w:jc w:val="center"/>
        </w:trPr>
        <w:tc>
          <w:tcPr>
            <w:tcW w:w="2291" w:type="dxa"/>
          </w:tcPr>
          <w:p w14:paraId="58401C27"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2E84D8EA"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39824D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56D835E1"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3F97D3DA" w14:textId="77777777" w:rsidR="00A638E6" w:rsidRPr="008F55E6" w:rsidRDefault="00A638E6" w:rsidP="00A638E6">
            <w:pPr>
              <w:pStyle w:val="TAC"/>
              <w:rPr>
                <w:szCs w:val="18"/>
                <w:lang w:eastAsia="ja-JP"/>
              </w:rPr>
            </w:pPr>
          </w:p>
        </w:tc>
      </w:tr>
      <w:tr w:rsidR="008F55E6" w:rsidRPr="008F55E6" w14:paraId="656A9B3D" w14:textId="77777777" w:rsidTr="00BC204F">
        <w:trPr>
          <w:cantSplit/>
          <w:jc w:val="center"/>
        </w:trPr>
        <w:tc>
          <w:tcPr>
            <w:tcW w:w="2291" w:type="dxa"/>
          </w:tcPr>
          <w:p w14:paraId="2D992F38"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68B54BF0"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0E2F12CD" w14:textId="77777777" w:rsidR="00A638E6" w:rsidRPr="008F55E6" w:rsidRDefault="00A638E6" w:rsidP="00A638E6">
            <w:pPr>
              <w:pStyle w:val="TAL"/>
              <w:jc w:val="center"/>
              <w:rPr>
                <w:lang w:eastAsia="ja-JP"/>
              </w:rPr>
            </w:pPr>
            <w:r w:rsidRPr="008F55E6">
              <w:rPr>
                <w:lang w:eastAsia="ja-JP"/>
              </w:rPr>
              <w:t>-86 dBm</w:t>
            </w:r>
          </w:p>
        </w:tc>
        <w:tc>
          <w:tcPr>
            <w:tcW w:w="1414" w:type="dxa"/>
          </w:tcPr>
          <w:p w14:paraId="3EF1096E" w14:textId="77777777" w:rsidR="00A638E6" w:rsidRPr="008F55E6" w:rsidRDefault="00A638E6" w:rsidP="00A638E6">
            <w:pPr>
              <w:pStyle w:val="TAL"/>
              <w:jc w:val="center"/>
              <w:rPr>
                <w:lang w:eastAsia="ja-JP"/>
              </w:rPr>
            </w:pPr>
            <w:r w:rsidRPr="008F55E6">
              <w:rPr>
                <w:lang w:eastAsia="ja-JP"/>
              </w:rPr>
              <w:t>1 MHz</w:t>
            </w:r>
          </w:p>
        </w:tc>
        <w:tc>
          <w:tcPr>
            <w:tcW w:w="1845" w:type="dxa"/>
          </w:tcPr>
          <w:p w14:paraId="40039B53" w14:textId="77777777" w:rsidR="00A638E6" w:rsidRPr="008F55E6" w:rsidRDefault="00A638E6" w:rsidP="00A638E6">
            <w:pPr>
              <w:pStyle w:val="TAL"/>
              <w:jc w:val="center"/>
              <w:rPr>
                <w:lang w:eastAsia="ja-JP"/>
              </w:rPr>
            </w:pPr>
          </w:p>
        </w:tc>
      </w:tr>
      <w:tr w:rsidR="008F55E6" w:rsidRPr="008F55E6" w14:paraId="7FF1BD8D" w14:textId="77777777" w:rsidTr="00BC204F">
        <w:trPr>
          <w:cantSplit/>
          <w:jc w:val="center"/>
        </w:trPr>
        <w:tc>
          <w:tcPr>
            <w:tcW w:w="2291" w:type="dxa"/>
          </w:tcPr>
          <w:p w14:paraId="45D25611"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313C9B06"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7D140EA4"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0582A524"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0005F76D" w14:textId="77777777" w:rsidR="00A638E6" w:rsidRPr="008F55E6" w:rsidRDefault="00A638E6" w:rsidP="00A638E6">
            <w:pPr>
              <w:pStyle w:val="TAL"/>
              <w:jc w:val="center"/>
              <w:rPr>
                <w:lang w:eastAsia="ja-JP"/>
              </w:rPr>
            </w:pPr>
          </w:p>
        </w:tc>
      </w:tr>
      <w:tr w:rsidR="008F55E6" w:rsidRPr="008F55E6" w14:paraId="035EAE06" w14:textId="77777777" w:rsidTr="00BC204F">
        <w:trPr>
          <w:cantSplit/>
          <w:jc w:val="center"/>
        </w:trPr>
        <w:tc>
          <w:tcPr>
            <w:tcW w:w="2291" w:type="dxa"/>
          </w:tcPr>
          <w:p w14:paraId="7801C9D3" w14:textId="77777777" w:rsidR="00A638E6" w:rsidRPr="008F55E6" w:rsidRDefault="00A638E6" w:rsidP="00A638E6">
            <w:pPr>
              <w:pStyle w:val="TAC"/>
            </w:pPr>
            <w:r w:rsidRPr="008F55E6">
              <w:t>WA E-UTRA Band 52</w:t>
            </w:r>
          </w:p>
        </w:tc>
        <w:tc>
          <w:tcPr>
            <w:tcW w:w="2291" w:type="dxa"/>
          </w:tcPr>
          <w:p w14:paraId="77A8982A" w14:textId="77777777" w:rsidR="00A638E6" w:rsidRPr="008F55E6" w:rsidRDefault="00A638E6" w:rsidP="00A638E6">
            <w:pPr>
              <w:pStyle w:val="TAC"/>
            </w:pPr>
            <w:r w:rsidRPr="008F55E6">
              <w:t>3300 – 3400 MHz</w:t>
            </w:r>
          </w:p>
        </w:tc>
        <w:tc>
          <w:tcPr>
            <w:tcW w:w="1235" w:type="dxa"/>
          </w:tcPr>
          <w:p w14:paraId="19E26E7C" w14:textId="77777777" w:rsidR="00A638E6" w:rsidRPr="008F55E6" w:rsidRDefault="00A638E6" w:rsidP="00A638E6">
            <w:pPr>
              <w:pStyle w:val="TAC"/>
            </w:pPr>
            <w:r w:rsidRPr="008F55E6">
              <w:t>-86 dBm</w:t>
            </w:r>
          </w:p>
        </w:tc>
        <w:tc>
          <w:tcPr>
            <w:tcW w:w="1414" w:type="dxa"/>
          </w:tcPr>
          <w:p w14:paraId="1EB53BD4" w14:textId="77777777" w:rsidR="00A638E6" w:rsidRPr="008F55E6" w:rsidRDefault="00A638E6" w:rsidP="00A638E6">
            <w:pPr>
              <w:pStyle w:val="TAC"/>
            </w:pPr>
            <w:r w:rsidRPr="008F55E6">
              <w:t>1 MHz</w:t>
            </w:r>
          </w:p>
        </w:tc>
        <w:tc>
          <w:tcPr>
            <w:tcW w:w="1845" w:type="dxa"/>
          </w:tcPr>
          <w:p w14:paraId="29C4F102" w14:textId="77777777" w:rsidR="00A638E6" w:rsidRPr="008F55E6" w:rsidRDefault="00A638E6" w:rsidP="00A638E6">
            <w:pPr>
              <w:pStyle w:val="TAC"/>
            </w:pPr>
          </w:p>
        </w:tc>
      </w:tr>
      <w:tr w:rsidR="008F55E6" w:rsidRPr="008F55E6" w14:paraId="344DD5FA" w14:textId="77777777" w:rsidTr="00BC204F">
        <w:trPr>
          <w:cantSplit/>
          <w:jc w:val="center"/>
        </w:trPr>
        <w:tc>
          <w:tcPr>
            <w:tcW w:w="2291" w:type="dxa"/>
          </w:tcPr>
          <w:p w14:paraId="6246DCEA"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5395FAD0"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BC3D66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6305FDC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E5572A" w14:textId="77777777" w:rsidR="00A638E6" w:rsidRPr="008F55E6" w:rsidRDefault="00A638E6" w:rsidP="00A638E6">
            <w:pPr>
              <w:pStyle w:val="TAC"/>
              <w:rPr>
                <w:rFonts w:cs="Arial"/>
                <w:lang w:eastAsia="en-US"/>
              </w:rPr>
            </w:pPr>
          </w:p>
        </w:tc>
      </w:tr>
      <w:tr w:rsidR="008F55E6" w:rsidRPr="008F55E6" w14:paraId="588D8AB2" w14:textId="77777777" w:rsidTr="00BC204F">
        <w:trPr>
          <w:cantSplit/>
          <w:jc w:val="center"/>
        </w:trPr>
        <w:tc>
          <w:tcPr>
            <w:tcW w:w="2291" w:type="dxa"/>
          </w:tcPr>
          <w:p w14:paraId="2916AB11"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65AD7D72"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4BB2693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167A2A0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7AC5032" w14:textId="77777777" w:rsidR="00A638E6" w:rsidRPr="008F55E6" w:rsidRDefault="00A638E6" w:rsidP="00A638E6">
            <w:pPr>
              <w:pStyle w:val="TAC"/>
              <w:rPr>
                <w:rFonts w:cs="Arial"/>
                <w:lang w:eastAsia="en-US"/>
              </w:rPr>
            </w:pPr>
          </w:p>
        </w:tc>
      </w:tr>
      <w:tr w:rsidR="008F55E6" w:rsidRPr="008F55E6" w14:paraId="252F87D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A428"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1BC7609"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609198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624225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346FB9E" w14:textId="77777777" w:rsidR="00A638E6" w:rsidRPr="008F55E6" w:rsidRDefault="00A638E6" w:rsidP="00A638E6">
            <w:pPr>
              <w:pStyle w:val="TAC"/>
              <w:rPr>
                <w:rFonts w:cs="Arial"/>
                <w:lang w:eastAsia="en-US"/>
              </w:rPr>
            </w:pPr>
          </w:p>
        </w:tc>
      </w:tr>
      <w:tr w:rsidR="008F55E6" w:rsidRPr="008F55E6" w14:paraId="4011C49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C3E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616A17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3C854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1E0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8EB065"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E358F4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D40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86533E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D861E2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40B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2E81C7"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1C8993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7C6646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41073D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DD329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8FAEDB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E4FD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E0B7A0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EE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1FE4E3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BF9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A66524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6F974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8255B3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95616D8"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B750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190B97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290B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BCB981"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0D7336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29F0A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002FB8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D7967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55790FF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065EA3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2BF15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DA92D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E40E97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B49AD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48A8E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27D7CD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C1089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91C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5977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3CFAD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313963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19FAD1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9EC16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3D8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C3F18C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BA5A9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5860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2405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629565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1287AA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8F5409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3BAB87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D448D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08296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5BF5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E2467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5B5E43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E004F5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F1B6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6130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8168A3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159B8A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6A0EC9D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4624D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5618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EC16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71775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097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E7097DA"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07E923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BCF45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79B8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8681FE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44E7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72436C2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F99A343"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18FBB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7D3BB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D58A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E5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FA1AA4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0E21E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36CE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AAE67A"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0E6E1D3" w14:textId="77777777" w:rsidTr="00BC204F">
        <w:trPr>
          <w:cantSplit/>
          <w:jc w:val="center"/>
        </w:trPr>
        <w:tc>
          <w:tcPr>
            <w:tcW w:w="9076" w:type="dxa"/>
            <w:gridSpan w:val="5"/>
          </w:tcPr>
          <w:p w14:paraId="6D627276" w14:textId="77777777" w:rsidR="00A638E6" w:rsidRPr="008F55E6" w:rsidRDefault="00A638E6" w:rsidP="00A638E6">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74CE141F"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72192B" w14:textId="77777777" w:rsidR="00262676" w:rsidRPr="008F55E6" w:rsidRDefault="00262676">
      <w:pPr>
        <w:rPr>
          <w:rFonts w:cs="v5.0.0"/>
        </w:rPr>
      </w:pPr>
    </w:p>
    <w:p w14:paraId="383C655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0083823" w14:textId="77777777"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7D7141C5" w14:textId="77777777" w:rsidTr="00613019">
        <w:trPr>
          <w:cantSplit/>
          <w:jc w:val="center"/>
        </w:trPr>
        <w:tc>
          <w:tcPr>
            <w:tcW w:w="2418" w:type="dxa"/>
          </w:tcPr>
          <w:p w14:paraId="565E4A6A"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164" w:type="dxa"/>
          </w:tcPr>
          <w:p w14:paraId="7A59AB15"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5D0545A7"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2E4E0FC8"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3C025A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AEE4DB4" w14:textId="77777777" w:rsidTr="00613019">
        <w:trPr>
          <w:cantSplit/>
          <w:jc w:val="center"/>
        </w:trPr>
        <w:tc>
          <w:tcPr>
            <w:tcW w:w="2418" w:type="dxa"/>
          </w:tcPr>
          <w:p w14:paraId="7CF5150E"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6135A8E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629D98A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52F55C36"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29DF69E5" w14:textId="77777777" w:rsidR="00262676" w:rsidRPr="008F55E6" w:rsidRDefault="00262676">
            <w:pPr>
              <w:pStyle w:val="TAC"/>
              <w:rPr>
                <w:rFonts w:cs="Arial"/>
                <w:lang w:eastAsia="en-US"/>
              </w:rPr>
            </w:pPr>
          </w:p>
        </w:tc>
      </w:tr>
      <w:tr w:rsidR="008F55E6" w:rsidRPr="008F55E6" w14:paraId="6164EB9B" w14:textId="77777777" w:rsidTr="00613019">
        <w:trPr>
          <w:cantSplit/>
          <w:jc w:val="center"/>
        </w:trPr>
        <w:tc>
          <w:tcPr>
            <w:tcW w:w="2418" w:type="dxa"/>
          </w:tcPr>
          <w:p w14:paraId="2327F897"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4F78789E"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5BB83557"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44E332A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B1C2283" w14:textId="77777777" w:rsidR="00262676" w:rsidRPr="008F55E6" w:rsidRDefault="00262676">
            <w:pPr>
              <w:pStyle w:val="TAC"/>
              <w:rPr>
                <w:rFonts w:cs="Arial"/>
                <w:lang w:eastAsia="en-US"/>
              </w:rPr>
            </w:pPr>
          </w:p>
        </w:tc>
      </w:tr>
      <w:tr w:rsidR="008F55E6" w:rsidRPr="008F55E6" w14:paraId="7985BDE8" w14:textId="77777777" w:rsidTr="00613019">
        <w:trPr>
          <w:cantSplit/>
          <w:jc w:val="center"/>
        </w:trPr>
        <w:tc>
          <w:tcPr>
            <w:tcW w:w="2418" w:type="dxa"/>
          </w:tcPr>
          <w:p w14:paraId="77AF8859"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240EC5E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5CA12D7"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1441B49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BA1A0A" w14:textId="77777777" w:rsidR="00262676" w:rsidRPr="008F55E6" w:rsidRDefault="00262676">
            <w:pPr>
              <w:pStyle w:val="TAC"/>
              <w:rPr>
                <w:rFonts w:cs="Arial"/>
                <w:lang w:eastAsia="en-US"/>
              </w:rPr>
            </w:pPr>
          </w:p>
        </w:tc>
      </w:tr>
      <w:tr w:rsidR="008F55E6" w:rsidRPr="008F55E6" w14:paraId="6208329F" w14:textId="77777777" w:rsidTr="00613019">
        <w:trPr>
          <w:cantSplit/>
          <w:jc w:val="center"/>
        </w:trPr>
        <w:tc>
          <w:tcPr>
            <w:tcW w:w="2418" w:type="dxa"/>
          </w:tcPr>
          <w:p w14:paraId="1AD36A0A"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3B97C5BE"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889E82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6D9B3F9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7E33228" w14:textId="77777777" w:rsidR="00262676" w:rsidRPr="008F55E6" w:rsidRDefault="00262676">
            <w:pPr>
              <w:pStyle w:val="TAC"/>
              <w:rPr>
                <w:rFonts w:cs="Arial"/>
                <w:lang w:eastAsia="en-US"/>
              </w:rPr>
            </w:pPr>
          </w:p>
        </w:tc>
      </w:tr>
      <w:tr w:rsidR="008F55E6" w:rsidRPr="008F55E6" w14:paraId="1F9C0171" w14:textId="77777777" w:rsidTr="00613019">
        <w:trPr>
          <w:cantSplit/>
          <w:jc w:val="center"/>
        </w:trPr>
        <w:tc>
          <w:tcPr>
            <w:tcW w:w="2418" w:type="dxa"/>
          </w:tcPr>
          <w:p w14:paraId="6F8AF4F8"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40E4CDEC"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24BCAC14"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2250D5"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083E5D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F15BA62" w14:textId="77777777" w:rsidR="00262676" w:rsidRPr="008F55E6" w:rsidRDefault="00262676">
            <w:pPr>
              <w:pStyle w:val="TAC"/>
              <w:rPr>
                <w:rFonts w:cs="Arial"/>
                <w:lang w:eastAsia="en-US"/>
              </w:rPr>
            </w:pPr>
          </w:p>
        </w:tc>
      </w:tr>
      <w:tr w:rsidR="008F55E6" w:rsidRPr="008F55E6" w14:paraId="3176F3E6" w14:textId="77777777" w:rsidTr="00613019">
        <w:trPr>
          <w:cantSplit/>
          <w:jc w:val="center"/>
        </w:trPr>
        <w:tc>
          <w:tcPr>
            <w:tcW w:w="2418" w:type="dxa"/>
          </w:tcPr>
          <w:p w14:paraId="3EF01C99"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1C85FD8A"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5B5C5672"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006D3FE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7A39A81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0F210B0" w14:textId="77777777" w:rsidR="00262676" w:rsidRPr="008F55E6" w:rsidRDefault="00262676">
            <w:pPr>
              <w:pStyle w:val="TAC"/>
              <w:rPr>
                <w:rFonts w:cs="Arial"/>
                <w:lang w:eastAsia="en-US"/>
              </w:rPr>
            </w:pPr>
          </w:p>
        </w:tc>
      </w:tr>
      <w:tr w:rsidR="008F55E6" w:rsidRPr="008F55E6" w14:paraId="379D9013" w14:textId="77777777" w:rsidTr="00613019">
        <w:trPr>
          <w:cantSplit/>
          <w:jc w:val="center"/>
        </w:trPr>
        <w:tc>
          <w:tcPr>
            <w:tcW w:w="2418" w:type="dxa"/>
          </w:tcPr>
          <w:p w14:paraId="3B778EBB"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74AB5D0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D1D694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C5CB36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2B5BD5A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1F5F72" w14:textId="77777777" w:rsidR="00262676" w:rsidRPr="008F55E6" w:rsidRDefault="00262676">
            <w:pPr>
              <w:pStyle w:val="TAC"/>
              <w:rPr>
                <w:rFonts w:cs="Arial"/>
                <w:lang w:eastAsia="en-US"/>
              </w:rPr>
            </w:pPr>
          </w:p>
        </w:tc>
      </w:tr>
      <w:tr w:rsidR="008F55E6" w:rsidRPr="008F55E6" w14:paraId="3710334A" w14:textId="77777777" w:rsidTr="00613019">
        <w:trPr>
          <w:cantSplit/>
          <w:jc w:val="center"/>
        </w:trPr>
        <w:tc>
          <w:tcPr>
            <w:tcW w:w="2418" w:type="dxa"/>
          </w:tcPr>
          <w:p w14:paraId="32AD05E4"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32C7BF44"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34015976"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2D1E1D4"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8D1535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17600F9" w14:textId="77777777" w:rsidR="00262676" w:rsidRPr="008F55E6" w:rsidRDefault="00262676">
            <w:pPr>
              <w:pStyle w:val="TAC"/>
              <w:rPr>
                <w:rFonts w:cs="Arial"/>
                <w:lang w:eastAsia="en-US"/>
              </w:rPr>
            </w:pPr>
          </w:p>
        </w:tc>
      </w:tr>
      <w:tr w:rsidR="008F55E6" w:rsidRPr="008F55E6" w14:paraId="601CA0B5" w14:textId="77777777" w:rsidTr="00613019">
        <w:trPr>
          <w:cantSplit/>
          <w:jc w:val="center"/>
        </w:trPr>
        <w:tc>
          <w:tcPr>
            <w:tcW w:w="2418" w:type="dxa"/>
          </w:tcPr>
          <w:p w14:paraId="038C67C4"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3C75816D"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2F3076C"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0705F06"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1FA4A2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9FB1334" w14:textId="77777777" w:rsidR="00262676" w:rsidRPr="008F55E6" w:rsidRDefault="00262676">
            <w:pPr>
              <w:pStyle w:val="TAC"/>
              <w:rPr>
                <w:rFonts w:cs="Arial"/>
                <w:lang w:eastAsia="en-US"/>
              </w:rPr>
            </w:pPr>
          </w:p>
        </w:tc>
      </w:tr>
      <w:tr w:rsidR="008F55E6" w:rsidRPr="008F55E6" w14:paraId="7AFDC8C1" w14:textId="77777777" w:rsidTr="00613019">
        <w:trPr>
          <w:cantSplit/>
          <w:jc w:val="center"/>
        </w:trPr>
        <w:tc>
          <w:tcPr>
            <w:tcW w:w="2418" w:type="dxa"/>
          </w:tcPr>
          <w:p w14:paraId="454E3265"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63F02315"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E7EC70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0A62EB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259D2ED" w14:textId="77777777" w:rsidR="00262676" w:rsidRPr="008F55E6" w:rsidRDefault="00262676">
            <w:pPr>
              <w:pStyle w:val="TAC"/>
              <w:rPr>
                <w:rFonts w:cs="Arial"/>
                <w:lang w:eastAsia="en-US"/>
              </w:rPr>
            </w:pPr>
          </w:p>
        </w:tc>
      </w:tr>
      <w:tr w:rsidR="008F55E6" w:rsidRPr="008F55E6" w14:paraId="2E8F9CD1" w14:textId="77777777" w:rsidTr="00613019">
        <w:trPr>
          <w:cantSplit/>
          <w:jc w:val="center"/>
        </w:trPr>
        <w:tc>
          <w:tcPr>
            <w:tcW w:w="2418" w:type="dxa"/>
          </w:tcPr>
          <w:p w14:paraId="750B7B49"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5485A45E"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5FF85F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6C20F38"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CEB8AC" w14:textId="77777777" w:rsidR="00262676" w:rsidRPr="008F55E6" w:rsidRDefault="00262676">
            <w:pPr>
              <w:pStyle w:val="TAC"/>
              <w:rPr>
                <w:rFonts w:cs="Arial"/>
                <w:lang w:eastAsia="en-US"/>
              </w:rPr>
            </w:pPr>
          </w:p>
        </w:tc>
      </w:tr>
      <w:tr w:rsidR="008F55E6" w:rsidRPr="008F55E6" w14:paraId="1444B34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67FBAFE"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7D357D88"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81DD3C1"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7B5144A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7C323E3" w14:textId="77777777" w:rsidR="00262676" w:rsidRPr="008F55E6" w:rsidRDefault="00262676">
            <w:pPr>
              <w:pStyle w:val="TAC"/>
              <w:rPr>
                <w:rFonts w:cs="Arial"/>
                <w:lang w:eastAsia="en-US"/>
              </w:rPr>
            </w:pPr>
          </w:p>
        </w:tc>
      </w:tr>
      <w:tr w:rsidR="008F55E6" w:rsidRPr="008F55E6" w14:paraId="322D7D8E" w14:textId="77777777" w:rsidTr="00613019">
        <w:trPr>
          <w:cantSplit/>
          <w:jc w:val="center"/>
        </w:trPr>
        <w:tc>
          <w:tcPr>
            <w:tcW w:w="2418" w:type="dxa"/>
          </w:tcPr>
          <w:p w14:paraId="2A9E6F5B"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1B22B141"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CF6D12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3C1692E"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ECD829" w14:textId="77777777" w:rsidR="00262676" w:rsidRPr="008F55E6" w:rsidRDefault="00262676">
            <w:pPr>
              <w:pStyle w:val="TAC"/>
              <w:rPr>
                <w:rFonts w:cs="Arial"/>
                <w:lang w:eastAsia="en-US"/>
              </w:rPr>
            </w:pPr>
          </w:p>
        </w:tc>
      </w:tr>
      <w:tr w:rsidR="008F55E6" w:rsidRPr="008F55E6" w14:paraId="53953479" w14:textId="77777777" w:rsidTr="00613019">
        <w:trPr>
          <w:cantSplit/>
          <w:jc w:val="center"/>
        </w:trPr>
        <w:tc>
          <w:tcPr>
            <w:tcW w:w="2418" w:type="dxa"/>
          </w:tcPr>
          <w:p w14:paraId="1636705A"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80F64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0B74C3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97D112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E086846" w14:textId="77777777" w:rsidR="00262676" w:rsidRPr="008F55E6" w:rsidRDefault="00262676">
            <w:pPr>
              <w:pStyle w:val="TAC"/>
              <w:rPr>
                <w:rFonts w:cs="Arial"/>
                <w:lang w:eastAsia="en-US"/>
              </w:rPr>
            </w:pPr>
          </w:p>
        </w:tc>
      </w:tr>
      <w:tr w:rsidR="008F55E6" w:rsidRPr="008F55E6" w14:paraId="5A611782" w14:textId="77777777" w:rsidTr="00613019">
        <w:trPr>
          <w:cantSplit/>
          <w:jc w:val="center"/>
        </w:trPr>
        <w:tc>
          <w:tcPr>
            <w:tcW w:w="2418" w:type="dxa"/>
          </w:tcPr>
          <w:p w14:paraId="1E0AE74B"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2357D9D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7C4D3D1C"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A2E4ED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D943926" w14:textId="77777777" w:rsidR="00262676" w:rsidRPr="008F55E6" w:rsidRDefault="00262676">
            <w:pPr>
              <w:pStyle w:val="TAC"/>
              <w:rPr>
                <w:rFonts w:cs="Arial"/>
                <w:lang w:eastAsia="en-US"/>
              </w:rPr>
            </w:pPr>
          </w:p>
        </w:tc>
      </w:tr>
      <w:tr w:rsidR="008F55E6" w:rsidRPr="008F55E6" w14:paraId="22115390" w14:textId="77777777" w:rsidTr="00613019">
        <w:trPr>
          <w:cantSplit/>
          <w:jc w:val="center"/>
        </w:trPr>
        <w:tc>
          <w:tcPr>
            <w:tcW w:w="2418" w:type="dxa"/>
          </w:tcPr>
          <w:p w14:paraId="59CFB29D"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1004097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05EB6782"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32EE9AD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6B67E20" w14:textId="77777777" w:rsidR="00255573" w:rsidRPr="008F55E6" w:rsidRDefault="00255573" w:rsidP="00255573">
            <w:pPr>
              <w:pStyle w:val="TAC"/>
              <w:rPr>
                <w:rFonts w:cs="Arial"/>
                <w:lang w:eastAsia="en-US"/>
              </w:rPr>
            </w:pPr>
          </w:p>
        </w:tc>
      </w:tr>
      <w:tr w:rsidR="008F55E6" w:rsidRPr="008F55E6" w14:paraId="70CEC598" w14:textId="77777777" w:rsidTr="00613019">
        <w:trPr>
          <w:cantSplit/>
          <w:jc w:val="center"/>
        </w:trPr>
        <w:tc>
          <w:tcPr>
            <w:tcW w:w="2418" w:type="dxa"/>
          </w:tcPr>
          <w:p w14:paraId="0DBF8F29"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08E3D531"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7765C3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2BD8D2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CDC7705" w14:textId="77777777" w:rsidR="00255573" w:rsidRPr="008F55E6" w:rsidRDefault="00255573" w:rsidP="00255573">
            <w:pPr>
              <w:pStyle w:val="TAC"/>
              <w:rPr>
                <w:rFonts w:cs="Arial"/>
                <w:lang w:eastAsia="en-US"/>
              </w:rPr>
            </w:pPr>
          </w:p>
        </w:tc>
      </w:tr>
      <w:tr w:rsidR="008F55E6" w:rsidRPr="008F55E6" w14:paraId="23FD5D8A" w14:textId="77777777" w:rsidTr="00613019">
        <w:trPr>
          <w:cantSplit/>
          <w:jc w:val="center"/>
        </w:trPr>
        <w:tc>
          <w:tcPr>
            <w:tcW w:w="2418" w:type="dxa"/>
          </w:tcPr>
          <w:p w14:paraId="477F53B3"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7ABAE10D"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6E58A68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59FA991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DCFB270" w14:textId="77777777" w:rsidR="00255573" w:rsidRPr="008F55E6" w:rsidRDefault="00255573" w:rsidP="00255573">
            <w:pPr>
              <w:pStyle w:val="TAC"/>
              <w:rPr>
                <w:rFonts w:cs="Arial"/>
                <w:lang w:eastAsia="en-US"/>
              </w:rPr>
            </w:pPr>
          </w:p>
        </w:tc>
      </w:tr>
      <w:tr w:rsidR="008F55E6" w:rsidRPr="008F55E6" w14:paraId="08131A4F" w14:textId="77777777" w:rsidTr="00613019">
        <w:trPr>
          <w:cantSplit/>
          <w:jc w:val="center"/>
        </w:trPr>
        <w:tc>
          <w:tcPr>
            <w:tcW w:w="2418" w:type="dxa"/>
          </w:tcPr>
          <w:p w14:paraId="49FA2B82"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1D63F2CB"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1E66240C"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4F81B314"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3DBFF47C" w14:textId="77777777" w:rsidR="00C62248" w:rsidRPr="008F55E6" w:rsidRDefault="00C62248" w:rsidP="00255573">
            <w:pPr>
              <w:pStyle w:val="TAC"/>
              <w:rPr>
                <w:rFonts w:cs="Arial"/>
                <w:lang w:eastAsia="en-US"/>
              </w:rPr>
            </w:pPr>
          </w:p>
        </w:tc>
      </w:tr>
      <w:tr w:rsidR="008F55E6" w:rsidRPr="008F55E6" w14:paraId="30440999" w14:textId="77777777" w:rsidTr="00613019">
        <w:trPr>
          <w:cantSplit/>
          <w:jc w:val="center"/>
        </w:trPr>
        <w:tc>
          <w:tcPr>
            <w:tcW w:w="2418" w:type="dxa"/>
          </w:tcPr>
          <w:p w14:paraId="5FE4F355"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D57EB47"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0E9F61B"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0A9358A2"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51BBE4C4" w14:textId="77777777" w:rsidR="00092FFE" w:rsidRPr="008F55E6" w:rsidRDefault="00092FFE" w:rsidP="00D02AEF">
            <w:pPr>
              <w:pStyle w:val="TAC"/>
              <w:rPr>
                <w:rFonts w:cs="Arial"/>
                <w:lang w:eastAsia="en-US"/>
              </w:rPr>
            </w:pPr>
          </w:p>
        </w:tc>
      </w:tr>
      <w:tr w:rsidR="008F55E6" w:rsidRPr="008F55E6" w14:paraId="1A0DB738" w14:textId="77777777" w:rsidTr="00613019">
        <w:trPr>
          <w:cantSplit/>
          <w:jc w:val="center"/>
        </w:trPr>
        <w:tc>
          <w:tcPr>
            <w:tcW w:w="2418" w:type="dxa"/>
          </w:tcPr>
          <w:p w14:paraId="3D30F69E"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1A71E28B"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1E0CAB7D"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671BAEB4"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2C0A167E" w14:textId="77777777" w:rsidR="005E5188" w:rsidRPr="008F55E6" w:rsidRDefault="005E5188" w:rsidP="006F13C1">
            <w:pPr>
              <w:pStyle w:val="TAC"/>
              <w:rPr>
                <w:rFonts w:cs="Arial"/>
                <w:lang w:eastAsia="en-US"/>
              </w:rPr>
            </w:pPr>
          </w:p>
        </w:tc>
      </w:tr>
      <w:tr w:rsidR="008F55E6" w:rsidRPr="008F55E6" w14:paraId="05F2C206" w14:textId="77777777" w:rsidTr="00613019">
        <w:trPr>
          <w:cantSplit/>
          <w:jc w:val="center"/>
        </w:trPr>
        <w:tc>
          <w:tcPr>
            <w:tcW w:w="2418" w:type="dxa"/>
          </w:tcPr>
          <w:p w14:paraId="1B3A91D9"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30F9F5A5"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00517D2F"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513C1711"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094DBA5A" w14:textId="77777777" w:rsidR="00696B6D" w:rsidRPr="008F55E6" w:rsidRDefault="00696B6D" w:rsidP="006F13C1">
            <w:pPr>
              <w:pStyle w:val="TAC"/>
              <w:rPr>
                <w:rFonts w:cs="Arial"/>
                <w:lang w:eastAsia="en-US"/>
              </w:rPr>
            </w:pPr>
          </w:p>
        </w:tc>
      </w:tr>
      <w:tr w:rsidR="008F55E6" w:rsidRPr="008F55E6" w14:paraId="78FE3E3B" w14:textId="77777777" w:rsidTr="00613019">
        <w:trPr>
          <w:cantSplit/>
          <w:jc w:val="center"/>
        </w:trPr>
        <w:tc>
          <w:tcPr>
            <w:tcW w:w="2418" w:type="dxa"/>
          </w:tcPr>
          <w:p w14:paraId="4D0A23E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1910A9A4"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2F48C60E"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15E2D9E2"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3ACD81ED" w14:textId="77777777" w:rsidR="00C62248" w:rsidRPr="008F55E6" w:rsidRDefault="00C62248" w:rsidP="006F13C1">
            <w:pPr>
              <w:pStyle w:val="TAC"/>
              <w:rPr>
                <w:rFonts w:cs="Arial"/>
                <w:lang w:eastAsia="en-US"/>
              </w:rPr>
            </w:pPr>
          </w:p>
        </w:tc>
      </w:tr>
      <w:tr w:rsidR="008F55E6" w:rsidRPr="008F55E6" w14:paraId="200C7F38" w14:textId="77777777" w:rsidTr="00613019">
        <w:trPr>
          <w:cantSplit/>
          <w:jc w:val="center"/>
        </w:trPr>
        <w:tc>
          <w:tcPr>
            <w:tcW w:w="2418" w:type="dxa"/>
          </w:tcPr>
          <w:p w14:paraId="4CA6552B"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241E36A7"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36236AF4"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07CAD4A8"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B4CE57C" w14:textId="77777777" w:rsidR="00C62248" w:rsidRPr="008F55E6" w:rsidRDefault="00C62248" w:rsidP="006F13C1">
            <w:pPr>
              <w:pStyle w:val="TAC"/>
              <w:rPr>
                <w:rFonts w:cs="Arial"/>
                <w:lang w:eastAsia="en-US"/>
              </w:rPr>
            </w:pPr>
          </w:p>
        </w:tc>
      </w:tr>
      <w:tr w:rsidR="008F55E6" w:rsidRPr="008F55E6" w14:paraId="648ED211" w14:textId="77777777" w:rsidTr="00613019">
        <w:trPr>
          <w:cantSplit/>
          <w:jc w:val="center"/>
        </w:trPr>
        <w:tc>
          <w:tcPr>
            <w:tcW w:w="2418" w:type="dxa"/>
          </w:tcPr>
          <w:p w14:paraId="1A795186"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3B3954C7"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21761AA1"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4AE85F24"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4F96BAF3" w14:textId="77777777" w:rsidR="003842BA" w:rsidRPr="008F55E6" w:rsidRDefault="003842BA" w:rsidP="003842BA">
            <w:pPr>
              <w:pStyle w:val="TAC"/>
              <w:rPr>
                <w:rFonts w:cs="Arial"/>
                <w:lang w:eastAsia="en-US"/>
              </w:rPr>
            </w:pPr>
          </w:p>
        </w:tc>
      </w:tr>
      <w:tr w:rsidR="008F55E6" w:rsidRPr="008F55E6" w14:paraId="3AF3C8D6" w14:textId="77777777" w:rsidTr="00613019">
        <w:trPr>
          <w:cantSplit/>
          <w:jc w:val="center"/>
        </w:trPr>
        <w:tc>
          <w:tcPr>
            <w:tcW w:w="2418" w:type="dxa"/>
          </w:tcPr>
          <w:p w14:paraId="561DD58E"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1967A55"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4DFEF3D"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6DE9C14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3BA819D5" w14:textId="77777777" w:rsidR="00334EA2" w:rsidRPr="008F55E6" w:rsidRDefault="00334EA2" w:rsidP="00A857F7">
            <w:pPr>
              <w:pStyle w:val="TAC"/>
              <w:rPr>
                <w:rFonts w:cs="Arial"/>
                <w:lang w:eastAsia="en-US"/>
              </w:rPr>
            </w:pPr>
          </w:p>
        </w:tc>
      </w:tr>
      <w:tr w:rsidR="008F55E6" w:rsidRPr="008F55E6" w14:paraId="033D93D4" w14:textId="77777777" w:rsidTr="00613019">
        <w:trPr>
          <w:cantSplit/>
          <w:jc w:val="center"/>
        </w:trPr>
        <w:tc>
          <w:tcPr>
            <w:tcW w:w="2418" w:type="dxa"/>
          </w:tcPr>
          <w:p w14:paraId="356C8605"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1F5E4436"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7E6B8FA6"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F72D0CE"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72C178A0" w14:textId="77777777" w:rsidR="00C62248" w:rsidRPr="008F55E6" w:rsidRDefault="00C62248" w:rsidP="00A857F7">
            <w:pPr>
              <w:pStyle w:val="TAC"/>
              <w:rPr>
                <w:rFonts w:cs="Arial"/>
                <w:lang w:eastAsia="en-US"/>
              </w:rPr>
            </w:pPr>
          </w:p>
        </w:tc>
      </w:tr>
      <w:tr w:rsidR="008F55E6" w:rsidRPr="008F55E6" w14:paraId="573456F8" w14:textId="77777777" w:rsidTr="00613019">
        <w:trPr>
          <w:cantSplit/>
          <w:jc w:val="center"/>
        </w:trPr>
        <w:tc>
          <w:tcPr>
            <w:tcW w:w="2418" w:type="dxa"/>
          </w:tcPr>
          <w:p w14:paraId="6C5CEFAC"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44639A83"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3C2B7C44"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6B4B0D06"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393F9498" w14:textId="77777777" w:rsidR="00C62248" w:rsidRPr="008F55E6" w:rsidRDefault="00C62248" w:rsidP="00A857F7">
            <w:pPr>
              <w:pStyle w:val="TAC"/>
              <w:rPr>
                <w:rFonts w:cs="Arial"/>
                <w:lang w:eastAsia="en-US"/>
              </w:rPr>
            </w:pPr>
          </w:p>
        </w:tc>
      </w:tr>
      <w:tr w:rsidR="008F55E6" w:rsidRPr="008F55E6" w14:paraId="539AF9AC" w14:textId="77777777" w:rsidTr="00613019">
        <w:trPr>
          <w:cantSplit/>
          <w:jc w:val="center"/>
        </w:trPr>
        <w:tc>
          <w:tcPr>
            <w:tcW w:w="2418" w:type="dxa"/>
          </w:tcPr>
          <w:p w14:paraId="0DF95A70"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320F3535"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0C7906C7"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1A05AF93"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672D657A" w14:textId="77777777" w:rsidR="00A857F7" w:rsidRPr="008F55E6" w:rsidRDefault="00A857F7" w:rsidP="00C61FF0">
            <w:pPr>
              <w:pStyle w:val="TAC"/>
              <w:rPr>
                <w:rFonts w:cs="Arial"/>
                <w:lang w:eastAsia="en-US"/>
              </w:rPr>
            </w:pPr>
          </w:p>
        </w:tc>
      </w:tr>
      <w:tr w:rsidR="008F55E6" w:rsidRPr="008F55E6" w14:paraId="24C62DD9" w14:textId="77777777" w:rsidTr="00613019">
        <w:trPr>
          <w:cantSplit/>
          <w:jc w:val="center"/>
        </w:trPr>
        <w:tc>
          <w:tcPr>
            <w:tcW w:w="2418" w:type="dxa"/>
          </w:tcPr>
          <w:p w14:paraId="7B691B17"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0A4138DF"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032F6BB4"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4D437DB4"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313A4DC4" w14:textId="77777777" w:rsidR="00C9113D" w:rsidRPr="008F55E6" w:rsidRDefault="00C9113D" w:rsidP="00C61FF0">
            <w:pPr>
              <w:pStyle w:val="TAC"/>
              <w:rPr>
                <w:rFonts w:cs="Arial"/>
                <w:lang w:eastAsia="en-US"/>
              </w:rPr>
            </w:pPr>
          </w:p>
        </w:tc>
      </w:tr>
      <w:tr w:rsidR="008F55E6" w:rsidRPr="008F55E6" w14:paraId="2306B28B" w14:textId="77777777" w:rsidTr="00613019">
        <w:trPr>
          <w:cantSplit/>
          <w:jc w:val="center"/>
        </w:trPr>
        <w:tc>
          <w:tcPr>
            <w:tcW w:w="2418" w:type="dxa"/>
          </w:tcPr>
          <w:p w14:paraId="61D9A8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631CCA1"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6F84427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3FF67A0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6DB3BA80" w14:textId="77777777" w:rsidR="00C62248" w:rsidRPr="008F55E6" w:rsidRDefault="00C62248" w:rsidP="00C61FF0">
            <w:pPr>
              <w:pStyle w:val="TAC"/>
              <w:rPr>
                <w:rFonts w:cs="Arial"/>
                <w:lang w:eastAsia="en-US"/>
              </w:rPr>
            </w:pPr>
          </w:p>
        </w:tc>
      </w:tr>
      <w:tr w:rsidR="008F55E6" w:rsidRPr="008F55E6" w14:paraId="540CC271" w14:textId="77777777" w:rsidTr="00613019">
        <w:trPr>
          <w:cantSplit/>
          <w:jc w:val="center"/>
        </w:trPr>
        <w:tc>
          <w:tcPr>
            <w:tcW w:w="2418" w:type="dxa"/>
          </w:tcPr>
          <w:p w14:paraId="52FC43A7"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2BC509C"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7D6D3C92"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62B9AD51"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083AD512" w14:textId="77777777" w:rsidR="00C62248" w:rsidRPr="008F55E6" w:rsidRDefault="00C62248" w:rsidP="00C61FF0">
            <w:pPr>
              <w:pStyle w:val="TAC"/>
              <w:rPr>
                <w:rFonts w:cs="Arial"/>
                <w:lang w:eastAsia="en-US"/>
              </w:rPr>
            </w:pPr>
          </w:p>
        </w:tc>
      </w:tr>
      <w:tr w:rsidR="008F55E6" w:rsidRPr="008F55E6" w14:paraId="03E7EE38" w14:textId="77777777" w:rsidTr="00613019">
        <w:trPr>
          <w:cantSplit/>
          <w:jc w:val="center"/>
        </w:trPr>
        <w:tc>
          <w:tcPr>
            <w:tcW w:w="2418" w:type="dxa"/>
          </w:tcPr>
          <w:p w14:paraId="088C5E0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0BFF87B0"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505224F" w14:textId="77777777" w:rsidR="00A638E6" w:rsidRPr="008F55E6" w:rsidRDefault="00A638E6" w:rsidP="00A638E6">
            <w:pPr>
              <w:pStyle w:val="TAC"/>
              <w:rPr>
                <w:rFonts w:cs="Arial"/>
                <w:lang w:eastAsia="en-US"/>
              </w:rPr>
            </w:pPr>
            <w:r w:rsidRPr="008F55E6">
              <w:rPr>
                <w:rFonts w:cs="Osaka"/>
              </w:rPr>
              <w:t>-91 dBm</w:t>
            </w:r>
          </w:p>
        </w:tc>
        <w:tc>
          <w:tcPr>
            <w:tcW w:w="1414" w:type="dxa"/>
          </w:tcPr>
          <w:p w14:paraId="11021375"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7B1326B" w14:textId="77777777" w:rsidR="00A638E6" w:rsidRPr="008F55E6" w:rsidRDefault="00A638E6" w:rsidP="00A638E6">
            <w:pPr>
              <w:pStyle w:val="TAC"/>
              <w:rPr>
                <w:rFonts w:cs="Arial"/>
                <w:lang w:eastAsia="en-US"/>
              </w:rPr>
            </w:pPr>
          </w:p>
        </w:tc>
      </w:tr>
      <w:tr w:rsidR="008F55E6" w:rsidRPr="008F55E6" w14:paraId="01429153" w14:textId="77777777" w:rsidTr="00613019">
        <w:trPr>
          <w:cantSplit/>
          <w:jc w:val="center"/>
        </w:trPr>
        <w:tc>
          <w:tcPr>
            <w:tcW w:w="2418" w:type="dxa"/>
          </w:tcPr>
          <w:p w14:paraId="73AA886C" w14:textId="77777777" w:rsidR="00A638E6" w:rsidRPr="008F55E6" w:rsidRDefault="00A638E6" w:rsidP="00A638E6">
            <w:pPr>
              <w:pStyle w:val="TAC"/>
              <w:rPr>
                <w:rFonts w:cs="Arial"/>
                <w:lang w:eastAsia="zh-CN"/>
              </w:rPr>
            </w:pPr>
            <w:r w:rsidRPr="008F55E6">
              <w:rPr>
                <w:rFonts w:cs="Osaka"/>
                <w:lang w:eastAsia="zh-CN"/>
              </w:rPr>
              <w:lastRenderedPageBreak/>
              <w:t>MR</w:t>
            </w:r>
            <w:r w:rsidRPr="008F55E6">
              <w:rPr>
                <w:rFonts w:cs="Arial"/>
                <w:lang w:val="sv-SE"/>
              </w:rPr>
              <w:t xml:space="preserve"> UTRA TDD Band b) or </w:t>
            </w:r>
            <w:r w:rsidRPr="008F55E6">
              <w:rPr>
                <w:rFonts w:cs="Osaka"/>
              </w:rPr>
              <w:t>E-UTRA Band 36</w:t>
            </w:r>
          </w:p>
        </w:tc>
        <w:tc>
          <w:tcPr>
            <w:tcW w:w="2164" w:type="dxa"/>
          </w:tcPr>
          <w:p w14:paraId="70408C45"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775228C7" w14:textId="77777777" w:rsidR="00A638E6" w:rsidRPr="008F55E6" w:rsidRDefault="00A638E6" w:rsidP="00A638E6">
            <w:pPr>
              <w:pStyle w:val="TAC"/>
              <w:rPr>
                <w:rFonts w:cs="Arial"/>
                <w:lang w:eastAsia="en-US"/>
              </w:rPr>
            </w:pPr>
            <w:r w:rsidRPr="008F55E6">
              <w:rPr>
                <w:rFonts w:cs="Osaka"/>
              </w:rPr>
              <w:t>-91 dBm</w:t>
            </w:r>
          </w:p>
        </w:tc>
        <w:tc>
          <w:tcPr>
            <w:tcW w:w="1414" w:type="dxa"/>
          </w:tcPr>
          <w:p w14:paraId="25F341EC"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034B64E" w14:textId="77777777" w:rsidR="00A638E6" w:rsidRPr="008F55E6" w:rsidRDefault="00A638E6" w:rsidP="00A638E6">
            <w:pPr>
              <w:pStyle w:val="TAC"/>
              <w:rPr>
                <w:rFonts w:cs="Arial"/>
                <w:lang w:eastAsia="en-US"/>
              </w:rPr>
            </w:pPr>
          </w:p>
        </w:tc>
      </w:tr>
      <w:tr w:rsidR="008F55E6" w:rsidRPr="008F55E6" w14:paraId="4F1DDECF" w14:textId="77777777" w:rsidTr="00613019">
        <w:trPr>
          <w:cantSplit/>
          <w:jc w:val="center"/>
        </w:trPr>
        <w:tc>
          <w:tcPr>
            <w:tcW w:w="2418" w:type="dxa"/>
          </w:tcPr>
          <w:p w14:paraId="71CDDF7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0202B6EE"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3D30877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9CA23F3" w14:textId="77777777" w:rsidR="00A638E6" w:rsidRPr="008F55E6" w:rsidRDefault="00A638E6" w:rsidP="00A638E6">
            <w:pPr>
              <w:pStyle w:val="TAC"/>
              <w:rPr>
                <w:rFonts w:cs="Arial"/>
                <w:lang w:eastAsia="en-US"/>
              </w:rPr>
            </w:pPr>
            <w:r w:rsidRPr="008F55E6">
              <w:rPr>
                <w:rFonts w:cs="Osaka"/>
              </w:rPr>
              <w:t>100 KHz</w:t>
            </w:r>
          </w:p>
        </w:tc>
        <w:tc>
          <w:tcPr>
            <w:tcW w:w="1845" w:type="dxa"/>
          </w:tcPr>
          <w:p w14:paraId="2AD1D67A" w14:textId="77777777" w:rsidR="00A638E6" w:rsidRPr="008F55E6" w:rsidRDefault="00A638E6" w:rsidP="00A638E6">
            <w:pPr>
              <w:pStyle w:val="TAC"/>
              <w:rPr>
                <w:rFonts w:cs="Arial"/>
                <w:lang w:eastAsia="en-US"/>
              </w:rPr>
            </w:pPr>
          </w:p>
        </w:tc>
      </w:tr>
      <w:tr w:rsidR="008F55E6" w:rsidRPr="008F55E6" w14:paraId="25B6B979" w14:textId="77777777" w:rsidTr="00613019">
        <w:trPr>
          <w:cantSplit/>
          <w:jc w:val="center"/>
        </w:trPr>
        <w:tc>
          <w:tcPr>
            <w:tcW w:w="2418" w:type="dxa"/>
          </w:tcPr>
          <w:p w14:paraId="47F998E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4D6B600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2B5000C1"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739AA8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A4FE2A5" w14:textId="77777777" w:rsidR="00A638E6" w:rsidRPr="008F55E6" w:rsidRDefault="00A638E6" w:rsidP="00A638E6">
            <w:pPr>
              <w:pStyle w:val="TAC"/>
              <w:rPr>
                <w:rFonts w:cs="Arial"/>
                <w:lang w:eastAsia="en-US"/>
              </w:rPr>
            </w:pPr>
          </w:p>
        </w:tc>
      </w:tr>
      <w:tr w:rsidR="008F55E6" w:rsidRPr="008F55E6" w14:paraId="74B5E912" w14:textId="77777777" w:rsidTr="00613019">
        <w:trPr>
          <w:cantSplit/>
          <w:jc w:val="center"/>
        </w:trPr>
        <w:tc>
          <w:tcPr>
            <w:tcW w:w="2418" w:type="dxa"/>
          </w:tcPr>
          <w:p w14:paraId="6DF60F2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13B02DDA"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8DBC03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5169C46A"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1A0E674" w14:textId="77777777" w:rsidR="00A638E6" w:rsidRPr="008F55E6" w:rsidRDefault="00A638E6" w:rsidP="00A638E6">
            <w:pPr>
              <w:pStyle w:val="TAC"/>
              <w:rPr>
                <w:rFonts w:cs="Arial"/>
                <w:lang w:eastAsia="en-US"/>
              </w:rPr>
            </w:pPr>
          </w:p>
        </w:tc>
      </w:tr>
      <w:tr w:rsidR="008F55E6" w:rsidRPr="008F55E6" w14:paraId="7702248B" w14:textId="77777777" w:rsidTr="00613019">
        <w:trPr>
          <w:cantSplit/>
          <w:jc w:val="center"/>
        </w:trPr>
        <w:tc>
          <w:tcPr>
            <w:tcW w:w="2418" w:type="dxa"/>
          </w:tcPr>
          <w:p w14:paraId="01BB5E3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0C191AA7"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3A20298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7EE5D4A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521B2909" w14:textId="77777777" w:rsidR="00A638E6" w:rsidRPr="008F55E6" w:rsidRDefault="00A638E6" w:rsidP="00A638E6">
            <w:pPr>
              <w:pStyle w:val="TAC"/>
              <w:rPr>
                <w:rFonts w:cs="Arial"/>
                <w:lang w:eastAsia="en-US"/>
              </w:rPr>
            </w:pPr>
          </w:p>
        </w:tc>
      </w:tr>
      <w:tr w:rsidR="008F55E6" w:rsidRPr="008F55E6" w14:paraId="249EBC9F" w14:textId="77777777" w:rsidTr="00613019">
        <w:trPr>
          <w:cantSplit/>
          <w:jc w:val="center"/>
        </w:trPr>
        <w:tc>
          <w:tcPr>
            <w:tcW w:w="2418" w:type="dxa"/>
          </w:tcPr>
          <w:p w14:paraId="2840E661"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5CD2D0B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1E9D95C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E88E8D0"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5583966" w14:textId="77777777" w:rsidR="00A638E6" w:rsidRPr="008F55E6" w:rsidRDefault="00A638E6" w:rsidP="00A638E6">
            <w:pPr>
              <w:pStyle w:val="TAC"/>
              <w:rPr>
                <w:rFonts w:cs="Arial"/>
                <w:lang w:eastAsia="en-US"/>
              </w:rPr>
            </w:pPr>
          </w:p>
        </w:tc>
      </w:tr>
      <w:tr w:rsidR="008F55E6" w:rsidRPr="008F55E6" w14:paraId="76844596" w14:textId="77777777" w:rsidTr="00613019">
        <w:trPr>
          <w:cantSplit/>
          <w:jc w:val="center"/>
        </w:trPr>
        <w:tc>
          <w:tcPr>
            <w:tcW w:w="2418" w:type="dxa"/>
          </w:tcPr>
          <w:p w14:paraId="78B6ECE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1CAC907A"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232F515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950593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A7B47F4" w14:textId="77777777" w:rsidR="00A638E6" w:rsidRPr="008F55E6" w:rsidRDefault="00A638E6" w:rsidP="00A638E6">
            <w:pPr>
              <w:pStyle w:val="TAC"/>
              <w:rPr>
                <w:rFonts w:cs="Arial"/>
                <w:lang w:eastAsia="en-US"/>
              </w:rPr>
            </w:pPr>
          </w:p>
        </w:tc>
      </w:tr>
      <w:tr w:rsidR="008F55E6" w:rsidRPr="008F55E6" w14:paraId="5C2569D5" w14:textId="77777777" w:rsidTr="00613019">
        <w:trPr>
          <w:cantSplit/>
          <w:jc w:val="center"/>
        </w:trPr>
        <w:tc>
          <w:tcPr>
            <w:tcW w:w="2418" w:type="dxa"/>
          </w:tcPr>
          <w:p w14:paraId="4B6E858D"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6A064803"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0E059A7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803BF5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2D04CF7" w14:textId="77777777" w:rsidR="00A638E6" w:rsidRPr="008F55E6" w:rsidRDefault="00A638E6" w:rsidP="00A638E6">
            <w:pPr>
              <w:pStyle w:val="TAC"/>
              <w:rPr>
                <w:rFonts w:cs="Arial"/>
                <w:lang w:eastAsia="en-US"/>
              </w:rPr>
            </w:pPr>
          </w:p>
        </w:tc>
      </w:tr>
      <w:tr w:rsidR="008F55E6" w:rsidRPr="008F55E6" w14:paraId="04A3BADA" w14:textId="77777777" w:rsidTr="00613019">
        <w:trPr>
          <w:cantSplit/>
          <w:jc w:val="center"/>
        </w:trPr>
        <w:tc>
          <w:tcPr>
            <w:tcW w:w="2418" w:type="dxa"/>
          </w:tcPr>
          <w:p w14:paraId="225A02D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722CED7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409EE0D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A25A18E"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0B39690" w14:textId="77777777" w:rsidR="00A638E6" w:rsidRPr="008F55E6" w:rsidRDefault="00A638E6" w:rsidP="00A638E6">
            <w:pPr>
              <w:pStyle w:val="TAC"/>
              <w:rPr>
                <w:rFonts w:cs="Arial"/>
                <w:lang w:eastAsia="en-US"/>
              </w:rPr>
            </w:pPr>
          </w:p>
        </w:tc>
      </w:tr>
      <w:tr w:rsidR="008F55E6" w:rsidRPr="008F55E6" w14:paraId="6D50ED60" w14:textId="77777777" w:rsidTr="00613019">
        <w:trPr>
          <w:cantSplit/>
          <w:jc w:val="center"/>
        </w:trPr>
        <w:tc>
          <w:tcPr>
            <w:tcW w:w="2418" w:type="dxa"/>
          </w:tcPr>
          <w:p w14:paraId="1843FAF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02FEA1F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D97391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2D7680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626106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591CC33" w14:textId="77777777" w:rsidTr="00613019">
        <w:trPr>
          <w:cantSplit/>
          <w:jc w:val="center"/>
        </w:trPr>
        <w:tc>
          <w:tcPr>
            <w:tcW w:w="2418" w:type="dxa"/>
          </w:tcPr>
          <w:p w14:paraId="54AF7C8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6B491C3C"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ECD17C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4D1693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6160384" w14:textId="77777777" w:rsidR="00A638E6" w:rsidRPr="008F55E6" w:rsidRDefault="00A638E6" w:rsidP="00A638E6">
            <w:pPr>
              <w:pStyle w:val="TAC"/>
              <w:rPr>
                <w:rFonts w:cs="Arial"/>
                <w:lang w:eastAsia="en-US"/>
              </w:rPr>
            </w:pPr>
          </w:p>
        </w:tc>
      </w:tr>
      <w:tr w:rsidR="008F55E6" w:rsidRPr="008F55E6" w14:paraId="27BB5BC8" w14:textId="77777777" w:rsidTr="00613019">
        <w:trPr>
          <w:cantSplit/>
          <w:jc w:val="center"/>
        </w:trPr>
        <w:tc>
          <w:tcPr>
            <w:tcW w:w="2418" w:type="dxa"/>
          </w:tcPr>
          <w:p w14:paraId="05539414"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726464AE"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07767DE"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4FD85E7A"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3AAD5C51" w14:textId="77777777" w:rsidR="00A638E6" w:rsidRPr="008F55E6" w:rsidRDefault="00A638E6" w:rsidP="00A638E6">
            <w:pPr>
              <w:pStyle w:val="TAC"/>
              <w:rPr>
                <w:rFonts w:cs="Arial"/>
                <w:lang w:eastAsia="ja-JP"/>
              </w:rPr>
            </w:pPr>
          </w:p>
        </w:tc>
      </w:tr>
      <w:tr w:rsidR="008F55E6" w:rsidRPr="008F55E6" w14:paraId="2864743C" w14:textId="77777777" w:rsidTr="00613019">
        <w:trPr>
          <w:cantSplit/>
          <w:jc w:val="center"/>
        </w:trPr>
        <w:tc>
          <w:tcPr>
            <w:tcW w:w="2418" w:type="dxa"/>
          </w:tcPr>
          <w:p w14:paraId="59BCBEA7"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38EAF2F2"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2877056F"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79182CC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2F7B4DCD" w14:textId="77777777" w:rsidR="00A638E6" w:rsidRPr="008F55E6" w:rsidRDefault="00A638E6" w:rsidP="00A638E6">
            <w:pPr>
              <w:pStyle w:val="TAC"/>
              <w:rPr>
                <w:rFonts w:cs="Arial"/>
                <w:lang w:eastAsia="ja-JP"/>
              </w:rPr>
            </w:pPr>
          </w:p>
        </w:tc>
      </w:tr>
      <w:tr w:rsidR="008F55E6" w:rsidRPr="008F55E6" w14:paraId="5A6E737C" w14:textId="77777777" w:rsidTr="00613019">
        <w:trPr>
          <w:cantSplit/>
          <w:jc w:val="center"/>
        </w:trPr>
        <w:tc>
          <w:tcPr>
            <w:tcW w:w="2418" w:type="dxa"/>
          </w:tcPr>
          <w:p w14:paraId="30CBF591"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1B98985D" w14:textId="77777777" w:rsidR="00A638E6" w:rsidRPr="008F55E6" w:rsidRDefault="00A638E6" w:rsidP="00A638E6">
            <w:pPr>
              <w:pStyle w:val="TAC"/>
              <w:rPr>
                <w:rFonts w:cs="Arial"/>
              </w:rPr>
            </w:pPr>
            <w:r w:rsidRPr="008F55E6">
              <w:rPr>
                <w:rFonts w:cs="Arial"/>
              </w:rPr>
              <w:t>3300 – 3400 MHz</w:t>
            </w:r>
          </w:p>
        </w:tc>
        <w:tc>
          <w:tcPr>
            <w:tcW w:w="1235" w:type="dxa"/>
          </w:tcPr>
          <w:p w14:paraId="4819F5B6" w14:textId="77777777" w:rsidR="00A638E6" w:rsidRPr="008F55E6" w:rsidRDefault="00A638E6" w:rsidP="00A638E6">
            <w:pPr>
              <w:pStyle w:val="TAC"/>
              <w:rPr>
                <w:rFonts w:cs="Arial"/>
              </w:rPr>
            </w:pPr>
            <w:r w:rsidRPr="008F55E6">
              <w:rPr>
                <w:rFonts w:cs="Arial"/>
              </w:rPr>
              <w:t>-91 dBm</w:t>
            </w:r>
          </w:p>
        </w:tc>
        <w:tc>
          <w:tcPr>
            <w:tcW w:w="1414" w:type="dxa"/>
          </w:tcPr>
          <w:p w14:paraId="26F41D5D" w14:textId="77777777" w:rsidR="00A638E6" w:rsidRPr="008F55E6" w:rsidRDefault="00A638E6" w:rsidP="00A638E6">
            <w:pPr>
              <w:pStyle w:val="TAC"/>
              <w:rPr>
                <w:rFonts w:cs="Arial"/>
              </w:rPr>
            </w:pPr>
            <w:r w:rsidRPr="008F55E6">
              <w:rPr>
                <w:rFonts w:cs="Arial"/>
              </w:rPr>
              <w:t>100 KHz</w:t>
            </w:r>
          </w:p>
        </w:tc>
        <w:tc>
          <w:tcPr>
            <w:tcW w:w="1845" w:type="dxa"/>
          </w:tcPr>
          <w:p w14:paraId="7E172EE1" w14:textId="77777777" w:rsidR="00A638E6" w:rsidRPr="008F55E6" w:rsidRDefault="00A638E6" w:rsidP="00A638E6">
            <w:pPr>
              <w:pStyle w:val="TAC"/>
              <w:rPr>
                <w:rFonts w:cs="Arial"/>
              </w:rPr>
            </w:pPr>
          </w:p>
        </w:tc>
      </w:tr>
      <w:tr w:rsidR="008F55E6" w:rsidRPr="008F55E6" w14:paraId="2ED0CD02" w14:textId="77777777" w:rsidTr="00613019">
        <w:trPr>
          <w:cantSplit/>
          <w:jc w:val="center"/>
        </w:trPr>
        <w:tc>
          <w:tcPr>
            <w:tcW w:w="2418" w:type="dxa"/>
          </w:tcPr>
          <w:p w14:paraId="5A513EB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79E047DF"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2C324234" w14:textId="77777777" w:rsidR="00794D6D" w:rsidRPr="008F55E6" w:rsidRDefault="00794D6D" w:rsidP="00794D6D">
            <w:pPr>
              <w:pStyle w:val="TAC"/>
              <w:rPr>
                <w:rFonts w:cs="Arial"/>
              </w:rPr>
            </w:pPr>
            <w:r w:rsidRPr="008F55E6">
              <w:rPr>
                <w:rFonts w:cs="Arial"/>
                <w:lang w:val="en-US"/>
              </w:rPr>
              <w:t>-91 dBm</w:t>
            </w:r>
          </w:p>
        </w:tc>
        <w:tc>
          <w:tcPr>
            <w:tcW w:w="1414" w:type="dxa"/>
          </w:tcPr>
          <w:p w14:paraId="1F22990A" w14:textId="77777777" w:rsidR="00794D6D" w:rsidRPr="008F55E6" w:rsidRDefault="00794D6D" w:rsidP="00794D6D">
            <w:pPr>
              <w:pStyle w:val="TAC"/>
              <w:rPr>
                <w:rFonts w:cs="Arial"/>
              </w:rPr>
            </w:pPr>
            <w:r w:rsidRPr="008F55E6">
              <w:rPr>
                <w:rFonts w:cs="Arial"/>
                <w:lang w:val="en-US"/>
              </w:rPr>
              <w:t>100 KHz</w:t>
            </w:r>
          </w:p>
        </w:tc>
        <w:tc>
          <w:tcPr>
            <w:tcW w:w="1845" w:type="dxa"/>
          </w:tcPr>
          <w:p w14:paraId="0D55C770" w14:textId="77777777" w:rsidR="00794D6D" w:rsidRPr="008F55E6" w:rsidRDefault="00794D6D" w:rsidP="00794D6D">
            <w:pPr>
              <w:pStyle w:val="TAC"/>
              <w:rPr>
                <w:rFonts w:cs="Arial"/>
              </w:rPr>
            </w:pPr>
          </w:p>
        </w:tc>
      </w:tr>
      <w:tr w:rsidR="008F55E6" w:rsidRPr="008F55E6" w14:paraId="51300744" w14:textId="77777777" w:rsidTr="00613019">
        <w:trPr>
          <w:cantSplit/>
          <w:jc w:val="center"/>
        </w:trPr>
        <w:tc>
          <w:tcPr>
            <w:tcW w:w="2418" w:type="dxa"/>
          </w:tcPr>
          <w:p w14:paraId="1B559DD8"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3E953253"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CB85F3C"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482A6CC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E9B91AB" w14:textId="77777777" w:rsidR="00794D6D" w:rsidRPr="008F55E6" w:rsidRDefault="00794D6D" w:rsidP="00794D6D">
            <w:pPr>
              <w:pStyle w:val="TAC"/>
              <w:rPr>
                <w:rFonts w:cs="Arial"/>
                <w:lang w:eastAsia="en-US"/>
              </w:rPr>
            </w:pPr>
          </w:p>
        </w:tc>
      </w:tr>
      <w:tr w:rsidR="008F55E6" w:rsidRPr="008F55E6" w14:paraId="1FB334F0" w14:textId="77777777" w:rsidTr="00613019">
        <w:trPr>
          <w:cantSplit/>
          <w:jc w:val="center"/>
        </w:trPr>
        <w:tc>
          <w:tcPr>
            <w:tcW w:w="2418" w:type="dxa"/>
          </w:tcPr>
          <w:p w14:paraId="3A9393BF"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4A97CA45"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3C37A8A3"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3E4D3A73"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3C82153" w14:textId="77777777" w:rsidR="00794D6D" w:rsidRPr="008F55E6" w:rsidRDefault="00794D6D" w:rsidP="00794D6D">
            <w:pPr>
              <w:pStyle w:val="TAC"/>
              <w:rPr>
                <w:rFonts w:cs="Arial"/>
                <w:lang w:eastAsia="en-US"/>
              </w:rPr>
            </w:pPr>
          </w:p>
        </w:tc>
      </w:tr>
      <w:tr w:rsidR="008F55E6" w:rsidRPr="008F55E6" w14:paraId="597071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9028F1D"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323920A8"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4A68DB2"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96B62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D639B3" w14:textId="77777777" w:rsidR="00794D6D" w:rsidRPr="008F55E6" w:rsidRDefault="00794D6D" w:rsidP="00794D6D">
            <w:pPr>
              <w:pStyle w:val="TAC"/>
              <w:rPr>
                <w:rFonts w:cs="Arial"/>
                <w:lang w:eastAsia="en-US"/>
              </w:rPr>
            </w:pPr>
          </w:p>
        </w:tc>
      </w:tr>
      <w:tr w:rsidR="008F55E6" w:rsidRPr="008F55E6" w14:paraId="5FEAD7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9CB97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228A64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24D502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7B8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3F42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545D9B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F6697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2DC4D3F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73050F5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A373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947B2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AECA0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3BE2B0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2186A64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5A6DF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DDC9B3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3B746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0F2F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2D82FF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AB519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9C7C3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56BEE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E7354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7BD547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2FE826E"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38DE8C6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E22F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5030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6B197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963A18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55DDF01"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7D40DC50"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3C50D6A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0448C78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1B323F" w14:textId="77777777" w:rsidR="00794D6D" w:rsidRPr="008F55E6" w:rsidRDefault="00794D6D" w:rsidP="00794D6D">
            <w:pPr>
              <w:pStyle w:val="TAC"/>
            </w:pPr>
          </w:p>
        </w:tc>
      </w:tr>
      <w:tr w:rsidR="008F55E6" w:rsidRPr="008F55E6" w14:paraId="6CE1ADA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E38C7FB"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535CBF66"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28279661"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1C0D76A"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14BE9F" w14:textId="77777777" w:rsidR="00794D6D" w:rsidRPr="008F55E6" w:rsidRDefault="00794D6D" w:rsidP="00794D6D">
            <w:pPr>
              <w:pStyle w:val="TAC"/>
            </w:pPr>
          </w:p>
        </w:tc>
      </w:tr>
      <w:tr w:rsidR="008F55E6" w:rsidRPr="008F55E6" w14:paraId="1E93113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8D0D6D6"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6ECE957F"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064A2D7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66BED950"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2A3BCE9" w14:textId="77777777" w:rsidR="00794D6D" w:rsidRPr="008F55E6" w:rsidRDefault="00794D6D" w:rsidP="00794D6D">
            <w:pPr>
              <w:pStyle w:val="TAC"/>
            </w:pPr>
          </w:p>
        </w:tc>
      </w:tr>
      <w:tr w:rsidR="008F55E6" w:rsidRPr="008F55E6" w14:paraId="315CB9D5"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B08F56E"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1BC2D23"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5B1C900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1CF11C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FE9A49C" w14:textId="77777777" w:rsidR="00794D6D" w:rsidRPr="008F55E6" w:rsidRDefault="00794D6D" w:rsidP="00794D6D">
            <w:pPr>
              <w:pStyle w:val="TAC"/>
            </w:pPr>
          </w:p>
        </w:tc>
      </w:tr>
      <w:tr w:rsidR="008F55E6" w:rsidRPr="008F55E6" w14:paraId="615D78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D51ECF5"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AFC3EE8"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A06243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8A76AC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9B9361B" w14:textId="77777777" w:rsidR="00794D6D" w:rsidRPr="008F55E6" w:rsidRDefault="00794D6D" w:rsidP="00794D6D">
            <w:pPr>
              <w:pStyle w:val="TAC"/>
            </w:pPr>
          </w:p>
        </w:tc>
      </w:tr>
      <w:tr w:rsidR="008F55E6" w:rsidRPr="008F55E6" w14:paraId="2E2AAC9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9E6DC1E"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08974065"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2D8E1FD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068109C"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3520F87" w14:textId="77777777" w:rsidR="00794D6D" w:rsidRPr="008F55E6" w:rsidRDefault="00794D6D" w:rsidP="00794D6D">
            <w:pPr>
              <w:pStyle w:val="TAC"/>
            </w:pPr>
          </w:p>
        </w:tc>
      </w:tr>
      <w:tr w:rsidR="008F55E6" w:rsidRPr="008F55E6" w14:paraId="4AE9FBE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62C3B7B"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59F2A59D"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4CC8604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E21B73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7EA0C2" w14:textId="77777777" w:rsidR="00794D6D" w:rsidRPr="008F55E6" w:rsidRDefault="00794D6D" w:rsidP="00794D6D">
            <w:pPr>
              <w:pStyle w:val="TAC"/>
            </w:pPr>
          </w:p>
        </w:tc>
      </w:tr>
      <w:tr w:rsidR="008F55E6" w:rsidRPr="008F55E6" w14:paraId="4E04AA5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D71CD6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61E26F6A"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46D924C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364B60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9A79B7C" w14:textId="77777777" w:rsidR="00794D6D" w:rsidRPr="008F55E6" w:rsidRDefault="00794D6D" w:rsidP="00794D6D">
            <w:pPr>
              <w:pStyle w:val="TAC"/>
            </w:pPr>
          </w:p>
        </w:tc>
      </w:tr>
      <w:tr w:rsidR="008F55E6" w:rsidRPr="008F55E6" w14:paraId="33591B2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0740E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455145A4"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9E9841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E16B6"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3A3D9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C54E3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74610A"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17BBB8B8"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17AA1688"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32F0EE8"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6F5BE0A0" w14:textId="77777777" w:rsidR="00794D6D" w:rsidRPr="008F55E6" w:rsidRDefault="00794D6D" w:rsidP="00794D6D">
            <w:pPr>
              <w:pStyle w:val="TAC"/>
            </w:pPr>
          </w:p>
        </w:tc>
      </w:tr>
      <w:tr w:rsidR="00794D6D" w:rsidRPr="008F55E6" w14:paraId="20CEDFB4" w14:textId="77777777" w:rsidTr="00613019">
        <w:trPr>
          <w:cantSplit/>
          <w:jc w:val="center"/>
        </w:trPr>
        <w:tc>
          <w:tcPr>
            <w:tcW w:w="9076" w:type="dxa"/>
            <w:gridSpan w:val="5"/>
          </w:tcPr>
          <w:p w14:paraId="56556F3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985A69"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D14849"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3B68C54C" w14:textId="77777777" w:rsidR="00262676" w:rsidRPr="008F55E6" w:rsidRDefault="00262676">
      <w:pPr>
        <w:rPr>
          <w:rFonts w:cs="v5.0.0"/>
        </w:rPr>
      </w:pPr>
    </w:p>
    <w:p w14:paraId="3D65C455"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429D4EA" w14:textId="77777777"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5D3B6938" w14:textId="77777777" w:rsidTr="00BC204F">
        <w:trPr>
          <w:cantSplit/>
          <w:jc w:val="center"/>
        </w:trPr>
        <w:tc>
          <w:tcPr>
            <w:tcW w:w="2291" w:type="dxa"/>
          </w:tcPr>
          <w:p w14:paraId="53D9B4ED"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61FED07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908CC6"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4F754119"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604F4C9F"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F1391D6" w14:textId="77777777" w:rsidTr="00BC204F">
        <w:trPr>
          <w:cantSplit/>
          <w:jc w:val="center"/>
        </w:trPr>
        <w:tc>
          <w:tcPr>
            <w:tcW w:w="2291" w:type="dxa"/>
          </w:tcPr>
          <w:p w14:paraId="4B40740B"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02B096A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4B90312D"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5BB6124"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08A9219" w14:textId="77777777" w:rsidR="00262676" w:rsidRPr="008F55E6" w:rsidRDefault="00262676">
            <w:pPr>
              <w:pStyle w:val="TAC"/>
              <w:rPr>
                <w:rFonts w:cs="Arial"/>
                <w:lang w:eastAsia="en-US"/>
              </w:rPr>
            </w:pPr>
          </w:p>
        </w:tc>
      </w:tr>
      <w:tr w:rsidR="008F55E6" w:rsidRPr="008F55E6" w14:paraId="6F3E8E13" w14:textId="77777777" w:rsidTr="00BC204F">
        <w:trPr>
          <w:cantSplit/>
          <w:jc w:val="center"/>
        </w:trPr>
        <w:tc>
          <w:tcPr>
            <w:tcW w:w="2291" w:type="dxa"/>
          </w:tcPr>
          <w:p w14:paraId="3CCEA6E5"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5EE5651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1645BFB"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2229753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B8382D2" w14:textId="77777777" w:rsidR="00262676" w:rsidRPr="008F55E6" w:rsidRDefault="00262676">
            <w:pPr>
              <w:pStyle w:val="TAC"/>
              <w:rPr>
                <w:rFonts w:cs="Arial"/>
                <w:lang w:eastAsia="en-US"/>
              </w:rPr>
            </w:pPr>
          </w:p>
        </w:tc>
      </w:tr>
      <w:tr w:rsidR="008F55E6" w:rsidRPr="008F55E6" w14:paraId="740A0B7B" w14:textId="77777777" w:rsidTr="00BC204F">
        <w:trPr>
          <w:cantSplit/>
          <w:jc w:val="center"/>
        </w:trPr>
        <w:tc>
          <w:tcPr>
            <w:tcW w:w="2291" w:type="dxa"/>
          </w:tcPr>
          <w:p w14:paraId="4DDD5C4C"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402AB0F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0D2E584"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75BBDC3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2FCB71F" w14:textId="77777777" w:rsidR="00262676" w:rsidRPr="008F55E6" w:rsidRDefault="00262676">
            <w:pPr>
              <w:pStyle w:val="TAC"/>
              <w:rPr>
                <w:rFonts w:cs="Arial"/>
                <w:lang w:eastAsia="en-US"/>
              </w:rPr>
            </w:pPr>
          </w:p>
        </w:tc>
      </w:tr>
      <w:tr w:rsidR="008F55E6" w:rsidRPr="008F55E6" w14:paraId="5B93675B" w14:textId="77777777" w:rsidTr="00BC204F">
        <w:trPr>
          <w:cantSplit/>
          <w:jc w:val="center"/>
        </w:trPr>
        <w:tc>
          <w:tcPr>
            <w:tcW w:w="2291" w:type="dxa"/>
          </w:tcPr>
          <w:p w14:paraId="40676B1D"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5A851412"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E5FDCE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EA9F54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934D9C6" w14:textId="77777777" w:rsidR="00262676" w:rsidRPr="008F55E6" w:rsidRDefault="00262676">
            <w:pPr>
              <w:pStyle w:val="TAC"/>
              <w:rPr>
                <w:rFonts w:cs="Arial"/>
                <w:lang w:eastAsia="en-US"/>
              </w:rPr>
            </w:pPr>
          </w:p>
        </w:tc>
      </w:tr>
      <w:tr w:rsidR="008F55E6" w:rsidRPr="008F55E6" w14:paraId="40F0EF4E" w14:textId="77777777" w:rsidTr="00BC204F">
        <w:trPr>
          <w:cantSplit/>
          <w:jc w:val="center"/>
        </w:trPr>
        <w:tc>
          <w:tcPr>
            <w:tcW w:w="2291" w:type="dxa"/>
          </w:tcPr>
          <w:p w14:paraId="40F0F383"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76BAC02E"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6B8B8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9D40286"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57191BE" w14:textId="77777777" w:rsidR="00262676" w:rsidRPr="008F55E6" w:rsidRDefault="00262676">
            <w:pPr>
              <w:pStyle w:val="TAC"/>
              <w:rPr>
                <w:rFonts w:cs="Arial"/>
                <w:lang w:eastAsia="en-US"/>
              </w:rPr>
            </w:pPr>
          </w:p>
        </w:tc>
      </w:tr>
      <w:tr w:rsidR="008F55E6" w:rsidRPr="008F55E6" w14:paraId="1C26B2B2" w14:textId="77777777" w:rsidTr="00BC204F">
        <w:trPr>
          <w:cantSplit/>
          <w:jc w:val="center"/>
        </w:trPr>
        <w:tc>
          <w:tcPr>
            <w:tcW w:w="2291" w:type="dxa"/>
          </w:tcPr>
          <w:p w14:paraId="76194F89"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40D308F"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90CA6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54D309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4D5E47" w14:textId="77777777" w:rsidR="00262676" w:rsidRPr="008F55E6" w:rsidRDefault="00262676">
            <w:pPr>
              <w:pStyle w:val="TAC"/>
              <w:rPr>
                <w:rFonts w:cs="Arial"/>
                <w:lang w:eastAsia="en-US"/>
              </w:rPr>
            </w:pPr>
          </w:p>
        </w:tc>
      </w:tr>
      <w:tr w:rsidR="008F55E6" w:rsidRPr="008F55E6" w14:paraId="0F01821D" w14:textId="77777777" w:rsidTr="00BC204F">
        <w:trPr>
          <w:cantSplit/>
          <w:jc w:val="center"/>
        </w:trPr>
        <w:tc>
          <w:tcPr>
            <w:tcW w:w="2291" w:type="dxa"/>
          </w:tcPr>
          <w:p w14:paraId="13A21588"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4C20C518"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035F68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3F2D1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FB2F22C" w14:textId="77777777" w:rsidR="00262676" w:rsidRPr="008F55E6" w:rsidRDefault="00262676">
            <w:pPr>
              <w:pStyle w:val="TAC"/>
              <w:rPr>
                <w:rFonts w:cs="Arial"/>
                <w:lang w:eastAsia="en-US"/>
              </w:rPr>
            </w:pPr>
          </w:p>
        </w:tc>
      </w:tr>
      <w:tr w:rsidR="008F55E6" w:rsidRPr="008F55E6" w14:paraId="55678497" w14:textId="77777777" w:rsidTr="00BC204F">
        <w:trPr>
          <w:cantSplit/>
          <w:jc w:val="center"/>
        </w:trPr>
        <w:tc>
          <w:tcPr>
            <w:tcW w:w="2291" w:type="dxa"/>
          </w:tcPr>
          <w:p w14:paraId="47E95D63"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5EB08A69"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5BACA1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E8B0E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ED82746" w14:textId="77777777" w:rsidR="00262676" w:rsidRPr="008F55E6" w:rsidRDefault="00262676">
            <w:pPr>
              <w:pStyle w:val="TAC"/>
              <w:rPr>
                <w:rFonts w:cs="Arial"/>
                <w:lang w:eastAsia="en-US"/>
              </w:rPr>
            </w:pPr>
          </w:p>
        </w:tc>
      </w:tr>
      <w:tr w:rsidR="008F55E6" w:rsidRPr="008F55E6" w14:paraId="2E2315C6" w14:textId="77777777" w:rsidTr="00BC204F">
        <w:trPr>
          <w:cantSplit/>
          <w:jc w:val="center"/>
        </w:trPr>
        <w:tc>
          <w:tcPr>
            <w:tcW w:w="2291" w:type="dxa"/>
          </w:tcPr>
          <w:p w14:paraId="7F567EBA"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344898A9"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601565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FD9807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62254FC" w14:textId="77777777" w:rsidR="00262676" w:rsidRPr="008F55E6" w:rsidRDefault="00262676">
            <w:pPr>
              <w:pStyle w:val="TAC"/>
              <w:rPr>
                <w:rFonts w:cs="Arial"/>
                <w:lang w:eastAsia="en-US"/>
              </w:rPr>
            </w:pPr>
          </w:p>
        </w:tc>
      </w:tr>
      <w:tr w:rsidR="008F55E6" w:rsidRPr="008F55E6" w14:paraId="6F4062F8" w14:textId="77777777" w:rsidTr="00BC204F">
        <w:trPr>
          <w:cantSplit/>
          <w:jc w:val="center"/>
        </w:trPr>
        <w:tc>
          <w:tcPr>
            <w:tcW w:w="2291" w:type="dxa"/>
          </w:tcPr>
          <w:p w14:paraId="130718AF"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124ABD8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5856AB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FEEFF5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EC60F28" w14:textId="77777777" w:rsidR="00262676" w:rsidRPr="008F55E6" w:rsidRDefault="00262676">
            <w:pPr>
              <w:pStyle w:val="TAC"/>
              <w:rPr>
                <w:rFonts w:cs="Arial"/>
                <w:lang w:eastAsia="en-US"/>
              </w:rPr>
            </w:pPr>
          </w:p>
        </w:tc>
      </w:tr>
      <w:tr w:rsidR="008F55E6" w:rsidRPr="008F55E6" w14:paraId="1BDBDCB3" w14:textId="77777777" w:rsidTr="00BC204F">
        <w:trPr>
          <w:cantSplit/>
          <w:jc w:val="center"/>
        </w:trPr>
        <w:tc>
          <w:tcPr>
            <w:tcW w:w="2291" w:type="dxa"/>
          </w:tcPr>
          <w:p w14:paraId="1421C473"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6E7A2918"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5F877C3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BB47B61"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5EE23B0" w14:textId="77777777" w:rsidR="00262676" w:rsidRPr="008F55E6" w:rsidRDefault="00262676">
            <w:pPr>
              <w:pStyle w:val="TAC"/>
              <w:rPr>
                <w:rFonts w:cs="Arial"/>
                <w:lang w:eastAsia="en-US"/>
              </w:rPr>
            </w:pPr>
          </w:p>
        </w:tc>
      </w:tr>
      <w:tr w:rsidR="008F55E6" w:rsidRPr="008F55E6" w14:paraId="6999124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E769F"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C09A96C"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9B5712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27B46"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FFF650" w14:textId="77777777" w:rsidR="00262676" w:rsidRPr="008F55E6" w:rsidRDefault="00262676">
            <w:pPr>
              <w:pStyle w:val="TAC"/>
              <w:rPr>
                <w:rFonts w:cs="Arial"/>
                <w:lang w:eastAsia="en-US"/>
              </w:rPr>
            </w:pPr>
          </w:p>
        </w:tc>
      </w:tr>
      <w:tr w:rsidR="008F55E6" w:rsidRPr="008F55E6" w14:paraId="67551B71" w14:textId="77777777" w:rsidTr="00BC204F">
        <w:trPr>
          <w:cantSplit/>
          <w:jc w:val="center"/>
        </w:trPr>
        <w:tc>
          <w:tcPr>
            <w:tcW w:w="2291" w:type="dxa"/>
          </w:tcPr>
          <w:p w14:paraId="305F4F57"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537387C2"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22BFE70"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CCCC3D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80D416" w14:textId="77777777" w:rsidR="00262676" w:rsidRPr="008F55E6" w:rsidRDefault="00262676">
            <w:pPr>
              <w:pStyle w:val="TAC"/>
              <w:rPr>
                <w:rFonts w:cs="Arial"/>
                <w:lang w:eastAsia="en-US"/>
              </w:rPr>
            </w:pPr>
          </w:p>
        </w:tc>
      </w:tr>
      <w:tr w:rsidR="008F55E6" w:rsidRPr="008F55E6" w14:paraId="20AC88B1" w14:textId="77777777" w:rsidTr="00BC204F">
        <w:trPr>
          <w:cantSplit/>
          <w:jc w:val="center"/>
        </w:trPr>
        <w:tc>
          <w:tcPr>
            <w:tcW w:w="2291" w:type="dxa"/>
          </w:tcPr>
          <w:p w14:paraId="470ABAE2"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01B03B1C"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60D84D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2EA1B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900042A" w14:textId="77777777" w:rsidR="00262676" w:rsidRPr="008F55E6" w:rsidRDefault="00262676">
            <w:pPr>
              <w:pStyle w:val="TAC"/>
              <w:rPr>
                <w:rFonts w:cs="Arial"/>
                <w:lang w:eastAsia="en-US"/>
              </w:rPr>
            </w:pPr>
          </w:p>
        </w:tc>
      </w:tr>
      <w:tr w:rsidR="008F55E6" w:rsidRPr="008F55E6" w14:paraId="444EE9DC" w14:textId="77777777" w:rsidTr="00BC204F">
        <w:trPr>
          <w:cantSplit/>
          <w:jc w:val="center"/>
        </w:trPr>
        <w:tc>
          <w:tcPr>
            <w:tcW w:w="2291" w:type="dxa"/>
          </w:tcPr>
          <w:p w14:paraId="1604A214"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4ACAA072"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5A7A24A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ADE1D4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616D0A3" w14:textId="77777777" w:rsidR="00262676" w:rsidRPr="008F55E6" w:rsidRDefault="00262676">
            <w:pPr>
              <w:pStyle w:val="TAC"/>
              <w:rPr>
                <w:rFonts w:cs="Arial"/>
                <w:lang w:eastAsia="en-US"/>
              </w:rPr>
            </w:pPr>
          </w:p>
        </w:tc>
      </w:tr>
      <w:tr w:rsidR="008F55E6" w:rsidRPr="008F55E6" w14:paraId="75DFCF61" w14:textId="77777777" w:rsidTr="00BC204F">
        <w:trPr>
          <w:cantSplit/>
          <w:jc w:val="center"/>
        </w:trPr>
        <w:tc>
          <w:tcPr>
            <w:tcW w:w="2291" w:type="dxa"/>
          </w:tcPr>
          <w:p w14:paraId="226E854D"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04FC8F6D"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681701C4"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5ABACBF"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60EEE7C" w14:textId="77777777" w:rsidR="00255573" w:rsidRPr="008F55E6" w:rsidRDefault="00255573">
            <w:pPr>
              <w:pStyle w:val="TAC"/>
              <w:rPr>
                <w:rFonts w:cs="Arial"/>
                <w:lang w:eastAsia="en-US"/>
              </w:rPr>
            </w:pPr>
          </w:p>
        </w:tc>
      </w:tr>
      <w:tr w:rsidR="008F55E6" w:rsidRPr="008F55E6" w14:paraId="70F53D73" w14:textId="77777777" w:rsidTr="00BC204F">
        <w:trPr>
          <w:cantSplit/>
          <w:jc w:val="center"/>
        </w:trPr>
        <w:tc>
          <w:tcPr>
            <w:tcW w:w="2291" w:type="dxa"/>
          </w:tcPr>
          <w:p w14:paraId="2623AF41"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4207238F"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6EC01B6"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70A7803"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7AADD35" w14:textId="77777777" w:rsidR="00255573" w:rsidRPr="008F55E6" w:rsidRDefault="00255573">
            <w:pPr>
              <w:pStyle w:val="TAC"/>
              <w:rPr>
                <w:rFonts w:cs="Arial"/>
                <w:lang w:eastAsia="en-US"/>
              </w:rPr>
            </w:pPr>
          </w:p>
        </w:tc>
      </w:tr>
      <w:tr w:rsidR="008F55E6" w:rsidRPr="008F55E6" w14:paraId="1852EE21" w14:textId="77777777" w:rsidTr="00BC204F">
        <w:trPr>
          <w:cantSplit/>
          <w:jc w:val="center"/>
        </w:trPr>
        <w:tc>
          <w:tcPr>
            <w:tcW w:w="2291" w:type="dxa"/>
          </w:tcPr>
          <w:p w14:paraId="0B436715"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33D63F4F"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3D4799C2"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EE27C11"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51BE9B26" w14:textId="77777777" w:rsidR="00255573" w:rsidRPr="008F55E6" w:rsidRDefault="00255573">
            <w:pPr>
              <w:pStyle w:val="TAC"/>
              <w:rPr>
                <w:rFonts w:cs="Arial"/>
                <w:lang w:eastAsia="en-US"/>
              </w:rPr>
            </w:pPr>
          </w:p>
        </w:tc>
      </w:tr>
      <w:tr w:rsidR="008F55E6" w:rsidRPr="008F55E6" w14:paraId="725C9A84" w14:textId="77777777" w:rsidTr="00BC204F">
        <w:trPr>
          <w:cantSplit/>
          <w:jc w:val="center"/>
        </w:trPr>
        <w:tc>
          <w:tcPr>
            <w:tcW w:w="2291" w:type="dxa"/>
          </w:tcPr>
          <w:p w14:paraId="40861BFD"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73EC94FF"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561CDD8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C6BEE58"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43A37F6F" w14:textId="77777777" w:rsidR="003D2445" w:rsidRPr="008F55E6" w:rsidRDefault="003D2445">
            <w:pPr>
              <w:pStyle w:val="TAC"/>
              <w:rPr>
                <w:rFonts w:cs="Arial"/>
                <w:lang w:eastAsia="en-US"/>
              </w:rPr>
            </w:pPr>
          </w:p>
        </w:tc>
      </w:tr>
      <w:tr w:rsidR="008F55E6" w:rsidRPr="008F55E6" w14:paraId="71FC29C5" w14:textId="77777777" w:rsidTr="00BC204F">
        <w:trPr>
          <w:cantSplit/>
          <w:jc w:val="center"/>
        </w:trPr>
        <w:tc>
          <w:tcPr>
            <w:tcW w:w="2291" w:type="dxa"/>
          </w:tcPr>
          <w:p w14:paraId="65A0A7F2"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5F57E1A1"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4977BAD9"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147FD1D"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11C5F2B1" w14:textId="77777777" w:rsidR="00092FFE" w:rsidRPr="008F55E6" w:rsidRDefault="00092FFE" w:rsidP="00D02AEF">
            <w:pPr>
              <w:pStyle w:val="TAC"/>
              <w:rPr>
                <w:rFonts w:cs="Arial"/>
                <w:lang w:eastAsia="en-US"/>
              </w:rPr>
            </w:pPr>
          </w:p>
        </w:tc>
      </w:tr>
      <w:tr w:rsidR="008F55E6" w:rsidRPr="008F55E6" w14:paraId="5BF141FA" w14:textId="77777777" w:rsidTr="00BC204F">
        <w:trPr>
          <w:cantSplit/>
          <w:jc w:val="center"/>
        </w:trPr>
        <w:tc>
          <w:tcPr>
            <w:tcW w:w="2291" w:type="dxa"/>
          </w:tcPr>
          <w:p w14:paraId="71DB509E"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05B0A687"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64F13686"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4C5965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7B252B0B" w14:textId="77777777" w:rsidR="005E5188" w:rsidRPr="008F55E6" w:rsidRDefault="005E5188" w:rsidP="006F13C1">
            <w:pPr>
              <w:pStyle w:val="TAC"/>
              <w:rPr>
                <w:rFonts w:cs="Arial"/>
                <w:lang w:eastAsia="en-US"/>
              </w:rPr>
            </w:pPr>
          </w:p>
        </w:tc>
      </w:tr>
      <w:tr w:rsidR="008F55E6" w:rsidRPr="008F55E6" w14:paraId="199EF396" w14:textId="77777777" w:rsidTr="00BC204F">
        <w:trPr>
          <w:cantSplit/>
          <w:jc w:val="center"/>
        </w:trPr>
        <w:tc>
          <w:tcPr>
            <w:tcW w:w="2291" w:type="dxa"/>
          </w:tcPr>
          <w:p w14:paraId="517CECC2"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4093BF9E"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7F2AF4E0"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E012578"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7D073C3D" w14:textId="77777777" w:rsidR="00696B6D" w:rsidRPr="008F55E6" w:rsidRDefault="00696B6D" w:rsidP="006F13C1">
            <w:pPr>
              <w:pStyle w:val="TAC"/>
              <w:rPr>
                <w:rFonts w:cs="Arial"/>
                <w:lang w:eastAsia="en-US"/>
              </w:rPr>
            </w:pPr>
          </w:p>
        </w:tc>
      </w:tr>
      <w:tr w:rsidR="008F55E6" w:rsidRPr="008F55E6" w14:paraId="47AEDA37" w14:textId="77777777" w:rsidTr="00BC204F">
        <w:trPr>
          <w:cantSplit/>
          <w:jc w:val="center"/>
        </w:trPr>
        <w:tc>
          <w:tcPr>
            <w:tcW w:w="2291" w:type="dxa"/>
          </w:tcPr>
          <w:p w14:paraId="01F38C0D"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775077EE"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6515E1EB"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388D9E7"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41C2B1E" w14:textId="77777777" w:rsidR="00884C85" w:rsidRPr="008F55E6" w:rsidRDefault="00884C85" w:rsidP="00812D32">
            <w:pPr>
              <w:pStyle w:val="TAC"/>
              <w:rPr>
                <w:rFonts w:cs="Arial"/>
                <w:lang w:eastAsia="en-US"/>
              </w:rPr>
            </w:pPr>
          </w:p>
        </w:tc>
      </w:tr>
      <w:tr w:rsidR="008F55E6" w:rsidRPr="008F55E6" w14:paraId="38740CD9" w14:textId="77777777" w:rsidTr="00BC204F">
        <w:trPr>
          <w:cantSplit/>
          <w:jc w:val="center"/>
        </w:trPr>
        <w:tc>
          <w:tcPr>
            <w:tcW w:w="2291" w:type="dxa"/>
          </w:tcPr>
          <w:p w14:paraId="19F6524A"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19BFA0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67774A66"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66E239D"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A5921D7" w14:textId="77777777" w:rsidR="00F34C80" w:rsidRPr="008F55E6" w:rsidRDefault="00F34C80" w:rsidP="00A24467">
            <w:pPr>
              <w:pStyle w:val="TAC"/>
              <w:rPr>
                <w:rFonts w:cs="Arial"/>
                <w:lang w:eastAsia="en-US"/>
              </w:rPr>
            </w:pPr>
          </w:p>
        </w:tc>
      </w:tr>
      <w:tr w:rsidR="008F55E6" w:rsidRPr="008F55E6" w14:paraId="20C2198E" w14:textId="77777777" w:rsidTr="00BC204F">
        <w:trPr>
          <w:cantSplit/>
          <w:jc w:val="center"/>
        </w:trPr>
        <w:tc>
          <w:tcPr>
            <w:tcW w:w="2291" w:type="dxa"/>
          </w:tcPr>
          <w:p w14:paraId="571DAF35"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28D75DF2"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693BD0A6"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36C051F0"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0B1431AB" w14:textId="77777777" w:rsidR="003842BA" w:rsidRPr="008F55E6" w:rsidRDefault="003842BA" w:rsidP="00A24467">
            <w:pPr>
              <w:pStyle w:val="TAC"/>
              <w:rPr>
                <w:rFonts w:cs="Arial"/>
                <w:lang w:eastAsia="en-US"/>
              </w:rPr>
            </w:pPr>
          </w:p>
        </w:tc>
      </w:tr>
      <w:tr w:rsidR="008F55E6" w:rsidRPr="008F55E6" w14:paraId="4325D88A" w14:textId="77777777" w:rsidTr="00BC204F">
        <w:trPr>
          <w:cantSplit/>
          <w:jc w:val="center"/>
        </w:trPr>
        <w:tc>
          <w:tcPr>
            <w:tcW w:w="2291" w:type="dxa"/>
          </w:tcPr>
          <w:p w14:paraId="515B2B69"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319D3848"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7784F386"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27F65EC"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75ED85" w14:textId="77777777" w:rsidR="00334EA2" w:rsidRPr="008F55E6" w:rsidRDefault="00334EA2" w:rsidP="00261198">
            <w:pPr>
              <w:pStyle w:val="TAC"/>
              <w:rPr>
                <w:rFonts w:cs="Arial"/>
                <w:lang w:eastAsia="en-US"/>
              </w:rPr>
            </w:pPr>
          </w:p>
        </w:tc>
      </w:tr>
      <w:tr w:rsidR="008F55E6" w:rsidRPr="008F55E6" w14:paraId="10EC3364" w14:textId="77777777" w:rsidTr="00BC204F">
        <w:trPr>
          <w:cantSplit/>
          <w:jc w:val="center"/>
        </w:trPr>
        <w:tc>
          <w:tcPr>
            <w:tcW w:w="2291" w:type="dxa"/>
          </w:tcPr>
          <w:p w14:paraId="1DF0FC14"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41034BDB"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681DA10"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2E9778EC"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406B8CD" w14:textId="77777777" w:rsidR="00983676" w:rsidRPr="008F55E6" w:rsidRDefault="00983676" w:rsidP="00261198">
            <w:pPr>
              <w:pStyle w:val="TAC"/>
              <w:rPr>
                <w:rFonts w:cs="Arial"/>
                <w:lang w:eastAsia="en-US"/>
              </w:rPr>
            </w:pPr>
          </w:p>
        </w:tc>
      </w:tr>
      <w:tr w:rsidR="008F55E6" w:rsidRPr="008F55E6" w14:paraId="7A7038D6" w14:textId="77777777" w:rsidTr="00BC204F">
        <w:trPr>
          <w:cantSplit/>
          <w:jc w:val="center"/>
        </w:trPr>
        <w:tc>
          <w:tcPr>
            <w:tcW w:w="2291" w:type="dxa"/>
          </w:tcPr>
          <w:p w14:paraId="507C4F8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4C03E3D4"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C482A89"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0794A08A"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6BDF8EA5" w14:textId="77777777" w:rsidR="00FA3B78" w:rsidRPr="008F55E6" w:rsidRDefault="00FA3B78" w:rsidP="00AE2B29">
            <w:pPr>
              <w:pStyle w:val="TAC"/>
              <w:rPr>
                <w:rFonts w:cs="Arial"/>
                <w:lang w:eastAsia="en-US"/>
              </w:rPr>
            </w:pPr>
          </w:p>
        </w:tc>
      </w:tr>
      <w:tr w:rsidR="008F55E6" w:rsidRPr="008F55E6" w14:paraId="5E1A26F9" w14:textId="77777777" w:rsidTr="00BC204F">
        <w:trPr>
          <w:cantSplit/>
          <w:jc w:val="center"/>
        </w:trPr>
        <w:tc>
          <w:tcPr>
            <w:tcW w:w="2291" w:type="dxa"/>
          </w:tcPr>
          <w:p w14:paraId="3E417556"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703F2700"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1C82522"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36456630"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1F6E1B4D" w14:textId="77777777" w:rsidR="00A857F7" w:rsidRPr="008F55E6" w:rsidRDefault="00A857F7" w:rsidP="00AE2B29">
            <w:pPr>
              <w:pStyle w:val="TAC"/>
              <w:rPr>
                <w:rFonts w:cs="Arial"/>
                <w:lang w:eastAsia="en-US"/>
              </w:rPr>
            </w:pPr>
          </w:p>
        </w:tc>
      </w:tr>
      <w:tr w:rsidR="008F55E6" w:rsidRPr="008F55E6" w14:paraId="317939F0" w14:textId="77777777" w:rsidTr="00BC204F">
        <w:trPr>
          <w:cantSplit/>
          <w:jc w:val="center"/>
        </w:trPr>
        <w:tc>
          <w:tcPr>
            <w:tcW w:w="2291" w:type="dxa"/>
          </w:tcPr>
          <w:p w14:paraId="2C55FBAB"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79A4A77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3CB939A0"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28E48E5C"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63363417" w14:textId="77777777" w:rsidR="00C9113D" w:rsidRPr="008F55E6" w:rsidRDefault="00C9113D" w:rsidP="00AE2B29">
            <w:pPr>
              <w:pStyle w:val="TAC"/>
              <w:rPr>
                <w:rFonts w:cs="Arial"/>
                <w:lang w:eastAsia="en-US"/>
              </w:rPr>
            </w:pPr>
          </w:p>
        </w:tc>
      </w:tr>
      <w:tr w:rsidR="008F55E6" w:rsidRPr="008F55E6" w14:paraId="5A54F135" w14:textId="77777777" w:rsidTr="00BC204F">
        <w:trPr>
          <w:cantSplit/>
          <w:jc w:val="center"/>
        </w:trPr>
        <w:tc>
          <w:tcPr>
            <w:tcW w:w="2291" w:type="dxa"/>
          </w:tcPr>
          <w:p w14:paraId="12B06F07"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5A013EC"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3928F6F0"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96237C"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61DC4521" w14:textId="77777777" w:rsidR="00D42774" w:rsidRPr="008F55E6" w:rsidRDefault="00D42774" w:rsidP="00A24467">
            <w:pPr>
              <w:pStyle w:val="TAC"/>
              <w:rPr>
                <w:rFonts w:cs="Arial"/>
                <w:lang w:eastAsia="en-US"/>
              </w:rPr>
            </w:pPr>
          </w:p>
        </w:tc>
      </w:tr>
      <w:tr w:rsidR="008F55E6" w:rsidRPr="008F55E6" w14:paraId="61B9031C" w14:textId="77777777" w:rsidTr="00BC204F">
        <w:trPr>
          <w:cantSplit/>
          <w:jc w:val="center"/>
        </w:trPr>
        <w:tc>
          <w:tcPr>
            <w:tcW w:w="2291" w:type="dxa"/>
          </w:tcPr>
          <w:p w14:paraId="07B65F8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7A7AF59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5A2C62E4"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DAB82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28D72BD3" w14:textId="77777777" w:rsidR="00D42774" w:rsidRPr="008F55E6" w:rsidRDefault="00D42774" w:rsidP="00A24467">
            <w:pPr>
              <w:pStyle w:val="TAC"/>
              <w:rPr>
                <w:rFonts w:cs="Arial"/>
                <w:lang w:eastAsia="en-US"/>
              </w:rPr>
            </w:pPr>
          </w:p>
        </w:tc>
      </w:tr>
      <w:tr w:rsidR="008F55E6" w:rsidRPr="008F55E6" w14:paraId="70668989" w14:textId="77777777" w:rsidTr="00BC204F">
        <w:trPr>
          <w:cantSplit/>
          <w:jc w:val="center"/>
        </w:trPr>
        <w:tc>
          <w:tcPr>
            <w:tcW w:w="2291" w:type="dxa"/>
          </w:tcPr>
          <w:p w14:paraId="11B931A0" w14:textId="77777777" w:rsidR="00A638E6" w:rsidRPr="008F55E6" w:rsidRDefault="00A638E6" w:rsidP="00A638E6">
            <w:pPr>
              <w:pStyle w:val="TAC"/>
              <w:rPr>
                <w:rFonts w:cs="Arial"/>
                <w:lang w:eastAsia="en-US"/>
              </w:rPr>
            </w:pPr>
            <w:r w:rsidRPr="008F55E6">
              <w:rPr>
                <w:rFonts w:cs="Arial"/>
                <w:lang w:val="sv-SE"/>
              </w:rPr>
              <w:lastRenderedPageBreak/>
              <w:t xml:space="preserve">LA UTRA TDD Band b) or </w:t>
            </w:r>
            <w:r w:rsidRPr="008F55E6">
              <w:rPr>
                <w:rFonts w:cs="Osaka"/>
              </w:rPr>
              <w:t>E-UTRA Band 35</w:t>
            </w:r>
          </w:p>
        </w:tc>
        <w:tc>
          <w:tcPr>
            <w:tcW w:w="2291" w:type="dxa"/>
          </w:tcPr>
          <w:p w14:paraId="08B1828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1CE9E9E9" w14:textId="77777777" w:rsidR="00A638E6" w:rsidRPr="008F55E6" w:rsidRDefault="00A638E6" w:rsidP="00A638E6">
            <w:pPr>
              <w:pStyle w:val="TAC"/>
              <w:rPr>
                <w:rFonts w:cs="Arial"/>
                <w:lang w:eastAsia="en-US"/>
              </w:rPr>
            </w:pPr>
            <w:r w:rsidRPr="008F55E6">
              <w:rPr>
                <w:rFonts w:cs="Osaka"/>
              </w:rPr>
              <w:t>-78 dBm</w:t>
            </w:r>
          </w:p>
        </w:tc>
        <w:tc>
          <w:tcPr>
            <w:tcW w:w="1414" w:type="dxa"/>
          </w:tcPr>
          <w:p w14:paraId="54BF5A32" w14:textId="77777777" w:rsidR="00A638E6" w:rsidRPr="008F55E6" w:rsidRDefault="00A638E6" w:rsidP="00A638E6">
            <w:pPr>
              <w:pStyle w:val="TAC"/>
              <w:rPr>
                <w:rFonts w:cs="Arial"/>
                <w:lang w:eastAsia="en-US"/>
              </w:rPr>
            </w:pPr>
            <w:r w:rsidRPr="008F55E6">
              <w:rPr>
                <w:rFonts w:cs="Osaka"/>
              </w:rPr>
              <w:t>1 MHz</w:t>
            </w:r>
          </w:p>
        </w:tc>
        <w:tc>
          <w:tcPr>
            <w:tcW w:w="1845" w:type="dxa"/>
          </w:tcPr>
          <w:p w14:paraId="4BF4261A" w14:textId="77777777" w:rsidR="00A638E6" w:rsidRPr="008F55E6" w:rsidRDefault="00A638E6" w:rsidP="00A638E6">
            <w:pPr>
              <w:pStyle w:val="TAC"/>
              <w:rPr>
                <w:rFonts w:cs="Arial"/>
                <w:lang w:eastAsia="en-US"/>
              </w:rPr>
            </w:pPr>
          </w:p>
        </w:tc>
      </w:tr>
      <w:tr w:rsidR="008F55E6" w:rsidRPr="008F55E6" w14:paraId="01819CA8" w14:textId="77777777" w:rsidTr="00BC204F">
        <w:trPr>
          <w:cantSplit/>
          <w:jc w:val="center"/>
        </w:trPr>
        <w:tc>
          <w:tcPr>
            <w:tcW w:w="2291" w:type="dxa"/>
          </w:tcPr>
          <w:p w14:paraId="28B741A9"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195EB1A9"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60D25BE3" w14:textId="77777777" w:rsidR="00A638E6" w:rsidRPr="008F55E6" w:rsidRDefault="00A638E6" w:rsidP="00A638E6">
            <w:pPr>
              <w:pStyle w:val="TAC"/>
              <w:rPr>
                <w:rFonts w:cs="Arial"/>
                <w:lang w:eastAsia="en-US"/>
              </w:rPr>
            </w:pPr>
            <w:r w:rsidRPr="008F55E6">
              <w:rPr>
                <w:rFonts w:cs="Osaka"/>
              </w:rPr>
              <w:t>-78 dBm</w:t>
            </w:r>
          </w:p>
        </w:tc>
        <w:tc>
          <w:tcPr>
            <w:tcW w:w="1414" w:type="dxa"/>
          </w:tcPr>
          <w:p w14:paraId="011BF5DA" w14:textId="77777777" w:rsidR="00A638E6" w:rsidRPr="008F55E6" w:rsidRDefault="00A638E6" w:rsidP="00A638E6">
            <w:pPr>
              <w:pStyle w:val="TAC"/>
              <w:rPr>
                <w:rFonts w:cs="Arial"/>
                <w:lang w:eastAsia="en-US"/>
              </w:rPr>
            </w:pPr>
            <w:r w:rsidRPr="008F55E6">
              <w:rPr>
                <w:rFonts w:cs="Osaka"/>
              </w:rPr>
              <w:t>1 MHz</w:t>
            </w:r>
          </w:p>
        </w:tc>
        <w:tc>
          <w:tcPr>
            <w:tcW w:w="1845" w:type="dxa"/>
          </w:tcPr>
          <w:p w14:paraId="28B34C44" w14:textId="77777777" w:rsidR="00A638E6" w:rsidRPr="008F55E6" w:rsidRDefault="00A638E6" w:rsidP="00A638E6">
            <w:pPr>
              <w:pStyle w:val="TAC"/>
              <w:rPr>
                <w:rFonts w:cs="Arial"/>
                <w:lang w:eastAsia="en-US"/>
              </w:rPr>
            </w:pPr>
          </w:p>
        </w:tc>
      </w:tr>
      <w:tr w:rsidR="008F55E6" w:rsidRPr="008F55E6" w14:paraId="1FE45CC6" w14:textId="77777777" w:rsidTr="00BC204F">
        <w:trPr>
          <w:cantSplit/>
          <w:jc w:val="center"/>
        </w:trPr>
        <w:tc>
          <w:tcPr>
            <w:tcW w:w="2291" w:type="dxa"/>
          </w:tcPr>
          <w:p w14:paraId="646390BD"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5AB49197"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5C424344" w14:textId="77777777" w:rsidR="00A638E6" w:rsidRPr="008F55E6" w:rsidRDefault="00A638E6" w:rsidP="00A638E6">
            <w:pPr>
              <w:pStyle w:val="TAC"/>
              <w:rPr>
                <w:rFonts w:cs="Arial"/>
                <w:lang w:eastAsia="en-US"/>
              </w:rPr>
            </w:pPr>
            <w:r w:rsidRPr="008F55E6">
              <w:rPr>
                <w:rFonts w:cs="Osaka"/>
              </w:rPr>
              <w:t>-78 dBm</w:t>
            </w:r>
          </w:p>
        </w:tc>
        <w:tc>
          <w:tcPr>
            <w:tcW w:w="1414" w:type="dxa"/>
          </w:tcPr>
          <w:p w14:paraId="751B79BE" w14:textId="77777777" w:rsidR="00A638E6" w:rsidRPr="008F55E6" w:rsidRDefault="00A638E6" w:rsidP="00A638E6">
            <w:pPr>
              <w:pStyle w:val="TAC"/>
              <w:rPr>
                <w:rFonts w:cs="Arial"/>
                <w:lang w:eastAsia="en-US"/>
              </w:rPr>
            </w:pPr>
            <w:r w:rsidRPr="008F55E6">
              <w:rPr>
                <w:rFonts w:cs="Osaka"/>
              </w:rPr>
              <w:t>1 MHz</w:t>
            </w:r>
          </w:p>
        </w:tc>
        <w:tc>
          <w:tcPr>
            <w:tcW w:w="1845" w:type="dxa"/>
          </w:tcPr>
          <w:p w14:paraId="3A1A5965" w14:textId="77777777" w:rsidR="00A638E6" w:rsidRPr="008F55E6" w:rsidRDefault="00A638E6" w:rsidP="00A638E6">
            <w:pPr>
              <w:pStyle w:val="TAC"/>
              <w:rPr>
                <w:rFonts w:cs="Arial"/>
                <w:lang w:eastAsia="en-US"/>
              </w:rPr>
            </w:pPr>
          </w:p>
        </w:tc>
      </w:tr>
      <w:tr w:rsidR="008F55E6" w:rsidRPr="008F55E6" w14:paraId="252E15B3" w14:textId="77777777" w:rsidTr="00BC204F">
        <w:trPr>
          <w:cantSplit/>
          <w:jc w:val="center"/>
        </w:trPr>
        <w:tc>
          <w:tcPr>
            <w:tcW w:w="2291" w:type="dxa"/>
          </w:tcPr>
          <w:p w14:paraId="16C7CCAF"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0A040442"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72411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DC6C8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DF683E0" w14:textId="77777777" w:rsidR="00A638E6" w:rsidRPr="008F55E6" w:rsidRDefault="00A638E6" w:rsidP="00A638E6">
            <w:pPr>
              <w:pStyle w:val="TAC"/>
              <w:rPr>
                <w:rFonts w:cs="Arial"/>
                <w:lang w:eastAsia="en-US"/>
              </w:rPr>
            </w:pPr>
          </w:p>
        </w:tc>
      </w:tr>
      <w:tr w:rsidR="008F55E6" w:rsidRPr="008F55E6" w14:paraId="79C2FB16" w14:textId="77777777" w:rsidTr="00BC204F">
        <w:trPr>
          <w:cantSplit/>
          <w:jc w:val="center"/>
        </w:trPr>
        <w:tc>
          <w:tcPr>
            <w:tcW w:w="2291" w:type="dxa"/>
          </w:tcPr>
          <w:p w14:paraId="7403281A"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38265080"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30EB1D6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6D50A7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60004BF"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605D06DA" w14:textId="77777777" w:rsidTr="00BC204F">
        <w:trPr>
          <w:cantSplit/>
          <w:jc w:val="center"/>
        </w:trPr>
        <w:tc>
          <w:tcPr>
            <w:tcW w:w="2291" w:type="dxa"/>
          </w:tcPr>
          <w:p w14:paraId="482763D1"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2A2D2743"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2148031E"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62AC5E3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6D599" w14:textId="77777777" w:rsidR="00A638E6" w:rsidRPr="008F55E6" w:rsidRDefault="00A638E6" w:rsidP="00A638E6">
            <w:pPr>
              <w:pStyle w:val="TAC"/>
              <w:rPr>
                <w:rFonts w:cs="Arial"/>
                <w:lang w:eastAsia="en-US"/>
              </w:rPr>
            </w:pPr>
          </w:p>
        </w:tc>
      </w:tr>
      <w:tr w:rsidR="008F55E6" w:rsidRPr="008F55E6" w14:paraId="74DBC5CC" w14:textId="77777777" w:rsidTr="00BC204F">
        <w:trPr>
          <w:cantSplit/>
          <w:jc w:val="center"/>
        </w:trPr>
        <w:tc>
          <w:tcPr>
            <w:tcW w:w="2291" w:type="dxa"/>
          </w:tcPr>
          <w:p w14:paraId="6BDCC2D8"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0F2BB6A8"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1B0B0AF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1AFBD6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E0304CC" w14:textId="77777777" w:rsidR="00A638E6" w:rsidRPr="008F55E6" w:rsidRDefault="00A638E6" w:rsidP="00A638E6">
            <w:pPr>
              <w:pStyle w:val="TAC"/>
              <w:rPr>
                <w:rFonts w:cs="Arial"/>
                <w:lang w:eastAsia="en-US"/>
              </w:rPr>
            </w:pPr>
          </w:p>
        </w:tc>
      </w:tr>
      <w:tr w:rsidR="008F55E6" w:rsidRPr="008F55E6" w14:paraId="73D73870" w14:textId="77777777" w:rsidTr="00BC204F">
        <w:trPr>
          <w:cantSplit/>
          <w:jc w:val="center"/>
        </w:trPr>
        <w:tc>
          <w:tcPr>
            <w:tcW w:w="2291" w:type="dxa"/>
          </w:tcPr>
          <w:p w14:paraId="2E400C16"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6A1C6DE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5FB0FC7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3D1B73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3F6DD6D3" w14:textId="77777777" w:rsidR="00A638E6" w:rsidRPr="008F55E6" w:rsidRDefault="00A638E6" w:rsidP="00A638E6">
            <w:pPr>
              <w:pStyle w:val="TAC"/>
              <w:rPr>
                <w:rFonts w:cs="Arial"/>
                <w:lang w:eastAsia="en-US"/>
              </w:rPr>
            </w:pPr>
          </w:p>
        </w:tc>
      </w:tr>
      <w:tr w:rsidR="008F55E6" w:rsidRPr="008F55E6" w14:paraId="6C3C1258" w14:textId="77777777" w:rsidTr="00BC204F">
        <w:trPr>
          <w:cantSplit/>
          <w:jc w:val="center"/>
        </w:trPr>
        <w:tc>
          <w:tcPr>
            <w:tcW w:w="2291" w:type="dxa"/>
          </w:tcPr>
          <w:p w14:paraId="229D0E16"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7E321CF5"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638DE155"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0A5D4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A7AF7" w14:textId="77777777" w:rsidR="00A638E6" w:rsidRPr="008F55E6" w:rsidRDefault="00A638E6" w:rsidP="00A638E6">
            <w:pPr>
              <w:pStyle w:val="TAC"/>
              <w:rPr>
                <w:rFonts w:cs="Arial"/>
                <w:lang w:eastAsia="en-US"/>
              </w:rPr>
            </w:pPr>
          </w:p>
        </w:tc>
      </w:tr>
      <w:tr w:rsidR="008F55E6" w:rsidRPr="008F55E6" w14:paraId="319A7123" w14:textId="77777777" w:rsidTr="00BC204F">
        <w:trPr>
          <w:cantSplit/>
          <w:jc w:val="center"/>
        </w:trPr>
        <w:tc>
          <w:tcPr>
            <w:tcW w:w="2291" w:type="dxa"/>
          </w:tcPr>
          <w:p w14:paraId="5798B826"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18DD5F2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7F980A5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D2C8FD"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F7549BB" w14:textId="77777777" w:rsidR="00A638E6" w:rsidRPr="008F55E6" w:rsidRDefault="00A638E6" w:rsidP="00A638E6">
            <w:pPr>
              <w:pStyle w:val="TAC"/>
              <w:rPr>
                <w:rFonts w:cs="Arial"/>
                <w:lang w:eastAsia="en-US"/>
              </w:rPr>
            </w:pPr>
          </w:p>
        </w:tc>
      </w:tr>
      <w:tr w:rsidR="008F55E6" w:rsidRPr="008F55E6" w14:paraId="6D059911" w14:textId="77777777" w:rsidTr="00BC204F">
        <w:trPr>
          <w:cantSplit/>
          <w:jc w:val="center"/>
        </w:trPr>
        <w:tc>
          <w:tcPr>
            <w:tcW w:w="2291" w:type="dxa"/>
          </w:tcPr>
          <w:p w14:paraId="0CF31C4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65901A4B"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644D94E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0F570E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19C9C7E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A5EE6" w14:textId="77777777" w:rsidTr="00BC204F">
        <w:trPr>
          <w:cantSplit/>
          <w:jc w:val="center"/>
        </w:trPr>
        <w:tc>
          <w:tcPr>
            <w:tcW w:w="2291" w:type="dxa"/>
          </w:tcPr>
          <w:p w14:paraId="0ACDFFF7"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1BE151AB"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2E06C3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48D59F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C0AF85" w14:textId="77777777" w:rsidR="00A638E6" w:rsidRPr="008F55E6" w:rsidRDefault="00A638E6" w:rsidP="00A638E6">
            <w:pPr>
              <w:pStyle w:val="TAC"/>
              <w:rPr>
                <w:rFonts w:cs="Arial"/>
                <w:lang w:eastAsia="en-US"/>
              </w:rPr>
            </w:pPr>
          </w:p>
        </w:tc>
      </w:tr>
      <w:tr w:rsidR="008F55E6" w:rsidRPr="008F55E6" w14:paraId="324BF6E0" w14:textId="77777777" w:rsidTr="00BC204F">
        <w:trPr>
          <w:cantSplit/>
          <w:jc w:val="center"/>
        </w:trPr>
        <w:tc>
          <w:tcPr>
            <w:tcW w:w="2291" w:type="dxa"/>
          </w:tcPr>
          <w:p w14:paraId="32B798B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486B55D0"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58C7ED85"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8EFE2CF"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75DCCA5B" w14:textId="77777777" w:rsidR="00A638E6" w:rsidRPr="008F55E6" w:rsidRDefault="00A638E6" w:rsidP="00A638E6">
            <w:pPr>
              <w:pStyle w:val="TAC"/>
              <w:rPr>
                <w:rFonts w:cs="Arial"/>
                <w:lang w:eastAsia="ja-JP"/>
              </w:rPr>
            </w:pPr>
          </w:p>
        </w:tc>
      </w:tr>
      <w:tr w:rsidR="008F55E6" w:rsidRPr="008F55E6" w14:paraId="60718AE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AC5EB"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A979A57"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508F0DF"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30D58D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1215913D" w14:textId="77777777" w:rsidR="00A638E6" w:rsidRPr="008F55E6" w:rsidRDefault="00A638E6" w:rsidP="00A638E6">
            <w:pPr>
              <w:pStyle w:val="TAC"/>
              <w:rPr>
                <w:rFonts w:cs="Arial"/>
                <w:lang w:eastAsia="ja-JP"/>
              </w:rPr>
            </w:pPr>
          </w:p>
        </w:tc>
      </w:tr>
      <w:tr w:rsidR="008F55E6" w:rsidRPr="008F55E6" w14:paraId="0577C958" w14:textId="77777777" w:rsidTr="00BC204F">
        <w:trPr>
          <w:cantSplit/>
          <w:jc w:val="center"/>
        </w:trPr>
        <w:tc>
          <w:tcPr>
            <w:tcW w:w="2291" w:type="dxa"/>
          </w:tcPr>
          <w:p w14:paraId="7EEBA805"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3199C6AC"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73677BE3"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6408B7A3"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3D79D1F0" w14:textId="77777777" w:rsidR="00A638E6" w:rsidRPr="008F55E6" w:rsidRDefault="00A638E6" w:rsidP="00A638E6">
            <w:pPr>
              <w:pStyle w:val="TAC"/>
              <w:rPr>
                <w:rFonts w:cs="Arial"/>
                <w:lang w:eastAsia="ja-JP"/>
              </w:rPr>
            </w:pPr>
          </w:p>
        </w:tc>
      </w:tr>
      <w:tr w:rsidR="008F55E6" w:rsidRPr="008F55E6" w14:paraId="54110824" w14:textId="77777777" w:rsidTr="00BC204F">
        <w:trPr>
          <w:cantSplit/>
          <w:jc w:val="center"/>
        </w:trPr>
        <w:tc>
          <w:tcPr>
            <w:tcW w:w="2291" w:type="dxa"/>
          </w:tcPr>
          <w:p w14:paraId="5F73F0AF"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7DE560DB"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63C1B85A"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19CA4C3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00DA5C3C" w14:textId="77777777" w:rsidR="00A638E6" w:rsidRPr="008F55E6" w:rsidRDefault="00A638E6" w:rsidP="00A638E6">
            <w:pPr>
              <w:pStyle w:val="TAC"/>
              <w:rPr>
                <w:rFonts w:cs="Arial"/>
                <w:lang w:eastAsia="ja-JP"/>
              </w:rPr>
            </w:pPr>
          </w:p>
        </w:tc>
      </w:tr>
      <w:tr w:rsidR="008F55E6" w:rsidRPr="008F55E6" w14:paraId="27EACFFC" w14:textId="77777777" w:rsidTr="00BC204F">
        <w:trPr>
          <w:cantSplit/>
          <w:jc w:val="center"/>
        </w:trPr>
        <w:tc>
          <w:tcPr>
            <w:tcW w:w="2291" w:type="dxa"/>
          </w:tcPr>
          <w:p w14:paraId="2C723C93" w14:textId="77777777" w:rsidR="00A638E6" w:rsidRPr="008F55E6" w:rsidRDefault="00A638E6" w:rsidP="00A638E6">
            <w:pPr>
              <w:pStyle w:val="TAC"/>
              <w:rPr>
                <w:rFonts w:cs="Arial"/>
              </w:rPr>
            </w:pPr>
            <w:r w:rsidRPr="008F55E6">
              <w:rPr>
                <w:rFonts w:cs="Arial"/>
              </w:rPr>
              <w:t>LA E-UTRA Band 52</w:t>
            </w:r>
          </w:p>
        </w:tc>
        <w:tc>
          <w:tcPr>
            <w:tcW w:w="2291" w:type="dxa"/>
          </w:tcPr>
          <w:p w14:paraId="358A9D22" w14:textId="77777777" w:rsidR="00A638E6" w:rsidRPr="008F55E6" w:rsidRDefault="00A638E6" w:rsidP="00A638E6">
            <w:pPr>
              <w:pStyle w:val="TAC"/>
              <w:rPr>
                <w:rFonts w:cs="Arial"/>
              </w:rPr>
            </w:pPr>
            <w:r w:rsidRPr="008F55E6">
              <w:rPr>
                <w:rFonts w:cs="Arial"/>
              </w:rPr>
              <w:t>3300  - 3400MHz</w:t>
            </w:r>
          </w:p>
        </w:tc>
        <w:tc>
          <w:tcPr>
            <w:tcW w:w="1235" w:type="dxa"/>
          </w:tcPr>
          <w:p w14:paraId="21BAF101" w14:textId="77777777" w:rsidR="00A638E6" w:rsidRPr="008F55E6" w:rsidRDefault="00A638E6" w:rsidP="00A638E6">
            <w:pPr>
              <w:pStyle w:val="TAC"/>
              <w:rPr>
                <w:rFonts w:cs="Arial"/>
              </w:rPr>
            </w:pPr>
            <w:r w:rsidRPr="008F55E6">
              <w:rPr>
                <w:rFonts w:cs="Arial"/>
              </w:rPr>
              <w:t>-78 dBm</w:t>
            </w:r>
          </w:p>
        </w:tc>
        <w:tc>
          <w:tcPr>
            <w:tcW w:w="1414" w:type="dxa"/>
          </w:tcPr>
          <w:p w14:paraId="1BBC6A10" w14:textId="77777777" w:rsidR="00A638E6" w:rsidRPr="008F55E6" w:rsidRDefault="00A638E6" w:rsidP="00A638E6">
            <w:pPr>
              <w:pStyle w:val="TAC"/>
              <w:rPr>
                <w:rFonts w:cs="Arial"/>
              </w:rPr>
            </w:pPr>
            <w:r w:rsidRPr="008F55E6">
              <w:rPr>
                <w:rFonts w:cs="Arial"/>
              </w:rPr>
              <w:t>1 MHz</w:t>
            </w:r>
          </w:p>
        </w:tc>
        <w:tc>
          <w:tcPr>
            <w:tcW w:w="1845" w:type="dxa"/>
          </w:tcPr>
          <w:p w14:paraId="263DB238" w14:textId="77777777" w:rsidR="00A638E6" w:rsidRPr="008F55E6" w:rsidRDefault="00A638E6" w:rsidP="00A638E6">
            <w:pPr>
              <w:pStyle w:val="TAC"/>
              <w:rPr>
                <w:rFonts w:cs="Arial"/>
              </w:rPr>
            </w:pPr>
          </w:p>
        </w:tc>
      </w:tr>
      <w:tr w:rsidR="008F55E6" w:rsidRPr="008F55E6" w14:paraId="3E3F135A" w14:textId="77777777" w:rsidTr="00BC204F">
        <w:trPr>
          <w:cantSplit/>
          <w:jc w:val="center"/>
        </w:trPr>
        <w:tc>
          <w:tcPr>
            <w:tcW w:w="2291" w:type="dxa"/>
          </w:tcPr>
          <w:p w14:paraId="7639AE8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1DE8F218"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0C9C4B2E" w14:textId="77777777" w:rsidR="00794D6D" w:rsidRPr="008F55E6" w:rsidRDefault="00794D6D" w:rsidP="00794D6D">
            <w:pPr>
              <w:pStyle w:val="TAC"/>
              <w:rPr>
                <w:rFonts w:cs="Arial"/>
              </w:rPr>
            </w:pPr>
            <w:r w:rsidRPr="008F55E6">
              <w:rPr>
                <w:rFonts w:cs="Arial"/>
                <w:lang w:val="en-US"/>
              </w:rPr>
              <w:t>-78 dBm</w:t>
            </w:r>
          </w:p>
        </w:tc>
        <w:tc>
          <w:tcPr>
            <w:tcW w:w="1414" w:type="dxa"/>
          </w:tcPr>
          <w:p w14:paraId="62FCC99F" w14:textId="77777777" w:rsidR="00794D6D" w:rsidRPr="008F55E6" w:rsidRDefault="00794D6D" w:rsidP="00794D6D">
            <w:pPr>
              <w:pStyle w:val="TAC"/>
              <w:rPr>
                <w:rFonts w:cs="Arial"/>
              </w:rPr>
            </w:pPr>
            <w:r w:rsidRPr="008F55E6">
              <w:rPr>
                <w:rFonts w:cs="Arial"/>
                <w:lang w:val="en-US"/>
              </w:rPr>
              <w:t>1 MHz</w:t>
            </w:r>
          </w:p>
        </w:tc>
        <w:tc>
          <w:tcPr>
            <w:tcW w:w="1845" w:type="dxa"/>
          </w:tcPr>
          <w:p w14:paraId="16CFD585" w14:textId="77777777" w:rsidR="00794D6D" w:rsidRPr="008F55E6" w:rsidRDefault="00794D6D" w:rsidP="00794D6D">
            <w:pPr>
              <w:pStyle w:val="TAC"/>
              <w:rPr>
                <w:rFonts w:cs="Arial"/>
              </w:rPr>
            </w:pPr>
          </w:p>
        </w:tc>
      </w:tr>
      <w:tr w:rsidR="008F55E6" w:rsidRPr="008F55E6" w14:paraId="58E969F7" w14:textId="77777777" w:rsidTr="00BC204F">
        <w:trPr>
          <w:cantSplit/>
          <w:jc w:val="center"/>
        </w:trPr>
        <w:tc>
          <w:tcPr>
            <w:tcW w:w="2291" w:type="dxa"/>
          </w:tcPr>
          <w:p w14:paraId="14D63AD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799C071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1C91E60"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4B9F300D"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5034135" w14:textId="77777777" w:rsidR="00794D6D" w:rsidRPr="008F55E6" w:rsidRDefault="00794D6D" w:rsidP="00794D6D">
            <w:pPr>
              <w:pStyle w:val="TAC"/>
              <w:rPr>
                <w:rFonts w:cs="Arial"/>
                <w:lang w:eastAsia="en-US"/>
              </w:rPr>
            </w:pPr>
          </w:p>
        </w:tc>
      </w:tr>
      <w:tr w:rsidR="008F55E6" w:rsidRPr="008F55E6" w14:paraId="38B07674" w14:textId="77777777" w:rsidTr="00BC204F">
        <w:trPr>
          <w:cantSplit/>
          <w:jc w:val="center"/>
        </w:trPr>
        <w:tc>
          <w:tcPr>
            <w:tcW w:w="2291" w:type="dxa"/>
          </w:tcPr>
          <w:p w14:paraId="0D930F29"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5DB956FC"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2A4AD924"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1478FA8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002F7BE3" w14:textId="77777777" w:rsidR="00794D6D" w:rsidRPr="008F55E6" w:rsidRDefault="00794D6D" w:rsidP="00794D6D">
            <w:pPr>
              <w:pStyle w:val="TAC"/>
              <w:rPr>
                <w:rFonts w:cs="Arial"/>
                <w:lang w:eastAsia="en-US"/>
              </w:rPr>
            </w:pPr>
          </w:p>
        </w:tc>
      </w:tr>
      <w:tr w:rsidR="008F55E6" w:rsidRPr="008F55E6" w14:paraId="0E4ECC9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0274"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4213FADA"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38B4774"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E0D7"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FE7EAF" w14:textId="77777777" w:rsidR="00794D6D" w:rsidRPr="008F55E6" w:rsidRDefault="00794D6D" w:rsidP="00794D6D">
            <w:pPr>
              <w:pStyle w:val="TAC"/>
              <w:rPr>
                <w:rFonts w:cs="Arial"/>
                <w:lang w:eastAsia="en-US"/>
              </w:rPr>
            </w:pPr>
          </w:p>
        </w:tc>
      </w:tr>
      <w:tr w:rsidR="008F55E6" w:rsidRPr="008F55E6" w14:paraId="3D71515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00BFF4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74DC7C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F6B80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DA5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CD8B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0C3F59"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1C0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F7EF7B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4F1B95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85F14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AB9F5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D763A2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E6E70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1A3A53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AAE912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2602FF3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596C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D9B66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BA2505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CF140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37A9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8746B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49DC7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06A3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BCADD0"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64EC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CCE6EE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8190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89A18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ADD0C6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C93D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A52371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F17D5A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6D3EC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0DB4C6"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B6E040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007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BECA30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037723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24F7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46350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B092F4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0F6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8C1FAE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C3159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0C32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EBCC4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869D85"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0A670B4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E27CEB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83270B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F5D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F9142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32380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B52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412AD9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B999A2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BC658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0845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873397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3B6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9F0C7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AD563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D07B6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B03F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696B2B7"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B9A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A8E848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7EC82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D107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1CDEA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712CA61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EE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E982E6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3A43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6C88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8262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135D94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BDCB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6B7EA90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75283262"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221D1B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77138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39749B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E009E"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4CA763B"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6267E3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C3DF97"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6569C3"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6060456C" w14:textId="77777777" w:rsidTr="00BC204F">
        <w:trPr>
          <w:cantSplit/>
          <w:jc w:val="center"/>
        </w:trPr>
        <w:tc>
          <w:tcPr>
            <w:tcW w:w="9076" w:type="dxa"/>
            <w:gridSpan w:val="5"/>
          </w:tcPr>
          <w:p w14:paraId="7DF4A0B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2CC66A24"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52E2C304"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8541952" w14:textId="77777777" w:rsidR="00262676" w:rsidRPr="008F55E6" w:rsidRDefault="00262676"/>
    <w:p w14:paraId="7D5C5DDD" w14:textId="77777777" w:rsidR="00262676" w:rsidRPr="008F55E6" w:rsidRDefault="00262676" w:rsidP="00285235">
      <w:pPr>
        <w:pStyle w:val="Heading4"/>
        <w:rPr>
          <w:rFonts w:cs="v5.0.0"/>
        </w:rPr>
      </w:pPr>
      <w:bookmarkStart w:id="77" w:name="_Toc535329826"/>
      <w:r w:rsidRPr="008F55E6">
        <w:rPr>
          <w:rFonts w:cs="v5.0.0"/>
        </w:rPr>
        <w:lastRenderedPageBreak/>
        <w:t>6.6.3.5</w:t>
      </w:r>
      <w:r w:rsidRPr="008F55E6">
        <w:rPr>
          <w:rFonts w:cs="v5.0.0"/>
        </w:rPr>
        <w:tab/>
        <w:t>Co-existence with PHS</w:t>
      </w:r>
      <w:bookmarkEnd w:id="77"/>
    </w:p>
    <w:p w14:paraId="5B89E9E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54DE7404"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515B363" w14:textId="77777777" w:rsidR="00262676" w:rsidRPr="008F55E6" w:rsidRDefault="00262676">
      <w:pPr>
        <w:keepNext/>
        <w:rPr>
          <w:rFonts w:cs="v5.0.0"/>
        </w:rPr>
      </w:pPr>
      <w:r w:rsidRPr="008F55E6">
        <w:rPr>
          <w:rFonts w:cs="v5.0.0"/>
        </w:rPr>
        <w:t>The power of any spurious emission shall not exceed:</w:t>
      </w:r>
    </w:p>
    <w:p w14:paraId="5C8FD96B"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55D90FDC" w14:textId="77777777">
        <w:trPr>
          <w:cantSplit/>
          <w:jc w:val="center"/>
        </w:trPr>
        <w:tc>
          <w:tcPr>
            <w:tcW w:w="2376" w:type="dxa"/>
          </w:tcPr>
          <w:p w14:paraId="1594D2D6" w14:textId="77777777" w:rsidR="00262676" w:rsidRPr="008F55E6" w:rsidRDefault="00262676">
            <w:pPr>
              <w:pStyle w:val="TAH"/>
              <w:rPr>
                <w:rFonts w:cs="v5.0.0"/>
                <w:lang w:eastAsia="en-US"/>
              </w:rPr>
            </w:pPr>
            <w:r w:rsidRPr="008F55E6">
              <w:rPr>
                <w:rFonts w:cs="v5.0.0"/>
                <w:lang w:eastAsia="en-US"/>
              </w:rPr>
              <w:t>Band</w:t>
            </w:r>
          </w:p>
        </w:tc>
        <w:tc>
          <w:tcPr>
            <w:tcW w:w="1276" w:type="dxa"/>
          </w:tcPr>
          <w:p w14:paraId="096923FA"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2195E532"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0E866B8F" w14:textId="77777777" w:rsidR="00262676" w:rsidRPr="008F55E6" w:rsidRDefault="00262676">
            <w:pPr>
              <w:pStyle w:val="TAH"/>
              <w:rPr>
                <w:rFonts w:cs="v5.0.0"/>
                <w:lang w:eastAsia="en-US"/>
              </w:rPr>
            </w:pPr>
            <w:r w:rsidRPr="008F55E6">
              <w:rPr>
                <w:rFonts w:cs="v5.0.0"/>
                <w:lang w:eastAsia="en-US"/>
              </w:rPr>
              <w:t>Note</w:t>
            </w:r>
          </w:p>
        </w:tc>
      </w:tr>
      <w:tr w:rsidR="00262676" w:rsidRPr="008F55E6" w14:paraId="7063B4F0" w14:textId="77777777">
        <w:trPr>
          <w:cantSplit/>
          <w:jc w:val="center"/>
        </w:trPr>
        <w:tc>
          <w:tcPr>
            <w:tcW w:w="2376" w:type="dxa"/>
          </w:tcPr>
          <w:p w14:paraId="03424CA2"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218290EF"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28FEEF81"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736E7B3" w14:textId="77777777" w:rsidR="00262676" w:rsidRPr="008F55E6" w:rsidRDefault="00262676">
            <w:pPr>
              <w:pStyle w:val="TAC"/>
              <w:rPr>
                <w:rFonts w:cs="v5.0.0"/>
                <w:lang w:eastAsia="en-US"/>
              </w:rPr>
            </w:pPr>
          </w:p>
        </w:tc>
      </w:tr>
    </w:tbl>
    <w:p w14:paraId="3C213F24" w14:textId="77777777" w:rsidR="00262676" w:rsidRPr="008F55E6" w:rsidRDefault="00262676">
      <w:pPr>
        <w:rPr>
          <w:rFonts w:cs="v5.0.0"/>
        </w:rPr>
      </w:pPr>
    </w:p>
    <w:p w14:paraId="62802DE7"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6A6DF159"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16D0DBE5"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65909DA1" w14:textId="77777777" w:rsidR="00262676" w:rsidRPr="008F55E6" w:rsidRDefault="00262676">
      <w:pPr>
        <w:keepNext/>
        <w:rPr>
          <w:rFonts w:cs="v5.0.0"/>
        </w:rPr>
      </w:pPr>
      <w:r w:rsidRPr="008F55E6">
        <w:rPr>
          <w:rFonts w:cs="v5.0.0"/>
        </w:rPr>
        <w:t>The power of any spurious emission shall not exceed:</w:t>
      </w:r>
    </w:p>
    <w:p w14:paraId="77FC2797"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114774D1" w14:textId="77777777">
        <w:trPr>
          <w:cantSplit/>
          <w:jc w:val="center"/>
        </w:trPr>
        <w:tc>
          <w:tcPr>
            <w:tcW w:w="1247" w:type="dxa"/>
          </w:tcPr>
          <w:p w14:paraId="1F87C099"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35F4610F"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7B3C4E1E"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538DD4A6"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0323D8F9"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1269A66" w14:textId="77777777">
        <w:trPr>
          <w:cantSplit/>
          <w:jc w:val="center"/>
        </w:trPr>
        <w:tc>
          <w:tcPr>
            <w:tcW w:w="1247" w:type="dxa"/>
            <w:vMerge w:val="restart"/>
          </w:tcPr>
          <w:p w14:paraId="7D593DC8" w14:textId="77777777" w:rsidR="00262676" w:rsidRPr="008F55E6" w:rsidRDefault="00262676">
            <w:pPr>
              <w:pStyle w:val="TAC"/>
              <w:rPr>
                <w:rFonts w:cs="Arial"/>
                <w:lang w:eastAsia="en-US"/>
              </w:rPr>
            </w:pPr>
            <w:r w:rsidRPr="008F55E6">
              <w:rPr>
                <w:rFonts w:cs="Arial"/>
                <w:lang w:eastAsia="en-US"/>
              </w:rPr>
              <w:t>I</w:t>
            </w:r>
          </w:p>
        </w:tc>
        <w:tc>
          <w:tcPr>
            <w:tcW w:w="1984" w:type="dxa"/>
          </w:tcPr>
          <w:p w14:paraId="63A419EA"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29831461"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24B19612"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4BD6F94B" w14:textId="77777777" w:rsidR="00262676" w:rsidRPr="008F55E6" w:rsidRDefault="00262676">
            <w:pPr>
              <w:pStyle w:val="TAC"/>
              <w:rPr>
                <w:rFonts w:cs="Arial"/>
                <w:lang w:eastAsia="en-US"/>
              </w:rPr>
            </w:pPr>
          </w:p>
        </w:tc>
      </w:tr>
      <w:tr w:rsidR="008F55E6" w:rsidRPr="008F55E6" w14:paraId="3C985DC9" w14:textId="77777777">
        <w:trPr>
          <w:cantSplit/>
          <w:jc w:val="center"/>
        </w:trPr>
        <w:tc>
          <w:tcPr>
            <w:tcW w:w="1247" w:type="dxa"/>
            <w:vMerge/>
          </w:tcPr>
          <w:p w14:paraId="10FE00F7" w14:textId="77777777" w:rsidR="00262676" w:rsidRPr="008F55E6" w:rsidRDefault="00262676">
            <w:pPr>
              <w:pStyle w:val="TAC"/>
              <w:rPr>
                <w:rFonts w:cs="Arial"/>
                <w:lang w:eastAsia="en-US"/>
              </w:rPr>
            </w:pPr>
          </w:p>
        </w:tc>
        <w:tc>
          <w:tcPr>
            <w:tcW w:w="1984" w:type="dxa"/>
          </w:tcPr>
          <w:p w14:paraId="7B77C943"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3D70FEC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32EA3637"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5E2E985F" w14:textId="77777777" w:rsidR="00262676" w:rsidRPr="008F55E6" w:rsidRDefault="00262676">
            <w:pPr>
              <w:pStyle w:val="TAC"/>
              <w:rPr>
                <w:rFonts w:cs="Arial"/>
                <w:lang w:eastAsia="en-US"/>
              </w:rPr>
            </w:pPr>
          </w:p>
        </w:tc>
      </w:tr>
      <w:tr w:rsidR="008F55E6" w:rsidRPr="008F55E6" w14:paraId="4DD34EB9" w14:textId="77777777">
        <w:trPr>
          <w:cantSplit/>
          <w:jc w:val="center"/>
        </w:trPr>
        <w:tc>
          <w:tcPr>
            <w:tcW w:w="1247" w:type="dxa"/>
            <w:tcBorders>
              <w:top w:val="single" w:sz="4" w:space="0" w:color="auto"/>
              <w:left w:val="single" w:sz="4" w:space="0" w:color="auto"/>
              <w:bottom w:val="nil"/>
              <w:right w:val="single" w:sz="4" w:space="0" w:color="auto"/>
            </w:tcBorders>
          </w:tcPr>
          <w:p w14:paraId="3C52C9BA"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4F11B904"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75F39D20"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1DDFCA31"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2D5C6D21" w14:textId="77777777" w:rsidR="00262676" w:rsidRPr="008F55E6" w:rsidRDefault="00262676">
            <w:pPr>
              <w:pStyle w:val="TAC"/>
              <w:rPr>
                <w:rFonts w:cs="Arial"/>
                <w:lang w:eastAsia="en-US"/>
              </w:rPr>
            </w:pPr>
          </w:p>
        </w:tc>
      </w:tr>
      <w:tr w:rsidR="00262676" w:rsidRPr="008F55E6" w14:paraId="049EB376" w14:textId="77777777">
        <w:trPr>
          <w:cantSplit/>
          <w:jc w:val="center"/>
        </w:trPr>
        <w:tc>
          <w:tcPr>
            <w:tcW w:w="1247" w:type="dxa"/>
            <w:tcBorders>
              <w:top w:val="nil"/>
              <w:left w:val="single" w:sz="4" w:space="0" w:color="auto"/>
              <w:bottom w:val="single" w:sz="4" w:space="0" w:color="auto"/>
              <w:right w:val="single" w:sz="4" w:space="0" w:color="auto"/>
            </w:tcBorders>
          </w:tcPr>
          <w:p w14:paraId="3E7FF0D7" w14:textId="77777777" w:rsidR="00262676" w:rsidRPr="008F55E6" w:rsidRDefault="00262676">
            <w:pPr>
              <w:pStyle w:val="TAC"/>
              <w:rPr>
                <w:rFonts w:cs="Arial"/>
                <w:lang w:eastAsia="en-US"/>
              </w:rPr>
            </w:pPr>
          </w:p>
        </w:tc>
        <w:tc>
          <w:tcPr>
            <w:tcW w:w="1984" w:type="dxa"/>
            <w:tcBorders>
              <w:left w:val="single" w:sz="4" w:space="0" w:color="auto"/>
            </w:tcBorders>
          </w:tcPr>
          <w:p w14:paraId="4D473595"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3FDF67E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78A2BDE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165CE3E0" w14:textId="77777777" w:rsidR="00262676" w:rsidRPr="008F55E6" w:rsidRDefault="00262676">
            <w:pPr>
              <w:pStyle w:val="TAC"/>
              <w:rPr>
                <w:rFonts w:cs="Arial"/>
                <w:lang w:eastAsia="en-US"/>
              </w:rPr>
            </w:pPr>
          </w:p>
        </w:tc>
      </w:tr>
    </w:tbl>
    <w:p w14:paraId="57577A5A" w14:textId="77777777" w:rsidR="00262676" w:rsidRPr="008F55E6" w:rsidRDefault="00262676">
      <w:pPr>
        <w:rPr>
          <w:rFonts w:cs="v5.0.0"/>
        </w:rPr>
      </w:pPr>
    </w:p>
    <w:p w14:paraId="51FDA948"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0B542027"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35622859" w14:textId="77777777" w:rsidR="00262676" w:rsidRPr="008F55E6" w:rsidRDefault="00262676" w:rsidP="009E7477">
      <w:pPr>
        <w:pStyle w:val="TH"/>
      </w:pPr>
      <w:r w:rsidRPr="008F55E6">
        <w:t xml:space="preserve">Table 6.17: </w:t>
      </w:r>
      <w:r w:rsidR="00415DBE" w:rsidRPr="008F55E6">
        <w:t>Void</w:t>
      </w:r>
    </w:p>
    <w:p w14:paraId="11B2B04F" w14:textId="77777777" w:rsidR="00262676" w:rsidRPr="008F55E6" w:rsidRDefault="00262676" w:rsidP="009E7477">
      <w:pPr>
        <w:pStyle w:val="TH"/>
      </w:pPr>
      <w:r w:rsidRPr="008F55E6">
        <w:t xml:space="preserve">Table 6.18: </w:t>
      </w:r>
      <w:r w:rsidR="00415DBE" w:rsidRPr="008F55E6">
        <w:t>Void</w:t>
      </w:r>
    </w:p>
    <w:p w14:paraId="0F226F3D" w14:textId="77777777" w:rsidR="00613019" w:rsidRPr="008F55E6" w:rsidRDefault="00613019" w:rsidP="00613019"/>
    <w:p w14:paraId="371234E7" w14:textId="77777777" w:rsidR="00030CB5" w:rsidRPr="008F55E6" w:rsidRDefault="00030CB5" w:rsidP="00285235">
      <w:pPr>
        <w:pStyle w:val="Heading4"/>
      </w:pPr>
      <w:bookmarkStart w:id="82" w:name="_Toc535329831"/>
      <w:r w:rsidRPr="008F55E6">
        <w:t>6.6.3.8</w:t>
      </w:r>
      <w:r w:rsidRPr="008F55E6">
        <w:tab/>
        <w:t>Protection of Public Safety Operations</w:t>
      </w:r>
      <w:bookmarkEnd w:id="82"/>
    </w:p>
    <w:p w14:paraId="50844F2B" w14:textId="77777777" w:rsidR="00255573" w:rsidRPr="008F55E6" w:rsidRDefault="00255573" w:rsidP="00285235">
      <w:pPr>
        <w:pStyle w:val="Heading5"/>
      </w:pPr>
      <w:bookmarkStart w:id="83" w:name="_Toc535329832"/>
      <w:r w:rsidRPr="008F55E6">
        <w:t>6.6.3.8.1</w:t>
      </w:r>
      <w:r w:rsidRPr="008F55E6">
        <w:tab/>
        <w:t>Minimum Requirement</w:t>
      </w:r>
      <w:bookmarkEnd w:id="83"/>
    </w:p>
    <w:p w14:paraId="7EDE08DF"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7075491" w14:textId="77777777" w:rsidR="00255573" w:rsidRPr="008F55E6" w:rsidRDefault="00255573" w:rsidP="00334EA2">
      <w:r w:rsidRPr="008F55E6">
        <w:t>The power of any spurious emission shall not exceed:</w:t>
      </w:r>
    </w:p>
    <w:p w14:paraId="5F43F466"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7CE6E2AF" w14:textId="77777777">
        <w:trPr>
          <w:cantSplit/>
          <w:jc w:val="center"/>
        </w:trPr>
        <w:tc>
          <w:tcPr>
            <w:tcW w:w="2376" w:type="dxa"/>
          </w:tcPr>
          <w:p w14:paraId="4D03CFF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264DE137"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14C5D473"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0473EE9D"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6E959E4D"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5E2DEE5" w14:textId="77777777">
        <w:trPr>
          <w:cantSplit/>
          <w:jc w:val="center"/>
        </w:trPr>
        <w:tc>
          <w:tcPr>
            <w:tcW w:w="2376" w:type="dxa"/>
          </w:tcPr>
          <w:p w14:paraId="40935760"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6F8BC4D4"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600AF9BE"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01BCA43"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652B36D1" w14:textId="77777777" w:rsidR="00255573" w:rsidRPr="008F55E6" w:rsidRDefault="00255573" w:rsidP="00255573">
            <w:pPr>
              <w:pStyle w:val="TAC"/>
              <w:rPr>
                <w:rFonts w:cs="v5.0.0"/>
                <w:lang w:eastAsia="en-US"/>
              </w:rPr>
            </w:pPr>
          </w:p>
        </w:tc>
      </w:tr>
      <w:tr w:rsidR="008F55E6" w:rsidRPr="008F55E6" w14:paraId="37275B99" w14:textId="77777777">
        <w:trPr>
          <w:cantSplit/>
          <w:jc w:val="center"/>
        </w:trPr>
        <w:tc>
          <w:tcPr>
            <w:tcW w:w="2376" w:type="dxa"/>
          </w:tcPr>
          <w:p w14:paraId="2B8DD168"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A750EE"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7FD8A59B"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355621EC"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446022E4" w14:textId="77777777" w:rsidR="00255573" w:rsidRPr="008F55E6" w:rsidRDefault="00255573" w:rsidP="00255573">
            <w:pPr>
              <w:pStyle w:val="TAC"/>
              <w:rPr>
                <w:rFonts w:cs="v5.0.0"/>
                <w:lang w:eastAsia="en-US"/>
              </w:rPr>
            </w:pPr>
          </w:p>
        </w:tc>
      </w:tr>
      <w:tr w:rsidR="008F55E6" w:rsidRPr="008F55E6" w14:paraId="481A709D" w14:textId="77777777">
        <w:trPr>
          <w:cantSplit/>
          <w:jc w:val="center"/>
        </w:trPr>
        <w:tc>
          <w:tcPr>
            <w:tcW w:w="2376" w:type="dxa"/>
          </w:tcPr>
          <w:p w14:paraId="7BF1BD18"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3F02A9F"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F9FD4A1"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1ACE72D"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012D7627" w14:textId="77777777" w:rsidR="00255573" w:rsidRPr="008F55E6" w:rsidRDefault="00255573" w:rsidP="00255573">
            <w:pPr>
              <w:pStyle w:val="TAC"/>
              <w:rPr>
                <w:rFonts w:cs="v5.0.0"/>
                <w:lang w:eastAsia="en-US"/>
              </w:rPr>
            </w:pPr>
          </w:p>
        </w:tc>
      </w:tr>
      <w:tr w:rsidR="00255573" w:rsidRPr="008F55E6" w14:paraId="37A0EF2E" w14:textId="77777777">
        <w:trPr>
          <w:cantSplit/>
          <w:jc w:val="center"/>
        </w:trPr>
        <w:tc>
          <w:tcPr>
            <w:tcW w:w="2376" w:type="dxa"/>
          </w:tcPr>
          <w:p w14:paraId="395F049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D3FD3B9"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64AA22E4"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E0977F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C4D2C14" w14:textId="77777777" w:rsidR="00255573" w:rsidRPr="008F55E6" w:rsidRDefault="00255573" w:rsidP="00255573">
            <w:pPr>
              <w:pStyle w:val="TAC"/>
              <w:rPr>
                <w:rFonts w:cs="v5.0.0"/>
                <w:lang w:eastAsia="en-US"/>
              </w:rPr>
            </w:pPr>
          </w:p>
        </w:tc>
      </w:tr>
    </w:tbl>
    <w:p w14:paraId="3404918D" w14:textId="77777777" w:rsidR="00255573" w:rsidRPr="008F55E6" w:rsidRDefault="00255573" w:rsidP="00A802F7"/>
    <w:p w14:paraId="2E509FE5" w14:textId="77777777" w:rsidR="00334EA2" w:rsidRPr="008F55E6" w:rsidRDefault="00334EA2" w:rsidP="00334EA2">
      <w:r w:rsidRPr="008F55E6">
        <w:lastRenderedPageBreak/>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6612ED94" w14:textId="77777777" w:rsidR="00334EA2" w:rsidRPr="008F55E6" w:rsidRDefault="00334EA2" w:rsidP="00334EA2">
      <w:r w:rsidRPr="008F55E6">
        <w:t>The power of any spurious emission shall not exceed:</w:t>
      </w:r>
    </w:p>
    <w:p w14:paraId="7F313B5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2137D5C4" w14:textId="77777777">
        <w:trPr>
          <w:cantSplit/>
          <w:jc w:val="center"/>
        </w:trPr>
        <w:tc>
          <w:tcPr>
            <w:tcW w:w="2376" w:type="dxa"/>
          </w:tcPr>
          <w:p w14:paraId="1EBEDDD0"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1B50409E"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70CBAEE2"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51010ADD"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300A9661"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0C2DF62D" w14:textId="77777777">
        <w:trPr>
          <w:cantSplit/>
          <w:jc w:val="center"/>
        </w:trPr>
        <w:tc>
          <w:tcPr>
            <w:tcW w:w="2376" w:type="dxa"/>
          </w:tcPr>
          <w:p w14:paraId="76108176"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72439416"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2594F286"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5E28D31F"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5F38414C"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5A49CF99" w14:textId="77777777" w:rsidR="00A802F7" w:rsidRPr="008F55E6" w:rsidRDefault="00A802F7" w:rsidP="00A802F7"/>
    <w:p w14:paraId="5CAE03B6"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1AD142DF"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68FF321C" w14:textId="77777777" w:rsidR="00C10CE4" w:rsidRPr="008F55E6" w:rsidRDefault="00C10CE4" w:rsidP="007979CC">
      <w:pPr>
        <w:pStyle w:val="Heading5"/>
      </w:pPr>
      <w:bookmarkStart w:id="85" w:name="_Toc535329834"/>
      <w:r w:rsidRPr="008F55E6">
        <w:lastRenderedPageBreak/>
        <w:t>6.6.3.9.1</w:t>
      </w:r>
      <w:r w:rsidRPr="008F55E6">
        <w:tab/>
        <w:t>Minimum Requirements</w:t>
      </w:r>
      <w:bookmarkEnd w:id="85"/>
    </w:p>
    <w:p w14:paraId="213258DB"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238786A1"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65B2B8F9" w14:textId="77777777" w:rsidTr="005A7E25">
        <w:trPr>
          <w:cantSplit/>
          <w:jc w:val="center"/>
        </w:trPr>
        <w:tc>
          <w:tcPr>
            <w:tcW w:w="2291" w:type="dxa"/>
          </w:tcPr>
          <w:p w14:paraId="21448364" w14:textId="77777777" w:rsidR="00C10CE4" w:rsidRPr="008F55E6" w:rsidRDefault="00C10CE4" w:rsidP="00CC2B7F">
            <w:pPr>
              <w:pStyle w:val="TAH"/>
              <w:rPr>
                <w:rFonts w:cs="Arial"/>
                <w:lang w:eastAsia="en-US"/>
              </w:rPr>
            </w:pPr>
            <w:r w:rsidRPr="008F55E6">
              <w:rPr>
                <w:rFonts w:cs="Arial"/>
                <w:lang w:eastAsia="en-US"/>
              </w:rPr>
              <w:lastRenderedPageBreak/>
              <w:t>Type of Home BS</w:t>
            </w:r>
          </w:p>
        </w:tc>
        <w:tc>
          <w:tcPr>
            <w:tcW w:w="2291" w:type="dxa"/>
          </w:tcPr>
          <w:p w14:paraId="5C714FF2"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0214CEBC"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734BB146"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39DCC65D"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608095EF" w14:textId="77777777" w:rsidTr="005A7E25">
        <w:trPr>
          <w:cantSplit/>
          <w:jc w:val="center"/>
        </w:trPr>
        <w:tc>
          <w:tcPr>
            <w:tcW w:w="2291" w:type="dxa"/>
          </w:tcPr>
          <w:p w14:paraId="146F0479"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020B4B89"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065D7561"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A6CBCF7"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89A3F70" w14:textId="77777777" w:rsidR="00C10CE4" w:rsidRPr="008F55E6" w:rsidRDefault="00C10CE4" w:rsidP="00CC2B7F">
            <w:pPr>
              <w:pStyle w:val="TAC"/>
              <w:rPr>
                <w:rFonts w:cs="Arial"/>
                <w:lang w:eastAsia="en-US"/>
              </w:rPr>
            </w:pPr>
          </w:p>
        </w:tc>
      </w:tr>
      <w:tr w:rsidR="008F55E6" w:rsidRPr="008F55E6" w14:paraId="42C12441" w14:textId="77777777" w:rsidTr="005A7E25">
        <w:trPr>
          <w:cantSplit/>
          <w:jc w:val="center"/>
        </w:trPr>
        <w:tc>
          <w:tcPr>
            <w:tcW w:w="2291" w:type="dxa"/>
          </w:tcPr>
          <w:p w14:paraId="4004E165"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1647A4EE"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558EEBA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6F2E0B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EA3F380" w14:textId="77777777" w:rsidR="00C10CE4" w:rsidRPr="008F55E6" w:rsidRDefault="00C10CE4" w:rsidP="00CC2B7F">
            <w:pPr>
              <w:pStyle w:val="TAC"/>
              <w:rPr>
                <w:rFonts w:cs="Arial"/>
                <w:lang w:eastAsia="en-US"/>
              </w:rPr>
            </w:pPr>
          </w:p>
        </w:tc>
      </w:tr>
      <w:tr w:rsidR="008F55E6" w:rsidRPr="008F55E6" w14:paraId="59C1DEED" w14:textId="77777777" w:rsidTr="005A7E25">
        <w:trPr>
          <w:cantSplit/>
          <w:jc w:val="center"/>
        </w:trPr>
        <w:tc>
          <w:tcPr>
            <w:tcW w:w="2291" w:type="dxa"/>
          </w:tcPr>
          <w:p w14:paraId="0698B8A5"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2BF03C0D"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3A3C9BB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2E588E"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7080559" w14:textId="77777777" w:rsidR="00C10CE4" w:rsidRPr="008F55E6" w:rsidRDefault="00C10CE4" w:rsidP="00CC2B7F">
            <w:pPr>
              <w:pStyle w:val="TAC"/>
              <w:rPr>
                <w:rFonts w:cs="Arial"/>
                <w:lang w:eastAsia="en-US"/>
              </w:rPr>
            </w:pPr>
          </w:p>
        </w:tc>
      </w:tr>
      <w:tr w:rsidR="008F55E6" w:rsidRPr="008F55E6" w14:paraId="0489DF09" w14:textId="77777777" w:rsidTr="005A7E25">
        <w:trPr>
          <w:cantSplit/>
          <w:jc w:val="center"/>
        </w:trPr>
        <w:tc>
          <w:tcPr>
            <w:tcW w:w="2291" w:type="dxa"/>
          </w:tcPr>
          <w:p w14:paraId="7D9221C1"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6A25EC63"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BEA74CB"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C8F7FFC"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82DEA7F" w14:textId="77777777" w:rsidR="00C10CE4" w:rsidRPr="008F55E6" w:rsidRDefault="00C10CE4" w:rsidP="00CC2B7F">
            <w:pPr>
              <w:pStyle w:val="TAC"/>
              <w:rPr>
                <w:rFonts w:cs="Arial"/>
                <w:lang w:eastAsia="en-US"/>
              </w:rPr>
            </w:pPr>
          </w:p>
        </w:tc>
      </w:tr>
      <w:tr w:rsidR="008F55E6" w:rsidRPr="008F55E6" w14:paraId="1410C157" w14:textId="77777777" w:rsidTr="005A7E25">
        <w:trPr>
          <w:cantSplit/>
          <w:jc w:val="center"/>
        </w:trPr>
        <w:tc>
          <w:tcPr>
            <w:tcW w:w="2291" w:type="dxa"/>
          </w:tcPr>
          <w:p w14:paraId="383E080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3EC6D161"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6C5B5219"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97D7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FE5BB4" w14:textId="77777777" w:rsidR="00C10CE4" w:rsidRPr="008F55E6" w:rsidRDefault="00C10CE4" w:rsidP="00CC2B7F">
            <w:pPr>
              <w:pStyle w:val="TAC"/>
              <w:rPr>
                <w:rFonts w:cs="Arial"/>
                <w:lang w:eastAsia="en-US"/>
              </w:rPr>
            </w:pPr>
          </w:p>
        </w:tc>
      </w:tr>
      <w:tr w:rsidR="008F55E6" w:rsidRPr="008F55E6" w14:paraId="555A8C33" w14:textId="77777777" w:rsidTr="005A7E25">
        <w:trPr>
          <w:cantSplit/>
          <w:jc w:val="center"/>
        </w:trPr>
        <w:tc>
          <w:tcPr>
            <w:tcW w:w="2291" w:type="dxa"/>
          </w:tcPr>
          <w:p w14:paraId="61D5DBE1"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64612632"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7E0335B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C316AE0"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EDDFDB2" w14:textId="77777777" w:rsidR="00C10CE4" w:rsidRPr="008F55E6" w:rsidRDefault="00C10CE4" w:rsidP="00CC2B7F">
            <w:pPr>
              <w:pStyle w:val="TAC"/>
              <w:rPr>
                <w:rFonts w:cs="Arial"/>
                <w:lang w:eastAsia="en-US"/>
              </w:rPr>
            </w:pPr>
          </w:p>
        </w:tc>
      </w:tr>
      <w:tr w:rsidR="008F55E6" w:rsidRPr="008F55E6" w14:paraId="6B1DBCE3" w14:textId="77777777" w:rsidTr="005A7E25">
        <w:trPr>
          <w:cantSplit/>
          <w:jc w:val="center"/>
        </w:trPr>
        <w:tc>
          <w:tcPr>
            <w:tcW w:w="2291" w:type="dxa"/>
          </w:tcPr>
          <w:p w14:paraId="0DC16828"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4FC58206"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71A028F"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BE114BE"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E5B356" w14:textId="77777777" w:rsidR="00C10CE4" w:rsidRPr="008F55E6" w:rsidRDefault="00C10CE4" w:rsidP="00CC2B7F">
            <w:pPr>
              <w:pStyle w:val="TAC"/>
              <w:rPr>
                <w:rFonts w:cs="Arial"/>
                <w:lang w:eastAsia="en-US"/>
              </w:rPr>
            </w:pPr>
          </w:p>
        </w:tc>
      </w:tr>
      <w:tr w:rsidR="008F55E6" w:rsidRPr="008F55E6" w14:paraId="54BB2E7C"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37B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443A4D02"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BA9245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E4C711"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DB5DBB9" w14:textId="77777777" w:rsidR="00C10CE4" w:rsidRPr="008F55E6" w:rsidRDefault="00C10CE4" w:rsidP="00CC2B7F">
            <w:pPr>
              <w:pStyle w:val="TAC"/>
              <w:rPr>
                <w:rFonts w:cs="Arial"/>
                <w:lang w:eastAsia="en-US"/>
              </w:rPr>
            </w:pPr>
          </w:p>
        </w:tc>
      </w:tr>
      <w:tr w:rsidR="008F55E6" w:rsidRPr="008F55E6" w14:paraId="0D7694EE" w14:textId="77777777" w:rsidTr="005A7E25">
        <w:trPr>
          <w:cantSplit/>
          <w:jc w:val="center"/>
        </w:trPr>
        <w:tc>
          <w:tcPr>
            <w:tcW w:w="2291" w:type="dxa"/>
          </w:tcPr>
          <w:p w14:paraId="2BF32291"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2981CE26"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73CE477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B9995BF"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E12ACA8" w14:textId="77777777" w:rsidR="00C10CE4" w:rsidRPr="008F55E6" w:rsidRDefault="00C10CE4" w:rsidP="00CC2B7F">
            <w:pPr>
              <w:pStyle w:val="TAC"/>
              <w:rPr>
                <w:rFonts w:cs="Arial"/>
                <w:lang w:eastAsia="en-US"/>
              </w:rPr>
            </w:pPr>
          </w:p>
        </w:tc>
      </w:tr>
      <w:tr w:rsidR="008F55E6" w:rsidRPr="008F55E6" w14:paraId="571EE53F" w14:textId="77777777" w:rsidTr="005A7E25">
        <w:trPr>
          <w:cantSplit/>
          <w:jc w:val="center"/>
        </w:trPr>
        <w:tc>
          <w:tcPr>
            <w:tcW w:w="2291" w:type="dxa"/>
          </w:tcPr>
          <w:p w14:paraId="193C3785"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62AA09D"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1C6082D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D879FA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05DDE9" w14:textId="77777777" w:rsidR="00C10CE4" w:rsidRPr="008F55E6" w:rsidRDefault="00C10CE4" w:rsidP="00CC2B7F">
            <w:pPr>
              <w:pStyle w:val="TAC"/>
              <w:rPr>
                <w:rFonts w:cs="Arial"/>
                <w:lang w:eastAsia="en-US"/>
              </w:rPr>
            </w:pPr>
          </w:p>
        </w:tc>
      </w:tr>
      <w:tr w:rsidR="008F55E6" w:rsidRPr="008F55E6" w14:paraId="0BB5066A" w14:textId="77777777" w:rsidTr="005A7E25">
        <w:trPr>
          <w:cantSplit/>
          <w:jc w:val="center"/>
        </w:trPr>
        <w:tc>
          <w:tcPr>
            <w:tcW w:w="2291" w:type="dxa"/>
          </w:tcPr>
          <w:p w14:paraId="574D852A"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53FA8FF2"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4E71222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5376F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AC8280C" w14:textId="77777777" w:rsidR="00C10CE4" w:rsidRPr="008F55E6" w:rsidRDefault="00C10CE4" w:rsidP="00CC2B7F">
            <w:pPr>
              <w:pStyle w:val="TAC"/>
              <w:rPr>
                <w:rFonts w:cs="Arial"/>
                <w:lang w:eastAsia="en-US"/>
              </w:rPr>
            </w:pPr>
          </w:p>
        </w:tc>
      </w:tr>
      <w:tr w:rsidR="008F55E6" w:rsidRPr="008F55E6" w14:paraId="5E826948" w14:textId="77777777" w:rsidTr="005A7E25">
        <w:trPr>
          <w:cantSplit/>
          <w:jc w:val="center"/>
        </w:trPr>
        <w:tc>
          <w:tcPr>
            <w:tcW w:w="2291" w:type="dxa"/>
          </w:tcPr>
          <w:p w14:paraId="3AC3D0DF"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0530D5F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3D8D9E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D16D26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9266E6" w14:textId="77777777" w:rsidR="00C10CE4" w:rsidRPr="008F55E6" w:rsidRDefault="00C10CE4" w:rsidP="00CC2B7F">
            <w:pPr>
              <w:pStyle w:val="TAC"/>
              <w:rPr>
                <w:rFonts w:cs="Arial"/>
                <w:lang w:eastAsia="en-US"/>
              </w:rPr>
            </w:pPr>
          </w:p>
        </w:tc>
      </w:tr>
      <w:tr w:rsidR="008F55E6" w:rsidRPr="008F55E6" w14:paraId="1EA2C068" w14:textId="77777777" w:rsidTr="005A7E25">
        <w:trPr>
          <w:cantSplit/>
          <w:jc w:val="center"/>
        </w:trPr>
        <w:tc>
          <w:tcPr>
            <w:tcW w:w="2291" w:type="dxa"/>
          </w:tcPr>
          <w:p w14:paraId="4C0DE65E"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4C4B7D9D"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071EC53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813011"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11DC886" w14:textId="77777777" w:rsidR="00C10CE4" w:rsidRPr="008F55E6" w:rsidRDefault="00C10CE4" w:rsidP="00CC2B7F">
            <w:pPr>
              <w:pStyle w:val="TAC"/>
              <w:rPr>
                <w:rFonts w:cs="Arial"/>
                <w:lang w:eastAsia="en-US"/>
              </w:rPr>
            </w:pPr>
          </w:p>
        </w:tc>
      </w:tr>
      <w:tr w:rsidR="008F55E6" w:rsidRPr="008F55E6" w14:paraId="4634E763" w14:textId="77777777" w:rsidTr="005A7E25">
        <w:trPr>
          <w:cantSplit/>
          <w:jc w:val="center"/>
        </w:trPr>
        <w:tc>
          <w:tcPr>
            <w:tcW w:w="2291" w:type="dxa"/>
          </w:tcPr>
          <w:p w14:paraId="64BC15D8"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1E9EE4ED"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50C1095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88F9BF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85EC192" w14:textId="77777777" w:rsidR="00C10CE4" w:rsidRPr="008F55E6" w:rsidRDefault="00C10CE4" w:rsidP="00CC2B7F">
            <w:pPr>
              <w:pStyle w:val="TAC"/>
              <w:rPr>
                <w:rFonts w:cs="Arial"/>
                <w:lang w:eastAsia="en-US"/>
              </w:rPr>
            </w:pPr>
          </w:p>
        </w:tc>
      </w:tr>
      <w:tr w:rsidR="008F55E6" w:rsidRPr="008F55E6" w14:paraId="700F4D30" w14:textId="77777777" w:rsidTr="005A7E25">
        <w:trPr>
          <w:cantSplit/>
          <w:jc w:val="center"/>
        </w:trPr>
        <w:tc>
          <w:tcPr>
            <w:tcW w:w="2291" w:type="dxa"/>
          </w:tcPr>
          <w:p w14:paraId="769DA9A3"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81C8E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230514F8"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150239C6"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116F25F1" w14:textId="77777777" w:rsidR="003D2445" w:rsidRPr="008F55E6" w:rsidRDefault="003D2445" w:rsidP="00CC2B7F">
            <w:pPr>
              <w:pStyle w:val="TAC"/>
              <w:rPr>
                <w:rFonts w:cs="Arial"/>
                <w:lang w:eastAsia="en-US"/>
              </w:rPr>
            </w:pPr>
          </w:p>
        </w:tc>
      </w:tr>
      <w:tr w:rsidR="008F55E6" w:rsidRPr="008F55E6" w14:paraId="0E4DD951" w14:textId="77777777" w:rsidTr="005A7E25">
        <w:trPr>
          <w:cantSplit/>
          <w:jc w:val="center"/>
        </w:trPr>
        <w:tc>
          <w:tcPr>
            <w:tcW w:w="2291" w:type="dxa"/>
          </w:tcPr>
          <w:p w14:paraId="161124F3"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2AC33128"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1D418BD2"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769DCB48"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1E8C7AC0" w14:textId="77777777" w:rsidR="00092FFE" w:rsidRPr="008F55E6" w:rsidRDefault="00092FFE" w:rsidP="00CC2B7F">
            <w:pPr>
              <w:pStyle w:val="TAC"/>
              <w:rPr>
                <w:rFonts w:cs="Arial"/>
                <w:lang w:eastAsia="en-US"/>
              </w:rPr>
            </w:pPr>
          </w:p>
        </w:tc>
      </w:tr>
      <w:tr w:rsidR="008F55E6" w:rsidRPr="008F55E6" w14:paraId="76EA1E18" w14:textId="77777777" w:rsidTr="005A7E25">
        <w:trPr>
          <w:cantSplit/>
          <w:jc w:val="center"/>
        </w:trPr>
        <w:tc>
          <w:tcPr>
            <w:tcW w:w="2291" w:type="dxa"/>
          </w:tcPr>
          <w:p w14:paraId="5B96A96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3DEEB2DC"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095069DB"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CF9B86B"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4324D41C" w14:textId="77777777" w:rsidR="005E5188" w:rsidRPr="008F55E6" w:rsidRDefault="005E5188" w:rsidP="00CC2B7F">
            <w:pPr>
              <w:pStyle w:val="TAC"/>
              <w:rPr>
                <w:rFonts w:cs="Arial"/>
                <w:lang w:eastAsia="en-US"/>
              </w:rPr>
            </w:pPr>
          </w:p>
        </w:tc>
      </w:tr>
      <w:tr w:rsidR="008F55E6" w:rsidRPr="008F55E6" w14:paraId="784BA818" w14:textId="77777777" w:rsidTr="005A7E25">
        <w:trPr>
          <w:cantSplit/>
          <w:jc w:val="center"/>
        </w:trPr>
        <w:tc>
          <w:tcPr>
            <w:tcW w:w="2291" w:type="dxa"/>
          </w:tcPr>
          <w:p w14:paraId="0E917C7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7E6019D2"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47CB8985"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66679373"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2E907E57" w14:textId="77777777" w:rsidR="00696B6D" w:rsidRPr="008F55E6" w:rsidRDefault="00696B6D" w:rsidP="00CC2B7F">
            <w:pPr>
              <w:pStyle w:val="TAC"/>
              <w:rPr>
                <w:rFonts w:cs="Arial"/>
                <w:lang w:eastAsia="en-US"/>
              </w:rPr>
            </w:pPr>
          </w:p>
        </w:tc>
      </w:tr>
      <w:tr w:rsidR="008F55E6" w:rsidRPr="008F55E6" w14:paraId="1DA7B19A" w14:textId="77777777" w:rsidTr="005A7E25">
        <w:trPr>
          <w:cantSplit/>
          <w:jc w:val="center"/>
        </w:trPr>
        <w:tc>
          <w:tcPr>
            <w:tcW w:w="2291" w:type="dxa"/>
          </w:tcPr>
          <w:p w14:paraId="097C8E6B"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0A704F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1A0F72E"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67375E20"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5222D73A" w14:textId="77777777" w:rsidR="00F34C80" w:rsidRPr="008F55E6" w:rsidRDefault="00F34C80" w:rsidP="00A24467">
            <w:pPr>
              <w:pStyle w:val="TAC"/>
              <w:rPr>
                <w:rFonts w:cs="Arial"/>
                <w:lang w:eastAsia="en-US"/>
              </w:rPr>
            </w:pPr>
          </w:p>
        </w:tc>
      </w:tr>
      <w:tr w:rsidR="008F55E6" w:rsidRPr="008F55E6" w14:paraId="26B1A419" w14:textId="77777777" w:rsidTr="005A7E25">
        <w:trPr>
          <w:cantSplit/>
          <w:jc w:val="center"/>
        </w:trPr>
        <w:tc>
          <w:tcPr>
            <w:tcW w:w="2291" w:type="dxa"/>
          </w:tcPr>
          <w:p w14:paraId="45551924"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6CB25CC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19D60C9"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5D96BE7B"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7B166F1D" w14:textId="77777777" w:rsidR="003842BA" w:rsidRPr="008F55E6" w:rsidRDefault="003842BA" w:rsidP="00A24467">
            <w:pPr>
              <w:pStyle w:val="TAC"/>
              <w:rPr>
                <w:rFonts w:cs="Arial"/>
                <w:lang w:eastAsia="en-US"/>
              </w:rPr>
            </w:pPr>
          </w:p>
        </w:tc>
      </w:tr>
      <w:tr w:rsidR="008F55E6" w:rsidRPr="008F55E6" w14:paraId="620ED098" w14:textId="77777777" w:rsidTr="005A7E25">
        <w:trPr>
          <w:cantSplit/>
          <w:jc w:val="center"/>
        </w:trPr>
        <w:tc>
          <w:tcPr>
            <w:tcW w:w="2291" w:type="dxa"/>
          </w:tcPr>
          <w:p w14:paraId="07F1109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6169C4B"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6C76B37F"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20D10F9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0F4EEE0B" w14:textId="77777777" w:rsidR="00334EA2" w:rsidRPr="008F55E6" w:rsidRDefault="00334EA2" w:rsidP="00D579E1">
            <w:pPr>
              <w:pStyle w:val="TAC"/>
              <w:rPr>
                <w:rFonts w:cs="Arial"/>
                <w:lang w:eastAsia="en-US"/>
              </w:rPr>
            </w:pPr>
          </w:p>
        </w:tc>
      </w:tr>
      <w:tr w:rsidR="008F55E6" w:rsidRPr="008F55E6" w14:paraId="33EBDD61" w14:textId="77777777" w:rsidTr="005A7E25">
        <w:trPr>
          <w:cantSplit/>
          <w:jc w:val="center"/>
        </w:trPr>
        <w:tc>
          <w:tcPr>
            <w:tcW w:w="2291" w:type="dxa"/>
          </w:tcPr>
          <w:p w14:paraId="6D6544B0"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6108FC3C"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0C18402"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0AF1FE05"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0AACFA0" w14:textId="77777777" w:rsidR="00983676" w:rsidRPr="008F55E6" w:rsidRDefault="00983676" w:rsidP="00D579E1">
            <w:pPr>
              <w:pStyle w:val="TAC"/>
              <w:rPr>
                <w:rFonts w:cs="Arial"/>
                <w:lang w:eastAsia="en-US"/>
              </w:rPr>
            </w:pPr>
          </w:p>
        </w:tc>
      </w:tr>
      <w:tr w:rsidR="008F55E6" w:rsidRPr="008F55E6" w14:paraId="5AF61BE2" w14:textId="77777777" w:rsidTr="005A7E25">
        <w:trPr>
          <w:cantSplit/>
          <w:jc w:val="center"/>
        </w:trPr>
        <w:tc>
          <w:tcPr>
            <w:tcW w:w="2291" w:type="dxa"/>
          </w:tcPr>
          <w:p w14:paraId="7A98AB2D"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4DEBD9F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6C16B213"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3DBA63B6"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32900AAB" w14:textId="77777777" w:rsidR="00FA3B78" w:rsidRPr="008F55E6" w:rsidRDefault="00FA3B78" w:rsidP="00AE2B29">
            <w:pPr>
              <w:pStyle w:val="TAC"/>
              <w:rPr>
                <w:rFonts w:cs="Arial"/>
                <w:lang w:eastAsia="en-US"/>
              </w:rPr>
            </w:pPr>
          </w:p>
        </w:tc>
      </w:tr>
      <w:tr w:rsidR="008F55E6" w:rsidRPr="008F55E6" w14:paraId="1852A2EF" w14:textId="77777777" w:rsidTr="005A7E25">
        <w:trPr>
          <w:cantSplit/>
          <w:jc w:val="center"/>
        </w:trPr>
        <w:tc>
          <w:tcPr>
            <w:tcW w:w="2291" w:type="dxa"/>
          </w:tcPr>
          <w:p w14:paraId="2E989E2B"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2FF8B522"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7349A733"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BA0452A"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7E8A3CFD" w14:textId="77777777" w:rsidR="00A857F7" w:rsidRPr="008F55E6" w:rsidRDefault="00A857F7" w:rsidP="00AE2B29">
            <w:pPr>
              <w:pStyle w:val="TAC"/>
              <w:rPr>
                <w:rFonts w:cs="Arial"/>
                <w:lang w:eastAsia="en-US"/>
              </w:rPr>
            </w:pPr>
          </w:p>
        </w:tc>
      </w:tr>
      <w:tr w:rsidR="008F55E6" w:rsidRPr="008F55E6" w14:paraId="2C957C72" w14:textId="77777777" w:rsidTr="005A7E25">
        <w:trPr>
          <w:cantSplit/>
          <w:jc w:val="center"/>
        </w:trPr>
        <w:tc>
          <w:tcPr>
            <w:tcW w:w="2291" w:type="dxa"/>
          </w:tcPr>
          <w:p w14:paraId="35416964"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2974EE82"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05EEA82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FB5991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4BFC92C" w14:textId="77777777" w:rsidR="003D2445" w:rsidRPr="008F55E6" w:rsidRDefault="003D2445" w:rsidP="00A24467">
            <w:pPr>
              <w:pStyle w:val="TAC"/>
              <w:rPr>
                <w:rFonts w:cs="Arial"/>
                <w:lang w:eastAsia="en-US"/>
              </w:rPr>
            </w:pPr>
          </w:p>
        </w:tc>
      </w:tr>
      <w:tr w:rsidR="008F55E6" w:rsidRPr="008F55E6" w14:paraId="65AA5E6F" w14:textId="77777777" w:rsidTr="005A7E25">
        <w:trPr>
          <w:cantSplit/>
          <w:jc w:val="center"/>
        </w:trPr>
        <w:tc>
          <w:tcPr>
            <w:tcW w:w="2291" w:type="dxa"/>
          </w:tcPr>
          <w:p w14:paraId="7DD3E49F"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44F6A557"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4531E4EE"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6284EA3"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35D8453" w14:textId="77777777" w:rsidR="003D2445" w:rsidRPr="008F55E6" w:rsidRDefault="003D2445" w:rsidP="00A24467">
            <w:pPr>
              <w:pStyle w:val="TAC"/>
              <w:rPr>
                <w:rFonts w:cs="Arial"/>
                <w:lang w:eastAsia="en-US"/>
              </w:rPr>
            </w:pPr>
          </w:p>
        </w:tc>
      </w:tr>
      <w:tr w:rsidR="008F55E6" w:rsidRPr="008F55E6" w14:paraId="36E078EE" w14:textId="77777777" w:rsidTr="005A7E25">
        <w:trPr>
          <w:cantSplit/>
          <w:jc w:val="center"/>
        </w:trPr>
        <w:tc>
          <w:tcPr>
            <w:tcW w:w="2291" w:type="dxa"/>
          </w:tcPr>
          <w:p w14:paraId="53F5B2F2"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13DED9F7"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675C895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40E63D7"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7190BA5" w14:textId="77777777" w:rsidR="003D2445" w:rsidRPr="008F55E6" w:rsidRDefault="003D2445" w:rsidP="00A24467">
            <w:pPr>
              <w:pStyle w:val="TAC"/>
              <w:rPr>
                <w:rFonts w:cs="Arial"/>
                <w:lang w:eastAsia="en-US"/>
              </w:rPr>
            </w:pPr>
          </w:p>
        </w:tc>
      </w:tr>
      <w:tr w:rsidR="008F55E6" w:rsidRPr="008F55E6" w14:paraId="41F4E87D" w14:textId="77777777" w:rsidTr="005A7E25">
        <w:trPr>
          <w:cantSplit/>
          <w:jc w:val="center"/>
        </w:trPr>
        <w:tc>
          <w:tcPr>
            <w:tcW w:w="2291" w:type="dxa"/>
          </w:tcPr>
          <w:p w14:paraId="5C8C20F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06D8BFA1"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443C438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6F85DA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12E8D71" w14:textId="77777777" w:rsidR="003D2445" w:rsidRPr="008F55E6" w:rsidRDefault="003D2445" w:rsidP="00A24467">
            <w:pPr>
              <w:pStyle w:val="TAC"/>
              <w:rPr>
                <w:rFonts w:cs="Arial"/>
                <w:lang w:eastAsia="en-US"/>
              </w:rPr>
            </w:pPr>
          </w:p>
        </w:tc>
      </w:tr>
      <w:tr w:rsidR="008F55E6" w:rsidRPr="008F55E6" w14:paraId="63DBA38E" w14:textId="77777777" w:rsidTr="005A7E25">
        <w:trPr>
          <w:cantSplit/>
          <w:jc w:val="center"/>
        </w:trPr>
        <w:tc>
          <w:tcPr>
            <w:tcW w:w="2291" w:type="dxa"/>
          </w:tcPr>
          <w:p w14:paraId="6B87E557"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577623F4"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6A4E307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4A6237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04AC5F96" w14:textId="77777777" w:rsidR="003D2445" w:rsidRPr="008F55E6" w:rsidRDefault="003D2445" w:rsidP="00A24467">
            <w:pPr>
              <w:pStyle w:val="TAC"/>
              <w:rPr>
                <w:rFonts w:cs="Arial"/>
                <w:lang w:eastAsia="en-US"/>
              </w:rPr>
            </w:pPr>
          </w:p>
        </w:tc>
      </w:tr>
      <w:tr w:rsidR="008F55E6" w:rsidRPr="008F55E6" w14:paraId="73FF1538" w14:textId="77777777" w:rsidTr="005A7E25">
        <w:trPr>
          <w:cantSplit/>
          <w:jc w:val="center"/>
        </w:trPr>
        <w:tc>
          <w:tcPr>
            <w:tcW w:w="2291" w:type="dxa"/>
          </w:tcPr>
          <w:p w14:paraId="7C1E62E9"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34C58D2A"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19C55C4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4372B9DC"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2350F621" w14:textId="77777777" w:rsidR="003D2445" w:rsidRPr="008F55E6" w:rsidRDefault="003D2445" w:rsidP="00A24467">
            <w:pPr>
              <w:pStyle w:val="TAC"/>
              <w:rPr>
                <w:rFonts w:cs="Arial"/>
                <w:lang w:eastAsia="en-US"/>
              </w:rPr>
            </w:pPr>
          </w:p>
        </w:tc>
      </w:tr>
      <w:tr w:rsidR="008F55E6" w:rsidRPr="008F55E6" w14:paraId="4C34CAD7" w14:textId="77777777" w:rsidTr="005A7E25">
        <w:trPr>
          <w:cantSplit/>
          <w:jc w:val="center"/>
        </w:trPr>
        <w:tc>
          <w:tcPr>
            <w:tcW w:w="2291" w:type="dxa"/>
          </w:tcPr>
          <w:p w14:paraId="1BDDFF41"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2E962879"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519B64D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5178D031"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22D7CF34" w14:textId="77777777" w:rsidR="00915561" w:rsidRPr="008F55E6" w:rsidRDefault="00915561" w:rsidP="00A24467">
            <w:pPr>
              <w:pStyle w:val="TAC"/>
              <w:rPr>
                <w:rFonts w:cs="Arial"/>
                <w:lang w:eastAsia="en-US"/>
              </w:rPr>
            </w:pPr>
          </w:p>
        </w:tc>
      </w:tr>
      <w:tr w:rsidR="008F55E6" w:rsidRPr="008F55E6" w14:paraId="727CCED0" w14:textId="77777777" w:rsidTr="005A7E25">
        <w:trPr>
          <w:cantSplit/>
          <w:jc w:val="center"/>
        </w:trPr>
        <w:tc>
          <w:tcPr>
            <w:tcW w:w="2291" w:type="dxa"/>
          </w:tcPr>
          <w:p w14:paraId="205688DA"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32CCD881"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779AA760"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0313F7E7"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301A0D4B" w14:textId="77777777" w:rsidR="00915561" w:rsidRPr="008F55E6" w:rsidRDefault="00915561" w:rsidP="00A24467">
            <w:pPr>
              <w:pStyle w:val="TAC"/>
              <w:rPr>
                <w:rFonts w:cs="Arial"/>
                <w:lang w:eastAsia="en-US"/>
              </w:rPr>
            </w:pPr>
          </w:p>
        </w:tc>
      </w:tr>
      <w:tr w:rsidR="008F55E6" w:rsidRPr="008F55E6" w14:paraId="0CC4B40D" w14:textId="77777777" w:rsidTr="005A7E25">
        <w:trPr>
          <w:cantSplit/>
          <w:jc w:val="center"/>
        </w:trPr>
        <w:tc>
          <w:tcPr>
            <w:tcW w:w="2291" w:type="dxa"/>
          </w:tcPr>
          <w:p w14:paraId="3916E6DE" w14:textId="77777777" w:rsidR="00AE2B29" w:rsidRPr="008F55E6" w:rsidRDefault="00AE2B29" w:rsidP="00AE2B29">
            <w:pPr>
              <w:pStyle w:val="TAC"/>
              <w:rPr>
                <w:rFonts w:cs="Arial"/>
                <w:lang w:eastAsia="en-US"/>
              </w:rPr>
            </w:pPr>
            <w:r w:rsidRPr="008F55E6">
              <w:rPr>
                <w:rFonts w:cs="Arial"/>
                <w:lang w:eastAsia="en-US"/>
              </w:rPr>
              <w:t>E-UTRA Band 44</w:t>
            </w:r>
          </w:p>
        </w:tc>
        <w:tc>
          <w:tcPr>
            <w:tcW w:w="2291" w:type="dxa"/>
          </w:tcPr>
          <w:p w14:paraId="3EA39C4E"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5B02505"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188EBA2"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2CC4963F" w14:textId="77777777" w:rsidR="00AE2B29" w:rsidRPr="008F55E6" w:rsidRDefault="00AE2B29" w:rsidP="00AE2B29">
            <w:pPr>
              <w:pStyle w:val="TAC"/>
              <w:rPr>
                <w:rFonts w:cs="Arial"/>
                <w:lang w:eastAsia="en-US"/>
              </w:rPr>
            </w:pPr>
          </w:p>
        </w:tc>
      </w:tr>
      <w:tr w:rsidR="008F55E6" w:rsidRPr="008F55E6" w14:paraId="1FB0E80F" w14:textId="77777777" w:rsidTr="005A7E25">
        <w:trPr>
          <w:cantSplit/>
          <w:jc w:val="center"/>
        </w:trPr>
        <w:tc>
          <w:tcPr>
            <w:tcW w:w="2291" w:type="dxa"/>
          </w:tcPr>
          <w:p w14:paraId="713BFCEF"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25634F18"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6DDDFF58"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7899B293"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3B64A8EA" w14:textId="77777777" w:rsidR="002B3160" w:rsidRPr="008F55E6" w:rsidRDefault="002B3160" w:rsidP="008278B8">
            <w:pPr>
              <w:pStyle w:val="TAC"/>
              <w:rPr>
                <w:rFonts w:cs="Arial"/>
                <w:lang w:eastAsia="ja-JP"/>
              </w:rPr>
            </w:pPr>
          </w:p>
        </w:tc>
      </w:tr>
      <w:tr w:rsidR="008F55E6" w:rsidRPr="008F55E6" w14:paraId="647BF931" w14:textId="77777777" w:rsidTr="005A7E25">
        <w:trPr>
          <w:cantSplit/>
          <w:jc w:val="center"/>
        </w:trPr>
        <w:tc>
          <w:tcPr>
            <w:tcW w:w="2291" w:type="dxa"/>
          </w:tcPr>
          <w:p w14:paraId="60C35320"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4058DDFF"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2C4964A4"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6A6BBB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157C8160"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162C7485" w14:textId="77777777" w:rsidTr="005A7E25">
        <w:trPr>
          <w:cantSplit/>
          <w:jc w:val="center"/>
        </w:trPr>
        <w:tc>
          <w:tcPr>
            <w:tcW w:w="2291" w:type="dxa"/>
          </w:tcPr>
          <w:p w14:paraId="0313CB4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296A5403"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6F25BC2C"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5B0E6F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3E993253"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7CEFFD21" w14:textId="77777777" w:rsidTr="005A7E25">
        <w:trPr>
          <w:cantSplit/>
          <w:jc w:val="center"/>
        </w:trPr>
        <w:tc>
          <w:tcPr>
            <w:tcW w:w="2291" w:type="dxa"/>
          </w:tcPr>
          <w:p w14:paraId="427EC80A" w14:textId="77777777" w:rsidR="005A7E25" w:rsidRPr="008F55E6" w:rsidRDefault="005A7E25" w:rsidP="00296364">
            <w:pPr>
              <w:pStyle w:val="TAC"/>
              <w:rPr>
                <w:rFonts w:cs="Arial"/>
              </w:rPr>
            </w:pPr>
            <w:r w:rsidRPr="008F55E6">
              <w:rPr>
                <w:rFonts w:cs="Arial"/>
              </w:rPr>
              <w:t>E-UTRA Band 52</w:t>
            </w:r>
          </w:p>
        </w:tc>
        <w:tc>
          <w:tcPr>
            <w:tcW w:w="2291" w:type="dxa"/>
          </w:tcPr>
          <w:p w14:paraId="14CD0A8B" w14:textId="77777777" w:rsidR="005A7E25" w:rsidRPr="008F55E6" w:rsidRDefault="005A7E25" w:rsidP="00296364">
            <w:pPr>
              <w:pStyle w:val="TAC"/>
              <w:rPr>
                <w:rFonts w:cs="Arial"/>
              </w:rPr>
            </w:pPr>
            <w:r w:rsidRPr="008F55E6">
              <w:rPr>
                <w:rFonts w:cs="Arial"/>
              </w:rPr>
              <w:t>3300 -3400 MHz</w:t>
            </w:r>
          </w:p>
        </w:tc>
        <w:tc>
          <w:tcPr>
            <w:tcW w:w="1235" w:type="dxa"/>
          </w:tcPr>
          <w:p w14:paraId="191A20FC" w14:textId="77777777" w:rsidR="005A7E25" w:rsidRPr="008F55E6" w:rsidRDefault="005A7E25" w:rsidP="00296364">
            <w:pPr>
              <w:pStyle w:val="TAC"/>
              <w:rPr>
                <w:rFonts w:cs="Arial"/>
              </w:rPr>
            </w:pPr>
            <w:r w:rsidRPr="008F55E6">
              <w:rPr>
                <w:rFonts w:cs="Arial"/>
              </w:rPr>
              <w:t>-71 dBm</w:t>
            </w:r>
          </w:p>
        </w:tc>
        <w:tc>
          <w:tcPr>
            <w:tcW w:w="1414" w:type="dxa"/>
          </w:tcPr>
          <w:p w14:paraId="1A7016A7" w14:textId="77777777" w:rsidR="005A7E25" w:rsidRPr="008F55E6" w:rsidRDefault="005A7E25" w:rsidP="00296364">
            <w:pPr>
              <w:pStyle w:val="TAC"/>
              <w:rPr>
                <w:rFonts w:cs="Arial"/>
              </w:rPr>
            </w:pPr>
            <w:r w:rsidRPr="008F55E6">
              <w:rPr>
                <w:rFonts w:cs="Arial"/>
              </w:rPr>
              <w:t>100 kHz</w:t>
            </w:r>
          </w:p>
        </w:tc>
        <w:tc>
          <w:tcPr>
            <w:tcW w:w="1845" w:type="dxa"/>
          </w:tcPr>
          <w:p w14:paraId="5921B37F" w14:textId="77777777" w:rsidR="005A7E25" w:rsidRPr="008F55E6" w:rsidRDefault="005A7E25" w:rsidP="00296364">
            <w:pPr>
              <w:pStyle w:val="TAC"/>
              <w:rPr>
                <w:rFonts w:cs="Arial"/>
              </w:rPr>
            </w:pPr>
          </w:p>
        </w:tc>
      </w:tr>
      <w:tr w:rsidR="008F55E6" w:rsidRPr="008F55E6" w14:paraId="69DCA993" w14:textId="77777777" w:rsidTr="005A7E25">
        <w:trPr>
          <w:cantSplit/>
          <w:jc w:val="center"/>
        </w:trPr>
        <w:tc>
          <w:tcPr>
            <w:tcW w:w="2291" w:type="dxa"/>
          </w:tcPr>
          <w:p w14:paraId="1DCECDB5"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21B64FD4"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A213EE5"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1876D0F4"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213ADA7D" w14:textId="77777777" w:rsidR="007A0243" w:rsidRPr="008F55E6" w:rsidRDefault="007A0243" w:rsidP="008262BA">
            <w:pPr>
              <w:pStyle w:val="TAC"/>
              <w:rPr>
                <w:rFonts w:cs="Arial"/>
                <w:lang w:eastAsia="en-US"/>
              </w:rPr>
            </w:pPr>
          </w:p>
        </w:tc>
      </w:tr>
      <w:tr w:rsidR="008F55E6" w:rsidRPr="008F55E6" w14:paraId="046D5756" w14:textId="77777777" w:rsidTr="005A7E25">
        <w:trPr>
          <w:cantSplit/>
          <w:jc w:val="center"/>
        </w:trPr>
        <w:tc>
          <w:tcPr>
            <w:tcW w:w="2291" w:type="dxa"/>
          </w:tcPr>
          <w:p w14:paraId="51626722"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471B716C"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02DB0F8F"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28F093D4"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3063EC4F" w14:textId="77777777" w:rsidR="00E00611" w:rsidRPr="008F55E6" w:rsidRDefault="00E00611" w:rsidP="00111385">
            <w:pPr>
              <w:pStyle w:val="TAC"/>
              <w:rPr>
                <w:rFonts w:cs="Arial"/>
                <w:lang w:eastAsia="en-US"/>
              </w:rPr>
            </w:pPr>
          </w:p>
        </w:tc>
      </w:tr>
      <w:tr w:rsidR="008F55E6" w:rsidRPr="008F55E6" w14:paraId="550CF66A" w14:textId="77777777" w:rsidTr="005A7E25">
        <w:trPr>
          <w:cantSplit/>
          <w:jc w:val="center"/>
        </w:trPr>
        <w:tc>
          <w:tcPr>
            <w:tcW w:w="2291" w:type="dxa"/>
          </w:tcPr>
          <w:p w14:paraId="71BC4067"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5DFF982B"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317D8110"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36CD1BAE"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75ABA605" w14:textId="77777777" w:rsidR="001962DF" w:rsidRPr="008F55E6" w:rsidRDefault="001962DF" w:rsidP="001962DF">
            <w:pPr>
              <w:pStyle w:val="TAC"/>
              <w:rPr>
                <w:rFonts w:cs="Arial"/>
                <w:lang w:eastAsia="en-US"/>
              </w:rPr>
            </w:pPr>
          </w:p>
        </w:tc>
      </w:tr>
      <w:tr w:rsidR="008F55E6" w:rsidRPr="008F55E6" w14:paraId="6E2C6639" w14:textId="77777777" w:rsidTr="005A7E25">
        <w:trPr>
          <w:cantSplit/>
          <w:jc w:val="center"/>
        </w:trPr>
        <w:tc>
          <w:tcPr>
            <w:tcW w:w="2291" w:type="dxa"/>
          </w:tcPr>
          <w:p w14:paraId="6D56303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lastRenderedPageBreak/>
              <w:t>E-UTRA Band 70</w:t>
            </w:r>
          </w:p>
        </w:tc>
        <w:tc>
          <w:tcPr>
            <w:tcW w:w="2291" w:type="dxa"/>
          </w:tcPr>
          <w:p w14:paraId="1E84F43E"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6D9AB9F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3DD824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43DC1C09"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84F3805" w14:textId="77777777" w:rsidTr="005A7E25">
        <w:trPr>
          <w:cantSplit/>
          <w:jc w:val="center"/>
        </w:trPr>
        <w:tc>
          <w:tcPr>
            <w:tcW w:w="2291" w:type="dxa"/>
          </w:tcPr>
          <w:p w14:paraId="385A9A8F"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06E8318D"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14C19A49"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2488E8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48FB63E"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E9D7E02" w14:textId="77777777" w:rsidTr="005A7E25">
        <w:trPr>
          <w:cantSplit/>
          <w:jc w:val="center"/>
        </w:trPr>
        <w:tc>
          <w:tcPr>
            <w:tcW w:w="2291" w:type="dxa"/>
          </w:tcPr>
          <w:p w14:paraId="42250D4E"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227C3BF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1315F370"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4C28CEB4"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48EA003"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60632DB8"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7AF81AA5"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B2318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C817A4C"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E3D82C8"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CF364F" w14:textId="77777777" w:rsidR="00DA472F" w:rsidRPr="008F55E6" w:rsidRDefault="00DA472F" w:rsidP="00981A48">
            <w:pPr>
              <w:keepNext/>
              <w:keepLines/>
              <w:spacing w:after="0"/>
              <w:jc w:val="center"/>
              <w:rPr>
                <w:rFonts w:ascii="Arial" w:hAnsi="Arial" w:cs="Arial"/>
                <w:sz w:val="18"/>
                <w:szCs w:val="18"/>
              </w:rPr>
            </w:pPr>
          </w:p>
        </w:tc>
      </w:tr>
    </w:tbl>
    <w:p w14:paraId="57DDCE73" w14:textId="77777777" w:rsidR="00255573" w:rsidRPr="008F55E6" w:rsidRDefault="00255573">
      <w:pPr>
        <w:rPr>
          <w:rFonts w:cs="v5.0.0"/>
        </w:rPr>
      </w:pPr>
    </w:p>
    <w:p w14:paraId="7345ED1D"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5CA65B7B"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751077E4"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3D4497C"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5213E400"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601EB88D"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626C65CB" w14:textId="77777777">
        <w:trPr>
          <w:cantSplit/>
          <w:jc w:val="center"/>
        </w:trPr>
        <w:tc>
          <w:tcPr>
            <w:tcW w:w="4015" w:type="dxa"/>
          </w:tcPr>
          <w:p w14:paraId="159AF049"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400EC0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7358416B" w14:textId="77777777">
        <w:trPr>
          <w:cantSplit/>
          <w:jc w:val="center"/>
        </w:trPr>
        <w:tc>
          <w:tcPr>
            <w:tcW w:w="4015" w:type="dxa"/>
          </w:tcPr>
          <w:p w14:paraId="738A0A10"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11B1088B" w14:textId="77777777" w:rsidR="007979CC" w:rsidRPr="008F55E6" w:rsidRDefault="007979CC" w:rsidP="002E6B86">
            <w:pPr>
              <w:pStyle w:val="TAL"/>
              <w:rPr>
                <w:rFonts w:cs="Arial"/>
                <w:lang w:eastAsia="en-US"/>
              </w:rPr>
            </w:pPr>
            <w:r w:rsidRPr="008F55E6">
              <w:rPr>
                <w:rFonts w:cs="Arial"/>
                <w:lang w:eastAsia="en-US"/>
              </w:rPr>
              <w:t>-5 MHz</w:t>
            </w:r>
          </w:p>
          <w:p w14:paraId="4FA1725E" w14:textId="77777777" w:rsidR="007979CC" w:rsidRPr="008F55E6" w:rsidRDefault="007979CC" w:rsidP="002E6B86">
            <w:pPr>
              <w:pStyle w:val="TAL"/>
              <w:rPr>
                <w:rFonts w:cs="Arial"/>
                <w:lang w:eastAsia="en-US"/>
              </w:rPr>
            </w:pPr>
            <w:r w:rsidRPr="008F55E6">
              <w:rPr>
                <w:rFonts w:cs="Arial"/>
                <w:lang w:eastAsia="en-US"/>
              </w:rPr>
              <w:t>-10 MHz</w:t>
            </w:r>
          </w:p>
          <w:p w14:paraId="7FAD70FD" w14:textId="77777777" w:rsidR="007979CC" w:rsidRPr="008F55E6" w:rsidRDefault="007979CC" w:rsidP="002E6B86">
            <w:pPr>
              <w:pStyle w:val="TAL"/>
              <w:rPr>
                <w:rFonts w:cs="Arial"/>
                <w:lang w:eastAsia="en-US"/>
              </w:rPr>
            </w:pPr>
            <w:r w:rsidRPr="008F55E6">
              <w:rPr>
                <w:rFonts w:cs="Arial"/>
                <w:lang w:eastAsia="en-US"/>
              </w:rPr>
              <w:t>-15 MHz</w:t>
            </w:r>
          </w:p>
          <w:p w14:paraId="3BD488E1" w14:textId="77777777" w:rsidR="007979CC" w:rsidRPr="008F55E6" w:rsidRDefault="007979CC" w:rsidP="002E6B86">
            <w:pPr>
              <w:pStyle w:val="TAL"/>
              <w:rPr>
                <w:rFonts w:cs="Arial"/>
                <w:lang w:eastAsia="en-US"/>
              </w:rPr>
            </w:pPr>
            <w:r w:rsidRPr="008F55E6">
              <w:rPr>
                <w:rFonts w:cs="Arial"/>
                <w:lang w:eastAsia="en-US"/>
              </w:rPr>
              <w:t>+5 MHz</w:t>
            </w:r>
          </w:p>
          <w:p w14:paraId="6393FA06" w14:textId="77777777" w:rsidR="007979CC" w:rsidRPr="008F55E6" w:rsidRDefault="007979CC" w:rsidP="002E6B86">
            <w:pPr>
              <w:pStyle w:val="TAL"/>
              <w:rPr>
                <w:rFonts w:cs="Arial"/>
                <w:lang w:eastAsia="en-US"/>
              </w:rPr>
            </w:pPr>
            <w:r w:rsidRPr="008F55E6">
              <w:rPr>
                <w:rFonts w:cs="Arial"/>
                <w:lang w:eastAsia="en-US"/>
              </w:rPr>
              <w:t>+10 MHz</w:t>
            </w:r>
          </w:p>
          <w:p w14:paraId="3EEBB3A9"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714B1D46" w14:textId="77777777">
        <w:trPr>
          <w:cantSplit/>
          <w:jc w:val="center"/>
        </w:trPr>
        <w:tc>
          <w:tcPr>
            <w:tcW w:w="4015" w:type="dxa"/>
          </w:tcPr>
          <w:p w14:paraId="1BD29CB6"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79D2A8E3" w14:textId="77777777" w:rsidR="00354DCA" w:rsidRPr="008F55E6" w:rsidRDefault="00354DCA" w:rsidP="00CC63A9">
            <w:pPr>
              <w:pStyle w:val="TAL"/>
              <w:rPr>
                <w:rFonts w:cs="Arial"/>
                <w:lang w:eastAsia="en-US"/>
              </w:rPr>
            </w:pPr>
            <w:r w:rsidRPr="008F55E6">
              <w:rPr>
                <w:rFonts w:cs="Arial"/>
                <w:lang w:eastAsia="en-US"/>
              </w:rPr>
              <w:t>-2.5 MHz</w:t>
            </w:r>
          </w:p>
          <w:p w14:paraId="21A60434" w14:textId="77777777" w:rsidR="00354DCA" w:rsidRPr="008F55E6" w:rsidRDefault="00354DCA" w:rsidP="00CC63A9">
            <w:pPr>
              <w:pStyle w:val="TAL"/>
              <w:rPr>
                <w:rFonts w:cs="Arial"/>
                <w:lang w:eastAsia="en-US"/>
              </w:rPr>
            </w:pPr>
            <w:r w:rsidRPr="008F55E6">
              <w:rPr>
                <w:rFonts w:cs="Arial"/>
                <w:lang w:eastAsia="en-US"/>
              </w:rPr>
              <w:t>-7.5 MHz</w:t>
            </w:r>
          </w:p>
          <w:p w14:paraId="78FBFC8E" w14:textId="77777777" w:rsidR="00354DCA" w:rsidRPr="008F55E6" w:rsidRDefault="00354DCA" w:rsidP="00CC63A9">
            <w:pPr>
              <w:pStyle w:val="TAL"/>
              <w:rPr>
                <w:rFonts w:cs="Arial"/>
                <w:lang w:eastAsia="en-US"/>
              </w:rPr>
            </w:pPr>
            <w:r w:rsidRPr="008F55E6">
              <w:rPr>
                <w:rFonts w:cs="Arial"/>
                <w:lang w:eastAsia="en-US"/>
              </w:rPr>
              <w:t>-12.5 MHz</w:t>
            </w:r>
          </w:p>
          <w:p w14:paraId="7614C03B" w14:textId="77777777" w:rsidR="00354DCA" w:rsidRPr="008F55E6" w:rsidRDefault="00354DCA" w:rsidP="00CC63A9">
            <w:pPr>
              <w:pStyle w:val="TAL"/>
              <w:rPr>
                <w:rFonts w:cs="Arial"/>
                <w:lang w:eastAsia="en-US"/>
              </w:rPr>
            </w:pPr>
            <w:r w:rsidRPr="008F55E6">
              <w:rPr>
                <w:rFonts w:cs="Arial"/>
                <w:lang w:eastAsia="en-US"/>
              </w:rPr>
              <w:t>+2.5 MHz</w:t>
            </w:r>
          </w:p>
          <w:p w14:paraId="151F7FF6" w14:textId="77777777" w:rsidR="00354DCA" w:rsidRPr="008F55E6" w:rsidRDefault="00354DCA" w:rsidP="00CC63A9">
            <w:pPr>
              <w:pStyle w:val="TAL"/>
              <w:rPr>
                <w:rFonts w:cs="Arial"/>
                <w:lang w:eastAsia="en-US"/>
              </w:rPr>
            </w:pPr>
            <w:r w:rsidRPr="008F55E6">
              <w:rPr>
                <w:rFonts w:cs="Arial"/>
                <w:lang w:eastAsia="en-US"/>
              </w:rPr>
              <w:t>+7.5 MHz</w:t>
            </w:r>
          </w:p>
          <w:p w14:paraId="747CC2D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17B6FF7F" w14:textId="77777777">
        <w:trPr>
          <w:cantSplit/>
          <w:jc w:val="center"/>
        </w:trPr>
        <w:tc>
          <w:tcPr>
            <w:tcW w:w="9244" w:type="dxa"/>
            <w:gridSpan w:val="2"/>
          </w:tcPr>
          <w:p w14:paraId="69AEF3BF"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7C9E72F"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27463B5" w14:textId="77777777" w:rsidR="007979CC" w:rsidRPr="008F55E6" w:rsidRDefault="007979CC" w:rsidP="00D41F62"/>
    <w:p w14:paraId="2621F5EA"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7FE3DFB4"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640A0A74"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03FECF6"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5F729DFD" w14:textId="77777777" w:rsidR="00262676" w:rsidRPr="008F55E6" w:rsidRDefault="00262676" w:rsidP="00285235">
      <w:pPr>
        <w:pStyle w:val="Heading2"/>
        <w:rPr>
          <w:rFonts w:cs="v5.0.0"/>
        </w:rPr>
      </w:pPr>
      <w:bookmarkStart w:id="88" w:name="_Toc535329837"/>
      <w:r w:rsidRPr="008F55E6">
        <w:rPr>
          <w:rFonts w:cs="v5.0.0"/>
        </w:rPr>
        <w:t>6.8</w:t>
      </w:r>
      <w:r w:rsidRPr="008F55E6">
        <w:rPr>
          <w:rFonts w:cs="v5.0.0"/>
        </w:rPr>
        <w:tab/>
        <w:t>Transmit modulation</w:t>
      </w:r>
      <w:bookmarkEnd w:id="88"/>
    </w:p>
    <w:p w14:paraId="4B23E03B"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3A5E11CC" w14:textId="77777777" w:rsidR="00262676" w:rsidRPr="008F55E6" w:rsidRDefault="00262676">
      <w:pPr>
        <w:rPr>
          <w:rFonts w:cs="v5.0.0"/>
        </w:rPr>
      </w:pPr>
      <w:r w:rsidRPr="008F55E6">
        <w:rPr>
          <w:rFonts w:cs="v5.0.0"/>
        </w:rPr>
        <w:t xml:space="preserve">The theoretical modulated waveform is created by modulating a carrier at the assigned carrier frequency using the same data as was used to generate the measured waveform. The chip modulation rate for the theoretical waveform shall be </w:t>
      </w:r>
      <w:r w:rsidRPr="008F55E6">
        <w:rPr>
          <w:rFonts w:cs="v5.0.0"/>
        </w:rPr>
        <w:lastRenderedPageBreak/>
        <w:t>exactly 3.84 Mcps. The code powers of the theoretical waveform shall be the same as the measured waveform, rather than the nominal code powers used to generate the test signal.</w:t>
      </w:r>
    </w:p>
    <w:p w14:paraId="45DD9B32"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6197B011"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134A736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0555556B">
          <v:shape id="_x0000_i1032" type="#_x0000_t75" style="width:211.4pt;height:66.6pt" o:ole="" fillcolor="window">
            <v:imagedata r:id="rId24" o:title=""/>
          </v:shape>
          <o:OLEObject Type="Embed" ProgID="Equation.3" ShapeID="_x0000_i1032" DrawAspect="Content" ObjectID="_1785506833" r:id="rId25"/>
        </w:object>
      </w:r>
    </w:p>
    <w:p w14:paraId="2A39766E"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9812F27" w14:textId="77777777" w:rsidR="00262676" w:rsidRPr="008F55E6" w:rsidRDefault="00262676">
      <w:pPr>
        <w:pStyle w:val="EQ"/>
        <w:rPr>
          <w:rFonts w:cs="v5.0.0"/>
        </w:rPr>
      </w:pPr>
      <w:r w:rsidRPr="008F55E6">
        <w:rPr>
          <w:rFonts w:cs="v5.0.0"/>
        </w:rPr>
        <w:tab/>
      </w:r>
      <w:bookmarkStart w:id="90" w:name="_MON_991493259"/>
      <w:bookmarkEnd w:id="90"/>
      <w:bookmarkStart w:id="91" w:name="_MON_991493352"/>
      <w:bookmarkEnd w:id="91"/>
      <w:r w:rsidRPr="008F55E6">
        <w:rPr>
          <w:rFonts w:cs="v5.0.0"/>
        </w:rPr>
        <w:object w:dxaOrig="2251" w:dyaOrig="586" w14:anchorId="35BA9ABA">
          <v:shape id="_x0000_i1033" type="#_x0000_t75" style="width:111.95pt;height:29.95pt" o:ole="" fillcolor="window">
            <v:imagedata r:id="rId26" o:title=""/>
          </v:shape>
          <o:OLEObject Type="Embed" ProgID="Word.Picture.8" ShapeID="_x0000_i1033" DrawAspect="Content" ObjectID="_1785506834" r:id="rId27"/>
        </w:object>
      </w:r>
      <w:r w:rsidRPr="008F55E6">
        <w:rPr>
          <w:rFonts w:cs="v5.0.0"/>
        </w:rPr>
        <w:t xml:space="preserve"> </w:t>
      </w:r>
    </w:p>
    <w:p w14:paraId="6BFAD929"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1169EC9D"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27A6FA1C"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4BD5CB0E"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63DBAB7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7D4E6DE3"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44DAA65C"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132CEBDE"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3D617253"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E6BA95A" w14:textId="77777777" w:rsidR="00262676" w:rsidRPr="008F55E6" w:rsidRDefault="00262676" w:rsidP="00285235">
      <w:pPr>
        <w:pStyle w:val="Heading3"/>
      </w:pPr>
      <w:bookmarkStart w:id="96" w:name="_Toc535329843"/>
      <w:r w:rsidRPr="008F55E6">
        <w:t>6.8.4</w:t>
      </w:r>
      <w:r w:rsidRPr="008F55E6">
        <w:tab/>
      </w:r>
      <w:r w:rsidR="00C17E4A" w:rsidRPr="008F55E6">
        <w:t>Time alignment error</w:t>
      </w:r>
      <w:bookmarkEnd w:id="96"/>
    </w:p>
    <w:p w14:paraId="634CBB4F"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11BAA8D5"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40EBB2C5"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2D35FCAB" w14:textId="77777777" w:rsidR="00262676" w:rsidRPr="008F55E6" w:rsidRDefault="00262676" w:rsidP="00285235">
      <w:pPr>
        <w:pStyle w:val="Heading4"/>
      </w:pPr>
      <w:bookmarkStart w:id="97" w:name="_Toc535329844"/>
      <w:r w:rsidRPr="008F55E6">
        <w:lastRenderedPageBreak/>
        <w:t>6.8.4.1</w:t>
      </w:r>
      <w:r w:rsidRPr="008F55E6">
        <w:tab/>
        <w:t>Minimum Requirement</w:t>
      </w:r>
      <w:r w:rsidR="005E6FDC" w:rsidRPr="008F55E6">
        <w:t>s</w:t>
      </w:r>
      <w:bookmarkEnd w:id="97"/>
    </w:p>
    <w:p w14:paraId="0B2B0271"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0C09661F"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9F6829"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016BCFE1"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20129C31"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04FED926" w14:textId="77777777" w:rsidR="00262676" w:rsidRPr="008F55E6" w:rsidRDefault="00262676">
      <w:pPr>
        <w:rPr>
          <w:rFonts w:cs="v5.0.0"/>
        </w:rPr>
      </w:pPr>
      <w:r w:rsidRPr="008F55E6">
        <w:t>The requirement for Relative Code Domain Error is only applicable for 64QAM modulated codes.</w:t>
      </w:r>
    </w:p>
    <w:p w14:paraId="3FDD4183"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2627115A"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43D161E4"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52A54A82"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A283F89"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651A2A3B"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37D313DE" w14:textId="77777777" w:rsidR="006F13C1" w:rsidRPr="008F55E6" w:rsidRDefault="006F13C1">
      <w:r w:rsidRPr="008F55E6">
        <w:t>A BS supporting DC-HSUPA receives two cells simultaneously on adjacent carrier frequencies.</w:t>
      </w:r>
    </w:p>
    <w:p w14:paraId="37ADFDD8" w14:textId="77777777" w:rsidR="00E4471A" w:rsidRPr="008F55E6" w:rsidRDefault="00E4471A">
      <w:r w:rsidRPr="008F55E6">
        <w:t>A BS supporting DB-DC-HSUPA receives two cells simultaneously in different operating bands.</w:t>
      </w:r>
    </w:p>
    <w:p w14:paraId="28F02B46"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0B8F42C"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6037602"/>
    <w:bookmarkStart w:id="103" w:name="_MON_1106051095"/>
    <w:bookmarkEnd w:id="102"/>
    <w:bookmarkEnd w:id="103"/>
    <w:bookmarkStart w:id="104" w:name="_MON_1105856815"/>
    <w:bookmarkEnd w:id="104"/>
    <w:p w14:paraId="727C0A5B" w14:textId="77777777" w:rsidR="00262676" w:rsidRPr="008F55E6" w:rsidRDefault="00262676">
      <w:pPr>
        <w:pStyle w:val="TH"/>
        <w:rPr>
          <w:rFonts w:cs="v5.0.0"/>
        </w:rPr>
      </w:pPr>
      <w:r w:rsidRPr="008F55E6">
        <w:object w:dxaOrig="8880" w:dyaOrig="2520" w14:anchorId="52CE9588">
          <v:shape id="_x0000_i1034" type="#_x0000_t75" style="width:444.5pt;height:126.95pt" o:ole="" fillcolor="window">
            <v:imagedata r:id="rId28" o:title=""/>
          </v:shape>
          <o:OLEObject Type="Embed" ProgID="Word.Picture.8" ShapeID="_x0000_i1034" DrawAspect="Content" ObjectID="_1785506835" r:id="rId29"/>
        </w:object>
      </w:r>
    </w:p>
    <w:p w14:paraId="1BA6451D" w14:textId="77777777" w:rsidR="00262676" w:rsidRPr="008F55E6" w:rsidRDefault="00262676" w:rsidP="009E7477">
      <w:pPr>
        <w:pStyle w:val="TF"/>
      </w:pPr>
      <w:r w:rsidRPr="008F55E6">
        <w:t>Figure 7.1: Receiver test ports</w:t>
      </w:r>
    </w:p>
    <w:p w14:paraId="54B62D58" w14:textId="77777777" w:rsidR="00262676" w:rsidRPr="008F55E6" w:rsidRDefault="00262676" w:rsidP="00285235">
      <w:pPr>
        <w:pStyle w:val="Heading2"/>
        <w:rPr>
          <w:rFonts w:cs="v5.0.0"/>
        </w:rPr>
      </w:pPr>
      <w:bookmarkStart w:id="105" w:name="_Toc535329849"/>
      <w:r w:rsidRPr="008F55E6">
        <w:rPr>
          <w:rFonts w:cs="v5.0.0"/>
        </w:rPr>
        <w:lastRenderedPageBreak/>
        <w:t>7.2</w:t>
      </w:r>
      <w:r w:rsidRPr="008F55E6">
        <w:rPr>
          <w:rFonts w:cs="v5.0.0"/>
        </w:rPr>
        <w:tab/>
        <w:t>Reference sensitivity level</w:t>
      </w:r>
      <w:bookmarkEnd w:id="105"/>
    </w:p>
    <w:p w14:paraId="6BF67191"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686FB764" w14:textId="77777777" w:rsidR="00262676" w:rsidRPr="008F55E6" w:rsidRDefault="00262676" w:rsidP="00285235">
      <w:pPr>
        <w:pStyle w:val="Heading3"/>
      </w:pPr>
      <w:bookmarkStart w:id="106" w:name="_Toc535329850"/>
      <w:r w:rsidRPr="008F55E6">
        <w:t>7.2.1</w:t>
      </w:r>
      <w:r w:rsidRPr="008F55E6">
        <w:tab/>
        <w:t>Minimum requirement</w:t>
      </w:r>
      <w:bookmarkEnd w:id="106"/>
    </w:p>
    <w:p w14:paraId="20DB70F0"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1D887976"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5CE62715" w14:textId="77777777">
        <w:trPr>
          <w:cantSplit/>
          <w:jc w:val="center"/>
        </w:trPr>
        <w:tc>
          <w:tcPr>
            <w:tcW w:w="2294" w:type="dxa"/>
          </w:tcPr>
          <w:p w14:paraId="17A86848"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32B53F6A"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6E4E9441"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579A7E25" w14:textId="77777777" w:rsidR="00262676" w:rsidRPr="008F55E6" w:rsidRDefault="00262676">
            <w:pPr>
              <w:pStyle w:val="TAH"/>
              <w:rPr>
                <w:rFonts w:cs="v5.0.0"/>
                <w:lang w:eastAsia="en-US"/>
              </w:rPr>
            </w:pPr>
            <w:r w:rsidRPr="008F55E6">
              <w:rPr>
                <w:rFonts w:cs="v5.0.0"/>
                <w:lang w:eastAsia="en-US"/>
              </w:rPr>
              <w:t>BER</w:t>
            </w:r>
          </w:p>
        </w:tc>
      </w:tr>
      <w:tr w:rsidR="008F55E6" w:rsidRPr="008F55E6" w14:paraId="42CC43E6" w14:textId="77777777">
        <w:trPr>
          <w:cantSplit/>
          <w:jc w:val="center"/>
        </w:trPr>
        <w:tc>
          <w:tcPr>
            <w:tcW w:w="2294" w:type="dxa"/>
          </w:tcPr>
          <w:p w14:paraId="047642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47D18687"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C22C8A7" w14:textId="77777777" w:rsidR="00262676" w:rsidRPr="008F55E6" w:rsidRDefault="00262676">
            <w:pPr>
              <w:pStyle w:val="TAC"/>
              <w:rPr>
                <w:rFonts w:cs="v5.0.0"/>
                <w:lang w:eastAsia="en-US"/>
              </w:rPr>
            </w:pPr>
            <w:r w:rsidRPr="008F55E6">
              <w:rPr>
                <w:rFonts w:cs="v5.0.0"/>
                <w:lang w:eastAsia="en-US"/>
              </w:rPr>
              <w:t>-121</w:t>
            </w:r>
          </w:p>
        </w:tc>
        <w:tc>
          <w:tcPr>
            <w:tcW w:w="2833" w:type="dxa"/>
          </w:tcPr>
          <w:p w14:paraId="6D787FD0"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16E699C4" w14:textId="77777777">
        <w:trPr>
          <w:cantSplit/>
          <w:jc w:val="center"/>
        </w:trPr>
        <w:tc>
          <w:tcPr>
            <w:tcW w:w="2294" w:type="dxa"/>
          </w:tcPr>
          <w:p w14:paraId="3155B9C7"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40C4DE5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5B934BCF" w14:textId="77777777" w:rsidR="00262676" w:rsidRPr="008F55E6" w:rsidRDefault="00262676">
            <w:pPr>
              <w:pStyle w:val="TAC"/>
              <w:rPr>
                <w:rFonts w:cs="v5.0.0"/>
                <w:lang w:eastAsia="en-US"/>
              </w:rPr>
            </w:pPr>
            <w:r w:rsidRPr="008F55E6">
              <w:rPr>
                <w:rFonts w:cs="v5.0.0"/>
                <w:lang w:eastAsia="en-US"/>
              </w:rPr>
              <w:t>-111</w:t>
            </w:r>
          </w:p>
        </w:tc>
        <w:tc>
          <w:tcPr>
            <w:tcW w:w="2833" w:type="dxa"/>
          </w:tcPr>
          <w:p w14:paraId="3CD01C9D"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2535D44A" w14:textId="77777777">
        <w:trPr>
          <w:cantSplit/>
          <w:jc w:val="center"/>
        </w:trPr>
        <w:tc>
          <w:tcPr>
            <w:tcW w:w="2294" w:type="dxa"/>
          </w:tcPr>
          <w:p w14:paraId="27A5A8CE"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1949ADF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3AA2DEDA" w14:textId="77777777" w:rsidR="00262676" w:rsidRPr="008F55E6" w:rsidRDefault="00262676">
            <w:pPr>
              <w:pStyle w:val="TAC"/>
              <w:rPr>
                <w:rFonts w:cs="v5.0.0"/>
                <w:lang w:eastAsia="en-US"/>
              </w:rPr>
            </w:pPr>
            <w:r w:rsidRPr="008F55E6">
              <w:rPr>
                <w:rFonts w:cs="v5.0.0"/>
                <w:lang w:eastAsia="en-US"/>
              </w:rPr>
              <w:t>-107</w:t>
            </w:r>
          </w:p>
        </w:tc>
        <w:tc>
          <w:tcPr>
            <w:tcW w:w="2833" w:type="dxa"/>
          </w:tcPr>
          <w:p w14:paraId="154C250B" w14:textId="77777777" w:rsidR="00262676" w:rsidRPr="008F55E6" w:rsidRDefault="00262676">
            <w:pPr>
              <w:pStyle w:val="TAC"/>
              <w:rPr>
                <w:rFonts w:cs="v5.0.0"/>
                <w:lang w:eastAsia="en-US"/>
              </w:rPr>
            </w:pPr>
            <w:r w:rsidRPr="008F55E6">
              <w:rPr>
                <w:rFonts w:cs="v5.0.0"/>
                <w:lang w:eastAsia="en-US"/>
              </w:rPr>
              <w:t>BER shall not exceed 0.001</w:t>
            </w:r>
          </w:p>
        </w:tc>
      </w:tr>
    </w:tbl>
    <w:p w14:paraId="1D1DE4B1" w14:textId="77777777" w:rsidR="00262676" w:rsidRPr="008F55E6" w:rsidRDefault="00262676">
      <w:pPr>
        <w:rPr>
          <w:rFonts w:cs="v5.0.0"/>
        </w:rPr>
      </w:pPr>
    </w:p>
    <w:p w14:paraId="1EDB0A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5430C286" w14:textId="77777777" w:rsidR="00262676" w:rsidRPr="008F55E6" w:rsidRDefault="00262676">
      <w:pPr>
        <w:jc w:val="both"/>
        <w:rPr>
          <w:rFonts w:cs="v5.0.0"/>
        </w:rPr>
      </w:pPr>
      <w:r w:rsidRPr="008F55E6">
        <w:rPr>
          <w:rFonts w:cs="v5.0.0"/>
        </w:rPr>
        <w:t>The need for such a requirement is for further study.</w:t>
      </w:r>
    </w:p>
    <w:p w14:paraId="6DA37FD2"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346B7FC5"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B117260"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075D7D22"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289633EE"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61D3D3B8" w14:textId="77777777">
        <w:trPr>
          <w:jc w:val="center"/>
        </w:trPr>
        <w:tc>
          <w:tcPr>
            <w:tcW w:w="2290" w:type="dxa"/>
          </w:tcPr>
          <w:p w14:paraId="2552FC3E"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7BA394A3"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4D8A214F"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472CA35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16836A6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4A956F1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535C0D8C" w14:textId="77777777">
        <w:trPr>
          <w:jc w:val="center"/>
        </w:trPr>
        <w:tc>
          <w:tcPr>
            <w:tcW w:w="2290" w:type="dxa"/>
          </w:tcPr>
          <w:p w14:paraId="166E182E"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18A26A7D"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29DC05B8"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78D4222E"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D3043B5"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3FA2607A"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F682661" w14:textId="77777777">
        <w:trPr>
          <w:jc w:val="center"/>
        </w:trPr>
        <w:tc>
          <w:tcPr>
            <w:tcW w:w="2290" w:type="dxa"/>
          </w:tcPr>
          <w:p w14:paraId="0D809CEA"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1A106373"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01C3ED3A"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54707142"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78B5CABD"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712FBCB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7AACDC35" w14:textId="77777777">
        <w:trPr>
          <w:jc w:val="center"/>
        </w:trPr>
        <w:tc>
          <w:tcPr>
            <w:tcW w:w="2290" w:type="dxa"/>
          </w:tcPr>
          <w:p w14:paraId="699525FC"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19DF3115"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226AA1C3"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6FCC72FB"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1163E96B"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40FE6671"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1FD2F834" w14:textId="77777777">
        <w:trPr>
          <w:jc w:val="center"/>
        </w:trPr>
        <w:tc>
          <w:tcPr>
            <w:tcW w:w="9880" w:type="dxa"/>
            <w:gridSpan w:val="6"/>
          </w:tcPr>
          <w:p w14:paraId="5488D151"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B88AC51" w14:textId="77777777" w:rsidR="00262676" w:rsidRPr="008F55E6" w:rsidRDefault="00262676">
      <w:pPr>
        <w:rPr>
          <w:rFonts w:cs="v5.0.0"/>
        </w:rPr>
      </w:pPr>
    </w:p>
    <w:p w14:paraId="45479FEE" w14:textId="77777777" w:rsidR="00262676" w:rsidRPr="008F55E6" w:rsidRDefault="00262676" w:rsidP="00285235">
      <w:pPr>
        <w:pStyle w:val="Heading2"/>
        <w:rPr>
          <w:rFonts w:cs="v5.0.0"/>
        </w:rPr>
      </w:pPr>
      <w:bookmarkStart w:id="110" w:name="_Toc535329854"/>
      <w:r w:rsidRPr="008F55E6">
        <w:rPr>
          <w:rFonts w:cs="v5.0.0"/>
        </w:rPr>
        <w:t>7.4</w:t>
      </w:r>
      <w:r w:rsidRPr="008F55E6">
        <w:rPr>
          <w:rFonts w:cs="v5.0.0"/>
        </w:rPr>
        <w:tab/>
        <w:t>Adjacent Channel Selectivity (ACS)</w:t>
      </w:r>
      <w:bookmarkEnd w:id="110"/>
    </w:p>
    <w:p w14:paraId="67CF34B7"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132646B8"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3E73CC72"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B7715D1" w14:textId="77777777" w:rsidR="007D1CA9" w:rsidRPr="008F55E6" w:rsidRDefault="007D1CA9" w:rsidP="00354DCA">
      <w:r w:rsidRPr="008F55E6">
        <w:lastRenderedPageBreak/>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228CDC0D"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10E2B292"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63E94854"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474BC6C8" w14:textId="77777777">
        <w:trPr>
          <w:jc w:val="center"/>
        </w:trPr>
        <w:tc>
          <w:tcPr>
            <w:tcW w:w="2290" w:type="dxa"/>
          </w:tcPr>
          <w:p w14:paraId="0788AEB0"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21A24632" w14:textId="77777777" w:rsidR="00AF3801" w:rsidRPr="008F55E6" w:rsidRDefault="00AF3801" w:rsidP="00EA1EF8">
            <w:pPr>
              <w:pStyle w:val="TAH"/>
              <w:rPr>
                <w:rFonts w:cs="Arial"/>
                <w:lang w:eastAsia="en-US"/>
              </w:rPr>
            </w:pPr>
            <w:r w:rsidRPr="008F55E6">
              <w:rPr>
                <w:rFonts w:cs="Arial"/>
                <w:lang w:eastAsia="en-US"/>
              </w:rPr>
              <w:t>Level</w:t>
            </w:r>
          </w:p>
          <w:p w14:paraId="696B9EBD"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60B5A9CD" w14:textId="77777777" w:rsidR="00AF3801" w:rsidRPr="008F55E6" w:rsidRDefault="00AF3801" w:rsidP="00EA1EF8">
            <w:pPr>
              <w:pStyle w:val="TAH"/>
              <w:rPr>
                <w:rFonts w:cs="Arial"/>
                <w:lang w:eastAsia="en-US"/>
              </w:rPr>
            </w:pPr>
            <w:r w:rsidRPr="008F55E6">
              <w:rPr>
                <w:rFonts w:cs="Arial"/>
                <w:lang w:eastAsia="en-US"/>
              </w:rPr>
              <w:t>Level</w:t>
            </w:r>
          </w:p>
          <w:p w14:paraId="344001F4"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1697B75F" w14:textId="77777777" w:rsidR="00AF3801" w:rsidRPr="008F55E6" w:rsidRDefault="00AF3801" w:rsidP="00EA1EF8">
            <w:pPr>
              <w:pStyle w:val="TAH"/>
              <w:rPr>
                <w:rFonts w:cs="Arial"/>
                <w:lang w:eastAsia="en-US"/>
              </w:rPr>
            </w:pPr>
            <w:r w:rsidRPr="008F55E6">
              <w:rPr>
                <w:rFonts w:cs="Arial"/>
                <w:lang w:eastAsia="en-US"/>
              </w:rPr>
              <w:t>Level</w:t>
            </w:r>
          </w:p>
          <w:p w14:paraId="55628729"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3FE80CF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4445DD6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3C7A7E1" w14:textId="77777777">
        <w:trPr>
          <w:jc w:val="center"/>
        </w:trPr>
        <w:tc>
          <w:tcPr>
            <w:tcW w:w="2290" w:type="dxa"/>
          </w:tcPr>
          <w:p w14:paraId="4115C4FE"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7B33120C"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71484507"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7C8D0251"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489EE977"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36F66CE"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8F83D34" w14:textId="77777777">
        <w:trPr>
          <w:jc w:val="center"/>
        </w:trPr>
        <w:tc>
          <w:tcPr>
            <w:tcW w:w="2290" w:type="dxa"/>
          </w:tcPr>
          <w:p w14:paraId="0D8041AD"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C6442A6"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D5D81A3"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07435848"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3D9E849E"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05527FA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AB15F03" w14:textId="77777777">
        <w:trPr>
          <w:jc w:val="center"/>
        </w:trPr>
        <w:tc>
          <w:tcPr>
            <w:tcW w:w="2290" w:type="dxa"/>
          </w:tcPr>
          <w:p w14:paraId="7650C051"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2EEC7C2"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D721958"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4D4323D4"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23C2545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712B06D0"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691AE32F" w14:textId="77777777">
        <w:trPr>
          <w:jc w:val="center"/>
        </w:trPr>
        <w:tc>
          <w:tcPr>
            <w:tcW w:w="2290" w:type="dxa"/>
          </w:tcPr>
          <w:p w14:paraId="2196BCE6"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2ED98FF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6B757483"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1403A7C0"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6B47226D"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230099D9"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B4DAFA" w14:textId="77777777">
        <w:trPr>
          <w:jc w:val="center"/>
        </w:trPr>
        <w:tc>
          <w:tcPr>
            <w:tcW w:w="9332" w:type="dxa"/>
            <w:gridSpan w:val="6"/>
          </w:tcPr>
          <w:p w14:paraId="478A7B9C"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341715B" w14:textId="77777777" w:rsidR="00262676" w:rsidRPr="008F55E6" w:rsidRDefault="00262676">
      <w:pPr>
        <w:rPr>
          <w:rFonts w:cs="v5.0.0"/>
        </w:rPr>
      </w:pPr>
    </w:p>
    <w:p w14:paraId="00A65CF2"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9485BD4"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37F7890F" w14:textId="77777777" w:rsidR="00262676" w:rsidRPr="008F55E6" w:rsidRDefault="00262676">
      <w:pPr>
        <w:rPr>
          <w:rFonts w:cs="v5.0.0"/>
        </w:rPr>
      </w:pPr>
      <w:r w:rsidRPr="008F55E6">
        <w:t>Further information and analysis for this scenario can be found in TR 25.942 [4].</w:t>
      </w:r>
    </w:p>
    <w:p w14:paraId="2E51E23E"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16612FC1"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2971C0AD" w14:textId="77777777" w:rsidR="00AF3801" w:rsidRPr="008F55E6" w:rsidRDefault="00AF3801" w:rsidP="00AF3801">
      <w:pPr>
        <w:pStyle w:val="NO"/>
      </w:pPr>
      <w:r w:rsidRPr="008F55E6">
        <w:t>NOTE:</w:t>
      </w:r>
      <w:r w:rsidRPr="008F55E6">
        <w:tab/>
        <w:t>The minimum requirements for Home BS when co-located with DECT and WiFi/WLAN are FFS.</w:t>
      </w:r>
    </w:p>
    <w:p w14:paraId="0BF98438" w14:textId="77777777" w:rsidR="00AF3801" w:rsidRPr="008F55E6" w:rsidRDefault="00AF3801">
      <w:pPr>
        <w:rPr>
          <w:rFonts w:cs="v5.0.0"/>
        </w:rPr>
      </w:pPr>
    </w:p>
    <w:p w14:paraId="7E5203E0"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2B6B96AC"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59800658"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1F805136"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18B84608"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70636A55"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30F33F62" w14:textId="77777777" w:rsidR="007D1CA9" w:rsidRPr="008F55E6" w:rsidRDefault="007D1CA9" w:rsidP="007D1CA9">
      <w:r w:rsidRPr="008F55E6">
        <w:lastRenderedPageBreak/>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7ED359DB" w14:textId="77777777" w:rsidR="00262676" w:rsidRPr="008F55E6" w:rsidRDefault="00262676" w:rsidP="009E7477">
      <w:pPr>
        <w:pStyle w:val="TH"/>
      </w:pPr>
      <w:r w:rsidRPr="008F55E6">
        <w:rPr>
          <w:rFonts w:eastAsia="Osaka"/>
        </w:rPr>
        <w:lastRenderedPageBreak/>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9225C74" w14:textId="77777777">
        <w:tc>
          <w:tcPr>
            <w:tcW w:w="1276" w:type="dxa"/>
          </w:tcPr>
          <w:p w14:paraId="0D2B1CC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49FC89DD"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41AF4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AED7E3A"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5410254D"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0A73D796"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6E3051C1" w14:textId="77777777">
        <w:trPr>
          <w:cantSplit/>
        </w:trPr>
        <w:tc>
          <w:tcPr>
            <w:tcW w:w="1276" w:type="dxa"/>
            <w:vMerge w:val="restart"/>
          </w:tcPr>
          <w:p w14:paraId="56418224"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2A2A7B2B"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3AC3DD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08651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81B964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60D0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397AA0D" w14:textId="77777777">
        <w:trPr>
          <w:cantSplit/>
        </w:trPr>
        <w:tc>
          <w:tcPr>
            <w:tcW w:w="1276" w:type="dxa"/>
            <w:vMerge/>
          </w:tcPr>
          <w:p w14:paraId="4EBD4BD4" w14:textId="77777777" w:rsidR="00044D97" w:rsidRPr="008F55E6" w:rsidRDefault="00044D97" w:rsidP="00654B07">
            <w:pPr>
              <w:pStyle w:val="TAC"/>
              <w:rPr>
                <w:rFonts w:cs="Arial"/>
                <w:lang w:eastAsia="en-US"/>
              </w:rPr>
            </w:pPr>
          </w:p>
        </w:tc>
        <w:tc>
          <w:tcPr>
            <w:tcW w:w="2126" w:type="dxa"/>
          </w:tcPr>
          <w:p w14:paraId="4F12E17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5FE606"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408479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CAEB29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506ED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5C6B8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6BB26E" w14:textId="77777777">
        <w:trPr>
          <w:cantSplit/>
        </w:trPr>
        <w:tc>
          <w:tcPr>
            <w:tcW w:w="1276" w:type="dxa"/>
            <w:vMerge/>
          </w:tcPr>
          <w:p w14:paraId="3C6361AE" w14:textId="77777777" w:rsidR="00044D97" w:rsidRPr="008F55E6" w:rsidRDefault="00044D97" w:rsidP="00654B07">
            <w:pPr>
              <w:pStyle w:val="TAC"/>
              <w:rPr>
                <w:rFonts w:cs="Arial"/>
                <w:lang w:eastAsia="en-US"/>
              </w:rPr>
            </w:pPr>
          </w:p>
        </w:tc>
        <w:tc>
          <w:tcPr>
            <w:tcW w:w="2126" w:type="dxa"/>
          </w:tcPr>
          <w:p w14:paraId="4BA72973" w14:textId="77777777" w:rsidR="00044D97" w:rsidRPr="008F55E6" w:rsidRDefault="00044D97" w:rsidP="00654B07">
            <w:pPr>
              <w:pStyle w:val="TAC"/>
              <w:rPr>
                <w:rFonts w:cs="Arial"/>
                <w:lang w:eastAsia="en-US"/>
              </w:rPr>
            </w:pPr>
            <w:r w:rsidRPr="008F55E6">
              <w:rPr>
                <w:rFonts w:cs="Arial"/>
                <w:lang w:eastAsia="en-US"/>
              </w:rPr>
              <w:t>1 MHz -1900 MHz</w:t>
            </w:r>
          </w:p>
          <w:p w14:paraId="66EE076D"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549FDAF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9FB4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D2235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8A357C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15FCB27" w14:textId="77777777">
        <w:trPr>
          <w:cantSplit/>
        </w:trPr>
        <w:tc>
          <w:tcPr>
            <w:tcW w:w="1276" w:type="dxa"/>
            <w:vMerge w:val="restart"/>
          </w:tcPr>
          <w:p w14:paraId="67A8FBD4"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58D1D3FF"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4BED1A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77CC7D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90C09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D577B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80BB0A" w14:textId="77777777">
        <w:trPr>
          <w:cantSplit/>
        </w:trPr>
        <w:tc>
          <w:tcPr>
            <w:tcW w:w="1276" w:type="dxa"/>
            <w:vMerge/>
          </w:tcPr>
          <w:p w14:paraId="33017F2B" w14:textId="77777777" w:rsidR="00044D97" w:rsidRPr="008F55E6" w:rsidRDefault="00044D97" w:rsidP="00654B07">
            <w:pPr>
              <w:pStyle w:val="TAC"/>
              <w:rPr>
                <w:rFonts w:cs="Arial"/>
                <w:lang w:eastAsia="en-US"/>
              </w:rPr>
            </w:pPr>
          </w:p>
        </w:tc>
        <w:tc>
          <w:tcPr>
            <w:tcW w:w="2126" w:type="dxa"/>
          </w:tcPr>
          <w:p w14:paraId="5B7872F4"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6DEEEC8"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17B36F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EF8601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98A712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48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68964E" w14:textId="77777777">
        <w:trPr>
          <w:cantSplit/>
        </w:trPr>
        <w:tc>
          <w:tcPr>
            <w:tcW w:w="1276" w:type="dxa"/>
            <w:vMerge/>
          </w:tcPr>
          <w:p w14:paraId="3D942E8C" w14:textId="77777777" w:rsidR="00044D97" w:rsidRPr="008F55E6" w:rsidRDefault="00044D97" w:rsidP="00654B07">
            <w:pPr>
              <w:pStyle w:val="TAC"/>
              <w:rPr>
                <w:rFonts w:cs="Arial"/>
                <w:lang w:eastAsia="en-US"/>
              </w:rPr>
            </w:pPr>
          </w:p>
        </w:tc>
        <w:tc>
          <w:tcPr>
            <w:tcW w:w="2126" w:type="dxa"/>
          </w:tcPr>
          <w:p w14:paraId="78CA885F"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CDEAAB6"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547C7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CBF2A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429E54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64E06D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4DA7B9" w14:textId="77777777">
        <w:trPr>
          <w:cantSplit/>
        </w:trPr>
        <w:tc>
          <w:tcPr>
            <w:tcW w:w="1276" w:type="dxa"/>
            <w:vMerge w:val="restart"/>
          </w:tcPr>
          <w:p w14:paraId="795B1D60"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782F36C"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5C1405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1CE15B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A2495C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91D96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8D994D8" w14:textId="77777777">
        <w:trPr>
          <w:cantSplit/>
        </w:trPr>
        <w:tc>
          <w:tcPr>
            <w:tcW w:w="1276" w:type="dxa"/>
            <w:vMerge/>
          </w:tcPr>
          <w:p w14:paraId="7428283D" w14:textId="77777777" w:rsidR="00044D97" w:rsidRPr="008F55E6" w:rsidRDefault="00044D97" w:rsidP="00654B07">
            <w:pPr>
              <w:pStyle w:val="TAC"/>
              <w:rPr>
                <w:rFonts w:cs="Arial"/>
                <w:lang w:eastAsia="en-US"/>
              </w:rPr>
            </w:pPr>
          </w:p>
        </w:tc>
        <w:tc>
          <w:tcPr>
            <w:tcW w:w="2126" w:type="dxa"/>
          </w:tcPr>
          <w:p w14:paraId="439CA9A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C25C22F"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F9786B2"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317642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36A385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00F5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C8721B" w14:textId="77777777">
        <w:trPr>
          <w:cantSplit/>
        </w:trPr>
        <w:tc>
          <w:tcPr>
            <w:tcW w:w="1276" w:type="dxa"/>
            <w:vMerge/>
          </w:tcPr>
          <w:p w14:paraId="3E2FDBF0" w14:textId="77777777" w:rsidR="00044D97" w:rsidRPr="008F55E6" w:rsidRDefault="00044D97" w:rsidP="00654B07">
            <w:pPr>
              <w:pStyle w:val="TAC"/>
              <w:rPr>
                <w:rFonts w:cs="Arial"/>
                <w:lang w:eastAsia="en-US"/>
              </w:rPr>
            </w:pPr>
          </w:p>
        </w:tc>
        <w:tc>
          <w:tcPr>
            <w:tcW w:w="2126" w:type="dxa"/>
          </w:tcPr>
          <w:p w14:paraId="4D156C3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9E64922"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2290898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F9A4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D33A690"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89993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5DFB329" w14:textId="77777777">
        <w:trPr>
          <w:cantSplit/>
        </w:trPr>
        <w:tc>
          <w:tcPr>
            <w:tcW w:w="1276" w:type="dxa"/>
            <w:vMerge w:val="restart"/>
            <w:tcBorders>
              <w:top w:val="single" w:sz="4" w:space="0" w:color="auto"/>
              <w:left w:val="single" w:sz="4" w:space="0" w:color="auto"/>
              <w:right w:val="single" w:sz="4" w:space="0" w:color="auto"/>
            </w:tcBorders>
          </w:tcPr>
          <w:p w14:paraId="32CE517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301761E0"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C1291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F67FE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3A3501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3DF7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7A929C" w14:textId="77777777">
        <w:trPr>
          <w:cantSplit/>
        </w:trPr>
        <w:tc>
          <w:tcPr>
            <w:tcW w:w="1276" w:type="dxa"/>
            <w:vMerge/>
            <w:tcBorders>
              <w:left w:val="single" w:sz="4" w:space="0" w:color="auto"/>
              <w:right w:val="single" w:sz="4" w:space="0" w:color="auto"/>
            </w:tcBorders>
          </w:tcPr>
          <w:p w14:paraId="21E9264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6D56E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5AC3DE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1BCF9A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65A0F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1298D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7D5D8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BD1FEC" w14:textId="77777777">
        <w:trPr>
          <w:cantSplit/>
        </w:trPr>
        <w:tc>
          <w:tcPr>
            <w:tcW w:w="1276" w:type="dxa"/>
            <w:vMerge/>
            <w:tcBorders>
              <w:left w:val="single" w:sz="4" w:space="0" w:color="auto"/>
              <w:bottom w:val="single" w:sz="4" w:space="0" w:color="auto"/>
              <w:right w:val="single" w:sz="4" w:space="0" w:color="auto"/>
            </w:tcBorders>
          </w:tcPr>
          <w:p w14:paraId="395740D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5F4D9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A30CA16"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CC5903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3AB99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EDC7D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A1961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8AF718" w14:textId="77777777">
        <w:trPr>
          <w:cantSplit/>
        </w:trPr>
        <w:tc>
          <w:tcPr>
            <w:tcW w:w="1276" w:type="dxa"/>
            <w:vMerge w:val="restart"/>
          </w:tcPr>
          <w:p w14:paraId="247E7DB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3A9E5A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47DBB0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16A0F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2ADB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285D2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F108024" w14:textId="77777777">
        <w:trPr>
          <w:cantSplit/>
        </w:trPr>
        <w:tc>
          <w:tcPr>
            <w:tcW w:w="1276" w:type="dxa"/>
            <w:vMerge/>
          </w:tcPr>
          <w:p w14:paraId="0535F73D" w14:textId="77777777" w:rsidR="00044D97" w:rsidRPr="008F55E6" w:rsidRDefault="00044D97" w:rsidP="00654B07">
            <w:pPr>
              <w:pStyle w:val="TAC"/>
              <w:rPr>
                <w:rFonts w:cs="Arial"/>
                <w:lang w:eastAsia="en-US"/>
              </w:rPr>
            </w:pPr>
          </w:p>
        </w:tc>
        <w:tc>
          <w:tcPr>
            <w:tcW w:w="2126" w:type="dxa"/>
          </w:tcPr>
          <w:p w14:paraId="025A9663" w14:textId="77777777" w:rsidR="00044D97" w:rsidRPr="008F55E6" w:rsidRDefault="00044D97" w:rsidP="00654B07">
            <w:pPr>
              <w:pStyle w:val="TAC"/>
              <w:rPr>
                <w:rFonts w:cs="Arial"/>
                <w:lang w:eastAsia="en-US"/>
              </w:rPr>
            </w:pPr>
            <w:r w:rsidRPr="008F55E6">
              <w:rPr>
                <w:rFonts w:cs="Arial"/>
                <w:lang w:eastAsia="en-US"/>
              </w:rPr>
              <w:t>804-824 MHz</w:t>
            </w:r>
          </w:p>
          <w:p w14:paraId="6848026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D91B46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C231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0223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1977A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0CA583" w14:textId="77777777">
        <w:trPr>
          <w:cantSplit/>
        </w:trPr>
        <w:tc>
          <w:tcPr>
            <w:tcW w:w="1276" w:type="dxa"/>
            <w:vMerge/>
          </w:tcPr>
          <w:p w14:paraId="07108E5E" w14:textId="77777777" w:rsidR="00044D97" w:rsidRPr="008F55E6" w:rsidRDefault="00044D97" w:rsidP="00654B07">
            <w:pPr>
              <w:pStyle w:val="TAC"/>
              <w:rPr>
                <w:rFonts w:cs="Arial"/>
                <w:lang w:eastAsia="en-US"/>
              </w:rPr>
            </w:pPr>
          </w:p>
        </w:tc>
        <w:tc>
          <w:tcPr>
            <w:tcW w:w="2126" w:type="dxa"/>
          </w:tcPr>
          <w:p w14:paraId="213262D9" w14:textId="77777777" w:rsidR="00044D97" w:rsidRPr="008F55E6" w:rsidRDefault="00044D97" w:rsidP="00654B07">
            <w:pPr>
              <w:pStyle w:val="TAC"/>
              <w:rPr>
                <w:rFonts w:cs="Arial"/>
                <w:lang w:eastAsia="en-US"/>
              </w:rPr>
            </w:pPr>
            <w:r w:rsidRPr="008F55E6">
              <w:rPr>
                <w:rFonts w:cs="Arial"/>
                <w:lang w:eastAsia="en-US"/>
              </w:rPr>
              <w:t>1 MHz - 804 MHz</w:t>
            </w:r>
          </w:p>
          <w:p w14:paraId="2506E93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152E8AC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58F927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F1ED3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F25391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C83F82" w14:textId="77777777">
        <w:trPr>
          <w:cantSplit/>
          <w:trHeight w:val="418"/>
        </w:trPr>
        <w:tc>
          <w:tcPr>
            <w:tcW w:w="1276" w:type="dxa"/>
            <w:vMerge w:val="restart"/>
            <w:tcBorders>
              <w:bottom w:val="single" w:sz="4" w:space="0" w:color="auto"/>
            </w:tcBorders>
          </w:tcPr>
          <w:p w14:paraId="2A36713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5A2815C" w14:textId="77777777" w:rsidR="00044D97" w:rsidRPr="008F55E6" w:rsidRDefault="00044D97" w:rsidP="00654B07">
            <w:pPr>
              <w:pStyle w:val="TAC"/>
              <w:rPr>
                <w:rFonts w:cs="Arial"/>
                <w:lang w:eastAsia="en-US"/>
              </w:rPr>
            </w:pPr>
            <w:r w:rsidRPr="008F55E6">
              <w:rPr>
                <w:rFonts w:cs="Arial"/>
                <w:lang w:eastAsia="en-US"/>
              </w:rPr>
              <w:t>810 - 830 MHz</w:t>
            </w:r>
          </w:p>
          <w:p w14:paraId="46495E3E"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07B156B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958EE1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23B3D8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59308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5F0043" w14:textId="77777777">
        <w:trPr>
          <w:cantSplit/>
        </w:trPr>
        <w:tc>
          <w:tcPr>
            <w:tcW w:w="1276" w:type="dxa"/>
            <w:vMerge/>
          </w:tcPr>
          <w:p w14:paraId="013938AB" w14:textId="77777777" w:rsidR="00044D97" w:rsidRPr="008F55E6" w:rsidRDefault="00044D97" w:rsidP="00654B07">
            <w:pPr>
              <w:pStyle w:val="TAC"/>
              <w:rPr>
                <w:rFonts w:cs="Arial"/>
                <w:lang w:eastAsia="en-US"/>
              </w:rPr>
            </w:pPr>
          </w:p>
        </w:tc>
        <w:tc>
          <w:tcPr>
            <w:tcW w:w="2126" w:type="dxa"/>
          </w:tcPr>
          <w:p w14:paraId="0B3FB4D1" w14:textId="77777777" w:rsidR="00044D97" w:rsidRPr="008F55E6" w:rsidRDefault="00044D97" w:rsidP="00654B07">
            <w:pPr>
              <w:pStyle w:val="TAC"/>
              <w:rPr>
                <w:rFonts w:cs="Arial"/>
                <w:lang w:eastAsia="en-US"/>
              </w:rPr>
            </w:pPr>
            <w:r w:rsidRPr="008F55E6">
              <w:rPr>
                <w:rFonts w:cs="Arial"/>
                <w:lang w:eastAsia="en-US"/>
              </w:rPr>
              <w:t>1 MHz - 810 MHz</w:t>
            </w:r>
          </w:p>
          <w:p w14:paraId="26086E5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2C7E29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EF9E2A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79EE3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7B46A4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E41A953" w14:textId="77777777">
        <w:trPr>
          <w:cantSplit/>
        </w:trPr>
        <w:tc>
          <w:tcPr>
            <w:tcW w:w="1276" w:type="dxa"/>
            <w:vMerge w:val="restart"/>
            <w:tcBorders>
              <w:top w:val="single" w:sz="4" w:space="0" w:color="auto"/>
              <w:left w:val="single" w:sz="4" w:space="0" w:color="auto"/>
              <w:right w:val="single" w:sz="4" w:space="0" w:color="auto"/>
            </w:tcBorders>
          </w:tcPr>
          <w:p w14:paraId="6A99E09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2C499098"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1D3CD03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10D96C4"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15DB8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7D701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C40675" w14:textId="77777777">
        <w:trPr>
          <w:cantSplit/>
        </w:trPr>
        <w:tc>
          <w:tcPr>
            <w:tcW w:w="1276" w:type="dxa"/>
            <w:vMerge/>
            <w:tcBorders>
              <w:left w:val="single" w:sz="4" w:space="0" w:color="auto"/>
              <w:right w:val="single" w:sz="4" w:space="0" w:color="auto"/>
            </w:tcBorders>
          </w:tcPr>
          <w:p w14:paraId="7809AAD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5ECFF0F"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001B865"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2D0BBB4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61C82A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CD6E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150D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2B878BF" w14:textId="77777777">
        <w:trPr>
          <w:cantSplit/>
        </w:trPr>
        <w:tc>
          <w:tcPr>
            <w:tcW w:w="1276" w:type="dxa"/>
            <w:vMerge/>
            <w:tcBorders>
              <w:left w:val="single" w:sz="4" w:space="0" w:color="auto"/>
              <w:bottom w:val="single" w:sz="4" w:space="0" w:color="auto"/>
              <w:right w:val="single" w:sz="4" w:space="0" w:color="auto"/>
            </w:tcBorders>
          </w:tcPr>
          <w:p w14:paraId="6F38634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146BF5D" w14:textId="77777777" w:rsidR="00044D97" w:rsidRPr="008F55E6" w:rsidRDefault="00044D97" w:rsidP="00654B07">
            <w:pPr>
              <w:pStyle w:val="TAC"/>
              <w:rPr>
                <w:rFonts w:cs="Arial"/>
                <w:lang w:eastAsia="en-US"/>
              </w:rPr>
            </w:pPr>
            <w:r w:rsidRPr="008F55E6">
              <w:rPr>
                <w:rFonts w:cs="Arial"/>
                <w:lang w:eastAsia="en-US"/>
              </w:rPr>
              <w:t>1 MHz -2480 MHz</w:t>
            </w:r>
          </w:p>
          <w:p w14:paraId="722841C0"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0D6F63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5425B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DC373E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E425B6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4B8D335" w14:textId="77777777">
        <w:trPr>
          <w:cantSplit/>
        </w:trPr>
        <w:tc>
          <w:tcPr>
            <w:tcW w:w="1276" w:type="dxa"/>
            <w:vMerge w:val="restart"/>
            <w:tcBorders>
              <w:top w:val="single" w:sz="4" w:space="0" w:color="auto"/>
              <w:left w:val="single" w:sz="4" w:space="0" w:color="auto"/>
              <w:right w:val="single" w:sz="4" w:space="0" w:color="auto"/>
            </w:tcBorders>
          </w:tcPr>
          <w:p w14:paraId="39FD0F6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3C45B2D9"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58EAF80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3A5CD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09843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2139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1ACDACC" w14:textId="77777777">
        <w:trPr>
          <w:cantSplit/>
        </w:trPr>
        <w:tc>
          <w:tcPr>
            <w:tcW w:w="1276" w:type="dxa"/>
            <w:vMerge/>
            <w:tcBorders>
              <w:left w:val="single" w:sz="4" w:space="0" w:color="auto"/>
              <w:right w:val="single" w:sz="4" w:space="0" w:color="auto"/>
            </w:tcBorders>
          </w:tcPr>
          <w:p w14:paraId="118B470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72FFEC1"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74D0295"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6069117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9D05F3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9E0C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477DA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D3D393F" w14:textId="77777777">
        <w:trPr>
          <w:cantSplit/>
        </w:trPr>
        <w:tc>
          <w:tcPr>
            <w:tcW w:w="1276" w:type="dxa"/>
            <w:vMerge/>
            <w:tcBorders>
              <w:left w:val="single" w:sz="4" w:space="0" w:color="auto"/>
              <w:bottom w:val="single" w:sz="4" w:space="0" w:color="auto"/>
              <w:right w:val="single" w:sz="4" w:space="0" w:color="auto"/>
            </w:tcBorders>
          </w:tcPr>
          <w:p w14:paraId="7F5277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B147F1" w14:textId="77777777" w:rsidR="00044D97" w:rsidRPr="008F55E6" w:rsidRDefault="00044D97" w:rsidP="00654B07">
            <w:pPr>
              <w:pStyle w:val="TAC"/>
              <w:rPr>
                <w:rFonts w:cs="Arial"/>
                <w:lang w:eastAsia="en-US"/>
              </w:rPr>
            </w:pPr>
            <w:r w:rsidRPr="008F55E6">
              <w:rPr>
                <w:rFonts w:cs="Arial"/>
                <w:lang w:eastAsia="en-US"/>
              </w:rPr>
              <w:t>1 MHz -860 MHz</w:t>
            </w:r>
          </w:p>
          <w:p w14:paraId="4121B44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450EE05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6C03D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815416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27C14F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A97015" w14:textId="77777777">
        <w:trPr>
          <w:cantSplit/>
        </w:trPr>
        <w:tc>
          <w:tcPr>
            <w:tcW w:w="1276" w:type="dxa"/>
            <w:vMerge w:val="restart"/>
            <w:tcBorders>
              <w:top w:val="nil"/>
              <w:left w:val="single" w:sz="4" w:space="0" w:color="auto"/>
              <w:right w:val="single" w:sz="4" w:space="0" w:color="auto"/>
            </w:tcBorders>
          </w:tcPr>
          <w:p w14:paraId="40CA06D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217567F5"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3021F38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1884D7F"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511D79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89205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1D0A62" w14:textId="77777777">
        <w:trPr>
          <w:cantSplit/>
        </w:trPr>
        <w:tc>
          <w:tcPr>
            <w:tcW w:w="1276" w:type="dxa"/>
            <w:vMerge/>
            <w:tcBorders>
              <w:left w:val="single" w:sz="4" w:space="0" w:color="auto"/>
              <w:right w:val="single" w:sz="4" w:space="0" w:color="auto"/>
            </w:tcBorders>
          </w:tcPr>
          <w:p w14:paraId="023DB9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4FCCF33" w14:textId="77777777" w:rsidR="00044D97" w:rsidRPr="008F55E6" w:rsidRDefault="00044D97" w:rsidP="00654B07">
            <w:pPr>
              <w:pStyle w:val="TAC"/>
              <w:rPr>
                <w:rFonts w:cs="Arial"/>
                <w:lang w:eastAsia="en-US"/>
              </w:rPr>
            </w:pPr>
            <w:r w:rsidRPr="008F55E6">
              <w:rPr>
                <w:rFonts w:cs="Arial"/>
                <w:lang w:eastAsia="en-US"/>
              </w:rPr>
              <w:t>1729.9 - 1749.9 MHz</w:t>
            </w:r>
          </w:p>
          <w:p w14:paraId="41A583AA"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5B8DAB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FAB5CAC"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0F033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6F9ED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BDE8B0F" w14:textId="77777777">
        <w:trPr>
          <w:cantSplit/>
        </w:trPr>
        <w:tc>
          <w:tcPr>
            <w:tcW w:w="1276" w:type="dxa"/>
            <w:vMerge/>
            <w:tcBorders>
              <w:left w:val="single" w:sz="4" w:space="0" w:color="auto"/>
              <w:bottom w:val="single" w:sz="4" w:space="0" w:color="auto"/>
              <w:right w:val="single" w:sz="4" w:space="0" w:color="auto"/>
            </w:tcBorders>
          </w:tcPr>
          <w:p w14:paraId="4E2418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9CC2071" w14:textId="77777777" w:rsidR="00044D97" w:rsidRPr="008F55E6" w:rsidRDefault="00044D97" w:rsidP="00654B07">
            <w:pPr>
              <w:pStyle w:val="TAC"/>
              <w:rPr>
                <w:rFonts w:cs="Arial"/>
                <w:lang w:eastAsia="en-US"/>
              </w:rPr>
            </w:pPr>
            <w:r w:rsidRPr="008F55E6">
              <w:rPr>
                <w:rFonts w:cs="Arial"/>
                <w:lang w:eastAsia="en-US"/>
              </w:rPr>
              <w:t>1 MHz - 1729.9 MHz</w:t>
            </w:r>
          </w:p>
          <w:p w14:paraId="07056F4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768A198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B01649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F7D097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DFEEF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FD05F9" w14:textId="77777777">
        <w:trPr>
          <w:cantSplit/>
        </w:trPr>
        <w:tc>
          <w:tcPr>
            <w:tcW w:w="1276" w:type="dxa"/>
            <w:vMerge w:val="restart"/>
            <w:tcBorders>
              <w:top w:val="single" w:sz="4" w:space="0" w:color="auto"/>
              <w:left w:val="single" w:sz="4" w:space="0" w:color="auto"/>
              <w:right w:val="single" w:sz="4" w:space="0" w:color="auto"/>
            </w:tcBorders>
          </w:tcPr>
          <w:p w14:paraId="5389B3C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4C3113D"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2A794E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AC8D33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55CC9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3BBE2E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CDA0FF" w14:textId="77777777">
        <w:trPr>
          <w:cantSplit/>
        </w:trPr>
        <w:tc>
          <w:tcPr>
            <w:tcW w:w="1276" w:type="dxa"/>
            <w:vMerge/>
            <w:tcBorders>
              <w:left w:val="single" w:sz="4" w:space="0" w:color="auto"/>
              <w:right w:val="single" w:sz="4" w:space="0" w:color="auto"/>
            </w:tcBorders>
          </w:tcPr>
          <w:p w14:paraId="3ADAE89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B18C49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03B8EE2"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07E5317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EA7995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B38C0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90F877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EBFD6DB" w14:textId="77777777">
        <w:trPr>
          <w:cantSplit/>
        </w:trPr>
        <w:tc>
          <w:tcPr>
            <w:tcW w:w="1276" w:type="dxa"/>
            <w:vMerge/>
            <w:tcBorders>
              <w:left w:val="single" w:sz="4" w:space="0" w:color="auto"/>
              <w:bottom w:val="single" w:sz="4" w:space="0" w:color="auto"/>
              <w:right w:val="single" w:sz="4" w:space="0" w:color="auto"/>
            </w:tcBorders>
          </w:tcPr>
          <w:p w14:paraId="32A647A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16C20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41E7EE0"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F64CA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E6ED6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2E0FE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253D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3DD904D" w14:textId="77777777">
        <w:trPr>
          <w:cantSplit/>
        </w:trPr>
        <w:tc>
          <w:tcPr>
            <w:tcW w:w="1276" w:type="dxa"/>
            <w:vMerge w:val="restart"/>
            <w:tcBorders>
              <w:left w:val="single" w:sz="4" w:space="0" w:color="auto"/>
              <w:right w:val="single" w:sz="4" w:space="0" w:color="auto"/>
            </w:tcBorders>
          </w:tcPr>
          <w:p w14:paraId="10A2680D"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17E820E"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2D5029E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76556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5C5405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1BC3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AB8AC3A" w14:textId="77777777">
        <w:trPr>
          <w:cantSplit/>
        </w:trPr>
        <w:tc>
          <w:tcPr>
            <w:tcW w:w="1276" w:type="dxa"/>
            <w:vMerge/>
            <w:tcBorders>
              <w:left w:val="single" w:sz="4" w:space="0" w:color="auto"/>
              <w:right w:val="single" w:sz="4" w:space="0" w:color="auto"/>
            </w:tcBorders>
          </w:tcPr>
          <w:p w14:paraId="05F58E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857456A"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070ED24C"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5EA6587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E9CC98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EC73B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2049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6BF0CA3" w14:textId="77777777">
        <w:trPr>
          <w:cantSplit/>
        </w:trPr>
        <w:tc>
          <w:tcPr>
            <w:tcW w:w="1276" w:type="dxa"/>
            <w:vMerge/>
            <w:tcBorders>
              <w:left w:val="single" w:sz="4" w:space="0" w:color="auto"/>
              <w:bottom w:val="single" w:sz="4" w:space="0" w:color="auto"/>
              <w:right w:val="single" w:sz="4" w:space="0" w:color="auto"/>
            </w:tcBorders>
          </w:tcPr>
          <w:p w14:paraId="39B3F0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71011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4E81400E"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F83288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B5F1B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0080327"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E6DD6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23FDB1A" w14:textId="77777777">
        <w:trPr>
          <w:cantSplit/>
        </w:trPr>
        <w:tc>
          <w:tcPr>
            <w:tcW w:w="1276" w:type="dxa"/>
            <w:vMerge w:val="restart"/>
            <w:tcBorders>
              <w:left w:val="single" w:sz="4" w:space="0" w:color="auto"/>
              <w:right w:val="single" w:sz="4" w:space="0" w:color="auto"/>
            </w:tcBorders>
          </w:tcPr>
          <w:p w14:paraId="2A54A634"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C78DC54"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13A9484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046836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2B64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7C02B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CCECB1" w14:textId="77777777">
        <w:trPr>
          <w:cantSplit/>
        </w:trPr>
        <w:tc>
          <w:tcPr>
            <w:tcW w:w="1276" w:type="dxa"/>
            <w:vMerge/>
            <w:tcBorders>
              <w:left w:val="single" w:sz="4" w:space="0" w:color="auto"/>
              <w:right w:val="single" w:sz="4" w:space="0" w:color="auto"/>
            </w:tcBorders>
          </w:tcPr>
          <w:p w14:paraId="06C53E6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F7B39B"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4B2385E"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5429600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563D11"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171A2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70DCA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95F8C38" w14:textId="77777777">
        <w:trPr>
          <w:cantSplit/>
        </w:trPr>
        <w:tc>
          <w:tcPr>
            <w:tcW w:w="1276" w:type="dxa"/>
            <w:vMerge/>
            <w:tcBorders>
              <w:left w:val="single" w:sz="4" w:space="0" w:color="auto"/>
              <w:bottom w:val="single" w:sz="4" w:space="0" w:color="auto"/>
              <w:right w:val="single" w:sz="4" w:space="0" w:color="auto"/>
            </w:tcBorders>
          </w:tcPr>
          <w:p w14:paraId="0BA14B3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CE919C"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0B4DC59"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557611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8B6806"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8226AF2"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B6DAB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792CEA8" w14:textId="77777777">
        <w:trPr>
          <w:cantSplit/>
        </w:trPr>
        <w:tc>
          <w:tcPr>
            <w:tcW w:w="1276" w:type="dxa"/>
            <w:vMerge w:val="restart"/>
            <w:tcBorders>
              <w:left w:val="single" w:sz="4" w:space="0" w:color="auto"/>
              <w:right w:val="single" w:sz="4" w:space="0" w:color="auto"/>
            </w:tcBorders>
          </w:tcPr>
          <w:p w14:paraId="61933D06"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6898F29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A025EF"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DC24C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7CCAA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773E0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2C22B7" w14:textId="77777777">
        <w:trPr>
          <w:cantSplit/>
        </w:trPr>
        <w:tc>
          <w:tcPr>
            <w:tcW w:w="1276" w:type="dxa"/>
            <w:vMerge/>
            <w:tcBorders>
              <w:left w:val="single" w:sz="4" w:space="0" w:color="auto"/>
              <w:right w:val="single" w:sz="4" w:space="0" w:color="auto"/>
            </w:tcBorders>
          </w:tcPr>
          <w:p w14:paraId="360EEDA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5C00BB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638E4278"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398F17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D73AC4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9A5286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00B3CE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773496" w14:textId="77777777">
        <w:trPr>
          <w:cantSplit/>
        </w:trPr>
        <w:tc>
          <w:tcPr>
            <w:tcW w:w="1276" w:type="dxa"/>
            <w:vMerge/>
            <w:tcBorders>
              <w:left w:val="single" w:sz="4" w:space="0" w:color="auto"/>
              <w:bottom w:val="single" w:sz="4" w:space="0" w:color="auto"/>
              <w:right w:val="single" w:sz="4" w:space="0" w:color="auto"/>
            </w:tcBorders>
          </w:tcPr>
          <w:p w14:paraId="4A3C94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0D906A"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069F4F8"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0BE7A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1CBE5D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63E421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D79B73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BC26D5" w14:textId="77777777">
        <w:trPr>
          <w:cantSplit/>
        </w:trPr>
        <w:tc>
          <w:tcPr>
            <w:tcW w:w="1276" w:type="dxa"/>
            <w:vMerge w:val="restart"/>
            <w:tcBorders>
              <w:left w:val="single" w:sz="4" w:space="0" w:color="auto"/>
              <w:right w:val="single" w:sz="4" w:space="0" w:color="auto"/>
            </w:tcBorders>
          </w:tcPr>
          <w:p w14:paraId="05295CE6"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1EDDA784"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3870432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5CC0A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FAC5B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39E9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2F054A" w14:textId="77777777">
        <w:trPr>
          <w:cantSplit/>
        </w:trPr>
        <w:tc>
          <w:tcPr>
            <w:tcW w:w="1276" w:type="dxa"/>
            <w:vMerge/>
            <w:tcBorders>
              <w:left w:val="single" w:sz="4" w:space="0" w:color="auto"/>
              <w:right w:val="single" w:sz="4" w:space="0" w:color="auto"/>
            </w:tcBorders>
          </w:tcPr>
          <w:p w14:paraId="572A6A0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31A42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872FBFB"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E398C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C3527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03FA14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1C13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331D784" w14:textId="77777777">
        <w:trPr>
          <w:cantSplit/>
        </w:trPr>
        <w:tc>
          <w:tcPr>
            <w:tcW w:w="1276" w:type="dxa"/>
            <w:vMerge/>
            <w:tcBorders>
              <w:left w:val="single" w:sz="4" w:space="0" w:color="auto"/>
              <w:bottom w:val="single" w:sz="4" w:space="0" w:color="auto"/>
              <w:right w:val="single" w:sz="4" w:space="0" w:color="auto"/>
            </w:tcBorders>
          </w:tcPr>
          <w:p w14:paraId="4AEAE5F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85E95D" w14:textId="77777777" w:rsidR="00044D97" w:rsidRPr="008F55E6" w:rsidRDefault="00044D97" w:rsidP="00654B07">
            <w:pPr>
              <w:pStyle w:val="TAC"/>
              <w:rPr>
                <w:rFonts w:cs="Arial"/>
                <w:lang w:eastAsia="en-US"/>
              </w:rPr>
            </w:pPr>
            <w:r w:rsidRPr="008F55E6">
              <w:rPr>
                <w:rFonts w:cs="Arial"/>
                <w:lang w:eastAsia="en-US"/>
              </w:rPr>
              <w:t xml:space="preserve">1 - 768 MHz  </w:t>
            </w:r>
          </w:p>
          <w:p w14:paraId="1C564F15"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624983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4F164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BAA7F5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E4D0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FA9C38B" w14:textId="77777777">
        <w:trPr>
          <w:cantSplit/>
        </w:trPr>
        <w:tc>
          <w:tcPr>
            <w:tcW w:w="1276" w:type="dxa"/>
            <w:vMerge w:val="restart"/>
            <w:tcBorders>
              <w:left w:val="single" w:sz="4" w:space="0" w:color="auto"/>
              <w:right w:val="single" w:sz="4" w:space="0" w:color="auto"/>
            </w:tcBorders>
            <w:shd w:val="clear" w:color="auto" w:fill="auto"/>
          </w:tcPr>
          <w:p w14:paraId="3A25D4D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58633FE7"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2976E2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366A14A7"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1EA72AF4"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E2795C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D4890AF" w14:textId="77777777">
        <w:trPr>
          <w:cantSplit/>
          <w:trHeight w:val="208"/>
        </w:trPr>
        <w:tc>
          <w:tcPr>
            <w:tcW w:w="1276" w:type="dxa"/>
            <w:vMerge/>
            <w:tcBorders>
              <w:left w:val="single" w:sz="4" w:space="0" w:color="auto"/>
              <w:right w:val="single" w:sz="4" w:space="0" w:color="auto"/>
            </w:tcBorders>
          </w:tcPr>
          <w:p w14:paraId="4EBF7394"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1C1C491" w14:textId="77777777" w:rsidR="00092FFE" w:rsidRPr="008F55E6" w:rsidRDefault="00092FFE" w:rsidP="00654B07">
            <w:pPr>
              <w:pStyle w:val="TAC"/>
              <w:rPr>
                <w:rFonts w:cs="Arial"/>
                <w:lang w:eastAsia="en-US"/>
              </w:rPr>
            </w:pPr>
            <w:r w:rsidRPr="008F55E6">
              <w:rPr>
                <w:rFonts w:cs="Arial"/>
                <w:lang w:eastAsia="en-US"/>
              </w:rPr>
              <w:t>810 - 830 MHz</w:t>
            </w:r>
          </w:p>
          <w:p w14:paraId="219EB350"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6051C63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C2E6175"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A5D9CC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455090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ABB3B98" w14:textId="77777777">
        <w:trPr>
          <w:cantSplit/>
          <w:trHeight w:val="207"/>
        </w:trPr>
        <w:tc>
          <w:tcPr>
            <w:tcW w:w="1276" w:type="dxa"/>
            <w:vMerge/>
            <w:tcBorders>
              <w:left w:val="single" w:sz="4" w:space="0" w:color="auto"/>
              <w:right w:val="single" w:sz="4" w:space="0" w:color="auto"/>
            </w:tcBorders>
          </w:tcPr>
          <w:p w14:paraId="43E3716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833300" w14:textId="77777777" w:rsidR="00092FFE" w:rsidRPr="008F55E6" w:rsidRDefault="00092FFE" w:rsidP="00654B07">
            <w:pPr>
              <w:pStyle w:val="TAC"/>
              <w:rPr>
                <w:rFonts w:cs="Arial"/>
                <w:lang w:eastAsia="en-US"/>
              </w:rPr>
            </w:pPr>
            <w:r w:rsidRPr="008F55E6">
              <w:rPr>
                <w:rFonts w:cs="Arial"/>
                <w:lang w:eastAsia="en-US"/>
              </w:rPr>
              <w:t>1 MHz - 810 MHz</w:t>
            </w:r>
          </w:p>
          <w:p w14:paraId="4F4836A7"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065929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3B5703C"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9FB5A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4083A8F"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78185155" w14:textId="77777777">
        <w:trPr>
          <w:cantSplit/>
          <w:trHeight w:val="208"/>
        </w:trPr>
        <w:tc>
          <w:tcPr>
            <w:tcW w:w="1276" w:type="dxa"/>
            <w:vMerge w:val="restart"/>
            <w:tcBorders>
              <w:left w:val="single" w:sz="4" w:space="0" w:color="auto"/>
              <w:right w:val="single" w:sz="4" w:space="0" w:color="auto"/>
            </w:tcBorders>
            <w:shd w:val="clear" w:color="auto" w:fill="auto"/>
          </w:tcPr>
          <w:p w14:paraId="1BEA002D"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7B157C89"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578AD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7375D8FB"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11F99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BA0EFB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3C7F646" w14:textId="77777777">
        <w:trPr>
          <w:cantSplit/>
          <w:trHeight w:val="104"/>
        </w:trPr>
        <w:tc>
          <w:tcPr>
            <w:tcW w:w="1276" w:type="dxa"/>
            <w:vMerge/>
            <w:tcBorders>
              <w:left w:val="single" w:sz="4" w:space="0" w:color="auto"/>
              <w:right w:val="single" w:sz="4" w:space="0" w:color="auto"/>
            </w:tcBorders>
          </w:tcPr>
          <w:p w14:paraId="57F529A1"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34AFA2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1E6B7CE4"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1CA2FEB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341160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9BC9C61"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10EC004" w14:textId="77777777">
        <w:trPr>
          <w:cantSplit/>
          <w:trHeight w:val="103"/>
        </w:trPr>
        <w:tc>
          <w:tcPr>
            <w:tcW w:w="1276" w:type="dxa"/>
            <w:vMerge/>
            <w:tcBorders>
              <w:left w:val="single" w:sz="4" w:space="0" w:color="auto"/>
              <w:bottom w:val="single" w:sz="4" w:space="0" w:color="auto"/>
              <w:right w:val="single" w:sz="4" w:space="0" w:color="auto"/>
            </w:tcBorders>
          </w:tcPr>
          <w:p w14:paraId="593FCEB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FEB3DD7" w14:textId="77777777" w:rsidR="00092FFE" w:rsidRPr="008F55E6" w:rsidRDefault="00092FFE" w:rsidP="00654B07">
            <w:pPr>
              <w:pStyle w:val="TAC"/>
              <w:rPr>
                <w:rFonts w:cs="Arial"/>
                <w:lang w:eastAsia="en-US"/>
              </w:rPr>
            </w:pPr>
            <w:r w:rsidRPr="008F55E6">
              <w:rPr>
                <w:rFonts w:cs="Arial"/>
                <w:lang w:eastAsia="en-US"/>
              </w:rPr>
              <w:t>1 MHz – 821 MHz</w:t>
            </w:r>
          </w:p>
          <w:p w14:paraId="7EB053B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D899CEE"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3562882"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5CD9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4014DB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3F3B785" w14:textId="77777777">
        <w:trPr>
          <w:cantSplit/>
        </w:trPr>
        <w:tc>
          <w:tcPr>
            <w:tcW w:w="1276" w:type="dxa"/>
            <w:vMerge w:val="restart"/>
            <w:tcBorders>
              <w:left w:val="single" w:sz="4" w:space="0" w:color="auto"/>
              <w:right w:val="single" w:sz="4" w:space="0" w:color="auto"/>
            </w:tcBorders>
          </w:tcPr>
          <w:p w14:paraId="6DE93A2F"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276A0A06"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2A0F3FDA"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611667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049495A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533E313C"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024C0BFE" w14:textId="77777777">
        <w:trPr>
          <w:cantSplit/>
        </w:trPr>
        <w:tc>
          <w:tcPr>
            <w:tcW w:w="1276" w:type="dxa"/>
            <w:vMerge/>
            <w:tcBorders>
              <w:left w:val="single" w:sz="4" w:space="0" w:color="auto"/>
              <w:right w:val="single" w:sz="4" w:space="0" w:color="auto"/>
            </w:tcBorders>
          </w:tcPr>
          <w:p w14:paraId="07D4324D"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729A644C" w14:textId="77777777" w:rsidR="002156F0" w:rsidRPr="008F55E6" w:rsidRDefault="002156F0" w:rsidP="00654B07">
            <w:pPr>
              <w:pStyle w:val="TAC"/>
              <w:rPr>
                <w:rFonts w:cs="Arial"/>
                <w:lang w:eastAsia="en-US"/>
              </w:rPr>
            </w:pPr>
            <w:r w:rsidRPr="008F55E6">
              <w:rPr>
                <w:rFonts w:cs="Arial"/>
                <w:lang w:eastAsia="en-US"/>
              </w:rPr>
              <w:t>1427.9 - 1447.9 MHz</w:t>
            </w:r>
          </w:p>
          <w:p w14:paraId="2806BDE2"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25AF4DC3"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5146F05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97EB317"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7CA9346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7177B0E7" w14:textId="77777777">
        <w:trPr>
          <w:cantSplit/>
        </w:trPr>
        <w:tc>
          <w:tcPr>
            <w:tcW w:w="1276" w:type="dxa"/>
            <w:vMerge/>
            <w:tcBorders>
              <w:left w:val="single" w:sz="4" w:space="0" w:color="auto"/>
              <w:bottom w:val="single" w:sz="4" w:space="0" w:color="auto"/>
              <w:right w:val="single" w:sz="4" w:space="0" w:color="auto"/>
            </w:tcBorders>
          </w:tcPr>
          <w:p w14:paraId="3A74C825"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2D2F081D" w14:textId="77777777" w:rsidR="002156F0" w:rsidRPr="008F55E6" w:rsidRDefault="002156F0" w:rsidP="00654B07">
            <w:pPr>
              <w:pStyle w:val="TAC"/>
              <w:rPr>
                <w:rFonts w:cs="Arial"/>
                <w:lang w:eastAsia="en-US"/>
              </w:rPr>
            </w:pPr>
            <w:r w:rsidRPr="008F55E6">
              <w:rPr>
                <w:rFonts w:cs="Arial"/>
                <w:lang w:eastAsia="en-US"/>
              </w:rPr>
              <w:t>1 MHz - 1427.9 MHz</w:t>
            </w:r>
          </w:p>
          <w:p w14:paraId="005714C2"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27C41040"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27B01C7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A404EA8"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00164592"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15A90013" w14:textId="77777777">
        <w:trPr>
          <w:cantSplit/>
        </w:trPr>
        <w:tc>
          <w:tcPr>
            <w:tcW w:w="1276" w:type="dxa"/>
            <w:vMerge w:val="restart"/>
            <w:tcBorders>
              <w:left w:val="single" w:sz="4" w:space="0" w:color="auto"/>
              <w:right w:val="single" w:sz="4" w:space="0" w:color="auto"/>
            </w:tcBorders>
          </w:tcPr>
          <w:p w14:paraId="17CA76F9"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42E2AE"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9FF1E35"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B36876E"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25F67F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C7E55A8"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00B741A" w14:textId="77777777">
        <w:trPr>
          <w:cantSplit/>
        </w:trPr>
        <w:tc>
          <w:tcPr>
            <w:tcW w:w="1276" w:type="dxa"/>
            <w:vMerge/>
            <w:tcBorders>
              <w:left w:val="single" w:sz="4" w:space="0" w:color="auto"/>
              <w:right w:val="single" w:sz="4" w:space="0" w:color="auto"/>
            </w:tcBorders>
          </w:tcPr>
          <w:p w14:paraId="0F749E1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07E0986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4E43003B"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7B6CB158"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13DC7BFA"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0C8CD4CE"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11CC920B"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8D88A62" w14:textId="77777777">
        <w:trPr>
          <w:cantSplit/>
        </w:trPr>
        <w:tc>
          <w:tcPr>
            <w:tcW w:w="1276" w:type="dxa"/>
            <w:vMerge/>
            <w:tcBorders>
              <w:left w:val="single" w:sz="4" w:space="0" w:color="auto"/>
              <w:bottom w:val="single" w:sz="4" w:space="0" w:color="auto"/>
              <w:right w:val="single" w:sz="4" w:space="0" w:color="auto"/>
            </w:tcBorders>
          </w:tcPr>
          <w:p w14:paraId="02720DEC"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C8CCF9A" w14:textId="77777777" w:rsidR="00696B6D" w:rsidRPr="008F55E6" w:rsidRDefault="00696B6D" w:rsidP="00654B07">
            <w:pPr>
              <w:pStyle w:val="TAC"/>
              <w:rPr>
                <w:rFonts w:cs="Arial"/>
                <w:lang w:eastAsia="en-US"/>
              </w:rPr>
            </w:pPr>
            <w:r w:rsidRPr="008F55E6">
              <w:rPr>
                <w:rFonts w:cs="Arial"/>
                <w:lang w:eastAsia="en-US"/>
              </w:rPr>
              <w:t>1 MHz - 3390 MHz</w:t>
            </w:r>
          </w:p>
          <w:p w14:paraId="710541FA"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71C10E7A"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6554580"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057F79F"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29C36A7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6CDEE38" w14:textId="77777777">
        <w:trPr>
          <w:cantSplit/>
        </w:trPr>
        <w:tc>
          <w:tcPr>
            <w:tcW w:w="1276" w:type="dxa"/>
            <w:vMerge w:val="restart"/>
            <w:tcBorders>
              <w:left w:val="single" w:sz="4" w:space="0" w:color="auto"/>
              <w:right w:val="single" w:sz="4" w:space="0" w:color="auto"/>
            </w:tcBorders>
          </w:tcPr>
          <w:p w14:paraId="3641B70E"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2186B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DE7B2A6"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CBD6C3C"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19EE232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FC72B1D"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67DCC90E" w14:textId="77777777">
        <w:trPr>
          <w:cantSplit/>
        </w:trPr>
        <w:tc>
          <w:tcPr>
            <w:tcW w:w="1276" w:type="dxa"/>
            <w:vMerge/>
            <w:tcBorders>
              <w:left w:val="single" w:sz="4" w:space="0" w:color="auto"/>
              <w:right w:val="single" w:sz="4" w:space="0" w:color="auto"/>
            </w:tcBorders>
          </w:tcPr>
          <w:p w14:paraId="5538CFC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F87113A"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BACD068"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2FC42D2E"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405F9E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4450011C"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C4756E1"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DF01817" w14:textId="77777777">
        <w:trPr>
          <w:cantSplit/>
        </w:trPr>
        <w:tc>
          <w:tcPr>
            <w:tcW w:w="1276" w:type="dxa"/>
            <w:vMerge/>
            <w:tcBorders>
              <w:left w:val="single" w:sz="4" w:space="0" w:color="auto"/>
              <w:bottom w:val="single" w:sz="4" w:space="0" w:color="auto"/>
              <w:right w:val="single" w:sz="4" w:space="0" w:color="auto"/>
            </w:tcBorders>
          </w:tcPr>
          <w:p w14:paraId="1C1A1DB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30F1CF9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7B5A7DA"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1EF5216D"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D10142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2CE24043"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C81C3C"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17F745CA" w14:textId="77777777">
        <w:trPr>
          <w:cantSplit/>
        </w:trPr>
        <w:tc>
          <w:tcPr>
            <w:tcW w:w="1276" w:type="dxa"/>
            <w:vMerge w:val="restart"/>
            <w:tcBorders>
              <w:left w:val="single" w:sz="4" w:space="0" w:color="auto"/>
              <w:right w:val="single" w:sz="4" w:space="0" w:color="auto"/>
            </w:tcBorders>
          </w:tcPr>
          <w:p w14:paraId="5ED91294"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48AAAB01"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66F2D23"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2238783"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2812605E"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407BD55"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42A9CCC4" w14:textId="77777777">
        <w:trPr>
          <w:cantSplit/>
        </w:trPr>
        <w:tc>
          <w:tcPr>
            <w:tcW w:w="1276" w:type="dxa"/>
            <w:vMerge/>
            <w:tcBorders>
              <w:left w:val="single" w:sz="4" w:space="0" w:color="auto"/>
              <w:bottom w:val="single" w:sz="4" w:space="0" w:color="auto"/>
              <w:right w:val="single" w:sz="4" w:space="0" w:color="auto"/>
            </w:tcBorders>
          </w:tcPr>
          <w:p w14:paraId="043D1D0B"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78FED7D" w14:textId="77777777" w:rsidR="00334EA2" w:rsidRPr="008F55E6" w:rsidRDefault="00334EA2" w:rsidP="009E179B">
            <w:pPr>
              <w:pStyle w:val="TAC"/>
              <w:rPr>
                <w:rFonts w:cs="Arial"/>
                <w:lang w:eastAsia="en-US"/>
              </w:rPr>
            </w:pPr>
            <w:r w:rsidRPr="008F55E6">
              <w:rPr>
                <w:rFonts w:cs="Arial"/>
                <w:lang w:eastAsia="en-US"/>
              </w:rPr>
              <w:t>794-814 MHz</w:t>
            </w:r>
          </w:p>
          <w:p w14:paraId="27969A9F"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7B680CE"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F783DC6"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2E68DBA"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1D7E64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5C012BA4" w14:textId="77777777">
        <w:trPr>
          <w:cantSplit/>
        </w:trPr>
        <w:tc>
          <w:tcPr>
            <w:tcW w:w="9781" w:type="dxa"/>
            <w:gridSpan w:val="6"/>
          </w:tcPr>
          <w:p w14:paraId="07216408"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7073EC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33F4255F" w14:textId="77777777" w:rsidR="00262676" w:rsidRPr="008F55E6" w:rsidRDefault="00262676">
      <w:pPr>
        <w:rPr>
          <w:rFonts w:eastAsia="Osaka"/>
        </w:rPr>
      </w:pPr>
    </w:p>
    <w:p w14:paraId="384A6B7A"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1A0A097B" w14:textId="77777777" w:rsidR="00262676" w:rsidRPr="008F55E6" w:rsidRDefault="00262676" w:rsidP="009E7477">
      <w:pPr>
        <w:pStyle w:val="TH"/>
      </w:pPr>
      <w:r w:rsidRPr="008F55E6">
        <w:rPr>
          <w:rFonts w:eastAsia="Osaka"/>
        </w:rPr>
        <w:lastRenderedPageBreak/>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20F6BB04" w14:textId="77777777">
        <w:tc>
          <w:tcPr>
            <w:tcW w:w="1276" w:type="dxa"/>
          </w:tcPr>
          <w:p w14:paraId="0E1A6537"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25A9A4E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290FE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5A542221"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68AE26B9"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C108622"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1675342" w14:textId="77777777">
        <w:trPr>
          <w:cantSplit/>
        </w:trPr>
        <w:tc>
          <w:tcPr>
            <w:tcW w:w="1276" w:type="dxa"/>
            <w:vMerge w:val="restart"/>
          </w:tcPr>
          <w:p w14:paraId="34715B4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7BC67512"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786370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FA4C1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745861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36E11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D8E04D" w14:textId="77777777">
        <w:trPr>
          <w:cantSplit/>
        </w:trPr>
        <w:tc>
          <w:tcPr>
            <w:tcW w:w="1276" w:type="dxa"/>
            <w:vMerge/>
          </w:tcPr>
          <w:p w14:paraId="43F1BB28" w14:textId="77777777" w:rsidR="00044D97" w:rsidRPr="008F55E6" w:rsidRDefault="00044D97" w:rsidP="00654B07">
            <w:pPr>
              <w:pStyle w:val="TAC"/>
              <w:rPr>
                <w:rFonts w:cs="Arial"/>
                <w:lang w:eastAsia="en-US"/>
              </w:rPr>
            </w:pPr>
          </w:p>
        </w:tc>
        <w:tc>
          <w:tcPr>
            <w:tcW w:w="2126" w:type="dxa"/>
          </w:tcPr>
          <w:p w14:paraId="2BA5BF81"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10B086C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F2ECA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2C732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14AF68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DFDA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794404E" w14:textId="77777777">
        <w:trPr>
          <w:cantSplit/>
        </w:trPr>
        <w:tc>
          <w:tcPr>
            <w:tcW w:w="1276" w:type="dxa"/>
            <w:vMerge/>
          </w:tcPr>
          <w:p w14:paraId="3421EC46" w14:textId="77777777" w:rsidR="00044D97" w:rsidRPr="008F55E6" w:rsidRDefault="00044D97" w:rsidP="00654B07">
            <w:pPr>
              <w:pStyle w:val="TAC"/>
              <w:rPr>
                <w:rFonts w:cs="Arial"/>
                <w:lang w:eastAsia="en-US"/>
              </w:rPr>
            </w:pPr>
          </w:p>
        </w:tc>
        <w:tc>
          <w:tcPr>
            <w:tcW w:w="2126" w:type="dxa"/>
          </w:tcPr>
          <w:p w14:paraId="14720E7A" w14:textId="77777777" w:rsidR="00044D97" w:rsidRPr="008F55E6" w:rsidRDefault="00044D97" w:rsidP="00654B07">
            <w:pPr>
              <w:pStyle w:val="TAC"/>
              <w:rPr>
                <w:rFonts w:cs="Arial"/>
                <w:lang w:eastAsia="en-US"/>
              </w:rPr>
            </w:pPr>
            <w:r w:rsidRPr="008F55E6">
              <w:rPr>
                <w:rFonts w:cs="Arial"/>
                <w:lang w:eastAsia="en-US"/>
              </w:rPr>
              <w:t>1 MHz -1900 MHz</w:t>
            </w:r>
          </w:p>
          <w:p w14:paraId="76A21803"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438026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640770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223D54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3BA27C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04692FE" w14:textId="77777777">
        <w:trPr>
          <w:cantSplit/>
        </w:trPr>
        <w:tc>
          <w:tcPr>
            <w:tcW w:w="1276" w:type="dxa"/>
            <w:vMerge w:val="restart"/>
          </w:tcPr>
          <w:p w14:paraId="2D73A95C"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4934EA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E1B571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9E91DA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23FCD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A6B3A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975C30" w14:textId="77777777">
        <w:trPr>
          <w:cantSplit/>
        </w:trPr>
        <w:tc>
          <w:tcPr>
            <w:tcW w:w="1276" w:type="dxa"/>
            <w:vMerge/>
          </w:tcPr>
          <w:p w14:paraId="2E81C9DB" w14:textId="77777777" w:rsidR="00044D97" w:rsidRPr="008F55E6" w:rsidRDefault="00044D97" w:rsidP="00654B07">
            <w:pPr>
              <w:pStyle w:val="TAC"/>
              <w:rPr>
                <w:rFonts w:cs="Arial"/>
                <w:lang w:eastAsia="en-US"/>
              </w:rPr>
            </w:pPr>
          </w:p>
        </w:tc>
        <w:tc>
          <w:tcPr>
            <w:tcW w:w="2126" w:type="dxa"/>
          </w:tcPr>
          <w:p w14:paraId="4429972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0A9864B3"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35BDCF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639344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96FF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AD69ED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08FF52" w14:textId="77777777">
        <w:trPr>
          <w:cantSplit/>
        </w:trPr>
        <w:tc>
          <w:tcPr>
            <w:tcW w:w="1276" w:type="dxa"/>
            <w:vMerge/>
          </w:tcPr>
          <w:p w14:paraId="57B89A58" w14:textId="77777777" w:rsidR="00044D97" w:rsidRPr="008F55E6" w:rsidRDefault="00044D97" w:rsidP="00654B07">
            <w:pPr>
              <w:pStyle w:val="TAC"/>
              <w:rPr>
                <w:rFonts w:cs="Arial"/>
                <w:lang w:eastAsia="en-US"/>
              </w:rPr>
            </w:pPr>
          </w:p>
        </w:tc>
        <w:tc>
          <w:tcPr>
            <w:tcW w:w="2126" w:type="dxa"/>
          </w:tcPr>
          <w:p w14:paraId="6005F3F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F6C3373"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4FEA6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854F95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EED5F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B92A67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B9BC194" w14:textId="77777777">
        <w:trPr>
          <w:cantSplit/>
        </w:trPr>
        <w:tc>
          <w:tcPr>
            <w:tcW w:w="1276" w:type="dxa"/>
            <w:vMerge w:val="restart"/>
          </w:tcPr>
          <w:p w14:paraId="5837A95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A67F2B9"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0D7A30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96657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3BF4D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1AE3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DDEC21" w14:textId="77777777">
        <w:trPr>
          <w:cantSplit/>
        </w:trPr>
        <w:tc>
          <w:tcPr>
            <w:tcW w:w="1276" w:type="dxa"/>
            <w:vMerge/>
          </w:tcPr>
          <w:p w14:paraId="415E0AAE" w14:textId="77777777" w:rsidR="00044D97" w:rsidRPr="008F55E6" w:rsidRDefault="00044D97" w:rsidP="00654B07">
            <w:pPr>
              <w:pStyle w:val="TAC"/>
              <w:rPr>
                <w:rFonts w:cs="Arial"/>
                <w:lang w:eastAsia="en-US"/>
              </w:rPr>
            </w:pPr>
          </w:p>
        </w:tc>
        <w:tc>
          <w:tcPr>
            <w:tcW w:w="2126" w:type="dxa"/>
          </w:tcPr>
          <w:p w14:paraId="4FCC8CB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3F9B67"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2439A47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6778B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68EFE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6CAA9B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37BEA46" w14:textId="77777777">
        <w:trPr>
          <w:cantSplit/>
        </w:trPr>
        <w:tc>
          <w:tcPr>
            <w:tcW w:w="1276" w:type="dxa"/>
            <w:vMerge/>
          </w:tcPr>
          <w:p w14:paraId="17B8AA99" w14:textId="77777777" w:rsidR="00044D97" w:rsidRPr="008F55E6" w:rsidRDefault="00044D97" w:rsidP="00654B07">
            <w:pPr>
              <w:pStyle w:val="TAC"/>
              <w:rPr>
                <w:rFonts w:cs="Arial"/>
                <w:lang w:eastAsia="en-US"/>
              </w:rPr>
            </w:pPr>
          </w:p>
        </w:tc>
        <w:tc>
          <w:tcPr>
            <w:tcW w:w="2126" w:type="dxa"/>
          </w:tcPr>
          <w:p w14:paraId="227565C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CCD8378"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43394AB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F42A3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D03803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A5B16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4C15B9F" w14:textId="77777777">
        <w:trPr>
          <w:cantSplit/>
        </w:trPr>
        <w:tc>
          <w:tcPr>
            <w:tcW w:w="1276" w:type="dxa"/>
            <w:vMerge w:val="restart"/>
            <w:tcBorders>
              <w:top w:val="single" w:sz="4" w:space="0" w:color="auto"/>
              <w:left w:val="single" w:sz="4" w:space="0" w:color="auto"/>
              <w:right w:val="single" w:sz="4" w:space="0" w:color="auto"/>
            </w:tcBorders>
          </w:tcPr>
          <w:p w14:paraId="63D73FDE"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3BA099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230E5C1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8F0AD3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431C0F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C3AC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D3DC74" w14:textId="77777777">
        <w:trPr>
          <w:cantSplit/>
        </w:trPr>
        <w:tc>
          <w:tcPr>
            <w:tcW w:w="1276" w:type="dxa"/>
            <w:vMerge/>
            <w:tcBorders>
              <w:left w:val="single" w:sz="4" w:space="0" w:color="auto"/>
              <w:right w:val="single" w:sz="4" w:space="0" w:color="auto"/>
            </w:tcBorders>
          </w:tcPr>
          <w:p w14:paraId="48E4CE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D35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ED1E3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4AC8A0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A391AE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BCA8F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ED0B3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50109FD" w14:textId="77777777">
        <w:trPr>
          <w:cantSplit/>
        </w:trPr>
        <w:tc>
          <w:tcPr>
            <w:tcW w:w="1276" w:type="dxa"/>
            <w:vMerge/>
            <w:tcBorders>
              <w:left w:val="single" w:sz="4" w:space="0" w:color="auto"/>
              <w:bottom w:val="single" w:sz="4" w:space="0" w:color="auto"/>
              <w:right w:val="single" w:sz="4" w:space="0" w:color="auto"/>
            </w:tcBorders>
          </w:tcPr>
          <w:p w14:paraId="4EBD0CB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9D48EE"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3E03AFBF"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E7A11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05B54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2092A6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4ADA78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CC5B5E5" w14:textId="77777777">
        <w:trPr>
          <w:cantSplit/>
        </w:trPr>
        <w:tc>
          <w:tcPr>
            <w:tcW w:w="1276" w:type="dxa"/>
            <w:vMerge w:val="restart"/>
          </w:tcPr>
          <w:p w14:paraId="33E8F2DF"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ABA2530"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23163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C4EC2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CA4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C61BE1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88279A" w14:textId="77777777">
        <w:trPr>
          <w:cantSplit/>
        </w:trPr>
        <w:tc>
          <w:tcPr>
            <w:tcW w:w="1276" w:type="dxa"/>
            <w:vMerge/>
          </w:tcPr>
          <w:p w14:paraId="07DFE79D" w14:textId="77777777" w:rsidR="00044D97" w:rsidRPr="008F55E6" w:rsidRDefault="00044D97" w:rsidP="00654B07">
            <w:pPr>
              <w:pStyle w:val="TAC"/>
              <w:rPr>
                <w:rFonts w:cs="Arial"/>
                <w:lang w:eastAsia="en-US"/>
              </w:rPr>
            </w:pPr>
          </w:p>
        </w:tc>
        <w:tc>
          <w:tcPr>
            <w:tcW w:w="2126" w:type="dxa"/>
          </w:tcPr>
          <w:p w14:paraId="33C52836" w14:textId="77777777" w:rsidR="00044D97" w:rsidRPr="008F55E6" w:rsidRDefault="00044D97" w:rsidP="00654B07">
            <w:pPr>
              <w:pStyle w:val="TAC"/>
              <w:rPr>
                <w:rFonts w:cs="Arial"/>
                <w:lang w:eastAsia="en-US"/>
              </w:rPr>
            </w:pPr>
            <w:r w:rsidRPr="008F55E6">
              <w:rPr>
                <w:rFonts w:cs="Arial"/>
                <w:lang w:eastAsia="en-US"/>
              </w:rPr>
              <w:t>804-824 MHz</w:t>
            </w:r>
          </w:p>
          <w:p w14:paraId="2DA45F9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15F49B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409967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DDEC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2D74B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6CAF61" w14:textId="77777777">
        <w:trPr>
          <w:cantSplit/>
        </w:trPr>
        <w:tc>
          <w:tcPr>
            <w:tcW w:w="1276" w:type="dxa"/>
            <w:vMerge/>
          </w:tcPr>
          <w:p w14:paraId="3A63FF63" w14:textId="77777777" w:rsidR="00044D97" w:rsidRPr="008F55E6" w:rsidRDefault="00044D97" w:rsidP="00654B07">
            <w:pPr>
              <w:pStyle w:val="TAC"/>
              <w:rPr>
                <w:rFonts w:cs="Arial"/>
                <w:lang w:eastAsia="en-US"/>
              </w:rPr>
            </w:pPr>
          </w:p>
        </w:tc>
        <w:tc>
          <w:tcPr>
            <w:tcW w:w="2126" w:type="dxa"/>
          </w:tcPr>
          <w:p w14:paraId="29494B8A" w14:textId="77777777" w:rsidR="00044D97" w:rsidRPr="008F55E6" w:rsidRDefault="00044D97" w:rsidP="00654B07">
            <w:pPr>
              <w:pStyle w:val="TAC"/>
              <w:rPr>
                <w:rFonts w:cs="Arial"/>
                <w:lang w:eastAsia="en-US"/>
              </w:rPr>
            </w:pPr>
            <w:r w:rsidRPr="008F55E6">
              <w:rPr>
                <w:rFonts w:cs="Arial"/>
                <w:lang w:eastAsia="en-US"/>
              </w:rPr>
              <w:t>1 MHz - 804 MHz</w:t>
            </w:r>
          </w:p>
          <w:p w14:paraId="7BE3A70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678C873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2C65F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350301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6518B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B0B57DD" w14:textId="77777777">
        <w:trPr>
          <w:cantSplit/>
          <w:trHeight w:val="418"/>
        </w:trPr>
        <w:tc>
          <w:tcPr>
            <w:tcW w:w="1276" w:type="dxa"/>
            <w:vMerge w:val="restart"/>
            <w:tcBorders>
              <w:bottom w:val="single" w:sz="4" w:space="0" w:color="auto"/>
            </w:tcBorders>
          </w:tcPr>
          <w:p w14:paraId="519104C3"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43709597" w14:textId="77777777" w:rsidR="00044D97" w:rsidRPr="008F55E6" w:rsidRDefault="00044D97" w:rsidP="00654B07">
            <w:pPr>
              <w:pStyle w:val="TAC"/>
              <w:rPr>
                <w:rFonts w:cs="Arial"/>
                <w:lang w:eastAsia="en-US"/>
              </w:rPr>
            </w:pPr>
            <w:r w:rsidRPr="008F55E6">
              <w:rPr>
                <w:rFonts w:cs="Arial"/>
                <w:lang w:eastAsia="en-US"/>
              </w:rPr>
              <w:t>810 - 830 MHz</w:t>
            </w:r>
          </w:p>
          <w:p w14:paraId="5127992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72B11B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A54255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1929AF4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6F354E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8ACF41D" w14:textId="77777777">
        <w:trPr>
          <w:cantSplit/>
        </w:trPr>
        <w:tc>
          <w:tcPr>
            <w:tcW w:w="1276" w:type="dxa"/>
            <w:vMerge/>
          </w:tcPr>
          <w:p w14:paraId="2D36A7A8" w14:textId="77777777" w:rsidR="00044D97" w:rsidRPr="008F55E6" w:rsidRDefault="00044D97" w:rsidP="00654B07">
            <w:pPr>
              <w:pStyle w:val="TAC"/>
              <w:rPr>
                <w:rFonts w:cs="Arial"/>
                <w:lang w:eastAsia="en-US"/>
              </w:rPr>
            </w:pPr>
          </w:p>
        </w:tc>
        <w:tc>
          <w:tcPr>
            <w:tcW w:w="2126" w:type="dxa"/>
          </w:tcPr>
          <w:p w14:paraId="24CAA0F0" w14:textId="77777777" w:rsidR="00044D97" w:rsidRPr="008F55E6" w:rsidRDefault="00044D97" w:rsidP="00654B07">
            <w:pPr>
              <w:pStyle w:val="TAC"/>
              <w:rPr>
                <w:rFonts w:cs="Arial"/>
                <w:lang w:eastAsia="en-US"/>
              </w:rPr>
            </w:pPr>
            <w:r w:rsidRPr="008F55E6">
              <w:rPr>
                <w:rFonts w:cs="Arial"/>
                <w:lang w:eastAsia="en-US"/>
              </w:rPr>
              <w:t>1 MHz - 810 MHz</w:t>
            </w:r>
          </w:p>
          <w:p w14:paraId="0C8CE6E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835CA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E871F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C21D5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1ED539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85A666C" w14:textId="77777777">
        <w:trPr>
          <w:cantSplit/>
        </w:trPr>
        <w:tc>
          <w:tcPr>
            <w:tcW w:w="1276" w:type="dxa"/>
            <w:vMerge w:val="restart"/>
            <w:tcBorders>
              <w:top w:val="single" w:sz="4" w:space="0" w:color="auto"/>
              <w:left w:val="single" w:sz="4" w:space="0" w:color="auto"/>
              <w:right w:val="single" w:sz="4" w:space="0" w:color="auto"/>
            </w:tcBorders>
          </w:tcPr>
          <w:p w14:paraId="4E1DED1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1CEB5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097E13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4B058E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C4FDBE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EB31C8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EBFB44" w14:textId="77777777">
        <w:trPr>
          <w:cantSplit/>
        </w:trPr>
        <w:tc>
          <w:tcPr>
            <w:tcW w:w="1276" w:type="dxa"/>
            <w:vMerge/>
            <w:tcBorders>
              <w:left w:val="single" w:sz="4" w:space="0" w:color="auto"/>
              <w:right w:val="single" w:sz="4" w:space="0" w:color="auto"/>
            </w:tcBorders>
          </w:tcPr>
          <w:p w14:paraId="5F180EF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903938B"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9400599"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0823B11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C4CEE5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61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0AA86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4C6291" w14:textId="77777777">
        <w:trPr>
          <w:cantSplit/>
        </w:trPr>
        <w:tc>
          <w:tcPr>
            <w:tcW w:w="1276" w:type="dxa"/>
            <w:vMerge/>
            <w:tcBorders>
              <w:left w:val="single" w:sz="4" w:space="0" w:color="auto"/>
              <w:bottom w:val="single" w:sz="4" w:space="0" w:color="auto"/>
              <w:right w:val="single" w:sz="4" w:space="0" w:color="auto"/>
            </w:tcBorders>
          </w:tcPr>
          <w:p w14:paraId="1B135D3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EB9DAF" w14:textId="77777777" w:rsidR="00044D97" w:rsidRPr="008F55E6" w:rsidRDefault="00044D97" w:rsidP="00654B07">
            <w:pPr>
              <w:pStyle w:val="TAC"/>
              <w:rPr>
                <w:rFonts w:cs="Arial"/>
                <w:lang w:eastAsia="en-US"/>
              </w:rPr>
            </w:pPr>
            <w:r w:rsidRPr="008F55E6">
              <w:rPr>
                <w:rFonts w:cs="Arial"/>
                <w:lang w:eastAsia="en-US"/>
              </w:rPr>
              <w:t>1 MHz -2480 MHz</w:t>
            </w:r>
          </w:p>
          <w:p w14:paraId="7A0D1DD5"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643E7DB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C69FA1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8AC6D6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ED8D2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19055CE" w14:textId="77777777">
        <w:trPr>
          <w:cantSplit/>
        </w:trPr>
        <w:tc>
          <w:tcPr>
            <w:tcW w:w="1276" w:type="dxa"/>
            <w:vMerge w:val="restart"/>
            <w:tcBorders>
              <w:top w:val="nil"/>
              <w:left w:val="single" w:sz="4" w:space="0" w:color="auto"/>
              <w:right w:val="single" w:sz="4" w:space="0" w:color="auto"/>
            </w:tcBorders>
          </w:tcPr>
          <w:p w14:paraId="226E08E7"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258508B"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116E167"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25D1FE7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1BF11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FD2C1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70FE1EF" w14:textId="77777777">
        <w:trPr>
          <w:cantSplit/>
        </w:trPr>
        <w:tc>
          <w:tcPr>
            <w:tcW w:w="1276" w:type="dxa"/>
            <w:vMerge/>
            <w:tcBorders>
              <w:left w:val="single" w:sz="4" w:space="0" w:color="auto"/>
              <w:right w:val="single" w:sz="4" w:space="0" w:color="auto"/>
            </w:tcBorders>
          </w:tcPr>
          <w:p w14:paraId="69387A34"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6B509D6"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5A4734A0"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78BACED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319D08F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06D81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40F392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7FE39B" w14:textId="77777777">
        <w:trPr>
          <w:cantSplit/>
        </w:trPr>
        <w:tc>
          <w:tcPr>
            <w:tcW w:w="1276" w:type="dxa"/>
            <w:vMerge/>
            <w:tcBorders>
              <w:left w:val="single" w:sz="4" w:space="0" w:color="auto"/>
              <w:bottom w:val="single" w:sz="4" w:space="0" w:color="auto"/>
              <w:right w:val="single" w:sz="4" w:space="0" w:color="auto"/>
            </w:tcBorders>
          </w:tcPr>
          <w:p w14:paraId="475B6F1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9C149A1" w14:textId="77777777" w:rsidR="00044D97" w:rsidRPr="008F55E6" w:rsidRDefault="00044D97" w:rsidP="00654B07">
            <w:pPr>
              <w:pStyle w:val="TAC"/>
              <w:rPr>
                <w:rFonts w:cs="Arial"/>
                <w:lang w:eastAsia="en-US"/>
              </w:rPr>
            </w:pPr>
            <w:r w:rsidRPr="008F55E6">
              <w:rPr>
                <w:rFonts w:cs="Arial"/>
                <w:lang w:eastAsia="en-US"/>
              </w:rPr>
              <w:t>1 MHz -860 MHz</w:t>
            </w:r>
          </w:p>
          <w:p w14:paraId="27326687"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539415F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731CA00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C33A52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5452973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9560A27" w14:textId="77777777">
        <w:trPr>
          <w:cantSplit/>
        </w:trPr>
        <w:tc>
          <w:tcPr>
            <w:tcW w:w="1276" w:type="dxa"/>
            <w:vMerge w:val="restart"/>
            <w:tcBorders>
              <w:top w:val="nil"/>
              <w:left w:val="single" w:sz="4" w:space="0" w:color="auto"/>
              <w:right w:val="single" w:sz="4" w:space="0" w:color="auto"/>
            </w:tcBorders>
          </w:tcPr>
          <w:p w14:paraId="684BAE36"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A674607"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6F6506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77AC2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4133B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0E2D6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364044" w14:textId="77777777">
        <w:trPr>
          <w:cantSplit/>
        </w:trPr>
        <w:tc>
          <w:tcPr>
            <w:tcW w:w="1276" w:type="dxa"/>
            <w:vMerge/>
            <w:tcBorders>
              <w:left w:val="single" w:sz="4" w:space="0" w:color="auto"/>
              <w:right w:val="single" w:sz="4" w:space="0" w:color="auto"/>
            </w:tcBorders>
          </w:tcPr>
          <w:p w14:paraId="14D031B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0F2922" w14:textId="77777777" w:rsidR="00044D97" w:rsidRPr="008F55E6" w:rsidRDefault="00044D97" w:rsidP="00654B07">
            <w:pPr>
              <w:pStyle w:val="TAC"/>
              <w:rPr>
                <w:rFonts w:cs="Arial"/>
                <w:lang w:eastAsia="en-US"/>
              </w:rPr>
            </w:pPr>
            <w:r w:rsidRPr="008F55E6">
              <w:rPr>
                <w:rFonts w:cs="Arial"/>
                <w:lang w:eastAsia="en-US"/>
              </w:rPr>
              <w:t>1729.9 - 1749.9 MHz</w:t>
            </w:r>
          </w:p>
          <w:p w14:paraId="6AA9C6AB"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E3770F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FF67A6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2DC332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84FEF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ECDFF8" w14:textId="77777777">
        <w:trPr>
          <w:cantSplit/>
        </w:trPr>
        <w:tc>
          <w:tcPr>
            <w:tcW w:w="1276" w:type="dxa"/>
            <w:vMerge/>
            <w:tcBorders>
              <w:left w:val="single" w:sz="4" w:space="0" w:color="auto"/>
              <w:bottom w:val="single" w:sz="4" w:space="0" w:color="auto"/>
              <w:right w:val="single" w:sz="4" w:space="0" w:color="auto"/>
            </w:tcBorders>
          </w:tcPr>
          <w:p w14:paraId="554C58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DFB0B4" w14:textId="77777777" w:rsidR="00044D97" w:rsidRPr="008F55E6" w:rsidRDefault="00044D97" w:rsidP="00654B07">
            <w:pPr>
              <w:pStyle w:val="TAC"/>
              <w:rPr>
                <w:rFonts w:cs="Arial"/>
                <w:lang w:eastAsia="en-US"/>
              </w:rPr>
            </w:pPr>
            <w:r w:rsidRPr="008F55E6">
              <w:rPr>
                <w:rFonts w:cs="Arial"/>
                <w:lang w:eastAsia="en-US"/>
              </w:rPr>
              <w:t>1 MHz - 1729.9 MHz</w:t>
            </w:r>
          </w:p>
          <w:p w14:paraId="5C8ADAFB"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5FFB71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E20848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089740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4351E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4C0ADE" w14:textId="77777777">
        <w:trPr>
          <w:cantSplit/>
        </w:trPr>
        <w:tc>
          <w:tcPr>
            <w:tcW w:w="1276" w:type="dxa"/>
            <w:vMerge w:val="restart"/>
            <w:tcBorders>
              <w:top w:val="single" w:sz="4" w:space="0" w:color="auto"/>
              <w:left w:val="single" w:sz="4" w:space="0" w:color="auto"/>
              <w:right w:val="single" w:sz="4" w:space="0" w:color="auto"/>
            </w:tcBorders>
          </w:tcPr>
          <w:p w14:paraId="4E58F9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67A86D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6594E27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BBFE331"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B7B95F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35AD7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23F977" w14:textId="77777777">
        <w:trPr>
          <w:cantSplit/>
        </w:trPr>
        <w:tc>
          <w:tcPr>
            <w:tcW w:w="1276" w:type="dxa"/>
            <w:vMerge/>
            <w:tcBorders>
              <w:left w:val="single" w:sz="4" w:space="0" w:color="auto"/>
              <w:right w:val="single" w:sz="4" w:space="0" w:color="auto"/>
            </w:tcBorders>
          </w:tcPr>
          <w:p w14:paraId="4549A45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5317DB6"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6B07121"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9F0D9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7E06D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7C2AFF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60A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BD0EE7" w14:textId="77777777">
        <w:trPr>
          <w:cantSplit/>
        </w:trPr>
        <w:tc>
          <w:tcPr>
            <w:tcW w:w="1276" w:type="dxa"/>
            <w:vMerge/>
            <w:tcBorders>
              <w:left w:val="single" w:sz="4" w:space="0" w:color="auto"/>
              <w:bottom w:val="single" w:sz="4" w:space="0" w:color="auto"/>
              <w:right w:val="single" w:sz="4" w:space="0" w:color="auto"/>
            </w:tcBorders>
          </w:tcPr>
          <w:p w14:paraId="0526174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570E5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23CD6DB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AF66D4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ACB234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15E0A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858D3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4EFD8C" w14:textId="77777777">
        <w:trPr>
          <w:cantSplit/>
        </w:trPr>
        <w:tc>
          <w:tcPr>
            <w:tcW w:w="1276" w:type="dxa"/>
            <w:vMerge w:val="restart"/>
            <w:tcBorders>
              <w:left w:val="single" w:sz="4" w:space="0" w:color="auto"/>
              <w:right w:val="single" w:sz="4" w:space="0" w:color="auto"/>
            </w:tcBorders>
          </w:tcPr>
          <w:p w14:paraId="39F18E35"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2E95C60"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898F8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154719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973B4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CAB35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ABC0CB8" w14:textId="77777777">
        <w:trPr>
          <w:cantSplit/>
        </w:trPr>
        <w:tc>
          <w:tcPr>
            <w:tcW w:w="1276" w:type="dxa"/>
            <w:vMerge/>
            <w:tcBorders>
              <w:left w:val="single" w:sz="4" w:space="0" w:color="auto"/>
              <w:right w:val="single" w:sz="4" w:space="0" w:color="auto"/>
            </w:tcBorders>
          </w:tcPr>
          <w:p w14:paraId="4F61E81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A124493"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29DDA368"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36D284C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53BADE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D8ACC2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0C6190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E98C4" w14:textId="77777777">
        <w:trPr>
          <w:cantSplit/>
        </w:trPr>
        <w:tc>
          <w:tcPr>
            <w:tcW w:w="1276" w:type="dxa"/>
            <w:vMerge/>
            <w:tcBorders>
              <w:left w:val="single" w:sz="4" w:space="0" w:color="auto"/>
              <w:bottom w:val="single" w:sz="4" w:space="0" w:color="auto"/>
              <w:right w:val="single" w:sz="4" w:space="0" w:color="auto"/>
            </w:tcBorders>
          </w:tcPr>
          <w:p w14:paraId="1B40D8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C117E8"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07BEE1F9"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40EFB3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6D5390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CF8828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4B534F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19178A" w14:textId="77777777">
        <w:trPr>
          <w:cantSplit/>
        </w:trPr>
        <w:tc>
          <w:tcPr>
            <w:tcW w:w="1276" w:type="dxa"/>
            <w:vMerge w:val="restart"/>
            <w:tcBorders>
              <w:left w:val="single" w:sz="4" w:space="0" w:color="auto"/>
              <w:right w:val="single" w:sz="4" w:space="0" w:color="auto"/>
            </w:tcBorders>
          </w:tcPr>
          <w:p w14:paraId="28F75C4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49C487E"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A95D9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11D140A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3A9FC7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B474B1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DFBCA35" w14:textId="77777777">
        <w:trPr>
          <w:cantSplit/>
        </w:trPr>
        <w:tc>
          <w:tcPr>
            <w:tcW w:w="1276" w:type="dxa"/>
            <w:vMerge/>
            <w:tcBorders>
              <w:left w:val="single" w:sz="4" w:space="0" w:color="auto"/>
              <w:right w:val="single" w:sz="4" w:space="0" w:color="auto"/>
            </w:tcBorders>
          </w:tcPr>
          <w:p w14:paraId="22A8BC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587E58"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63F3CF5B"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1B66CAA6"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1790E0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C1D216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98337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539C0D" w14:textId="77777777">
        <w:trPr>
          <w:cantSplit/>
        </w:trPr>
        <w:tc>
          <w:tcPr>
            <w:tcW w:w="1276" w:type="dxa"/>
            <w:vMerge/>
            <w:tcBorders>
              <w:left w:val="single" w:sz="4" w:space="0" w:color="auto"/>
              <w:bottom w:val="single" w:sz="4" w:space="0" w:color="auto"/>
              <w:right w:val="single" w:sz="4" w:space="0" w:color="auto"/>
            </w:tcBorders>
          </w:tcPr>
          <w:p w14:paraId="0F89028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330CDA" w14:textId="77777777" w:rsidR="00044D97" w:rsidRPr="008F55E6" w:rsidRDefault="00044D97" w:rsidP="00654B07">
            <w:pPr>
              <w:pStyle w:val="TAC"/>
              <w:rPr>
                <w:rFonts w:cs="Arial"/>
                <w:lang w:eastAsia="en-US"/>
              </w:rPr>
            </w:pPr>
            <w:r w:rsidRPr="008F55E6">
              <w:rPr>
                <w:rFonts w:cs="Arial"/>
                <w:lang w:eastAsia="en-US"/>
              </w:rPr>
              <w:t>1 MHz - 678 MHz</w:t>
            </w:r>
          </w:p>
          <w:p w14:paraId="3F80BAD2"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488BE9E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A98EDB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17E3E15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4997D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0379349" w14:textId="77777777">
        <w:trPr>
          <w:cantSplit/>
        </w:trPr>
        <w:tc>
          <w:tcPr>
            <w:tcW w:w="1276" w:type="dxa"/>
            <w:vMerge w:val="restart"/>
            <w:tcBorders>
              <w:left w:val="single" w:sz="4" w:space="0" w:color="auto"/>
              <w:right w:val="single" w:sz="4" w:space="0" w:color="auto"/>
            </w:tcBorders>
          </w:tcPr>
          <w:p w14:paraId="78968359"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4139EB5D"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6607165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38F0F35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EB4A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3195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0E69A7" w14:textId="77777777">
        <w:trPr>
          <w:cantSplit/>
        </w:trPr>
        <w:tc>
          <w:tcPr>
            <w:tcW w:w="1276" w:type="dxa"/>
            <w:vMerge/>
            <w:tcBorders>
              <w:left w:val="single" w:sz="4" w:space="0" w:color="auto"/>
              <w:right w:val="single" w:sz="4" w:space="0" w:color="auto"/>
            </w:tcBorders>
          </w:tcPr>
          <w:p w14:paraId="4F1A4BF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E0DA2F"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531F114B"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9E74A6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1D46C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331FEF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0F111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7E99D9" w14:textId="77777777">
        <w:trPr>
          <w:cantSplit/>
        </w:trPr>
        <w:tc>
          <w:tcPr>
            <w:tcW w:w="1276" w:type="dxa"/>
            <w:vMerge/>
            <w:tcBorders>
              <w:left w:val="single" w:sz="4" w:space="0" w:color="auto"/>
              <w:bottom w:val="single" w:sz="4" w:space="0" w:color="auto"/>
              <w:right w:val="single" w:sz="4" w:space="0" w:color="auto"/>
            </w:tcBorders>
          </w:tcPr>
          <w:p w14:paraId="5CF8198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F79B85" w14:textId="77777777" w:rsidR="00044D97" w:rsidRPr="008F55E6" w:rsidRDefault="00044D97" w:rsidP="00654B07">
            <w:pPr>
              <w:pStyle w:val="TAC"/>
              <w:rPr>
                <w:rFonts w:cs="Arial"/>
                <w:lang w:eastAsia="en-US"/>
              </w:rPr>
            </w:pPr>
            <w:r w:rsidRPr="008F55E6">
              <w:rPr>
                <w:rFonts w:cs="Arial"/>
                <w:lang w:eastAsia="en-US"/>
              </w:rPr>
              <w:t xml:space="preserve">1 - 757 MHz  </w:t>
            </w:r>
          </w:p>
          <w:p w14:paraId="1A160A7F"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5A9D61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A15BC2"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349FD1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88020F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4C4EB6" w14:textId="77777777">
        <w:trPr>
          <w:cantSplit/>
        </w:trPr>
        <w:tc>
          <w:tcPr>
            <w:tcW w:w="1276" w:type="dxa"/>
            <w:vMerge w:val="restart"/>
            <w:tcBorders>
              <w:left w:val="single" w:sz="4" w:space="0" w:color="auto"/>
              <w:right w:val="single" w:sz="4" w:space="0" w:color="auto"/>
            </w:tcBorders>
          </w:tcPr>
          <w:p w14:paraId="51E0F10C"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3D8C43A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490D60BF"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214566DD"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7E8800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7CB5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C29C46" w14:textId="77777777">
        <w:trPr>
          <w:cantSplit/>
        </w:trPr>
        <w:tc>
          <w:tcPr>
            <w:tcW w:w="1276" w:type="dxa"/>
            <w:vMerge/>
            <w:tcBorders>
              <w:left w:val="single" w:sz="4" w:space="0" w:color="auto"/>
              <w:right w:val="single" w:sz="4" w:space="0" w:color="auto"/>
            </w:tcBorders>
          </w:tcPr>
          <w:p w14:paraId="1B747A1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7C2290"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B46CB3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5EF2C8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38C740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3E4B74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FC7E5A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741695" w14:textId="77777777">
        <w:trPr>
          <w:cantSplit/>
        </w:trPr>
        <w:tc>
          <w:tcPr>
            <w:tcW w:w="1276" w:type="dxa"/>
            <w:vMerge/>
            <w:tcBorders>
              <w:left w:val="single" w:sz="4" w:space="0" w:color="auto"/>
              <w:bottom w:val="single" w:sz="4" w:space="0" w:color="auto"/>
              <w:right w:val="single" w:sz="4" w:space="0" w:color="auto"/>
            </w:tcBorders>
          </w:tcPr>
          <w:p w14:paraId="5EF20A7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6883354"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225C48E"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DF2476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2AA807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20EBEF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AC158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D5C2761" w14:textId="77777777">
        <w:trPr>
          <w:cantSplit/>
        </w:trPr>
        <w:tc>
          <w:tcPr>
            <w:tcW w:w="1276" w:type="dxa"/>
            <w:vMerge w:val="restart"/>
            <w:tcBorders>
              <w:left w:val="single" w:sz="4" w:space="0" w:color="auto"/>
              <w:right w:val="single" w:sz="4" w:space="0" w:color="auto"/>
            </w:tcBorders>
            <w:shd w:val="clear" w:color="auto" w:fill="auto"/>
          </w:tcPr>
          <w:p w14:paraId="7E92FFE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687066C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3B24F308"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138C5FF6"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0B4A22F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362CBD05"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931FA" w14:textId="77777777">
        <w:trPr>
          <w:cantSplit/>
        </w:trPr>
        <w:tc>
          <w:tcPr>
            <w:tcW w:w="1276" w:type="dxa"/>
            <w:vMerge/>
            <w:tcBorders>
              <w:left w:val="single" w:sz="4" w:space="0" w:color="auto"/>
              <w:right w:val="single" w:sz="4" w:space="0" w:color="auto"/>
            </w:tcBorders>
          </w:tcPr>
          <w:p w14:paraId="035FA7C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B45ABB" w14:textId="77777777" w:rsidR="00092FFE" w:rsidRPr="008F55E6" w:rsidRDefault="00092FFE" w:rsidP="00654B07">
            <w:pPr>
              <w:pStyle w:val="TAC"/>
              <w:rPr>
                <w:rFonts w:cs="Arial"/>
                <w:lang w:eastAsia="en-US"/>
              </w:rPr>
            </w:pPr>
            <w:r w:rsidRPr="008F55E6">
              <w:rPr>
                <w:rFonts w:cs="Arial"/>
                <w:lang w:eastAsia="en-US"/>
              </w:rPr>
              <w:t>810 - 830 MHz</w:t>
            </w:r>
          </w:p>
          <w:p w14:paraId="2D097ED1"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6052EB5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681A88F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5D06812A"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5D9622FD"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A5AD797" w14:textId="77777777">
        <w:trPr>
          <w:cantSplit/>
          <w:trHeight w:val="208"/>
        </w:trPr>
        <w:tc>
          <w:tcPr>
            <w:tcW w:w="1276" w:type="dxa"/>
            <w:vMerge/>
            <w:tcBorders>
              <w:left w:val="single" w:sz="4" w:space="0" w:color="auto"/>
              <w:right w:val="single" w:sz="4" w:space="0" w:color="auto"/>
            </w:tcBorders>
          </w:tcPr>
          <w:p w14:paraId="388F3D8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A37571A" w14:textId="77777777" w:rsidR="00092FFE" w:rsidRPr="008F55E6" w:rsidRDefault="00092FFE" w:rsidP="00654B07">
            <w:pPr>
              <w:pStyle w:val="TAC"/>
              <w:rPr>
                <w:rFonts w:cs="Arial"/>
                <w:lang w:eastAsia="en-US"/>
              </w:rPr>
            </w:pPr>
            <w:r w:rsidRPr="008F55E6">
              <w:rPr>
                <w:rFonts w:cs="Arial"/>
                <w:lang w:eastAsia="en-US"/>
              </w:rPr>
              <w:t>1 MHz - 810 MHz</w:t>
            </w:r>
          </w:p>
          <w:p w14:paraId="6815671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1820FE1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4C0107E"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74599B4"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64263F64"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5FD4C906" w14:textId="77777777">
        <w:trPr>
          <w:cantSplit/>
          <w:trHeight w:val="69"/>
        </w:trPr>
        <w:tc>
          <w:tcPr>
            <w:tcW w:w="1276" w:type="dxa"/>
            <w:vMerge w:val="restart"/>
            <w:tcBorders>
              <w:left w:val="single" w:sz="4" w:space="0" w:color="auto"/>
              <w:right w:val="single" w:sz="4" w:space="0" w:color="auto"/>
            </w:tcBorders>
            <w:shd w:val="clear" w:color="auto" w:fill="auto"/>
          </w:tcPr>
          <w:p w14:paraId="7A0D83C9"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73859E3E"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6814A3D6"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7ADE378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3A065B9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0F4866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189FD4A" w14:textId="77777777">
        <w:trPr>
          <w:cantSplit/>
          <w:trHeight w:val="69"/>
        </w:trPr>
        <w:tc>
          <w:tcPr>
            <w:tcW w:w="1276" w:type="dxa"/>
            <w:vMerge/>
            <w:tcBorders>
              <w:left w:val="single" w:sz="4" w:space="0" w:color="auto"/>
              <w:right w:val="single" w:sz="4" w:space="0" w:color="auto"/>
            </w:tcBorders>
          </w:tcPr>
          <w:p w14:paraId="0130E07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B1F3328"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06FA52C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C46B26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F35E00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60E0F7A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08CAF5A" w14:textId="77777777">
        <w:trPr>
          <w:cantSplit/>
          <w:trHeight w:val="69"/>
        </w:trPr>
        <w:tc>
          <w:tcPr>
            <w:tcW w:w="1276" w:type="dxa"/>
            <w:vMerge/>
            <w:tcBorders>
              <w:left w:val="single" w:sz="4" w:space="0" w:color="auto"/>
              <w:bottom w:val="single" w:sz="4" w:space="0" w:color="auto"/>
              <w:right w:val="single" w:sz="4" w:space="0" w:color="auto"/>
            </w:tcBorders>
          </w:tcPr>
          <w:p w14:paraId="15C6D32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9E6B43" w14:textId="77777777" w:rsidR="00092FFE" w:rsidRPr="008F55E6" w:rsidRDefault="00092FFE" w:rsidP="00654B07">
            <w:pPr>
              <w:pStyle w:val="TAC"/>
              <w:rPr>
                <w:rFonts w:cs="Arial"/>
                <w:lang w:eastAsia="en-US"/>
              </w:rPr>
            </w:pPr>
            <w:r w:rsidRPr="008F55E6">
              <w:rPr>
                <w:rFonts w:cs="Arial"/>
                <w:lang w:eastAsia="en-US"/>
              </w:rPr>
              <w:t>1 MHz – 821 MHz</w:t>
            </w:r>
          </w:p>
          <w:p w14:paraId="6385ADBF"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A67725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D9B7544"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FEE618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71F8DB9"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6E00E8D7" w14:textId="77777777">
        <w:trPr>
          <w:cantSplit/>
        </w:trPr>
        <w:tc>
          <w:tcPr>
            <w:tcW w:w="1276" w:type="dxa"/>
            <w:vMerge w:val="restart"/>
            <w:tcBorders>
              <w:left w:val="single" w:sz="4" w:space="0" w:color="auto"/>
              <w:right w:val="single" w:sz="4" w:space="0" w:color="auto"/>
            </w:tcBorders>
          </w:tcPr>
          <w:p w14:paraId="202FCB9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4A1322B"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170E9A2E"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263D822C"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B792F3"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3D8D3A43"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0BD7E89E" w14:textId="77777777">
        <w:trPr>
          <w:cantSplit/>
        </w:trPr>
        <w:tc>
          <w:tcPr>
            <w:tcW w:w="1276" w:type="dxa"/>
            <w:vMerge/>
            <w:tcBorders>
              <w:left w:val="single" w:sz="4" w:space="0" w:color="auto"/>
              <w:right w:val="single" w:sz="4" w:space="0" w:color="auto"/>
            </w:tcBorders>
          </w:tcPr>
          <w:p w14:paraId="33F16B67"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4FB22C74" w14:textId="77777777" w:rsidR="00966C29" w:rsidRPr="008F55E6" w:rsidRDefault="00966C29" w:rsidP="00654B07">
            <w:pPr>
              <w:pStyle w:val="TAC"/>
              <w:rPr>
                <w:rFonts w:cs="Arial"/>
                <w:lang w:eastAsia="en-US"/>
              </w:rPr>
            </w:pPr>
            <w:r w:rsidRPr="008F55E6">
              <w:rPr>
                <w:rFonts w:cs="Arial"/>
                <w:lang w:eastAsia="en-US"/>
              </w:rPr>
              <w:t>1427.9 - 1447.9 MHz</w:t>
            </w:r>
          </w:p>
          <w:p w14:paraId="01603669"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63140C92"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13332040"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B68E2B6"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71CE2114"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60FE2B46" w14:textId="77777777">
        <w:trPr>
          <w:cantSplit/>
        </w:trPr>
        <w:tc>
          <w:tcPr>
            <w:tcW w:w="1276" w:type="dxa"/>
            <w:vMerge/>
            <w:tcBorders>
              <w:left w:val="single" w:sz="4" w:space="0" w:color="auto"/>
              <w:bottom w:val="single" w:sz="4" w:space="0" w:color="auto"/>
              <w:right w:val="single" w:sz="4" w:space="0" w:color="auto"/>
            </w:tcBorders>
          </w:tcPr>
          <w:p w14:paraId="75039BAF"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267881CF" w14:textId="77777777" w:rsidR="00966C29" w:rsidRPr="008F55E6" w:rsidRDefault="00966C29" w:rsidP="00654B07">
            <w:pPr>
              <w:pStyle w:val="TAC"/>
              <w:rPr>
                <w:rFonts w:cs="Arial"/>
                <w:lang w:eastAsia="en-US"/>
              </w:rPr>
            </w:pPr>
            <w:r w:rsidRPr="008F55E6">
              <w:rPr>
                <w:rFonts w:cs="Arial"/>
                <w:lang w:eastAsia="en-US"/>
              </w:rPr>
              <w:t>1 MHz - 1427.9 MHz</w:t>
            </w:r>
          </w:p>
          <w:p w14:paraId="7818B824"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675D2407"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7B3C108F"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4A542CFE"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1A4EED9C"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6FBD8C39" w14:textId="77777777">
        <w:trPr>
          <w:cantSplit/>
        </w:trPr>
        <w:tc>
          <w:tcPr>
            <w:tcW w:w="1276" w:type="dxa"/>
            <w:vMerge w:val="restart"/>
            <w:tcBorders>
              <w:left w:val="single" w:sz="4" w:space="0" w:color="auto"/>
              <w:right w:val="single" w:sz="4" w:space="0" w:color="auto"/>
            </w:tcBorders>
          </w:tcPr>
          <w:p w14:paraId="11CEFFB6"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34B671"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A47F845"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360C6C7F"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15AB20AD"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61114CD6"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2EF6899" w14:textId="77777777">
        <w:trPr>
          <w:cantSplit/>
        </w:trPr>
        <w:tc>
          <w:tcPr>
            <w:tcW w:w="1276" w:type="dxa"/>
            <w:vMerge/>
            <w:tcBorders>
              <w:left w:val="single" w:sz="4" w:space="0" w:color="auto"/>
              <w:right w:val="single" w:sz="4" w:space="0" w:color="auto"/>
            </w:tcBorders>
          </w:tcPr>
          <w:p w14:paraId="55B968C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4F5A71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F17B616"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BB11B38"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046E1A26"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0EEDDF60"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69F28DC"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173FCC3D" w14:textId="77777777">
        <w:trPr>
          <w:cantSplit/>
        </w:trPr>
        <w:tc>
          <w:tcPr>
            <w:tcW w:w="1276" w:type="dxa"/>
            <w:vMerge/>
            <w:tcBorders>
              <w:left w:val="single" w:sz="4" w:space="0" w:color="auto"/>
              <w:bottom w:val="single" w:sz="4" w:space="0" w:color="auto"/>
              <w:right w:val="single" w:sz="4" w:space="0" w:color="auto"/>
            </w:tcBorders>
          </w:tcPr>
          <w:p w14:paraId="258C85E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AF9E455" w14:textId="77777777" w:rsidR="00696B6D" w:rsidRPr="008F55E6" w:rsidRDefault="00696B6D" w:rsidP="00654B07">
            <w:pPr>
              <w:pStyle w:val="TAC"/>
              <w:rPr>
                <w:rFonts w:cs="Arial"/>
                <w:lang w:eastAsia="en-US"/>
              </w:rPr>
            </w:pPr>
            <w:r w:rsidRPr="008F55E6">
              <w:rPr>
                <w:rFonts w:cs="Arial"/>
                <w:lang w:eastAsia="en-US"/>
              </w:rPr>
              <w:t>1 MHz - 3390 MHz</w:t>
            </w:r>
          </w:p>
          <w:p w14:paraId="7FB95C8E"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5209EF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4F7F0215"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567FBABE"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7D2BE010"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28538A9" w14:textId="77777777">
        <w:trPr>
          <w:cantSplit/>
        </w:trPr>
        <w:tc>
          <w:tcPr>
            <w:tcW w:w="1276" w:type="dxa"/>
            <w:vMerge w:val="restart"/>
            <w:tcBorders>
              <w:left w:val="single" w:sz="4" w:space="0" w:color="auto"/>
              <w:right w:val="single" w:sz="4" w:space="0" w:color="auto"/>
            </w:tcBorders>
          </w:tcPr>
          <w:p w14:paraId="058AEE8B"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3DEE0E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0B60E49"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34F080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59F296AE"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A8B7145"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4539DA2" w14:textId="77777777">
        <w:trPr>
          <w:cantSplit/>
        </w:trPr>
        <w:tc>
          <w:tcPr>
            <w:tcW w:w="1276" w:type="dxa"/>
            <w:vMerge/>
            <w:tcBorders>
              <w:left w:val="single" w:sz="4" w:space="0" w:color="auto"/>
              <w:right w:val="single" w:sz="4" w:space="0" w:color="auto"/>
            </w:tcBorders>
          </w:tcPr>
          <w:p w14:paraId="2BDB8802"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1FFD7BB0"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A7EC2F0"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C094D46"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BE65956"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6EFE091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2AF90D2"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AAF8B3D" w14:textId="77777777">
        <w:trPr>
          <w:cantSplit/>
        </w:trPr>
        <w:tc>
          <w:tcPr>
            <w:tcW w:w="1276" w:type="dxa"/>
            <w:vMerge/>
            <w:tcBorders>
              <w:left w:val="single" w:sz="4" w:space="0" w:color="auto"/>
              <w:bottom w:val="single" w:sz="4" w:space="0" w:color="auto"/>
              <w:right w:val="single" w:sz="4" w:space="0" w:color="auto"/>
            </w:tcBorders>
          </w:tcPr>
          <w:p w14:paraId="56D3256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D4F645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9C96214"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DC4787F"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254F9B2C"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7A00A459"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5ADE17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01F31EC9" w14:textId="77777777">
        <w:trPr>
          <w:cantSplit/>
        </w:trPr>
        <w:tc>
          <w:tcPr>
            <w:tcW w:w="1276" w:type="dxa"/>
            <w:vMerge w:val="restart"/>
            <w:tcBorders>
              <w:left w:val="single" w:sz="4" w:space="0" w:color="auto"/>
              <w:right w:val="single" w:sz="4" w:space="0" w:color="auto"/>
            </w:tcBorders>
          </w:tcPr>
          <w:p w14:paraId="3B7D8A69"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5A33C3AC"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0EE67C0C"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B3194AD"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821932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B1724F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33A8DE" w14:textId="77777777">
        <w:trPr>
          <w:cantSplit/>
        </w:trPr>
        <w:tc>
          <w:tcPr>
            <w:tcW w:w="1276" w:type="dxa"/>
            <w:vMerge/>
            <w:tcBorders>
              <w:left w:val="single" w:sz="4" w:space="0" w:color="auto"/>
              <w:bottom w:val="single" w:sz="4" w:space="0" w:color="auto"/>
              <w:right w:val="single" w:sz="4" w:space="0" w:color="auto"/>
            </w:tcBorders>
          </w:tcPr>
          <w:p w14:paraId="66F0B7D2"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BC8D2FA" w14:textId="77777777" w:rsidR="00334EA2" w:rsidRPr="008F55E6" w:rsidRDefault="00334EA2" w:rsidP="009E179B">
            <w:pPr>
              <w:pStyle w:val="TAC"/>
              <w:rPr>
                <w:rFonts w:cs="Arial"/>
                <w:lang w:eastAsia="en-US"/>
              </w:rPr>
            </w:pPr>
            <w:r w:rsidRPr="008F55E6">
              <w:rPr>
                <w:rFonts w:cs="Arial"/>
                <w:lang w:eastAsia="en-US"/>
              </w:rPr>
              <w:t>794-814 MHz</w:t>
            </w:r>
          </w:p>
          <w:p w14:paraId="22528994"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374B48D"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F3F717F"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FF1DA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C5EC189"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13B0E6" w14:textId="77777777">
        <w:trPr>
          <w:cantSplit/>
        </w:trPr>
        <w:tc>
          <w:tcPr>
            <w:tcW w:w="9781" w:type="dxa"/>
            <w:gridSpan w:val="6"/>
          </w:tcPr>
          <w:p w14:paraId="0AE22F7B"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2444B91"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5B763C5F" w14:textId="77777777" w:rsidR="00262676" w:rsidRPr="008F55E6" w:rsidRDefault="00262676">
      <w:pPr>
        <w:rPr>
          <w:rFonts w:eastAsia="Osaka"/>
        </w:rPr>
      </w:pPr>
    </w:p>
    <w:p w14:paraId="61F6FA0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AE2BF80" w14:textId="77777777" w:rsidR="00262676" w:rsidRPr="008F55E6" w:rsidRDefault="00262676" w:rsidP="009E7477">
      <w:pPr>
        <w:pStyle w:val="TH"/>
      </w:pPr>
      <w:r w:rsidRPr="008F55E6">
        <w:rPr>
          <w:rFonts w:eastAsia="Osaka"/>
        </w:rPr>
        <w:lastRenderedPageBreak/>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692C716" w14:textId="77777777">
        <w:tc>
          <w:tcPr>
            <w:tcW w:w="1276" w:type="dxa"/>
          </w:tcPr>
          <w:p w14:paraId="47D96CF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7B36F76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06BF28C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E8C30D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133A53B8"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FAA628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5C4445E3" w14:textId="77777777">
        <w:trPr>
          <w:cantSplit/>
        </w:trPr>
        <w:tc>
          <w:tcPr>
            <w:tcW w:w="1276" w:type="dxa"/>
            <w:vMerge w:val="restart"/>
          </w:tcPr>
          <w:p w14:paraId="47EC5C0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51925101"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753A678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CA1BF6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383F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DBED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48A5F1E" w14:textId="77777777">
        <w:trPr>
          <w:cantSplit/>
        </w:trPr>
        <w:tc>
          <w:tcPr>
            <w:tcW w:w="1276" w:type="dxa"/>
            <w:vMerge/>
          </w:tcPr>
          <w:p w14:paraId="423A01A9" w14:textId="77777777" w:rsidR="00044D97" w:rsidRPr="008F55E6" w:rsidRDefault="00044D97" w:rsidP="00654B07">
            <w:pPr>
              <w:pStyle w:val="TAC"/>
              <w:rPr>
                <w:rFonts w:cs="Arial"/>
                <w:lang w:eastAsia="en-US"/>
              </w:rPr>
            </w:pPr>
          </w:p>
        </w:tc>
        <w:tc>
          <w:tcPr>
            <w:tcW w:w="2126" w:type="dxa"/>
          </w:tcPr>
          <w:p w14:paraId="465E955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35935E5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9699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9972CC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79DD0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C4CACB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2DE068" w14:textId="77777777">
        <w:trPr>
          <w:cantSplit/>
        </w:trPr>
        <w:tc>
          <w:tcPr>
            <w:tcW w:w="1276" w:type="dxa"/>
            <w:vMerge/>
          </w:tcPr>
          <w:p w14:paraId="6B6FC0C3" w14:textId="77777777" w:rsidR="00044D97" w:rsidRPr="008F55E6" w:rsidRDefault="00044D97" w:rsidP="00654B07">
            <w:pPr>
              <w:pStyle w:val="TAC"/>
              <w:rPr>
                <w:rFonts w:cs="Arial"/>
                <w:lang w:eastAsia="en-US"/>
              </w:rPr>
            </w:pPr>
          </w:p>
        </w:tc>
        <w:tc>
          <w:tcPr>
            <w:tcW w:w="2126" w:type="dxa"/>
          </w:tcPr>
          <w:p w14:paraId="3942E1E4" w14:textId="77777777" w:rsidR="00044D97" w:rsidRPr="008F55E6" w:rsidRDefault="00044D97" w:rsidP="00654B07">
            <w:pPr>
              <w:pStyle w:val="TAC"/>
              <w:rPr>
                <w:rFonts w:cs="Arial"/>
                <w:lang w:eastAsia="en-US"/>
              </w:rPr>
            </w:pPr>
            <w:r w:rsidRPr="008F55E6">
              <w:rPr>
                <w:rFonts w:cs="Arial"/>
                <w:lang w:eastAsia="en-US"/>
              </w:rPr>
              <w:t>1 MHz -1900 MHz</w:t>
            </w:r>
          </w:p>
          <w:p w14:paraId="55E0B4C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2884250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08DB5F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789B91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98D84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DEEDC8" w14:textId="77777777">
        <w:trPr>
          <w:cantSplit/>
        </w:trPr>
        <w:tc>
          <w:tcPr>
            <w:tcW w:w="1276" w:type="dxa"/>
            <w:vMerge w:val="restart"/>
          </w:tcPr>
          <w:p w14:paraId="5C06C76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B1BA6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3ED573B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C60B6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B03DE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442F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1945FB" w14:textId="77777777">
        <w:trPr>
          <w:cantSplit/>
        </w:trPr>
        <w:tc>
          <w:tcPr>
            <w:tcW w:w="1276" w:type="dxa"/>
            <w:vMerge/>
          </w:tcPr>
          <w:p w14:paraId="0654F8FC" w14:textId="77777777" w:rsidR="00044D97" w:rsidRPr="008F55E6" w:rsidRDefault="00044D97" w:rsidP="00654B07">
            <w:pPr>
              <w:pStyle w:val="TAC"/>
              <w:rPr>
                <w:rFonts w:cs="Arial"/>
                <w:lang w:eastAsia="en-US"/>
              </w:rPr>
            </w:pPr>
          </w:p>
        </w:tc>
        <w:tc>
          <w:tcPr>
            <w:tcW w:w="2126" w:type="dxa"/>
          </w:tcPr>
          <w:p w14:paraId="04E0A18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8A1AAE9"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D26719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6E018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E2448B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07537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0216BC" w14:textId="77777777">
        <w:trPr>
          <w:cantSplit/>
        </w:trPr>
        <w:tc>
          <w:tcPr>
            <w:tcW w:w="1276" w:type="dxa"/>
            <w:vMerge/>
          </w:tcPr>
          <w:p w14:paraId="719E9AE7" w14:textId="77777777" w:rsidR="00044D97" w:rsidRPr="008F55E6" w:rsidRDefault="00044D97" w:rsidP="00654B07">
            <w:pPr>
              <w:pStyle w:val="TAC"/>
              <w:rPr>
                <w:rFonts w:cs="Arial"/>
                <w:lang w:eastAsia="en-US"/>
              </w:rPr>
            </w:pPr>
          </w:p>
        </w:tc>
        <w:tc>
          <w:tcPr>
            <w:tcW w:w="2126" w:type="dxa"/>
          </w:tcPr>
          <w:p w14:paraId="6CA97F55"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3D86E3FA"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7AE4D0A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25608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F5B89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0B781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699EA9F" w14:textId="77777777">
        <w:trPr>
          <w:cantSplit/>
        </w:trPr>
        <w:tc>
          <w:tcPr>
            <w:tcW w:w="1276" w:type="dxa"/>
            <w:vMerge w:val="restart"/>
          </w:tcPr>
          <w:p w14:paraId="3A2EE5A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42CA48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FB0860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21313E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0EFA9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3969B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1F8D81" w14:textId="77777777">
        <w:trPr>
          <w:cantSplit/>
        </w:trPr>
        <w:tc>
          <w:tcPr>
            <w:tcW w:w="1276" w:type="dxa"/>
            <w:vMerge/>
          </w:tcPr>
          <w:p w14:paraId="69CABEBC" w14:textId="77777777" w:rsidR="00044D97" w:rsidRPr="008F55E6" w:rsidRDefault="00044D97" w:rsidP="00654B07">
            <w:pPr>
              <w:pStyle w:val="TAC"/>
              <w:rPr>
                <w:rFonts w:cs="Arial"/>
                <w:lang w:eastAsia="en-US"/>
              </w:rPr>
            </w:pPr>
          </w:p>
        </w:tc>
        <w:tc>
          <w:tcPr>
            <w:tcW w:w="2126" w:type="dxa"/>
          </w:tcPr>
          <w:p w14:paraId="22041E7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312ACB4"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E78429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9E91F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5269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0ACED7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7799379" w14:textId="77777777">
        <w:trPr>
          <w:cantSplit/>
        </w:trPr>
        <w:tc>
          <w:tcPr>
            <w:tcW w:w="1276" w:type="dxa"/>
            <w:vMerge/>
          </w:tcPr>
          <w:p w14:paraId="6684776F" w14:textId="77777777" w:rsidR="00044D97" w:rsidRPr="008F55E6" w:rsidRDefault="00044D97" w:rsidP="00654B07">
            <w:pPr>
              <w:pStyle w:val="TAC"/>
              <w:rPr>
                <w:rFonts w:cs="Arial"/>
                <w:lang w:eastAsia="en-US"/>
              </w:rPr>
            </w:pPr>
          </w:p>
        </w:tc>
        <w:tc>
          <w:tcPr>
            <w:tcW w:w="2126" w:type="dxa"/>
          </w:tcPr>
          <w:p w14:paraId="02E6DAE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6D68BA3D"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5BDAC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97273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C8612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7446F9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5D421C2" w14:textId="77777777">
        <w:trPr>
          <w:cantSplit/>
        </w:trPr>
        <w:tc>
          <w:tcPr>
            <w:tcW w:w="1276" w:type="dxa"/>
            <w:vMerge w:val="restart"/>
            <w:tcBorders>
              <w:top w:val="single" w:sz="4" w:space="0" w:color="auto"/>
              <w:left w:val="single" w:sz="4" w:space="0" w:color="auto"/>
              <w:right w:val="single" w:sz="4" w:space="0" w:color="auto"/>
            </w:tcBorders>
          </w:tcPr>
          <w:p w14:paraId="6E1B7BD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F6A1296"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1357E28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D9A2D4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EC9087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5786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7545A" w14:textId="77777777">
        <w:trPr>
          <w:cantSplit/>
        </w:trPr>
        <w:tc>
          <w:tcPr>
            <w:tcW w:w="1276" w:type="dxa"/>
            <w:vMerge/>
            <w:tcBorders>
              <w:left w:val="single" w:sz="4" w:space="0" w:color="auto"/>
              <w:right w:val="single" w:sz="4" w:space="0" w:color="auto"/>
            </w:tcBorders>
          </w:tcPr>
          <w:p w14:paraId="561FD87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EBFD733"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0AF791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6C4949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E8416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C6BA30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5ABE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827B3" w14:textId="77777777">
        <w:trPr>
          <w:cantSplit/>
        </w:trPr>
        <w:tc>
          <w:tcPr>
            <w:tcW w:w="1276" w:type="dxa"/>
            <w:vMerge/>
            <w:tcBorders>
              <w:left w:val="single" w:sz="4" w:space="0" w:color="auto"/>
              <w:bottom w:val="single" w:sz="4" w:space="0" w:color="auto"/>
              <w:right w:val="single" w:sz="4" w:space="0" w:color="auto"/>
            </w:tcBorders>
          </w:tcPr>
          <w:p w14:paraId="077BDFD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47A26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52E656A"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0FF59A7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C33333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340FECE"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F7BEA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5B9E16" w14:textId="77777777">
        <w:trPr>
          <w:cantSplit/>
        </w:trPr>
        <w:tc>
          <w:tcPr>
            <w:tcW w:w="1276" w:type="dxa"/>
            <w:vMerge w:val="restart"/>
          </w:tcPr>
          <w:p w14:paraId="1277B973"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61225D4"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5142009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C1CB0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3B04D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8BB99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E5841" w14:textId="77777777">
        <w:trPr>
          <w:cantSplit/>
        </w:trPr>
        <w:tc>
          <w:tcPr>
            <w:tcW w:w="1276" w:type="dxa"/>
            <w:vMerge/>
          </w:tcPr>
          <w:p w14:paraId="39CC8FBA" w14:textId="77777777" w:rsidR="00044D97" w:rsidRPr="008F55E6" w:rsidRDefault="00044D97" w:rsidP="00654B07">
            <w:pPr>
              <w:pStyle w:val="TAC"/>
              <w:rPr>
                <w:rFonts w:cs="Arial"/>
                <w:lang w:eastAsia="en-US"/>
              </w:rPr>
            </w:pPr>
          </w:p>
        </w:tc>
        <w:tc>
          <w:tcPr>
            <w:tcW w:w="2126" w:type="dxa"/>
          </w:tcPr>
          <w:p w14:paraId="77B2B553" w14:textId="77777777" w:rsidR="00044D97" w:rsidRPr="008F55E6" w:rsidRDefault="00044D97" w:rsidP="00654B07">
            <w:pPr>
              <w:pStyle w:val="TAC"/>
              <w:rPr>
                <w:rFonts w:cs="Arial"/>
                <w:lang w:eastAsia="en-US"/>
              </w:rPr>
            </w:pPr>
            <w:r w:rsidRPr="008F55E6">
              <w:rPr>
                <w:rFonts w:cs="Arial"/>
                <w:lang w:eastAsia="en-US"/>
              </w:rPr>
              <w:t>804-824 MHz</w:t>
            </w:r>
          </w:p>
          <w:p w14:paraId="1DE31A6E"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C79A96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263C9A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3BD6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79618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18549A" w14:textId="77777777">
        <w:trPr>
          <w:cantSplit/>
        </w:trPr>
        <w:tc>
          <w:tcPr>
            <w:tcW w:w="1276" w:type="dxa"/>
            <w:vMerge/>
          </w:tcPr>
          <w:p w14:paraId="00FC5DC7" w14:textId="77777777" w:rsidR="00044D97" w:rsidRPr="008F55E6" w:rsidRDefault="00044D97" w:rsidP="00654B07">
            <w:pPr>
              <w:pStyle w:val="TAC"/>
              <w:rPr>
                <w:rFonts w:cs="Arial"/>
                <w:lang w:eastAsia="en-US"/>
              </w:rPr>
            </w:pPr>
          </w:p>
        </w:tc>
        <w:tc>
          <w:tcPr>
            <w:tcW w:w="2126" w:type="dxa"/>
          </w:tcPr>
          <w:p w14:paraId="6CA65C8E" w14:textId="77777777" w:rsidR="00044D97" w:rsidRPr="008F55E6" w:rsidRDefault="00044D97" w:rsidP="00654B07">
            <w:pPr>
              <w:pStyle w:val="TAC"/>
              <w:rPr>
                <w:rFonts w:cs="Arial"/>
                <w:lang w:eastAsia="en-US"/>
              </w:rPr>
            </w:pPr>
            <w:r w:rsidRPr="008F55E6">
              <w:rPr>
                <w:rFonts w:cs="Arial"/>
                <w:lang w:eastAsia="en-US"/>
              </w:rPr>
              <w:t>1 MHz - 804 MHz</w:t>
            </w:r>
          </w:p>
          <w:p w14:paraId="45399572"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4D26FDF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BE9FED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E25F9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79E3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0845E7" w14:textId="77777777">
        <w:trPr>
          <w:cantSplit/>
          <w:trHeight w:val="418"/>
        </w:trPr>
        <w:tc>
          <w:tcPr>
            <w:tcW w:w="1276" w:type="dxa"/>
            <w:vMerge w:val="restart"/>
            <w:tcBorders>
              <w:bottom w:val="single" w:sz="4" w:space="0" w:color="auto"/>
            </w:tcBorders>
          </w:tcPr>
          <w:p w14:paraId="747261E6"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322991B" w14:textId="77777777" w:rsidR="00044D97" w:rsidRPr="008F55E6" w:rsidRDefault="00044D97" w:rsidP="00654B07">
            <w:pPr>
              <w:pStyle w:val="TAC"/>
              <w:rPr>
                <w:rFonts w:cs="Arial"/>
                <w:lang w:eastAsia="en-US"/>
              </w:rPr>
            </w:pPr>
            <w:r w:rsidRPr="008F55E6">
              <w:rPr>
                <w:rFonts w:cs="Arial"/>
                <w:lang w:eastAsia="en-US"/>
              </w:rPr>
              <w:t>810 - 830 MHz</w:t>
            </w:r>
          </w:p>
          <w:p w14:paraId="4158980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ECCD14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12858C5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2866206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0F5E2B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C8BFAF" w14:textId="77777777">
        <w:trPr>
          <w:cantSplit/>
        </w:trPr>
        <w:tc>
          <w:tcPr>
            <w:tcW w:w="1276" w:type="dxa"/>
            <w:vMerge/>
          </w:tcPr>
          <w:p w14:paraId="6C6E6F47" w14:textId="77777777" w:rsidR="00044D97" w:rsidRPr="008F55E6" w:rsidRDefault="00044D97" w:rsidP="00654B07">
            <w:pPr>
              <w:pStyle w:val="TAC"/>
              <w:rPr>
                <w:rFonts w:cs="Arial"/>
                <w:lang w:eastAsia="en-US"/>
              </w:rPr>
            </w:pPr>
          </w:p>
        </w:tc>
        <w:tc>
          <w:tcPr>
            <w:tcW w:w="2126" w:type="dxa"/>
          </w:tcPr>
          <w:p w14:paraId="63AFF81E" w14:textId="77777777" w:rsidR="00044D97" w:rsidRPr="008F55E6" w:rsidRDefault="00044D97" w:rsidP="00654B07">
            <w:pPr>
              <w:pStyle w:val="TAC"/>
              <w:rPr>
                <w:rFonts w:cs="Arial"/>
                <w:lang w:eastAsia="en-US"/>
              </w:rPr>
            </w:pPr>
            <w:r w:rsidRPr="008F55E6">
              <w:rPr>
                <w:rFonts w:cs="Arial"/>
                <w:lang w:eastAsia="en-US"/>
              </w:rPr>
              <w:t>1 MHz - 810 MHz</w:t>
            </w:r>
          </w:p>
          <w:p w14:paraId="70CE8484"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DBEB23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7C6CD8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0C88C9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8C551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D3E5FF7" w14:textId="77777777">
        <w:trPr>
          <w:cantSplit/>
        </w:trPr>
        <w:tc>
          <w:tcPr>
            <w:tcW w:w="1276" w:type="dxa"/>
            <w:vMerge w:val="restart"/>
            <w:tcBorders>
              <w:top w:val="single" w:sz="4" w:space="0" w:color="auto"/>
              <w:left w:val="single" w:sz="4" w:space="0" w:color="auto"/>
              <w:right w:val="single" w:sz="4" w:space="0" w:color="auto"/>
            </w:tcBorders>
          </w:tcPr>
          <w:p w14:paraId="146E7DB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D9D591"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58E31C7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BC6E78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8ADF7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FD87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493D9D4" w14:textId="77777777">
        <w:trPr>
          <w:cantSplit/>
        </w:trPr>
        <w:tc>
          <w:tcPr>
            <w:tcW w:w="1276" w:type="dxa"/>
            <w:vMerge/>
            <w:tcBorders>
              <w:left w:val="single" w:sz="4" w:space="0" w:color="auto"/>
              <w:right w:val="single" w:sz="4" w:space="0" w:color="auto"/>
            </w:tcBorders>
          </w:tcPr>
          <w:p w14:paraId="2CF4392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4196B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F409704"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4BEE63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3775FC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5A31B6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5E45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F19C28E" w14:textId="77777777">
        <w:trPr>
          <w:cantSplit/>
        </w:trPr>
        <w:tc>
          <w:tcPr>
            <w:tcW w:w="1276" w:type="dxa"/>
            <w:vMerge/>
            <w:tcBorders>
              <w:left w:val="single" w:sz="4" w:space="0" w:color="auto"/>
              <w:bottom w:val="single" w:sz="4" w:space="0" w:color="auto"/>
              <w:right w:val="single" w:sz="4" w:space="0" w:color="auto"/>
            </w:tcBorders>
          </w:tcPr>
          <w:p w14:paraId="1718869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2F009E7" w14:textId="77777777" w:rsidR="00044D97" w:rsidRPr="008F55E6" w:rsidRDefault="00044D97" w:rsidP="00654B07">
            <w:pPr>
              <w:pStyle w:val="TAC"/>
              <w:rPr>
                <w:rFonts w:cs="Arial"/>
                <w:lang w:eastAsia="en-US"/>
              </w:rPr>
            </w:pPr>
            <w:r w:rsidRPr="008F55E6">
              <w:rPr>
                <w:rFonts w:cs="Arial"/>
                <w:lang w:eastAsia="en-US"/>
              </w:rPr>
              <w:t>1 MHz -2480 MHz</w:t>
            </w:r>
          </w:p>
          <w:p w14:paraId="6DB89B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5E31E99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BDA53E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D1211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EEFC30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B79023" w14:textId="77777777">
        <w:trPr>
          <w:cantSplit/>
        </w:trPr>
        <w:tc>
          <w:tcPr>
            <w:tcW w:w="1276" w:type="dxa"/>
            <w:vMerge w:val="restart"/>
            <w:tcBorders>
              <w:top w:val="nil"/>
              <w:left w:val="single" w:sz="4" w:space="0" w:color="auto"/>
              <w:right w:val="single" w:sz="4" w:space="0" w:color="auto"/>
            </w:tcBorders>
          </w:tcPr>
          <w:p w14:paraId="3A49815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30F42347"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20FA1C8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362466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7049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7B7F17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C627D0" w14:textId="77777777">
        <w:trPr>
          <w:cantSplit/>
        </w:trPr>
        <w:tc>
          <w:tcPr>
            <w:tcW w:w="1276" w:type="dxa"/>
            <w:vMerge/>
            <w:tcBorders>
              <w:left w:val="single" w:sz="4" w:space="0" w:color="auto"/>
              <w:right w:val="single" w:sz="4" w:space="0" w:color="auto"/>
            </w:tcBorders>
          </w:tcPr>
          <w:p w14:paraId="7B217F1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F161A55"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DFCFB88"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0D4A634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9CF709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61F038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ED663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BEDA3" w14:textId="77777777">
        <w:trPr>
          <w:cantSplit/>
        </w:trPr>
        <w:tc>
          <w:tcPr>
            <w:tcW w:w="1276" w:type="dxa"/>
            <w:vMerge/>
            <w:tcBorders>
              <w:left w:val="single" w:sz="4" w:space="0" w:color="auto"/>
              <w:bottom w:val="single" w:sz="4" w:space="0" w:color="auto"/>
              <w:right w:val="single" w:sz="4" w:space="0" w:color="auto"/>
            </w:tcBorders>
          </w:tcPr>
          <w:p w14:paraId="39F24708"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E9BCA09" w14:textId="77777777" w:rsidR="00044D97" w:rsidRPr="008F55E6" w:rsidRDefault="00044D97" w:rsidP="00654B07">
            <w:pPr>
              <w:pStyle w:val="TAC"/>
              <w:rPr>
                <w:rFonts w:cs="Arial"/>
                <w:lang w:eastAsia="en-US"/>
              </w:rPr>
            </w:pPr>
            <w:r w:rsidRPr="008F55E6">
              <w:rPr>
                <w:rFonts w:cs="Arial"/>
                <w:lang w:eastAsia="en-US"/>
              </w:rPr>
              <w:t>1 MHz -860 MHz</w:t>
            </w:r>
          </w:p>
          <w:p w14:paraId="59A283B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AA442D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AA555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3C3561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7CB20F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C88CF0C" w14:textId="77777777">
        <w:trPr>
          <w:cantSplit/>
        </w:trPr>
        <w:tc>
          <w:tcPr>
            <w:tcW w:w="1276" w:type="dxa"/>
            <w:vMerge w:val="restart"/>
            <w:tcBorders>
              <w:top w:val="nil"/>
              <w:left w:val="single" w:sz="4" w:space="0" w:color="auto"/>
              <w:right w:val="single" w:sz="4" w:space="0" w:color="auto"/>
            </w:tcBorders>
          </w:tcPr>
          <w:p w14:paraId="42983425"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6415568A"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1A5E9F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50C750D"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9F35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86602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F832861" w14:textId="77777777">
        <w:trPr>
          <w:cantSplit/>
        </w:trPr>
        <w:tc>
          <w:tcPr>
            <w:tcW w:w="1276" w:type="dxa"/>
            <w:vMerge/>
            <w:tcBorders>
              <w:left w:val="single" w:sz="4" w:space="0" w:color="auto"/>
              <w:right w:val="single" w:sz="4" w:space="0" w:color="auto"/>
            </w:tcBorders>
          </w:tcPr>
          <w:p w14:paraId="377BD5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4B5B1CC" w14:textId="77777777" w:rsidR="00044D97" w:rsidRPr="008F55E6" w:rsidRDefault="00044D97" w:rsidP="00654B07">
            <w:pPr>
              <w:pStyle w:val="TAC"/>
              <w:rPr>
                <w:rFonts w:cs="Arial"/>
                <w:lang w:eastAsia="en-US"/>
              </w:rPr>
            </w:pPr>
            <w:r w:rsidRPr="008F55E6">
              <w:rPr>
                <w:rFonts w:cs="Arial"/>
                <w:lang w:eastAsia="en-US"/>
              </w:rPr>
              <w:t>1729.9 - 1749.9 MHz</w:t>
            </w:r>
          </w:p>
          <w:p w14:paraId="6972A47E"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E1D574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A93E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D028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DC1666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776AD3" w14:textId="77777777">
        <w:trPr>
          <w:cantSplit/>
        </w:trPr>
        <w:tc>
          <w:tcPr>
            <w:tcW w:w="1276" w:type="dxa"/>
            <w:vMerge/>
            <w:tcBorders>
              <w:left w:val="single" w:sz="4" w:space="0" w:color="auto"/>
              <w:bottom w:val="single" w:sz="4" w:space="0" w:color="auto"/>
              <w:right w:val="single" w:sz="4" w:space="0" w:color="auto"/>
            </w:tcBorders>
          </w:tcPr>
          <w:p w14:paraId="15B107B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813E9C" w14:textId="77777777" w:rsidR="00044D97" w:rsidRPr="008F55E6" w:rsidRDefault="00044D97" w:rsidP="00654B07">
            <w:pPr>
              <w:pStyle w:val="TAC"/>
              <w:rPr>
                <w:rFonts w:cs="Arial"/>
                <w:lang w:eastAsia="en-US"/>
              </w:rPr>
            </w:pPr>
            <w:r w:rsidRPr="008F55E6">
              <w:rPr>
                <w:rFonts w:cs="Arial"/>
                <w:lang w:eastAsia="en-US"/>
              </w:rPr>
              <w:t>1 MHz - 1729.9 MHz</w:t>
            </w:r>
          </w:p>
          <w:p w14:paraId="504BC5AE"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05EB8A5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26F53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4998F42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BDB3B1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EC5D012" w14:textId="77777777">
        <w:trPr>
          <w:cantSplit/>
        </w:trPr>
        <w:tc>
          <w:tcPr>
            <w:tcW w:w="1276" w:type="dxa"/>
            <w:vMerge w:val="restart"/>
            <w:tcBorders>
              <w:top w:val="single" w:sz="4" w:space="0" w:color="auto"/>
              <w:left w:val="single" w:sz="4" w:space="0" w:color="auto"/>
              <w:right w:val="single" w:sz="4" w:space="0" w:color="auto"/>
            </w:tcBorders>
          </w:tcPr>
          <w:p w14:paraId="244A0FB3"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84900F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3B80E9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7150D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DA937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FBF08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76E07B" w14:textId="77777777">
        <w:trPr>
          <w:cantSplit/>
        </w:trPr>
        <w:tc>
          <w:tcPr>
            <w:tcW w:w="1276" w:type="dxa"/>
            <w:vMerge/>
            <w:tcBorders>
              <w:left w:val="single" w:sz="4" w:space="0" w:color="auto"/>
              <w:right w:val="single" w:sz="4" w:space="0" w:color="auto"/>
            </w:tcBorders>
          </w:tcPr>
          <w:p w14:paraId="05CC45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8B0060"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79A2A3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50520A1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5A289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BD3011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DDB5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C716AC" w14:textId="77777777">
        <w:trPr>
          <w:cantSplit/>
        </w:trPr>
        <w:tc>
          <w:tcPr>
            <w:tcW w:w="1276" w:type="dxa"/>
            <w:vMerge/>
            <w:tcBorders>
              <w:left w:val="single" w:sz="4" w:space="0" w:color="auto"/>
              <w:bottom w:val="single" w:sz="4" w:space="0" w:color="auto"/>
              <w:right w:val="single" w:sz="4" w:space="0" w:color="auto"/>
            </w:tcBorders>
          </w:tcPr>
          <w:p w14:paraId="178E89B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46838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62FCB0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228C72E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120098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19D66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4247B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21BFAFE" w14:textId="77777777">
        <w:trPr>
          <w:cantSplit/>
        </w:trPr>
        <w:tc>
          <w:tcPr>
            <w:tcW w:w="1276" w:type="dxa"/>
            <w:vMerge w:val="restart"/>
            <w:tcBorders>
              <w:left w:val="single" w:sz="4" w:space="0" w:color="auto"/>
              <w:right w:val="single" w:sz="4" w:space="0" w:color="auto"/>
            </w:tcBorders>
          </w:tcPr>
          <w:p w14:paraId="58BD855F"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79B272E3"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DEE65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B6D7B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DC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9174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9C697A3" w14:textId="77777777">
        <w:trPr>
          <w:cantSplit/>
        </w:trPr>
        <w:tc>
          <w:tcPr>
            <w:tcW w:w="1276" w:type="dxa"/>
            <w:vMerge/>
            <w:tcBorders>
              <w:left w:val="single" w:sz="4" w:space="0" w:color="auto"/>
              <w:right w:val="single" w:sz="4" w:space="0" w:color="auto"/>
            </w:tcBorders>
          </w:tcPr>
          <w:p w14:paraId="7678B7B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02BDDD7"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7DEA412A"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1ED2F41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EA54A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BE0C5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B591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BF3D291" w14:textId="77777777">
        <w:trPr>
          <w:cantSplit/>
        </w:trPr>
        <w:tc>
          <w:tcPr>
            <w:tcW w:w="1276" w:type="dxa"/>
            <w:vMerge/>
            <w:tcBorders>
              <w:left w:val="single" w:sz="4" w:space="0" w:color="auto"/>
              <w:bottom w:val="single" w:sz="4" w:space="0" w:color="auto"/>
              <w:right w:val="single" w:sz="4" w:space="0" w:color="auto"/>
            </w:tcBorders>
          </w:tcPr>
          <w:p w14:paraId="22B403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F67985"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00A0DC7B"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3637033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835F7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5F1977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04D990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68FEE6" w14:textId="77777777">
        <w:trPr>
          <w:cantSplit/>
        </w:trPr>
        <w:tc>
          <w:tcPr>
            <w:tcW w:w="1276" w:type="dxa"/>
            <w:vMerge w:val="restart"/>
            <w:tcBorders>
              <w:left w:val="single" w:sz="4" w:space="0" w:color="auto"/>
              <w:right w:val="single" w:sz="4" w:space="0" w:color="auto"/>
            </w:tcBorders>
          </w:tcPr>
          <w:p w14:paraId="33E1F3A5"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7E4CDB27"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5805BA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84A0D7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1BF2326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8402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A1AA19" w14:textId="77777777">
        <w:trPr>
          <w:cantSplit/>
        </w:trPr>
        <w:tc>
          <w:tcPr>
            <w:tcW w:w="1276" w:type="dxa"/>
            <w:vMerge/>
            <w:tcBorders>
              <w:left w:val="single" w:sz="4" w:space="0" w:color="auto"/>
              <w:right w:val="single" w:sz="4" w:space="0" w:color="auto"/>
            </w:tcBorders>
          </w:tcPr>
          <w:p w14:paraId="6B077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767B56"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7166597F"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E84535F"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7F55A1"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104CD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4E0EF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0D01F09" w14:textId="77777777">
        <w:trPr>
          <w:cantSplit/>
        </w:trPr>
        <w:tc>
          <w:tcPr>
            <w:tcW w:w="1276" w:type="dxa"/>
            <w:vMerge/>
            <w:tcBorders>
              <w:left w:val="single" w:sz="4" w:space="0" w:color="auto"/>
              <w:bottom w:val="single" w:sz="4" w:space="0" w:color="auto"/>
              <w:right w:val="single" w:sz="4" w:space="0" w:color="auto"/>
            </w:tcBorders>
          </w:tcPr>
          <w:p w14:paraId="2E073E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6FC3229"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741D3B63"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207C45C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A8D5355"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AC2C9A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DBE18F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FF6BB67" w14:textId="77777777">
        <w:trPr>
          <w:cantSplit/>
        </w:trPr>
        <w:tc>
          <w:tcPr>
            <w:tcW w:w="1276" w:type="dxa"/>
            <w:vMerge w:val="restart"/>
            <w:tcBorders>
              <w:left w:val="single" w:sz="4" w:space="0" w:color="auto"/>
              <w:right w:val="single" w:sz="4" w:space="0" w:color="auto"/>
            </w:tcBorders>
          </w:tcPr>
          <w:p w14:paraId="6B43604D"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12D2677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2CD896C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C1C1F0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DDE99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FA31F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B9EB1B" w14:textId="77777777">
        <w:trPr>
          <w:cantSplit/>
        </w:trPr>
        <w:tc>
          <w:tcPr>
            <w:tcW w:w="1276" w:type="dxa"/>
            <w:vMerge/>
            <w:tcBorders>
              <w:left w:val="single" w:sz="4" w:space="0" w:color="auto"/>
              <w:right w:val="single" w:sz="4" w:space="0" w:color="auto"/>
            </w:tcBorders>
          </w:tcPr>
          <w:p w14:paraId="778033F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57350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0899DF0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120CE9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45B407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BC3EC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5A354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8520931" w14:textId="77777777">
        <w:trPr>
          <w:cantSplit/>
        </w:trPr>
        <w:tc>
          <w:tcPr>
            <w:tcW w:w="1276" w:type="dxa"/>
            <w:vMerge/>
            <w:tcBorders>
              <w:left w:val="single" w:sz="4" w:space="0" w:color="auto"/>
              <w:bottom w:val="single" w:sz="4" w:space="0" w:color="auto"/>
              <w:right w:val="single" w:sz="4" w:space="0" w:color="auto"/>
            </w:tcBorders>
          </w:tcPr>
          <w:p w14:paraId="607D6B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69622CD" w14:textId="77777777" w:rsidR="00044D97" w:rsidRPr="008F55E6" w:rsidRDefault="00044D97" w:rsidP="00654B07">
            <w:pPr>
              <w:pStyle w:val="TAC"/>
              <w:rPr>
                <w:rFonts w:cs="Arial"/>
                <w:lang w:eastAsia="en-US"/>
              </w:rPr>
            </w:pPr>
            <w:r w:rsidRPr="008F55E6">
              <w:rPr>
                <w:rFonts w:cs="Arial"/>
                <w:lang w:eastAsia="en-US"/>
              </w:rPr>
              <w:t xml:space="preserve">1 - 757 MHz  </w:t>
            </w:r>
          </w:p>
          <w:p w14:paraId="08C1F83B"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45C962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EF9EC4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4EB296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CA02F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F1859" w14:textId="77777777">
        <w:trPr>
          <w:cantSplit/>
        </w:trPr>
        <w:tc>
          <w:tcPr>
            <w:tcW w:w="1276" w:type="dxa"/>
            <w:vMerge w:val="restart"/>
            <w:tcBorders>
              <w:left w:val="single" w:sz="4" w:space="0" w:color="auto"/>
              <w:right w:val="single" w:sz="4" w:space="0" w:color="auto"/>
            </w:tcBorders>
          </w:tcPr>
          <w:p w14:paraId="0E37749F"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0081A6B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8E69C9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212375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FE17B2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3D68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BEED6DA" w14:textId="77777777">
        <w:trPr>
          <w:cantSplit/>
        </w:trPr>
        <w:tc>
          <w:tcPr>
            <w:tcW w:w="1276" w:type="dxa"/>
            <w:vMerge/>
            <w:tcBorders>
              <w:left w:val="single" w:sz="4" w:space="0" w:color="auto"/>
              <w:right w:val="single" w:sz="4" w:space="0" w:color="auto"/>
            </w:tcBorders>
          </w:tcPr>
          <w:p w14:paraId="07B5CF0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D2DD1C"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879582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3237E05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4A5E2A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F46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CDA40A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15782EA" w14:textId="77777777">
        <w:trPr>
          <w:cantSplit/>
        </w:trPr>
        <w:tc>
          <w:tcPr>
            <w:tcW w:w="1276" w:type="dxa"/>
            <w:vMerge/>
            <w:tcBorders>
              <w:left w:val="single" w:sz="4" w:space="0" w:color="auto"/>
              <w:bottom w:val="single" w:sz="4" w:space="0" w:color="auto"/>
              <w:right w:val="single" w:sz="4" w:space="0" w:color="auto"/>
            </w:tcBorders>
          </w:tcPr>
          <w:p w14:paraId="54B54C0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A32726C"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C5C76D3"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52472B1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F4D9C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72FD1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964F6A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58BD19B" w14:textId="77777777">
        <w:trPr>
          <w:cantSplit/>
        </w:trPr>
        <w:tc>
          <w:tcPr>
            <w:tcW w:w="1276" w:type="dxa"/>
            <w:vMerge w:val="restart"/>
            <w:tcBorders>
              <w:left w:val="single" w:sz="4" w:space="0" w:color="auto"/>
              <w:right w:val="single" w:sz="4" w:space="0" w:color="auto"/>
            </w:tcBorders>
            <w:shd w:val="clear" w:color="auto" w:fill="auto"/>
          </w:tcPr>
          <w:p w14:paraId="75463CD2"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298411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46070D6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179A7C7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CA5BCB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D45B05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C48C15B" w14:textId="77777777">
        <w:trPr>
          <w:cantSplit/>
        </w:trPr>
        <w:tc>
          <w:tcPr>
            <w:tcW w:w="1276" w:type="dxa"/>
            <w:vMerge/>
            <w:tcBorders>
              <w:left w:val="single" w:sz="4" w:space="0" w:color="auto"/>
              <w:right w:val="single" w:sz="4" w:space="0" w:color="auto"/>
            </w:tcBorders>
          </w:tcPr>
          <w:p w14:paraId="2FF4D76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EF8C882" w14:textId="77777777" w:rsidR="00092FFE" w:rsidRPr="008F55E6" w:rsidRDefault="00092FFE" w:rsidP="00654B07">
            <w:pPr>
              <w:pStyle w:val="TAC"/>
              <w:rPr>
                <w:rFonts w:cs="Arial"/>
                <w:lang w:eastAsia="en-US"/>
              </w:rPr>
            </w:pPr>
            <w:r w:rsidRPr="008F55E6">
              <w:rPr>
                <w:rFonts w:cs="Arial"/>
                <w:lang w:eastAsia="en-US"/>
              </w:rPr>
              <w:t>810 - 830 MHz</w:t>
            </w:r>
          </w:p>
          <w:p w14:paraId="09311C9D"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3C237067"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369BF031"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75A5A4D"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046EEE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EAEEE07" w14:textId="77777777">
        <w:trPr>
          <w:cantSplit/>
          <w:trHeight w:val="106"/>
        </w:trPr>
        <w:tc>
          <w:tcPr>
            <w:tcW w:w="1276" w:type="dxa"/>
            <w:vMerge/>
            <w:tcBorders>
              <w:left w:val="single" w:sz="4" w:space="0" w:color="auto"/>
              <w:right w:val="single" w:sz="4" w:space="0" w:color="auto"/>
            </w:tcBorders>
          </w:tcPr>
          <w:p w14:paraId="4E2E8FEF"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B549DD0" w14:textId="77777777" w:rsidR="00092FFE" w:rsidRPr="008F55E6" w:rsidRDefault="00092FFE" w:rsidP="00654B07">
            <w:pPr>
              <w:pStyle w:val="TAC"/>
              <w:rPr>
                <w:rFonts w:cs="Arial"/>
                <w:lang w:eastAsia="en-US"/>
              </w:rPr>
            </w:pPr>
            <w:r w:rsidRPr="008F55E6">
              <w:rPr>
                <w:rFonts w:cs="Arial"/>
                <w:lang w:eastAsia="en-US"/>
              </w:rPr>
              <w:t>1 MHz - 810 MHz</w:t>
            </w:r>
          </w:p>
          <w:p w14:paraId="2837142C"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640DAD21"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BB7C053"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35A1B3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2D34947"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8064937" w14:textId="77777777">
        <w:trPr>
          <w:cantSplit/>
          <w:trHeight w:val="103"/>
        </w:trPr>
        <w:tc>
          <w:tcPr>
            <w:tcW w:w="1276" w:type="dxa"/>
            <w:vMerge w:val="restart"/>
            <w:tcBorders>
              <w:left w:val="single" w:sz="4" w:space="0" w:color="auto"/>
              <w:right w:val="single" w:sz="4" w:space="0" w:color="auto"/>
            </w:tcBorders>
            <w:shd w:val="clear" w:color="auto" w:fill="auto"/>
          </w:tcPr>
          <w:p w14:paraId="57EE5616"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6D697822"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32B102"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DBD488E"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1955D96"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A34008F"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53C83" w14:textId="77777777">
        <w:trPr>
          <w:cantSplit/>
          <w:trHeight w:val="103"/>
        </w:trPr>
        <w:tc>
          <w:tcPr>
            <w:tcW w:w="1276" w:type="dxa"/>
            <w:vMerge/>
            <w:tcBorders>
              <w:left w:val="single" w:sz="4" w:space="0" w:color="auto"/>
              <w:right w:val="single" w:sz="4" w:space="0" w:color="auto"/>
            </w:tcBorders>
          </w:tcPr>
          <w:p w14:paraId="14337F9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16B2E86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88A6665"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20872CA0"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7CC7BA3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5406DE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87C385D" w14:textId="77777777">
        <w:trPr>
          <w:cantSplit/>
          <w:trHeight w:val="103"/>
        </w:trPr>
        <w:tc>
          <w:tcPr>
            <w:tcW w:w="1276" w:type="dxa"/>
            <w:vMerge/>
            <w:tcBorders>
              <w:left w:val="single" w:sz="4" w:space="0" w:color="auto"/>
              <w:bottom w:val="single" w:sz="4" w:space="0" w:color="auto"/>
              <w:right w:val="single" w:sz="4" w:space="0" w:color="auto"/>
            </w:tcBorders>
          </w:tcPr>
          <w:p w14:paraId="20AF68A0"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44D7F58" w14:textId="77777777" w:rsidR="00092FFE" w:rsidRPr="008F55E6" w:rsidRDefault="00092FFE" w:rsidP="00654B07">
            <w:pPr>
              <w:pStyle w:val="TAC"/>
              <w:rPr>
                <w:rFonts w:cs="Arial"/>
                <w:lang w:eastAsia="en-US"/>
              </w:rPr>
            </w:pPr>
            <w:r w:rsidRPr="008F55E6">
              <w:rPr>
                <w:rFonts w:cs="Arial"/>
                <w:lang w:eastAsia="en-US"/>
              </w:rPr>
              <w:t>1 MHz – 821 MHz</w:t>
            </w:r>
          </w:p>
          <w:p w14:paraId="2C1B15C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26205A93"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3F91F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BCFA56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808E66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05E75FE8" w14:textId="77777777">
        <w:trPr>
          <w:cantSplit/>
        </w:trPr>
        <w:tc>
          <w:tcPr>
            <w:tcW w:w="1276" w:type="dxa"/>
            <w:vMerge w:val="restart"/>
            <w:tcBorders>
              <w:left w:val="single" w:sz="4" w:space="0" w:color="auto"/>
              <w:right w:val="single" w:sz="4" w:space="0" w:color="auto"/>
            </w:tcBorders>
          </w:tcPr>
          <w:p w14:paraId="308B290B"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5B25BFE"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068006AE"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788CE7CC"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50A56BDA"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5277604"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C57FAE9" w14:textId="77777777">
        <w:trPr>
          <w:cantSplit/>
        </w:trPr>
        <w:tc>
          <w:tcPr>
            <w:tcW w:w="1276" w:type="dxa"/>
            <w:vMerge/>
            <w:tcBorders>
              <w:left w:val="single" w:sz="4" w:space="0" w:color="auto"/>
              <w:right w:val="single" w:sz="4" w:space="0" w:color="auto"/>
            </w:tcBorders>
          </w:tcPr>
          <w:p w14:paraId="185702DA"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5D15282E" w14:textId="77777777" w:rsidR="002370C5" w:rsidRPr="008F55E6" w:rsidRDefault="002370C5" w:rsidP="00654B07">
            <w:pPr>
              <w:pStyle w:val="TAC"/>
              <w:rPr>
                <w:rFonts w:cs="Arial"/>
                <w:lang w:eastAsia="en-US"/>
              </w:rPr>
            </w:pPr>
            <w:r w:rsidRPr="008F55E6">
              <w:rPr>
                <w:rFonts w:cs="Arial"/>
                <w:lang w:eastAsia="en-US"/>
              </w:rPr>
              <w:t>1427.9 - 1447.9 MHz</w:t>
            </w:r>
          </w:p>
          <w:p w14:paraId="0FB35564"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6DDF8749"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355F0EF"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308CC95"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039D15BF"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0519D21" w14:textId="77777777">
        <w:trPr>
          <w:cantSplit/>
        </w:trPr>
        <w:tc>
          <w:tcPr>
            <w:tcW w:w="1276" w:type="dxa"/>
            <w:vMerge/>
            <w:tcBorders>
              <w:left w:val="single" w:sz="4" w:space="0" w:color="auto"/>
              <w:bottom w:val="single" w:sz="4" w:space="0" w:color="auto"/>
              <w:right w:val="single" w:sz="4" w:space="0" w:color="auto"/>
            </w:tcBorders>
          </w:tcPr>
          <w:p w14:paraId="164181CC"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6A1D2C66" w14:textId="77777777" w:rsidR="002370C5" w:rsidRPr="008F55E6" w:rsidRDefault="002370C5" w:rsidP="00654B07">
            <w:pPr>
              <w:pStyle w:val="TAC"/>
              <w:rPr>
                <w:rFonts w:cs="Arial"/>
                <w:lang w:eastAsia="en-US"/>
              </w:rPr>
            </w:pPr>
            <w:r w:rsidRPr="008F55E6">
              <w:rPr>
                <w:rFonts w:cs="Arial"/>
                <w:lang w:eastAsia="en-US"/>
              </w:rPr>
              <w:t>1 MHz - 1427.9 MHz</w:t>
            </w:r>
          </w:p>
          <w:p w14:paraId="7C3D3538"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32FA253"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65732317"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D161A80"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24035E9E"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5E6EFBF1" w14:textId="77777777">
        <w:trPr>
          <w:cantSplit/>
        </w:trPr>
        <w:tc>
          <w:tcPr>
            <w:tcW w:w="1276" w:type="dxa"/>
            <w:vMerge w:val="restart"/>
            <w:tcBorders>
              <w:left w:val="single" w:sz="4" w:space="0" w:color="auto"/>
              <w:right w:val="single" w:sz="4" w:space="0" w:color="auto"/>
            </w:tcBorders>
          </w:tcPr>
          <w:p w14:paraId="4605CAA3"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673BAC46"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74CEA32"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5CC1682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02C5F19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ED221FE"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98D80DA" w14:textId="77777777">
        <w:trPr>
          <w:cantSplit/>
        </w:trPr>
        <w:tc>
          <w:tcPr>
            <w:tcW w:w="1276" w:type="dxa"/>
            <w:vMerge/>
            <w:tcBorders>
              <w:left w:val="single" w:sz="4" w:space="0" w:color="auto"/>
              <w:right w:val="single" w:sz="4" w:space="0" w:color="auto"/>
            </w:tcBorders>
          </w:tcPr>
          <w:p w14:paraId="62C44841"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F14E18C"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7F1D7BF7"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2929B735"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40662520"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9AB11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2C34DD4"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0F37939" w14:textId="77777777">
        <w:trPr>
          <w:cantSplit/>
        </w:trPr>
        <w:tc>
          <w:tcPr>
            <w:tcW w:w="1276" w:type="dxa"/>
            <w:vMerge/>
            <w:tcBorders>
              <w:left w:val="single" w:sz="4" w:space="0" w:color="auto"/>
              <w:bottom w:val="single" w:sz="4" w:space="0" w:color="auto"/>
              <w:right w:val="single" w:sz="4" w:space="0" w:color="auto"/>
            </w:tcBorders>
          </w:tcPr>
          <w:p w14:paraId="049505F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4117A63" w14:textId="77777777" w:rsidR="00696B6D" w:rsidRPr="008F55E6" w:rsidRDefault="00696B6D" w:rsidP="00654B07">
            <w:pPr>
              <w:pStyle w:val="TAC"/>
              <w:rPr>
                <w:rFonts w:cs="Arial"/>
                <w:lang w:eastAsia="en-US"/>
              </w:rPr>
            </w:pPr>
            <w:r w:rsidRPr="008F55E6">
              <w:rPr>
                <w:rFonts w:cs="Arial"/>
                <w:lang w:eastAsia="en-US"/>
              </w:rPr>
              <w:t>1 MHz - 3390 MHz</w:t>
            </w:r>
          </w:p>
          <w:p w14:paraId="0D911CA2"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3041F3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202E227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4ED5D37"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11DD7F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3B66C59" w14:textId="77777777">
        <w:trPr>
          <w:cantSplit/>
        </w:trPr>
        <w:tc>
          <w:tcPr>
            <w:tcW w:w="1276" w:type="dxa"/>
            <w:vMerge w:val="restart"/>
            <w:tcBorders>
              <w:left w:val="single" w:sz="4" w:space="0" w:color="auto"/>
              <w:right w:val="single" w:sz="4" w:space="0" w:color="auto"/>
            </w:tcBorders>
          </w:tcPr>
          <w:p w14:paraId="077E4CA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34FB7C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44A1299"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8B8787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F20A8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B8AB7B4"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2FA59933" w14:textId="77777777">
        <w:trPr>
          <w:cantSplit/>
        </w:trPr>
        <w:tc>
          <w:tcPr>
            <w:tcW w:w="1276" w:type="dxa"/>
            <w:vMerge/>
            <w:tcBorders>
              <w:left w:val="single" w:sz="4" w:space="0" w:color="auto"/>
              <w:right w:val="single" w:sz="4" w:space="0" w:color="auto"/>
            </w:tcBorders>
          </w:tcPr>
          <w:p w14:paraId="38678B1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7750D03E"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251CC4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7161C5A"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364A85D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FD0DC0"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7E0562A0"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17EACBED" w14:textId="77777777">
        <w:trPr>
          <w:cantSplit/>
        </w:trPr>
        <w:tc>
          <w:tcPr>
            <w:tcW w:w="1276" w:type="dxa"/>
            <w:vMerge/>
            <w:tcBorders>
              <w:left w:val="single" w:sz="4" w:space="0" w:color="auto"/>
              <w:bottom w:val="single" w:sz="4" w:space="0" w:color="auto"/>
              <w:right w:val="single" w:sz="4" w:space="0" w:color="auto"/>
            </w:tcBorders>
          </w:tcPr>
          <w:p w14:paraId="7EF303C7"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4BE4E9B8"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27E71E92"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88CA200"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762FC778"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22042EE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587DB0A"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5211A93" w14:textId="77777777">
        <w:trPr>
          <w:cantSplit/>
        </w:trPr>
        <w:tc>
          <w:tcPr>
            <w:tcW w:w="1276" w:type="dxa"/>
            <w:vMerge w:val="restart"/>
            <w:tcBorders>
              <w:left w:val="single" w:sz="4" w:space="0" w:color="auto"/>
              <w:right w:val="single" w:sz="4" w:space="0" w:color="auto"/>
            </w:tcBorders>
          </w:tcPr>
          <w:p w14:paraId="259E0CE7"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3B61D089"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3289F0B6"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70E440E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7F9A75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3A11149"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0605DA6B" w14:textId="77777777">
        <w:trPr>
          <w:cantSplit/>
        </w:trPr>
        <w:tc>
          <w:tcPr>
            <w:tcW w:w="1276" w:type="dxa"/>
            <w:vMerge/>
            <w:tcBorders>
              <w:left w:val="single" w:sz="4" w:space="0" w:color="auto"/>
              <w:bottom w:val="single" w:sz="4" w:space="0" w:color="auto"/>
              <w:right w:val="single" w:sz="4" w:space="0" w:color="auto"/>
            </w:tcBorders>
          </w:tcPr>
          <w:p w14:paraId="5205594F"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324018B9" w14:textId="77777777" w:rsidR="00334EA2" w:rsidRPr="008F55E6" w:rsidRDefault="00334EA2" w:rsidP="009E179B">
            <w:pPr>
              <w:pStyle w:val="TAC"/>
              <w:rPr>
                <w:rFonts w:cs="Arial"/>
                <w:lang w:eastAsia="en-US"/>
              </w:rPr>
            </w:pPr>
            <w:r w:rsidRPr="008F55E6">
              <w:rPr>
                <w:rFonts w:cs="Arial"/>
                <w:lang w:eastAsia="en-US"/>
              </w:rPr>
              <w:t>794-814 MHz</w:t>
            </w:r>
          </w:p>
          <w:p w14:paraId="60012FB2"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288FAC3D"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ACF5B3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6FEAB8D2"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C155D0"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B7E132B" w14:textId="77777777">
        <w:trPr>
          <w:cantSplit/>
        </w:trPr>
        <w:tc>
          <w:tcPr>
            <w:tcW w:w="9781" w:type="dxa"/>
            <w:gridSpan w:val="6"/>
          </w:tcPr>
          <w:p w14:paraId="2998E3C9"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6967503D"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6EB23EBF" w14:textId="77777777" w:rsidR="00262676" w:rsidRPr="008F55E6" w:rsidRDefault="00262676">
      <w:pPr>
        <w:rPr>
          <w:rFonts w:eastAsia="Osaka"/>
        </w:rPr>
      </w:pPr>
    </w:p>
    <w:p w14:paraId="471E155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68251FBD" w14:textId="77777777" w:rsidR="00262676" w:rsidRPr="008F55E6" w:rsidRDefault="00262676" w:rsidP="009E7477">
      <w:pPr>
        <w:pStyle w:val="TH"/>
      </w:pPr>
      <w:r w:rsidRPr="008F55E6">
        <w:rPr>
          <w:rFonts w:eastAsia="Osaka"/>
        </w:rPr>
        <w:lastRenderedPageBreak/>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68383779" w14:textId="77777777">
        <w:tc>
          <w:tcPr>
            <w:tcW w:w="1276" w:type="dxa"/>
          </w:tcPr>
          <w:p w14:paraId="733F88E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6773C754"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5FB2D16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A177DB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23E722E"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50AF17FD"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20D57C30" w14:textId="77777777">
        <w:trPr>
          <w:cantSplit/>
        </w:trPr>
        <w:tc>
          <w:tcPr>
            <w:tcW w:w="1276" w:type="dxa"/>
          </w:tcPr>
          <w:p w14:paraId="4FB512BE"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09CF18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4FEB3843"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DDA49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A3D6BA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71568FB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2E2D4C9" w14:textId="77777777">
        <w:trPr>
          <w:cantSplit/>
        </w:trPr>
        <w:tc>
          <w:tcPr>
            <w:tcW w:w="1276" w:type="dxa"/>
          </w:tcPr>
          <w:p w14:paraId="390A0332"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50297320"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613263E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53031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4ED69C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22FF9AD0"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53278A8" w14:textId="77777777">
        <w:trPr>
          <w:cantSplit/>
        </w:trPr>
        <w:tc>
          <w:tcPr>
            <w:tcW w:w="1276" w:type="dxa"/>
          </w:tcPr>
          <w:p w14:paraId="1309F7D7"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0075BE43"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4010CAEF"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F460E5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9FF00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1BC8E62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5007DD02" w14:textId="77777777">
        <w:trPr>
          <w:cantSplit/>
        </w:trPr>
        <w:tc>
          <w:tcPr>
            <w:tcW w:w="1276" w:type="dxa"/>
          </w:tcPr>
          <w:p w14:paraId="7C4B7CA0"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76F8FDC8"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492CE50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A5A41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858DE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45A1174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0223C7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B66F1D"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9D1A01F"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29F8B76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59FD03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F03AE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B5828C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D281B4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C7705D7"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D27C3B2"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98B858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88DEA8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76BF5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3BB8D4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85A15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6AAA8FE"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C21CF0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810D0B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82479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0A61FF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C8AEAA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C482C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FCF4F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D4D9C8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57A3B1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D3896C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EFC17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82205D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7860B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7D3B753"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102CEA75"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262B555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7766F8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5A093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C5448C4"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C4A3E8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D243530"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11935F3"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377800"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E039835"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AF2D4A3"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D45193"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3451E0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74CCD5C"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86EE484"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4141683B"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054875D4"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7DD0A0D"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5D76BDE"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2BB79D1D" w14:textId="77777777">
        <w:trPr>
          <w:cantSplit/>
        </w:trPr>
        <w:tc>
          <w:tcPr>
            <w:tcW w:w="9781" w:type="dxa"/>
            <w:gridSpan w:val="6"/>
          </w:tcPr>
          <w:p w14:paraId="4423C7DF"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3E1338FA" w14:textId="77777777" w:rsidR="00262676" w:rsidRPr="008F55E6" w:rsidRDefault="00262676">
      <w:pPr>
        <w:rPr>
          <w:rFonts w:cs="v5.0.0"/>
        </w:rPr>
      </w:pPr>
    </w:p>
    <w:p w14:paraId="027DA7B0"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5DE1A88D" w14:textId="77777777">
        <w:tc>
          <w:tcPr>
            <w:tcW w:w="1276" w:type="dxa"/>
          </w:tcPr>
          <w:p w14:paraId="2996CEC0"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19865DF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52D0934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6AE882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0AACC1D"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03653CFF"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614ADA6" w14:textId="77777777">
        <w:trPr>
          <w:cantSplit/>
        </w:trPr>
        <w:tc>
          <w:tcPr>
            <w:tcW w:w="1276" w:type="dxa"/>
          </w:tcPr>
          <w:p w14:paraId="350BFF9E"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285A146F"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2CEBD7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7047619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D778BC8"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6E3A8531"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1F764B14" w14:textId="77777777">
        <w:trPr>
          <w:cantSplit/>
        </w:trPr>
        <w:tc>
          <w:tcPr>
            <w:tcW w:w="1276" w:type="dxa"/>
          </w:tcPr>
          <w:p w14:paraId="72569517"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EA280B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B322715"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E1228AC"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69AF125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7C608FB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2D645E9" w14:textId="77777777">
        <w:trPr>
          <w:cantSplit/>
        </w:trPr>
        <w:tc>
          <w:tcPr>
            <w:tcW w:w="1276" w:type="dxa"/>
          </w:tcPr>
          <w:p w14:paraId="182B11D0"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7572058"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7480AA4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7107B19"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1E4F2EBF"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EC125D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F797CEE" w14:textId="77777777">
        <w:trPr>
          <w:cantSplit/>
        </w:trPr>
        <w:tc>
          <w:tcPr>
            <w:tcW w:w="1276" w:type="dxa"/>
          </w:tcPr>
          <w:p w14:paraId="6144BF14"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25634E64"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6DC309EC"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6E609A6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0B0FF1A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B763B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1E696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BAB6A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FFE698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5E225A4B"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6EEE6C1"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6176F73"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C1B79D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615C2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BE59BA"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3850F16"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12A082A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2C11B5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5425D7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08E3BE"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46563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BCE81E4"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4C59D754"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2DA680A4"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7A1E63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909FFF5"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FAD3F62"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3B0DC2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09C6CA1"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C003E0C"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505918D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51BD39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790302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1931C4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E0C5BDE"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F9E65C"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8072161"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498446F"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08600A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FD41EE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7B3212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076CC6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D270B"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6E3FB134"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7DFA6D"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7FCD5A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299E42E3"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78CDA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C6F766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8B3BA4"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707BE854"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C8CD1FB"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1606094"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965D1C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22E7C9E"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0CC0F0F1" w14:textId="77777777">
        <w:trPr>
          <w:cantSplit/>
        </w:trPr>
        <w:tc>
          <w:tcPr>
            <w:tcW w:w="9781" w:type="dxa"/>
            <w:gridSpan w:val="6"/>
          </w:tcPr>
          <w:p w14:paraId="0B1DAEA0"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0E80598" w14:textId="77777777" w:rsidR="00262676" w:rsidRPr="008F55E6" w:rsidRDefault="00262676">
      <w:pPr>
        <w:rPr>
          <w:rFonts w:cs="v5.0.0"/>
        </w:rPr>
      </w:pPr>
    </w:p>
    <w:p w14:paraId="402B9354"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1A97D63" w14:textId="77777777">
        <w:tc>
          <w:tcPr>
            <w:tcW w:w="1276" w:type="dxa"/>
          </w:tcPr>
          <w:p w14:paraId="62BFC1B3"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76D51A"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6DA47EB"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F05FDC8"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E59B6E"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A888028"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DD96E49" w14:textId="77777777">
        <w:trPr>
          <w:cantSplit/>
        </w:trPr>
        <w:tc>
          <w:tcPr>
            <w:tcW w:w="1276" w:type="dxa"/>
          </w:tcPr>
          <w:p w14:paraId="2E3C064C"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4FCA6873"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315F1A0"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BE3458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78EFA4B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8FA5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53EF1D3" w14:textId="77777777">
        <w:trPr>
          <w:cantSplit/>
        </w:trPr>
        <w:tc>
          <w:tcPr>
            <w:tcW w:w="1276" w:type="dxa"/>
          </w:tcPr>
          <w:p w14:paraId="2968D02C"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3506DFC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63C4C80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F3AF82F"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44FE0A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676ABF6F"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381F3E9" w14:textId="77777777">
        <w:trPr>
          <w:cantSplit/>
        </w:trPr>
        <w:tc>
          <w:tcPr>
            <w:tcW w:w="1276" w:type="dxa"/>
          </w:tcPr>
          <w:p w14:paraId="5ACFDFBA"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73C6C59F"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2B9869E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123E0F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8795A7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29043B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BC11FFF" w14:textId="77777777">
        <w:trPr>
          <w:cantSplit/>
        </w:trPr>
        <w:tc>
          <w:tcPr>
            <w:tcW w:w="1276" w:type="dxa"/>
          </w:tcPr>
          <w:p w14:paraId="2B76E8D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0BD06179"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543803B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3F49759"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595EE67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8BBE80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57884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F5501B"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400EE6D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16B98C9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75313D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92DAFB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8BA122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C7E672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1426BF"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21F3925"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02DFE60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28987F8"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32209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B19EBF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06F6FD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8473542"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7ED2D78D"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79A42D5C"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6D2D6A"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3974134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5134CA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948A5B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E2168AA"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2B8FD07"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DCFC304"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679699D"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AD57AF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DA06E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52315B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0A1B60"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5C8E6B3"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7473D0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2FD8492"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2D3AA0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2DE7D1"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4FC128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04F0AF"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E92564C"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056A97"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4DD6F98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4B304FC4"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770FF3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4F14B9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560E485"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612BA3B9"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234CF24"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FB773D"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301A2CDD"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737DB9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0E66DCA" w14:textId="77777777">
        <w:trPr>
          <w:cantSplit/>
        </w:trPr>
        <w:tc>
          <w:tcPr>
            <w:tcW w:w="9781" w:type="dxa"/>
            <w:gridSpan w:val="6"/>
          </w:tcPr>
          <w:p w14:paraId="27ED97D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030ECD0E" w14:textId="77777777" w:rsidR="00262676" w:rsidRPr="008F55E6" w:rsidRDefault="00262676">
      <w:pPr>
        <w:rPr>
          <w:rFonts w:cs="v5.0.0"/>
        </w:rPr>
      </w:pPr>
    </w:p>
    <w:p w14:paraId="69DD506D"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6A63443B"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7D3D8C15" w14:textId="77777777" w:rsidR="00262676" w:rsidRPr="008F55E6" w:rsidRDefault="00262676">
      <w:pPr>
        <w:rPr>
          <w:rFonts w:cs="v5.0.0"/>
        </w:rPr>
      </w:pPr>
      <w:r w:rsidRPr="008F55E6">
        <w:rPr>
          <w:rFonts w:cs="v5.0.0"/>
        </w:rPr>
        <w:lastRenderedPageBreak/>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3D33FD1C"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0E820234" w14:textId="77777777" w:rsidR="00262676" w:rsidRPr="008F55E6" w:rsidRDefault="00262676">
      <w:pPr>
        <w:pStyle w:val="TH"/>
        <w:rPr>
          <w:rFonts w:cs="v5.0.0"/>
        </w:rPr>
      </w:pPr>
      <w:r w:rsidRPr="008F55E6">
        <w:rPr>
          <w:rFonts w:eastAsia="Osaka" w:cs="v5.0.0"/>
        </w:rPr>
        <w:lastRenderedPageBreak/>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7A698E5B" w14:textId="77777777" w:rsidTr="00613019">
        <w:trPr>
          <w:jc w:val="center"/>
        </w:trPr>
        <w:tc>
          <w:tcPr>
            <w:tcW w:w="2411" w:type="dxa"/>
          </w:tcPr>
          <w:p w14:paraId="2C9B2F00"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3" w:type="dxa"/>
          </w:tcPr>
          <w:p w14:paraId="5866EFF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0011805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3A759C17"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4CF1FC51"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EC16921" w14:textId="77777777" w:rsidTr="00613019">
        <w:trPr>
          <w:jc w:val="center"/>
        </w:trPr>
        <w:tc>
          <w:tcPr>
            <w:tcW w:w="2411" w:type="dxa"/>
          </w:tcPr>
          <w:p w14:paraId="3E873E95" w14:textId="77777777" w:rsidR="00262676" w:rsidRPr="008F55E6" w:rsidRDefault="00262676" w:rsidP="000C3FFF">
            <w:pPr>
              <w:pStyle w:val="TAC"/>
              <w:rPr>
                <w:lang w:eastAsia="en-US"/>
              </w:rPr>
            </w:pPr>
            <w:r w:rsidRPr="008F55E6">
              <w:rPr>
                <w:lang w:eastAsia="en-US"/>
              </w:rPr>
              <w:t>Macro GSM900</w:t>
            </w:r>
          </w:p>
        </w:tc>
        <w:tc>
          <w:tcPr>
            <w:tcW w:w="1983" w:type="dxa"/>
          </w:tcPr>
          <w:p w14:paraId="6578A7FA" w14:textId="77777777" w:rsidR="00262676" w:rsidRPr="008F55E6" w:rsidRDefault="00262676" w:rsidP="000C3FFF">
            <w:pPr>
              <w:pStyle w:val="TAC"/>
              <w:rPr>
                <w:lang w:eastAsia="en-US"/>
              </w:rPr>
            </w:pPr>
            <w:r w:rsidRPr="008F55E6">
              <w:rPr>
                <w:lang w:eastAsia="en-US"/>
              </w:rPr>
              <w:t>921 - 960 MHz</w:t>
            </w:r>
          </w:p>
        </w:tc>
        <w:tc>
          <w:tcPr>
            <w:tcW w:w="1278" w:type="dxa"/>
          </w:tcPr>
          <w:p w14:paraId="60D11775" w14:textId="77777777" w:rsidR="00262676" w:rsidRPr="008F55E6" w:rsidRDefault="00262676" w:rsidP="000C3FFF">
            <w:pPr>
              <w:pStyle w:val="TAC"/>
              <w:rPr>
                <w:lang w:eastAsia="en-US"/>
              </w:rPr>
            </w:pPr>
            <w:r w:rsidRPr="008F55E6">
              <w:rPr>
                <w:lang w:eastAsia="en-US"/>
              </w:rPr>
              <w:t>+16 dBm</w:t>
            </w:r>
          </w:p>
        </w:tc>
        <w:tc>
          <w:tcPr>
            <w:tcW w:w="1280" w:type="dxa"/>
          </w:tcPr>
          <w:p w14:paraId="507DC41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3D85F01" w14:textId="77777777" w:rsidR="00262676" w:rsidRPr="008F55E6" w:rsidRDefault="00262676" w:rsidP="000C3FFF">
            <w:pPr>
              <w:pStyle w:val="TAC"/>
              <w:rPr>
                <w:lang w:eastAsia="en-US"/>
              </w:rPr>
            </w:pPr>
            <w:r w:rsidRPr="008F55E6">
              <w:rPr>
                <w:lang w:eastAsia="en-US"/>
              </w:rPr>
              <w:t>CW carrier</w:t>
            </w:r>
          </w:p>
        </w:tc>
      </w:tr>
      <w:tr w:rsidR="008F55E6" w:rsidRPr="008F55E6" w14:paraId="346E32DA" w14:textId="77777777" w:rsidTr="00613019">
        <w:trPr>
          <w:jc w:val="center"/>
        </w:trPr>
        <w:tc>
          <w:tcPr>
            <w:tcW w:w="2411" w:type="dxa"/>
          </w:tcPr>
          <w:p w14:paraId="7CEAE091" w14:textId="77777777" w:rsidR="00262676" w:rsidRPr="008F55E6" w:rsidRDefault="00262676" w:rsidP="000C3FFF">
            <w:pPr>
              <w:pStyle w:val="TAC"/>
              <w:rPr>
                <w:lang w:eastAsia="en-US"/>
              </w:rPr>
            </w:pPr>
            <w:r w:rsidRPr="008F55E6">
              <w:rPr>
                <w:lang w:eastAsia="en-US"/>
              </w:rPr>
              <w:t>Macro DCS1800</w:t>
            </w:r>
          </w:p>
        </w:tc>
        <w:tc>
          <w:tcPr>
            <w:tcW w:w="1983" w:type="dxa"/>
          </w:tcPr>
          <w:p w14:paraId="59B602C0" w14:textId="77777777" w:rsidR="00262676" w:rsidRPr="008F55E6" w:rsidRDefault="00262676" w:rsidP="000C3FFF">
            <w:pPr>
              <w:pStyle w:val="TAC"/>
              <w:rPr>
                <w:lang w:eastAsia="en-US"/>
              </w:rPr>
            </w:pPr>
            <w:r w:rsidRPr="008F55E6">
              <w:rPr>
                <w:lang w:eastAsia="en-US"/>
              </w:rPr>
              <w:t>1805 - 1880 MHz</w:t>
            </w:r>
          </w:p>
        </w:tc>
        <w:tc>
          <w:tcPr>
            <w:tcW w:w="1278" w:type="dxa"/>
          </w:tcPr>
          <w:p w14:paraId="36946521" w14:textId="77777777" w:rsidR="00262676" w:rsidRPr="008F55E6" w:rsidRDefault="00262676" w:rsidP="000C3FFF">
            <w:pPr>
              <w:pStyle w:val="TAC"/>
              <w:rPr>
                <w:lang w:eastAsia="en-US"/>
              </w:rPr>
            </w:pPr>
            <w:r w:rsidRPr="008F55E6">
              <w:rPr>
                <w:lang w:eastAsia="en-US"/>
              </w:rPr>
              <w:t>+16 dBm</w:t>
            </w:r>
          </w:p>
        </w:tc>
        <w:tc>
          <w:tcPr>
            <w:tcW w:w="1280" w:type="dxa"/>
          </w:tcPr>
          <w:p w14:paraId="75F8739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7781298" w14:textId="77777777" w:rsidR="00262676" w:rsidRPr="008F55E6" w:rsidRDefault="00262676" w:rsidP="000C3FFF">
            <w:pPr>
              <w:pStyle w:val="TAC"/>
              <w:rPr>
                <w:lang w:eastAsia="en-US"/>
              </w:rPr>
            </w:pPr>
            <w:r w:rsidRPr="008F55E6">
              <w:rPr>
                <w:lang w:eastAsia="en-US"/>
              </w:rPr>
              <w:t>CW carrier</w:t>
            </w:r>
          </w:p>
        </w:tc>
      </w:tr>
      <w:tr w:rsidR="008F55E6" w:rsidRPr="008F55E6" w14:paraId="5F4138F3" w14:textId="77777777" w:rsidTr="00613019">
        <w:trPr>
          <w:jc w:val="center"/>
        </w:trPr>
        <w:tc>
          <w:tcPr>
            <w:tcW w:w="2411" w:type="dxa"/>
          </w:tcPr>
          <w:p w14:paraId="02A1A2AD" w14:textId="77777777" w:rsidR="00262676" w:rsidRPr="008F55E6" w:rsidRDefault="00262676" w:rsidP="000C3FFF">
            <w:pPr>
              <w:pStyle w:val="TAC"/>
              <w:rPr>
                <w:lang w:eastAsia="en-US"/>
              </w:rPr>
            </w:pPr>
            <w:r w:rsidRPr="008F55E6">
              <w:rPr>
                <w:lang w:eastAsia="en-US"/>
              </w:rPr>
              <w:t>Macro PCS1900</w:t>
            </w:r>
          </w:p>
        </w:tc>
        <w:tc>
          <w:tcPr>
            <w:tcW w:w="1983" w:type="dxa"/>
          </w:tcPr>
          <w:p w14:paraId="0DEA7349" w14:textId="77777777" w:rsidR="00262676" w:rsidRPr="008F55E6" w:rsidRDefault="00262676" w:rsidP="000C3FFF">
            <w:pPr>
              <w:pStyle w:val="TAC"/>
              <w:rPr>
                <w:lang w:eastAsia="en-US"/>
              </w:rPr>
            </w:pPr>
            <w:r w:rsidRPr="008F55E6">
              <w:rPr>
                <w:lang w:eastAsia="en-US"/>
              </w:rPr>
              <w:t>1930 - 1990 MHz</w:t>
            </w:r>
          </w:p>
        </w:tc>
        <w:tc>
          <w:tcPr>
            <w:tcW w:w="1278" w:type="dxa"/>
          </w:tcPr>
          <w:p w14:paraId="76555FFB" w14:textId="77777777" w:rsidR="00262676" w:rsidRPr="008F55E6" w:rsidRDefault="00262676" w:rsidP="000C3FFF">
            <w:pPr>
              <w:pStyle w:val="TAC"/>
              <w:rPr>
                <w:lang w:eastAsia="en-US"/>
              </w:rPr>
            </w:pPr>
            <w:r w:rsidRPr="008F55E6">
              <w:rPr>
                <w:lang w:eastAsia="en-US"/>
              </w:rPr>
              <w:t>+16 dBm</w:t>
            </w:r>
          </w:p>
        </w:tc>
        <w:tc>
          <w:tcPr>
            <w:tcW w:w="1280" w:type="dxa"/>
          </w:tcPr>
          <w:p w14:paraId="4450145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F287C9B" w14:textId="77777777" w:rsidR="00262676" w:rsidRPr="008F55E6" w:rsidRDefault="00262676" w:rsidP="000C3FFF">
            <w:pPr>
              <w:pStyle w:val="TAC"/>
              <w:rPr>
                <w:lang w:eastAsia="en-US"/>
              </w:rPr>
            </w:pPr>
            <w:r w:rsidRPr="008F55E6">
              <w:rPr>
                <w:lang w:eastAsia="en-US"/>
              </w:rPr>
              <w:t>CW carrier</w:t>
            </w:r>
          </w:p>
        </w:tc>
      </w:tr>
      <w:tr w:rsidR="008F55E6" w:rsidRPr="008F55E6" w14:paraId="02E07F16" w14:textId="77777777" w:rsidTr="00613019">
        <w:trPr>
          <w:jc w:val="center"/>
        </w:trPr>
        <w:tc>
          <w:tcPr>
            <w:tcW w:w="2411" w:type="dxa"/>
          </w:tcPr>
          <w:p w14:paraId="643298AB"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0417C286" w14:textId="77777777" w:rsidR="00262676" w:rsidRPr="008F55E6" w:rsidRDefault="00262676" w:rsidP="000C3FFF">
            <w:pPr>
              <w:pStyle w:val="TAC"/>
              <w:rPr>
                <w:lang w:eastAsia="en-US"/>
              </w:rPr>
            </w:pPr>
            <w:r w:rsidRPr="008F55E6">
              <w:rPr>
                <w:lang w:eastAsia="en-US"/>
              </w:rPr>
              <w:t>869 - 894 MHz</w:t>
            </w:r>
          </w:p>
        </w:tc>
        <w:tc>
          <w:tcPr>
            <w:tcW w:w="1278" w:type="dxa"/>
          </w:tcPr>
          <w:p w14:paraId="1E8E3F76" w14:textId="77777777" w:rsidR="00262676" w:rsidRPr="008F55E6" w:rsidRDefault="00262676" w:rsidP="000C3FFF">
            <w:pPr>
              <w:pStyle w:val="TAC"/>
              <w:rPr>
                <w:lang w:eastAsia="en-US"/>
              </w:rPr>
            </w:pPr>
            <w:r w:rsidRPr="008F55E6">
              <w:rPr>
                <w:lang w:eastAsia="en-US"/>
              </w:rPr>
              <w:t>+16 dBm</w:t>
            </w:r>
          </w:p>
        </w:tc>
        <w:tc>
          <w:tcPr>
            <w:tcW w:w="1280" w:type="dxa"/>
          </w:tcPr>
          <w:p w14:paraId="52254ED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C4F2236" w14:textId="77777777" w:rsidR="00262676" w:rsidRPr="008F55E6" w:rsidRDefault="00262676" w:rsidP="000C3FFF">
            <w:pPr>
              <w:pStyle w:val="TAC"/>
              <w:rPr>
                <w:lang w:eastAsia="en-US"/>
              </w:rPr>
            </w:pPr>
            <w:r w:rsidRPr="008F55E6">
              <w:rPr>
                <w:lang w:eastAsia="en-US"/>
              </w:rPr>
              <w:t>CW carrier</w:t>
            </w:r>
          </w:p>
        </w:tc>
      </w:tr>
      <w:tr w:rsidR="008F55E6" w:rsidRPr="008F55E6" w14:paraId="5B7C1F8B" w14:textId="77777777" w:rsidTr="00613019">
        <w:trPr>
          <w:jc w:val="center"/>
        </w:trPr>
        <w:tc>
          <w:tcPr>
            <w:tcW w:w="2411" w:type="dxa"/>
          </w:tcPr>
          <w:p w14:paraId="79782011"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10732B69" w14:textId="77777777" w:rsidR="00262676" w:rsidRPr="008F55E6" w:rsidRDefault="00262676" w:rsidP="000C3FFF">
            <w:pPr>
              <w:pStyle w:val="TAC"/>
              <w:rPr>
                <w:lang w:eastAsia="en-US"/>
              </w:rPr>
            </w:pPr>
            <w:r w:rsidRPr="008F55E6">
              <w:rPr>
                <w:lang w:eastAsia="en-US"/>
              </w:rPr>
              <w:t>2110 - 2170 MHz</w:t>
            </w:r>
          </w:p>
        </w:tc>
        <w:tc>
          <w:tcPr>
            <w:tcW w:w="1278" w:type="dxa"/>
          </w:tcPr>
          <w:p w14:paraId="2D550FAC" w14:textId="77777777" w:rsidR="00262676" w:rsidRPr="008F55E6" w:rsidRDefault="00262676" w:rsidP="000C3FFF">
            <w:pPr>
              <w:pStyle w:val="TAC"/>
              <w:rPr>
                <w:lang w:eastAsia="en-US"/>
              </w:rPr>
            </w:pPr>
            <w:r w:rsidRPr="008F55E6">
              <w:rPr>
                <w:lang w:eastAsia="en-US"/>
              </w:rPr>
              <w:t>+16 dBm</w:t>
            </w:r>
          </w:p>
        </w:tc>
        <w:tc>
          <w:tcPr>
            <w:tcW w:w="1280" w:type="dxa"/>
          </w:tcPr>
          <w:p w14:paraId="3346F9A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4E3352F" w14:textId="77777777" w:rsidR="00262676" w:rsidRPr="008F55E6" w:rsidRDefault="00262676" w:rsidP="000C3FFF">
            <w:pPr>
              <w:pStyle w:val="TAC"/>
              <w:rPr>
                <w:lang w:eastAsia="en-US"/>
              </w:rPr>
            </w:pPr>
            <w:r w:rsidRPr="008F55E6">
              <w:rPr>
                <w:lang w:eastAsia="en-US"/>
              </w:rPr>
              <w:t>CW carrier</w:t>
            </w:r>
          </w:p>
        </w:tc>
      </w:tr>
      <w:tr w:rsidR="008F55E6" w:rsidRPr="008F55E6" w14:paraId="466F0EF8" w14:textId="77777777" w:rsidTr="00613019">
        <w:trPr>
          <w:jc w:val="center"/>
        </w:trPr>
        <w:tc>
          <w:tcPr>
            <w:tcW w:w="2411" w:type="dxa"/>
          </w:tcPr>
          <w:p w14:paraId="43D2FEAC"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1080EAE6" w14:textId="77777777" w:rsidR="00262676" w:rsidRPr="008F55E6" w:rsidRDefault="00262676" w:rsidP="000C3FFF">
            <w:pPr>
              <w:pStyle w:val="TAC"/>
              <w:rPr>
                <w:lang w:eastAsia="en-US"/>
              </w:rPr>
            </w:pPr>
            <w:r w:rsidRPr="008F55E6">
              <w:rPr>
                <w:lang w:eastAsia="en-US"/>
              </w:rPr>
              <w:t>1930 - 1990 MHz</w:t>
            </w:r>
          </w:p>
        </w:tc>
        <w:tc>
          <w:tcPr>
            <w:tcW w:w="1278" w:type="dxa"/>
          </w:tcPr>
          <w:p w14:paraId="3CC027F0" w14:textId="77777777" w:rsidR="00262676" w:rsidRPr="008F55E6" w:rsidRDefault="00262676" w:rsidP="000C3FFF">
            <w:pPr>
              <w:pStyle w:val="TAC"/>
              <w:rPr>
                <w:lang w:eastAsia="en-US"/>
              </w:rPr>
            </w:pPr>
            <w:r w:rsidRPr="008F55E6">
              <w:rPr>
                <w:lang w:eastAsia="en-US"/>
              </w:rPr>
              <w:t>+16 dBm</w:t>
            </w:r>
          </w:p>
        </w:tc>
        <w:tc>
          <w:tcPr>
            <w:tcW w:w="1280" w:type="dxa"/>
          </w:tcPr>
          <w:p w14:paraId="32C8E66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03AAF97" w14:textId="77777777" w:rsidR="00262676" w:rsidRPr="008F55E6" w:rsidRDefault="00262676" w:rsidP="000C3FFF">
            <w:pPr>
              <w:pStyle w:val="TAC"/>
              <w:rPr>
                <w:lang w:eastAsia="en-US"/>
              </w:rPr>
            </w:pPr>
            <w:r w:rsidRPr="008F55E6">
              <w:rPr>
                <w:lang w:eastAsia="en-US"/>
              </w:rPr>
              <w:t>CW carrier</w:t>
            </w:r>
          </w:p>
        </w:tc>
      </w:tr>
      <w:tr w:rsidR="008F55E6" w:rsidRPr="008F55E6" w14:paraId="69A6C154" w14:textId="77777777" w:rsidTr="00613019">
        <w:trPr>
          <w:jc w:val="center"/>
        </w:trPr>
        <w:tc>
          <w:tcPr>
            <w:tcW w:w="2411" w:type="dxa"/>
          </w:tcPr>
          <w:p w14:paraId="2D9E1524"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249DBFC6" w14:textId="77777777" w:rsidR="00262676" w:rsidRPr="008F55E6" w:rsidRDefault="00262676" w:rsidP="000C3FFF">
            <w:pPr>
              <w:pStyle w:val="TAC"/>
              <w:rPr>
                <w:lang w:eastAsia="en-US"/>
              </w:rPr>
            </w:pPr>
            <w:r w:rsidRPr="008F55E6">
              <w:rPr>
                <w:lang w:eastAsia="en-US"/>
              </w:rPr>
              <w:t>1805 - 1880 MHz</w:t>
            </w:r>
          </w:p>
        </w:tc>
        <w:tc>
          <w:tcPr>
            <w:tcW w:w="1278" w:type="dxa"/>
          </w:tcPr>
          <w:p w14:paraId="52D2E386" w14:textId="77777777" w:rsidR="00262676" w:rsidRPr="008F55E6" w:rsidRDefault="00262676" w:rsidP="000C3FFF">
            <w:pPr>
              <w:pStyle w:val="TAC"/>
              <w:rPr>
                <w:lang w:eastAsia="en-US"/>
              </w:rPr>
            </w:pPr>
            <w:r w:rsidRPr="008F55E6">
              <w:rPr>
                <w:lang w:eastAsia="en-US"/>
              </w:rPr>
              <w:t>+16 dBm</w:t>
            </w:r>
          </w:p>
        </w:tc>
        <w:tc>
          <w:tcPr>
            <w:tcW w:w="1280" w:type="dxa"/>
          </w:tcPr>
          <w:p w14:paraId="7F6F68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000CC33" w14:textId="77777777" w:rsidR="00262676" w:rsidRPr="008F55E6" w:rsidRDefault="00262676" w:rsidP="000C3FFF">
            <w:pPr>
              <w:pStyle w:val="TAC"/>
              <w:rPr>
                <w:lang w:eastAsia="en-US"/>
              </w:rPr>
            </w:pPr>
            <w:r w:rsidRPr="008F55E6">
              <w:rPr>
                <w:lang w:eastAsia="en-US"/>
              </w:rPr>
              <w:t>CW carrier</w:t>
            </w:r>
          </w:p>
        </w:tc>
      </w:tr>
      <w:tr w:rsidR="008F55E6" w:rsidRPr="008F55E6" w14:paraId="3FE70EA6" w14:textId="77777777" w:rsidTr="00613019">
        <w:trPr>
          <w:jc w:val="center"/>
        </w:trPr>
        <w:tc>
          <w:tcPr>
            <w:tcW w:w="2411" w:type="dxa"/>
          </w:tcPr>
          <w:p w14:paraId="3D5396A5"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4AC71DB2" w14:textId="77777777" w:rsidR="00262676" w:rsidRPr="008F55E6" w:rsidRDefault="00262676" w:rsidP="000C3FFF">
            <w:pPr>
              <w:pStyle w:val="TAC"/>
              <w:rPr>
                <w:lang w:eastAsia="en-US"/>
              </w:rPr>
            </w:pPr>
            <w:r w:rsidRPr="008F55E6">
              <w:rPr>
                <w:lang w:eastAsia="en-US"/>
              </w:rPr>
              <w:t>2110 - 2155 MHz</w:t>
            </w:r>
          </w:p>
        </w:tc>
        <w:tc>
          <w:tcPr>
            <w:tcW w:w="1278" w:type="dxa"/>
          </w:tcPr>
          <w:p w14:paraId="53CB02C4" w14:textId="77777777" w:rsidR="00262676" w:rsidRPr="008F55E6" w:rsidRDefault="00262676" w:rsidP="000C3FFF">
            <w:pPr>
              <w:pStyle w:val="TAC"/>
              <w:rPr>
                <w:lang w:eastAsia="en-US"/>
              </w:rPr>
            </w:pPr>
            <w:r w:rsidRPr="008F55E6">
              <w:rPr>
                <w:lang w:eastAsia="en-US"/>
              </w:rPr>
              <w:t>+16 dBm</w:t>
            </w:r>
          </w:p>
        </w:tc>
        <w:tc>
          <w:tcPr>
            <w:tcW w:w="1280" w:type="dxa"/>
          </w:tcPr>
          <w:p w14:paraId="2E35EF8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632A4BF" w14:textId="77777777" w:rsidR="00262676" w:rsidRPr="008F55E6" w:rsidRDefault="00262676" w:rsidP="000C3FFF">
            <w:pPr>
              <w:pStyle w:val="TAC"/>
              <w:rPr>
                <w:lang w:eastAsia="en-US"/>
              </w:rPr>
            </w:pPr>
            <w:r w:rsidRPr="008F55E6">
              <w:rPr>
                <w:lang w:eastAsia="en-US"/>
              </w:rPr>
              <w:t>CW carrier</w:t>
            </w:r>
          </w:p>
        </w:tc>
      </w:tr>
      <w:tr w:rsidR="008F55E6" w:rsidRPr="008F55E6" w14:paraId="5DD475A9" w14:textId="77777777" w:rsidTr="00613019">
        <w:trPr>
          <w:jc w:val="center"/>
        </w:trPr>
        <w:tc>
          <w:tcPr>
            <w:tcW w:w="2411" w:type="dxa"/>
          </w:tcPr>
          <w:p w14:paraId="1E29D94A"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46819D56" w14:textId="77777777" w:rsidR="00262676" w:rsidRPr="008F55E6" w:rsidRDefault="00262676" w:rsidP="000C3FFF">
            <w:pPr>
              <w:pStyle w:val="TAC"/>
              <w:rPr>
                <w:lang w:eastAsia="en-US"/>
              </w:rPr>
            </w:pPr>
            <w:r w:rsidRPr="008F55E6">
              <w:rPr>
                <w:lang w:eastAsia="en-US"/>
              </w:rPr>
              <w:t>869 - 894 MHz</w:t>
            </w:r>
          </w:p>
        </w:tc>
        <w:tc>
          <w:tcPr>
            <w:tcW w:w="1278" w:type="dxa"/>
          </w:tcPr>
          <w:p w14:paraId="757DC195" w14:textId="77777777" w:rsidR="00262676" w:rsidRPr="008F55E6" w:rsidRDefault="00262676" w:rsidP="000C3FFF">
            <w:pPr>
              <w:pStyle w:val="TAC"/>
              <w:rPr>
                <w:lang w:eastAsia="en-US"/>
              </w:rPr>
            </w:pPr>
            <w:r w:rsidRPr="008F55E6">
              <w:rPr>
                <w:lang w:eastAsia="en-US"/>
              </w:rPr>
              <w:t>+16 dBm</w:t>
            </w:r>
          </w:p>
        </w:tc>
        <w:tc>
          <w:tcPr>
            <w:tcW w:w="1280" w:type="dxa"/>
          </w:tcPr>
          <w:p w14:paraId="74786D0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AFCC312" w14:textId="77777777" w:rsidR="00262676" w:rsidRPr="008F55E6" w:rsidRDefault="00262676" w:rsidP="000C3FFF">
            <w:pPr>
              <w:pStyle w:val="TAC"/>
              <w:rPr>
                <w:lang w:eastAsia="en-US"/>
              </w:rPr>
            </w:pPr>
            <w:r w:rsidRPr="008F55E6">
              <w:rPr>
                <w:lang w:eastAsia="en-US"/>
              </w:rPr>
              <w:t>CW carrier</w:t>
            </w:r>
          </w:p>
        </w:tc>
      </w:tr>
      <w:tr w:rsidR="008F55E6" w:rsidRPr="008F55E6" w14:paraId="237BB268" w14:textId="77777777" w:rsidTr="00613019">
        <w:trPr>
          <w:jc w:val="center"/>
        </w:trPr>
        <w:tc>
          <w:tcPr>
            <w:tcW w:w="2411" w:type="dxa"/>
          </w:tcPr>
          <w:p w14:paraId="3AB2B25B"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74711E5A" w14:textId="77777777" w:rsidR="00262676" w:rsidRPr="008F55E6" w:rsidRDefault="00262676" w:rsidP="000C3FFF">
            <w:pPr>
              <w:pStyle w:val="TAC"/>
              <w:rPr>
                <w:lang w:eastAsia="en-US"/>
              </w:rPr>
            </w:pPr>
            <w:r w:rsidRPr="008F55E6">
              <w:rPr>
                <w:lang w:eastAsia="en-US"/>
              </w:rPr>
              <w:t>875 - 885 MHz</w:t>
            </w:r>
          </w:p>
        </w:tc>
        <w:tc>
          <w:tcPr>
            <w:tcW w:w="1278" w:type="dxa"/>
          </w:tcPr>
          <w:p w14:paraId="32A665F9" w14:textId="77777777" w:rsidR="00262676" w:rsidRPr="008F55E6" w:rsidRDefault="00262676" w:rsidP="000C3FFF">
            <w:pPr>
              <w:pStyle w:val="TAC"/>
              <w:rPr>
                <w:lang w:eastAsia="en-US"/>
              </w:rPr>
            </w:pPr>
            <w:r w:rsidRPr="008F55E6">
              <w:rPr>
                <w:lang w:eastAsia="en-US"/>
              </w:rPr>
              <w:t>+16 dBm</w:t>
            </w:r>
          </w:p>
        </w:tc>
        <w:tc>
          <w:tcPr>
            <w:tcW w:w="1280" w:type="dxa"/>
          </w:tcPr>
          <w:p w14:paraId="34A2BDED"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25CF6FA" w14:textId="77777777" w:rsidR="00262676" w:rsidRPr="008F55E6" w:rsidRDefault="00262676" w:rsidP="000C3FFF">
            <w:pPr>
              <w:pStyle w:val="TAC"/>
              <w:rPr>
                <w:lang w:eastAsia="en-US"/>
              </w:rPr>
            </w:pPr>
            <w:r w:rsidRPr="008F55E6">
              <w:rPr>
                <w:lang w:eastAsia="en-US"/>
              </w:rPr>
              <w:t>CW carrier</w:t>
            </w:r>
          </w:p>
        </w:tc>
      </w:tr>
      <w:tr w:rsidR="008F55E6" w:rsidRPr="008F55E6" w14:paraId="14AAEE7A" w14:textId="77777777" w:rsidTr="00613019">
        <w:trPr>
          <w:jc w:val="center"/>
        </w:trPr>
        <w:tc>
          <w:tcPr>
            <w:tcW w:w="2411" w:type="dxa"/>
          </w:tcPr>
          <w:p w14:paraId="5B781499"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28BB231A" w14:textId="77777777" w:rsidR="00262676" w:rsidRPr="008F55E6" w:rsidRDefault="00262676" w:rsidP="000C3FFF">
            <w:pPr>
              <w:pStyle w:val="TAC"/>
              <w:rPr>
                <w:lang w:eastAsia="en-US"/>
              </w:rPr>
            </w:pPr>
            <w:r w:rsidRPr="008F55E6">
              <w:rPr>
                <w:lang w:eastAsia="en-US"/>
              </w:rPr>
              <w:t>2620 - 2690 MHz</w:t>
            </w:r>
          </w:p>
        </w:tc>
        <w:tc>
          <w:tcPr>
            <w:tcW w:w="1278" w:type="dxa"/>
          </w:tcPr>
          <w:p w14:paraId="2E3E570A" w14:textId="77777777" w:rsidR="00262676" w:rsidRPr="008F55E6" w:rsidRDefault="00262676" w:rsidP="000C3FFF">
            <w:pPr>
              <w:pStyle w:val="TAC"/>
              <w:rPr>
                <w:lang w:eastAsia="en-US"/>
              </w:rPr>
            </w:pPr>
            <w:r w:rsidRPr="008F55E6">
              <w:rPr>
                <w:lang w:eastAsia="en-US"/>
              </w:rPr>
              <w:t>+16 dBm</w:t>
            </w:r>
          </w:p>
        </w:tc>
        <w:tc>
          <w:tcPr>
            <w:tcW w:w="1280" w:type="dxa"/>
          </w:tcPr>
          <w:p w14:paraId="289DF61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EF7D4C8" w14:textId="77777777" w:rsidR="00262676" w:rsidRPr="008F55E6" w:rsidRDefault="00262676" w:rsidP="000C3FFF">
            <w:pPr>
              <w:pStyle w:val="TAC"/>
              <w:rPr>
                <w:lang w:eastAsia="en-US"/>
              </w:rPr>
            </w:pPr>
            <w:r w:rsidRPr="008F55E6">
              <w:rPr>
                <w:lang w:eastAsia="en-US"/>
              </w:rPr>
              <w:t>CW carrier</w:t>
            </w:r>
          </w:p>
        </w:tc>
      </w:tr>
      <w:tr w:rsidR="008F55E6" w:rsidRPr="008F55E6" w14:paraId="0000AC5B"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7C8B6E6C"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C18169B"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1327E50B"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7C8A9B54"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C75D887" w14:textId="77777777" w:rsidR="00262676" w:rsidRPr="008F55E6" w:rsidRDefault="00262676" w:rsidP="000C3FFF">
            <w:pPr>
              <w:pStyle w:val="TAC"/>
              <w:rPr>
                <w:lang w:eastAsia="en-US"/>
              </w:rPr>
            </w:pPr>
            <w:r w:rsidRPr="008F55E6">
              <w:rPr>
                <w:lang w:eastAsia="en-US"/>
              </w:rPr>
              <w:t>CW carrier</w:t>
            </w:r>
          </w:p>
        </w:tc>
      </w:tr>
      <w:tr w:rsidR="008F55E6" w:rsidRPr="008F55E6" w14:paraId="7D0D937A" w14:textId="77777777" w:rsidTr="00613019">
        <w:trPr>
          <w:jc w:val="center"/>
        </w:trPr>
        <w:tc>
          <w:tcPr>
            <w:tcW w:w="2411" w:type="dxa"/>
          </w:tcPr>
          <w:p w14:paraId="34E0D588"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306C9E45" w14:textId="77777777" w:rsidR="00262676" w:rsidRPr="008F55E6" w:rsidRDefault="00262676" w:rsidP="000C3FFF">
            <w:pPr>
              <w:pStyle w:val="TAC"/>
              <w:rPr>
                <w:lang w:eastAsia="en-US"/>
              </w:rPr>
            </w:pPr>
            <w:r w:rsidRPr="008F55E6">
              <w:rPr>
                <w:lang w:eastAsia="en-US"/>
              </w:rPr>
              <w:t>1844.9 - 1879.9 MHz</w:t>
            </w:r>
          </w:p>
        </w:tc>
        <w:tc>
          <w:tcPr>
            <w:tcW w:w="1278" w:type="dxa"/>
          </w:tcPr>
          <w:p w14:paraId="520098DA" w14:textId="77777777" w:rsidR="00262676" w:rsidRPr="008F55E6" w:rsidRDefault="00262676" w:rsidP="000C3FFF">
            <w:pPr>
              <w:pStyle w:val="TAC"/>
              <w:rPr>
                <w:lang w:eastAsia="en-US"/>
              </w:rPr>
            </w:pPr>
            <w:r w:rsidRPr="008F55E6">
              <w:rPr>
                <w:lang w:eastAsia="en-US"/>
              </w:rPr>
              <w:t>+16 dBm</w:t>
            </w:r>
          </w:p>
        </w:tc>
        <w:tc>
          <w:tcPr>
            <w:tcW w:w="1280" w:type="dxa"/>
          </w:tcPr>
          <w:p w14:paraId="7BF4D0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9F3122F" w14:textId="77777777" w:rsidR="00262676" w:rsidRPr="008F55E6" w:rsidRDefault="00262676" w:rsidP="000C3FFF">
            <w:pPr>
              <w:pStyle w:val="TAC"/>
              <w:rPr>
                <w:lang w:eastAsia="en-US"/>
              </w:rPr>
            </w:pPr>
            <w:r w:rsidRPr="008F55E6">
              <w:rPr>
                <w:lang w:eastAsia="en-US"/>
              </w:rPr>
              <w:t>CW carrier</w:t>
            </w:r>
          </w:p>
        </w:tc>
      </w:tr>
      <w:tr w:rsidR="008F55E6" w:rsidRPr="008F55E6" w14:paraId="2EF536AE" w14:textId="77777777" w:rsidTr="00613019">
        <w:trPr>
          <w:jc w:val="center"/>
        </w:trPr>
        <w:tc>
          <w:tcPr>
            <w:tcW w:w="2411" w:type="dxa"/>
          </w:tcPr>
          <w:p w14:paraId="0CDF99A6"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79161F30" w14:textId="77777777" w:rsidR="00262676" w:rsidRPr="008F55E6" w:rsidRDefault="00262676" w:rsidP="000C3FFF">
            <w:pPr>
              <w:pStyle w:val="TAC"/>
              <w:rPr>
                <w:lang w:eastAsia="en-US"/>
              </w:rPr>
            </w:pPr>
            <w:r w:rsidRPr="008F55E6">
              <w:rPr>
                <w:lang w:eastAsia="en-US"/>
              </w:rPr>
              <w:t>2110 - 2170 MHz</w:t>
            </w:r>
          </w:p>
        </w:tc>
        <w:tc>
          <w:tcPr>
            <w:tcW w:w="1278" w:type="dxa"/>
          </w:tcPr>
          <w:p w14:paraId="60B762E1" w14:textId="77777777" w:rsidR="00262676" w:rsidRPr="008F55E6" w:rsidRDefault="00262676" w:rsidP="000C3FFF">
            <w:pPr>
              <w:pStyle w:val="TAC"/>
              <w:rPr>
                <w:lang w:eastAsia="en-US"/>
              </w:rPr>
            </w:pPr>
            <w:r w:rsidRPr="008F55E6">
              <w:rPr>
                <w:lang w:eastAsia="en-US"/>
              </w:rPr>
              <w:t>+16 dBm</w:t>
            </w:r>
          </w:p>
        </w:tc>
        <w:tc>
          <w:tcPr>
            <w:tcW w:w="1280" w:type="dxa"/>
          </w:tcPr>
          <w:p w14:paraId="7659480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A2DED4B" w14:textId="77777777" w:rsidR="00262676" w:rsidRPr="008F55E6" w:rsidRDefault="00262676" w:rsidP="000C3FFF">
            <w:pPr>
              <w:pStyle w:val="TAC"/>
              <w:rPr>
                <w:lang w:eastAsia="en-US"/>
              </w:rPr>
            </w:pPr>
            <w:r w:rsidRPr="008F55E6">
              <w:rPr>
                <w:lang w:eastAsia="en-US"/>
              </w:rPr>
              <w:t>CW carrier</w:t>
            </w:r>
          </w:p>
        </w:tc>
      </w:tr>
      <w:tr w:rsidR="008F55E6" w:rsidRPr="008F55E6" w14:paraId="4B66A7FD" w14:textId="77777777" w:rsidTr="00613019">
        <w:trPr>
          <w:jc w:val="center"/>
        </w:trPr>
        <w:tc>
          <w:tcPr>
            <w:tcW w:w="2411" w:type="dxa"/>
          </w:tcPr>
          <w:p w14:paraId="103F8249"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6F75F286"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AE5EDE0" w14:textId="77777777" w:rsidR="00262676" w:rsidRPr="008F55E6" w:rsidRDefault="00262676" w:rsidP="000C3FFF">
            <w:pPr>
              <w:pStyle w:val="TAC"/>
              <w:rPr>
                <w:lang w:eastAsia="en-US"/>
              </w:rPr>
            </w:pPr>
            <w:r w:rsidRPr="008F55E6">
              <w:rPr>
                <w:lang w:eastAsia="en-US"/>
              </w:rPr>
              <w:t>+16 dBm</w:t>
            </w:r>
          </w:p>
        </w:tc>
        <w:tc>
          <w:tcPr>
            <w:tcW w:w="1280" w:type="dxa"/>
          </w:tcPr>
          <w:p w14:paraId="01E37322"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DC4A124" w14:textId="77777777" w:rsidR="00262676" w:rsidRPr="008F55E6" w:rsidRDefault="00262676" w:rsidP="000C3FFF">
            <w:pPr>
              <w:pStyle w:val="TAC"/>
              <w:rPr>
                <w:lang w:eastAsia="en-US"/>
              </w:rPr>
            </w:pPr>
            <w:r w:rsidRPr="008F55E6">
              <w:rPr>
                <w:lang w:eastAsia="en-US"/>
              </w:rPr>
              <w:t>CW carrier</w:t>
            </w:r>
          </w:p>
        </w:tc>
      </w:tr>
      <w:tr w:rsidR="008F55E6" w:rsidRPr="008F55E6" w14:paraId="55B3E563" w14:textId="77777777" w:rsidTr="00613019">
        <w:trPr>
          <w:jc w:val="center"/>
        </w:trPr>
        <w:tc>
          <w:tcPr>
            <w:tcW w:w="2411" w:type="dxa"/>
          </w:tcPr>
          <w:p w14:paraId="3C477172"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1BD808C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49D525B0" w14:textId="77777777" w:rsidR="007A3A8A" w:rsidRPr="008F55E6" w:rsidRDefault="007A3A8A" w:rsidP="000C3FFF">
            <w:pPr>
              <w:pStyle w:val="TAC"/>
              <w:rPr>
                <w:lang w:eastAsia="en-US"/>
              </w:rPr>
            </w:pPr>
            <w:r w:rsidRPr="008F55E6">
              <w:rPr>
                <w:lang w:eastAsia="en-US"/>
              </w:rPr>
              <w:t>+16 dBm</w:t>
            </w:r>
          </w:p>
        </w:tc>
        <w:tc>
          <w:tcPr>
            <w:tcW w:w="1280" w:type="dxa"/>
          </w:tcPr>
          <w:p w14:paraId="1113ACA7"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3AD342BB" w14:textId="77777777" w:rsidR="007A3A8A" w:rsidRPr="008F55E6" w:rsidRDefault="007A3A8A" w:rsidP="000C3FFF">
            <w:pPr>
              <w:pStyle w:val="TAC"/>
              <w:rPr>
                <w:lang w:eastAsia="en-US"/>
              </w:rPr>
            </w:pPr>
            <w:r w:rsidRPr="008F55E6">
              <w:rPr>
                <w:lang w:eastAsia="en-US"/>
              </w:rPr>
              <w:t>CW carrier</w:t>
            </w:r>
          </w:p>
        </w:tc>
      </w:tr>
      <w:tr w:rsidR="008F55E6" w:rsidRPr="008F55E6" w14:paraId="1CC28486" w14:textId="77777777" w:rsidTr="00613019">
        <w:trPr>
          <w:jc w:val="center"/>
        </w:trPr>
        <w:tc>
          <w:tcPr>
            <w:tcW w:w="2411" w:type="dxa"/>
          </w:tcPr>
          <w:p w14:paraId="7173DE8E"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052DD464" w14:textId="77777777" w:rsidR="007A3A8A" w:rsidRPr="008F55E6" w:rsidRDefault="007A3A8A" w:rsidP="000C3FFF">
            <w:pPr>
              <w:pStyle w:val="TAC"/>
              <w:rPr>
                <w:lang w:eastAsia="en-US"/>
              </w:rPr>
            </w:pPr>
            <w:r w:rsidRPr="008F55E6">
              <w:rPr>
                <w:lang w:eastAsia="en-US"/>
              </w:rPr>
              <w:t>746 - 756 MHz</w:t>
            </w:r>
          </w:p>
        </w:tc>
        <w:tc>
          <w:tcPr>
            <w:tcW w:w="1278" w:type="dxa"/>
          </w:tcPr>
          <w:p w14:paraId="4A39BBE5" w14:textId="77777777" w:rsidR="007A3A8A" w:rsidRPr="008F55E6" w:rsidRDefault="007A3A8A" w:rsidP="000C3FFF">
            <w:pPr>
              <w:pStyle w:val="TAC"/>
              <w:rPr>
                <w:lang w:eastAsia="en-US"/>
              </w:rPr>
            </w:pPr>
            <w:r w:rsidRPr="008F55E6">
              <w:rPr>
                <w:lang w:eastAsia="en-US"/>
              </w:rPr>
              <w:t>+16 dBm</w:t>
            </w:r>
          </w:p>
        </w:tc>
        <w:tc>
          <w:tcPr>
            <w:tcW w:w="1280" w:type="dxa"/>
          </w:tcPr>
          <w:p w14:paraId="23EA298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9487BCE" w14:textId="77777777" w:rsidR="007A3A8A" w:rsidRPr="008F55E6" w:rsidRDefault="007A3A8A" w:rsidP="000C3FFF">
            <w:pPr>
              <w:pStyle w:val="TAC"/>
              <w:rPr>
                <w:lang w:eastAsia="en-US"/>
              </w:rPr>
            </w:pPr>
            <w:r w:rsidRPr="008F55E6">
              <w:rPr>
                <w:lang w:eastAsia="en-US"/>
              </w:rPr>
              <w:t>CW carrier</w:t>
            </w:r>
          </w:p>
        </w:tc>
      </w:tr>
      <w:tr w:rsidR="008F55E6" w:rsidRPr="008F55E6" w14:paraId="48BA5403" w14:textId="77777777" w:rsidTr="00613019">
        <w:trPr>
          <w:jc w:val="center"/>
        </w:trPr>
        <w:tc>
          <w:tcPr>
            <w:tcW w:w="2411" w:type="dxa"/>
          </w:tcPr>
          <w:p w14:paraId="6D62D7BA"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3FAEC9D" w14:textId="77777777" w:rsidR="007A3A8A" w:rsidRPr="008F55E6" w:rsidRDefault="007A3A8A" w:rsidP="000C3FFF">
            <w:pPr>
              <w:pStyle w:val="TAC"/>
              <w:rPr>
                <w:lang w:eastAsia="en-US"/>
              </w:rPr>
            </w:pPr>
            <w:r w:rsidRPr="008F55E6">
              <w:rPr>
                <w:lang w:eastAsia="en-US"/>
              </w:rPr>
              <w:t>758 - 768 MHz</w:t>
            </w:r>
          </w:p>
        </w:tc>
        <w:tc>
          <w:tcPr>
            <w:tcW w:w="1278" w:type="dxa"/>
          </w:tcPr>
          <w:p w14:paraId="4C540832" w14:textId="77777777" w:rsidR="007A3A8A" w:rsidRPr="008F55E6" w:rsidRDefault="007A3A8A" w:rsidP="000C3FFF">
            <w:pPr>
              <w:pStyle w:val="TAC"/>
              <w:rPr>
                <w:lang w:eastAsia="en-US"/>
              </w:rPr>
            </w:pPr>
            <w:r w:rsidRPr="008F55E6">
              <w:rPr>
                <w:lang w:eastAsia="en-US"/>
              </w:rPr>
              <w:t>+16 dBm</w:t>
            </w:r>
          </w:p>
        </w:tc>
        <w:tc>
          <w:tcPr>
            <w:tcW w:w="1280" w:type="dxa"/>
          </w:tcPr>
          <w:p w14:paraId="4ECB32BD"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4666EED" w14:textId="77777777" w:rsidR="007A3A8A" w:rsidRPr="008F55E6" w:rsidRDefault="007A3A8A" w:rsidP="000C3FFF">
            <w:pPr>
              <w:pStyle w:val="TAC"/>
              <w:rPr>
                <w:lang w:eastAsia="en-US"/>
              </w:rPr>
            </w:pPr>
            <w:r w:rsidRPr="008F55E6">
              <w:rPr>
                <w:lang w:eastAsia="en-US"/>
              </w:rPr>
              <w:t>CW carrier</w:t>
            </w:r>
          </w:p>
        </w:tc>
      </w:tr>
      <w:tr w:rsidR="008F55E6" w:rsidRPr="008F55E6" w14:paraId="00FCFAEB" w14:textId="77777777" w:rsidTr="00613019">
        <w:trPr>
          <w:jc w:val="center"/>
        </w:trPr>
        <w:tc>
          <w:tcPr>
            <w:tcW w:w="2411" w:type="dxa"/>
          </w:tcPr>
          <w:p w14:paraId="2F35CFBB"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3E6F0E34" w14:textId="77777777" w:rsidR="0086122C" w:rsidRPr="008F55E6" w:rsidRDefault="0086122C" w:rsidP="000C3FFF">
            <w:pPr>
              <w:pStyle w:val="TAC"/>
              <w:rPr>
                <w:lang w:eastAsia="en-US"/>
              </w:rPr>
            </w:pPr>
            <w:r w:rsidRPr="008F55E6">
              <w:rPr>
                <w:lang w:eastAsia="en-US"/>
              </w:rPr>
              <w:t>734 - 746 MHz</w:t>
            </w:r>
          </w:p>
        </w:tc>
        <w:tc>
          <w:tcPr>
            <w:tcW w:w="1278" w:type="dxa"/>
          </w:tcPr>
          <w:p w14:paraId="4580AF7E" w14:textId="77777777" w:rsidR="0086122C" w:rsidRPr="008F55E6" w:rsidRDefault="0086122C" w:rsidP="000C3FFF">
            <w:pPr>
              <w:pStyle w:val="TAC"/>
              <w:rPr>
                <w:lang w:eastAsia="en-US"/>
              </w:rPr>
            </w:pPr>
            <w:r w:rsidRPr="008F55E6">
              <w:rPr>
                <w:lang w:eastAsia="en-US"/>
              </w:rPr>
              <w:t>+16 dBm</w:t>
            </w:r>
          </w:p>
        </w:tc>
        <w:tc>
          <w:tcPr>
            <w:tcW w:w="1280" w:type="dxa"/>
          </w:tcPr>
          <w:p w14:paraId="74D93D00"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4D062D19" w14:textId="77777777" w:rsidR="0086122C" w:rsidRPr="008F55E6" w:rsidRDefault="0086122C" w:rsidP="000C3FFF">
            <w:pPr>
              <w:pStyle w:val="TAC"/>
              <w:rPr>
                <w:lang w:eastAsia="en-US"/>
              </w:rPr>
            </w:pPr>
            <w:r w:rsidRPr="008F55E6">
              <w:rPr>
                <w:lang w:eastAsia="en-US"/>
              </w:rPr>
              <w:t>CW carrier</w:t>
            </w:r>
          </w:p>
        </w:tc>
      </w:tr>
      <w:tr w:rsidR="008F55E6" w:rsidRPr="008F55E6" w14:paraId="77D0E8E3" w14:textId="77777777" w:rsidTr="00613019">
        <w:trPr>
          <w:jc w:val="center"/>
        </w:trPr>
        <w:tc>
          <w:tcPr>
            <w:tcW w:w="2411" w:type="dxa"/>
          </w:tcPr>
          <w:p w14:paraId="0432ACE4"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271F5E0E" w14:textId="77777777" w:rsidR="0086122C" w:rsidRPr="008F55E6" w:rsidRDefault="0086122C" w:rsidP="000C3FFF">
            <w:pPr>
              <w:pStyle w:val="TAC"/>
              <w:rPr>
                <w:lang w:eastAsia="en-US"/>
              </w:rPr>
            </w:pPr>
            <w:r w:rsidRPr="008F55E6">
              <w:rPr>
                <w:lang w:eastAsia="en-US"/>
              </w:rPr>
              <w:t>860 – 875 MHz</w:t>
            </w:r>
          </w:p>
        </w:tc>
        <w:tc>
          <w:tcPr>
            <w:tcW w:w="1278" w:type="dxa"/>
          </w:tcPr>
          <w:p w14:paraId="7967F909" w14:textId="77777777" w:rsidR="0086122C" w:rsidRPr="008F55E6" w:rsidRDefault="0086122C" w:rsidP="000C3FFF">
            <w:pPr>
              <w:pStyle w:val="TAC"/>
              <w:rPr>
                <w:lang w:eastAsia="en-US"/>
              </w:rPr>
            </w:pPr>
            <w:r w:rsidRPr="008F55E6">
              <w:rPr>
                <w:lang w:eastAsia="en-US"/>
              </w:rPr>
              <w:t>+16 dBm</w:t>
            </w:r>
          </w:p>
        </w:tc>
        <w:tc>
          <w:tcPr>
            <w:tcW w:w="1280" w:type="dxa"/>
          </w:tcPr>
          <w:p w14:paraId="24C9C6CB"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6BDC26FF" w14:textId="77777777" w:rsidR="0086122C" w:rsidRPr="008F55E6" w:rsidRDefault="0086122C" w:rsidP="000C3FFF">
            <w:pPr>
              <w:pStyle w:val="TAC"/>
              <w:rPr>
                <w:lang w:eastAsia="en-US"/>
              </w:rPr>
            </w:pPr>
            <w:r w:rsidRPr="008F55E6">
              <w:rPr>
                <w:lang w:eastAsia="en-US"/>
              </w:rPr>
              <w:t>CW carrier</w:t>
            </w:r>
          </w:p>
        </w:tc>
      </w:tr>
      <w:tr w:rsidR="008F55E6" w:rsidRPr="008F55E6" w14:paraId="4D0F94D0" w14:textId="77777777" w:rsidTr="00613019">
        <w:trPr>
          <w:jc w:val="center"/>
        </w:trPr>
        <w:tc>
          <w:tcPr>
            <w:tcW w:w="2411" w:type="dxa"/>
          </w:tcPr>
          <w:p w14:paraId="24834E2B"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5C5A8B48" w14:textId="77777777" w:rsidR="00044D97" w:rsidRPr="008F55E6" w:rsidRDefault="00044D97" w:rsidP="000C3FFF">
            <w:pPr>
              <w:pStyle w:val="TAC"/>
              <w:rPr>
                <w:lang w:eastAsia="en-US"/>
              </w:rPr>
            </w:pPr>
            <w:r w:rsidRPr="008F55E6">
              <w:rPr>
                <w:lang w:eastAsia="en-US"/>
              </w:rPr>
              <w:t>875 - 890 MHz</w:t>
            </w:r>
          </w:p>
        </w:tc>
        <w:tc>
          <w:tcPr>
            <w:tcW w:w="1278" w:type="dxa"/>
          </w:tcPr>
          <w:p w14:paraId="189E23D2" w14:textId="77777777" w:rsidR="00044D97" w:rsidRPr="008F55E6" w:rsidRDefault="00044D97" w:rsidP="000C3FFF">
            <w:pPr>
              <w:pStyle w:val="TAC"/>
              <w:rPr>
                <w:lang w:eastAsia="en-US"/>
              </w:rPr>
            </w:pPr>
            <w:r w:rsidRPr="008F55E6">
              <w:rPr>
                <w:lang w:eastAsia="en-US"/>
              </w:rPr>
              <w:t>+16 dBm</w:t>
            </w:r>
          </w:p>
        </w:tc>
        <w:tc>
          <w:tcPr>
            <w:tcW w:w="1280" w:type="dxa"/>
          </w:tcPr>
          <w:p w14:paraId="05D100E4"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3E1BD6E3" w14:textId="77777777" w:rsidR="00044D97" w:rsidRPr="008F55E6" w:rsidRDefault="00044D97" w:rsidP="000C3FFF">
            <w:pPr>
              <w:pStyle w:val="TAC"/>
              <w:rPr>
                <w:lang w:eastAsia="en-US"/>
              </w:rPr>
            </w:pPr>
            <w:r w:rsidRPr="008F55E6">
              <w:rPr>
                <w:lang w:eastAsia="en-US"/>
              </w:rPr>
              <w:t>CW carrier</w:t>
            </w:r>
          </w:p>
        </w:tc>
      </w:tr>
      <w:tr w:rsidR="008F55E6" w:rsidRPr="008F55E6" w14:paraId="29C39C6B" w14:textId="77777777" w:rsidTr="00613019">
        <w:trPr>
          <w:jc w:val="center"/>
        </w:trPr>
        <w:tc>
          <w:tcPr>
            <w:tcW w:w="2411" w:type="dxa"/>
          </w:tcPr>
          <w:p w14:paraId="69CCBAF0"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6E2C7F0C"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3C12E4D9" w14:textId="77777777" w:rsidR="00092FFE" w:rsidRPr="008F55E6" w:rsidRDefault="00092FFE" w:rsidP="000C3FFF">
            <w:pPr>
              <w:pStyle w:val="TAC"/>
              <w:rPr>
                <w:lang w:eastAsia="en-US"/>
              </w:rPr>
            </w:pPr>
            <w:r w:rsidRPr="008F55E6">
              <w:rPr>
                <w:lang w:eastAsia="en-US"/>
              </w:rPr>
              <w:t>+16 dBm</w:t>
            </w:r>
          </w:p>
        </w:tc>
        <w:tc>
          <w:tcPr>
            <w:tcW w:w="1280" w:type="dxa"/>
          </w:tcPr>
          <w:p w14:paraId="3BE22B7A" w14:textId="77777777" w:rsidR="00092FFE" w:rsidRPr="008F55E6" w:rsidRDefault="00092FFE" w:rsidP="000C3FFF">
            <w:pPr>
              <w:pStyle w:val="TAC"/>
              <w:rPr>
                <w:lang w:eastAsia="en-US"/>
              </w:rPr>
            </w:pPr>
            <w:r w:rsidRPr="008F55E6">
              <w:rPr>
                <w:lang w:eastAsia="en-US"/>
              </w:rPr>
              <w:t>-115 dBm</w:t>
            </w:r>
          </w:p>
        </w:tc>
        <w:tc>
          <w:tcPr>
            <w:tcW w:w="1694" w:type="dxa"/>
          </w:tcPr>
          <w:p w14:paraId="6EAACE92" w14:textId="77777777" w:rsidR="00092FFE" w:rsidRPr="008F55E6" w:rsidRDefault="00092FFE" w:rsidP="000C3FFF">
            <w:pPr>
              <w:pStyle w:val="TAC"/>
              <w:rPr>
                <w:lang w:eastAsia="en-US"/>
              </w:rPr>
            </w:pPr>
            <w:r w:rsidRPr="008F55E6">
              <w:rPr>
                <w:lang w:eastAsia="en-US"/>
              </w:rPr>
              <w:t>CW carrier</w:t>
            </w:r>
          </w:p>
        </w:tc>
      </w:tr>
      <w:tr w:rsidR="008F55E6" w:rsidRPr="008F55E6" w14:paraId="0969D8EA" w14:textId="77777777" w:rsidTr="00613019">
        <w:trPr>
          <w:jc w:val="center"/>
        </w:trPr>
        <w:tc>
          <w:tcPr>
            <w:tcW w:w="2411" w:type="dxa"/>
          </w:tcPr>
          <w:p w14:paraId="50548591"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594FD91" w14:textId="77777777" w:rsidR="00966C29" w:rsidRPr="008F55E6" w:rsidRDefault="00966C29" w:rsidP="000C3FFF">
            <w:pPr>
              <w:pStyle w:val="TAC"/>
              <w:rPr>
                <w:lang w:eastAsia="en-US"/>
              </w:rPr>
            </w:pPr>
            <w:r w:rsidRPr="008F55E6">
              <w:rPr>
                <w:lang w:eastAsia="en-US"/>
              </w:rPr>
              <w:t>1495.9 – 1510.9 MHz</w:t>
            </w:r>
          </w:p>
        </w:tc>
        <w:tc>
          <w:tcPr>
            <w:tcW w:w="1278" w:type="dxa"/>
          </w:tcPr>
          <w:p w14:paraId="4FD0811C" w14:textId="77777777" w:rsidR="00966C29" w:rsidRPr="008F55E6" w:rsidRDefault="00966C29" w:rsidP="000C3FFF">
            <w:pPr>
              <w:pStyle w:val="TAC"/>
              <w:rPr>
                <w:lang w:eastAsia="en-US"/>
              </w:rPr>
            </w:pPr>
            <w:r w:rsidRPr="008F55E6">
              <w:rPr>
                <w:lang w:eastAsia="en-US"/>
              </w:rPr>
              <w:t>+16 dBm</w:t>
            </w:r>
          </w:p>
        </w:tc>
        <w:tc>
          <w:tcPr>
            <w:tcW w:w="1280" w:type="dxa"/>
          </w:tcPr>
          <w:p w14:paraId="0CF5FC6C"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53E16844" w14:textId="77777777" w:rsidR="00966C29" w:rsidRPr="008F55E6" w:rsidRDefault="00966C29" w:rsidP="000C3FFF">
            <w:pPr>
              <w:pStyle w:val="TAC"/>
              <w:rPr>
                <w:lang w:eastAsia="en-US"/>
              </w:rPr>
            </w:pPr>
            <w:r w:rsidRPr="008F55E6">
              <w:rPr>
                <w:lang w:eastAsia="en-US"/>
              </w:rPr>
              <w:t>CW carrier</w:t>
            </w:r>
          </w:p>
        </w:tc>
      </w:tr>
      <w:tr w:rsidR="008F55E6" w:rsidRPr="008F55E6" w14:paraId="165454F4" w14:textId="77777777" w:rsidTr="00613019">
        <w:trPr>
          <w:jc w:val="center"/>
        </w:trPr>
        <w:tc>
          <w:tcPr>
            <w:tcW w:w="2411" w:type="dxa"/>
          </w:tcPr>
          <w:p w14:paraId="3CB3452D"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471A3B8" w14:textId="77777777" w:rsidR="00696B6D" w:rsidRPr="008F55E6" w:rsidRDefault="00696B6D" w:rsidP="000C3FFF">
            <w:pPr>
              <w:pStyle w:val="TAC"/>
              <w:rPr>
                <w:lang w:eastAsia="en-US"/>
              </w:rPr>
            </w:pPr>
            <w:r w:rsidRPr="008F55E6">
              <w:rPr>
                <w:lang w:eastAsia="en-US"/>
              </w:rPr>
              <w:t>3510 - 3590 MHz</w:t>
            </w:r>
          </w:p>
        </w:tc>
        <w:tc>
          <w:tcPr>
            <w:tcW w:w="1278" w:type="dxa"/>
          </w:tcPr>
          <w:p w14:paraId="56A2918D" w14:textId="77777777" w:rsidR="00696B6D" w:rsidRPr="008F55E6" w:rsidRDefault="00696B6D" w:rsidP="000C3FFF">
            <w:pPr>
              <w:pStyle w:val="TAC"/>
              <w:rPr>
                <w:lang w:eastAsia="en-US"/>
              </w:rPr>
            </w:pPr>
            <w:r w:rsidRPr="008F55E6">
              <w:rPr>
                <w:lang w:eastAsia="en-US"/>
              </w:rPr>
              <w:t>+16 dBm</w:t>
            </w:r>
          </w:p>
        </w:tc>
        <w:tc>
          <w:tcPr>
            <w:tcW w:w="1280" w:type="dxa"/>
          </w:tcPr>
          <w:p w14:paraId="35B6A18B" w14:textId="77777777" w:rsidR="00696B6D" w:rsidRPr="008F55E6" w:rsidRDefault="00696B6D" w:rsidP="000C3FFF">
            <w:pPr>
              <w:pStyle w:val="TAC"/>
              <w:rPr>
                <w:lang w:eastAsia="en-US"/>
              </w:rPr>
            </w:pPr>
            <w:r w:rsidRPr="008F55E6">
              <w:rPr>
                <w:lang w:eastAsia="en-US"/>
              </w:rPr>
              <w:t>-115 dBm</w:t>
            </w:r>
          </w:p>
        </w:tc>
        <w:tc>
          <w:tcPr>
            <w:tcW w:w="1694" w:type="dxa"/>
          </w:tcPr>
          <w:p w14:paraId="3A602ABD" w14:textId="77777777" w:rsidR="00696B6D" w:rsidRPr="008F55E6" w:rsidRDefault="00696B6D" w:rsidP="000C3FFF">
            <w:pPr>
              <w:pStyle w:val="TAC"/>
              <w:rPr>
                <w:lang w:eastAsia="en-US"/>
              </w:rPr>
            </w:pPr>
            <w:r w:rsidRPr="008F55E6">
              <w:rPr>
                <w:lang w:eastAsia="en-US"/>
              </w:rPr>
              <w:t>CW carrier</w:t>
            </w:r>
          </w:p>
        </w:tc>
      </w:tr>
      <w:tr w:rsidR="008F55E6" w:rsidRPr="008F55E6" w14:paraId="69BB9DD1" w14:textId="77777777" w:rsidTr="00613019">
        <w:trPr>
          <w:jc w:val="center"/>
        </w:trPr>
        <w:tc>
          <w:tcPr>
            <w:tcW w:w="2411" w:type="dxa"/>
          </w:tcPr>
          <w:p w14:paraId="3C4BC246"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4168C2A8"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6B008EF4"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0F792460"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3575228F" w14:textId="77777777" w:rsidR="00884C85" w:rsidRPr="008F55E6" w:rsidRDefault="00884C85" w:rsidP="000C3FFF">
            <w:pPr>
              <w:pStyle w:val="TAC"/>
              <w:rPr>
                <w:lang w:eastAsia="en-US"/>
              </w:rPr>
            </w:pPr>
            <w:r w:rsidRPr="008F55E6">
              <w:rPr>
                <w:lang w:eastAsia="en-US"/>
              </w:rPr>
              <w:t>CW carrier</w:t>
            </w:r>
          </w:p>
        </w:tc>
      </w:tr>
      <w:tr w:rsidR="008F55E6" w:rsidRPr="008F55E6" w14:paraId="7D402CC8" w14:textId="77777777" w:rsidTr="00613019">
        <w:trPr>
          <w:jc w:val="center"/>
        </w:trPr>
        <w:tc>
          <w:tcPr>
            <w:tcW w:w="2411" w:type="dxa"/>
          </w:tcPr>
          <w:p w14:paraId="5DA23AE8"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33BACA45" w14:textId="77777777" w:rsidR="00F34C80" w:rsidRPr="008F55E6" w:rsidRDefault="00F34C80" w:rsidP="000C3FFF">
            <w:pPr>
              <w:pStyle w:val="TAC"/>
              <w:rPr>
                <w:lang w:eastAsia="en-US"/>
              </w:rPr>
            </w:pPr>
            <w:r w:rsidRPr="008F55E6">
              <w:rPr>
                <w:lang w:eastAsia="en-US"/>
              </w:rPr>
              <w:t>1525 – 1559 MHz</w:t>
            </w:r>
          </w:p>
        </w:tc>
        <w:tc>
          <w:tcPr>
            <w:tcW w:w="1278" w:type="dxa"/>
          </w:tcPr>
          <w:p w14:paraId="1FEE99CD" w14:textId="77777777" w:rsidR="00F34C80" w:rsidRPr="008F55E6" w:rsidRDefault="00F34C80" w:rsidP="000C3FFF">
            <w:pPr>
              <w:pStyle w:val="TAC"/>
              <w:rPr>
                <w:lang w:eastAsia="en-US"/>
              </w:rPr>
            </w:pPr>
            <w:r w:rsidRPr="008F55E6">
              <w:rPr>
                <w:lang w:eastAsia="en-US"/>
              </w:rPr>
              <w:t>+16 dBm</w:t>
            </w:r>
          </w:p>
        </w:tc>
        <w:tc>
          <w:tcPr>
            <w:tcW w:w="1280" w:type="dxa"/>
          </w:tcPr>
          <w:p w14:paraId="1F8F140F"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4F013AF8" w14:textId="77777777" w:rsidR="00F34C80" w:rsidRPr="008F55E6" w:rsidRDefault="00F34C80" w:rsidP="000C3FFF">
            <w:pPr>
              <w:pStyle w:val="TAC"/>
              <w:rPr>
                <w:lang w:eastAsia="en-US"/>
              </w:rPr>
            </w:pPr>
            <w:r w:rsidRPr="008F55E6">
              <w:rPr>
                <w:lang w:eastAsia="en-US"/>
              </w:rPr>
              <w:t>CW carrier</w:t>
            </w:r>
          </w:p>
        </w:tc>
      </w:tr>
      <w:tr w:rsidR="008F55E6" w:rsidRPr="008F55E6" w14:paraId="7C6C230F" w14:textId="77777777" w:rsidTr="00613019">
        <w:trPr>
          <w:jc w:val="center"/>
        </w:trPr>
        <w:tc>
          <w:tcPr>
            <w:tcW w:w="2411" w:type="dxa"/>
          </w:tcPr>
          <w:p w14:paraId="2202FC0E"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78C6140"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0F7BCEFC" w14:textId="77777777" w:rsidR="003842BA" w:rsidRPr="008F55E6" w:rsidRDefault="003842BA" w:rsidP="000C3FFF">
            <w:pPr>
              <w:pStyle w:val="TAC"/>
              <w:rPr>
                <w:lang w:eastAsia="en-US"/>
              </w:rPr>
            </w:pPr>
            <w:r w:rsidRPr="008F55E6">
              <w:rPr>
                <w:lang w:eastAsia="en-US"/>
              </w:rPr>
              <w:t>+16 dBm</w:t>
            </w:r>
          </w:p>
        </w:tc>
        <w:tc>
          <w:tcPr>
            <w:tcW w:w="1280" w:type="dxa"/>
          </w:tcPr>
          <w:p w14:paraId="1BC06141"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3E5FCDEF" w14:textId="77777777" w:rsidR="003842BA" w:rsidRPr="008F55E6" w:rsidRDefault="003842BA" w:rsidP="000C3FFF">
            <w:pPr>
              <w:pStyle w:val="TAC"/>
              <w:rPr>
                <w:lang w:eastAsia="en-US"/>
              </w:rPr>
            </w:pPr>
            <w:r w:rsidRPr="008F55E6">
              <w:rPr>
                <w:lang w:eastAsia="en-US"/>
              </w:rPr>
              <w:t>CW carrier</w:t>
            </w:r>
          </w:p>
        </w:tc>
      </w:tr>
      <w:tr w:rsidR="008F55E6" w:rsidRPr="008F55E6" w14:paraId="634A685A" w14:textId="77777777" w:rsidTr="00613019">
        <w:trPr>
          <w:jc w:val="center"/>
        </w:trPr>
        <w:tc>
          <w:tcPr>
            <w:tcW w:w="2411" w:type="dxa"/>
          </w:tcPr>
          <w:p w14:paraId="5B8A0377"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58B3C060"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02E7FC0B"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18BCEB52"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229C5A8C"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52B6A12C" w14:textId="77777777" w:rsidTr="00613019">
        <w:trPr>
          <w:jc w:val="center"/>
        </w:trPr>
        <w:tc>
          <w:tcPr>
            <w:tcW w:w="2411" w:type="dxa"/>
          </w:tcPr>
          <w:p w14:paraId="38922714"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59F1F0B2"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1ABD2FA"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27C99365"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7B28439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0EE18E53" w14:textId="77777777" w:rsidTr="00613019">
        <w:trPr>
          <w:jc w:val="center"/>
        </w:trPr>
        <w:tc>
          <w:tcPr>
            <w:tcW w:w="2411" w:type="dxa"/>
          </w:tcPr>
          <w:p w14:paraId="4351E53C"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37D3F6E1" w14:textId="77777777" w:rsidR="00FA3B78" w:rsidRPr="008F55E6" w:rsidRDefault="00FA3B78" w:rsidP="000C3FFF">
            <w:pPr>
              <w:pStyle w:val="TAC"/>
              <w:rPr>
                <w:lang w:eastAsia="en-US"/>
              </w:rPr>
            </w:pPr>
            <w:r w:rsidRPr="008F55E6">
              <w:rPr>
                <w:lang w:eastAsia="en-US"/>
              </w:rPr>
              <w:t>758 – 803 MHz</w:t>
            </w:r>
          </w:p>
        </w:tc>
        <w:tc>
          <w:tcPr>
            <w:tcW w:w="1278" w:type="dxa"/>
          </w:tcPr>
          <w:p w14:paraId="59B2E589"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3F1CA3C4"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48C37EBA"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620C283C" w14:textId="77777777" w:rsidTr="00613019">
        <w:trPr>
          <w:jc w:val="center"/>
        </w:trPr>
        <w:tc>
          <w:tcPr>
            <w:tcW w:w="2411" w:type="dxa"/>
          </w:tcPr>
          <w:p w14:paraId="7E1DB714" w14:textId="77777777" w:rsidR="007D1CA9" w:rsidRPr="008F55E6" w:rsidRDefault="007D1CA9" w:rsidP="000C3FFF">
            <w:pPr>
              <w:pStyle w:val="TAC"/>
              <w:rPr>
                <w:lang w:eastAsia="en-US"/>
              </w:rPr>
            </w:pPr>
            <w:r w:rsidRPr="008F55E6">
              <w:rPr>
                <w:lang w:eastAsia="en-US"/>
              </w:rPr>
              <w:t>WA E-UTRA Band 29</w:t>
            </w:r>
          </w:p>
        </w:tc>
        <w:tc>
          <w:tcPr>
            <w:tcW w:w="1983" w:type="dxa"/>
          </w:tcPr>
          <w:p w14:paraId="55056B8E" w14:textId="77777777" w:rsidR="007D1CA9" w:rsidRPr="008F55E6" w:rsidRDefault="007D1CA9" w:rsidP="000C3FFF">
            <w:pPr>
              <w:pStyle w:val="TAC"/>
              <w:rPr>
                <w:lang w:eastAsia="en-US"/>
              </w:rPr>
            </w:pPr>
            <w:r w:rsidRPr="008F55E6">
              <w:rPr>
                <w:lang w:eastAsia="en-US"/>
              </w:rPr>
              <w:t>717 – 728 MHz</w:t>
            </w:r>
          </w:p>
        </w:tc>
        <w:tc>
          <w:tcPr>
            <w:tcW w:w="1278" w:type="dxa"/>
          </w:tcPr>
          <w:p w14:paraId="4BFC1900"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2157FCDA"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478C0798"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7783664B" w14:textId="77777777" w:rsidTr="00613019">
        <w:trPr>
          <w:jc w:val="center"/>
        </w:trPr>
        <w:tc>
          <w:tcPr>
            <w:tcW w:w="2411" w:type="dxa"/>
          </w:tcPr>
          <w:p w14:paraId="077073B8" w14:textId="77777777" w:rsidR="00A857F7" w:rsidRPr="008F55E6" w:rsidRDefault="00A857F7" w:rsidP="000C3FFF">
            <w:pPr>
              <w:pStyle w:val="TAC"/>
              <w:rPr>
                <w:lang w:eastAsia="en-US"/>
              </w:rPr>
            </w:pPr>
            <w:r w:rsidRPr="008F55E6">
              <w:rPr>
                <w:lang w:eastAsia="en-US"/>
              </w:rPr>
              <w:t>WA E-UTRA Band 30</w:t>
            </w:r>
          </w:p>
        </w:tc>
        <w:tc>
          <w:tcPr>
            <w:tcW w:w="1983" w:type="dxa"/>
          </w:tcPr>
          <w:p w14:paraId="00141F3B" w14:textId="77777777" w:rsidR="00A857F7" w:rsidRPr="008F55E6" w:rsidRDefault="00A857F7" w:rsidP="000C3FFF">
            <w:pPr>
              <w:pStyle w:val="TAC"/>
              <w:rPr>
                <w:lang w:eastAsia="en-US"/>
              </w:rPr>
            </w:pPr>
            <w:r w:rsidRPr="008F55E6">
              <w:rPr>
                <w:lang w:eastAsia="en-US"/>
              </w:rPr>
              <w:t>2350 – 2360 MHz</w:t>
            </w:r>
          </w:p>
        </w:tc>
        <w:tc>
          <w:tcPr>
            <w:tcW w:w="1278" w:type="dxa"/>
          </w:tcPr>
          <w:p w14:paraId="1EFED58E"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31536821"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67CE7C4C"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4D744B18" w14:textId="77777777" w:rsidTr="00613019">
        <w:trPr>
          <w:jc w:val="center"/>
        </w:trPr>
        <w:tc>
          <w:tcPr>
            <w:tcW w:w="2411" w:type="dxa"/>
          </w:tcPr>
          <w:p w14:paraId="06F840AA" w14:textId="77777777" w:rsidR="00C9113D" w:rsidRPr="008F55E6" w:rsidRDefault="00C9113D" w:rsidP="000C3FFF">
            <w:pPr>
              <w:pStyle w:val="TAC"/>
              <w:rPr>
                <w:lang w:eastAsia="en-US"/>
              </w:rPr>
            </w:pPr>
            <w:r w:rsidRPr="008F55E6">
              <w:rPr>
                <w:lang w:eastAsia="en-US"/>
              </w:rPr>
              <w:t>WA E-UTRA Band 31</w:t>
            </w:r>
          </w:p>
        </w:tc>
        <w:tc>
          <w:tcPr>
            <w:tcW w:w="1983" w:type="dxa"/>
          </w:tcPr>
          <w:p w14:paraId="7CD55F25" w14:textId="77777777" w:rsidR="00C9113D" w:rsidRPr="008F55E6" w:rsidRDefault="00C9113D" w:rsidP="000C3FFF">
            <w:pPr>
              <w:pStyle w:val="TAC"/>
              <w:rPr>
                <w:lang w:eastAsia="en-US"/>
              </w:rPr>
            </w:pPr>
            <w:r w:rsidRPr="008F55E6">
              <w:rPr>
                <w:lang w:eastAsia="en-US"/>
              </w:rPr>
              <w:t>462.5 – 467.5 MHz</w:t>
            </w:r>
          </w:p>
        </w:tc>
        <w:tc>
          <w:tcPr>
            <w:tcW w:w="1278" w:type="dxa"/>
          </w:tcPr>
          <w:p w14:paraId="20B000C9" w14:textId="77777777" w:rsidR="00C9113D" w:rsidRPr="008F55E6" w:rsidRDefault="00C9113D" w:rsidP="000C3FFF">
            <w:pPr>
              <w:pStyle w:val="TAC"/>
              <w:rPr>
                <w:lang w:eastAsia="en-US"/>
              </w:rPr>
            </w:pPr>
            <w:r w:rsidRPr="008F55E6">
              <w:rPr>
                <w:lang w:eastAsia="en-US"/>
              </w:rPr>
              <w:t>+16 dBm</w:t>
            </w:r>
          </w:p>
        </w:tc>
        <w:tc>
          <w:tcPr>
            <w:tcW w:w="1280" w:type="dxa"/>
          </w:tcPr>
          <w:p w14:paraId="1B1AD9B1"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701E1764" w14:textId="77777777" w:rsidR="00C9113D" w:rsidRPr="008F55E6" w:rsidRDefault="00C9113D" w:rsidP="000C3FFF">
            <w:pPr>
              <w:pStyle w:val="TAC"/>
              <w:rPr>
                <w:lang w:eastAsia="en-US"/>
              </w:rPr>
            </w:pPr>
            <w:r w:rsidRPr="008F55E6">
              <w:rPr>
                <w:lang w:eastAsia="en-US"/>
              </w:rPr>
              <w:t>CW carrier</w:t>
            </w:r>
          </w:p>
        </w:tc>
      </w:tr>
      <w:tr w:rsidR="008F55E6" w:rsidRPr="008F55E6" w14:paraId="5A89DAD8" w14:textId="77777777" w:rsidTr="00613019">
        <w:trPr>
          <w:jc w:val="center"/>
        </w:trPr>
        <w:tc>
          <w:tcPr>
            <w:tcW w:w="2411" w:type="dxa"/>
          </w:tcPr>
          <w:p w14:paraId="0171A3A0" w14:textId="77777777" w:rsidR="00F60EE6" w:rsidRPr="008F55E6" w:rsidRDefault="00F60EE6" w:rsidP="000C3FFF">
            <w:pPr>
              <w:pStyle w:val="TAC"/>
              <w:rPr>
                <w:lang w:eastAsia="en-US"/>
              </w:rPr>
            </w:pPr>
            <w:r w:rsidRPr="008F55E6">
              <w:rPr>
                <w:lang w:eastAsia="en-US"/>
              </w:rPr>
              <w:lastRenderedPageBreak/>
              <w:t>WA UTRA-FDD Band XXXII or E-UTRA Band 32</w:t>
            </w:r>
          </w:p>
        </w:tc>
        <w:tc>
          <w:tcPr>
            <w:tcW w:w="1983" w:type="dxa"/>
          </w:tcPr>
          <w:p w14:paraId="7F9EE4A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0DB7997E" w14:textId="77777777" w:rsidR="00F60EE6" w:rsidRPr="008F55E6" w:rsidRDefault="00F60EE6" w:rsidP="000C3FFF">
            <w:pPr>
              <w:pStyle w:val="TAC"/>
              <w:rPr>
                <w:lang w:eastAsia="en-US"/>
              </w:rPr>
            </w:pPr>
            <w:r w:rsidRPr="008F55E6">
              <w:rPr>
                <w:lang w:eastAsia="en-US"/>
              </w:rPr>
              <w:t>+ 16 dBm</w:t>
            </w:r>
          </w:p>
        </w:tc>
        <w:tc>
          <w:tcPr>
            <w:tcW w:w="1280" w:type="dxa"/>
          </w:tcPr>
          <w:p w14:paraId="5788314B" w14:textId="77777777" w:rsidR="00F60EE6" w:rsidRPr="008F55E6" w:rsidRDefault="00F60EE6" w:rsidP="000C3FFF">
            <w:pPr>
              <w:pStyle w:val="TAC"/>
              <w:rPr>
                <w:lang w:eastAsia="en-US"/>
              </w:rPr>
            </w:pPr>
            <w:r w:rsidRPr="008F55E6">
              <w:rPr>
                <w:lang w:eastAsia="en-US"/>
              </w:rPr>
              <w:t>-115 dBm</w:t>
            </w:r>
          </w:p>
        </w:tc>
        <w:tc>
          <w:tcPr>
            <w:tcW w:w="1694" w:type="dxa"/>
          </w:tcPr>
          <w:p w14:paraId="1ED7DEC4" w14:textId="77777777" w:rsidR="00F60EE6" w:rsidRPr="008F55E6" w:rsidRDefault="00F60EE6" w:rsidP="000C3FFF">
            <w:pPr>
              <w:pStyle w:val="TAC"/>
              <w:rPr>
                <w:lang w:eastAsia="en-US"/>
              </w:rPr>
            </w:pPr>
            <w:r w:rsidRPr="008F55E6">
              <w:rPr>
                <w:lang w:eastAsia="en-US"/>
              </w:rPr>
              <w:t>CW carrier</w:t>
            </w:r>
          </w:p>
        </w:tc>
      </w:tr>
      <w:tr w:rsidR="008F55E6" w:rsidRPr="008F55E6" w14:paraId="43FC07F3" w14:textId="77777777" w:rsidTr="00613019">
        <w:trPr>
          <w:jc w:val="center"/>
        </w:trPr>
        <w:tc>
          <w:tcPr>
            <w:tcW w:w="2411" w:type="dxa"/>
          </w:tcPr>
          <w:p w14:paraId="759D81E8"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68DA1A2" w14:textId="77777777" w:rsidR="003D2445" w:rsidRPr="008F55E6" w:rsidRDefault="003D2445" w:rsidP="000C3FFF">
            <w:pPr>
              <w:pStyle w:val="TAC"/>
              <w:rPr>
                <w:lang w:eastAsia="en-US"/>
              </w:rPr>
            </w:pPr>
            <w:r w:rsidRPr="008F55E6">
              <w:rPr>
                <w:lang w:eastAsia="en-US"/>
              </w:rPr>
              <w:t>1900 - 1920 MHz</w:t>
            </w:r>
          </w:p>
        </w:tc>
        <w:tc>
          <w:tcPr>
            <w:tcW w:w="1278" w:type="dxa"/>
          </w:tcPr>
          <w:p w14:paraId="727EA388" w14:textId="77777777" w:rsidR="003D2445" w:rsidRPr="008F55E6" w:rsidRDefault="003D2445" w:rsidP="000C3FFF">
            <w:pPr>
              <w:pStyle w:val="TAC"/>
              <w:rPr>
                <w:lang w:eastAsia="en-US"/>
              </w:rPr>
            </w:pPr>
            <w:r w:rsidRPr="008F55E6">
              <w:rPr>
                <w:lang w:eastAsia="en-US"/>
              </w:rPr>
              <w:t>+16 dBm</w:t>
            </w:r>
          </w:p>
        </w:tc>
        <w:tc>
          <w:tcPr>
            <w:tcW w:w="1280" w:type="dxa"/>
          </w:tcPr>
          <w:p w14:paraId="7F5496E2" w14:textId="77777777" w:rsidR="003D2445" w:rsidRPr="008F55E6" w:rsidRDefault="003D2445" w:rsidP="000C3FFF">
            <w:pPr>
              <w:pStyle w:val="TAC"/>
              <w:rPr>
                <w:lang w:eastAsia="en-US"/>
              </w:rPr>
            </w:pPr>
            <w:r w:rsidRPr="008F55E6">
              <w:rPr>
                <w:lang w:eastAsia="en-US"/>
              </w:rPr>
              <w:t>-115 dBm</w:t>
            </w:r>
          </w:p>
        </w:tc>
        <w:tc>
          <w:tcPr>
            <w:tcW w:w="1694" w:type="dxa"/>
          </w:tcPr>
          <w:p w14:paraId="6B2D4D51" w14:textId="77777777" w:rsidR="003D2445" w:rsidRPr="008F55E6" w:rsidRDefault="003D2445" w:rsidP="000C3FFF">
            <w:pPr>
              <w:pStyle w:val="TAC"/>
              <w:rPr>
                <w:lang w:eastAsia="en-US"/>
              </w:rPr>
            </w:pPr>
            <w:r w:rsidRPr="008F55E6">
              <w:rPr>
                <w:lang w:eastAsia="en-US"/>
              </w:rPr>
              <w:t>CW carrier</w:t>
            </w:r>
          </w:p>
        </w:tc>
      </w:tr>
      <w:tr w:rsidR="008F55E6" w:rsidRPr="008F55E6" w14:paraId="56A72622" w14:textId="77777777" w:rsidTr="00613019">
        <w:trPr>
          <w:jc w:val="center"/>
        </w:trPr>
        <w:tc>
          <w:tcPr>
            <w:tcW w:w="2411" w:type="dxa"/>
          </w:tcPr>
          <w:p w14:paraId="36C9C1EE"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75219A54" w14:textId="77777777" w:rsidR="003D2445" w:rsidRPr="008F55E6" w:rsidRDefault="003D2445" w:rsidP="000C3FFF">
            <w:pPr>
              <w:pStyle w:val="TAC"/>
              <w:rPr>
                <w:lang w:eastAsia="en-US"/>
              </w:rPr>
            </w:pPr>
            <w:r w:rsidRPr="008F55E6">
              <w:rPr>
                <w:lang w:eastAsia="en-US"/>
              </w:rPr>
              <w:t>2010 - 2025 MHz</w:t>
            </w:r>
          </w:p>
        </w:tc>
        <w:tc>
          <w:tcPr>
            <w:tcW w:w="1278" w:type="dxa"/>
          </w:tcPr>
          <w:p w14:paraId="252A84AC" w14:textId="77777777" w:rsidR="003D2445" w:rsidRPr="008F55E6" w:rsidRDefault="003D2445" w:rsidP="000C3FFF">
            <w:pPr>
              <w:pStyle w:val="TAC"/>
              <w:rPr>
                <w:lang w:eastAsia="en-US"/>
              </w:rPr>
            </w:pPr>
            <w:r w:rsidRPr="008F55E6">
              <w:rPr>
                <w:lang w:eastAsia="en-US"/>
              </w:rPr>
              <w:t>+16 dBm</w:t>
            </w:r>
          </w:p>
        </w:tc>
        <w:tc>
          <w:tcPr>
            <w:tcW w:w="1280" w:type="dxa"/>
          </w:tcPr>
          <w:p w14:paraId="6B309392" w14:textId="77777777" w:rsidR="003D2445" w:rsidRPr="008F55E6" w:rsidRDefault="003D2445" w:rsidP="000C3FFF">
            <w:pPr>
              <w:pStyle w:val="TAC"/>
              <w:rPr>
                <w:lang w:eastAsia="en-US"/>
              </w:rPr>
            </w:pPr>
            <w:r w:rsidRPr="008F55E6">
              <w:rPr>
                <w:lang w:eastAsia="en-US"/>
              </w:rPr>
              <w:t>-115 dBm</w:t>
            </w:r>
          </w:p>
        </w:tc>
        <w:tc>
          <w:tcPr>
            <w:tcW w:w="1694" w:type="dxa"/>
          </w:tcPr>
          <w:p w14:paraId="419A471E" w14:textId="77777777" w:rsidR="003D2445" w:rsidRPr="008F55E6" w:rsidRDefault="003D2445" w:rsidP="000C3FFF">
            <w:pPr>
              <w:pStyle w:val="TAC"/>
              <w:rPr>
                <w:lang w:eastAsia="en-US"/>
              </w:rPr>
            </w:pPr>
            <w:r w:rsidRPr="008F55E6">
              <w:rPr>
                <w:lang w:eastAsia="en-US"/>
              </w:rPr>
              <w:t>CW carrier</w:t>
            </w:r>
          </w:p>
        </w:tc>
      </w:tr>
      <w:tr w:rsidR="008F55E6" w:rsidRPr="008F55E6" w14:paraId="7EF81AA5" w14:textId="77777777" w:rsidTr="00613019">
        <w:trPr>
          <w:jc w:val="center"/>
        </w:trPr>
        <w:tc>
          <w:tcPr>
            <w:tcW w:w="2411" w:type="dxa"/>
          </w:tcPr>
          <w:p w14:paraId="656ED731"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684261C4" w14:textId="77777777" w:rsidR="00A638E6" w:rsidRPr="008F55E6" w:rsidRDefault="00A638E6" w:rsidP="00A638E6">
            <w:pPr>
              <w:pStyle w:val="TAC"/>
              <w:rPr>
                <w:lang w:eastAsia="en-US"/>
              </w:rPr>
            </w:pPr>
            <w:r w:rsidRPr="008F55E6">
              <w:rPr>
                <w:rFonts w:cs="Osaka"/>
              </w:rPr>
              <w:t>1850 – 1910 MHz</w:t>
            </w:r>
          </w:p>
        </w:tc>
        <w:tc>
          <w:tcPr>
            <w:tcW w:w="1278" w:type="dxa"/>
          </w:tcPr>
          <w:p w14:paraId="55AD9CC7" w14:textId="77777777" w:rsidR="00A638E6" w:rsidRPr="008F55E6" w:rsidRDefault="00A638E6" w:rsidP="00A638E6">
            <w:pPr>
              <w:pStyle w:val="TAC"/>
              <w:rPr>
                <w:lang w:eastAsia="en-US"/>
              </w:rPr>
            </w:pPr>
            <w:r w:rsidRPr="008F55E6">
              <w:rPr>
                <w:rFonts w:cs="Osaka"/>
              </w:rPr>
              <w:t>+ 16 dBm</w:t>
            </w:r>
          </w:p>
        </w:tc>
        <w:tc>
          <w:tcPr>
            <w:tcW w:w="1280" w:type="dxa"/>
          </w:tcPr>
          <w:p w14:paraId="006472D0" w14:textId="77777777" w:rsidR="00A638E6" w:rsidRPr="008F55E6" w:rsidRDefault="00A638E6" w:rsidP="00A638E6">
            <w:pPr>
              <w:pStyle w:val="TAC"/>
              <w:rPr>
                <w:lang w:eastAsia="en-US"/>
              </w:rPr>
            </w:pPr>
            <w:r w:rsidRPr="008F55E6">
              <w:rPr>
                <w:rFonts w:cs="Osaka"/>
              </w:rPr>
              <w:t>-115 dBm</w:t>
            </w:r>
          </w:p>
        </w:tc>
        <w:tc>
          <w:tcPr>
            <w:tcW w:w="1694" w:type="dxa"/>
          </w:tcPr>
          <w:p w14:paraId="289533FC" w14:textId="77777777" w:rsidR="00A638E6" w:rsidRPr="008F55E6" w:rsidRDefault="00A638E6" w:rsidP="00A638E6">
            <w:pPr>
              <w:pStyle w:val="TAC"/>
              <w:rPr>
                <w:lang w:eastAsia="en-US"/>
              </w:rPr>
            </w:pPr>
            <w:r w:rsidRPr="008F55E6">
              <w:rPr>
                <w:rFonts w:cs="Osaka"/>
              </w:rPr>
              <w:t>CW carrier</w:t>
            </w:r>
          </w:p>
        </w:tc>
      </w:tr>
      <w:tr w:rsidR="008F55E6" w:rsidRPr="008F55E6" w14:paraId="47369FDF" w14:textId="77777777" w:rsidTr="00613019">
        <w:trPr>
          <w:jc w:val="center"/>
        </w:trPr>
        <w:tc>
          <w:tcPr>
            <w:tcW w:w="2411" w:type="dxa"/>
          </w:tcPr>
          <w:p w14:paraId="0F231AD7"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50C956FD" w14:textId="77777777" w:rsidR="00A638E6" w:rsidRPr="008F55E6" w:rsidRDefault="00A638E6" w:rsidP="00A638E6">
            <w:pPr>
              <w:pStyle w:val="TAC"/>
              <w:rPr>
                <w:lang w:eastAsia="en-US"/>
              </w:rPr>
            </w:pPr>
            <w:r w:rsidRPr="008F55E6">
              <w:rPr>
                <w:rFonts w:cs="Osaka"/>
              </w:rPr>
              <w:t>1930 – 1990 MHz</w:t>
            </w:r>
          </w:p>
        </w:tc>
        <w:tc>
          <w:tcPr>
            <w:tcW w:w="1278" w:type="dxa"/>
          </w:tcPr>
          <w:p w14:paraId="571AFA2E" w14:textId="77777777" w:rsidR="00A638E6" w:rsidRPr="008F55E6" w:rsidRDefault="00A638E6" w:rsidP="00A638E6">
            <w:pPr>
              <w:pStyle w:val="TAC"/>
              <w:rPr>
                <w:lang w:eastAsia="en-US"/>
              </w:rPr>
            </w:pPr>
            <w:r w:rsidRPr="008F55E6">
              <w:rPr>
                <w:rFonts w:cs="Osaka"/>
              </w:rPr>
              <w:t>+16 dBm</w:t>
            </w:r>
          </w:p>
        </w:tc>
        <w:tc>
          <w:tcPr>
            <w:tcW w:w="1280" w:type="dxa"/>
          </w:tcPr>
          <w:p w14:paraId="40FCA17C" w14:textId="77777777" w:rsidR="00A638E6" w:rsidRPr="008F55E6" w:rsidRDefault="00A638E6" w:rsidP="00A638E6">
            <w:pPr>
              <w:pStyle w:val="TAC"/>
              <w:rPr>
                <w:lang w:eastAsia="en-US"/>
              </w:rPr>
            </w:pPr>
            <w:r w:rsidRPr="008F55E6">
              <w:rPr>
                <w:rFonts w:cs="Osaka"/>
              </w:rPr>
              <w:t>-115 dBm</w:t>
            </w:r>
          </w:p>
        </w:tc>
        <w:tc>
          <w:tcPr>
            <w:tcW w:w="1694" w:type="dxa"/>
          </w:tcPr>
          <w:p w14:paraId="36CBE5AB" w14:textId="77777777" w:rsidR="00A638E6" w:rsidRPr="008F55E6" w:rsidRDefault="00A638E6" w:rsidP="00A638E6">
            <w:pPr>
              <w:pStyle w:val="TAC"/>
              <w:rPr>
                <w:lang w:eastAsia="en-US"/>
              </w:rPr>
            </w:pPr>
            <w:r w:rsidRPr="008F55E6">
              <w:rPr>
                <w:rFonts w:cs="Osaka"/>
              </w:rPr>
              <w:t>CW carrier</w:t>
            </w:r>
          </w:p>
        </w:tc>
      </w:tr>
      <w:tr w:rsidR="008F55E6" w:rsidRPr="008F55E6" w14:paraId="3CE36348" w14:textId="77777777" w:rsidTr="00613019">
        <w:trPr>
          <w:jc w:val="center"/>
        </w:trPr>
        <w:tc>
          <w:tcPr>
            <w:tcW w:w="2411" w:type="dxa"/>
          </w:tcPr>
          <w:p w14:paraId="15A0042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36CD2E34" w14:textId="77777777" w:rsidR="00A638E6" w:rsidRPr="008F55E6" w:rsidRDefault="00A638E6" w:rsidP="00A638E6">
            <w:pPr>
              <w:pStyle w:val="TAC"/>
              <w:rPr>
                <w:lang w:eastAsia="en-US"/>
              </w:rPr>
            </w:pPr>
            <w:r w:rsidRPr="008F55E6">
              <w:rPr>
                <w:rFonts w:cs="Osaka"/>
              </w:rPr>
              <w:t>1910 – 1930 MHz</w:t>
            </w:r>
          </w:p>
        </w:tc>
        <w:tc>
          <w:tcPr>
            <w:tcW w:w="1278" w:type="dxa"/>
          </w:tcPr>
          <w:p w14:paraId="78726464" w14:textId="77777777" w:rsidR="00A638E6" w:rsidRPr="008F55E6" w:rsidRDefault="00A638E6" w:rsidP="00A638E6">
            <w:pPr>
              <w:pStyle w:val="TAC"/>
              <w:rPr>
                <w:lang w:eastAsia="en-US"/>
              </w:rPr>
            </w:pPr>
            <w:r w:rsidRPr="008F55E6">
              <w:rPr>
                <w:rFonts w:cs="Osaka"/>
              </w:rPr>
              <w:t>+16 dBm</w:t>
            </w:r>
          </w:p>
        </w:tc>
        <w:tc>
          <w:tcPr>
            <w:tcW w:w="1280" w:type="dxa"/>
          </w:tcPr>
          <w:p w14:paraId="578258EC" w14:textId="77777777" w:rsidR="00A638E6" w:rsidRPr="008F55E6" w:rsidRDefault="00A638E6" w:rsidP="00A638E6">
            <w:pPr>
              <w:pStyle w:val="TAC"/>
              <w:rPr>
                <w:lang w:eastAsia="en-US"/>
              </w:rPr>
            </w:pPr>
            <w:r w:rsidRPr="008F55E6">
              <w:rPr>
                <w:rFonts w:cs="Osaka"/>
              </w:rPr>
              <w:t>-115 dBm</w:t>
            </w:r>
          </w:p>
        </w:tc>
        <w:tc>
          <w:tcPr>
            <w:tcW w:w="1694" w:type="dxa"/>
          </w:tcPr>
          <w:p w14:paraId="3E9A34AB" w14:textId="77777777" w:rsidR="00A638E6" w:rsidRPr="008F55E6" w:rsidRDefault="00A638E6" w:rsidP="00A638E6">
            <w:pPr>
              <w:pStyle w:val="TAC"/>
              <w:rPr>
                <w:lang w:eastAsia="en-US"/>
              </w:rPr>
            </w:pPr>
            <w:r w:rsidRPr="008F55E6">
              <w:rPr>
                <w:rFonts w:cs="Osaka"/>
              </w:rPr>
              <w:t>CW carrier</w:t>
            </w:r>
          </w:p>
        </w:tc>
      </w:tr>
      <w:tr w:rsidR="008F55E6" w:rsidRPr="008F55E6" w14:paraId="4434CA47" w14:textId="77777777" w:rsidTr="00613019">
        <w:trPr>
          <w:jc w:val="center"/>
        </w:trPr>
        <w:tc>
          <w:tcPr>
            <w:tcW w:w="2411" w:type="dxa"/>
          </w:tcPr>
          <w:p w14:paraId="7A648EDB"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7EC94F41"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0BF27FCE" w14:textId="77777777" w:rsidR="00A638E6" w:rsidRPr="008F55E6" w:rsidRDefault="00A638E6" w:rsidP="00A638E6">
            <w:pPr>
              <w:pStyle w:val="TAC"/>
              <w:rPr>
                <w:lang w:eastAsia="en-US"/>
              </w:rPr>
            </w:pPr>
            <w:r w:rsidRPr="008F55E6">
              <w:rPr>
                <w:lang w:eastAsia="en-US"/>
              </w:rPr>
              <w:t>+16 dBm</w:t>
            </w:r>
          </w:p>
        </w:tc>
        <w:tc>
          <w:tcPr>
            <w:tcW w:w="1280" w:type="dxa"/>
          </w:tcPr>
          <w:p w14:paraId="711DB9CE" w14:textId="77777777" w:rsidR="00A638E6" w:rsidRPr="008F55E6" w:rsidRDefault="00A638E6" w:rsidP="00A638E6">
            <w:pPr>
              <w:pStyle w:val="TAC"/>
              <w:rPr>
                <w:lang w:eastAsia="en-US"/>
              </w:rPr>
            </w:pPr>
            <w:r w:rsidRPr="008F55E6">
              <w:rPr>
                <w:lang w:eastAsia="en-US"/>
              </w:rPr>
              <w:t>-115 dBm</w:t>
            </w:r>
          </w:p>
        </w:tc>
        <w:tc>
          <w:tcPr>
            <w:tcW w:w="1694" w:type="dxa"/>
          </w:tcPr>
          <w:p w14:paraId="1C6E07FA" w14:textId="77777777" w:rsidR="00A638E6" w:rsidRPr="008F55E6" w:rsidRDefault="00A638E6" w:rsidP="00A638E6">
            <w:pPr>
              <w:pStyle w:val="TAC"/>
              <w:rPr>
                <w:lang w:eastAsia="en-US"/>
              </w:rPr>
            </w:pPr>
            <w:r w:rsidRPr="008F55E6">
              <w:rPr>
                <w:lang w:eastAsia="en-US"/>
              </w:rPr>
              <w:t>CW carrier</w:t>
            </w:r>
          </w:p>
        </w:tc>
      </w:tr>
      <w:tr w:rsidR="008F55E6" w:rsidRPr="008F55E6" w14:paraId="077787CA" w14:textId="77777777" w:rsidTr="00613019">
        <w:trPr>
          <w:jc w:val="center"/>
        </w:trPr>
        <w:tc>
          <w:tcPr>
            <w:tcW w:w="2411" w:type="dxa"/>
          </w:tcPr>
          <w:p w14:paraId="3840D212"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29C7D2EF" w14:textId="77777777" w:rsidR="00A638E6" w:rsidRPr="008F55E6" w:rsidRDefault="00A638E6" w:rsidP="00A638E6">
            <w:pPr>
              <w:pStyle w:val="TAC"/>
              <w:rPr>
                <w:lang w:eastAsia="en-US"/>
              </w:rPr>
            </w:pPr>
            <w:r w:rsidRPr="008F55E6">
              <w:rPr>
                <w:lang w:eastAsia="en-US"/>
              </w:rPr>
              <w:t>1880 - 1920 MHz</w:t>
            </w:r>
          </w:p>
        </w:tc>
        <w:tc>
          <w:tcPr>
            <w:tcW w:w="1278" w:type="dxa"/>
          </w:tcPr>
          <w:p w14:paraId="71F3DEDB" w14:textId="77777777" w:rsidR="00A638E6" w:rsidRPr="008F55E6" w:rsidRDefault="00A638E6" w:rsidP="00A638E6">
            <w:pPr>
              <w:pStyle w:val="TAC"/>
              <w:rPr>
                <w:lang w:eastAsia="en-US"/>
              </w:rPr>
            </w:pPr>
            <w:r w:rsidRPr="008F55E6">
              <w:rPr>
                <w:lang w:eastAsia="en-US"/>
              </w:rPr>
              <w:t>+16 dBm</w:t>
            </w:r>
          </w:p>
        </w:tc>
        <w:tc>
          <w:tcPr>
            <w:tcW w:w="1280" w:type="dxa"/>
          </w:tcPr>
          <w:p w14:paraId="33B97511" w14:textId="77777777" w:rsidR="00A638E6" w:rsidRPr="008F55E6" w:rsidRDefault="00A638E6" w:rsidP="00A638E6">
            <w:pPr>
              <w:pStyle w:val="TAC"/>
              <w:rPr>
                <w:lang w:eastAsia="en-US"/>
              </w:rPr>
            </w:pPr>
            <w:r w:rsidRPr="008F55E6">
              <w:rPr>
                <w:lang w:eastAsia="en-US"/>
              </w:rPr>
              <w:t>-115 dBm</w:t>
            </w:r>
          </w:p>
        </w:tc>
        <w:tc>
          <w:tcPr>
            <w:tcW w:w="1694" w:type="dxa"/>
          </w:tcPr>
          <w:p w14:paraId="6CCCCA3D" w14:textId="77777777" w:rsidR="00A638E6" w:rsidRPr="008F55E6" w:rsidRDefault="00A638E6" w:rsidP="00A638E6">
            <w:pPr>
              <w:pStyle w:val="TAC"/>
              <w:rPr>
                <w:lang w:eastAsia="en-US"/>
              </w:rPr>
            </w:pPr>
            <w:r w:rsidRPr="008F55E6">
              <w:rPr>
                <w:lang w:eastAsia="en-US"/>
              </w:rPr>
              <w:t>CW carrier</w:t>
            </w:r>
          </w:p>
        </w:tc>
      </w:tr>
      <w:tr w:rsidR="008F55E6" w:rsidRPr="008F55E6" w14:paraId="21528014" w14:textId="77777777" w:rsidTr="00613019">
        <w:trPr>
          <w:jc w:val="center"/>
        </w:trPr>
        <w:tc>
          <w:tcPr>
            <w:tcW w:w="2411" w:type="dxa"/>
          </w:tcPr>
          <w:p w14:paraId="0FA10D27"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3082508F" w14:textId="77777777" w:rsidR="00A638E6" w:rsidRPr="008F55E6" w:rsidRDefault="00A638E6" w:rsidP="00A638E6">
            <w:pPr>
              <w:pStyle w:val="TAC"/>
              <w:rPr>
                <w:lang w:eastAsia="en-US"/>
              </w:rPr>
            </w:pPr>
            <w:r w:rsidRPr="008F55E6">
              <w:rPr>
                <w:lang w:eastAsia="en-US"/>
              </w:rPr>
              <w:t>2300 - 2400 MHz</w:t>
            </w:r>
          </w:p>
        </w:tc>
        <w:tc>
          <w:tcPr>
            <w:tcW w:w="1278" w:type="dxa"/>
          </w:tcPr>
          <w:p w14:paraId="12594B0E" w14:textId="77777777" w:rsidR="00A638E6" w:rsidRPr="008F55E6" w:rsidRDefault="00A638E6" w:rsidP="00A638E6">
            <w:pPr>
              <w:pStyle w:val="TAC"/>
              <w:rPr>
                <w:lang w:eastAsia="en-US"/>
              </w:rPr>
            </w:pPr>
            <w:r w:rsidRPr="008F55E6">
              <w:rPr>
                <w:lang w:eastAsia="en-US"/>
              </w:rPr>
              <w:t>+16 dBm</w:t>
            </w:r>
          </w:p>
        </w:tc>
        <w:tc>
          <w:tcPr>
            <w:tcW w:w="1280" w:type="dxa"/>
          </w:tcPr>
          <w:p w14:paraId="06A1080B" w14:textId="77777777" w:rsidR="00A638E6" w:rsidRPr="008F55E6" w:rsidRDefault="00A638E6" w:rsidP="00A638E6">
            <w:pPr>
              <w:pStyle w:val="TAC"/>
              <w:rPr>
                <w:lang w:eastAsia="en-US"/>
              </w:rPr>
            </w:pPr>
            <w:r w:rsidRPr="008F55E6">
              <w:rPr>
                <w:lang w:eastAsia="en-US"/>
              </w:rPr>
              <w:t>-115 dBm</w:t>
            </w:r>
          </w:p>
        </w:tc>
        <w:tc>
          <w:tcPr>
            <w:tcW w:w="1694" w:type="dxa"/>
          </w:tcPr>
          <w:p w14:paraId="6ABE4B0F" w14:textId="77777777" w:rsidR="00A638E6" w:rsidRPr="008F55E6" w:rsidRDefault="00A638E6" w:rsidP="00A638E6">
            <w:pPr>
              <w:pStyle w:val="TAC"/>
              <w:rPr>
                <w:lang w:eastAsia="en-US"/>
              </w:rPr>
            </w:pPr>
            <w:r w:rsidRPr="008F55E6">
              <w:rPr>
                <w:lang w:eastAsia="en-US"/>
              </w:rPr>
              <w:t>CW carrier</w:t>
            </w:r>
          </w:p>
        </w:tc>
      </w:tr>
      <w:tr w:rsidR="008F55E6" w:rsidRPr="008F55E6" w14:paraId="7716597C" w14:textId="77777777" w:rsidTr="00613019">
        <w:trPr>
          <w:jc w:val="center"/>
        </w:trPr>
        <w:tc>
          <w:tcPr>
            <w:tcW w:w="2411" w:type="dxa"/>
          </w:tcPr>
          <w:p w14:paraId="75083BE1"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57EE24EB" w14:textId="77777777" w:rsidR="00A638E6" w:rsidRPr="008F55E6" w:rsidRDefault="00A638E6" w:rsidP="00A638E6">
            <w:pPr>
              <w:pStyle w:val="TAC"/>
              <w:rPr>
                <w:lang w:eastAsia="en-US"/>
              </w:rPr>
            </w:pPr>
            <w:r w:rsidRPr="008F55E6">
              <w:rPr>
                <w:lang w:eastAsia="en-US"/>
              </w:rPr>
              <w:t>2496 - 2690 MHz</w:t>
            </w:r>
          </w:p>
        </w:tc>
        <w:tc>
          <w:tcPr>
            <w:tcW w:w="1278" w:type="dxa"/>
          </w:tcPr>
          <w:p w14:paraId="660B20B6" w14:textId="77777777" w:rsidR="00A638E6" w:rsidRPr="008F55E6" w:rsidRDefault="00A638E6" w:rsidP="00A638E6">
            <w:pPr>
              <w:pStyle w:val="TAC"/>
              <w:rPr>
                <w:lang w:eastAsia="en-US"/>
              </w:rPr>
            </w:pPr>
            <w:r w:rsidRPr="008F55E6">
              <w:rPr>
                <w:lang w:eastAsia="en-US"/>
              </w:rPr>
              <w:t>+16 dBm</w:t>
            </w:r>
          </w:p>
        </w:tc>
        <w:tc>
          <w:tcPr>
            <w:tcW w:w="1280" w:type="dxa"/>
          </w:tcPr>
          <w:p w14:paraId="53F2E20C" w14:textId="77777777" w:rsidR="00A638E6" w:rsidRPr="008F55E6" w:rsidRDefault="00A638E6" w:rsidP="00A638E6">
            <w:pPr>
              <w:pStyle w:val="TAC"/>
              <w:rPr>
                <w:lang w:eastAsia="en-US"/>
              </w:rPr>
            </w:pPr>
            <w:r w:rsidRPr="008F55E6">
              <w:rPr>
                <w:lang w:eastAsia="en-US"/>
              </w:rPr>
              <w:t>-115 dBm</w:t>
            </w:r>
          </w:p>
        </w:tc>
        <w:tc>
          <w:tcPr>
            <w:tcW w:w="1694" w:type="dxa"/>
          </w:tcPr>
          <w:p w14:paraId="27D6D0D6" w14:textId="77777777" w:rsidR="00A638E6" w:rsidRPr="008F55E6" w:rsidRDefault="00A638E6" w:rsidP="00A638E6">
            <w:pPr>
              <w:pStyle w:val="TAC"/>
              <w:rPr>
                <w:lang w:eastAsia="en-US"/>
              </w:rPr>
            </w:pPr>
            <w:r w:rsidRPr="008F55E6">
              <w:rPr>
                <w:lang w:eastAsia="en-US"/>
              </w:rPr>
              <w:t>CW carrier</w:t>
            </w:r>
          </w:p>
        </w:tc>
      </w:tr>
      <w:tr w:rsidR="008F55E6" w:rsidRPr="008F55E6" w14:paraId="46967AE3" w14:textId="77777777" w:rsidTr="00613019">
        <w:trPr>
          <w:jc w:val="center"/>
        </w:trPr>
        <w:tc>
          <w:tcPr>
            <w:tcW w:w="2411" w:type="dxa"/>
          </w:tcPr>
          <w:p w14:paraId="2F73EFA5"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0DBD61B0"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5596120" w14:textId="77777777" w:rsidR="00A638E6" w:rsidRPr="008F55E6" w:rsidRDefault="00A638E6" w:rsidP="00A638E6">
            <w:pPr>
              <w:pStyle w:val="TAC"/>
              <w:rPr>
                <w:lang w:eastAsia="en-US"/>
              </w:rPr>
            </w:pPr>
            <w:r w:rsidRPr="008F55E6">
              <w:rPr>
                <w:lang w:eastAsia="en-US"/>
              </w:rPr>
              <w:t>+16 dBm</w:t>
            </w:r>
          </w:p>
        </w:tc>
        <w:tc>
          <w:tcPr>
            <w:tcW w:w="1280" w:type="dxa"/>
          </w:tcPr>
          <w:p w14:paraId="40EFC757" w14:textId="77777777" w:rsidR="00A638E6" w:rsidRPr="008F55E6" w:rsidRDefault="00A638E6" w:rsidP="00A638E6">
            <w:pPr>
              <w:pStyle w:val="TAC"/>
              <w:rPr>
                <w:lang w:eastAsia="en-US"/>
              </w:rPr>
            </w:pPr>
            <w:r w:rsidRPr="008F55E6">
              <w:rPr>
                <w:lang w:eastAsia="en-US"/>
              </w:rPr>
              <w:t>-115 dBm</w:t>
            </w:r>
          </w:p>
        </w:tc>
        <w:tc>
          <w:tcPr>
            <w:tcW w:w="1694" w:type="dxa"/>
          </w:tcPr>
          <w:p w14:paraId="49BF2FB8" w14:textId="77777777" w:rsidR="00A638E6" w:rsidRPr="008F55E6" w:rsidRDefault="00A638E6" w:rsidP="00A638E6">
            <w:pPr>
              <w:pStyle w:val="TAC"/>
              <w:rPr>
                <w:lang w:eastAsia="en-US"/>
              </w:rPr>
            </w:pPr>
            <w:r w:rsidRPr="008F55E6">
              <w:rPr>
                <w:lang w:eastAsia="en-US"/>
              </w:rPr>
              <w:t>CW carrier</w:t>
            </w:r>
          </w:p>
        </w:tc>
      </w:tr>
      <w:tr w:rsidR="008F55E6" w:rsidRPr="008F55E6" w14:paraId="5CFEA673" w14:textId="77777777" w:rsidTr="00613019">
        <w:trPr>
          <w:jc w:val="center"/>
        </w:trPr>
        <w:tc>
          <w:tcPr>
            <w:tcW w:w="2411" w:type="dxa"/>
          </w:tcPr>
          <w:p w14:paraId="15F53687"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7B398745"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6907650A" w14:textId="77777777" w:rsidR="00A638E6" w:rsidRPr="008F55E6" w:rsidRDefault="00A638E6" w:rsidP="00A638E6">
            <w:pPr>
              <w:pStyle w:val="TAC"/>
              <w:rPr>
                <w:lang w:eastAsia="en-US"/>
              </w:rPr>
            </w:pPr>
            <w:r w:rsidRPr="008F55E6">
              <w:rPr>
                <w:lang w:eastAsia="en-US"/>
              </w:rPr>
              <w:t>+16 dBm</w:t>
            </w:r>
          </w:p>
        </w:tc>
        <w:tc>
          <w:tcPr>
            <w:tcW w:w="1280" w:type="dxa"/>
          </w:tcPr>
          <w:p w14:paraId="5BBC1DF4" w14:textId="77777777" w:rsidR="00A638E6" w:rsidRPr="008F55E6" w:rsidRDefault="00A638E6" w:rsidP="00A638E6">
            <w:pPr>
              <w:pStyle w:val="TAC"/>
              <w:rPr>
                <w:lang w:eastAsia="en-US"/>
              </w:rPr>
            </w:pPr>
            <w:r w:rsidRPr="008F55E6">
              <w:rPr>
                <w:lang w:eastAsia="en-US"/>
              </w:rPr>
              <w:t>-115 dBm</w:t>
            </w:r>
          </w:p>
        </w:tc>
        <w:tc>
          <w:tcPr>
            <w:tcW w:w="1694" w:type="dxa"/>
          </w:tcPr>
          <w:p w14:paraId="5AD5F401" w14:textId="77777777" w:rsidR="00A638E6" w:rsidRPr="008F55E6" w:rsidRDefault="00A638E6" w:rsidP="00A638E6">
            <w:pPr>
              <w:pStyle w:val="TAC"/>
              <w:rPr>
                <w:lang w:eastAsia="en-US"/>
              </w:rPr>
            </w:pPr>
            <w:r w:rsidRPr="008F55E6">
              <w:rPr>
                <w:lang w:eastAsia="en-US"/>
              </w:rPr>
              <w:t>CW carrier</w:t>
            </w:r>
          </w:p>
        </w:tc>
      </w:tr>
      <w:tr w:rsidR="008F55E6" w:rsidRPr="008F55E6" w14:paraId="518DD5F5" w14:textId="77777777" w:rsidTr="00613019">
        <w:trPr>
          <w:jc w:val="center"/>
        </w:trPr>
        <w:tc>
          <w:tcPr>
            <w:tcW w:w="2411" w:type="dxa"/>
          </w:tcPr>
          <w:p w14:paraId="30446CA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4C0A466C"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413C76B3" w14:textId="77777777" w:rsidR="00A638E6" w:rsidRPr="008F55E6" w:rsidRDefault="00A638E6" w:rsidP="00A638E6">
            <w:pPr>
              <w:pStyle w:val="TAC"/>
              <w:rPr>
                <w:lang w:eastAsia="en-US"/>
              </w:rPr>
            </w:pPr>
            <w:r w:rsidRPr="008F55E6">
              <w:rPr>
                <w:lang w:eastAsia="en-US"/>
              </w:rPr>
              <w:t>+16 dBm</w:t>
            </w:r>
          </w:p>
        </w:tc>
        <w:tc>
          <w:tcPr>
            <w:tcW w:w="1280" w:type="dxa"/>
          </w:tcPr>
          <w:p w14:paraId="47A28638" w14:textId="77777777" w:rsidR="00A638E6" w:rsidRPr="008F55E6" w:rsidRDefault="00A638E6" w:rsidP="00A638E6">
            <w:pPr>
              <w:pStyle w:val="TAC"/>
              <w:rPr>
                <w:lang w:eastAsia="en-US"/>
              </w:rPr>
            </w:pPr>
            <w:r w:rsidRPr="008F55E6">
              <w:rPr>
                <w:lang w:eastAsia="en-US"/>
              </w:rPr>
              <w:t>-115 dBm</w:t>
            </w:r>
          </w:p>
        </w:tc>
        <w:tc>
          <w:tcPr>
            <w:tcW w:w="1694" w:type="dxa"/>
          </w:tcPr>
          <w:p w14:paraId="41040057" w14:textId="77777777" w:rsidR="00A638E6" w:rsidRPr="008F55E6" w:rsidRDefault="00A638E6" w:rsidP="00A638E6">
            <w:pPr>
              <w:pStyle w:val="TAC"/>
              <w:rPr>
                <w:lang w:eastAsia="en-US"/>
              </w:rPr>
            </w:pPr>
            <w:r w:rsidRPr="008F55E6">
              <w:rPr>
                <w:lang w:eastAsia="en-US"/>
              </w:rPr>
              <w:t>CW carrier</w:t>
            </w:r>
          </w:p>
        </w:tc>
      </w:tr>
      <w:tr w:rsidR="008F55E6" w:rsidRPr="008F55E6" w14:paraId="66903AF2" w14:textId="77777777" w:rsidTr="00613019">
        <w:trPr>
          <w:jc w:val="center"/>
        </w:trPr>
        <w:tc>
          <w:tcPr>
            <w:tcW w:w="2411" w:type="dxa"/>
          </w:tcPr>
          <w:p w14:paraId="4955F55D"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01B2D711"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44F15854" w14:textId="77777777" w:rsidR="00A638E6" w:rsidRPr="008F55E6" w:rsidRDefault="00A638E6" w:rsidP="00A638E6">
            <w:pPr>
              <w:pStyle w:val="TAC"/>
              <w:rPr>
                <w:lang w:eastAsia="en-US"/>
              </w:rPr>
            </w:pPr>
            <w:r w:rsidRPr="008F55E6">
              <w:rPr>
                <w:lang w:eastAsia="en-US"/>
              </w:rPr>
              <w:t>+16 dBm</w:t>
            </w:r>
          </w:p>
        </w:tc>
        <w:tc>
          <w:tcPr>
            <w:tcW w:w="1280" w:type="dxa"/>
          </w:tcPr>
          <w:p w14:paraId="79D66E59" w14:textId="77777777" w:rsidR="00A638E6" w:rsidRPr="008F55E6" w:rsidRDefault="00A638E6" w:rsidP="00A638E6">
            <w:pPr>
              <w:pStyle w:val="TAC"/>
              <w:rPr>
                <w:lang w:eastAsia="en-US"/>
              </w:rPr>
            </w:pPr>
            <w:r w:rsidRPr="008F55E6">
              <w:rPr>
                <w:lang w:eastAsia="en-US"/>
              </w:rPr>
              <w:t>-115 dBm</w:t>
            </w:r>
          </w:p>
        </w:tc>
        <w:tc>
          <w:tcPr>
            <w:tcW w:w="1694" w:type="dxa"/>
          </w:tcPr>
          <w:p w14:paraId="32544963" w14:textId="77777777" w:rsidR="00A638E6" w:rsidRPr="008F55E6" w:rsidRDefault="00A638E6" w:rsidP="00A638E6">
            <w:pPr>
              <w:pStyle w:val="TAC"/>
              <w:rPr>
                <w:lang w:eastAsia="en-US"/>
              </w:rPr>
            </w:pPr>
            <w:r w:rsidRPr="008F55E6">
              <w:rPr>
                <w:lang w:eastAsia="en-US"/>
              </w:rPr>
              <w:t>CW carrier</w:t>
            </w:r>
          </w:p>
        </w:tc>
      </w:tr>
      <w:tr w:rsidR="008F55E6" w:rsidRPr="008F55E6" w14:paraId="5E7B1D07" w14:textId="77777777" w:rsidTr="00613019">
        <w:trPr>
          <w:jc w:val="center"/>
        </w:trPr>
        <w:tc>
          <w:tcPr>
            <w:tcW w:w="2411" w:type="dxa"/>
          </w:tcPr>
          <w:p w14:paraId="463249E7"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124A03A7"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3C7AE440" w14:textId="77777777" w:rsidR="00A638E6" w:rsidRPr="008F55E6" w:rsidRDefault="00A638E6" w:rsidP="00A638E6">
            <w:pPr>
              <w:pStyle w:val="TAC"/>
              <w:rPr>
                <w:lang w:eastAsia="ja-JP"/>
              </w:rPr>
            </w:pPr>
            <w:r w:rsidRPr="008F55E6">
              <w:rPr>
                <w:lang w:eastAsia="ja-JP"/>
              </w:rPr>
              <w:t>+16 dBm</w:t>
            </w:r>
          </w:p>
        </w:tc>
        <w:tc>
          <w:tcPr>
            <w:tcW w:w="1280" w:type="dxa"/>
          </w:tcPr>
          <w:p w14:paraId="51934922" w14:textId="77777777" w:rsidR="00A638E6" w:rsidRPr="008F55E6" w:rsidRDefault="00A638E6" w:rsidP="00A638E6">
            <w:pPr>
              <w:pStyle w:val="TAC"/>
              <w:rPr>
                <w:lang w:eastAsia="ja-JP"/>
              </w:rPr>
            </w:pPr>
            <w:r w:rsidRPr="008F55E6">
              <w:rPr>
                <w:lang w:eastAsia="ja-JP"/>
              </w:rPr>
              <w:t>-115 dBm</w:t>
            </w:r>
          </w:p>
        </w:tc>
        <w:tc>
          <w:tcPr>
            <w:tcW w:w="1694" w:type="dxa"/>
          </w:tcPr>
          <w:p w14:paraId="1A698E0C" w14:textId="77777777" w:rsidR="00A638E6" w:rsidRPr="008F55E6" w:rsidRDefault="00A638E6" w:rsidP="00A638E6">
            <w:pPr>
              <w:pStyle w:val="TAC"/>
              <w:rPr>
                <w:lang w:eastAsia="ja-JP"/>
              </w:rPr>
            </w:pPr>
            <w:r w:rsidRPr="008F55E6">
              <w:rPr>
                <w:lang w:eastAsia="ja-JP"/>
              </w:rPr>
              <w:t>CW carrier</w:t>
            </w:r>
          </w:p>
        </w:tc>
      </w:tr>
      <w:tr w:rsidR="008F55E6" w:rsidRPr="008F55E6" w14:paraId="6F8C191F" w14:textId="77777777" w:rsidTr="00613019">
        <w:trPr>
          <w:jc w:val="center"/>
        </w:trPr>
        <w:tc>
          <w:tcPr>
            <w:tcW w:w="2411" w:type="dxa"/>
          </w:tcPr>
          <w:p w14:paraId="34157800"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36A96567"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1BA3EC3F" w14:textId="77777777" w:rsidR="00A638E6" w:rsidRPr="008F55E6" w:rsidRDefault="00A638E6" w:rsidP="00A638E6">
            <w:pPr>
              <w:pStyle w:val="TAC"/>
              <w:rPr>
                <w:lang w:eastAsia="ja-JP"/>
              </w:rPr>
            </w:pPr>
            <w:r w:rsidRPr="008F55E6">
              <w:t>+16 dBm</w:t>
            </w:r>
          </w:p>
        </w:tc>
        <w:tc>
          <w:tcPr>
            <w:tcW w:w="1280" w:type="dxa"/>
          </w:tcPr>
          <w:p w14:paraId="7AAAFFD4" w14:textId="77777777" w:rsidR="00A638E6" w:rsidRPr="008F55E6" w:rsidRDefault="00A638E6" w:rsidP="00A638E6">
            <w:pPr>
              <w:pStyle w:val="TAC"/>
              <w:rPr>
                <w:lang w:eastAsia="ja-JP"/>
              </w:rPr>
            </w:pPr>
            <w:r w:rsidRPr="008F55E6">
              <w:t>-115 dBm</w:t>
            </w:r>
          </w:p>
        </w:tc>
        <w:tc>
          <w:tcPr>
            <w:tcW w:w="1694" w:type="dxa"/>
          </w:tcPr>
          <w:p w14:paraId="0D256B25" w14:textId="77777777" w:rsidR="00A638E6" w:rsidRPr="008F55E6" w:rsidRDefault="00A638E6" w:rsidP="00A638E6">
            <w:pPr>
              <w:pStyle w:val="TAC"/>
              <w:rPr>
                <w:lang w:eastAsia="ja-JP"/>
              </w:rPr>
            </w:pPr>
            <w:r w:rsidRPr="008F55E6">
              <w:t>CW carrier</w:t>
            </w:r>
          </w:p>
        </w:tc>
      </w:tr>
      <w:tr w:rsidR="008F55E6" w:rsidRPr="008F55E6" w14:paraId="0345D941" w14:textId="77777777" w:rsidTr="00613019">
        <w:trPr>
          <w:jc w:val="center"/>
        </w:trPr>
        <w:tc>
          <w:tcPr>
            <w:tcW w:w="2411" w:type="dxa"/>
          </w:tcPr>
          <w:p w14:paraId="6CAC9A51" w14:textId="77777777" w:rsidR="00A638E6" w:rsidRPr="008F55E6" w:rsidRDefault="00A638E6" w:rsidP="00A638E6">
            <w:pPr>
              <w:pStyle w:val="TAC"/>
            </w:pPr>
            <w:r w:rsidRPr="008F55E6">
              <w:t>WA E-UTRA Band 52</w:t>
            </w:r>
          </w:p>
        </w:tc>
        <w:tc>
          <w:tcPr>
            <w:tcW w:w="1983" w:type="dxa"/>
            <w:vAlign w:val="center"/>
          </w:tcPr>
          <w:p w14:paraId="34A91089"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54EC1C07" w14:textId="77777777" w:rsidR="00A638E6" w:rsidRPr="008F55E6" w:rsidRDefault="00A638E6" w:rsidP="00A638E6">
            <w:pPr>
              <w:pStyle w:val="TAC"/>
            </w:pPr>
            <w:r w:rsidRPr="008F55E6">
              <w:t>+16 dBm</w:t>
            </w:r>
          </w:p>
        </w:tc>
        <w:tc>
          <w:tcPr>
            <w:tcW w:w="1280" w:type="dxa"/>
          </w:tcPr>
          <w:p w14:paraId="00FC2498" w14:textId="77777777" w:rsidR="00A638E6" w:rsidRPr="008F55E6" w:rsidRDefault="00A638E6" w:rsidP="00A638E6">
            <w:pPr>
              <w:pStyle w:val="TAC"/>
            </w:pPr>
            <w:r w:rsidRPr="008F55E6">
              <w:t>-115 dBm</w:t>
            </w:r>
          </w:p>
        </w:tc>
        <w:tc>
          <w:tcPr>
            <w:tcW w:w="1694" w:type="dxa"/>
          </w:tcPr>
          <w:p w14:paraId="64148BD8" w14:textId="77777777" w:rsidR="00A638E6" w:rsidRPr="008F55E6" w:rsidRDefault="00A638E6" w:rsidP="00A638E6">
            <w:pPr>
              <w:pStyle w:val="TAC"/>
            </w:pPr>
            <w:r w:rsidRPr="008F55E6">
              <w:t>CW carrier</w:t>
            </w:r>
          </w:p>
        </w:tc>
      </w:tr>
      <w:tr w:rsidR="008F55E6" w:rsidRPr="008F55E6" w14:paraId="57F74FDD" w14:textId="77777777" w:rsidTr="00613019">
        <w:trPr>
          <w:jc w:val="center"/>
        </w:trPr>
        <w:tc>
          <w:tcPr>
            <w:tcW w:w="2411" w:type="dxa"/>
          </w:tcPr>
          <w:p w14:paraId="29AC5441" w14:textId="77777777" w:rsidR="00A638E6" w:rsidRPr="008F55E6" w:rsidRDefault="00A638E6" w:rsidP="00A638E6">
            <w:pPr>
              <w:pStyle w:val="TAC"/>
              <w:rPr>
                <w:lang w:eastAsia="en-US"/>
              </w:rPr>
            </w:pPr>
            <w:r w:rsidRPr="008F55E6">
              <w:rPr>
                <w:lang w:eastAsia="en-US"/>
              </w:rPr>
              <w:t>WA E-UTRA Band 65</w:t>
            </w:r>
          </w:p>
        </w:tc>
        <w:tc>
          <w:tcPr>
            <w:tcW w:w="1983" w:type="dxa"/>
          </w:tcPr>
          <w:p w14:paraId="5328F996" w14:textId="77777777" w:rsidR="00A638E6" w:rsidRPr="008F55E6" w:rsidRDefault="00A638E6" w:rsidP="00A638E6">
            <w:pPr>
              <w:pStyle w:val="TAC"/>
              <w:rPr>
                <w:lang w:eastAsia="zh-CN"/>
              </w:rPr>
            </w:pPr>
            <w:r w:rsidRPr="008F55E6">
              <w:rPr>
                <w:lang w:eastAsia="en-US"/>
              </w:rPr>
              <w:t>2110 - 2200 MHz</w:t>
            </w:r>
          </w:p>
        </w:tc>
        <w:tc>
          <w:tcPr>
            <w:tcW w:w="1278" w:type="dxa"/>
          </w:tcPr>
          <w:p w14:paraId="65FBD445" w14:textId="77777777" w:rsidR="00A638E6" w:rsidRPr="008F55E6" w:rsidRDefault="00A638E6" w:rsidP="00A638E6">
            <w:pPr>
              <w:pStyle w:val="TAC"/>
              <w:rPr>
                <w:lang w:eastAsia="en-US"/>
              </w:rPr>
            </w:pPr>
            <w:r w:rsidRPr="008F55E6">
              <w:rPr>
                <w:lang w:eastAsia="en-US"/>
              </w:rPr>
              <w:t>+16 dBm</w:t>
            </w:r>
          </w:p>
        </w:tc>
        <w:tc>
          <w:tcPr>
            <w:tcW w:w="1280" w:type="dxa"/>
          </w:tcPr>
          <w:p w14:paraId="090B40A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0FBCC5A7" w14:textId="77777777" w:rsidR="00A638E6" w:rsidRPr="008F55E6" w:rsidRDefault="00A638E6" w:rsidP="00A638E6">
            <w:pPr>
              <w:pStyle w:val="TAC"/>
              <w:rPr>
                <w:lang w:eastAsia="en-US"/>
              </w:rPr>
            </w:pPr>
            <w:r w:rsidRPr="008F55E6">
              <w:rPr>
                <w:lang w:eastAsia="en-US"/>
              </w:rPr>
              <w:t>CW carrier</w:t>
            </w:r>
          </w:p>
        </w:tc>
      </w:tr>
      <w:tr w:rsidR="008F55E6" w:rsidRPr="008F55E6" w14:paraId="005BB898" w14:textId="77777777" w:rsidTr="00613019">
        <w:trPr>
          <w:jc w:val="center"/>
        </w:trPr>
        <w:tc>
          <w:tcPr>
            <w:tcW w:w="2411" w:type="dxa"/>
          </w:tcPr>
          <w:p w14:paraId="45BFB3F7"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6667ED09" w14:textId="77777777" w:rsidR="00A638E6" w:rsidRPr="008F55E6" w:rsidRDefault="00A638E6" w:rsidP="00A638E6">
            <w:pPr>
              <w:pStyle w:val="TAC"/>
              <w:rPr>
                <w:lang w:eastAsia="zh-CN"/>
              </w:rPr>
            </w:pPr>
            <w:r w:rsidRPr="008F55E6">
              <w:rPr>
                <w:lang w:eastAsia="en-US"/>
              </w:rPr>
              <w:t>2110 - 2200 MHz</w:t>
            </w:r>
          </w:p>
        </w:tc>
        <w:tc>
          <w:tcPr>
            <w:tcW w:w="1278" w:type="dxa"/>
          </w:tcPr>
          <w:p w14:paraId="3BFD5819" w14:textId="77777777" w:rsidR="00A638E6" w:rsidRPr="008F55E6" w:rsidRDefault="00A638E6" w:rsidP="00A638E6">
            <w:pPr>
              <w:pStyle w:val="TAC"/>
              <w:rPr>
                <w:lang w:eastAsia="en-US"/>
              </w:rPr>
            </w:pPr>
            <w:r w:rsidRPr="008F55E6">
              <w:rPr>
                <w:lang w:eastAsia="en-US"/>
              </w:rPr>
              <w:t>+16 dBm</w:t>
            </w:r>
          </w:p>
        </w:tc>
        <w:tc>
          <w:tcPr>
            <w:tcW w:w="1280" w:type="dxa"/>
          </w:tcPr>
          <w:p w14:paraId="01298B28"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1CC295E" w14:textId="77777777" w:rsidR="00A638E6" w:rsidRPr="008F55E6" w:rsidRDefault="00A638E6" w:rsidP="00A638E6">
            <w:pPr>
              <w:pStyle w:val="TAC"/>
              <w:rPr>
                <w:lang w:eastAsia="en-US"/>
              </w:rPr>
            </w:pPr>
            <w:r w:rsidRPr="008F55E6">
              <w:rPr>
                <w:lang w:eastAsia="en-US"/>
              </w:rPr>
              <w:t>CW carrier</w:t>
            </w:r>
          </w:p>
        </w:tc>
      </w:tr>
      <w:tr w:rsidR="008F55E6" w:rsidRPr="008F55E6" w14:paraId="7E780761" w14:textId="77777777" w:rsidTr="00613019">
        <w:trPr>
          <w:jc w:val="center"/>
        </w:trPr>
        <w:tc>
          <w:tcPr>
            <w:tcW w:w="2411" w:type="dxa"/>
          </w:tcPr>
          <w:p w14:paraId="59C55C19"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036B081C" w14:textId="77777777" w:rsidR="00A638E6" w:rsidRPr="008F55E6" w:rsidRDefault="00A638E6" w:rsidP="00A638E6">
            <w:pPr>
              <w:pStyle w:val="TAC"/>
              <w:rPr>
                <w:lang w:eastAsia="zh-CN"/>
              </w:rPr>
            </w:pPr>
            <w:r w:rsidRPr="008F55E6">
              <w:rPr>
                <w:lang w:eastAsia="en-US"/>
              </w:rPr>
              <w:t>738 - 758 MHz</w:t>
            </w:r>
          </w:p>
        </w:tc>
        <w:tc>
          <w:tcPr>
            <w:tcW w:w="1278" w:type="dxa"/>
          </w:tcPr>
          <w:p w14:paraId="3C22DC42"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2068B1C3"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6B783AE3"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4D29B6" w14:textId="77777777" w:rsidTr="00613019">
        <w:trPr>
          <w:jc w:val="center"/>
        </w:trPr>
        <w:tc>
          <w:tcPr>
            <w:tcW w:w="2411" w:type="dxa"/>
          </w:tcPr>
          <w:p w14:paraId="5DC00A40"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2B561663" w14:textId="77777777" w:rsidR="00A638E6" w:rsidRPr="008F55E6" w:rsidRDefault="00A638E6" w:rsidP="00A638E6">
            <w:pPr>
              <w:pStyle w:val="TAC"/>
              <w:rPr>
                <w:lang w:eastAsia="zh-CN"/>
              </w:rPr>
            </w:pPr>
            <w:r w:rsidRPr="008F55E6">
              <w:rPr>
                <w:lang w:eastAsia="en-US"/>
              </w:rPr>
              <w:t>753 - 783 MHz</w:t>
            </w:r>
          </w:p>
        </w:tc>
        <w:tc>
          <w:tcPr>
            <w:tcW w:w="1278" w:type="dxa"/>
          </w:tcPr>
          <w:p w14:paraId="20A5A55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0DC4B820"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ED85BF8"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D790D1" w14:textId="77777777" w:rsidTr="00613019">
        <w:trPr>
          <w:jc w:val="center"/>
        </w:trPr>
        <w:tc>
          <w:tcPr>
            <w:tcW w:w="2411" w:type="dxa"/>
          </w:tcPr>
          <w:p w14:paraId="7446052E" w14:textId="77777777" w:rsidR="00A638E6" w:rsidRPr="008F55E6" w:rsidRDefault="00A638E6" w:rsidP="00A638E6">
            <w:pPr>
              <w:pStyle w:val="TAC"/>
              <w:rPr>
                <w:lang w:eastAsia="en-US"/>
              </w:rPr>
            </w:pPr>
            <w:r w:rsidRPr="008F55E6">
              <w:rPr>
                <w:lang w:eastAsia="en-US"/>
              </w:rPr>
              <w:t>WA E-UTRA Band 69</w:t>
            </w:r>
          </w:p>
        </w:tc>
        <w:tc>
          <w:tcPr>
            <w:tcW w:w="1983" w:type="dxa"/>
          </w:tcPr>
          <w:p w14:paraId="3D419C4A" w14:textId="77777777" w:rsidR="00A638E6" w:rsidRPr="008F55E6" w:rsidRDefault="00A638E6" w:rsidP="00A638E6">
            <w:pPr>
              <w:pStyle w:val="TAC"/>
              <w:rPr>
                <w:lang w:eastAsia="en-US"/>
              </w:rPr>
            </w:pPr>
            <w:r w:rsidRPr="008F55E6">
              <w:rPr>
                <w:lang w:eastAsia="en-US"/>
              </w:rPr>
              <w:t>2570 - 2620 MHz</w:t>
            </w:r>
          </w:p>
        </w:tc>
        <w:tc>
          <w:tcPr>
            <w:tcW w:w="1278" w:type="dxa"/>
          </w:tcPr>
          <w:p w14:paraId="19158FFD"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6B418CDD"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4CC5DDB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658BAA57" w14:textId="77777777" w:rsidTr="00613019">
        <w:trPr>
          <w:jc w:val="center"/>
        </w:trPr>
        <w:tc>
          <w:tcPr>
            <w:tcW w:w="2411" w:type="dxa"/>
          </w:tcPr>
          <w:p w14:paraId="31DB8BE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4E91E412" w14:textId="77777777" w:rsidR="00A638E6" w:rsidRPr="008F55E6" w:rsidRDefault="00A638E6" w:rsidP="008F55E6">
            <w:pPr>
              <w:pStyle w:val="TAC"/>
              <w:rPr>
                <w:szCs w:val="18"/>
              </w:rPr>
            </w:pPr>
            <w:r w:rsidRPr="008F55E6">
              <w:rPr>
                <w:szCs w:val="18"/>
              </w:rPr>
              <w:t>1995 - 2020 MHz</w:t>
            </w:r>
          </w:p>
        </w:tc>
        <w:tc>
          <w:tcPr>
            <w:tcW w:w="1278" w:type="dxa"/>
          </w:tcPr>
          <w:p w14:paraId="4DE75C42"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FCB2206"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EE5160C"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21B0BAB1" w14:textId="77777777" w:rsidTr="00613019">
        <w:trPr>
          <w:jc w:val="center"/>
        </w:trPr>
        <w:tc>
          <w:tcPr>
            <w:tcW w:w="2411" w:type="dxa"/>
          </w:tcPr>
          <w:p w14:paraId="3A12BFAC"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7C4FEAD2" w14:textId="77777777" w:rsidR="00A638E6" w:rsidRPr="008F55E6" w:rsidRDefault="00A638E6" w:rsidP="008F55E6">
            <w:pPr>
              <w:pStyle w:val="TAC"/>
              <w:rPr>
                <w:szCs w:val="18"/>
              </w:rPr>
            </w:pPr>
            <w:r w:rsidRPr="008F55E6">
              <w:rPr>
                <w:szCs w:val="18"/>
              </w:rPr>
              <w:t>617 - 652 MHz</w:t>
            </w:r>
          </w:p>
        </w:tc>
        <w:tc>
          <w:tcPr>
            <w:tcW w:w="1278" w:type="dxa"/>
          </w:tcPr>
          <w:p w14:paraId="20F0631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1172DD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14791C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7D377972" w14:textId="77777777" w:rsidTr="00613019">
        <w:trPr>
          <w:jc w:val="center"/>
        </w:trPr>
        <w:tc>
          <w:tcPr>
            <w:tcW w:w="2411" w:type="dxa"/>
          </w:tcPr>
          <w:p w14:paraId="13F6D6A5" w14:textId="77777777" w:rsidR="00A638E6" w:rsidRPr="008F55E6" w:rsidRDefault="00A638E6" w:rsidP="008F55E6">
            <w:pPr>
              <w:pStyle w:val="TAC"/>
              <w:rPr>
                <w:szCs w:val="18"/>
              </w:rPr>
            </w:pPr>
            <w:r w:rsidRPr="008F55E6">
              <w:rPr>
                <w:szCs w:val="18"/>
              </w:rPr>
              <w:t>WA E-UTRA Band 72</w:t>
            </w:r>
          </w:p>
        </w:tc>
        <w:tc>
          <w:tcPr>
            <w:tcW w:w="1983" w:type="dxa"/>
            <w:vAlign w:val="center"/>
          </w:tcPr>
          <w:p w14:paraId="7F953036" w14:textId="77777777" w:rsidR="00A638E6" w:rsidRPr="008F55E6" w:rsidRDefault="00A638E6" w:rsidP="008F55E6">
            <w:pPr>
              <w:pStyle w:val="TAC"/>
              <w:rPr>
                <w:szCs w:val="18"/>
              </w:rPr>
            </w:pPr>
            <w:r w:rsidRPr="008F55E6">
              <w:rPr>
                <w:szCs w:val="18"/>
              </w:rPr>
              <w:t>461 - 466 MHz</w:t>
            </w:r>
          </w:p>
        </w:tc>
        <w:tc>
          <w:tcPr>
            <w:tcW w:w="1278" w:type="dxa"/>
          </w:tcPr>
          <w:p w14:paraId="1967714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0711C0A"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E4D7968"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5A2AB0DB" w14:textId="77777777" w:rsidTr="00613019">
        <w:trPr>
          <w:jc w:val="center"/>
        </w:trPr>
        <w:tc>
          <w:tcPr>
            <w:tcW w:w="2411" w:type="dxa"/>
          </w:tcPr>
          <w:p w14:paraId="543B158E"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79B6CE43"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7513CCD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3A6082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394AFD7"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9F1C71" w14:textId="77777777" w:rsidTr="00613019">
        <w:trPr>
          <w:jc w:val="center"/>
        </w:trPr>
        <w:tc>
          <w:tcPr>
            <w:tcW w:w="2411" w:type="dxa"/>
          </w:tcPr>
          <w:p w14:paraId="32CFB50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5607D7F"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41BB5491"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4AA819F0"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2DF7EF2B"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073A9D9A" w14:textId="77777777" w:rsidTr="00613019">
        <w:trPr>
          <w:jc w:val="center"/>
        </w:trPr>
        <w:tc>
          <w:tcPr>
            <w:tcW w:w="2411" w:type="dxa"/>
          </w:tcPr>
          <w:p w14:paraId="4212CA08"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65DD6A79" w14:textId="77777777" w:rsidR="00A638E6" w:rsidRPr="008F55E6" w:rsidRDefault="00A638E6" w:rsidP="008F55E6">
            <w:pPr>
              <w:pStyle w:val="TAC"/>
              <w:rPr>
                <w:szCs w:val="18"/>
              </w:rPr>
            </w:pPr>
            <w:r w:rsidRPr="008F55E6">
              <w:rPr>
                <w:szCs w:val="18"/>
              </w:rPr>
              <w:t>1432 - 1517 MHz</w:t>
            </w:r>
          </w:p>
        </w:tc>
        <w:tc>
          <w:tcPr>
            <w:tcW w:w="1278" w:type="dxa"/>
          </w:tcPr>
          <w:p w14:paraId="7A4A8E6D"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946F013"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5174C1C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648E32D3" w14:textId="77777777" w:rsidTr="00613019">
        <w:trPr>
          <w:jc w:val="center"/>
        </w:trPr>
        <w:tc>
          <w:tcPr>
            <w:tcW w:w="2411" w:type="dxa"/>
          </w:tcPr>
          <w:p w14:paraId="6EBCDA29"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5E0A4018" w14:textId="77777777" w:rsidR="00A638E6" w:rsidRPr="008F55E6" w:rsidRDefault="00A638E6" w:rsidP="008F55E6">
            <w:pPr>
              <w:pStyle w:val="TAC"/>
              <w:rPr>
                <w:szCs w:val="18"/>
              </w:rPr>
            </w:pPr>
            <w:r w:rsidRPr="008F55E6">
              <w:rPr>
                <w:rFonts w:cs="Osaka"/>
              </w:rPr>
              <w:t>3300 – 4200 MHz</w:t>
            </w:r>
          </w:p>
        </w:tc>
        <w:tc>
          <w:tcPr>
            <w:tcW w:w="1278" w:type="dxa"/>
          </w:tcPr>
          <w:p w14:paraId="4A49B375" w14:textId="77777777" w:rsidR="00A638E6" w:rsidRPr="008F55E6" w:rsidRDefault="00A638E6" w:rsidP="008F55E6">
            <w:pPr>
              <w:pStyle w:val="TAC"/>
              <w:rPr>
                <w:rFonts w:cs="v5.0.0"/>
                <w:szCs w:val="18"/>
              </w:rPr>
            </w:pPr>
            <w:r w:rsidRPr="008F55E6">
              <w:rPr>
                <w:rFonts w:cs="Osaka"/>
              </w:rPr>
              <w:t>+16 dBm</w:t>
            </w:r>
          </w:p>
        </w:tc>
        <w:tc>
          <w:tcPr>
            <w:tcW w:w="1280" w:type="dxa"/>
          </w:tcPr>
          <w:p w14:paraId="08766813" w14:textId="77777777" w:rsidR="00A638E6" w:rsidRPr="008F55E6" w:rsidRDefault="00A638E6" w:rsidP="008F55E6">
            <w:pPr>
              <w:pStyle w:val="TAC"/>
              <w:rPr>
                <w:rFonts w:cs="v5.0.0"/>
                <w:szCs w:val="18"/>
              </w:rPr>
            </w:pPr>
            <w:r w:rsidRPr="008F55E6">
              <w:rPr>
                <w:rFonts w:cs="Osaka"/>
              </w:rPr>
              <w:t>-115 dBm</w:t>
            </w:r>
          </w:p>
        </w:tc>
        <w:tc>
          <w:tcPr>
            <w:tcW w:w="1694" w:type="dxa"/>
          </w:tcPr>
          <w:p w14:paraId="418348D7" w14:textId="77777777" w:rsidR="00A638E6" w:rsidRPr="008F55E6" w:rsidRDefault="00A638E6" w:rsidP="008F55E6">
            <w:pPr>
              <w:pStyle w:val="TAC"/>
              <w:rPr>
                <w:rFonts w:cs="v5.0.0"/>
                <w:szCs w:val="18"/>
              </w:rPr>
            </w:pPr>
            <w:r w:rsidRPr="008F55E6">
              <w:rPr>
                <w:rFonts w:cs="Osaka"/>
              </w:rPr>
              <w:t>CW carrier</w:t>
            </w:r>
          </w:p>
        </w:tc>
      </w:tr>
      <w:tr w:rsidR="008F55E6" w:rsidRPr="008F55E6" w14:paraId="52D20234" w14:textId="77777777" w:rsidTr="00613019">
        <w:trPr>
          <w:jc w:val="center"/>
        </w:trPr>
        <w:tc>
          <w:tcPr>
            <w:tcW w:w="2411" w:type="dxa"/>
          </w:tcPr>
          <w:p w14:paraId="3E40B6DF"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53B46A45" w14:textId="77777777" w:rsidR="00A638E6" w:rsidRPr="008F55E6" w:rsidRDefault="00A638E6" w:rsidP="008F55E6">
            <w:pPr>
              <w:pStyle w:val="TAC"/>
              <w:rPr>
                <w:szCs w:val="18"/>
              </w:rPr>
            </w:pPr>
            <w:r w:rsidRPr="008F55E6">
              <w:rPr>
                <w:rFonts w:cs="Osaka"/>
              </w:rPr>
              <w:t>3300 – 3800 Mz</w:t>
            </w:r>
          </w:p>
        </w:tc>
        <w:tc>
          <w:tcPr>
            <w:tcW w:w="1278" w:type="dxa"/>
          </w:tcPr>
          <w:p w14:paraId="4B5DAA10" w14:textId="77777777" w:rsidR="00A638E6" w:rsidRPr="008F55E6" w:rsidRDefault="00A638E6" w:rsidP="008F55E6">
            <w:pPr>
              <w:pStyle w:val="TAC"/>
              <w:rPr>
                <w:rFonts w:cs="v5.0.0"/>
                <w:szCs w:val="18"/>
              </w:rPr>
            </w:pPr>
            <w:r w:rsidRPr="008F55E6">
              <w:rPr>
                <w:rFonts w:cs="Osaka"/>
              </w:rPr>
              <w:t>+16 dBm</w:t>
            </w:r>
          </w:p>
        </w:tc>
        <w:tc>
          <w:tcPr>
            <w:tcW w:w="1280" w:type="dxa"/>
          </w:tcPr>
          <w:p w14:paraId="63520F36" w14:textId="77777777" w:rsidR="00A638E6" w:rsidRPr="008F55E6" w:rsidRDefault="00A638E6" w:rsidP="008F55E6">
            <w:pPr>
              <w:pStyle w:val="TAC"/>
              <w:rPr>
                <w:rFonts w:cs="v5.0.0"/>
                <w:szCs w:val="18"/>
              </w:rPr>
            </w:pPr>
            <w:r w:rsidRPr="008F55E6">
              <w:rPr>
                <w:rFonts w:cs="Osaka"/>
              </w:rPr>
              <w:t>-115 dBm</w:t>
            </w:r>
          </w:p>
        </w:tc>
        <w:tc>
          <w:tcPr>
            <w:tcW w:w="1694" w:type="dxa"/>
          </w:tcPr>
          <w:p w14:paraId="5E1E7DEE" w14:textId="77777777" w:rsidR="00A638E6" w:rsidRPr="008F55E6" w:rsidRDefault="00A638E6" w:rsidP="008F55E6">
            <w:pPr>
              <w:pStyle w:val="TAC"/>
              <w:rPr>
                <w:rFonts w:cs="v5.0.0"/>
                <w:szCs w:val="18"/>
              </w:rPr>
            </w:pPr>
            <w:r w:rsidRPr="008F55E6">
              <w:rPr>
                <w:rFonts w:cs="Osaka"/>
              </w:rPr>
              <w:t>CW carrier</w:t>
            </w:r>
          </w:p>
        </w:tc>
      </w:tr>
      <w:tr w:rsidR="008F55E6" w:rsidRPr="008F55E6" w14:paraId="1BC02FF0" w14:textId="77777777" w:rsidTr="00613019">
        <w:trPr>
          <w:jc w:val="center"/>
        </w:trPr>
        <w:tc>
          <w:tcPr>
            <w:tcW w:w="2411" w:type="dxa"/>
          </w:tcPr>
          <w:p w14:paraId="5DAB7090"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150A1ED4" w14:textId="77777777" w:rsidR="00A638E6" w:rsidRPr="008F55E6" w:rsidRDefault="00A638E6" w:rsidP="008F55E6">
            <w:pPr>
              <w:pStyle w:val="TAC"/>
              <w:rPr>
                <w:szCs w:val="18"/>
              </w:rPr>
            </w:pPr>
            <w:r w:rsidRPr="008F55E6">
              <w:rPr>
                <w:rFonts w:cs="Osaka"/>
              </w:rPr>
              <w:t>4400 – 5000 MHz</w:t>
            </w:r>
          </w:p>
        </w:tc>
        <w:tc>
          <w:tcPr>
            <w:tcW w:w="1278" w:type="dxa"/>
          </w:tcPr>
          <w:p w14:paraId="404D6EAD" w14:textId="77777777" w:rsidR="00A638E6" w:rsidRPr="008F55E6" w:rsidRDefault="00A638E6" w:rsidP="008F55E6">
            <w:pPr>
              <w:pStyle w:val="TAC"/>
              <w:rPr>
                <w:rFonts w:cs="v5.0.0"/>
                <w:szCs w:val="18"/>
              </w:rPr>
            </w:pPr>
            <w:r w:rsidRPr="008F55E6">
              <w:rPr>
                <w:rFonts w:cs="Osaka"/>
              </w:rPr>
              <w:t>+16 dBm</w:t>
            </w:r>
          </w:p>
        </w:tc>
        <w:tc>
          <w:tcPr>
            <w:tcW w:w="1280" w:type="dxa"/>
          </w:tcPr>
          <w:p w14:paraId="759BBD82" w14:textId="77777777" w:rsidR="00A638E6" w:rsidRPr="008F55E6" w:rsidRDefault="00A638E6" w:rsidP="008F55E6">
            <w:pPr>
              <w:pStyle w:val="TAC"/>
              <w:rPr>
                <w:rFonts w:cs="v5.0.0"/>
                <w:szCs w:val="18"/>
              </w:rPr>
            </w:pPr>
            <w:r w:rsidRPr="008F55E6">
              <w:rPr>
                <w:rFonts w:cs="Osaka"/>
              </w:rPr>
              <w:t>-115 dBm</w:t>
            </w:r>
          </w:p>
        </w:tc>
        <w:tc>
          <w:tcPr>
            <w:tcW w:w="1694" w:type="dxa"/>
          </w:tcPr>
          <w:p w14:paraId="72C21C2F" w14:textId="77777777" w:rsidR="00A638E6" w:rsidRPr="008F55E6" w:rsidRDefault="00A638E6" w:rsidP="008F55E6">
            <w:pPr>
              <w:pStyle w:val="TAC"/>
              <w:rPr>
                <w:rFonts w:cs="v5.0.0"/>
                <w:szCs w:val="18"/>
              </w:rPr>
            </w:pPr>
            <w:r w:rsidRPr="008F55E6">
              <w:rPr>
                <w:rFonts w:cs="Osaka"/>
              </w:rPr>
              <w:t>CW carrier</w:t>
            </w:r>
          </w:p>
        </w:tc>
      </w:tr>
      <w:tr w:rsidR="008F55E6" w:rsidRPr="008F55E6" w14:paraId="73203BD6" w14:textId="77777777" w:rsidTr="00613019">
        <w:trPr>
          <w:jc w:val="center"/>
        </w:trPr>
        <w:tc>
          <w:tcPr>
            <w:tcW w:w="2411" w:type="dxa"/>
          </w:tcPr>
          <w:p w14:paraId="36FBBD37" w14:textId="77777777" w:rsidR="00A638E6" w:rsidRPr="008F55E6" w:rsidRDefault="00A638E6" w:rsidP="008F55E6">
            <w:pPr>
              <w:pStyle w:val="TAC"/>
              <w:rPr>
                <w:szCs w:val="18"/>
              </w:rPr>
            </w:pPr>
            <w:r w:rsidRPr="008F55E6">
              <w:rPr>
                <w:szCs w:val="18"/>
              </w:rPr>
              <w:t>WA E-UTRA Band 85</w:t>
            </w:r>
          </w:p>
        </w:tc>
        <w:tc>
          <w:tcPr>
            <w:tcW w:w="1983" w:type="dxa"/>
          </w:tcPr>
          <w:p w14:paraId="7296B534" w14:textId="77777777" w:rsidR="00A638E6" w:rsidRPr="008F55E6" w:rsidRDefault="00A638E6" w:rsidP="008F55E6">
            <w:pPr>
              <w:pStyle w:val="TAC"/>
              <w:rPr>
                <w:szCs w:val="18"/>
              </w:rPr>
            </w:pPr>
            <w:r w:rsidRPr="008F55E6">
              <w:rPr>
                <w:szCs w:val="18"/>
              </w:rPr>
              <w:t>728 - 746 MHz</w:t>
            </w:r>
          </w:p>
        </w:tc>
        <w:tc>
          <w:tcPr>
            <w:tcW w:w="1278" w:type="dxa"/>
          </w:tcPr>
          <w:p w14:paraId="1AB27E02" w14:textId="77777777" w:rsidR="00A638E6" w:rsidRPr="008F55E6" w:rsidRDefault="00A638E6" w:rsidP="008F55E6">
            <w:pPr>
              <w:pStyle w:val="TAC"/>
              <w:rPr>
                <w:szCs w:val="18"/>
              </w:rPr>
            </w:pPr>
            <w:r w:rsidRPr="008F55E6">
              <w:rPr>
                <w:szCs w:val="18"/>
              </w:rPr>
              <w:t>+16 dBm</w:t>
            </w:r>
          </w:p>
        </w:tc>
        <w:tc>
          <w:tcPr>
            <w:tcW w:w="1280" w:type="dxa"/>
          </w:tcPr>
          <w:p w14:paraId="4C98DEC7" w14:textId="77777777" w:rsidR="00A638E6" w:rsidRPr="008F55E6" w:rsidRDefault="00A638E6" w:rsidP="008F55E6">
            <w:pPr>
              <w:pStyle w:val="TAC"/>
              <w:rPr>
                <w:szCs w:val="18"/>
              </w:rPr>
            </w:pPr>
            <w:r w:rsidRPr="008F55E6">
              <w:rPr>
                <w:szCs w:val="18"/>
              </w:rPr>
              <w:t xml:space="preserve">-115 dBm </w:t>
            </w:r>
          </w:p>
        </w:tc>
        <w:tc>
          <w:tcPr>
            <w:tcW w:w="1694" w:type="dxa"/>
          </w:tcPr>
          <w:p w14:paraId="1FA76025" w14:textId="77777777" w:rsidR="00A638E6" w:rsidRPr="008F55E6" w:rsidRDefault="00A638E6" w:rsidP="008F55E6">
            <w:pPr>
              <w:pStyle w:val="TAC"/>
              <w:rPr>
                <w:szCs w:val="18"/>
              </w:rPr>
            </w:pPr>
            <w:r w:rsidRPr="008F55E6">
              <w:rPr>
                <w:szCs w:val="18"/>
              </w:rPr>
              <w:t>CW carrier</w:t>
            </w:r>
          </w:p>
        </w:tc>
      </w:tr>
      <w:tr w:rsidR="00A638E6" w:rsidRPr="008F55E6" w14:paraId="6362D5FC" w14:textId="77777777" w:rsidTr="00613019">
        <w:trPr>
          <w:jc w:val="center"/>
        </w:trPr>
        <w:tc>
          <w:tcPr>
            <w:tcW w:w="8646" w:type="dxa"/>
            <w:gridSpan w:val="5"/>
          </w:tcPr>
          <w:p w14:paraId="36A47D20"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F60FC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B75C76"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1B80A73" w14:textId="77777777" w:rsidR="00262676" w:rsidRPr="008F55E6" w:rsidRDefault="00262676">
      <w:pPr>
        <w:numPr>
          <w:ilvl w:val="12"/>
          <w:numId w:val="0"/>
        </w:numPr>
        <w:rPr>
          <w:rFonts w:cs="v5.0.0"/>
        </w:rPr>
      </w:pPr>
    </w:p>
    <w:p w14:paraId="6C75B8D0" w14:textId="77777777" w:rsidR="00262676" w:rsidRPr="008F55E6" w:rsidRDefault="00262676">
      <w:pPr>
        <w:numPr>
          <w:ilvl w:val="12"/>
          <w:numId w:val="0"/>
        </w:numPr>
        <w:rPr>
          <w:rFonts w:cs="v5.0.0"/>
        </w:rPr>
      </w:pPr>
      <w:r w:rsidRPr="008F55E6">
        <w:rPr>
          <w:rFonts w:cs="v5.0.0"/>
        </w:rPr>
        <w:lastRenderedPageBreak/>
        <w:t>For a Medium Range (MR) FDD BS, the static reference performance as specified in clause 7.2.1 shall be met with a wanted and an interfering signal coupled to BS antenna input using the parameters in Table 7.5D.</w:t>
      </w:r>
    </w:p>
    <w:p w14:paraId="7B3FF7FF" w14:textId="77777777" w:rsidR="00262676" w:rsidRPr="008F55E6" w:rsidRDefault="00262676">
      <w:pPr>
        <w:pStyle w:val="TH"/>
        <w:rPr>
          <w:rFonts w:cs="v5.0.0"/>
        </w:rPr>
      </w:pPr>
      <w:r w:rsidRPr="008F55E6">
        <w:rPr>
          <w:rFonts w:eastAsia="Osaka" w:cs="v5.0.0"/>
        </w:rPr>
        <w:lastRenderedPageBreak/>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78AA2B51" w14:textId="77777777" w:rsidTr="00613019">
        <w:trPr>
          <w:jc w:val="center"/>
        </w:trPr>
        <w:tc>
          <w:tcPr>
            <w:tcW w:w="2338" w:type="dxa"/>
          </w:tcPr>
          <w:p w14:paraId="6019FC54"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48" w:type="dxa"/>
          </w:tcPr>
          <w:p w14:paraId="5FF204BF"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62ACF23F"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1FD63314"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77725816"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F717FF" w14:textId="77777777" w:rsidTr="00613019">
        <w:trPr>
          <w:jc w:val="center"/>
        </w:trPr>
        <w:tc>
          <w:tcPr>
            <w:tcW w:w="2338" w:type="dxa"/>
          </w:tcPr>
          <w:p w14:paraId="334CAED9"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1FDC8E61"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6B4EE704"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D01851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E5C32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5D86BAE" w14:textId="77777777" w:rsidTr="00613019">
        <w:trPr>
          <w:jc w:val="center"/>
        </w:trPr>
        <w:tc>
          <w:tcPr>
            <w:tcW w:w="2338" w:type="dxa"/>
          </w:tcPr>
          <w:p w14:paraId="3F605DFD"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6F029045"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0658D58"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62EC408F"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C7594C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D16628B" w14:textId="77777777" w:rsidTr="00613019">
        <w:trPr>
          <w:jc w:val="center"/>
        </w:trPr>
        <w:tc>
          <w:tcPr>
            <w:tcW w:w="2338" w:type="dxa"/>
          </w:tcPr>
          <w:p w14:paraId="3AA7DB9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549EE5A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EDBFB72"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084A39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29945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027D32" w14:textId="77777777" w:rsidTr="00613019">
        <w:trPr>
          <w:jc w:val="center"/>
        </w:trPr>
        <w:tc>
          <w:tcPr>
            <w:tcW w:w="2338" w:type="dxa"/>
          </w:tcPr>
          <w:p w14:paraId="0ECF4F62"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422510D5"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230397FE"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5BEAB23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5C45BC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1A6DE7B" w14:textId="77777777" w:rsidTr="00613019">
        <w:trPr>
          <w:jc w:val="center"/>
        </w:trPr>
        <w:tc>
          <w:tcPr>
            <w:tcW w:w="2338" w:type="dxa"/>
          </w:tcPr>
          <w:p w14:paraId="1F89CA12"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0419E564"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081E06D"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418BB12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71813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2217CE" w14:textId="77777777" w:rsidTr="00613019">
        <w:trPr>
          <w:jc w:val="center"/>
        </w:trPr>
        <w:tc>
          <w:tcPr>
            <w:tcW w:w="2338" w:type="dxa"/>
          </w:tcPr>
          <w:p w14:paraId="59B1EDEC"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A015D64"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16872F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0F129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6049392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DE2B8C" w14:textId="77777777" w:rsidTr="00613019">
        <w:trPr>
          <w:jc w:val="center"/>
        </w:trPr>
        <w:tc>
          <w:tcPr>
            <w:tcW w:w="2338" w:type="dxa"/>
          </w:tcPr>
          <w:p w14:paraId="5AF83218"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7EA6B116"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BE4882F"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6949623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F48D9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FF561A" w14:textId="77777777" w:rsidTr="00613019">
        <w:trPr>
          <w:jc w:val="center"/>
        </w:trPr>
        <w:tc>
          <w:tcPr>
            <w:tcW w:w="2338" w:type="dxa"/>
          </w:tcPr>
          <w:p w14:paraId="2E3985C2"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6FCD2C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2D323B1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7B10D71C"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01948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C0BD3A6" w14:textId="77777777" w:rsidTr="00613019">
        <w:trPr>
          <w:jc w:val="center"/>
        </w:trPr>
        <w:tc>
          <w:tcPr>
            <w:tcW w:w="2338" w:type="dxa"/>
          </w:tcPr>
          <w:p w14:paraId="02970A1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776B3539"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66E5CB3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8B2B390"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A9F4AF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A7435A4" w14:textId="77777777" w:rsidTr="00613019">
        <w:trPr>
          <w:jc w:val="center"/>
        </w:trPr>
        <w:tc>
          <w:tcPr>
            <w:tcW w:w="2338" w:type="dxa"/>
          </w:tcPr>
          <w:p w14:paraId="1CC3730E"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11219B5B"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5151BF89"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82DBD9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DCE32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CD98969" w14:textId="77777777" w:rsidTr="00613019">
        <w:trPr>
          <w:jc w:val="center"/>
        </w:trPr>
        <w:tc>
          <w:tcPr>
            <w:tcW w:w="2338" w:type="dxa"/>
          </w:tcPr>
          <w:p w14:paraId="273A7F97"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0A3D8160"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7498F838"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B776CF6"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1F9BF3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C78B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00794A0E"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481AA472"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41238D72"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BF6202A"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C3CA54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4A4FDCA" w14:textId="77777777" w:rsidTr="00613019">
        <w:trPr>
          <w:jc w:val="center"/>
        </w:trPr>
        <w:tc>
          <w:tcPr>
            <w:tcW w:w="2338" w:type="dxa"/>
          </w:tcPr>
          <w:p w14:paraId="36CFF70C"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634556C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761F252C"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3E2061E"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31116D9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7E7577C" w14:textId="77777777" w:rsidTr="00613019">
        <w:trPr>
          <w:jc w:val="center"/>
        </w:trPr>
        <w:tc>
          <w:tcPr>
            <w:tcW w:w="2338" w:type="dxa"/>
          </w:tcPr>
          <w:p w14:paraId="48A8E501"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1266412A"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7DEAE03"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34C6AD6A"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44F78C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E40A75B" w14:textId="77777777" w:rsidTr="00613019">
        <w:trPr>
          <w:jc w:val="center"/>
        </w:trPr>
        <w:tc>
          <w:tcPr>
            <w:tcW w:w="2338" w:type="dxa"/>
          </w:tcPr>
          <w:p w14:paraId="31143100"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6EA897A0"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54CDD20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6FF4EF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B84BC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CE64E9F" w14:textId="77777777" w:rsidTr="00613019">
        <w:trPr>
          <w:jc w:val="center"/>
        </w:trPr>
        <w:tc>
          <w:tcPr>
            <w:tcW w:w="2338" w:type="dxa"/>
          </w:tcPr>
          <w:p w14:paraId="41614FF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D464F30"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1D58B9B5"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6FD9235A"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782E2249"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21C0EF41" w14:textId="77777777" w:rsidTr="00613019">
        <w:trPr>
          <w:jc w:val="center"/>
        </w:trPr>
        <w:tc>
          <w:tcPr>
            <w:tcW w:w="2338" w:type="dxa"/>
          </w:tcPr>
          <w:p w14:paraId="4A62E63B"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4F272F50"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2D4EEDA6"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47FFCE20"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3B936CC7"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31D9B086" w14:textId="77777777" w:rsidTr="00613019">
        <w:trPr>
          <w:jc w:val="center"/>
        </w:trPr>
        <w:tc>
          <w:tcPr>
            <w:tcW w:w="2338" w:type="dxa"/>
          </w:tcPr>
          <w:p w14:paraId="01A745BE"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92B3530"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59A41787"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0727780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1033E4B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67CFEB5A" w14:textId="77777777" w:rsidTr="00613019">
        <w:trPr>
          <w:jc w:val="center"/>
        </w:trPr>
        <w:tc>
          <w:tcPr>
            <w:tcW w:w="2338" w:type="dxa"/>
          </w:tcPr>
          <w:p w14:paraId="0755C413"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004FB3A5"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0CAB70E6"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2816E4A0"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114D9168"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86E9E6" w14:textId="77777777" w:rsidTr="00613019">
        <w:trPr>
          <w:jc w:val="center"/>
        </w:trPr>
        <w:tc>
          <w:tcPr>
            <w:tcW w:w="2338" w:type="dxa"/>
          </w:tcPr>
          <w:p w14:paraId="2E84D677"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392471A4"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4628755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1929B55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701E8951"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A0F300" w14:textId="77777777" w:rsidTr="00613019">
        <w:trPr>
          <w:jc w:val="center"/>
        </w:trPr>
        <w:tc>
          <w:tcPr>
            <w:tcW w:w="2338" w:type="dxa"/>
          </w:tcPr>
          <w:p w14:paraId="78C817F5"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2F4C186D"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1551E258"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01650E28"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CDCD340"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14960FDD" w14:textId="77777777" w:rsidTr="00613019">
        <w:trPr>
          <w:jc w:val="center"/>
        </w:trPr>
        <w:tc>
          <w:tcPr>
            <w:tcW w:w="2338" w:type="dxa"/>
          </w:tcPr>
          <w:p w14:paraId="5F97278B"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4D4EE3D"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7C485D5"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094F16E5"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3A2E12DA"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6048D190" w14:textId="77777777" w:rsidTr="00613019">
        <w:trPr>
          <w:jc w:val="center"/>
        </w:trPr>
        <w:tc>
          <w:tcPr>
            <w:tcW w:w="2338" w:type="dxa"/>
          </w:tcPr>
          <w:p w14:paraId="5BEB3C84"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6A7D8CBC"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D8D0101"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556C751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3CD55C75"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3ACAF57B" w14:textId="77777777" w:rsidTr="00613019">
        <w:trPr>
          <w:jc w:val="center"/>
        </w:trPr>
        <w:tc>
          <w:tcPr>
            <w:tcW w:w="2338" w:type="dxa"/>
          </w:tcPr>
          <w:p w14:paraId="649C7214"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0D15144"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59277C09"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5ACE5968"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3948D973"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4B1B2825" w14:textId="77777777" w:rsidTr="00613019">
        <w:trPr>
          <w:jc w:val="center"/>
        </w:trPr>
        <w:tc>
          <w:tcPr>
            <w:tcW w:w="2338" w:type="dxa"/>
          </w:tcPr>
          <w:p w14:paraId="17384E52"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6216313"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29E2AE17"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783D6831"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66D316B6"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3C6B6A61" w14:textId="77777777" w:rsidTr="00613019">
        <w:trPr>
          <w:jc w:val="center"/>
        </w:trPr>
        <w:tc>
          <w:tcPr>
            <w:tcW w:w="2338" w:type="dxa"/>
          </w:tcPr>
          <w:p w14:paraId="6BE00016"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0B70345F"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6A95D509"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11AA0C6"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459691FD"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13C93DF2" w14:textId="77777777" w:rsidTr="00613019">
        <w:trPr>
          <w:jc w:val="center"/>
        </w:trPr>
        <w:tc>
          <w:tcPr>
            <w:tcW w:w="2338" w:type="dxa"/>
          </w:tcPr>
          <w:p w14:paraId="7FDCF269"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A4CAAEB"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A45CE1D"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7301191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0C2C1FB6"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E22F5DE" w14:textId="77777777" w:rsidTr="00613019">
        <w:trPr>
          <w:jc w:val="center"/>
        </w:trPr>
        <w:tc>
          <w:tcPr>
            <w:tcW w:w="2338" w:type="dxa"/>
          </w:tcPr>
          <w:p w14:paraId="2A5A2290"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5EECCA3F"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D17CE38"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554F136F"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55A9620A"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12D07436" w14:textId="77777777" w:rsidTr="00613019">
        <w:trPr>
          <w:jc w:val="center"/>
        </w:trPr>
        <w:tc>
          <w:tcPr>
            <w:tcW w:w="2338" w:type="dxa"/>
          </w:tcPr>
          <w:p w14:paraId="7E3F367D"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5A1A4861"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3D578B8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2908F29"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5ED0FEEB"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3073E84C" w14:textId="77777777" w:rsidTr="00613019">
        <w:trPr>
          <w:jc w:val="center"/>
        </w:trPr>
        <w:tc>
          <w:tcPr>
            <w:tcW w:w="2338" w:type="dxa"/>
          </w:tcPr>
          <w:p w14:paraId="6206F23D"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3F87F7F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5E405E20"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667CF95"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7937ECA"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A528138" w14:textId="77777777" w:rsidTr="00613019">
        <w:trPr>
          <w:jc w:val="center"/>
        </w:trPr>
        <w:tc>
          <w:tcPr>
            <w:tcW w:w="2338" w:type="dxa"/>
          </w:tcPr>
          <w:p w14:paraId="69A36813"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3CDC912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74B91606"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7B8EDF5C"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31BBDF0"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1271B1C3" w14:textId="77777777" w:rsidTr="00613019">
        <w:trPr>
          <w:jc w:val="center"/>
        </w:trPr>
        <w:tc>
          <w:tcPr>
            <w:tcW w:w="2338" w:type="dxa"/>
          </w:tcPr>
          <w:p w14:paraId="5A3423CC" w14:textId="77777777" w:rsidR="00A857F7" w:rsidRPr="008F55E6" w:rsidRDefault="00A857F7" w:rsidP="009E179B">
            <w:pPr>
              <w:pStyle w:val="TAC"/>
              <w:rPr>
                <w:rFonts w:cs="v5.0.0"/>
                <w:lang w:eastAsia="en-US"/>
              </w:rPr>
            </w:pPr>
            <w:r w:rsidRPr="008F55E6">
              <w:rPr>
                <w:rFonts w:cs="Arial"/>
                <w:lang w:eastAsia="en-US"/>
              </w:rPr>
              <w:t>MR E-UTRA Band 30</w:t>
            </w:r>
          </w:p>
        </w:tc>
        <w:tc>
          <w:tcPr>
            <w:tcW w:w="1948" w:type="dxa"/>
          </w:tcPr>
          <w:p w14:paraId="1D4E3CE0"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5D822933"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657382D6"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1B6F2882"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7D8A95A0" w14:textId="77777777" w:rsidTr="00613019">
        <w:trPr>
          <w:jc w:val="center"/>
        </w:trPr>
        <w:tc>
          <w:tcPr>
            <w:tcW w:w="2338" w:type="dxa"/>
          </w:tcPr>
          <w:p w14:paraId="2EBD3199"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2B24976B"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35D1BFBC"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4AB55D4C"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2AC909D2"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4C60BE6A" w14:textId="77777777" w:rsidTr="00613019">
        <w:trPr>
          <w:jc w:val="center"/>
        </w:trPr>
        <w:tc>
          <w:tcPr>
            <w:tcW w:w="2338" w:type="dxa"/>
          </w:tcPr>
          <w:p w14:paraId="489B213F" w14:textId="77777777" w:rsidR="00F60EE6" w:rsidRPr="008F55E6" w:rsidRDefault="00F60EE6" w:rsidP="009E179B">
            <w:pPr>
              <w:pStyle w:val="TAC"/>
              <w:rPr>
                <w:rFonts w:cs="Arial"/>
                <w:lang w:eastAsia="en-US"/>
              </w:rPr>
            </w:pPr>
            <w:r w:rsidRPr="008F55E6">
              <w:rPr>
                <w:rFonts w:cs="Arial"/>
                <w:lang w:eastAsia="en-US"/>
              </w:rPr>
              <w:lastRenderedPageBreak/>
              <w:t>MR UTRA-FDD Band XXXII or E-UTRA Band 32</w:t>
            </w:r>
          </w:p>
        </w:tc>
        <w:tc>
          <w:tcPr>
            <w:tcW w:w="1948" w:type="dxa"/>
          </w:tcPr>
          <w:p w14:paraId="02574D20"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6A3672EE"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45E3F80B"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55AF97D6"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4232ABF6" w14:textId="77777777" w:rsidTr="00613019">
        <w:trPr>
          <w:jc w:val="center"/>
        </w:trPr>
        <w:tc>
          <w:tcPr>
            <w:tcW w:w="2338" w:type="dxa"/>
          </w:tcPr>
          <w:p w14:paraId="3675C1E6"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5E9C62C7"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30865E69"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2DE0AE20"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84BC25"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A778D50" w14:textId="77777777" w:rsidTr="00613019">
        <w:trPr>
          <w:jc w:val="center"/>
        </w:trPr>
        <w:tc>
          <w:tcPr>
            <w:tcW w:w="2338" w:type="dxa"/>
          </w:tcPr>
          <w:p w14:paraId="2CFBD203"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3B4882B"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4FD8B39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476F474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30E664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00C0849" w14:textId="77777777" w:rsidTr="00613019">
        <w:trPr>
          <w:jc w:val="center"/>
        </w:trPr>
        <w:tc>
          <w:tcPr>
            <w:tcW w:w="2338" w:type="dxa"/>
          </w:tcPr>
          <w:p w14:paraId="4774FAC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6DC5470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4443EF14" w14:textId="77777777" w:rsidR="00A638E6" w:rsidRPr="008F55E6" w:rsidRDefault="00A638E6" w:rsidP="00A638E6">
            <w:pPr>
              <w:pStyle w:val="TAC"/>
              <w:rPr>
                <w:rFonts w:cs="Arial"/>
                <w:lang w:eastAsia="en-US"/>
              </w:rPr>
            </w:pPr>
            <w:r w:rsidRPr="008F55E6">
              <w:rPr>
                <w:rFonts w:cs="Osaka"/>
              </w:rPr>
              <w:t>+8 dBm</w:t>
            </w:r>
          </w:p>
        </w:tc>
        <w:tc>
          <w:tcPr>
            <w:tcW w:w="1417" w:type="dxa"/>
          </w:tcPr>
          <w:p w14:paraId="7D37AA01" w14:textId="77777777" w:rsidR="00A638E6" w:rsidRPr="008F55E6" w:rsidRDefault="00A638E6" w:rsidP="00A638E6">
            <w:pPr>
              <w:pStyle w:val="TAC"/>
              <w:rPr>
                <w:rFonts w:cs="Arial"/>
                <w:lang w:eastAsia="en-US"/>
              </w:rPr>
            </w:pPr>
            <w:r w:rsidRPr="008F55E6">
              <w:rPr>
                <w:rFonts w:cs="Osaka"/>
              </w:rPr>
              <w:t>-105 dBm</w:t>
            </w:r>
          </w:p>
        </w:tc>
        <w:tc>
          <w:tcPr>
            <w:tcW w:w="1557" w:type="dxa"/>
          </w:tcPr>
          <w:p w14:paraId="5B81DD1A"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DA82761" w14:textId="77777777" w:rsidTr="00613019">
        <w:trPr>
          <w:jc w:val="center"/>
        </w:trPr>
        <w:tc>
          <w:tcPr>
            <w:tcW w:w="2338" w:type="dxa"/>
          </w:tcPr>
          <w:p w14:paraId="08A6AA32"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7CDBF330"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1D0D6D07" w14:textId="77777777" w:rsidR="00A638E6" w:rsidRPr="008F55E6" w:rsidRDefault="00A638E6" w:rsidP="00A638E6">
            <w:pPr>
              <w:pStyle w:val="TAC"/>
              <w:rPr>
                <w:rFonts w:cs="Arial"/>
                <w:lang w:eastAsia="en-US"/>
              </w:rPr>
            </w:pPr>
            <w:r w:rsidRPr="008F55E6">
              <w:rPr>
                <w:rFonts w:cs="Osaka"/>
              </w:rPr>
              <w:t>+8 dBm</w:t>
            </w:r>
          </w:p>
        </w:tc>
        <w:tc>
          <w:tcPr>
            <w:tcW w:w="1417" w:type="dxa"/>
          </w:tcPr>
          <w:p w14:paraId="271C714C" w14:textId="77777777" w:rsidR="00A638E6" w:rsidRPr="008F55E6" w:rsidRDefault="00A638E6" w:rsidP="00A638E6">
            <w:pPr>
              <w:pStyle w:val="TAC"/>
              <w:rPr>
                <w:rFonts w:cs="Arial"/>
                <w:lang w:eastAsia="en-US"/>
              </w:rPr>
            </w:pPr>
            <w:r w:rsidRPr="008F55E6">
              <w:rPr>
                <w:rFonts w:cs="Osaka"/>
              </w:rPr>
              <w:t>-105 dBm</w:t>
            </w:r>
          </w:p>
        </w:tc>
        <w:tc>
          <w:tcPr>
            <w:tcW w:w="1557" w:type="dxa"/>
          </w:tcPr>
          <w:p w14:paraId="09333C9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31D7A2D9" w14:textId="77777777" w:rsidTr="00613019">
        <w:trPr>
          <w:jc w:val="center"/>
        </w:trPr>
        <w:tc>
          <w:tcPr>
            <w:tcW w:w="2338" w:type="dxa"/>
          </w:tcPr>
          <w:p w14:paraId="06FB626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74FA9255"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4BCCB852" w14:textId="77777777" w:rsidR="00A638E6" w:rsidRPr="008F55E6" w:rsidRDefault="00A638E6" w:rsidP="00A638E6">
            <w:pPr>
              <w:pStyle w:val="TAC"/>
              <w:rPr>
                <w:rFonts w:cs="Arial"/>
                <w:lang w:eastAsia="en-US"/>
              </w:rPr>
            </w:pPr>
            <w:r w:rsidRPr="008F55E6">
              <w:rPr>
                <w:rFonts w:cs="Osaka"/>
              </w:rPr>
              <w:t>+8 dBm</w:t>
            </w:r>
          </w:p>
        </w:tc>
        <w:tc>
          <w:tcPr>
            <w:tcW w:w="1417" w:type="dxa"/>
          </w:tcPr>
          <w:p w14:paraId="07C7FB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E18A0A5"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6A8F53BD" w14:textId="77777777" w:rsidTr="00613019">
        <w:trPr>
          <w:jc w:val="center"/>
        </w:trPr>
        <w:tc>
          <w:tcPr>
            <w:tcW w:w="2338" w:type="dxa"/>
          </w:tcPr>
          <w:p w14:paraId="388F2E8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67F9E19D"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785130A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C56B96"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9BD3461"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CF4286" w14:textId="77777777" w:rsidTr="00613019">
        <w:trPr>
          <w:jc w:val="center"/>
        </w:trPr>
        <w:tc>
          <w:tcPr>
            <w:tcW w:w="2338" w:type="dxa"/>
          </w:tcPr>
          <w:p w14:paraId="178C66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035071A"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0D5E314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1948F6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B4DAC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44A0A2" w14:textId="77777777" w:rsidTr="00613019">
        <w:trPr>
          <w:jc w:val="center"/>
        </w:trPr>
        <w:tc>
          <w:tcPr>
            <w:tcW w:w="2338" w:type="dxa"/>
          </w:tcPr>
          <w:p w14:paraId="3337DEA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1649910"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0B50B4BC"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232536F"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FB7A5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39FDCE" w14:textId="77777777" w:rsidTr="00613019">
        <w:trPr>
          <w:jc w:val="center"/>
        </w:trPr>
        <w:tc>
          <w:tcPr>
            <w:tcW w:w="2338" w:type="dxa"/>
          </w:tcPr>
          <w:p w14:paraId="0AD3370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63F2C8A7"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7408A8F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0B465C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566CFA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2DDA81" w14:textId="77777777" w:rsidTr="00613019">
        <w:trPr>
          <w:jc w:val="center"/>
        </w:trPr>
        <w:tc>
          <w:tcPr>
            <w:tcW w:w="2338" w:type="dxa"/>
          </w:tcPr>
          <w:p w14:paraId="6FCABF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021481F"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27D8B7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FF68671"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F9076E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C46D000" w14:textId="77777777" w:rsidTr="00613019">
        <w:trPr>
          <w:jc w:val="center"/>
        </w:trPr>
        <w:tc>
          <w:tcPr>
            <w:tcW w:w="2338" w:type="dxa"/>
          </w:tcPr>
          <w:p w14:paraId="3E243A0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ED36DCC"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6027EE9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6FA167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33D93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0324E7A" w14:textId="77777777" w:rsidTr="00613019">
        <w:trPr>
          <w:jc w:val="center"/>
        </w:trPr>
        <w:tc>
          <w:tcPr>
            <w:tcW w:w="2338" w:type="dxa"/>
          </w:tcPr>
          <w:p w14:paraId="63A64A1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7D74659C"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56B000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24ED6E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3C463B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FDF284" w14:textId="77777777" w:rsidTr="00613019">
        <w:trPr>
          <w:jc w:val="center"/>
        </w:trPr>
        <w:tc>
          <w:tcPr>
            <w:tcW w:w="2338" w:type="dxa"/>
          </w:tcPr>
          <w:p w14:paraId="04F986D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73B6F537"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4CEA3CA2"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12504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41FAB5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873D442" w14:textId="77777777" w:rsidTr="00613019">
        <w:trPr>
          <w:jc w:val="center"/>
        </w:trPr>
        <w:tc>
          <w:tcPr>
            <w:tcW w:w="2338" w:type="dxa"/>
          </w:tcPr>
          <w:p w14:paraId="324D82BA"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629CEC11"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919217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426A609"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9BC50C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DBFB94D" w14:textId="77777777" w:rsidTr="00613019">
        <w:trPr>
          <w:jc w:val="center"/>
        </w:trPr>
        <w:tc>
          <w:tcPr>
            <w:tcW w:w="2338" w:type="dxa"/>
          </w:tcPr>
          <w:p w14:paraId="4EA2CC6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56878E5D"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296D598F"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63117945"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3066405B"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4A1534A" w14:textId="77777777" w:rsidTr="00613019">
        <w:trPr>
          <w:jc w:val="center"/>
        </w:trPr>
        <w:tc>
          <w:tcPr>
            <w:tcW w:w="2338" w:type="dxa"/>
          </w:tcPr>
          <w:p w14:paraId="1F349B70"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403BD0B5"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51C2925C" w14:textId="77777777" w:rsidR="00A638E6" w:rsidRPr="008F55E6" w:rsidRDefault="00A638E6" w:rsidP="00A638E6">
            <w:pPr>
              <w:pStyle w:val="TAC"/>
              <w:rPr>
                <w:rFonts w:cs="Arial"/>
                <w:lang w:eastAsia="ja-JP"/>
              </w:rPr>
            </w:pPr>
            <w:r w:rsidRPr="008F55E6">
              <w:rPr>
                <w:rFonts w:cs="Arial"/>
              </w:rPr>
              <w:t>+8 dBm</w:t>
            </w:r>
          </w:p>
        </w:tc>
        <w:tc>
          <w:tcPr>
            <w:tcW w:w="1417" w:type="dxa"/>
          </w:tcPr>
          <w:p w14:paraId="3075AEC3"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DBE326D"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761687B8" w14:textId="77777777" w:rsidTr="00613019">
        <w:trPr>
          <w:jc w:val="center"/>
        </w:trPr>
        <w:tc>
          <w:tcPr>
            <w:tcW w:w="2338" w:type="dxa"/>
          </w:tcPr>
          <w:p w14:paraId="6C0539F6"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1F8D8AC7"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1411CA3D" w14:textId="77777777" w:rsidR="00A638E6" w:rsidRPr="008F55E6" w:rsidRDefault="00A638E6" w:rsidP="00A638E6">
            <w:pPr>
              <w:pStyle w:val="TAC"/>
              <w:rPr>
                <w:rFonts w:cs="Arial"/>
              </w:rPr>
            </w:pPr>
            <w:r w:rsidRPr="008F55E6">
              <w:rPr>
                <w:rFonts w:cs="Arial"/>
              </w:rPr>
              <w:t>+8 dBm</w:t>
            </w:r>
          </w:p>
        </w:tc>
        <w:tc>
          <w:tcPr>
            <w:tcW w:w="1417" w:type="dxa"/>
          </w:tcPr>
          <w:p w14:paraId="098846C1" w14:textId="77777777" w:rsidR="00A638E6" w:rsidRPr="008F55E6" w:rsidRDefault="00A638E6" w:rsidP="00A638E6">
            <w:pPr>
              <w:pStyle w:val="TAC"/>
              <w:rPr>
                <w:rFonts w:cs="Arial"/>
              </w:rPr>
            </w:pPr>
            <w:r w:rsidRPr="008F55E6">
              <w:rPr>
                <w:rFonts w:cs="Arial"/>
              </w:rPr>
              <w:t>-105 dBm</w:t>
            </w:r>
          </w:p>
        </w:tc>
        <w:tc>
          <w:tcPr>
            <w:tcW w:w="1557" w:type="dxa"/>
          </w:tcPr>
          <w:p w14:paraId="4C0EFD41" w14:textId="77777777" w:rsidR="00A638E6" w:rsidRPr="008F55E6" w:rsidRDefault="00A638E6" w:rsidP="00A638E6">
            <w:pPr>
              <w:pStyle w:val="TAC"/>
              <w:rPr>
                <w:rFonts w:cs="Arial"/>
              </w:rPr>
            </w:pPr>
            <w:r w:rsidRPr="008F55E6">
              <w:rPr>
                <w:rFonts w:cs="Arial"/>
              </w:rPr>
              <w:t>CW carrier</w:t>
            </w:r>
          </w:p>
        </w:tc>
      </w:tr>
      <w:tr w:rsidR="008F55E6" w:rsidRPr="008F55E6" w14:paraId="522579ED" w14:textId="77777777" w:rsidTr="00613019">
        <w:trPr>
          <w:jc w:val="center"/>
        </w:trPr>
        <w:tc>
          <w:tcPr>
            <w:tcW w:w="2338" w:type="dxa"/>
          </w:tcPr>
          <w:p w14:paraId="59618744"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0D8F2B6D"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881A168" w14:textId="77777777" w:rsidR="00794D6D" w:rsidRPr="008F55E6" w:rsidRDefault="00794D6D" w:rsidP="00794D6D">
            <w:pPr>
              <w:pStyle w:val="TAC"/>
              <w:rPr>
                <w:rFonts w:cs="Arial"/>
              </w:rPr>
            </w:pPr>
            <w:r w:rsidRPr="008F55E6">
              <w:rPr>
                <w:rFonts w:cs="Arial"/>
                <w:lang w:val="en-US"/>
              </w:rPr>
              <w:t>+8 dBm</w:t>
            </w:r>
          </w:p>
        </w:tc>
        <w:tc>
          <w:tcPr>
            <w:tcW w:w="1417" w:type="dxa"/>
          </w:tcPr>
          <w:p w14:paraId="3019DE16" w14:textId="77777777" w:rsidR="00794D6D" w:rsidRPr="008F55E6" w:rsidRDefault="00794D6D" w:rsidP="00794D6D">
            <w:pPr>
              <w:pStyle w:val="TAC"/>
              <w:rPr>
                <w:rFonts w:cs="Arial"/>
              </w:rPr>
            </w:pPr>
            <w:r w:rsidRPr="008F55E6">
              <w:rPr>
                <w:rFonts w:cs="Arial"/>
                <w:lang w:val="en-US"/>
              </w:rPr>
              <w:t>-105 dBm</w:t>
            </w:r>
          </w:p>
        </w:tc>
        <w:tc>
          <w:tcPr>
            <w:tcW w:w="1557" w:type="dxa"/>
          </w:tcPr>
          <w:p w14:paraId="6B69BA85" w14:textId="77777777" w:rsidR="00794D6D" w:rsidRPr="008F55E6" w:rsidRDefault="00794D6D" w:rsidP="00794D6D">
            <w:pPr>
              <w:pStyle w:val="TAC"/>
              <w:rPr>
                <w:rFonts w:cs="Arial"/>
              </w:rPr>
            </w:pPr>
            <w:r w:rsidRPr="008F55E6">
              <w:rPr>
                <w:rFonts w:cs="Arial"/>
                <w:lang w:val="en-US"/>
              </w:rPr>
              <w:t>CW carrier</w:t>
            </w:r>
          </w:p>
        </w:tc>
      </w:tr>
      <w:tr w:rsidR="008F55E6" w:rsidRPr="008F55E6" w14:paraId="22B6D6FC" w14:textId="77777777" w:rsidTr="00613019">
        <w:trPr>
          <w:jc w:val="center"/>
        </w:trPr>
        <w:tc>
          <w:tcPr>
            <w:tcW w:w="2338" w:type="dxa"/>
          </w:tcPr>
          <w:p w14:paraId="02C34B73"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19321FCB"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32FA7E40"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ECA1D0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3AC7EC09"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6B69703E" w14:textId="77777777" w:rsidTr="00613019">
        <w:trPr>
          <w:jc w:val="center"/>
        </w:trPr>
        <w:tc>
          <w:tcPr>
            <w:tcW w:w="2338" w:type="dxa"/>
          </w:tcPr>
          <w:p w14:paraId="5B62407C"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350C51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CA4E5DC"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D12E3BD"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68B7BA0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7B4CB27" w14:textId="77777777" w:rsidTr="00613019">
        <w:trPr>
          <w:jc w:val="center"/>
        </w:trPr>
        <w:tc>
          <w:tcPr>
            <w:tcW w:w="2338" w:type="dxa"/>
          </w:tcPr>
          <w:p w14:paraId="4703ED77"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7CB9BA48"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7C2C4401"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4939D146"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4A1E4E75"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5556AF59" w14:textId="77777777" w:rsidTr="00613019">
        <w:trPr>
          <w:jc w:val="center"/>
        </w:trPr>
        <w:tc>
          <w:tcPr>
            <w:tcW w:w="2338" w:type="dxa"/>
          </w:tcPr>
          <w:p w14:paraId="3DE2592E"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2F841486"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79143836"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17BD602A"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571ED824"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32D105AC" w14:textId="77777777" w:rsidTr="00613019">
        <w:trPr>
          <w:jc w:val="center"/>
        </w:trPr>
        <w:tc>
          <w:tcPr>
            <w:tcW w:w="2338" w:type="dxa"/>
          </w:tcPr>
          <w:p w14:paraId="7991D41A"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6A82E36D"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A5BC1B6"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6D23394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7B597B02"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4282E4F0" w14:textId="77777777" w:rsidTr="00613019">
        <w:trPr>
          <w:jc w:val="center"/>
        </w:trPr>
        <w:tc>
          <w:tcPr>
            <w:tcW w:w="2338" w:type="dxa"/>
          </w:tcPr>
          <w:p w14:paraId="17D35A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223FB6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01453B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8086C2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62AC98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A351E5" w14:textId="77777777" w:rsidTr="00613019">
        <w:trPr>
          <w:jc w:val="center"/>
        </w:trPr>
        <w:tc>
          <w:tcPr>
            <w:tcW w:w="2338" w:type="dxa"/>
          </w:tcPr>
          <w:p w14:paraId="3295A64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3219AD0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1E0F528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CDD402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EF427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39F68C2" w14:textId="77777777" w:rsidTr="00613019">
        <w:trPr>
          <w:jc w:val="center"/>
        </w:trPr>
        <w:tc>
          <w:tcPr>
            <w:tcW w:w="2338" w:type="dxa"/>
          </w:tcPr>
          <w:p w14:paraId="2F89988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4CAE5BA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57FFB86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851A5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F3A88D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C4DDBA" w14:textId="77777777" w:rsidTr="00613019">
        <w:trPr>
          <w:jc w:val="center"/>
        </w:trPr>
        <w:tc>
          <w:tcPr>
            <w:tcW w:w="2338" w:type="dxa"/>
          </w:tcPr>
          <w:p w14:paraId="5582A21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0F91D88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692C6A0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67ECE7E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689AD2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70BE94B2" w14:textId="77777777" w:rsidTr="00613019">
        <w:trPr>
          <w:jc w:val="center"/>
        </w:trPr>
        <w:tc>
          <w:tcPr>
            <w:tcW w:w="2338" w:type="dxa"/>
          </w:tcPr>
          <w:p w14:paraId="1D7B0E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14ECD2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5C63223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6225347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485B46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34BF1B35" w14:textId="77777777" w:rsidTr="00613019">
        <w:trPr>
          <w:jc w:val="center"/>
        </w:trPr>
        <w:tc>
          <w:tcPr>
            <w:tcW w:w="2338" w:type="dxa"/>
          </w:tcPr>
          <w:p w14:paraId="5A5B73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016A61F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693C4B1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919AAD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78BAE3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C70A6C9" w14:textId="77777777" w:rsidTr="00613019">
        <w:trPr>
          <w:jc w:val="center"/>
        </w:trPr>
        <w:tc>
          <w:tcPr>
            <w:tcW w:w="2338" w:type="dxa"/>
          </w:tcPr>
          <w:p w14:paraId="228382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2A2F054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8E98C4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2B6FDF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213AEBB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11FD7EF" w14:textId="77777777" w:rsidTr="00613019">
        <w:trPr>
          <w:jc w:val="center"/>
        </w:trPr>
        <w:tc>
          <w:tcPr>
            <w:tcW w:w="2338" w:type="dxa"/>
          </w:tcPr>
          <w:p w14:paraId="38BB63C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07EFC5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482254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5FDCD60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360CB8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7EA3FA7D" w14:textId="77777777" w:rsidTr="00613019">
        <w:trPr>
          <w:jc w:val="center"/>
        </w:trPr>
        <w:tc>
          <w:tcPr>
            <w:tcW w:w="2338" w:type="dxa"/>
          </w:tcPr>
          <w:p w14:paraId="5DABB2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1EE25DE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6D3A1FA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9DDC36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7B9E2F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9ABF210" w14:textId="77777777" w:rsidTr="00613019">
        <w:trPr>
          <w:jc w:val="center"/>
        </w:trPr>
        <w:tc>
          <w:tcPr>
            <w:tcW w:w="2338" w:type="dxa"/>
          </w:tcPr>
          <w:p w14:paraId="73CD77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2C77378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49ABE0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6F7876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5C295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1D87775E" w14:textId="77777777" w:rsidTr="00613019">
        <w:trPr>
          <w:jc w:val="center"/>
        </w:trPr>
        <w:tc>
          <w:tcPr>
            <w:tcW w:w="8573" w:type="dxa"/>
            <w:gridSpan w:val="5"/>
          </w:tcPr>
          <w:p w14:paraId="74720D7A"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67BEDF7"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B650541"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0FB0239" w14:textId="77777777" w:rsidR="00262676" w:rsidRPr="008F55E6" w:rsidRDefault="00262676">
      <w:pPr>
        <w:numPr>
          <w:ilvl w:val="12"/>
          <w:numId w:val="0"/>
        </w:numPr>
        <w:rPr>
          <w:rFonts w:cs="v5.0.0"/>
        </w:rPr>
      </w:pPr>
    </w:p>
    <w:p w14:paraId="689143EF"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27E81226" w14:textId="77777777" w:rsidR="00262676" w:rsidRPr="008F55E6" w:rsidRDefault="00262676">
      <w:pPr>
        <w:pStyle w:val="TH"/>
        <w:rPr>
          <w:rFonts w:cs="v5.0.0"/>
        </w:rPr>
      </w:pPr>
      <w:r w:rsidRPr="008F55E6">
        <w:rPr>
          <w:rFonts w:eastAsia="Osaka" w:cs="v5.0.0"/>
        </w:rPr>
        <w:lastRenderedPageBreak/>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DFC73D4" w14:textId="77777777" w:rsidTr="00613019">
        <w:trPr>
          <w:jc w:val="center"/>
        </w:trPr>
        <w:tc>
          <w:tcPr>
            <w:tcW w:w="2410" w:type="dxa"/>
          </w:tcPr>
          <w:p w14:paraId="0D0D0BFB"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2" w:type="dxa"/>
          </w:tcPr>
          <w:p w14:paraId="48915D4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0BB500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39E225AB"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33CBD6CE"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8B3A946" w14:textId="77777777" w:rsidTr="00613019">
        <w:trPr>
          <w:jc w:val="center"/>
        </w:trPr>
        <w:tc>
          <w:tcPr>
            <w:tcW w:w="2410" w:type="dxa"/>
          </w:tcPr>
          <w:p w14:paraId="48F4616F"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624ABBDC"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6815CD46"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2770D4E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EA4F0B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C75962" w14:textId="77777777" w:rsidTr="00613019">
        <w:trPr>
          <w:jc w:val="center"/>
        </w:trPr>
        <w:tc>
          <w:tcPr>
            <w:tcW w:w="2410" w:type="dxa"/>
          </w:tcPr>
          <w:p w14:paraId="6F71A184"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754E42E8"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5669A528"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DF1D88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20BB91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156E456" w14:textId="77777777" w:rsidTr="00613019">
        <w:trPr>
          <w:jc w:val="center"/>
        </w:trPr>
        <w:tc>
          <w:tcPr>
            <w:tcW w:w="2410" w:type="dxa"/>
          </w:tcPr>
          <w:p w14:paraId="28BCAB6B"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908DECB"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1457F10F"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0CC781BA"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CC875A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08CBBA0" w14:textId="77777777" w:rsidTr="00613019">
        <w:trPr>
          <w:jc w:val="center"/>
        </w:trPr>
        <w:tc>
          <w:tcPr>
            <w:tcW w:w="2410" w:type="dxa"/>
          </w:tcPr>
          <w:p w14:paraId="4D826818"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1EE04B0B"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1DABB52C" w14:textId="77777777" w:rsidR="00262676" w:rsidRPr="008F55E6" w:rsidRDefault="00262676">
            <w:pPr>
              <w:pStyle w:val="TAC"/>
              <w:rPr>
                <w:rFonts w:cs="v5.0.0"/>
                <w:lang w:eastAsia="en-US"/>
              </w:rPr>
            </w:pPr>
            <w:r w:rsidRPr="008F55E6">
              <w:rPr>
                <w:rFonts w:cs="v5.0.0"/>
                <w:lang w:eastAsia="en-US"/>
              </w:rPr>
              <w:t>-7dBm</w:t>
            </w:r>
          </w:p>
        </w:tc>
        <w:tc>
          <w:tcPr>
            <w:tcW w:w="1279" w:type="dxa"/>
          </w:tcPr>
          <w:p w14:paraId="5F521A1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BC005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B386D27" w14:textId="77777777" w:rsidTr="00613019">
        <w:trPr>
          <w:jc w:val="center"/>
        </w:trPr>
        <w:tc>
          <w:tcPr>
            <w:tcW w:w="2410" w:type="dxa"/>
          </w:tcPr>
          <w:p w14:paraId="7206AEE1"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056FF211"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2A6214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56CBD3"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ED63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83F5DFA" w14:textId="77777777" w:rsidTr="00613019">
        <w:trPr>
          <w:jc w:val="center"/>
        </w:trPr>
        <w:tc>
          <w:tcPr>
            <w:tcW w:w="2410" w:type="dxa"/>
          </w:tcPr>
          <w:p w14:paraId="1EC047B6"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518BE317"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7E93B84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41079B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71A551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75B6AE" w14:textId="77777777" w:rsidTr="00613019">
        <w:trPr>
          <w:jc w:val="center"/>
        </w:trPr>
        <w:tc>
          <w:tcPr>
            <w:tcW w:w="2410" w:type="dxa"/>
          </w:tcPr>
          <w:p w14:paraId="5204F4A5"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32A39F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25FE219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15AFFB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B11A86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378190B" w14:textId="77777777" w:rsidTr="00613019">
        <w:trPr>
          <w:jc w:val="center"/>
        </w:trPr>
        <w:tc>
          <w:tcPr>
            <w:tcW w:w="2410" w:type="dxa"/>
          </w:tcPr>
          <w:p w14:paraId="51EE0D72"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3486BF42"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30640F9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9B6A15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E587B1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9BFBD63" w14:textId="77777777" w:rsidTr="00613019">
        <w:trPr>
          <w:jc w:val="center"/>
        </w:trPr>
        <w:tc>
          <w:tcPr>
            <w:tcW w:w="2410" w:type="dxa"/>
          </w:tcPr>
          <w:p w14:paraId="1165B176"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0555B604"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4434692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9B2013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CE64A5E"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DEB4FE3" w14:textId="77777777" w:rsidTr="00613019">
        <w:trPr>
          <w:jc w:val="center"/>
        </w:trPr>
        <w:tc>
          <w:tcPr>
            <w:tcW w:w="2410" w:type="dxa"/>
          </w:tcPr>
          <w:p w14:paraId="6BD12C25"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52977596"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1786D5EF"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C9EE8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FD01CB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359B326" w14:textId="77777777" w:rsidTr="00613019">
        <w:trPr>
          <w:jc w:val="center"/>
        </w:trPr>
        <w:tc>
          <w:tcPr>
            <w:tcW w:w="2410" w:type="dxa"/>
          </w:tcPr>
          <w:p w14:paraId="1764670C"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01D1F7F4"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6F21EEC8"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3D24FC5"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364AEC5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4C7A8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33AA813"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0C4EB0B4"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41DDAE06"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706A04B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2E43562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8492641" w14:textId="77777777" w:rsidTr="00613019">
        <w:trPr>
          <w:jc w:val="center"/>
        </w:trPr>
        <w:tc>
          <w:tcPr>
            <w:tcW w:w="2410" w:type="dxa"/>
          </w:tcPr>
          <w:p w14:paraId="5905192E"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33A3E3E3"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316A3DB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3CDEBBF"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1DD9D18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51891E1" w14:textId="77777777" w:rsidTr="00613019">
        <w:trPr>
          <w:jc w:val="center"/>
        </w:trPr>
        <w:tc>
          <w:tcPr>
            <w:tcW w:w="2410" w:type="dxa"/>
          </w:tcPr>
          <w:p w14:paraId="394D5425"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66A1E2AF"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6B824C3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0B2780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9B37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6C26270" w14:textId="77777777" w:rsidTr="00613019">
        <w:trPr>
          <w:jc w:val="center"/>
        </w:trPr>
        <w:tc>
          <w:tcPr>
            <w:tcW w:w="2410" w:type="dxa"/>
          </w:tcPr>
          <w:p w14:paraId="2AA14240"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07775F1B"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098837B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49CE6E6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F2A9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DD56B49" w14:textId="77777777" w:rsidTr="00613019">
        <w:trPr>
          <w:jc w:val="center"/>
        </w:trPr>
        <w:tc>
          <w:tcPr>
            <w:tcW w:w="2410" w:type="dxa"/>
          </w:tcPr>
          <w:p w14:paraId="5A472C44"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77A14C7"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217BFB99"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C6FE63D"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5BE07AD7"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616CDCB" w14:textId="77777777" w:rsidTr="00613019">
        <w:trPr>
          <w:jc w:val="center"/>
        </w:trPr>
        <w:tc>
          <w:tcPr>
            <w:tcW w:w="2410" w:type="dxa"/>
          </w:tcPr>
          <w:p w14:paraId="0F81BFEA"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7FAC392A"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0D19F334"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3793B795"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38F6909E"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D6A09BF" w14:textId="77777777" w:rsidTr="00613019">
        <w:trPr>
          <w:jc w:val="center"/>
        </w:trPr>
        <w:tc>
          <w:tcPr>
            <w:tcW w:w="2410" w:type="dxa"/>
          </w:tcPr>
          <w:p w14:paraId="13E1E121"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B86768B"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507E9E3E"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4899202"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4CB31644"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7A1D04B" w14:textId="77777777" w:rsidTr="00613019">
        <w:trPr>
          <w:jc w:val="center"/>
        </w:trPr>
        <w:tc>
          <w:tcPr>
            <w:tcW w:w="2410" w:type="dxa"/>
          </w:tcPr>
          <w:p w14:paraId="38048C19"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217F7F43"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3342018F"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0642AB16"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46AA2031"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57B43E7B" w14:textId="77777777" w:rsidTr="00613019">
        <w:trPr>
          <w:jc w:val="center"/>
        </w:trPr>
        <w:tc>
          <w:tcPr>
            <w:tcW w:w="2410" w:type="dxa"/>
          </w:tcPr>
          <w:p w14:paraId="65C09493"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2810C89C"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26ECD028" w14:textId="77777777" w:rsidR="00A638E6" w:rsidRPr="008F55E6" w:rsidRDefault="00A638E6" w:rsidP="00A638E6">
            <w:pPr>
              <w:pStyle w:val="TAC"/>
              <w:rPr>
                <w:rFonts w:cs="v5.0.0"/>
                <w:lang w:eastAsia="en-US"/>
              </w:rPr>
            </w:pPr>
            <w:r w:rsidRPr="008F55E6">
              <w:rPr>
                <w:rFonts w:cs="Geneva"/>
              </w:rPr>
              <w:t>-6 dBm</w:t>
            </w:r>
          </w:p>
        </w:tc>
        <w:tc>
          <w:tcPr>
            <w:tcW w:w="1279" w:type="dxa"/>
          </w:tcPr>
          <w:p w14:paraId="65FA4CF2"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E66C58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DCD062A" w14:textId="77777777" w:rsidTr="00613019">
        <w:trPr>
          <w:jc w:val="center"/>
        </w:trPr>
        <w:tc>
          <w:tcPr>
            <w:tcW w:w="2410" w:type="dxa"/>
          </w:tcPr>
          <w:p w14:paraId="38CDD33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4B2DD434"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3832B13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BC4B0F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C6D45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65801B4" w14:textId="77777777" w:rsidTr="00613019">
        <w:trPr>
          <w:jc w:val="center"/>
        </w:trPr>
        <w:tc>
          <w:tcPr>
            <w:tcW w:w="2410" w:type="dxa"/>
          </w:tcPr>
          <w:p w14:paraId="4D725D10"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3769068E"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532D43F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A950E0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49193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BA4EE7" w14:textId="77777777" w:rsidTr="00613019">
        <w:trPr>
          <w:jc w:val="center"/>
        </w:trPr>
        <w:tc>
          <w:tcPr>
            <w:tcW w:w="2410" w:type="dxa"/>
          </w:tcPr>
          <w:p w14:paraId="29464A3B"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089A8C62"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2C08420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3D8CEE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85F95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2F127FD" w14:textId="77777777" w:rsidTr="00613019">
        <w:trPr>
          <w:jc w:val="center"/>
        </w:trPr>
        <w:tc>
          <w:tcPr>
            <w:tcW w:w="2410" w:type="dxa"/>
          </w:tcPr>
          <w:p w14:paraId="3371A96B"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2A7D3BE0"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216EB73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F77DE0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48E521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411FA8" w14:textId="77777777" w:rsidTr="00613019">
        <w:trPr>
          <w:jc w:val="center"/>
        </w:trPr>
        <w:tc>
          <w:tcPr>
            <w:tcW w:w="2410" w:type="dxa"/>
          </w:tcPr>
          <w:p w14:paraId="7897B547"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6F12509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2CAB967D"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4DB91233"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4FFC11B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3D94E82" w14:textId="77777777" w:rsidTr="00613019">
        <w:trPr>
          <w:jc w:val="center"/>
        </w:trPr>
        <w:tc>
          <w:tcPr>
            <w:tcW w:w="2410" w:type="dxa"/>
          </w:tcPr>
          <w:p w14:paraId="21683903"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365FFEC8"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1BBE1E9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7A76755"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1C340CB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14938FB" w14:textId="77777777" w:rsidTr="00613019">
        <w:trPr>
          <w:jc w:val="center"/>
        </w:trPr>
        <w:tc>
          <w:tcPr>
            <w:tcW w:w="2410" w:type="dxa"/>
          </w:tcPr>
          <w:p w14:paraId="12A58C46"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40311FF"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34D6692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08D17B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D4C9A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275CD82" w14:textId="77777777" w:rsidTr="00613019">
        <w:trPr>
          <w:jc w:val="center"/>
        </w:trPr>
        <w:tc>
          <w:tcPr>
            <w:tcW w:w="2410" w:type="dxa"/>
          </w:tcPr>
          <w:p w14:paraId="711BADD4"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4DE88425"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C2254A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C15B8D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861292F"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199641" w14:textId="77777777" w:rsidTr="00613019">
        <w:trPr>
          <w:jc w:val="center"/>
        </w:trPr>
        <w:tc>
          <w:tcPr>
            <w:tcW w:w="2410" w:type="dxa"/>
          </w:tcPr>
          <w:p w14:paraId="2C59E179"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0F2BB281"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1A6BC6A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3B0823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580E68E"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464285FE" w14:textId="77777777" w:rsidTr="00613019">
        <w:trPr>
          <w:jc w:val="center"/>
        </w:trPr>
        <w:tc>
          <w:tcPr>
            <w:tcW w:w="2410" w:type="dxa"/>
          </w:tcPr>
          <w:p w14:paraId="29A5E5BA"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5C6AC731"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07688C9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E6B5B4"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DD5985A"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254A3033" w14:textId="77777777" w:rsidTr="00613019">
        <w:trPr>
          <w:jc w:val="center"/>
        </w:trPr>
        <w:tc>
          <w:tcPr>
            <w:tcW w:w="2410" w:type="dxa"/>
          </w:tcPr>
          <w:p w14:paraId="011B3E30"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0D2D73E8"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23C4552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03EEF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7F3F6A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5FEB6570" w14:textId="77777777" w:rsidTr="00613019">
        <w:trPr>
          <w:jc w:val="center"/>
        </w:trPr>
        <w:tc>
          <w:tcPr>
            <w:tcW w:w="2410" w:type="dxa"/>
          </w:tcPr>
          <w:p w14:paraId="2A27CB9A" w14:textId="77777777" w:rsidR="00A638E6" w:rsidRPr="008F55E6" w:rsidRDefault="00A638E6" w:rsidP="00A638E6">
            <w:pPr>
              <w:pStyle w:val="TAC"/>
              <w:rPr>
                <w:rFonts w:cs="Arial"/>
                <w:lang w:eastAsia="en-US"/>
              </w:rPr>
            </w:pPr>
            <w:r w:rsidRPr="008F55E6">
              <w:rPr>
                <w:rFonts w:cs="Arial"/>
                <w:lang w:eastAsia="en-US"/>
              </w:rPr>
              <w:t>LA E-UTRA Band 30</w:t>
            </w:r>
          </w:p>
        </w:tc>
        <w:tc>
          <w:tcPr>
            <w:tcW w:w="1982" w:type="dxa"/>
          </w:tcPr>
          <w:p w14:paraId="53BA99D4"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38AC2D69"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4056F55A"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630F6039"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6ECFFDCC" w14:textId="77777777" w:rsidTr="00613019">
        <w:trPr>
          <w:jc w:val="center"/>
        </w:trPr>
        <w:tc>
          <w:tcPr>
            <w:tcW w:w="2410" w:type="dxa"/>
          </w:tcPr>
          <w:p w14:paraId="649F67C1"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525C50CC"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3A947B5A"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6D4CEBF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3B05F6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1E7EAE" w14:textId="77777777" w:rsidTr="00613019">
        <w:trPr>
          <w:jc w:val="center"/>
        </w:trPr>
        <w:tc>
          <w:tcPr>
            <w:tcW w:w="2410" w:type="dxa"/>
          </w:tcPr>
          <w:p w14:paraId="3C486A01" w14:textId="77777777" w:rsidR="00A638E6" w:rsidRPr="008F55E6" w:rsidRDefault="00A638E6" w:rsidP="00A638E6">
            <w:pPr>
              <w:pStyle w:val="TAC"/>
              <w:rPr>
                <w:rFonts w:cs="Arial"/>
                <w:lang w:eastAsia="en-US"/>
              </w:rPr>
            </w:pPr>
            <w:r w:rsidRPr="008F55E6">
              <w:rPr>
                <w:rFonts w:cs="Arial"/>
                <w:lang w:eastAsia="en-US"/>
              </w:rPr>
              <w:lastRenderedPageBreak/>
              <w:t>LA UTRA_FDD Band XXXII or E-UTRA Band 32</w:t>
            </w:r>
          </w:p>
        </w:tc>
        <w:tc>
          <w:tcPr>
            <w:tcW w:w="1982" w:type="dxa"/>
          </w:tcPr>
          <w:p w14:paraId="41177B9C"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3CEDE1F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0D01C55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17FBD4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118759F" w14:textId="77777777" w:rsidTr="00613019">
        <w:trPr>
          <w:jc w:val="center"/>
        </w:trPr>
        <w:tc>
          <w:tcPr>
            <w:tcW w:w="2410" w:type="dxa"/>
          </w:tcPr>
          <w:p w14:paraId="33EEAF61"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6CAF1BB"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2A8767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3D488E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957E3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A81161" w14:textId="77777777" w:rsidTr="00613019">
        <w:trPr>
          <w:jc w:val="center"/>
        </w:trPr>
        <w:tc>
          <w:tcPr>
            <w:tcW w:w="2410" w:type="dxa"/>
          </w:tcPr>
          <w:p w14:paraId="02654D07"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0348A71D"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153FC56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A84BDE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1772A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5EC64C3" w14:textId="77777777" w:rsidTr="00613019">
        <w:trPr>
          <w:jc w:val="center"/>
        </w:trPr>
        <w:tc>
          <w:tcPr>
            <w:tcW w:w="2410" w:type="dxa"/>
          </w:tcPr>
          <w:p w14:paraId="51AF8BE1"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5696282E"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599046B3" w14:textId="77777777" w:rsidR="00A638E6" w:rsidRPr="008F55E6" w:rsidRDefault="00A638E6" w:rsidP="00A638E6">
            <w:pPr>
              <w:pStyle w:val="TAC"/>
              <w:rPr>
                <w:rFonts w:cs="v5.0.0"/>
                <w:lang w:eastAsia="en-US"/>
              </w:rPr>
            </w:pPr>
            <w:r w:rsidRPr="008F55E6">
              <w:rPr>
                <w:rFonts w:cs="Geneva"/>
              </w:rPr>
              <w:t>-6 dBm</w:t>
            </w:r>
          </w:p>
        </w:tc>
        <w:tc>
          <w:tcPr>
            <w:tcW w:w="1279" w:type="dxa"/>
          </w:tcPr>
          <w:p w14:paraId="0EF520A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CF1DE5C"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2C79E4A" w14:textId="77777777" w:rsidTr="00613019">
        <w:trPr>
          <w:jc w:val="center"/>
        </w:trPr>
        <w:tc>
          <w:tcPr>
            <w:tcW w:w="2410" w:type="dxa"/>
          </w:tcPr>
          <w:p w14:paraId="28E251B3"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0D651719"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7A33D01A" w14:textId="77777777" w:rsidR="00A638E6" w:rsidRPr="008F55E6" w:rsidRDefault="00A638E6" w:rsidP="00A638E6">
            <w:pPr>
              <w:pStyle w:val="TAC"/>
              <w:rPr>
                <w:rFonts w:cs="v5.0.0"/>
                <w:lang w:eastAsia="en-US"/>
              </w:rPr>
            </w:pPr>
            <w:r w:rsidRPr="008F55E6">
              <w:rPr>
                <w:rFonts w:cs="Geneva"/>
              </w:rPr>
              <w:t>-6 dBm</w:t>
            </w:r>
          </w:p>
        </w:tc>
        <w:tc>
          <w:tcPr>
            <w:tcW w:w="1279" w:type="dxa"/>
          </w:tcPr>
          <w:p w14:paraId="30C3743A"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54E956F"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0CC3AB" w14:textId="77777777" w:rsidTr="00613019">
        <w:trPr>
          <w:jc w:val="center"/>
        </w:trPr>
        <w:tc>
          <w:tcPr>
            <w:tcW w:w="2410" w:type="dxa"/>
          </w:tcPr>
          <w:p w14:paraId="7F1043FC"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E0D2936"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49F2D076" w14:textId="77777777" w:rsidR="00A638E6" w:rsidRPr="008F55E6" w:rsidRDefault="00A638E6" w:rsidP="00A638E6">
            <w:pPr>
              <w:pStyle w:val="TAC"/>
              <w:rPr>
                <w:rFonts w:cs="v5.0.0"/>
                <w:lang w:eastAsia="en-US"/>
              </w:rPr>
            </w:pPr>
            <w:r w:rsidRPr="008F55E6">
              <w:rPr>
                <w:rFonts w:cs="Geneva"/>
              </w:rPr>
              <w:t>-6 dBm</w:t>
            </w:r>
          </w:p>
        </w:tc>
        <w:tc>
          <w:tcPr>
            <w:tcW w:w="1279" w:type="dxa"/>
          </w:tcPr>
          <w:p w14:paraId="0334228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021D387D"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CFB4D7C" w14:textId="77777777" w:rsidTr="00613019">
        <w:trPr>
          <w:jc w:val="center"/>
        </w:trPr>
        <w:tc>
          <w:tcPr>
            <w:tcW w:w="2410" w:type="dxa"/>
          </w:tcPr>
          <w:p w14:paraId="22BB40B3"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04ADCD1A"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1AA20928"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55460B8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B3575F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FB0FB2" w14:textId="77777777" w:rsidTr="00613019">
        <w:trPr>
          <w:jc w:val="center"/>
        </w:trPr>
        <w:tc>
          <w:tcPr>
            <w:tcW w:w="2410" w:type="dxa"/>
          </w:tcPr>
          <w:p w14:paraId="5FD87645"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0E3E284F"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19D201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3E5C1F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04EFA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EA7CC4B" w14:textId="77777777" w:rsidTr="00613019">
        <w:trPr>
          <w:jc w:val="center"/>
        </w:trPr>
        <w:tc>
          <w:tcPr>
            <w:tcW w:w="2410" w:type="dxa"/>
          </w:tcPr>
          <w:p w14:paraId="0A95C937"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2F54FEE3"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AC319A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9BAF86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4D9B2A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01AE359" w14:textId="77777777" w:rsidTr="00613019">
        <w:trPr>
          <w:jc w:val="center"/>
        </w:trPr>
        <w:tc>
          <w:tcPr>
            <w:tcW w:w="2410" w:type="dxa"/>
          </w:tcPr>
          <w:p w14:paraId="66553D6C"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6F2252D1"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12CFFC1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05A71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3E7D67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7DB31D" w14:textId="77777777" w:rsidTr="00613019">
        <w:trPr>
          <w:jc w:val="center"/>
        </w:trPr>
        <w:tc>
          <w:tcPr>
            <w:tcW w:w="2410" w:type="dxa"/>
          </w:tcPr>
          <w:p w14:paraId="5290CAE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17C536F8"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3DA984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410502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E0C8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39417B" w14:textId="77777777" w:rsidTr="00613019">
        <w:trPr>
          <w:jc w:val="center"/>
        </w:trPr>
        <w:tc>
          <w:tcPr>
            <w:tcW w:w="2410" w:type="dxa"/>
          </w:tcPr>
          <w:p w14:paraId="034D253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4199AC56"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3F7534A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E722AF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CE5F01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8A61FE4" w14:textId="77777777" w:rsidTr="00613019">
        <w:trPr>
          <w:jc w:val="center"/>
        </w:trPr>
        <w:tc>
          <w:tcPr>
            <w:tcW w:w="2410" w:type="dxa"/>
          </w:tcPr>
          <w:p w14:paraId="2B91E75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17641440"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75699E7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FF0EC1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89DCBF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47F17D" w14:textId="77777777" w:rsidTr="00613019">
        <w:trPr>
          <w:jc w:val="center"/>
        </w:trPr>
        <w:tc>
          <w:tcPr>
            <w:tcW w:w="2410" w:type="dxa"/>
          </w:tcPr>
          <w:p w14:paraId="082235EA"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237AFB72"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400D090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F20F9E2"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1F3BD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0CA7E0" w14:textId="77777777" w:rsidTr="00613019">
        <w:trPr>
          <w:jc w:val="center"/>
        </w:trPr>
        <w:tc>
          <w:tcPr>
            <w:tcW w:w="2410" w:type="dxa"/>
          </w:tcPr>
          <w:p w14:paraId="5F081356"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53DABCA8"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098460E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6858E8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B89A8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52909C" w14:textId="77777777" w:rsidTr="00613019">
        <w:trPr>
          <w:jc w:val="center"/>
        </w:trPr>
        <w:tc>
          <w:tcPr>
            <w:tcW w:w="2410" w:type="dxa"/>
          </w:tcPr>
          <w:p w14:paraId="2D9101C3"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2EFD50F6"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4717ACE8"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72511B51"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2C91E6DE"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2019C59B"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E82B932"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80764D8"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6EB4765A"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1C2D4A44"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1086D804"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9B964E2" w14:textId="77777777" w:rsidTr="00613019">
        <w:trPr>
          <w:jc w:val="center"/>
        </w:trPr>
        <w:tc>
          <w:tcPr>
            <w:tcW w:w="2410" w:type="dxa"/>
          </w:tcPr>
          <w:p w14:paraId="17BE8EF9"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047F9AC3"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2E60D613" w14:textId="77777777" w:rsidR="00A638E6" w:rsidRPr="008F55E6" w:rsidRDefault="00A638E6" w:rsidP="00A638E6">
            <w:pPr>
              <w:pStyle w:val="TAC"/>
              <w:rPr>
                <w:rFonts w:cs="v5.0.0"/>
                <w:lang w:eastAsia="ja-JP"/>
              </w:rPr>
            </w:pPr>
            <w:r w:rsidRPr="008F55E6">
              <w:rPr>
                <w:rFonts w:cs="v5.0.0"/>
              </w:rPr>
              <w:t>-6 dBm</w:t>
            </w:r>
          </w:p>
        </w:tc>
        <w:tc>
          <w:tcPr>
            <w:tcW w:w="1279" w:type="dxa"/>
          </w:tcPr>
          <w:p w14:paraId="54016953"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5532677F"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3ED5A31" w14:textId="77777777" w:rsidTr="00613019">
        <w:trPr>
          <w:jc w:val="center"/>
        </w:trPr>
        <w:tc>
          <w:tcPr>
            <w:tcW w:w="2410" w:type="dxa"/>
          </w:tcPr>
          <w:p w14:paraId="285FDB3D"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006A824A"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1114FD2B" w14:textId="77777777" w:rsidR="00A638E6" w:rsidRPr="008F55E6" w:rsidRDefault="00A638E6" w:rsidP="00A638E6">
            <w:pPr>
              <w:pStyle w:val="TAC"/>
              <w:rPr>
                <w:rFonts w:cs="v5.0.0"/>
                <w:lang w:eastAsia="ja-JP"/>
              </w:rPr>
            </w:pPr>
            <w:r w:rsidRPr="008F55E6">
              <w:rPr>
                <w:rFonts w:cs="v5.0.0"/>
              </w:rPr>
              <w:t>-6 dBm</w:t>
            </w:r>
          </w:p>
        </w:tc>
        <w:tc>
          <w:tcPr>
            <w:tcW w:w="1279" w:type="dxa"/>
          </w:tcPr>
          <w:p w14:paraId="6D411B82"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75C93B1A"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16B11CC" w14:textId="77777777" w:rsidTr="00613019">
        <w:trPr>
          <w:jc w:val="center"/>
        </w:trPr>
        <w:tc>
          <w:tcPr>
            <w:tcW w:w="2410" w:type="dxa"/>
          </w:tcPr>
          <w:p w14:paraId="03A9EC7C"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28E20CFE"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03192BBE" w14:textId="77777777" w:rsidR="00A638E6" w:rsidRPr="008F55E6" w:rsidRDefault="00A638E6" w:rsidP="00A638E6">
            <w:pPr>
              <w:pStyle w:val="TAC"/>
              <w:rPr>
                <w:rFonts w:cs="v5.0.0"/>
              </w:rPr>
            </w:pPr>
            <w:r w:rsidRPr="008F55E6">
              <w:rPr>
                <w:rFonts w:cs="v5.0.0"/>
              </w:rPr>
              <w:t>-6 dBm</w:t>
            </w:r>
          </w:p>
        </w:tc>
        <w:tc>
          <w:tcPr>
            <w:tcW w:w="1279" w:type="dxa"/>
          </w:tcPr>
          <w:p w14:paraId="77AFC5BA" w14:textId="77777777" w:rsidR="00A638E6" w:rsidRPr="008F55E6" w:rsidRDefault="00A638E6" w:rsidP="00A638E6">
            <w:pPr>
              <w:pStyle w:val="TAC"/>
              <w:rPr>
                <w:rFonts w:cs="v5.0.0"/>
              </w:rPr>
            </w:pPr>
            <w:r w:rsidRPr="008F55E6">
              <w:rPr>
                <w:rFonts w:cs="v5.0.0"/>
              </w:rPr>
              <w:t>-101 dBm</w:t>
            </w:r>
          </w:p>
        </w:tc>
        <w:tc>
          <w:tcPr>
            <w:tcW w:w="1698" w:type="dxa"/>
            <w:gridSpan w:val="2"/>
          </w:tcPr>
          <w:p w14:paraId="2D416922" w14:textId="77777777" w:rsidR="00A638E6" w:rsidRPr="008F55E6" w:rsidRDefault="00A638E6" w:rsidP="00A638E6">
            <w:pPr>
              <w:pStyle w:val="TAC"/>
              <w:rPr>
                <w:rFonts w:cs="Arial"/>
              </w:rPr>
            </w:pPr>
            <w:r w:rsidRPr="008F55E6">
              <w:rPr>
                <w:rFonts w:cs="Arial"/>
              </w:rPr>
              <w:t>CW carrier</w:t>
            </w:r>
          </w:p>
        </w:tc>
      </w:tr>
      <w:tr w:rsidR="008F55E6" w:rsidRPr="008F55E6" w14:paraId="10318936" w14:textId="77777777" w:rsidTr="00613019">
        <w:trPr>
          <w:jc w:val="center"/>
        </w:trPr>
        <w:tc>
          <w:tcPr>
            <w:tcW w:w="2410" w:type="dxa"/>
          </w:tcPr>
          <w:p w14:paraId="43968DC9"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01CA2739"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434F68F5" w14:textId="77777777" w:rsidR="00794D6D" w:rsidRPr="008F55E6" w:rsidRDefault="00794D6D" w:rsidP="00794D6D">
            <w:pPr>
              <w:pStyle w:val="TAC"/>
              <w:rPr>
                <w:rFonts w:cs="v5.0.0"/>
              </w:rPr>
            </w:pPr>
            <w:r w:rsidRPr="008F55E6">
              <w:rPr>
                <w:rFonts w:cs="v5.0.0"/>
                <w:lang w:val="en-US"/>
              </w:rPr>
              <w:t>-6 dBm</w:t>
            </w:r>
          </w:p>
        </w:tc>
        <w:tc>
          <w:tcPr>
            <w:tcW w:w="1279" w:type="dxa"/>
          </w:tcPr>
          <w:p w14:paraId="587A6223"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6A13AF1B" w14:textId="77777777" w:rsidR="00794D6D" w:rsidRPr="008F55E6" w:rsidRDefault="00794D6D" w:rsidP="00794D6D">
            <w:pPr>
              <w:pStyle w:val="TAC"/>
              <w:rPr>
                <w:rFonts w:cs="Arial"/>
              </w:rPr>
            </w:pPr>
            <w:r w:rsidRPr="008F55E6">
              <w:rPr>
                <w:rFonts w:cs="Arial"/>
                <w:lang w:val="en-US"/>
              </w:rPr>
              <w:t>CW carrier</w:t>
            </w:r>
          </w:p>
        </w:tc>
      </w:tr>
      <w:tr w:rsidR="008F55E6" w:rsidRPr="008F55E6" w14:paraId="29D692AB" w14:textId="77777777" w:rsidTr="00613019">
        <w:trPr>
          <w:jc w:val="center"/>
        </w:trPr>
        <w:tc>
          <w:tcPr>
            <w:tcW w:w="2410" w:type="dxa"/>
          </w:tcPr>
          <w:p w14:paraId="57698D6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07623F0D"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5F1983A7"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70DC84C4"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56DE5102"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B093F8E" w14:textId="77777777" w:rsidTr="00613019">
        <w:trPr>
          <w:jc w:val="center"/>
        </w:trPr>
        <w:tc>
          <w:tcPr>
            <w:tcW w:w="2410" w:type="dxa"/>
          </w:tcPr>
          <w:p w14:paraId="27C574E7"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5D22800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F96A301"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20F806A7"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6623EB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716677A2" w14:textId="77777777" w:rsidTr="00613019">
        <w:trPr>
          <w:jc w:val="center"/>
        </w:trPr>
        <w:tc>
          <w:tcPr>
            <w:tcW w:w="2410" w:type="dxa"/>
          </w:tcPr>
          <w:p w14:paraId="7CD7EC38"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028E250C"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222FE4D9"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26B281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03EE8B66"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A9DA58F" w14:textId="77777777" w:rsidTr="00613019">
        <w:trPr>
          <w:jc w:val="center"/>
        </w:trPr>
        <w:tc>
          <w:tcPr>
            <w:tcW w:w="2410" w:type="dxa"/>
          </w:tcPr>
          <w:p w14:paraId="030868CF"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74A9707D"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234D5A7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69940C66"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FAC9359"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1DCEC1B" w14:textId="77777777" w:rsidTr="00613019">
        <w:trPr>
          <w:jc w:val="center"/>
        </w:trPr>
        <w:tc>
          <w:tcPr>
            <w:tcW w:w="2410" w:type="dxa"/>
          </w:tcPr>
          <w:p w14:paraId="1CE52BE7"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ED2054D"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7A222047"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3D44A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B803E24"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0A949CB" w14:textId="77777777" w:rsidTr="00613019">
        <w:trPr>
          <w:jc w:val="center"/>
        </w:trPr>
        <w:tc>
          <w:tcPr>
            <w:tcW w:w="2410" w:type="dxa"/>
          </w:tcPr>
          <w:p w14:paraId="035A998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45C1BC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347A5A0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4DC3D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041355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354134D" w14:textId="77777777" w:rsidTr="00613019">
        <w:trPr>
          <w:jc w:val="center"/>
        </w:trPr>
        <w:tc>
          <w:tcPr>
            <w:tcW w:w="2410" w:type="dxa"/>
          </w:tcPr>
          <w:p w14:paraId="7980A0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56A4B65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07F397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FC3B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582506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0A1F35" w14:textId="77777777" w:rsidTr="00613019">
        <w:trPr>
          <w:jc w:val="center"/>
        </w:trPr>
        <w:tc>
          <w:tcPr>
            <w:tcW w:w="2410" w:type="dxa"/>
          </w:tcPr>
          <w:p w14:paraId="2B7569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525E6A3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0B1D715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392A4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BC8FF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D682FA4" w14:textId="77777777" w:rsidTr="00613019">
        <w:trPr>
          <w:jc w:val="center"/>
        </w:trPr>
        <w:tc>
          <w:tcPr>
            <w:tcW w:w="2410" w:type="dxa"/>
          </w:tcPr>
          <w:p w14:paraId="745C15E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0BC072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71065A7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BCA96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60BCA9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82E05A" w14:textId="77777777" w:rsidTr="00613019">
        <w:trPr>
          <w:jc w:val="center"/>
        </w:trPr>
        <w:tc>
          <w:tcPr>
            <w:tcW w:w="2410" w:type="dxa"/>
          </w:tcPr>
          <w:p w14:paraId="30F87B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479A23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7F546B8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64AE677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11C54F6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AD64175" w14:textId="77777777" w:rsidTr="00613019">
        <w:trPr>
          <w:jc w:val="center"/>
        </w:trPr>
        <w:tc>
          <w:tcPr>
            <w:tcW w:w="2410" w:type="dxa"/>
          </w:tcPr>
          <w:p w14:paraId="0CE5CB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66C312F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64BBA89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E402D7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F1CB19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B25E39F" w14:textId="77777777" w:rsidTr="00613019">
        <w:trPr>
          <w:jc w:val="center"/>
        </w:trPr>
        <w:tc>
          <w:tcPr>
            <w:tcW w:w="2410" w:type="dxa"/>
          </w:tcPr>
          <w:p w14:paraId="2899D7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0E0E9F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F7C4B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E6C0BA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2073FC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028116" w14:textId="77777777" w:rsidTr="00613019">
        <w:trPr>
          <w:jc w:val="center"/>
        </w:trPr>
        <w:tc>
          <w:tcPr>
            <w:tcW w:w="2410" w:type="dxa"/>
          </w:tcPr>
          <w:p w14:paraId="579A250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8C38D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516D772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8023D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1EB32A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E8A13AA" w14:textId="77777777" w:rsidTr="00613019">
        <w:trPr>
          <w:jc w:val="center"/>
        </w:trPr>
        <w:tc>
          <w:tcPr>
            <w:tcW w:w="2410" w:type="dxa"/>
          </w:tcPr>
          <w:p w14:paraId="161F1C1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42852B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09E16C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803461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0A4D4F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3206B5CB" w14:textId="77777777" w:rsidTr="00613019">
        <w:trPr>
          <w:jc w:val="center"/>
        </w:trPr>
        <w:tc>
          <w:tcPr>
            <w:tcW w:w="2410" w:type="dxa"/>
          </w:tcPr>
          <w:p w14:paraId="4221531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137DC71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5B4C85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1BD2EA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71B46EA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C2BAA21" w14:textId="77777777" w:rsidTr="00613019">
        <w:trPr>
          <w:jc w:val="center"/>
        </w:trPr>
        <w:tc>
          <w:tcPr>
            <w:tcW w:w="2410" w:type="dxa"/>
          </w:tcPr>
          <w:p w14:paraId="46790995" w14:textId="77777777" w:rsidR="00794D6D" w:rsidRPr="008F55E6" w:rsidRDefault="00794D6D" w:rsidP="00794D6D">
            <w:pPr>
              <w:pStyle w:val="TAC"/>
            </w:pPr>
            <w:r w:rsidRPr="008F55E6">
              <w:t>LA E-UTRA Band 85</w:t>
            </w:r>
          </w:p>
        </w:tc>
        <w:tc>
          <w:tcPr>
            <w:tcW w:w="1982" w:type="dxa"/>
          </w:tcPr>
          <w:p w14:paraId="2C7174FE" w14:textId="77777777" w:rsidR="00794D6D" w:rsidRPr="008F55E6" w:rsidRDefault="00794D6D" w:rsidP="00794D6D">
            <w:pPr>
              <w:pStyle w:val="TAC"/>
            </w:pPr>
            <w:r w:rsidRPr="008F55E6">
              <w:t>728 - 746 MHz</w:t>
            </w:r>
          </w:p>
        </w:tc>
        <w:tc>
          <w:tcPr>
            <w:tcW w:w="1277" w:type="dxa"/>
          </w:tcPr>
          <w:p w14:paraId="17A20247" w14:textId="77777777" w:rsidR="00794D6D" w:rsidRPr="008F55E6" w:rsidRDefault="00794D6D" w:rsidP="00794D6D">
            <w:pPr>
              <w:pStyle w:val="TAC"/>
              <w:rPr>
                <w:rFonts w:cs="v5.0.0"/>
              </w:rPr>
            </w:pPr>
            <w:r w:rsidRPr="008F55E6">
              <w:t>-6 dBm</w:t>
            </w:r>
          </w:p>
        </w:tc>
        <w:tc>
          <w:tcPr>
            <w:tcW w:w="1279" w:type="dxa"/>
          </w:tcPr>
          <w:p w14:paraId="3D3E14A4" w14:textId="77777777" w:rsidR="00794D6D" w:rsidRPr="008F55E6" w:rsidRDefault="00794D6D" w:rsidP="00794D6D">
            <w:pPr>
              <w:pStyle w:val="TAC"/>
              <w:rPr>
                <w:rFonts w:cs="v5.0.0"/>
              </w:rPr>
            </w:pPr>
            <w:r w:rsidRPr="008F55E6">
              <w:t xml:space="preserve">-101 dBm </w:t>
            </w:r>
          </w:p>
        </w:tc>
        <w:tc>
          <w:tcPr>
            <w:tcW w:w="1698" w:type="dxa"/>
            <w:gridSpan w:val="2"/>
          </w:tcPr>
          <w:p w14:paraId="11AAAFEC" w14:textId="77777777" w:rsidR="00794D6D" w:rsidRPr="008F55E6" w:rsidRDefault="00794D6D" w:rsidP="00794D6D">
            <w:pPr>
              <w:pStyle w:val="TAC"/>
              <w:rPr>
                <w:rFonts w:cs="v5.0.0"/>
              </w:rPr>
            </w:pPr>
            <w:r w:rsidRPr="008F55E6">
              <w:t>CW carrier</w:t>
            </w:r>
          </w:p>
        </w:tc>
      </w:tr>
      <w:tr w:rsidR="00794D6D" w:rsidRPr="008F55E6" w14:paraId="2C698EF0" w14:textId="77777777" w:rsidTr="00613019">
        <w:trPr>
          <w:jc w:val="center"/>
        </w:trPr>
        <w:tc>
          <w:tcPr>
            <w:tcW w:w="8646" w:type="dxa"/>
            <w:gridSpan w:val="6"/>
          </w:tcPr>
          <w:p w14:paraId="122A9313" w14:textId="77777777" w:rsidR="00794D6D" w:rsidRPr="008F55E6" w:rsidRDefault="00794D6D" w:rsidP="00794D6D">
            <w:pPr>
              <w:pStyle w:val="TAN"/>
              <w:rPr>
                <w:rFonts w:cs="Arial"/>
                <w:lang w:eastAsia="en-US"/>
              </w:rPr>
            </w:pPr>
            <w:r w:rsidRPr="008F55E6">
              <w:rPr>
                <w:rFonts w:cs="Arial"/>
                <w:lang w:eastAsia="en-US"/>
              </w:rPr>
              <w:lastRenderedPageBreak/>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065906A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06060A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89D489A" w14:textId="77777777" w:rsidR="00262676" w:rsidRPr="008F55E6" w:rsidRDefault="00262676">
      <w:pPr>
        <w:rPr>
          <w:rFonts w:cs="v5.0.0"/>
        </w:rPr>
      </w:pPr>
    </w:p>
    <w:p w14:paraId="74F73DB8"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4C07ACC3" w14:textId="77777777" w:rsidR="00262676" w:rsidRPr="008F55E6" w:rsidRDefault="00262676">
      <w:pPr>
        <w:numPr>
          <w:ilvl w:val="12"/>
          <w:numId w:val="0"/>
        </w:numPr>
        <w:rPr>
          <w:rFonts w:cs="v5.0.0"/>
        </w:rPr>
      </w:pPr>
    </w:p>
    <w:p w14:paraId="5D7B847D" w14:textId="77777777" w:rsidR="00262676" w:rsidRPr="008F55E6" w:rsidRDefault="00262676" w:rsidP="009E7477">
      <w:pPr>
        <w:pStyle w:val="TH"/>
      </w:pPr>
      <w:r w:rsidRPr="008F55E6">
        <w:rPr>
          <w:rFonts w:eastAsia="Osaka"/>
        </w:rPr>
        <w:t xml:space="preserve">Table 7.5F: </w:t>
      </w:r>
      <w:r w:rsidR="00D45616" w:rsidRPr="008F55E6">
        <w:t>Void</w:t>
      </w:r>
    </w:p>
    <w:p w14:paraId="66968C78" w14:textId="77777777" w:rsidR="00D45616" w:rsidRPr="008F55E6" w:rsidRDefault="00D45616" w:rsidP="00D45616"/>
    <w:p w14:paraId="3897C85D"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31EE596C" w14:textId="77777777" w:rsidR="00262676" w:rsidRPr="008F55E6" w:rsidRDefault="00262676">
      <w:pPr>
        <w:rPr>
          <w:rFonts w:cs="v5.0.0"/>
        </w:rPr>
      </w:pPr>
    </w:p>
    <w:p w14:paraId="1FE96292"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577748D0"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1631423C"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7AC6B62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34463B5A"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055FAF0F"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2CB913D"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168FB33F"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21DC2273"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4B54C3C" w14:textId="77777777">
        <w:trPr>
          <w:jc w:val="center"/>
        </w:trPr>
        <w:tc>
          <w:tcPr>
            <w:tcW w:w="1919" w:type="dxa"/>
          </w:tcPr>
          <w:p w14:paraId="15224FDA"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05E08E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1288744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17E203B7"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3E73FB40" w14:textId="77777777">
        <w:trPr>
          <w:cantSplit/>
          <w:jc w:val="center"/>
        </w:trPr>
        <w:tc>
          <w:tcPr>
            <w:tcW w:w="1919" w:type="dxa"/>
            <w:vMerge w:val="restart"/>
          </w:tcPr>
          <w:p w14:paraId="4A3A81F2"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41980D30"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013EAFF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5CF1AC83"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592351D2" w14:textId="77777777">
        <w:trPr>
          <w:cantSplit/>
          <w:jc w:val="center"/>
        </w:trPr>
        <w:tc>
          <w:tcPr>
            <w:tcW w:w="1919" w:type="dxa"/>
            <w:vMerge/>
          </w:tcPr>
          <w:p w14:paraId="027AAD81" w14:textId="77777777" w:rsidR="00262676" w:rsidRPr="008F55E6" w:rsidRDefault="00262676">
            <w:pPr>
              <w:pStyle w:val="TAC"/>
              <w:rPr>
                <w:rFonts w:cs="v5.0.0"/>
                <w:lang w:eastAsia="en-US"/>
              </w:rPr>
            </w:pPr>
          </w:p>
        </w:tc>
        <w:tc>
          <w:tcPr>
            <w:tcW w:w="2340" w:type="dxa"/>
          </w:tcPr>
          <w:p w14:paraId="375EECE1"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4FB2445D"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4F57F5A"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FD8E464" w14:textId="77777777">
        <w:trPr>
          <w:cantSplit/>
          <w:jc w:val="center"/>
        </w:trPr>
        <w:tc>
          <w:tcPr>
            <w:tcW w:w="8251" w:type="dxa"/>
            <w:gridSpan w:val="4"/>
          </w:tcPr>
          <w:p w14:paraId="3B06D2FC"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0EBE97D0" w14:textId="77777777" w:rsidR="00262676" w:rsidRPr="008F55E6" w:rsidRDefault="00262676">
      <w:pPr>
        <w:rPr>
          <w:rFonts w:cs="v5.0.0"/>
        </w:rPr>
      </w:pPr>
    </w:p>
    <w:p w14:paraId="40D2C4FA" w14:textId="77777777" w:rsidR="00262676" w:rsidRPr="008F55E6" w:rsidRDefault="00262676" w:rsidP="009E7477">
      <w:pPr>
        <w:pStyle w:val="TH"/>
      </w:pPr>
      <w:r w:rsidRPr="008F55E6">
        <w:rPr>
          <w:rFonts w:eastAsia="Osaka"/>
        </w:rPr>
        <w:lastRenderedPageBreak/>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56761AA4" w14:textId="77777777">
        <w:trPr>
          <w:jc w:val="center"/>
        </w:trPr>
        <w:tc>
          <w:tcPr>
            <w:tcW w:w="1851" w:type="dxa"/>
          </w:tcPr>
          <w:p w14:paraId="70DB906C"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324064C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6B666B7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5335EA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CBE0C92" w14:textId="77777777">
        <w:trPr>
          <w:cantSplit/>
          <w:jc w:val="center"/>
        </w:trPr>
        <w:tc>
          <w:tcPr>
            <w:tcW w:w="1851" w:type="dxa"/>
            <w:vMerge w:val="restart"/>
          </w:tcPr>
          <w:p w14:paraId="0BE8F9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03C0D027"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16FE2683"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F1827DD"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AB14EF0" w14:textId="77777777">
        <w:trPr>
          <w:cantSplit/>
          <w:jc w:val="center"/>
        </w:trPr>
        <w:tc>
          <w:tcPr>
            <w:tcW w:w="1851" w:type="dxa"/>
            <w:vMerge/>
          </w:tcPr>
          <w:p w14:paraId="31F51B3A" w14:textId="77777777" w:rsidR="00262676" w:rsidRPr="008F55E6" w:rsidRDefault="00262676">
            <w:pPr>
              <w:pStyle w:val="TAC"/>
              <w:rPr>
                <w:rFonts w:cs="Arial"/>
                <w:lang w:eastAsia="en-US"/>
              </w:rPr>
            </w:pPr>
          </w:p>
        </w:tc>
        <w:tc>
          <w:tcPr>
            <w:tcW w:w="2340" w:type="dxa"/>
          </w:tcPr>
          <w:p w14:paraId="23223FE9"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73FA9E3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093A1C1"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D8150D5" w14:textId="77777777">
        <w:trPr>
          <w:cantSplit/>
          <w:jc w:val="center"/>
        </w:trPr>
        <w:tc>
          <w:tcPr>
            <w:tcW w:w="8183" w:type="dxa"/>
            <w:gridSpan w:val="4"/>
          </w:tcPr>
          <w:p w14:paraId="2F2E47B2"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0506B4B4" w14:textId="77777777" w:rsidR="00262676" w:rsidRPr="008F55E6" w:rsidRDefault="00262676">
      <w:pPr>
        <w:rPr>
          <w:rFonts w:cs="v5.0.0"/>
        </w:rPr>
      </w:pPr>
    </w:p>
    <w:p w14:paraId="6D4F0F24" w14:textId="77777777" w:rsidR="00262676" w:rsidRPr="008F55E6" w:rsidRDefault="00262676">
      <w:r w:rsidRPr="008F55E6">
        <w:t>The static reference performance as specified in clause 7.2.1 shall be met for a Medium Range BS when the following signals are coupled to BS antenna input:</w:t>
      </w:r>
    </w:p>
    <w:p w14:paraId="0D04C94C"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0BAB2DC6"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107AB25"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E3D765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76F1E7E1"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0AF026D4" w14:textId="77777777">
        <w:trPr>
          <w:jc w:val="center"/>
        </w:trPr>
        <w:tc>
          <w:tcPr>
            <w:tcW w:w="1861" w:type="dxa"/>
          </w:tcPr>
          <w:p w14:paraId="3959A1BE"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E9ECB5E"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6CECAAB7"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4E5E18F4"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68C35D72" w14:textId="77777777">
        <w:trPr>
          <w:cantSplit/>
          <w:jc w:val="center"/>
        </w:trPr>
        <w:tc>
          <w:tcPr>
            <w:tcW w:w="1861" w:type="dxa"/>
            <w:vMerge w:val="restart"/>
          </w:tcPr>
          <w:p w14:paraId="3A0E52D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528D6C1B"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16792BC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190BD8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1865AA5" w14:textId="77777777">
        <w:trPr>
          <w:cantSplit/>
          <w:jc w:val="center"/>
        </w:trPr>
        <w:tc>
          <w:tcPr>
            <w:tcW w:w="1861" w:type="dxa"/>
            <w:vMerge/>
          </w:tcPr>
          <w:p w14:paraId="29E4DF38" w14:textId="77777777" w:rsidR="00262676" w:rsidRPr="008F55E6" w:rsidRDefault="00262676">
            <w:pPr>
              <w:pStyle w:val="TAC"/>
              <w:rPr>
                <w:rFonts w:cs="v5.0.0"/>
                <w:lang w:eastAsia="en-US"/>
              </w:rPr>
            </w:pPr>
          </w:p>
        </w:tc>
        <w:tc>
          <w:tcPr>
            <w:tcW w:w="2340" w:type="dxa"/>
          </w:tcPr>
          <w:p w14:paraId="4C542409"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F74C0E"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742D864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20CC06C9" w14:textId="77777777">
        <w:trPr>
          <w:cantSplit/>
          <w:jc w:val="center"/>
        </w:trPr>
        <w:tc>
          <w:tcPr>
            <w:tcW w:w="8193" w:type="dxa"/>
            <w:gridSpan w:val="4"/>
          </w:tcPr>
          <w:p w14:paraId="6A502C9A"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4E2D03A4" w14:textId="77777777" w:rsidR="00262676" w:rsidRPr="008F55E6" w:rsidRDefault="00262676">
      <w:pPr>
        <w:rPr>
          <w:rFonts w:cs="v5.0.0"/>
        </w:rPr>
      </w:pPr>
    </w:p>
    <w:p w14:paraId="2FF19461"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0604AB02" w14:textId="77777777">
        <w:trPr>
          <w:jc w:val="center"/>
        </w:trPr>
        <w:tc>
          <w:tcPr>
            <w:tcW w:w="1851" w:type="dxa"/>
          </w:tcPr>
          <w:p w14:paraId="61D612FF"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CA39E98"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5C0824E1"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3F7BA8BA"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946CDF7" w14:textId="77777777">
        <w:trPr>
          <w:cantSplit/>
          <w:jc w:val="center"/>
        </w:trPr>
        <w:tc>
          <w:tcPr>
            <w:tcW w:w="1851" w:type="dxa"/>
            <w:vMerge w:val="restart"/>
          </w:tcPr>
          <w:p w14:paraId="7C21317B"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20744002"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6C85E2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6FD1A8D4"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114C8649" w14:textId="77777777">
        <w:trPr>
          <w:cantSplit/>
          <w:jc w:val="center"/>
        </w:trPr>
        <w:tc>
          <w:tcPr>
            <w:tcW w:w="1851" w:type="dxa"/>
            <w:vMerge/>
          </w:tcPr>
          <w:p w14:paraId="0C586DCD" w14:textId="77777777" w:rsidR="00262676" w:rsidRPr="008F55E6" w:rsidRDefault="00262676">
            <w:pPr>
              <w:pStyle w:val="TAC"/>
              <w:rPr>
                <w:rFonts w:cs="Arial"/>
                <w:lang w:eastAsia="en-US"/>
              </w:rPr>
            </w:pPr>
          </w:p>
        </w:tc>
        <w:tc>
          <w:tcPr>
            <w:tcW w:w="2340" w:type="dxa"/>
          </w:tcPr>
          <w:p w14:paraId="3779089F"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394C899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8481B4F"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03C4CC64" w14:textId="77777777">
        <w:trPr>
          <w:cantSplit/>
          <w:jc w:val="center"/>
        </w:trPr>
        <w:tc>
          <w:tcPr>
            <w:tcW w:w="8183" w:type="dxa"/>
            <w:gridSpan w:val="4"/>
          </w:tcPr>
          <w:p w14:paraId="3FC8572A"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2FE1BB8C" w14:textId="77777777" w:rsidR="00262676" w:rsidRPr="008F55E6" w:rsidRDefault="00262676">
      <w:pPr>
        <w:rPr>
          <w:rFonts w:cs="v5.0.0"/>
        </w:rPr>
      </w:pPr>
    </w:p>
    <w:p w14:paraId="01E4AB93"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3C96E558"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3E92AA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3151BCF"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7BD8AC50"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42576A48" w14:textId="77777777" w:rsidR="00262676" w:rsidRPr="008F55E6" w:rsidRDefault="00262676" w:rsidP="009E7477">
      <w:pPr>
        <w:pStyle w:val="TH"/>
      </w:pPr>
      <w:r w:rsidRPr="008F55E6">
        <w:rPr>
          <w:rFonts w:eastAsia="Osaka"/>
        </w:rPr>
        <w:lastRenderedPageBreak/>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2C59BB0A" w14:textId="77777777">
        <w:trPr>
          <w:jc w:val="center"/>
        </w:trPr>
        <w:tc>
          <w:tcPr>
            <w:tcW w:w="1932" w:type="dxa"/>
          </w:tcPr>
          <w:p w14:paraId="2E951151"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27C61D0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76537B4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BACB99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5EAE58" w14:textId="77777777">
        <w:trPr>
          <w:cantSplit/>
          <w:jc w:val="center"/>
        </w:trPr>
        <w:tc>
          <w:tcPr>
            <w:tcW w:w="1932" w:type="dxa"/>
            <w:vMerge w:val="restart"/>
          </w:tcPr>
          <w:p w14:paraId="096943F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661A364"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0AC5F771"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67B261CC"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4AFDA33C" w14:textId="77777777">
        <w:trPr>
          <w:cantSplit/>
          <w:jc w:val="center"/>
        </w:trPr>
        <w:tc>
          <w:tcPr>
            <w:tcW w:w="1932" w:type="dxa"/>
            <w:vMerge/>
          </w:tcPr>
          <w:p w14:paraId="68533AA3" w14:textId="77777777" w:rsidR="00262676" w:rsidRPr="008F55E6" w:rsidRDefault="00262676">
            <w:pPr>
              <w:pStyle w:val="TAC"/>
              <w:rPr>
                <w:rFonts w:cs="v5.0.0"/>
                <w:lang w:eastAsia="en-US"/>
              </w:rPr>
            </w:pPr>
          </w:p>
        </w:tc>
        <w:tc>
          <w:tcPr>
            <w:tcW w:w="2340" w:type="dxa"/>
          </w:tcPr>
          <w:p w14:paraId="5BFD62CB"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2C3EEF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51B294A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6DBFA8CD" w14:textId="77777777">
        <w:trPr>
          <w:cantSplit/>
          <w:jc w:val="center"/>
        </w:trPr>
        <w:tc>
          <w:tcPr>
            <w:tcW w:w="8264" w:type="dxa"/>
            <w:gridSpan w:val="4"/>
          </w:tcPr>
          <w:p w14:paraId="7F6C0318"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6CBBAEB1" w14:textId="77777777" w:rsidR="00262676" w:rsidRPr="008F55E6" w:rsidRDefault="00262676">
      <w:pPr>
        <w:rPr>
          <w:rFonts w:cs="v5.0.0"/>
        </w:rPr>
      </w:pPr>
    </w:p>
    <w:p w14:paraId="77299DA1"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3B75AE8D" w14:textId="77777777">
        <w:trPr>
          <w:jc w:val="center"/>
        </w:trPr>
        <w:tc>
          <w:tcPr>
            <w:tcW w:w="1851" w:type="dxa"/>
          </w:tcPr>
          <w:p w14:paraId="129127E5"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5B44026"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4F0DE857"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3973914"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23DD827E" w14:textId="77777777">
        <w:trPr>
          <w:cantSplit/>
          <w:jc w:val="center"/>
        </w:trPr>
        <w:tc>
          <w:tcPr>
            <w:tcW w:w="1851" w:type="dxa"/>
            <w:vMerge w:val="restart"/>
          </w:tcPr>
          <w:p w14:paraId="2CB61B7C"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14929BA"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4ED2C1E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06667685"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09FC092" w14:textId="77777777">
        <w:trPr>
          <w:cantSplit/>
          <w:jc w:val="center"/>
        </w:trPr>
        <w:tc>
          <w:tcPr>
            <w:tcW w:w="1851" w:type="dxa"/>
            <w:vMerge/>
          </w:tcPr>
          <w:p w14:paraId="03E3DBC4" w14:textId="77777777" w:rsidR="00262676" w:rsidRPr="008F55E6" w:rsidRDefault="00262676">
            <w:pPr>
              <w:pStyle w:val="TAC"/>
              <w:rPr>
                <w:rFonts w:cs="Arial"/>
                <w:lang w:eastAsia="en-US"/>
              </w:rPr>
            </w:pPr>
          </w:p>
        </w:tc>
        <w:tc>
          <w:tcPr>
            <w:tcW w:w="2340" w:type="dxa"/>
          </w:tcPr>
          <w:p w14:paraId="5772A653"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646399D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5C1299B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C3F9F4B" w14:textId="77777777">
        <w:trPr>
          <w:cantSplit/>
          <w:jc w:val="center"/>
        </w:trPr>
        <w:tc>
          <w:tcPr>
            <w:tcW w:w="8183" w:type="dxa"/>
            <w:gridSpan w:val="4"/>
          </w:tcPr>
          <w:p w14:paraId="1BAB78A2"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4FCEBBD0" w14:textId="77777777" w:rsidR="00262676" w:rsidRPr="008F55E6" w:rsidRDefault="00262676">
      <w:pPr>
        <w:rPr>
          <w:rFonts w:cs="v5.0.0"/>
        </w:rPr>
      </w:pPr>
    </w:p>
    <w:p w14:paraId="490803E9"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538AEA52"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134C1C1E"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69DF5395"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37966D2C"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0E6F5FF"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5777F647"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3644DBEA" w14:textId="77777777">
        <w:trPr>
          <w:jc w:val="center"/>
        </w:trPr>
        <w:tc>
          <w:tcPr>
            <w:tcW w:w="1897" w:type="dxa"/>
          </w:tcPr>
          <w:p w14:paraId="302FD5F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62F315A"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4B852961"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4E91465A"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361A0EA6" w14:textId="77777777">
        <w:trPr>
          <w:jc w:val="center"/>
        </w:trPr>
        <w:tc>
          <w:tcPr>
            <w:tcW w:w="1897" w:type="dxa"/>
          </w:tcPr>
          <w:p w14:paraId="0AB56518"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6BF40F53"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0CFCD98B"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5B325CAC"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4C526BF2" w14:textId="77777777">
        <w:trPr>
          <w:jc w:val="center"/>
        </w:trPr>
        <w:tc>
          <w:tcPr>
            <w:tcW w:w="1897" w:type="dxa"/>
          </w:tcPr>
          <w:p w14:paraId="20B0B9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36D553A7"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30F70782"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0FE7D7E7"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2C84E912" w14:textId="77777777">
        <w:trPr>
          <w:jc w:val="center"/>
        </w:trPr>
        <w:tc>
          <w:tcPr>
            <w:tcW w:w="1897" w:type="dxa"/>
          </w:tcPr>
          <w:p w14:paraId="1103F124"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5F46BDD4"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37ED605B"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289663F1"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01EE2D30" w14:textId="77777777" w:rsidR="00262676" w:rsidRPr="008F55E6" w:rsidRDefault="00262676"/>
    <w:p w14:paraId="29482F27"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5145C529" w14:textId="77777777" w:rsidR="00262676" w:rsidRPr="008F55E6" w:rsidRDefault="00262676" w:rsidP="009E7477">
      <w:pPr>
        <w:pStyle w:val="TH"/>
      </w:pPr>
      <w:r w:rsidRPr="008F55E6">
        <w:lastRenderedPageBreak/>
        <w:t xml:space="preserve">Table 7.7A: </w:t>
      </w:r>
      <w:r w:rsidR="00E30C58" w:rsidRPr="008F55E6">
        <w:t>Void</w:t>
      </w:r>
    </w:p>
    <w:bookmarkEnd w:id="12"/>
    <w:p w14:paraId="7CA98624" w14:textId="77777777" w:rsidR="00262676" w:rsidRPr="008F55E6" w:rsidRDefault="00262676">
      <w:pPr>
        <w:pStyle w:val="TH"/>
      </w:pPr>
      <w:r w:rsidRPr="008F55E6">
        <w:t xml:space="preserve">Table 7.8: </w:t>
      </w:r>
      <w:r w:rsidR="00E30C58" w:rsidRPr="008F55E6">
        <w:t>Void</w:t>
      </w:r>
    </w:p>
    <w:p w14:paraId="0E8C0187" w14:textId="77777777" w:rsidR="00262676" w:rsidRPr="008F55E6" w:rsidRDefault="00262676">
      <w:pPr>
        <w:rPr>
          <w:rFonts w:cs="v5.0.0"/>
        </w:rPr>
      </w:pPr>
    </w:p>
    <w:p w14:paraId="2C2341A1"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F99900F"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1386FBC"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0D234270"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1CB86C93"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6A2A0B7B"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A0763D8"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388E4078"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444BFDC1"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A4B5294">
          <v:shape id="_x0000_i1035" type="#_x0000_t75" style="width:96.95pt;height:36.2pt" o:ole="" fillcolor="window">
            <v:imagedata r:id="rId30" o:title=""/>
          </v:shape>
          <o:OLEObject Type="Embed" ProgID="Equation.3" ShapeID="_x0000_i1035" DrawAspect="Content" ObjectID="_1785506836" r:id="rId31"/>
        </w:object>
      </w:r>
    </w:p>
    <w:p w14:paraId="3252BDDD" w14:textId="77777777" w:rsidR="00262676" w:rsidRPr="008F55E6" w:rsidRDefault="00262676">
      <w:pPr>
        <w:rPr>
          <w:rFonts w:cs="v5.0.0"/>
        </w:rPr>
      </w:pPr>
      <w:r w:rsidRPr="008F55E6">
        <w:rPr>
          <w:rFonts w:cs="v5.0.0"/>
        </w:rPr>
        <w:t>Where:</w:t>
      </w:r>
    </w:p>
    <w:p w14:paraId="2B4A9E94" w14:textId="77777777" w:rsidR="00262676" w:rsidRPr="008F55E6" w:rsidRDefault="00262676">
      <w:pPr>
        <w:pStyle w:val="EW"/>
      </w:pPr>
      <w:r w:rsidRPr="008F55E6">
        <w:rPr>
          <w:position w:val="-12"/>
        </w:rPr>
        <w:object w:dxaOrig="300" w:dyaOrig="360" w14:anchorId="16ABDF3F">
          <v:shape id="_x0000_i1036" type="#_x0000_t75" style="width:15pt;height:17.5pt" o:ole="" fillcolor="window">
            <v:imagedata r:id="rId32" o:title=""/>
          </v:shape>
          <o:OLEObject Type="Embed" ProgID="Equation.3" ShapeID="_x0000_i1036" DrawAspect="Content" ObjectID="_1785506837" r:id="rId33"/>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68B25EB1" w14:textId="77777777" w:rsidR="00262676" w:rsidRPr="008F55E6" w:rsidRDefault="00262676">
      <w:pPr>
        <w:pStyle w:val="EW"/>
      </w:pPr>
      <w:r w:rsidRPr="008F55E6">
        <w:rPr>
          <w:position w:val="-12"/>
        </w:rPr>
        <w:object w:dxaOrig="340" w:dyaOrig="360" w14:anchorId="5AA02171">
          <v:shape id="_x0000_i1037" type="#_x0000_t75" style="width:17.05pt;height:17.5pt" o:ole="" fillcolor="window">
            <v:imagedata r:id="rId34" o:title=""/>
          </v:shape>
          <o:OLEObject Type="Embed" ProgID="Equation.3" ShapeID="_x0000_i1037" DrawAspect="Content" ObjectID="_1785506838" r:id="rId35"/>
        </w:object>
      </w:r>
      <w:r w:rsidRPr="008F55E6">
        <w:t xml:space="preserve"> is the total one-sided noise power spectral density due to all noise sources</w:t>
      </w:r>
    </w:p>
    <w:p w14:paraId="1DE79EB8" w14:textId="77777777" w:rsidR="00262676" w:rsidRPr="008F55E6" w:rsidRDefault="00262676">
      <w:pPr>
        <w:pStyle w:val="EW"/>
      </w:pPr>
      <w:r w:rsidRPr="008F55E6">
        <w:rPr>
          <w:position w:val="-14"/>
        </w:rPr>
        <w:object w:dxaOrig="460" w:dyaOrig="380" w14:anchorId="4C2FD6AC">
          <v:shape id="_x0000_i1038" type="#_x0000_t75" style="width:22.9pt;height:19.15pt" o:ole="" fillcolor="window">
            <v:imagedata r:id="rId36" o:title=""/>
          </v:shape>
          <o:OLEObject Type="Embed" ProgID="Equation.3" ShapeID="_x0000_i1038" DrawAspect="Content" ObjectID="_1785506839" r:id="rId37"/>
        </w:object>
      </w:r>
      <w:r w:rsidRPr="008F55E6">
        <w:t xml:space="preserve"> is the number of chips per frame</w:t>
      </w:r>
    </w:p>
    <w:p w14:paraId="59C0BA54" w14:textId="77777777" w:rsidR="00262676" w:rsidRPr="008F55E6" w:rsidRDefault="00262676">
      <w:pPr>
        <w:pStyle w:val="EW"/>
      </w:pPr>
      <w:r w:rsidRPr="008F55E6">
        <w:rPr>
          <w:position w:val="-10"/>
        </w:rPr>
        <w:object w:dxaOrig="400" w:dyaOrig="340" w14:anchorId="624B7087">
          <v:shape id="_x0000_i1039" type="#_x0000_t75" style="width:20.4pt;height:17.05pt" o:ole="" fillcolor="window">
            <v:imagedata r:id="rId38" o:title=""/>
          </v:shape>
          <o:OLEObject Type="Embed" ProgID="Equation.3" ShapeID="_x0000_i1039" DrawAspect="Content" ObjectID="_1785506840" r:id="rId39"/>
        </w:object>
      </w:r>
      <w:r w:rsidRPr="008F55E6">
        <w:t xml:space="preserve"> is the number of information bits in DTCH excluding CRC bits per frame</w:t>
      </w:r>
    </w:p>
    <w:p w14:paraId="51B91F47"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701292EC" w14:textId="77777777">
        <w:trPr>
          <w:cantSplit/>
          <w:trHeight w:val="514"/>
          <w:jc w:val="center"/>
        </w:trPr>
        <w:tc>
          <w:tcPr>
            <w:tcW w:w="1134" w:type="dxa"/>
            <w:vMerge w:val="restart"/>
          </w:tcPr>
          <w:p w14:paraId="45F1BCD0"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65E53F1E"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6B34DA6"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47B6946C"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4268D923"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B5EEEC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3FA3031"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0017859F"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216DD29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0D35D789"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59A659B" w14:textId="77777777" w:rsidR="00AF3801" w:rsidRPr="008F55E6" w:rsidRDefault="00AF3801" w:rsidP="00EA1EF8">
            <w:pPr>
              <w:pStyle w:val="TAH"/>
              <w:rPr>
                <w:rFonts w:eastAsia="?? ??" w:cs="Arial"/>
                <w:lang w:eastAsia="en-US"/>
              </w:rPr>
            </w:pPr>
            <w:r w:rsidRPr="008F55E6">
              <w:rPr>
                <w:rFonts w:eastAsia="?? ??" w:cs="Arial"/>
                <w:lang w:eastAsia="en-US"/>
              </w:rPr>
              <w:t>Birth /</w:t>
            </w:r>
          </w:p>
          <w:p w14:paraId="6F38C60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05308E5D" w14:textId="77777777">
        <w:trPr>
          <w:cantSplit/>
          <w:trHeight w:val="262"/>
          <w:jc w:val="center"/>
        </w:trPr>
        <w:tc>
          <w:tcPr>
            <w:tcW w:w="1134" w:type="dxa"/>
            <w:vMerge/>
            <w:tcBorders>
              <w:bottom w:val="single" w:sz="4" w:space="0" w:color="auto"/>
            </w:tcBorders>
          </w:tcPr>
          <w:p w14:paraId="139B5C8D"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4A3A4797"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38D958CD"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16BE7F6A" w14:textId="77777777">
        <w:trPr>
          <w:cantSplit/>
          <w:trHeight w:val="234"/>
          <w:jc w:val="center"/>
        </w:trPr>
        <w:tc>
          <w:tcPr>
            <w:tcW w:w="1134" w:type="dxa"/>
            <w:vMerge w:val="restart"/>
            <w:tcBorders>
              <w:bottom w:val="nil"/>
            </w:tcBorders>
            <w:vAlign w:val="center"/>
          </w:tcPr>
          <w:p w14:paraId="32D229C0"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3988BC8"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4E375A1D"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C88D7F0"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68D0DE03"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2FE21266"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EE8AFD2"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0FADB9D3"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DD8846A" w14:textId="77777777">
        <w:trPr>
          <w:cantSplit/>
          <w:trHeight w:val="234"/>
          <w:jc w:val="center"/>
        </w:trPr>
        <w:tc>
          <w:tcPr>
            <w:tcW w:w="1134" w:type="dxa"/>
            <w:vMerge/>
            <w:tcBorders>
              <w:bottom w:val="nil"/>
            </w:tcBorders>
          </w:tcPr>
          <w:p w14:paraId="252ABBFC"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737A680B"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39F6625C"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C2840B5"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6F473F0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B4B24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2CC22F50"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09DDA3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32CA4F9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65D4B1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416CAB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496C612B"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68FA1611" w14:textId="77777777">
        <w:trPr>
          <w:cantSplit/>
          <w:trHeight w:val="234"/>
          <w:jc w:val="center"/>
        </w:trPr>
        <w:tc>
          <w:tcPr>
            <w:tcW w:w="1134" w:type="dxa"/>
            <w:vMerge/>
            <w:tcBorders>
              <w:bottom w:val="nil"/>
            </w:tcBorders>
          </w:tcPr>
          <w:p w14:paraId="565CAF86"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CC6796D"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252D2AF5"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0D5C31B"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3AAD54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BC5B36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2A814F3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DC9AD8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7D13E49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F367EE6"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68AF4758"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2750FCAC"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36683E5D" w14:textId="77777777">
        <w:trPr>
          <w:cantSplit/>
          <w:trHeight w:val="469"/>
          <w:jc w:val="center"/>
        </w:trPr>
        <w:tc>
          <w:tcPr>
            <w:tcW w:w="1134" w:type="dxa"/>
            <w:vMerge/>
          </w:tcPr>
          <w:p w14:paraId="5D2D843C" w14:textId="77777777" w:rsidR="00AF3801" w:rsidRPr="008F55E6" w:rsidRDefault="00AF3801" w:rsidP="00EA1EF8">
            <w:pPr>
              <w:pStyle w:val="TAC"/>
              <w:rPr>
                <w:rFonts w:eastAsia="?? ??" w:cs="Arial"/>
                <w:lang w:eastAsia="en-US"/>
              </w:rPr>
            </w:pPr>
          </w:p>
        </w:tc>
        <w:tc>
          <w:tcPr>
            <w:tcW w:w="1560" w:type="dxa"/>
            <w:vAlign w:val="center"/>
          </w:tcPr>
          <w:p w14:paraId="3636C784"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6E90E4F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7AE06D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7A4A52C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0569E3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6600A2F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17972D1"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6B368A86"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66D25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443BCC2A"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45144A03"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5E825137" w14:textId="77777777">
        <w:trPr>
          <w:cantSplit/>
          <w:trHeight w:val="469"/>
          <w:jc w:val="center"/>
        </w:trPr>
        <w:tc>
          <w:tcPr>
            <w:tcW w:w="9354" w:type="dxa"/>
            <w:gridSpan w:val="8"/>
            <w:tcBorders>
              <w:bottom w:val="single" w:sz="4" w:space="0" w:color="auto"/>
            </w:tcBorders>
          </w:tcPr>
          <w:p w14:paraId="582D577E"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4872A005" w14:textId="77777777" w:rsidR="00262676" w:rsidRPr="008F55E6" w:rsidRDefault="00262676">
      <w:pPr>
        <w:rPr>
          <w:rFonts w:cs="v5.0.0"/>
        </w:rPr>
      </w:pPr>
    </w:p>
    <w:p w14:paraId="7071AF03" w14:textId="77777777" w:rsidR="00262676" w:rsidRPr="008F55E6" w:rsidRDefault="00262676">
      <w:pPr>
        <w:pStyle w:val="Heading2"/>
        <w:rPr>
          <w:rFonts w:cs="v5.0.0"/>
        </w:rPr>
      </w:pPr>
      <w:bookmarkStart w:id="123" w:name="_Toc535329867"/>
      <w:r w:rsidRPr="008F55E6">
        <w:rPr>
          <w:rFonts w:cs="v5.0.0"/>
        </w:rPr>
        <w:lastRenderedPageBreak/>
        <w:t>8.2</w:t>
      </w:r>
      <w:r w:rsidRPr="008F55E6">
        <w:rPr>
          <w:rFonts w:cs="v5.0.0"/>
        </w:rPr>
        <w:tab/>
        <w:t>Demodulation in static propagation conditions</w:t>
      </w:r>
      <w:bookmarkEnd w:id="123"/>
    </w:p>
    <w:p w14:paraId="54540611"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36799D4F"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72949F16"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4AA80275"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2A7318E6"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1096000E" w14:textId="77777777">
        <w:trPr>
          <w:gridAfter w:val="1"/>
          <w:wAfter w:w="11" w:type="dxa"/>
          <w:cantSplit/>
          <w:jc w:val="center"/>
        </w:trPr>
        <w:tc>
          <w:tcPr>
            <w:tcW w:w="1521" w:type="dxa"/>
          </w:tcPr>
          <w:p w14:paraId="1C8EF398"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3323BF00"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631FF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5ECF279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C2DCCDA"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1418A59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EB0DB8C" w14:textId="77777777">
        <w:trPr>
          <w:cantSplit/>
          <w:jc w:val="center"/>
        </w:trPr>
        <w:tc>
          <w:tcPr>
            <w:tcW w:w="1516" w:type="dxa"/>
            <w:vMerge w:val="restart"/>
          </w:tcPr>
          <w:p w14:paraId="658CDD4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68118524"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032DB78F"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0BE797A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F12CC2D" w14:textId="77777777">
        <w:trPr>
          <w:cantSplit/>
          <w:jc w:val="center"/>
        </w:trPr>
        <w:tc>
          <w:tcPr>
            <w:tcW w:w="1521" w:type="dxa"/>
            <w:vMerge/>
          </w:tcPr>
          <w:p w14:paraId="71E37572" w14:textId="77777777" w:rsidR="00262676" w:rsidRPr="008F55E6" w:rsidRDefault="00262676">
            <w:pPr>
              <w:pStyle w:val="TAC"/>
              <w:rPr>
                <w:rFonts w:eastAsia="‚c‚e‚o“Á‘¾ƒSƒVƒbƒN‘Ì" w:cs="v5.0.0"/>
                <w:lang w:eastAsia="en-US"/>
              </w:rPr>
            </w:pPr>
          </w:p>
        </w:tc>
        <w:tc>
          <w:tcPr>
            <w:tcW w:w="1275" w:type="dxa"/>
          </w:tcPr>
          <w:p w14:paraId="3E1D810A"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CEC2265"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59F034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736F4F0" w14:textId="77777777">
        <w:trPr>
          <w:cantSplit/>
          <w:jc w:val="center"/>
        </w:trPr>
        <w:tc>
          <w:tcPr>
            <w:tcW w:w="1516" w:type="dxa"/>
            <w:vMerge w:val="restart"/>
          </w:tcPr>
          <w:p w14:paraId="3F2FDD9F"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2A55FF98"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403B341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3A4A80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CF56CC" w14:textId="77777777">
        <w:trPr>
          <w:cantSplit/>
          <w:jc w:val="center"/>
        </w:trPr>
        <w:tc>
          <w:tcPr>
            <w:tcW w:w="1521" w:type="dxa"/>
            <w:vMerge/>
          </w:tcPr>
          <w:p w14:paraId="725F8CB3" w14:textId="77777777" w:rsidR="00262676" w:rsidRPr="008F55E6" w:rsidRDefault="00262676">
            <w:pPr>
              <w:pStyle w:val="TAC"/>
              <w:rPr>
                <w:rFonts w:eastAsia="‚c‚e‚o“Á‘¾ƒSƒVƒbƒN‘Ì" w:cs="v5.0.0"/>
                <w:lang w:eastAsia="en-US"/>
              </w:rPr>
            </w:pPr>
          </w:p>
        </w:tc>
        <w:tc>
          <w:tcPr>
            <w:tcW w:w="1275" w:type="dxa"/>
          </w:tcPr>
          <w:p w14:paraId="56A5B659"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2E514FF9"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0075BC8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CF5031" w14:textId="77777777">
        <w:trPr>
          <w:cantSplit/>
          <w:jc w:val="center"/>
        </w:trPr>
        <w:tc>
          <w:tcPr>
            <w:tcW w:w="1516" w:type="dxa"/>
            <w:vMerge w:val="restart"/>
          </w:tcPr>
          <w:p w14:paraId="1041A755"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41BD10F1"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0D3FB5B6"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602AB78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245BA80" w14:textId="77777777">
        <w:trPr>
          <w:cantSplit/>
          <w:jc w:val="center"/>
        </w:trPr>
        <w:tc>
          <w:tcPr>
            <w:tcW w:w="1521" w:type="dxa"/>
            <w:vMerge/>
          </w:tcPr>
          <w:p w14:paraId="694450B3" w14:textId="77777777" w:rsidR="00262676" w:rsidRPr="008F55E6" w:rsidRDefault="00262676">
            <w:pPr>
              <w:pStyle w:val="TAC"/>
              <w:rPr>
                <w:rFonts w:eastAsia="‚c‚e‚o“Á‘¾ƒSƒVƒbƒN‘Ì" w:cs="v5.0.0"/>
                <w:lang w:eastAsia="en-US"/>
              </w:rPr>
            </w:pPr>
          </w:p>
        </w:tc>
        <w:tc>
          <w:tcPr>
            <w:tcW w:w="1275" w:type="dxa"/>
          </w:tcPr>
          <w:p w14:paraId="7CD8C841"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3874EAA"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8E19CB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A34CD9F" w14:textId="77777777">
        <w:trPr>
          <w:cantSplit/>
          <w:jc w:val="center"/>
        </w:trPr>
        <w:tc>
          <w:tcPr>
            <w:tcW w:w="1516" w:type="dxa"/>
            <w:vMerge w:val="restart"/>
          </w:tcPr>
          <w:p w14:paraId="681085CE"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5CEA30B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1F5BA025"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91B5FB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A997EE5" w14:textId="77777777">
        <w:trPr>
          <w:cantSplit/>
          <w:jc w:val="center"/>
        </w:trPr>
        <w:tc>
          <w:tcPr>
            <w:tcW w:w="1521" w:type="dxa"/>
            <w:vMerge/>
          </w:tcPr>
          <w:p w14:paraId="66C11F2E" w14:textId="77777777" w:rsidR="00262676" w:rsidRPr="008F55E6" w:rsidRDefault="00262676">
            <w:pPr>
              <w:pStyle w:val="TAC"/>
              <w:rPr>
                <w:rFonts w:eastAsia="‚c‚e‚o“Á‘¾ƒSƒVƒbƒN‘Ì" w:cs="v5.0.0"/>
                <w:lang w:eastAsia="en-US"/>
              </w:rPr>
            </w:pPr>
          </w:p>
        </w:tc>
        <w:tc>
          <w:tcPr>
            <w:tcW w:w="1275" w:type="dxa"/>
          </w:tcPr>
          <w:p w14:paraId="19D6206C"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46A69A9D"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0086488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2DA5E9D7" w14:textId="77777777" w:rsidR="00262676" w:rsidRPr="008F55E6" w:rsidRDefault="00262676">
      <w:pPr>
        <w:rPr>
          <w:rFonts w:eastAsia="‚c‚e‚o“Á‘¾ƒSƒVƒbƒN‘Ì"/>
        </w:rPr>
      </w:pPr>
    </w:p>
    <w:p w14:paraId="5108A975"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459CADD"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13C86691"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0A1379D5"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283599D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2B5BFFE3"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75A858FA" w14:textId="77777777">
        <w:trPr>
          <w:cantSplit/>
          <w:jc w:val="center"/>
        </w:trPr>
        <w:tc>
          <w:tcPr>
            <w:tcW w:w="2018" w:type="dxa"/>
          </w:tcPr>
          <w:p w14:paraId="03746A15"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416471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5B26F0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959934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C7374F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245BED39"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B5C15AD" w14:textId="77777777">
        <w:trPr>
          <w:cantSplit/>
          <w:jc w:val="center"/>
        </w:trPr>
        <w:tc>
          <w:tcPr>
            <w:tcW w:w="2018" w:type="dxa"/>
            <w:vMerge w:val="restart"/>
          </w:tcPr>
          <w:p w14:paraId="566A74A4"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D09A14D"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57DEC21" w14:textId="77777777" w:rsidR="00262676" w:rsidRPr="008F55E6" w:rsidRDefault="00262676">
            <w:pPr>
              <w:pStyle w:val="TAC"/>
              <w:rPr>
                <w:rFonts w:cs="v5.0.0"/>
                <w:lang w:eastAsia="en-US"/>
              </w:rPr>
            </w:pPr>
            <w:r w:rsidRPr="008F55E6">
              <w:rPr>
                <w:rFonts w:cs="v5.0.0"/>
                <w:lang w:eastAsia="en-US"/>
              </w:rPr>
              <w:t>n.a.</w:t>
            </w:r>
          </w:p>
        </w:tc>
        <w:tc>
          <w:tcPr>
            <w:tcW w:w="1031" w:type="dxa"/>
          </w:tcPr>
          <w:p w14:paraId="4AD869B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72F1E10" w14:textId="77777777">
        <w:trPr>
          <w:cantSplit/>
          <w:jc w:val="center"/>
        </w:trPr>
        <w:tc>
          <w:tcPr>
            <w:tcW w:w="2018" w:type="dxa"/>
            <w:vMerge/>
          </w:tcPr>
          <w:p w14:paraId="46B86E48" w14:textId="77777777" w:rsidR="00262676" w:rsidRPr="008F55E6" w:rsidRDefault="00262676">
            <w:pPr>
              <w:pStyle w:val="TAC"/>
              <w:rPr>
                <w:rFonts w:eastAsia="‚c‚e‚o“Á‘¾ƒSƒVƒbƒN‘Ì" w:cs="v5.0.0"/>
                <w:lang w:eastAsia="en-US"/>
              </w:rPr>
            </w:pPr>
          </w:p>
        </w:tc>
        <w:tc>
          <w:tcPr>
            <w:tcW w:w="1124" w:type="dxa"/>
          </w:tcPr>
          <w:p w14:paraId="2C6B914E"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35B22C5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F5ABDC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834A540" w14:textId="77777777">
        <w:trPr>
          <w:cantSplit/>
          <w:jc w:val="center"/>
        </w:trPr>
        <w:tc>
          <w:tcPr>
            <w:tcW w:w="2018" w:type="dxa"/>
            <w:vMerge w:val="restart"/>
          </w:tcPr>
          <w:p w14:paraId="55A10A14"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E0C78EF"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F88303B"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06AF253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A9FF045" w14:textId="77777777">
        <w:trPr>
          <w:cantSplit/>
          <w:jc w:val="center"/>
        </w:trPr>
        <w:tc>
          <w:tcPr>
            <w:tcW w:w="2018" w:type="dxa"/>
            <w:vMerge/>
          </w:tcPr>
          <w:p w14:paraId="66B4470A" w14:textId="77777777" w:rsidR="00262676" w:rsidRPr="008F55E6" w:rsidRDefault="00262676">
            <w:pPr>
              <w:pStyle w:val="TAC"/>
              <w:rPr>
                <w:rFonts w:eastAsia="‚c‚e‚o“Á‘¾ƒSƒVƒbƒN‘Ì" w:cs="v5.0.0"/>
                <w:lang w:eastAsia="en-US"/>
              </w:rPr>
            </w:pPr>
          </w:p>
        </w:tc>
        <w:tc>
          <w:tcPr>
            <w:tcW w:w="1124" w:type="dxa"/>
          </w:tcPr>
          <w:p w14:paraId="2D162CB7"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46BE3967"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0AAD04D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4BC6A27" w14:textId="77777777">
        <w:trPr>
          <w:cantSplit/>
          <w:jc w:val="center"/>
        </w:trPr>
        <w:tc>
          <w:tcPr>
            <w:tcW w:w="2018" w:type="dxa"/>
            <w:vMerge w:val="restart"/>
          </w:tcPr>
          <w:p w14:paraId="54D14F1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CD354BB"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5266790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403ECFF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E990CF8" w14:textId="77777777">
        <w:trPr>
          <w:cantSplit/>
          <w:jc w:val="center"/>
        </w:trPr>
        <w:tc>
          <w:tcPr>
            <w:tcW w:w="2018" w:type="dxa"/>
            <w:vMerge/>
          </w:tcPr>
          <w:p w14:paraId="0B4141F2" w14:textId="77777777" w:rsidR="00262676" w:rsidRPr="008F55E6" w:rsidRDefault="00262676">
            <w:pPr>
              <w:pStyle w:val="TAC"/>
              <w:rPr>
                <w:rFonts w:eastAsia="‚c‚e‚o“Á‘¾ƒSƒVƒbƒN‘Ì" w:cs="v5.0.0"/>
                <w:lang w:eastAsia="en-US"/>
              </w:rPr>
            </w:pPr>
          </w:p>
        </w:tc>
        <w:tc>
          <w:tcPr>
            <w:tcW w:w="1124" w:type="dxa"/>
          </w:tcPr>
          <w:p w14:paraId="618BAA58"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4612CC1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5A2D155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11E7A15" w14:textId="77777777">
        <w:trPr>
          <w:cantSplit/>
          <w:jc w:val="center"/>
        </w:trPr>
        <w:tc>
          <w:tcPr>
            <w:tcW w:w="2018" w:type="dxa"/>
            <w:vMerge w:val="restart"/>
          </w:tcPr>
          <w:p w14:paraId="20932F75"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4990592B"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1B9B344"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0C1F201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00D4CC9" w14:textId="77777777">
        <w:trPr>
          <w:cantSplit/>
          <w:jc w:val="center"/>
        </w:trPr>
        <w:tc>
          <w:tcPr>
            <w:tcW w:w="2018" w:type="dxa"/>
            <w:vMerge/>
          </w:tcPr>
          <w:p w14:paraId="293E30CD" w14:textId="77777777" w:rsidR="00262676" w:rsidRPr="008F55E6" w:rsidRDefault="00262676">
            <w:pPr>
              <w:pStyle w:val="TAC"/>
              <w:rPr>
                <w:rFonts w:eastAsia="‚c‚e‚o“Á‘¾ƒSƒVƒbƒN‘Ì" w:cs="v5.0.0"/>
                <w:lang w:eastAsia="en-US"/>
              </w:rPr>
            </w:pPr>
          </w:p>
        </w:tc>
        <w:tc>
          <w:tcPr>
            <w:tcW w:w="1124" w:type="dxa"/>
          </w:tcPr>
          <w:p w14:paraId="51E2F2A7"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0A83C3C4"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7BF9FA8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9478DF7" w14:textId="77777777" w:rsidR="00262676" w:rsidRPr="008F55E6" w:rsidRDefault="00262676">
      <w:pPr>
        <w:rPr>
          <w:rFonts w:cs="v5.0.0"/>
        </w:rPr>
      </w:pPr>
    </w:p>
    <w:p w14:paraId="291E197E"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02C4CBAC"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52C6313E" w14:textId="77777777" w:rsidR="00AF3801" w:rsidRPr="008F55E6" w:rsidRDefault="00AF3801" w:rsidP="00AF3801">
      <w:pPr>
        <w:rPr>
          <w:rFonts w:eastAsia="‚c‚e‚o“Á‘¾ƒSƒVƒbƒN‘Ì"/>
        </w:rPr>
      </w:pPr>
      <w:r w:rsidRPr="008F55E6">
        <w:rPr>
          <w:rFonts w:eastAsia="‚c‚e‚o“Á‘¾ƒSƒVƒbƒN‘Ì"/>
        </w:rPr>
        <w:lastRenderedPageBreak/>
        <w:t>This requirement shall not be applied to Home BS.</w:t>
      </w:r>
    </w:p>
    <w:p w14:paraId="185BF45D" w14:textId="77777777" w:rsidR="00AF3801" w:rsidRPr="008F55E6" w:rsidRDefault="00AF3801">
      <w:pPr>
        <w:rPr>
          <w:rFonts w:eastAsia="‚c‚e‚o“Á‘¾ƒSƒVƒbƒN‘Ì"/>
        </w:rPr>
      </w:pPr>
    </w:p>
    <w:p w14:paraId="1ABA604A"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B0CBBD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328E1EF6"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5D6F56" w14:textId="77777777">
        <w:trPr>
          <w:jc w:val="center"/>
        </w:trPr>
        <w:tc>
          <w:tcPr>
            <w:tcW w:w="1526" w:type="dxa"/>
          </w:tcPr>
          <w:p w14:paraId="11469BB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5CD04E8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E60D6A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241871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8CA2696"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5E3730F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7E11D0A9" w14:textId="77777777">
        <w:trPr>
          <w:cantSplit/>
          <w:jc w:val="center"/>
        </w:trPr>
        <w:tc>
          <w:tcPr>
            <w:tcW w:w="1526" w:type="dxa"/>
            <w:vMerge w:val="restart"/>
          </w:tcPr>
          <w:p w14:paraId="4984EB4B"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366C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33CB960C" w14:textId="77777777" w:rsidR="00262676" w:rsidRPr="008F55E6" w:rsidRDefault="00262676">
            <w:pPr>
              <w:pStyle w:val="TAC"/>
              <w:rPr>
                <w:rFonts w:cs="v5.0.0"/>
                <w:lang w:eastAsia="en-US"/>
              </w:rPr>
            </w:pPr>
            <w:r w:rsidRPr="008F55E6">
              <w:rPr>
                <w:rFonts w:cs="v5.0.0"/>
                <w:lang w:eastAsia="en-US"/>
              </w:rPr>
              <w:t>n.a.</w:t>
            </w:r>
          </w:p>
        </w:tc>
        <w:tc>
          <w:tcPr>
            <w:tcW w:w="1216" w:type="dxa"/>
          </w:tcPr>
          <w:p w14:paraId="244820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0B8973" w14:textId="77777777">
        <w:trPr>
          <w:cantSplit/>
          <w:jc w:val="center"/>
        </w:trPr>
        <w:tc>
          <w:tcPr>
            <w:tcW w:w="1526" w:type="dxa"/>
            <w:vMerge/>
          </w:tcPr>
          <w:p w14:paraId="0C7EF163" w14:textId="77777777" w:rsidR="00262676" w:rsidRPr="008F55E6" w:rsidRDefault="00262676">
            <w:pPr>
              <w:pStyle w:val="TAC"/>
              <w:rPr>
                <w:rFonts w:eastAsia="‚c‚e‚o“Á‘¾ƒSƒVƒbƒN‘Ì" w:cs="v5.0.0"/>
                <w:lang w:eastAsia="en-US"/>
              </w:rPr>
            </w:pPr>
          </w:p>
        </w:tc>
        <w:tc>
          <w:tcPr>
            <w:tcW w:w="1007" w:type="dxa"/>
          </w:tcPr>
          <w:p w14:paraId="7CFF1E88"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624330C1"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46B244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F0D8BD5" w14:textId="77777777">
        <w:trPr>
          <w:cantSplit/>
          <w:jc w:val="center"/>
        </w:trPr>
        <w:tc>
          <w:tcPr>
            <w:tcW w:w="1526" w:type="dxa"/>
            <w:vMerge w:val="restart"/>
          </w:tcPr>
          <w:p w14:paraId="15A4C79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6D8991EB"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51AFC8B3"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5FB35D4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01136E" w14:textId="77777777">
        <w:trPr>
          <w:cantSplit/>
          <w:jc w:val="center"/>
        </w:trPr>
        <w:tc>
          <w:tcPr>
            <w:tcW w:w="1526" w:type="dxa"/>
            <w:vMerge/>
          </w:tcPr>
          <w:p w14:paraId="45BA68EF" w14:textId="77777777" w:rsidR="00262676" w:rsidRPr="008F55E6" w:rsidRDefault="00262676">
            <w:pPr>
              <w:pStyle w:val="TAC"/>
              <w:rPr>
                <w:rFonts w:eastAsia="‚c‚e‚o“Á‘¾ƒSƒVƒbƒN‘Ì" w:cs="v5.0.0"/>
                <w:lang w:eastAsia="en-US"/>
              </w:rPr>
            </w:pPr>
          </w:p>
        </w:tc>
        <w:tc>
          <w:tcPr>
            <w:tcW w:w="1007" w:type="dxa"/>
          </w:tcPr>
          <w:p w14:paraId="1B586AB9"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2A030324"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09C3D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E0D2AC5" w14:textId="77777777">
        <w:trPr>
          <w:cantSplit/>
          <w:jc w:val="center"/>
        </w:trPr>
        <w:tc>
          <w:tcPr>
            <w:tcW w:w="1526" w:type="dxa"/>
            <w:vMerge w:val="restart"/>
          </w:tcPr>
          <w:p w14:paraId="6553245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A7404E"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485ACA79"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5E16718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3CBC3D5" w14:textId="77777777">
        <w:trPr>
          <w:cantSplit/>
          <w:jc w:val="center"/>
        </w:trPr>
        <w:tc>
          <w:tcPr>
            <w:tcW w:w="1526" w:type="dxa"/>
            <w:vMerge/>
          </w:tcPr>
          <w:p w14:paraId="7A2E9749" w14:textId="77777777" w:rsidR="00262676" w:rsidRPr="008F55E6" w:rsidRDefault="00262676">
            <w:pPr>
              <w:pStyle w:val="TAC"/>
              <w:rPr>
                <w:rFonts w:eastAsia="‚c‚e‚o“Á‘¾ƒSƒVƒbƒN‘Ì" w:cs="v5.0.0"/>
                <w:lang w:eastAsia="en-US"/>
              </w:rPr>
            </w:pPr>
          </w:p>
        </w:tc>
        <w:tc>
          <w:tcPr>
            <w:tcW w:w="1007" w:type="dxa"/>
          </w:tcPr>
          <w:p w14:paraId="686ED5E9"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7F11385D"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52AC372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F244304" w14:textId="77777777">
        <w:trPr>
          <w:cantSplit/>
          <w:jc w:val="center"/>
        </w:trPr>
        <w:tc>
          <w:tcPr>
            <w:tcW w:w="1526" w:type="dxa"/>
            <w:vMerge w:val="restart"/>
          </w:tcPr>
          <w:p w14:paraId="2B2489D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33C9A1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94D35A1"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020F470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775159DD" w14:textId="77777777">
        <w:trPr>
          <w:cantSplit/>
          <w:jc w:val="center"/>
        </w:trPr>
        <w:tc>
          <w:tcPr>
            <w:tcW w:w="1526" w:type="dxa"/>
            <w:vMerge/>
          </w:tcPr>
          <w:p w14:paraId="4D2BACC6" w14:textId="77777777" w:rsidR="00262676" w:rsidRPr="008F55E6" w:rsidRDefault="00262676">
            <w:pPr>
              <w:pStyle w:val="TAC"/>
              <w:rPr>
                <w:rFonts w:eastAsia="‚c‚e‚o“Á‘¾ƒSƒVƒbƒN‘Ì" w:cs="v5.0.0"/>
                <w:lang w:eastAsia="en-US"/>
              </w:rPr>
            </w:pPr>
          </w:p>
        </w:tc>
        <w:tc>
          <w:tcPr>
            <w:tcW w:w="1007" w:type="dxa"/>
          </w:tcPr>
          <w:p w14:paraId="1F8FFAE1"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71984022"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78E1539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6F17D88" w14:textId="77777777" w:rsidR="00262676" w:rsidRPr="008F55E6" w:rsidRDefault="00262676">
      <w:pPr>
        <w:rPr>
          <w:rFonts w:cs="v5.0.0"/>
        </w:rPr>
      </w:pPr>
    </w:p>
    <w:p w14:paraId="796982D3"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5FCCD03C"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4F5D8A1A"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87EE65" w14:textId="77777777" w:rsidR="00AF3801" w:rsidRPr="008F55E6" w:rsidRDefault="00AF3801">
      <w:pPr>
        <w:rPr>
          <w:rFonts w:eastAsia="‚c‚e‚o“Á‘¾ƒSƒVƒbƒN‘Ì"/>
        </w:rPr>
      </w:pPr>
    </w:p>
    <w:p w14:paraId="43D1888F"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870B70E"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772B7D82"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EBBC48E" w14:textId="77777777">
        <w:trPr>
          <w:cantSplit/>
          <w:jc w:val="center"/>
        </w:trPr>
        <w:tc>
          <w:tcPr>
            <w:tcW w:w="2018" w:type="dxa"/>
          </w:tcPr>
          <w:p w14:paraId="5A7AD3D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51EDE5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C45732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0F5F38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30FC26F"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1EA303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12FAD8D" w14:textId="77777777">
        <w:trPr>
          <w:cantSplit/>
          <w:jc w:val="center"/>
        </w:trPr>
        <w:tc>
          <w:tcPr>
            <w:tcW w:w="2018" w:type="dxa"/>
            <w:vMerge w:val="restart"/>
          </w:tcPr>
          <w:p w14:paraId="347064F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6DD0DA6"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79617790" w14:textId="77777777" w:rsidR="00262676" w:rsidRPr="008F55E6" w:rsidRDefault="00262676">
            <w:pPr>
              <w:pStyle w:val="TAC"/>
              <w:rPr>
                <w:rFonts w:cs="v5.0.0"/>
                <w:lang w:eastAsia="en-US"/>
              </w:rPr>
            </w:pPr>
            <w:r w:rsidRPr="008F55E6">
              <w:rPr>
                <w:rFonts w:cs="v5.0.0"/>
                <w:lang w:eastAsia="en-US"/>
              </w:rPr>
              <w:t>n.a.</w:t>
            </w:r>
          </w:p>
        </w:tc>
        <w:tc>
          <w:tcPr>
            <w:tcW w:w="1031" w:type="dxa"/>
          </w:tcPr>
          <w:p w14:paraId="2B34BC7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5FA27CF" w14:textId="77777777">
        <w:trPr>
          <w:cantSplit/>
          <w:jc w:val="center"/>
        </w:trPr>
        <w:tc>
          <w:tcPr>
            <w:tcW w:w="2018" w:type="dxa"/>
            <w:vMerge/>
          </w:tcPr>
          <w:p w14:paraId="3D21BF28" w14:textId="77777777" w:rsidR="00262676" w:rsidRPr="008F55E6" w:rsidRDefault="00262676">
            <w:pPr>
              <w:pStyle w:val="TAC"/>
              <w:rPr>
                <w:rFonts w:eastAsia="‚c‚e‚o“Á‘¾ƒSƒVƒbƒN‘Ì" w:cs="v5.0.0"/>
                <w:lang w:eastAsia="en-US"/>
              </w:rPr>
            </w:pPr>
          </w:p>
        </w:tc>
        <w:tc>
          <w:tcPr>
            <w:tcW w:w="1124" w:type="dxa"/>
          </w:tcPr>
          <w:p w14:paraId="52AF3F91"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282675F1"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6687775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4FCD80D" w14:textId="77777777">
        <w:trPr>
          <w:cantSplit/>
          <w:jc w:val="center"/>
        </w:trPr>
        <w:tc>
          <w:tcPr>
            <w:tcW w:w="2018" w:type="dxa"/>
            <w:vMerge/>
          </w:tcPr>
          <w:p w14:paraId="18D61CEC" w14:textId="77777777" w:rsidR="00262676" w:rsidRPr="008F55E6" w:rsidRDefault="00262676">
            <w:pPr>
              <w:pStyle w:val="TAC"/>
              <w:rPr>
                <w:rFonts w:eastAsia="‚c‚e‚o“Á‘¾ƒSƒVƒbƒN‘Ì" w:cs="v5.0.0"/>
                <w:lang w:eastAsia="en-US"/>
              </w:rPr>
            </w:pPr>
          </w:p>
        </w:tc>
        <w:tc>
          <w:tcPr>
            <w:tcW w:w="1124" w:type="dxa"/>
          </w:tcPr>
          <w:p w14:paraId="692052CA"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1814ED0C"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75D69AC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793F5928" w14:textId="77777777">
        <w:trPr>
          <w:cantSplit/>
          <w:jc w:val="center"/>
        </w:trPr>
        <w:tc>
          <w:tcPr>
            <w:tcW w:w="2018" w:type="dxa"/>
            <w:vMerge w:val="restart"/>
          </w:tcPr>
          <w:p w14:paraId="32F94C0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20E78D0E"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6E1B0F00"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1F1B66B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92ECEF0" w14:textId="77777777">
        <w:trPr>
          <w:cantSplit/>
          <w:jc w:val="center"/>
        </w:trPr>
        <w:tc>
          <w:tcPr>
            <w:tcW w:w="2018" w:type="dxa"/>
            <w:vMerge/>
          </w:tcPr>
          <w:p w14:paraId="0E4C50F7" w14:textId="77777777" w:rsidR="00262676" w:rsidRPr="008F55E6" w:rsidRDefault="00262676">
            <w:pPr>
              <w:pStyle w:val="TAC"/>
              <w:rPr>
                <w:rFonts w:eastAsia="‚c‚e‚o“Á‘¾ƒSƒVƒbƒN‘Ì" w:cs="v5.0.0"/>
                <w:lang w:eastAsia="en-US"/>
              </w:rPr>
            </w:pPr>
          </w:p>
        </w:tc>
        <w:tc>
          <w:tcPr>
            <w:tcW w:w="1124" w:type="dxa"/>
          </w:tcPr>
          <w:p w14:paraId="20CAC9E8"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1EB08946"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758EFA8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4157B" w14:textId="77777777">
        <w:trPr>
          <w:cantSplit/>
          <w:jc w:val="center"/>
        </w:trPr>
        <w:tc>
          <w:tcPr>
            <w:tcW w:w="2018" w:type="dxa"/>
            <w:vMerge/>
          </w:tcPr>
          <w:p w14:paraId="63C58D40" w14:textId="77777777" w:rsidR="00262676" w:rsidRPr="008F55E6" w:rsidRDefault="00262676">
            <w:pPr>
              <w:pStyle w:val="TAC"/>
              <w:rPr>
                <w:rFonts w:eastAsia="‚c‚e‚o“Á‘¾ƒSƒVƒbƒN‘Ì" w:cs="v5.0.0"/>
                <w:lang w:eastAsia="en-US"/>
              </w:rPr>
            </w:pPr>
          </w:p>
        </w:tc>
        <w:tc>
          <w:tcPr>
            <w:tcW w:w="1124" w:type="dxa"/>
          </w:tcPr>
          <w:p w14:paraId="2CC8B5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2AEF91FC"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43C030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12FF478E" w14:textId="77777777">
        <w:trPr>
          <w:cantSplit/>
          <w:jc w:val="center"/>
        </w:trPr>
        <w:tc>
          <w:tcPr>
            <w:tcW w:w="2018" w:type="dxa"/>
            <w:vMerge w:val="restart"/>
          </w:tcPr>
          <w:p w14:paraId="6658D2AB"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896D2CB"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4D21AC6F" w14:textId="77777777" w:rsidR="00262676" w:rsidRPr="008F55E6" w:rsidRDefault="00262676">
            <w:pPr>
              <w:pStyle w:val="TAC"/>
              <w:rPr>
                <w:rFonts w:cs="v5.0.0"/>
                <w:lang w:eastAsia="en-US"/>
              </w:rPr>
            </w:pPr>
            <w:r w:rsidRPr="008F55E6">
              <w:rPr>
                <w:rFonts w:cs="v5.0.0"/>
                <w:lang w:eastAsia="en-US"/>
              </w:rPr>
              <w:t>6 dB</w:t>
            </w:r>
          </w:p>
        </w:tc>
        <w:tc>
          <w:tcPr>
            <w:tcW w:w="1031" w:type="dxa"/>
          </w:tcPr>
          <w:p w14:paraId="1FE0ED6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C934E41" w14:textId="77777777">
        <w:trPr>
          <w:cantSplit/>
          <w:jc w:val="center"/>
        </w:trPr>
        <w:tc>
          <w:tcPr>
            <w:tcW w:w="2018" w:type="dxa"/>
            <w:vMerge/>
          </w:tcPr>
          <w:p w14:paraId="6668D798" w14:textId="77777777" w:rsidR="00262676" w:rsidRPr="008F55E6" w:rsidRDefault="00262676">
            <w:pPr>
              <w:pStyle w:val="TAC"/>
              <w:rPr>
                <w:rFonts w:eastAsia="‚c‚e‚o“Á‘¾ƒSƒVƒbƒN‘Ì" w:cs="v5.0.0"/>
                <w:lang w:eastAsia="en-US"/>
              </w:rPr>
            </w:pPr>
          </w:p>
        </w:tc>
        <w:tc>
          <w:tcPr>
            <w:tcW w:w="1124" w:type="dxa"/>
          </w:tcPr>
          <w:p w14:paraId="5F23C738"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7A9EA9D9"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3E6E95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98C6170" w14:textId="77777777">
        <w:trPr>
          <w:cantSplit/>
          <w:jc w:val="center"/>
        </w:trPr>
        <w:tc>
          <w:tcPr>
            <w:tcW w:w="2018" w:type="dxa"/>
            <w:vMerge/>
          </w:tcPr>
          <w:p w14:paraId="7A2DF9AA" w14:textId="77777777" w:rsidR="00262676" w:rsidRPr="008F55E6" w:rsidRDefault="00262676">
            <w:pPr>
              <w:pStyle w:val="TAC"/>
              <w:rPr>
                <w:rFonts w:eastAsia="‚c‚e‚o“Á‘¾ƒSƒVƒbƒN‘Ì" w:cs="v5.0.0"/>
                <w:lang w:eastAsia="en-US"/>
              </w:rPr>
            </w:pPr>
          </w:p>
        </w:tc>
        <w:tc>
          <w:tcPr>
            <w:tcW w:w="1124" w:type="dxa"/>
          </w:tcPr>
          <w:p w14:paraId="50CFD7BB"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50940D34"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5ACB6FC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A8704CE" w14:textId="77777777">
        <w:trPr>
          <w:cantSplit/>
          <w:jc w:val="center"/>
        </w:trPr>
        <w:tc>
          <w:tcPr>
            <w:tcW w:w="2018" w:type="dxa"/>
            <w:vMerge w:val="restart"/>
          </w:tcPr>
          <w:p w14:paraId="2982E35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1D58A91F"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6D5CD14B"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1CD60B9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FAA0D2" w14:textId="77777777">
        <w:trPr>
          <w:cantSplit/>
          <w:jc w:val="center"/>
        </w:trPr>
        <w:tc>
          <w:tcPr>
            <w:tcW w:w="2018" w:type="dxa"/>
            <w:vMerge/>
          </w:tcPr>
          <w:p w14:paraId="08D03D17" w14:textId="77777777" w:rsidR="00262676" w:rsidRPr="008F55E6" w:rsidRDefault="00262676">
            <w:pPr>
              <w:pStyle w:val="TAC"/>
              <w:rPr>
                <w:rFonts w:eastAsia="‚c‚e‚o“Á‘¾ƒSƒVƒbƒN‘Ì" w:cs="v5.0.0"/>
                <w:lang w:eastAsia="en-US"/>
              </w:rPr>
            </w:pPr>
          </w:p>
        </w:tc>
        <w:tc>
          <w:tcPr>
            <w:tcW w:w="1124" w:type="dxa"/>
          </w:tcPr>
          <w:p w14:paraId="37C43E33"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7E92EFC2"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6604DF62"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7DE80C2B" w14:textId="77777777">
        <w:trPr>
          <w:cantSplit/>
          <w:jc w:val="center"/>
        </w:trPr>
        <w:tc>
          <w:tcPr>
            <w:tcW w:w="2018" w:type="dxa"/>
            <w:vMerge/>
          </w:tcPr>
          <w:p w14:paraId="20F8798C" w14:textId="77777777" w:rsidR="00262676" w:rsidRPr="008F55E6" w:rsidRDefault="00262676">
            <w:pPr>
              <w:pStyle w:val="TAC"/>
              <w:rPr>
                <w:rFonts w:eastAsia="‚c‚e‚o“Á‘¾ƒSƒVƒbƒN‘Ì" w:cs="v5.0.0"/>
                <w:lang w:eastAsia="en-US"/>
              </w:rPr>
            </w:pPr>
          </w:p>
        </w:tc>
        <w:tc>
          <w:tcPr>
            <w:tcW w:w="1124" w:type="dxa"/>
          </w:tcPr>
          <w:p w14:paraId="775BC0DB"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160278F6"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77E7425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4A27B971" w14:textId="77777777" w:rsidR="00262676" w:rsidRPr="008F55E6" w:rsidRDefault="00262676">
      <w:pPr>
        <w:rPr>
          <w:rFonts w:cs="v5.0.0"/>
        </w:rPr>
      </w:pPr>
    </w:p>
    <w:p w14:paraId="71020C93"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76A94C26"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DB4B9C" w14:textId="77777777" w:rsidR="00262676" w:rsidRPr="008F55E6" w:rsidRDefault="00262676" w:rsidP="00285235">
      <w:pPr>
        <w:pStyle w:val="Heading4"/>
        <w:rPr>
          <w:rFonts w:cs="v5.0.0"/>
        </w:rPr>
      </w:pPr>
      <w:bookmarkStart w:id="134" w:name="_Toc535329878"/>
      <w:r w:rsidRPr="008F55E6">
        <w:rPr>
          <w:rFonts w:cs="v5.0.0"/>
        </w:rPr>
        <w:lastRenderedPageBreak/>
        <w:t>8.3.4.1</w:t>
      </w:r>
      <w:r w:rsidRPr="008F55E6">
        <w:rPr>
          <w:rFonts w:cs="v5.0.0"/>
        </w:rPr>
        <w:tab/>
        <w:t>Minimum requirement</w:t>
      </w:r>
      <w:bookmarkEnd w:id="134"/>
    </w:p>
    <w:p w14:paraId="12F0789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2E4FE9D1"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3500D21C" w14:textId="77777777">
        <w:trPr>
          <w:cantSplit/>
          <w:jc w:val="center"/>
        </w:trPr>
        <w:tc>
          <w:tcPr>
            <w:tcW w:w="2018" w:type="dxa"/>
          </w:tcPr>
          <w:p w14:paraId="4AC9B50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73330B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E11F3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74778467"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281F543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54ED7726"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0BC5D83B" w14:textId="77777777">
        <w:trPr>
          <w:cantSplit/>
          <w:jc w:val="center"/>
        </w:trPr>
        <w:tc>
          <w:tcPr>
            <w:tcW w:w="2018" w:type="dxa"/>
            <w:vMerge w:val="restart"/>
            <w:tcBorders>
              <w:bottom w:val="nil"/>
            </w:tcBorders>
          </w:tcPr>
          <w:p w14:paraId="7B8945D3"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C489EB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8FCF3FE" w14:textId="77777777" w:rsidR="00262676" w:rsidRPr="008F55E6" w:rsidRDefault="00262676">
            <w:pPr>
              <w:pStyle w:val="TAC"/>
              <w:rPr>
                <w:rFonts w:cs="v5.0.0"/>
                <w:lang w:eastAsia="en-US"/>
              </w:rPr>
            </w:pPr>
            <w:r w:rsidRPr="008F55E6">
              <w:rPr>
                <w:rFonts w:cs="v5.0.0"/>
                <w:lang w:eastAsia="en-US"/>
              </w:rPr>
              <w:t>n.a.</w:t>
            </w:r>
          </w:p>
        </w:tc>
        <w:tc>
          <w:tcPr>
            <w:tcW w:w="1031" w:type="dxa"/>
          </w:tcPr>
          <w:p w14:paraId="4B2955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4AEF4C" w14:textId="77777777">
        <w:trPr>
          <w:cantSplit/>
          <w:jc w:val="center"/>
        </w:trPr>
        <w:tc>
          <w:tcPr>
            <w:tcW w:w="2018" w:type="dxa"/>
            <w:vMerge/>
            <w:tcBorders>
              <w:top w:val="nil"/>
            </w:tcBorders>
          </w:tcPr>
          <w:p w14:paraId="4004F666" w14:textId="77777777" w:rsidR="00262676" w:rsidRPr="008F55E6" w:rsidRDefault="00262676">
            <w:pPr>
              <w:pStyle w:val="TAC"/>
              <w:rPr>
                <w:rFonts w:eastAsia="‚c‚e‚o“Á‘¾ƒSƒVƒbƒN‘Ì" w:cs="v5.0.0"/>
                <w:lang w:eastAsia="en-US"/>
              </w:rPr>
            </w:pPr>
          </w:p>
        </w:tc>
        <w:tc>
          <w:tcPr>
            <w:tcW w:w="1124" w:type="dxa"/>
          </w:tcPr>
          <w:p w14:paraId="196D6BEB"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5D1C714"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2BCF004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5ABB50E" w14:textId="77777777">
        <w:trPr>
          <w:cantSplit/>
          <w:jc w:val="center"/>
        </w:trPr>
        <w:tc>
          <w:tcPr>
            <w:tcW w:w="2018" w:type="dxa"/>
            <w:vMerge/>
            <w:tcBorders>
              <w:top w:val="nil"/>
            </w:tcBorders>
          </w:tcPr>
          <w:p w14:paraId="38CB1D56" w14:textId="77777777" w:rsidR="00262676" w:rsidRPr="008F55E6" w:rsidRDefault="00262676">
            <w:pPr>
              <w:pStyle w:val="TAC"/>
              <w:rPr>
                <w:rFonts w:eastAsia="‚c‚e‚o“Á‘¾ƒSƒVƒbƒN‘Ì" w:cs="v5.0.0"/>
                <w:lang w:eastAsia="en-US"/>
              </w:rPr>
            </w:pPr>
          </w:p>
        </w:tc>
        <w:tc>
          <w:tcPr>
            <w:tcW w:w="1124" w:type="dxa"/>
          </w:tcPr>
          <w:p w14:paraId="6331473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7485835C"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410D48B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8E80699" w14:textId="77777777">
        <w:trPr>
          <w:cantSplit/>
          <w:jc w:val="center"/>
        </w:trPr>
        <w:tc>
          <w:tcPr>
            <w:tcW w:w="2018" w:type="dxa"/>
            <w:vMerge w:val="restart"/>
          </w:tcPr>
          <w:p w14:paraId="174D97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6B52E0C"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3FB4329D"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7F0689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2F54501" w14:textId="77777777">
        <w:trPr>
          <w:cantSplit/>
          <w:jc w:val="center"/>
        </w:trPr>
        <w:tc>
          <w:tcPr>
            <w:tcW w:w="2018" w:type="dxa"/>
            <w:vMerge/>
          </w:tcPr>
          <w:p w14:paraId="38520036" w14:textId="77777777" w:rsidR="00262676" w:rsidRPr="008F55E6" w:rsidRDefault="00262676">
            <w:pPr>
              <w:pStyle w:val="TAC"/>
              <w:rPr>
                <w:rFonts w:eastAsia="‚c‚e‚o“Á‘¾ƒSƒVƒbƒN‘Ì" w:cs="v5.0.0"/>
                <w:lang w:eastAsia="en-US"/>
              </w:rPr>
            </w:pPr>
          </w:p>
        </w:tc>
        <w:tc>
          <w:tcPr>
            <w:tcW w:w="1124" w:type="dxa"/>
          </w:tcPr>
          <w:p w14:paraId="3CDEEF49"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4F8E8AED"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2A7483E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C224EF2" w14:textId="77777777">
        <w:trPr>
          <w:cantSplit/>
          <w:jc w:val="center"/>
        </w:trPr>
        <w:tc>
          <w:tcPr>
            <w:tcW w:w="2018" w:type="dxa"/>
            <w:vMerge/>
          </w:tcPr>
          <w:p w14:paraId="26651C85" w14:textId="77777777" w:rsidR="00262676" w:rsidRPr="008F55E6" w:rsidRDefault="00262676">
            <w:pPr>
              <w:pStyle w:val="TAC"/>
              <w:rPr>
                <w:rFonts w:eastAsia="‚c‚e‚o“Á‘¾ƒSƒVƒbƒN‘Ì" w:cs="v5.0.0"/>
                <w:lang w:eastAsia="en-US"/>
              </w:rPr>
            </w:pPr>
          </w:p>
        </w:tc>
        <w:tc>
          <w:tcPr>
            <w:tcW w:w="1124" w:type="dxa"/>
          </w:tcPr>
          <w:p w14:paraId="1003D60A"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7E36E830"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1B76803C"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6F679C3" w14:textId="77777777">
        <w:trPr>
          <w:cantSplit/>
          <w:jc w:val="center"/>
        </w:trPr>
        <w:tc>
          <w:tcPr>
            <w:tcW w:w="2018" w:type="dxa"/>
            <w:vMerge w:val="restart"/>
          </w:tcPr>
          <w:p w14:paraId="3B3B68E4"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133B789"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6814F243"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069ED8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A6F80D9" w14:textId="77777777">
        <w:trPr>
          <w:cantSplit/>
          <w:jc w:val="center"/>
        </w:trPr>
        <w:tc>
          <w:tcPr>
            <w:tcW w:w="2018" w:type="dxa"/>
            <w:vMerge/>
          </w:tcPr>
          <w:p w14:paraId="08A9F540" w14:textId="77777777" w:rsidR="00262676" w:rsidRPr="008F55E6" w:rsidRDefault="00262676">
            <w:pPr>
              <w:pStyle w:val="TAC"/>
              <w:rPr>
                <w:rFonts w:eastAsia="‚c‚e‚o“Á‘¾ƒSƒVƒbƒN‘Ì" w:cs="v5.0.0"/>
                <w:lang w:eastAsia="en-US"/>
              </w:rPr>
            </w:pPr>
          </w:p>
        </w:tc>
        <w:tc>
          <w:tcPr>
            <w:tcW w:w="1124" w:type="dxa"/>
          </w:tcPr>
          <w:p w14:paraId="7B324FB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4284963"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2894403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BFE2023" w14:textId="77777777">
        <w:trPr>
          <w:cantSplit/>
          <w:jc w:val="center"/>
        </w:trPr>
        <w:tc>
          <w:tcPr>
            <w:tcW w:w="2018" w:type="dxa"/>
            <w:vMerge/>
          </w:tcPr>
          <w:p w14:paraId="02AEF800" w14:textId="77777777" w:rsidR="00262676" w:rsidRPr="008F55E6" w:rsidRDefault="00262676">
            <w:pPr>
              <w:pStyle w:val="TAC"/>
              <w:rPr>
                <w:rFonts w:eastAsia="‚c‚e‚o“Á‘¾ƒSƒVƒbƒN‘Ì" w:cs="v5.0.0"/>
                <w:lang w:eastAsia="en-US"/>
              </w:rPr>
            </w:pPr>
          </w:p>
        </w:tc>
        <w:tc>
          <w:tcPr>
            <w:tcW w:w="1124" w:type="dxa"/>
          </w:tcPr>
          <w:p w14:paraId="0D6CD273"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22D22CF8"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7413F07F"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23196C5" w14:textId="77777777">
        <w:trPr>
          <w:cantSplit/>
          <w:jc w:val="center"/>
        </w:trPr>
        <w:tc>
          <w:tcPr>
            <w:tcW w:w="2018" w:type="dxa"/>
            <w:vMerge w:val="restart"/>
          </w:tcPr>
          <w:p w14:paraId="1F23BD0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39186980"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78941BCD"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64FB928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7641AE89" w14:textId="77777777">
        <w:trPr>
          <w:cantSplit/>
          <w:jc w:val="center"/>
        </w:trPr>
        <w:tc>
          <w:tcPr>
            <w:tcW w:w="2018" w:type="dxa"/>
            <w:vMerge/>
          </w:tcPr>
          <w:p w14:paraId="6371C6DA" w14:textId="77777777" w:rsidR="00262676" w:rsidRPr="008F55E6" w:rsidRDefault="00262676">
            <w:pPr>
              <w:pStyle w:val="TAC"/>
              <w:rPr>
                <w:rFonts w:eastAsia="‚c‚e‚o“Á‘¾ƒSƒVƒbƒN‘Ì" w:cs="v5.0.0"/>
                <w:lang w:eastAsia="en-US"/>
              </w:rPr>
            </w:pPr>
          </w:p>
        </w:tc>
        <w:tc>
          <w:tcPr>
            <w:tcW w:w="1124" w:type="dxa"/>
          </w:tcPr>
          <w:p w14:paraId="1EE67762"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A7EAA7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85D819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6B82158F" w14:textId="77777777">
        <w:trPr>
          <w:cantSplit/>
          <w:jc w:val="center"/>
        </w:trPr>
        <w:tc>
          <w:tcPr>
            <w:tcW w:w="2018" w:type="dxa"/>
            <w:vMerge/>
          </w:tcPr>
          <w:p w14:paraId="50D1A372" w14:textId="77777777" w:rsidR="00262676" w:rsidRPr="008F55E6" w:rsidRDefault="00262676">
            <w:pPr>
              <w:pStyle w:val="TAC"/>
              <w:rPr>
                <w:rFonts w:eastAsia="‚c‚e‚o“Á‘¾ƒSƒVƒbƒN‘Ì" w:cs="v5.0.0"/>
                <w:lang w:eastAsia="en-US"/>
              </w:rPr>
            </w:pPr>
          </w:p>
        </w:tc>
        <w:tc>
          <w:tcPr>
            <w:tcW w:w="1124" w:type="dxa"/>
          </w:tcPr>
          <w:p w14:paraId="157838FD"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402EFCF4"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65AAFB9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78820303" w14:textId="77777777" w:rsidR="00262676" w:rsidRPr="008F55E6" w:rsidRDefault="00262676">
      <w:pPr>
        <w:rPr>
          <w:rFonts w:eastAsia="‚c‚e‚o“Á‘¾ƒSƒVƒbƒN‘Ì"/>
        </w:rPr>
      </w:pPr>
    </w:p>
    <w:p w14:paraId="2EBA71DE"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41AF1B27"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75B18846"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6C5CEDB" w14:textId="77777777" w:rsidR="00AF3801" w:rsidRPr="008F55E6" w:rsidRDefault="00AF3801">
      <w:pPr>
        <w:rPr>
          <w:rFonts w:eastAsia="‚c‚e‚o“Á‘¾ƒSƒVƒbƒN‘Ì"/>
        </w:rPr>
      </w:pPr>
    </w:p>
    <w:p w14:paraId="5D9D70E9"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7C01942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639E7403"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4EE1B0B" w14:textId="77777777">
        <w:trPr>
          <w:cantSplit/>
          <w:jc w:val="center"/>
        </w:trPr>
        <w:tc>
          <w:tcPr>
            <w:tcW w:w="2018" w:type="dxa"/>
          </w:tcPr>
          <w:p w14:paraId="50D5860F"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A84C7A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2EC92E8"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08CCB96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0F2810F"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24DFCF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435034B" w14:textId="77777777">
        <w:trPr>
          <w:cantSplit/>
          <w:jc w:val="center"/>
        </w:trPr>
        <w:tc>
          <w:tcPr>
            <w:tcW w:w="2018" w:type="dxa"/>
            <w:vMerge w:val="restart"/>
          </w:tcPr>
          <w:p w14:paraId="1D905F3F"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6A2BD17"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C3D06F3" w14:textId="77777777" w:rsidR="00262676" w:rsidRPr="008F55E6" w:rsidRDefault="00262676">
            <w:pPr>
              <w:pStyle w:val="TAC"/>
              <w:rPr>
                <w:rFonts w:cs="v5.0.0"/>
                <w:lang w:eastAsia="en-US"/>
              </w:rPr>
            </w:pPr>
            <w:r w:rsidRPr="008F55E6">
              <w:rPr>
                <w:rFonts w:cs="v5.0.0"/>
                <w:lang w:eastAsia="en-US"/>
              </w:rPr>
              <w:t>n.a.</w:t>
            </w:r>
          </w:p>
        </w:tc>
        <w:tc>
          <w:tcPr>
            <w:tcW w:w="1031" w:type="dxa"/>
          </w:tcPr>
          <w:p w14:paraId="7C40922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224E98E" w14:textId="77777777">
        <w:trPr>
          <w:cantSplit/>
          <w:jc w:val="center"/>
        </w:trPr>
        <w:tc>
          <w:tcPr>
            <w:tcW w:w="2018" w:type="dxa"/>
            <w:vMerge/>
          </w:tcPr>
          <w:p w14:paraId="10CC3595" w14:textId="77777777" w:rsidR="00262676" w:rsidRPr="008F55E6" w:rsidRDefault="00262676">
            <w:pPr>
              <w:pStyle w:val="TAC"/>
              <w:rPr>
                <w:rFonts w:eastAsia="‚c‚e‚o“Á‘¾ƒSƒVƒbƒN‘Ì" w:cs="v5.0.0"/>
                <w:lang w:eastAsia="en-US"/>
              </w:rPr>
            </w:pPr>
          </w:p>
        </w:tc>
        <w:tc>
          <w:tcPr>
            <w:tcW w:w="1124" w:type="dxa"/>
          </w:tcPr>
          <w:p w14:paraId="053046BC"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28165737"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C1CA6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A68EC89" w14:textId="77777777">
        <w:trPr>
          <w:cantSplit/>
          <w:jc w:val="center"/>
        </w:trPr>
        <w:tc>
          <w:tcPr>
            <w:tcW w:w="2018" w:type="dxa"/>
            <w:vMerge w:val="restart"/>
          </w:tcPr>
          <w:p w14:paraId="0D20EA18"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2C157C9"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0E519549"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AD8CE2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F6C07FD" w14:textId="77777777">
        <w:trPr>
          <w:cantSplit/>
          <w:jc w:val="center"/>
        </w:trPr>
        <w:tc>
          <w:tcPr>
            <w:tcW w:w="2018" w:type="dxa"/>
            <w:vMerge/>
          </w:tcPr>
          <w:p w14:paraId="4646F2C0" w14:textId="77777777" w:rsidR="00262676" w:rsidRPr="008F55E6" w:rsidRDefault="00262676">
            <w:pPr>
              <w:pStyle w:val="TAC"/>
              <w:rPr>
                <w:rFonts w:eastAsia="‚c‚e‚o“Á‘¾ƒSƒVƒbƒN‘Ì" w:cs="v5.0.0"/>
                <w:lang w:eastAsia="en-US"/>
              </w:rPr>
            </w:pPr>
          </w:p>
        </w:tc>
        <w:tc>
          <w:tcPr>
            <w:tcW w:w="1124" w:type="dxa"/>
          </w:tcPr>
          <w:p w14:paraId="2ADB8552"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42965EE6"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1DC37B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1E7B6FF2" w14:textId="77777777" w:rsidR="00262676" w:rsidRPr="008F55E6" w:rsidRDefault="00262676">
      <w:pPr>
        <w:rPr>
          <w:rFonts w:eastAsia="‚c‚e‚o“Á‘¾ƒSƒVƒbƒN‘Ì"/>
        </w:rPr>
      </w:pPr>
    </w:p>
    <w:p w14:paraId="00825449"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22E81EEE"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F762F5"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69C35D2" w14:textId="77777777" w:rsidR="00AF3801" w:rsidRPr="008F55E6" w:rsidRDefault="00AF3801">
      <w:pPr>
        <w:rPr>
          <w:rFonts w:eastAsia="‚c‚e‚o“Á‘¾ƒSƒVƒbƒN‘Ì"/>
        </w:rPr>
      </w:pPr>
    </w:p>
    <w:p w14:paraId="41C98F28" w14:textId="77777777" w:rsidR="00262676" w:rsidRPr="008F55E6" w:rsidRDefault="00262676" w:rsidP="00285235">
      <w:pPr>
        <w:pStyle w:val="Heading3"/>
        <w:rPr>
          <w:rFonts w:cs="v5.0.0"/>
        </w:rPr>
      </w:pPr>
      <w:bookmarkStart w:id="138" w:name="_Toc535329882"/>
      <w:r w:rsidRPr="008F55E6">
        <w:rPr>
          <w:rFonts w:cs="v5.0.0"/>
        </w:rPr>
        <w:lastRenderedPageBreak/>
        <w:t>8.5.1</w:t>
      </w:r>
      <w:r w:rsidRPr="008F55E6">
        <w:rPr>
          <w:rFonts w:cs="v5.0.0"/>
        </w:rPr>
        <w:tab/>
        <w:t>Minimum requirement</w:t>
      </w:r>
      <w:bookmarkEnd w:id="138"/>
    </w:p>
    <w:p w14:paraId="6C85D18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64C38294"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4906E98" w14:textId="77777777">
        <w:trPr>
          <w:cantSplit/>
          <w:jc w:val="center"/>
        </w:trPr>
        <w:tc>
          <w:tcPr>
            <w:tcW w:w="1469" w:type="dxa"/>
          </w:tcPr>
          <w:p w14:paraId="3B754880"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1D6B1D16"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1478C8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20E66E4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321A130"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7C3190E4"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D393050" w14:textId="77777777">
        <w:trPr>
          <w:cantSplit/>
          <w:jc w:val="center"/>
        </w:trPr>
        <w:tc>
          <w:tcPr>
            <w:tcW w:w="1469" w:type="dxa"/>
            <w:vMerge w:val="restart"/>
          </w:tcPr>
          <w:p w14:paraId="03EF892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176C442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2F804AFD" w14:textId="77777777" w:rsidR="00262676" w:rsidRPr="008F55E6" w:rsidRDefault="00262676">
            <w:pPr>
              <w:pStyle w:val="TAC"/>
              <w:rPr>
                <w:rFonts w:cs="v5.0.0"/>
                <w:lang w:eastAsia="en-US"/>
              </w:rPr>
            </w:pPr>
            <w:r w:rsidRPr="008F55E6">
              <w:rPr>
                <w:rFonts w:cs="v5.0.0"/>
                <w:lang w:eastAsia="en-US"/>
              </w:rPr>
              <w:t>n.a.</w:t>
            </w:r>
          </w:p>
        </w:tc>
        <w:tc>
          <w:tcPr>
            <w:tcW w:w="1042" w:type="dxa"/>
          </w:tcPr>
          <w:p w14:paraId="67C9A12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FE6E93" w14:textId="77777777">
        <w:trPr>
          <w:cantSplit/>
          <w:jc w:val="center"/>
        </w:trPr>
        <w:tc>
          <w:tcPr>
            <w:tcW w:w="1469" w:type="dxa"/>
            <w:vMerge/>
          </w:tcPr>
          <w:p w14:paraId="55FF354B" w14:textId="77777777" w:rsidR="00262676" w:rsidRPr="008F55E6" w:rsidRDefault="00262676">
            <w:pPr>
              <w:pStyle w:val="TAC"/>
              <w:rPr>
                <w:rFonts w:eastAsia="‚c‚e‚o“Á‘¾ƒSƒVƒbƒN‘Ì" w:cs="v5.0.0"/>
                <w:lang w:eastAsia="en-US"/>
              </w:rPr>
            </w:pPr>
          </w:p>
        </w:tc>
        <w:tc>
          <w:tcPr>
            <w:tcW w:w="1276" w:type="dxa"/>
          </w:tcPr>
          <w:p w14:paraId="3AAC5BFB"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01518EF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30E5767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AEC2EF" w14:textId="77777777">
        <w:trPr>
          <w:cantSplit/>
          <w:jc w:val="center"/>
        </w:trPr>
        <w:tc>
          <w:tcPr>
            <w:tcW w:w="1469" w:type="dxa"/>
            <w:vMerge w:val="restart"/>
          </w:tcPr>
          <w:p w14:paraId="54E4DD59"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6B0C7CC4"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591B5873"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091D075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4B87BEA" w14:textId="77777777">
        <w:trPr>
          <w:cantSplit/>
          <w:jc w:val="center"/>
        </w:trPr>
        <w:tc>
          <w:tcPr>
            <w:tcW w:w="1469" w:type="dxa"/>
            <w:vMerge/>
          </w:tcPr>
          <w:p w14:paraId="0079251E" w14:textId="77777777" w:rsidR="00262676" w:rsidRPr="008F55E6" w:rsidRDefault="00262676">
            <w:pPr>
              <w:pStyle w:val="TAC"/>
              <w:rPr>
                <w:rFonts w:eastAsia="‚c‚e‚o“Á‘¾ƒSƒVƒbƒN‘Ì" w:cs="v5.0.0"/>
                <w:lang w:eastAsia="en-US"/>
              </w:rPr>
            </w:pPr>
          </w:p>
        </w:tc>
        <w:tc>
          <w:tcPr>
            <w:tcW w:w="1276" w:type="dxa"/>
          </w:tcPr>
          <w:p w14:paraId="42919EA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678053B2"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4117AF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74769918" w14:textId="77777777" w:rsidR="00262676" w:rsidRPr="008F55E6" w:rsidRDefault="00262676">
      <w:pPr>
        <w:rPr>
          <w:rFonts w:eastAsia="‚c‚e‚o“Á‘¾ƒSƒVƒbƒN‘Ì"/>
        </w:rPr>
      </w:pPr>
    </w:p>
    <w:p w14:paraId="04DC2CCD"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0DAF6A59"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1D8FA2D0"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2A65CE2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EA321D6" w14:textId="77777777" w:rsidR="00AF3801" w:rsidRPr="008F55E6" w:rsidRDefault="00AF3801">
      <w:pPr>
        <w:rPr>
          <w:rFonts w:eastAsia="‚c‚e‚o“Á‘¾ƒSƒVƒbƒN‘Ì"/>
        </w:rPr>
      </w:pPr>
    </w:p>
    <w:p w14:paraId="7355DCE4"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400801F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0E40A412"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1A4CEA2E" w14:textId="77777777">
        <w:trPr>
          <w:cantSplit/>
          <w:jc w:val="center"/>
        </w:trPr>
        <w:tc>
          <w:tcPr>
            <w:tcW w:w="992" w:type="dxa"/>
          </w:tcPr>
          <w:p w14:paraId="60E30E9E"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01B4B991"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0D3F8D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A35657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4D81796E"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B1C564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0926385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18D1DEBA" w14:textId="77777777">
        <w:trPr>
          <w:cantSplit/>
          <w:trHeight w:val="70"/>
          <w:jc w:val="center"/>
        </w:trPr>
        <w:tc>
          <w:tcPr>
            <w:tcW w:w="992" w:type="dxa"/>
          </w:tcPr>
          <w:p w14:paraId="13C0A880"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610CFC6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A3C0DAD"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CE59543"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0E9C2F5E"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0FB7824" w14:textId="77777777">
        <w:trPr>
          <w:cantSplit/>
          <w:trHeight w:val="70"/>
          <w:jc w:val="center"/>
        </w:trPr>
        <w:tc>
          <w:tcPr>
            <w:tcW w:w="992" w:type="dxa"/>
          </w:tcPr>
          <w:p w14:paraId="465A342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0D907B71"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7ADC506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71055BA7"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759A0695"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25D10073" w14:textId="77777777">
        <w:trPr>
          <w:cantSplit/>
          <w:trHeight w:val="70"/>
          <w:jc w:val="center"/>
        </w:trPr>
        <w:tc>
          <w:tcPr>
            <w:tcW w:w="992" w:type="dxa"/>
          </w:tcPr>
          <w:p w14:paraId="3A3CDA3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4B8C415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5EB3FD93"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3A13CF1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4FD55CB"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5E0AFBFD" w14:textId="77777777" w:rsidR="00262676" w:rsidRPr="008F55E6" w:rsidRDefault="00262676"/>
    <w:p w14:paraId="66720C4C"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404EB552"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268EF258"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4F3CE7E"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28459E47"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11D5CFDB"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5293B1AA" w14:textId="77777777" w:rsidR="00AF3801" w:rsidRPr="008F55E6" w:rsidRDefault="00AF3801">
      <w:pPr>
        <w:keepNext/>
        <w:rPr>
          <w:rFonts w:cs="v5.0.0"/>
        </w:rPr>
      </w:pPr>
    </w:p>
    <w:p w14:paraId="0713ADF0"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06DBA4B" w14:textId="77777777">
        <w:trPr>
          <w:jc w:val="center"/>
        </w:trPr>
        <w:tc>
          <w:tcPr>
            <w:tcW w:w="2858" w:type="dxa"/>
          </w:tcPr>
          <w:p w14:paraId="1904883D" w14:textId="77777777" w:rsidR="00262676" w:rsidRPr="008F55E6" w:rsidRDefault="00262676">
            <w:pPr>
              <w:pStyle w:val="TAH"/>
              <w:rPr>
                <w:rFonts w:cs="v5.0.0"/>
                <w:lang w:eastAsia="en-US"/>
              </w:rPr>
            </w:pPr>
          </w:p>
        </w:tc>
        <w:tc>
          <w:tcPr>
            <w:tcW w:w="1843" w:type="dxa"/>
          </w:tcPr>
          <w:p w14:paraId="5DEB3A8A"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2431AAAF"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DACA4A9" w14:textId="77777777">
        <w:trPr>
          <w:jc w:val="center"/>
        </w:trPr>
        <w:tc>
          <w:tcPr>
            <w:tcW w:w="2858" w:type="dxa"/>
          </w:tcPr>
          <w:p w14:paraId="2C9083FF"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3F24A2AE"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B81CD44"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16F8C97B"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335C41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0B0278D"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60EA48D4" w14:textId="77777777" w:rsidR="00262676" w:rsidRPr="008F55E6" w:rsidRDefault="00262676">
            <w:pPr>
              <w:pStyle w:val="TAC"/>
              <w:rPr>
                <w:rFonts w:cs="v5.0.0"/>
                <w:lang w:eastAsia="en-US"/>
              </w:rPr>
            </w:pPr>
            <w:r w:rsidRPr="008F55E6">
              <w:rPr>
                <w:rFonts w:cs="v5.0.0"/>
                <w:lang w:eastAsia="en-US"/>
              </w:rPr>
              <w:t>-16.8 dB</w:t>
            </w:r>
          </w:p>
        </w:tc>
      </w:tr>
    </w:tbl>
    <w:p w14:paraId="61562CB4" w14:textId="77777777" w:rsidR="00262676" w:rsidRPr="008F55E6" w:rsidRDefault="00262676">
      <w:pPr>
        <w:rPr>
          <w:rFonts w:cs="v5.0.0"/>
        </w:rPr>
      </w:pPr>
    </w:p>
    <w:p w14:paraId="41FDD7FF"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34DA90A" w14:textId="77777777">
        <w:trPr>
          <w:jc w:val="center"/>
        </w:trPr>
        <w:tc>
          <w:tcPr>
            <w:tcW w:w="2858" w:type="dxa"/>
          </w:tcPr>
          <w:p w14:paraId="42542CF9" w14:textId="77777777" w:rsidR="00262676" w:rsidRPr="008F55E6" w:rsidRDefault="00262676">
            <w:pPr>
              <w:pStyle w:val="TAH"/>
              <w:rPr>
                <w:rFonts w:cs="v5.0.0"/>
                <w:lang w:eastAsia="en-US"/>
              </w:rPr>
            </w:pPr>
          </w:p>
        </w:tc>
        <w:tc>
          <w:tcPr>
            <w:tcW w:w="1843" w:type="dxa"/>
          </w:tcPr>
          <w:p w14:paraId="324E366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D8A0779"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687BE6E0" w14:textId="77777777">
        <w:trPr>
          <w:jc w:val="center"/>
        </w:trPr>
        <w:tc>
          <w:tcPr>
            <w:tcW w:w="2858" w:type="dxa"/>
          </w:tcPr>
          <w:p w14:paraId="455AB6AE"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441F0714"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755F6A3F"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2A50A426"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455001B"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7BF1F8C0"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CE0E227" w14:textId="77777777" w:rsidR="00262676" w:rsidRPr="008F55E6" w:rsidRDefault="00262676">
            <w:pPr>
              <w:pStyle w:val="TAC"/>
              <w:rPr>
                <w:rFonts w:cs="v5.0.0"/>
                <w:lang w:eastAsia="en-US"/>
              </w:rPr>
            </w:pPr>
            <w:r w:rsidRPr="008F55E6">
              <w:rPr>
                <w:rFonts w:cs="v5.0.0"/>
                <w:lang w:eastAsia="en-US"/>
              </w:rPr>
              <w:t>-6.4 dB</w:t>
            </w:r>
          </w:p>
        </w:tc>
      </w:tr>
    </w:tbl>
    <w:p w14:paraId="72B5FF32" w14:textId="77777777" w:rsidR="00262676" w:rsidRPr="008F55E6" w:rsidRDefault="00262676"/>
    <w:p w14:paraId="4B0C269C"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1E9303DA" w14:textId="77777777">
        <w:trPr>
          <w:trHeight w:val="313"/>
          <w:jc w:val="center"/>
        </w:trPr>
        <w:tc>
          <w:tcPr>
            <w:tcW w:w="998" w:type="dxa"/>
          </w:tcPr>
          <w:p w14:paraId="2C321BD8"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962F9E6" w14:textId="77777777" w:rsidR="00262676" w:rsidRPr="008F55E6" w:rsidRDefault="00262676">
            <w:pPr>
              <w:pStyle w:val="TAH"/>
              <w:rPr>
                <w:rFonts w:cs="v5.0.0"/>
                <w:lang w:eastAsia="en-US"/>
              </w:rPr>
            </w:pPr>
          </w:p>
        </w:tc>
        <w:tc>
          <w:tcPr>
            <w:tcW w:w="1842" w:type="dxa"/>
          </w:tcPr>
          <w:p w14:paraId="0519AA86"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44AF9279"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0605170B" w14:textId="77777777">
        <w:trPr>
          <w:jc w:val="center"/>
        </w:trPr>
        <w:tc>
          <w:tcPr>
            <w:tcW w:w="998" w:type="dxa"/>
            <w:vMerge w:val="restart"/>
          </w:tcPr>
          <w:p w14:paraId="09077826"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7E98F4E3"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4CF79350"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50DB3ECD"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3583C5A9" w14:textId="77777777">
        <w:trPr>
          <w:trHeight w:val="70"/>
          <w:jc w:val="center"/>
        </w:trPr>
        <w:tc>
          <w:tcPr>
            <w:tcW w:w="998" w:type="dxa"/>
            <w:vMerge/>
            <w:tcBorders>
              <w:bottom w:val="single" w:sz="4" w:space="0" w:color="auto"/>
            </w:tcBorders>
          </w:tcPr>
          <w:p w14:paraId="0C51A8F0"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33CAAB8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123E1B8"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58970ABC"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26060227" w14:textId="77777777">
        <w:trPr>
          <w:trHeight w:val="70"/>
          <w:jc w:val="center"/>
        </w:trPr>
        <w:tc>
          <w:tcPr>
            <w:tcW w:w="998" w:type="dxa"/>
            <w:vMerge w:val="restart"/>
            <w:tcBorders>
              <w:top w:val="single" w:sz="4" w:space="0" w:color="auto"/>
              <w:left w:val="single" w:sz="4" w:space="0" w:color="auto"/>
              <w:right w:val="single" w:sz="4" w:space="0" w:color="auto"/>
            </w:tcBorders>
          </w:tcPr>
          <w:p w14:paraId="1B42B0E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68892C7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17C9571"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537E0EAE"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6353129" w14:textId="77777777">
        <w:trPr>
          <w:trHeight w:val="70"/>
          <w:jc w:val="center"/>
        </w:trPr>
        <w:tc>
          <w:tcPr>
            <w:tcW w:w="998" w:type="dxa"/>
            <w:vMerge/>
            <w:tcBorders>
              <w:left w:val="single" w:sz="4" w:space="0" w:color="auto"/>
              <w:bottom w:val="single" w:sz="4" w:space="0" w:color="auto"/>
              <w:right w:val="single" w:sz="4" w:space="0" w:color="auto"/>
            </w:tcBorders>
          </w:tcPr>
          <w:p w14:paraId="4F8D5CF2"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D33946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D0B06C"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670CEEE2"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5FE27030" w14:textId="77777777">
        <w:trPr>
          <w:trHeight w:val="70"/>
          <w:jc w:val="center"/>
        </w:trPr>
        <w:tc>
          <w:tcPr>
            <w:tcW w:w="998" w:type="dxa"/>
            <w:vMerge w:val="restart"/>
            <w:tcBorders>
              <w:top w:val="single" w:sz="4" w:space="0" w:color="auto"/>
              <w:left w:val="single" w:sz="4" w:space="0" w:color="auto"/>
              <w:right w:val="single" w:sz="4" w:space="0" w:color="auto"/>
            </w:tcBorders>
          </w:tcPr>
          <w:p w14:paraId="71ABE2A9"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A23557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6892C1F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61283E14"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5A336BAB" w14:textId="77777777">
        <w:trPr>
          <w:trHeight w:val="70"/>
          <w:jc w:val="center"/>
        </w:trPr>
        <w:tc>
          <w:tcPr>
            <w:tcW w:w="998" w:type="dxa"/>
            <w:vMerge/>
            <w:tcBorders>
              <w:left w:val="single" w:sz="4" w:space="0" w:color="auto"/>
              <w:bottom w:val="single" w:sz="4" w:space="0" w:color="auto"/>
              <w:right w:val="single" w:sz="4" w:space="0" w:color="auto"/>
            </w:tcBorders>
          </w:tcPr>
          <w:p w14:paraId="0CF6C2FF"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1A3772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271E9D5C"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C87A0DF" w14:textId="77777777" w:rsidR="00262676" w:rsidRPr="008F55E6" w:rsidRDefault="00262676">
            <w:pPr>
              <w:pStyle w:val="TAC"/>
              <w:rPr>
                <w:rFonts w:cs="v5.0.0"/>
                <w:lang w:eastAsia="en-US"/>
              </w:rPr>
            </w:pPr>
            <w:r w:rsidRPr="008F55E6">
              <w:rPr>
                <w:rFonts w:cs="v5.0.0"/>
                <w:lang w:eastAsia="en-US"/>
              </w:rPr>
              <w:t>-15.1 dB</w:t>
            </w:r>
          </w:p>
        </w:tc>
      </w:tr>
    </w:tbl>
    <w:p w14:paraId="01B6651A" w14:textId="77777777" w:rsidR="00262676" w:rsidRPr="008F55E6" w:rsidRDefault="00262676">
      <w:pPr>
        <w:rPr>
          <w:rFonts w:cs="v5.0.0"/>
        </w:rPr>
      </w:pPr>
    </w:p>
    <w:p w14:paraId="4D515216"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43C70650"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454A0042"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42F8AB9C" w14:textId="77777777" w:rsidR="00AF3801" w:rsidRPr="008F55E6" w:rsidRDefault="00AF3801">
      <w:pPr>
        <w:rPr>
          <w:rFonts w:cs="v5.0.0"/>
        </w:rPr>
      </w:pPr>
    </w:p>
    <w:p w14:paraId="58DC4C06"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165D5F8B"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2539FC20" w14:textId="77777777">
        <w:trPr>
          <w:trHeight w:val="519"/>
        </w:trPr>
        <w:tc>
          <w:tcPr>
            <w:tcW w:w="2340" w:type="dxa"/>
          </w:tcPr>
          <w:p w14:paraId="1727176A"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1B9EEA9"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6505A93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0FAC1F2E" w14:textId="77777777">
        <w:trPr>
          <w:trHeight w:val="360"/>
        </w:trPr>
        <w:tc>
          <w:tcPr>
            <w:tcW w:w="2340" w:type="dxa"/>
          </w:tcPr>
          <w:p w14:paraId="3C8A1A3D" w14:textId="77777777" w:rsidR="00262676" w:rsidRPr="008F55E6" w:rsidRDefault="00262676">
            <w:pPr>
              <w:pStyle w:val="TAH"/>
              <w:rPr>
                <w:rFonts w:cs="Arial"/>
                <w:lang w:eastAsia="en-US"/>
              </w:rPr>
            </w:pPr>
          </w:p>
        </w:tc>
        <w:tc>
          <w:tcPr>
            <w:tcW w:w="1440" w:type="dxa"/>
          </w:tcPr>
          <w:p w14:paraId="191D5B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165F043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56310C1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32A8C57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38786633" w14:textId="77777777">
        <w:trPr>
          <w:trHeight w:val="185"/>
        </w:trPr>
        <w:tc>
          <w:tcPr>
            <w:tcW w:w="2340" w:type="dxa"/>
          </w:tcPr>
          <w:p w14:paraId="5934DCFC"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C0E8F01"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359102F0"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172A8868"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55BFC1BD"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3EDB70B8" w14:textId="77777777">
        <w:trPr>
          <w:trHeight w:val="141"/>
        </w:trPr>
        <w:tc>
          <w:tcPr>
            <w:tcW w:w="2340" w:type="dxa"/>
          </w:tcPr>
          <w:p w14:paraId="7DF573A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4C622E7F"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D9EA8C2"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7ABD0685"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40B019D2"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03801E1C" w14:textId="77777777" w:rsidR="00262676" w:rsidRPr="008F55E6" w:rsidRDefault="00262676">
      <w:pPr>
        <w:rPr>
          <w:rFonts w:cs="v5.0.0"/>
        </w:rPr>
      </w:pPr>
    </w:p>
    <w:p w14:paraId="650FD4C9"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2B632133"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18194846" w14:textId="77777777">
        <w:trPr>
          <w:trHeight w:val="519"/>
        </w:trPr>
        <w:tc>
          <w:tcPr>
            <w:tcW w:w="2340" w:type="dxa"/>
          </w:tcPr>
          <w:p w14:paraId="14FD76E0"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AC61E94"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7D8FFE3C"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9297520" w14:textId="77777777">
        <w:trPr>
          <w:trHeight w:val="360"/>
        </w:trPr>
        <w:tc>
          <w:tcPr>
            <w:tcW w:w="2340" w:type="dxa"/>
          </w:tcPr>
          <w:p w14:paraId="1CF65E4D" w14:textId="77777777" w:rsidR="00262676" w:rsidRPr="008F55E6" w:rsidRDefault="00262676">
            <w:pPr>
              <w:pStyle w:val="TAH"/>
              <w:rPr>
                <w:rFonts w:cs="Arial"/>
                <w:lang w:eastAsia="en-US"/>
              </w:rPr>
            </w:pPr>
          </w:p>
        </w:tc>
        <w:tc>
          <w:tcPr>
            <w:tcW w:w="1440" w:type="dxa"/>
          </w:tcPr>
          <w:p w14:paraId="328C84A5"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53C96B2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7120C6BA"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1174CEA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D603E1" w14:textId="77777777">
        <w:trPr>
          <w:trHeight w:val="185"/>
        </w:trPr>
        <w:tc>
          <w:tcPr>
            <w:tcW w:w="2340" w:type="dxa"/>
          </w:tcPr>
          <w:p w14:paraId="567F21E4"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66441CCA"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5E115FFA"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5B9BD78E"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04A94558"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05412733" w14:textId="77777777">
        <w:trPr>
          <w:trHeight w:val="141"/>
        </w:trPr>
        <w:tc>
          <w:tcPr>
            <w:tcW w:w="2340" w:type="dxa"/>
          </w:tcPr>
          <w:p w14:paraId="695FB07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700D9DC"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16B29B99"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5D080BC8"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18B8D146"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F898EEB" w14:textId="77777777" w:rsidR="00262676" w:rsidRPr="008F55E6" w:rsidRDefault="00262676">
      <w:pPr>
        <w:rPr>
          <w:rFonts w:cs="v5.0.0"/>
        </w:rPr>
      </w:pPr>
    </w:p>
    <w:p w14:paraId="4B3C9A79" w14:textId="77777777" w:rsidR="00262676" w:rsidRPr="008F55E6" w:rsidRDefault="00262676" w:rsidP="00285235">
      <w:pPr>
        <w:pStyle w:val="Heading4"/>
        <w:rPr>
          <w:rFonts w:cs="v5.0.0"/>
        </w:rPr>
      </w:pPr>
      <w:bookmarkStart w:id="148" w:name="_Toc535329892"/>
      <w:r w:rsidRPr="008F55E6">
        <w:rPr>
          <w:rFonts w:cs="v5.0.0"/>
        </w:rPr>
        <w:lastRenderedPageBreak/>
        <w:t>8.7.2.3</w:t>
      </w:r>
      <w:r w:rsidRPr="008F55E6">
        <w:rPr>
          <w:rFonts w:cs="v5.0.0"/>
        </w:rPr>
        <w:tab/>
        <w:t>Minimum requirements for high speed train conditions</w:t>
      </w:r>
      <w:bookmarkEnd w:id="148"/>
    </w:p>
    <w:p w14:paraId="6EFEEA46"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466065CB" w14:textId="77777777">
        <w:trPr>
          <w:trHeight w:val="70"/>
          <w:jc w:val="center"/>
        </w:trPr>
        <w:tc>
          <w:tcPr>
            <w:tcW w:w="2268" w:type="dxa"/>
            <w:gridSpan w:val="2"/>
          </w:tcPr>
          <w:p w14:paraId="446E62DC"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59D36D42"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1F1366ED"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4C38BC5" w14:textId="77777777">
        <w:trPr>
          <w:trHeight w:val="360"/>
          <w:jc w:val="center"/>
        </w:trPr>
        <w:tc>
          <w:tcPr>
            <w:tcW w:w="1015" w:type="dxa"/>
          </w:tcPr>
          <w:p w14:paraId="7B2DF276"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2CBB9147" w14:textId="77777777" w:rsidR="00262676" w:rsidRPr="008F55E6" w:rsidRDefault="00262676">
            <w:pPr>
              <w:pStyle w:val="TAH"/>
              <w:rPr>
                <w:rFonts w:cs="Arial"/>
                <w:lang w:eastAsia="en-US"/>
              </w:rPr>
            </w:pPr>
          </w:p>
        </w:tc>
        <w:tc>
          <w:tcPr>
            <w:tcW w:w="1276" w:type="dxa"/>
          </w:tcPr>
          <w:p w14:paraId="32C126B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36F7E140"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5E891DC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4D47563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885E44" w14:textId="77777777">
        <w:trPr>
          <w:trHeight w:val="185"/>
          <w:jc w:val="center"/>
        </w:trPr>
        <w:tc>
          <w:tcPr>
            <w:tcW w:w="1015" w:type="dxa"/>
            <w:vMerge w:val="restart"/>
          </w:tcPr>
          <w:p w14:paraId="1CD5CDD9" w14:textId="77777777" w:rsidR="00262676" w:rsidRPr="008F55E6" w:rsidRDefault="00262676">
            <w:pPr>
              <w:pStyle w:val="TAC"/>
              <w:rPr>
                <w:rFonts w:cs="Arial"/>
                <w:lang w:eastAsia="en-US"/>
              </w:rPr>
            </w:pPr>
            <w:r w:rsidRPr="008F55E6">
              <w:rPr>
                <w:rFonts w:cs="Arial"/>
                <w:lang w:eastAsia="en-US"/>
              </w:rPr>
              <w:t>1</w:t>
            </w:r>
          </w:p>
        </w:tc>
        <w:tc>
          <w:tcPr>
            <w:tcW w:w="1253" w:type="dxa"/>
          </w:tcPr>
          <w:p w14:paraId="5146CA09"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23C18AB2"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52F296D2"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3F90CD0E"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311778F7"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20C51035" w14:textId="77777777">
        <w:trPr>
          <w:trHeight w:val="70"/>
          <w:jc w:val="center"/>
        </w:trPr>
        <w:tc>
          <w:tcPr>
            <w:tcW w:w="1015" w:type="dxa"/>
            <w:vMerge/>
          </w:tcPr>
          <w:p w14:paraId="46953BEE" w14:textId="77777777" w:rsidR="00262676" w:rsidRPr="008F55E6" w:rsidRDefault="00262676">
            <w:pPr>
              <w:pStyle w:val="TAC"/>
              <w:rPr>
                <w:rFonts w:eastAsia="‚c‚e‚o“Á‘¾ƒSƒVƒbƒN‘Ì" w:cs="Arial"/>
                <w:lang w:eastAsia="en-US"/>
              </w:rPr>
            </w:pPr>
          </w:p>
        </w:tc>
        <w:tc>
          <w:tcPr>
            <w:tcW w:w="1253" w:type="dxa"/>
          </w:tcPr>
          <w:p w14:paraId="66290295"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4E550843"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F2ACF07"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18550D7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11F28AD7"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43EFE9F0" w14:textId="77777777">
        <w:trPr>
          <w:trHeight w:val="70"/>
          <w:jc w:val="center"/>
        </w:trPr>
        <w:tc>
          <w:tcPr>
            <w:tcW w:w="1015" w:type="dxa"/>
            <w:vMerge w:val="restart"/>
          </w:tcPr>
          <w:p w14:paraId="430B7A46"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2A5EB20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0DE0DE9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6C8CA43"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600419AB"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1859B135"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A5976BE" w14:textId="77777777">
        <w:trPr>
          <w:trHeight w:val="70"/>
          <w:jc w:val="center"/>
        </w:trPr>
        <w:tc>
          <w:tcPr>
            <w:tcW w:w="1015" w:type="dxa"/>
            <w:vMerge/>
          </w:tcPr>
          <w:p w14:paraId="65EE720E" w14:textId="77777777" w:rsidR="00262676" w:rsidRPr="008F55E6" w:rsidRDefault="00262676">
            <w:pPr>
              <w:pStyle w:val="TAC"/>
              <w:rPr>
                <w:rFonts w:eastAsia="‚c‚e‚o“Á‘¾ƒSƒVƒbƒN‘Ì" w:cs="Arial"/>
                <w:lang w:eastAsia="en-US"/>
              </w:rPr>
            </w:pPr>
          </w:p>
        </w:tc>
        <w:tc>
          <w:tcPr>
            <w:tcW w:w="1253" w:type="dxa"/>
          </w:tcPr>
          <w:p w14:paraId="079A631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48D7772A"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0D0366FE"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5692E4DB"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5C628371"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6B8C4C86" w14:textId="77777777">
        <w:trPr>
          <w:trHeight w:val="81"/>
          <w:jc w:val="center"/>
        </w:trPr>
        <w:tc>
          <w:tcPr>
            <w:tcW w:w="1015" w:type="dxa"/>
            <w:vMerge w:val="restart"/>
          </w:tcPr>
          <w:p w14:paraId="652D380E"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2CC538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43ADC8E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D00EB61"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2752E18D"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31A394B2"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7F8462D" w14:textId="77777777">
        <w:trPr>
          <w:trHeight w:val="70"/>
          <w:jc w:val="center"/>
        </w:trPr>
        <w:tc>
          <w:tcPr>
            <w:tcW w:w="1015" w:type="dxa"/>
            <w:vMerge/>
          </w:tcPr>
          <w:p w14:paraId="0060A50C" w14:textId="77777777" w:rsidR="00262676" w:rsidRPr="008F55E6" w:rsidRDefault="00262676">
            <w:pPr>
              <w:pStyle w:val="TAC"/>
              <w:rPr>
                <w:rFonts w:eastAsia="‚c‚e‚o“Á‘¾ƒSƒVƒbƒN‘Ì" w:cs="Arial"/>
                <w:lang w:eastAsia="en-US"/>
              </w:rPr>
            </w:pPr>
          </w:p>
        </w:tc>
        <w:tc>
          <w:tcPr>
            <w:tcW w:w="1253" w:type="dxa"/>
          </w:tcPr>
          <w:p w14:paraId="16A8744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5781CD77"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29B4383D"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01DE3855"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4523C2E3"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5AA8F04E" w14:textId="77777777" w:rsidR="00262676" w:rsidRPr="008F55E6" w:rsidRDefault="00262676">
      <w:pPr>
        <w:rPr>
          <w:rFonts w:eastAsia="‚c‚e‚o“Á‘¾ƒSƒVƒbƒN‘Ì"/>
        </w:rPr>
      </w:pPr>
    </w:p>
    <w:p w14:paraId="1E17D6E0"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139B107E" w14:textId="77777777" w:rsidR="00262676" w:rsidRPr="008F55E6" w:rsidRDefault="00262676" w:rsidP="009E7477">
      <w:pPr>
        <w:pStyle w:val="TH"/>
      </w:pPr>
      <w:r w:rsidRPr="008F55E6">
        <w:t>Table 8.13: (void)</w:t>
      </w:r>
    </w:p>
    <w:p w14:paraId="3ED45F55" w14:textId="77777777" w:rsidR="00262676" w:rsidRPr="008F55E6" w:rsidRDefault="00262676">
      <w:pPr>
        <w:pStyle w:val="TH"/>
        <w:rPr>
          <w:rFonts w:cs="v5.0.0"/>
        </w:rPr>
      </w:pPr>
      <w:r w:rsidRPr="008F55E6">
        <w:rPr>
          <w:rFonts w:cs="v5.0.0"/>
        </w:rPr>
        <w:t>Table 8.14: (void)</w:t>
      </w:r>
    </w:p>
    <w:p w14:paraId="745A0423" w14:textId="77777777" w:rsidR="00262676" w:rsidRPr="008F55E6" w:rsidRDefault="00262676">
      <w:pPr>
        <w:pStyle w:val="Heading2"/>
      </w:pPr>
      <w:bookmarkStart w:id="150" w:name="_Toc535329894"/>
      <w:r w:rsidRPr="008F55E6">
        <w:t>8.9</w:t>
      </w:r>
      <w:r w:rsidRPr="008F55E6">
        <w:tab/>
        <w:t>(void)</w:t>
      </w:r>
      <w:bookmarkEnd w:id="150"/>
    </w:p>
    <w:p w14:paraId="3C5D9EC3" w14:textId="77777777" w:rsidR="00262676" w:rsidRPr="008F55E6" w:rsidRDefault="00262676" w:rsidP="009E7477">
      <w:pPr>
        <w:pStyle w:val="TH"/>
      </w:pPr>
      <w:r w:rsidRPr="008F55E6">
        <w:t>Table 8.15: (void)</w:t>
      </w:r>
    </w:p>
    <w:p w14:paraId="6EA075FB"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1CDB018A"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18D6DF94"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064BFF72"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2C93614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7556EA1B" w14:textId="77777777">
        <w:trPr>
          <w:cantSplit/>
          <w:jc w:val="center"/>
        </w:trPr>
        <w:tc>
          <w:tcPr>
            <w:tcW w:w="1451" w:type="dxa"/>
            <w:vAlign w:val="center"/>
          </w:tcPr>
          <w:p w14:paraId="2D06ADD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7448DA6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29EFFA43"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7660A997"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DB5879A" w14:textId="77777777">
        <w:trPr>
          <w:cantSplit/>
          <w:trHeight w:val="137"/>
          <w:jc w:val="center"/>
        </w:trPr>
        <w:tc>
          <w:tcPr>
            <w:tcW w:w="1451" w:type="dxa"/>
            <w:tcBorders>
              <w:bottom w:val="single" w:sz="4" w:space="0" w:color="auto"/>
            </w:tcBorders>
            <w:vAlign w:val="center"/>
          </w:tcPr>
          <w:p w14:paraId="22600F8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5A3FD84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5E57E9E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4F28345" w14:textId="77777777">
        <w:trPr>
          <w:cantSplit/>
          <w:trHeight w:val="197"/>
          <w:jc w:val="center"/>
        </w:trPr>
        <w:tc>
          <w:tcPr>
            <w:tcW w:w="1451" w:type="dxa"/>
            <w:tcBorders>
              <w:bottom w:val="single" w:sz="4" w:space="0" w:color="auto"/>
            </w:tcBorders>
            <w:vAlign w:val="center"/>
          </w:tcPr>
          <w:p w14:paraId="682017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323B33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242B1C8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1F9622" w14:textId="77777777">
        <w:trPr>
          <w:cantSplit/>
          <w:trHeight w:val="129"/>
          <w:jc w:val="center"/>
        </w:trPr>
        <w:tc>
          <w:tcPr>
            <w:tcW w:w="1451" w:type="dxa"/>
            <w:tcBorders>
              <w:bottom w:val="single" w:sz="4" w:space="0" w:color="auto"/>
            </w:tcBorders>
            <w:vAlign w:val="center"/>
          </w:tcPr>
          <w:p w14:paraId="06A2BD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2C40D37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4DFCA3AA"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39936F" w14:textId="77777777">
        <w:trPr>
          <w:cantSplit/>
          <w:trHeight w:val="70"/>
          <w:jc w:val="center"/>
        </w:trPr>
        <w:tc>
          <w:tcPr>
            <w:tcW w:w="1451" w:type="dxa"/>
            <w:vAlign w:val="center"/>
          </w:tcPr>
          <w:p w14:paraId="06CF8D5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636E072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0F15B7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77C78F9" w14:textId="77777777">
        <w:trPr>
          <w:cantSplit/>
          <w:trHeight w:val="70"/>
          <w:jc w:val="center"/>
        </w:trPr>
        <w:tc>
          <w:tcPr>
            <w:tcW w:w="5846" w:type="dxa"/>
            <w:gridSpan w:val="3"/>
            <w:tcBorders>
              <w:bottom w:val="single" w:sz="4" w:space="0" w:color="auto"/>
            </w:tcBorders>
            <w:vAlign w:val="center"/>
          </w:tcPr>
          <w:p w14:paraId="6ED9E03D"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D39C931" w14:textId="77777777" w:rsidR="00262676" w:rsidRPr="008F55E6" w:rsidRDefault="00262676"/>
    <w:p w14:paraId="6CE82361" w14:textId="77777777" w:rsidR="00262676" w:rsidRPr="008F55E6" w:rsidRDefault="00262676" w:rsidP="00285235">
      <w:pPr>
        <w:pStyle w:val="Heading3"/>
        <w:rPr>
          <w:rFonts w:cs="v5.0.0"/>
        </w:rPr>
      </w:pPr>
      <w:bookmarkStart w:id="153" w:name="_Toc535329897"/>
      <w:r w:rsidRPr="008F55E6">
        <w:rPr>
          <w:rFonts w:cs="v5.0.0"/>
        </w:rPr>
        <w:lastRenderedPageBreak/>
        <w:t>8.10.2</w:t>
      </w:r>
      <w:r w:rsidRPr="008F55E6">
        <w:rPr>
          <w:rFonts w:cs="v5.0.0"/>
        </w:rPr>
        <w:tab/>
        <w:t>ACK mis-detection</w:t>
      </w:r>
      <w:bookmarkEnd w:id="153"/>
    </w:p>
    <w:p w14:paraId="20A2447D"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0C2A39D1"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7582EE86" w14:textId="77777777">
        <w:trPr>
          <w:cantSplit/>
          <w:jc w:val="center"/>
        </w:trPr>
        <w:tc>
          <w:tcPr>
            <w:tcW w:w="1701" w:type="dxa"/>
            <w:vAlign w:val="center"/>
          </w:tcPr>
          <w:p w14:paraId="4AF8C890"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45331AA6"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54922014"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4E58DF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369F8E2" w14:textId="77777777">
        <w:trPr>
          <w:cantSplit/>
          <w:trHeight w:val="137"/>
          <w:jc w:val="center"/>
        </w:trPr>
        <w:tc>
          <w:tcPr>
            <w:tcW w:w="1701" w:type="dxa"/>
            <w:tcBorders>
              <w:bottom w:val="single" w:sz="4" w:space="0" w:color="auto"/>
            </w:tcBorders>
            <w:vAlign w:val="center"/>
          </w:tcPr>
          <w:p w14:paraId="3B058F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F65C9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5EF2CB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9404B54" w14:textId="77777777">
        <w:trPr>
          <w:cantSplit/>
          <w:trHeight w:val="197"/>
          <w:jc w:val="center"/>
        </w:trPr>
        <w:tc>
          <w:tcPr>
            <w:tcW w:w="1701" w:type="dxa"/>
            <w:tcBorders>
              <w:bottom w:val="single" w:sz="4" w:space="0" w:color="auto"/>
            </w:tcBorders>
            <w:vAlign w:val="center"/>
          </w:tcPr>
          <w:p w14:paraId="337DC70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7B49119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3D35851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0E5E811" w14:textId="77777777">
        <w:trPr>
          <w:cantSplit/>
          <w:trHeight w:val="129"/>
          <w:jc w:val="center"/>
        </w:trPr>
        <w:tc>
          <w:tcPr>
            <w:tcW w:w="1701" w:type="dxa"/>
            <w:tcBorders>
              <w:bottom w:val="single" w:sz="4" w:space="0" w:color="auto"/>
            </w:tcBorders>
            <w:vAlign w:val="center"/>
          </w:tcPr>
          <w:p w14:paraId="4296AC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295C2D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503874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B66F307" w14:textId="77777777">
        <w:trPr>
          <w:cantSplit/>
          <w:trHeight w:val="70"/>
          <w:jc w:val="center"/>
        </w:trPr>
        <w:tc>
          <w:tcPr>
            <w:tcW w:w="1701" w:type="dxa"/>
            <w:vAlign w:val="center"/>
          </w:tcPr>
          <w:p w14:paraId="2F0496D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5E1C691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02F851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BC5539D" w14:textId="77777777">
        <w:trPr>
          <w:cantSplit/>
          <w:trHeight w:val="70"/>
          <w:jc w:val="center"/>
        </w:trPr>
        <w:tc>
          <w:tcPr>
            <w:tcW w:w="5698" w:type="dxa"/>
            <w:gridSpan w:val="3"/>
            <w:tcBorders>
              <w:bottom w:val="single" w:sz="4" w:space="0" w:color="auto"/>
            </w:tcBorders>
            <w:vAlign w:val="center"/>
          </w:tcPr>
          <w:p w14:paraId="078606F3"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1C257339" w14:textId="77777777" w:rsidR="00262676" w:rsidRPr="008F55E6" w:rsidRDefault="00262676">
      <w:pPr>
        <w:rPr>
          <w:rFonts w:cs="v5.0.0"/>
        </w:rPr>
      </w:pPr>
    </w:p>
    <w:p w14:paraId="63C225B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2A2D359F" w14:textId="77777777" w:rsidR="0023472A" w:rsidRPr="008F55E6" w:rsidRDefault="0023472A" w:rsidP="0023472A">
      <w:r w:rsidRPr="008F55E6">
        <w:t>This requirement only applies to NodeB supporting 4C-HSDPA.</w:t>
      </w:r>
    </w:p>
    <w:p w14:paraId="236ED653"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6E210584"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03DD9138"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6618B2FC"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5C975CBD"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35CDADC8" w14:textId="77777777" w:rsidR="0023472A" w:rsidRPr="008F55E6" w:rsidRDefault="0023472A" w:rsidP="0023472A"/>
    <w:p w14:paraId="2E909372" w14:textId="77777777" w:rsidR="0023472A" w:rsidRPr="008F55E6" w:rsidRDefault="0023472A" w:rsidP="009E7477">
      <w:pPr>
        <w:pStyle w:val="TH"/>
        <w:rPr>
          <w:rFonts w:eastAsia="Malgun Gothic"/>
        </w:rPr>
      </w:pPr>
      <w:r w:rsidRPr="008F55E6">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B46C5CF" w14:textId="77777777">
        <w:trPr>
          <w:cantSplit/>
          <w:trHeight w:val="432"/>
          <w:jc w:val="center"/>
        </w:trPr>
        <w:tc>
          <w:tcPr>
            <w:tcW w:w="1451" w:type="dxa"/>
          </w:tcPr>
          <w:p w14:paraId="7B754252"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5C7E2FA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FF83BF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21225CF0"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3E5418C3"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90A632C" w14:textId="77777777">
        <w:trPr>
          <w:cantSplit/>
          <w:trHeight w:val="137"/>
          <w:jc w:val="center"/>
        </w:trPr>
        <w:tc>
          <w:tcPr>
            <w:tcW w:w="1451" w:type="dxa"/>
            <w:vMerge w:val="restart"/>
          </w:tcPr>
          <w:p w14:paraId="251F6F4A"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41FD429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BF0C3D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E9519C4"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455FCCE" w14:textId="77777777">
        <w:trPr>
          <w:cantSplit/>
          <w:trHeight w:val="197"/>
          <w:jc w:val="center"/>
        </w:trPr>
        <w:tc>
          <w:tcPr>
            <w:tcW w:w="1451" w:type="dxa"/>
            <w:vMerge/>
            <w:tcBorders>
              <w:bottom w:val="single" w:sz="4" w:space="0" w:color="auto"/>
            </w:tcBorders>
          </w:tcPr>
          <w:p w14:paraId="2E8B6933"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54F97A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97AB2F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331B0BD"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08DF854" w14:textId="77777777">
        <w:trPr>
          <w:cantSplit/>
          <w:trHeight w:val="197"/>
          <w:jc w:val="center"/>
        </w:trPr>
        <w:tc>
          <w:tcPr>
            <w:tcW w:w="1451" w:type="dxa"/>
            <w:vMerge w:val="restart"/>
          </w:tcPr>
          <w:p w14:paraId="11D042E2"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7DA28C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FF9BCA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C6328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1DE4DDF" w14:textId="77777777">
        <w:trPr>
          <w:cantSplit/>
          <w:trHeight w:val="197"/>
          <w:jc w:val="center"/>
        </w:trPr>
        <w:tc>
          <w:tcPr>
            <w:tcW w:w="1451" w:type="dxa"/>
            <w:vMerge/>
            <w:tcBorders>
              <w:bottom w:val="single" w:sz="4" w:space="0" w:color="auto"/>
            </w:tcBorders>
          </w:tcPr>
          <w:p w14:paraId="117C95B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38785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31244BB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87A2B5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3D0389" w14:textId="77777777">
        <w:trPr>
          <w:cantSplit/>
          <w:trHeight w:val="197"/>
          <w:jc w:val="center"/>
        </w:trPr>
        <w:tc>
          <w:tcPr>
            <w:tcW w:w="1451" w:type="dxa"/>
            <w:vMerge w:val="restart"/>
          </w:tcPr>
          <w:p w14:paraId="285E61F8"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47E1278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3B66E5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28B3C29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290F544" w14:textId="77777777">
        <w:trPr>
          <w:cantSplit/>
          <w:trHeight w:val="197"/>
          <w:jc w:val="center"/>
        </w:trPr>
        <w:tc>
          <w:tcPr>
            <w:tcW w:w="1451" w:type="dxa"/>
            <w:vMerge/>
            <w:tcBorders>
              <w:bottom w:val="single" w:sz="4" w:space="0" w:color="auto"/>
            </w:tcBorders>
          </w:tcPr>
          <w:p w14:paraId="26BD48B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69BFCF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9451B3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B324515"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99BC556" w14:textId="77777777">
        <w:trPr>
          <w:cantSplit/>
          <w:trHeight w:val="197"/>
          <w:jc w:val="center"/>
        </w:trPr>
        <w:tc>
          <w:tcPr>
            <w:tcW w:w="1451" w:type="dxa"/>
            <w:vMerge w:val="restart"/>
          </w:tcPr>
          <w:p w14:paraId="3E1E2C3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2692ECD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D95743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19980F9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6F8E787" w14:textId="77777777">
        <w:trPr>
          <w:cantSplit/>
          <w:trHeight w:val="197"/>
          <w:jc w:val="center"/>
        </w:trPr>
        <w:tc>
          <w:tcPr>
            <w:tcW w:w="1451" w:type="dxa"/>
            <w:vMerge/>
            <w:tcBorders>
              <w:bottom w:val="single" w:sz="4" w:space="0" w:color="auto"/>
            </w:tcBorders>
          </w:tcPr>
          <w:p w14:paraId="67EE632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F5E08F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8A97A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0E832F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6A3B76F" w14:textId="77777777">
        <w:trPr>
          <w:cantSplit/>
          <w:trHeight w:val="197"/>
          <w:jc w:val="center"/>
        </w:trPr>
        <w:tc>
          <w:tcPr>
            <w:tcW w:w="1451" w:type="dxa"/>
            <w:vMerge w:val="restart"/>
          </w:tcPr>
          <w:p w14:paraId="75D71B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839AF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801ABC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3328FDF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1593711" w14:textId="77777777">
        <w:trPr>
          <w:cantSplit/>
          <w:trHeight w:val="197"/>
          <w:jc w:val="center"/>
        </w:trPr>
        <w:tc>
          <w:tcPr>
            <w:tcW w:w="1451" w:type="dxa"/>
            <w:vMerge/>
            <w:tcBorders>
              <w:bottom w:val="single" w:sz="4" w:space="0" w:color="auto"/>
            </w:tcBorders>
          </w:tcPr>
          <w:p w14:paraId="11C0FAD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363B19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2A0E3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414439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204812FE" w14:textId="77777777">
        <w:trPr>
          <w:cantSplit/>
          <w:trHeight w:val="70"/>
          <w:jc w:val="center"/>
        </w:trPr>
        <w:tc>
          <w:tcPr>
            <w:tcW w:w="7415" w:type="dxa"/>
            <w:gridSpan w:val="4"/>
            <w:tcBorders>
              <w:bottom w:val="single" w:sz="4" w:space="0" w:color="auto"/>
            </w:tcBorders>
          </w:tcPr>
          <w:p w14:paraId="06A26D4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080D62F5" w14:textId="77777777" w:rsidR="0023472A" w:rsidRPr="008F55E6" w:rsidRDefault="0023472A" w:rsidP="0023472A">
      <w:pPr>
        <w:pStyle w:val="TH"/>
        <w:rPr>
          <w:rFonts w:eastAsia="Malgun Gothic" w:cs="v5.0.0"/>
        </w:rPr>
      </w:pPr>
    </w:p>
    <w:p w14:paraId="049A0BD4" w14:textId="77777777" w:rsidR="0023472A" w:rsidRPr="008F55E6" w:rsidRDefault="0023472A" w:rsidP="0023472A">
      <w:pPr>
        <w:pStyle w:val="Heading4"/>
      </w:pPr>
      <w:bookmarkStart w:id="157" w:name="_Toc535329901"/>
      <w:r w:rsidRPr="008F55E6">
        <w:t>8.10A.1.2</w:t>
      </w:r>
      <w:r w:rsidRPr="008F55E6">
        <w:tab/>
        <w:t>ACK mis-detection</w:t>
      </w:r>
      <w:bookmarkEnd w:id="157"/>
    </w:p>
    <w:p w14:paraId="24C467AF"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DCA69BC" w14:textId="77777777" w:rsidR="0023472A" w:rsidRPr="008F55E6" w:rsidRDefault="0023472A" w:rsidP="0023472A">
      <w:pPr>
        <w:keepNext/>
        <w:rPr>
          <w:rFonts w:cs="v5.0.0"/>
        </w:rPr>
      </w:pPr>
    </w:p>
    <w:p w14:paraId="79471DDF"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1149AAB2" w14:textId="77777777">
        <w:trPr>
          <w:cantSplit/>
          <w:trHeight w:val="401"/>
          <w:jc w:val="center"/>
        </w:trPr>
        <w:tc>
          <w:tcPr>
            <w:tcW w:w="1451" w:type="dxa"/>
          </w:tcPr>
          <w:p w14:paraId="3851E64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38FC0BC8"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385CD744"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5CBB1CD9"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114EA62C"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3B45CBBB" w14:textId="77777777">
        <w:trPr>
          <w:cantSplit/>
          <w:trHeight w:val="137"/>
          <w:jc w:val="center"/>
        </w:trPr>
        <w:tc>
          <w:tcPr>
            <w:tcW w:w="1451" w:type="dxa"/>
            <w:vMerge w:val="restart"/>
          </w:tcPr>
          <w:p w14:paraId="522637CB"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F374B6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753798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86A90E7"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D3D0994" w14:textId="77777777">
        <w:trPr>
          <w:cantSplit/>
          <w:trHeight w:val="197"/>
          <w:jc w:val="center"/>
        </w:trPr>
        <w:tc>
          <w:tcPr>
            <w:tcW w:w="1451" w:type="dxa"/>
            <w:vMerge/>
            <w:tcBorders>
              <w:bottom w:val="single" w:sz="4" w:space="0" w:color="auto"/>
            </w:tcBorders>
          </w:tcPr>
          <w:p w14:paraId="7FA5884A"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C6A8A6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E4C4D4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003DC862"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FD8D352" w14:textId="77777777">
        <w:trPr>
          <w:cantSplit/>
          <w:trHeight w:val="197"/>
          <w:jc w:val="center"/>
        </w:trPr>
        <w:tc>
          <w:tcPr>
            <w:tcW w:w="1451" w:type="dxa"/>
            <w:vMerge w:val="restart"/>
          </w:tcPr>
          <w:p w14:paraId="09A55287"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265BCC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AB3B61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4B5DFDA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4CF132" w14:textId="77777777">
        <w:trPr>
          <w:cantSplit/>
          <w:trHeight w:val="197"/>
          <w:jc w:val="center"/>
        </w:trPr>
        <w:tc>
          <w:tcPr>
            <w:tcW w:w="1451" w:type="dxa"/>
            <w:vMerge/>
            <w:tcBorders>
              <w:bottom w:val="single" w:sz="4" w:space="0" w:color="auto"/>
            </w:tcBorders>
          </w:tcPr>
          <w:p w14:paraId="6C2FE0F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3D5EDB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0CA5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D3B9EEF"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9B775B0" w14:textId="77777777">
        <w:trPr>
          <w:cantSplit/>
          <w:trHeight w:val="197"/>
          <w:jc w:val="center"/>
        </w:trPr>
        <w:tc>
          <w:tcPr>
            <w:tcW w:w="1451" w:type="dxa"/>
            <w:vMerge w:val="restart"/>
          </w:tcPr>
          <w:p w14:paraId="09CDD1C0"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7F46A4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69DC9C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5E51F882"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8C277FD" w14:textId="77777777">
        <w:trPr>
          <w:cantSplit/>
          <w:trHeight w:val="197"/>
          <w:jc w:val="center"/>
        </w:trPr>
        <w:tc>
          <w:tcPr>
            <w:tcW w:w="1451" w:type="dxa"/>
            <w:vMerge/>
            <w:tcBorders>
              <w:bottom w:val="single" w:sz="4" w:space="0" w:color="auto"/>
            </w:tcBorders>
          </w:tcPr>
          <w:p w14:paraId="5E2A87F9"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0AF4D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042AC41"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18D6F00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D1A10FE" w14:textId="77777777">
        <w:trPr>
          <w:cantSplit/>
          <w:trHeight w:val="197"/>
          <w:jc w:val="center"/>
        </w:trPr>
        <w:tc>
          <w:tcPr>
            <w:tcW w:w="1451" w:type="dxa"/>
            <w:vMerge w:val="restart"/>
          </w:tcPr>
          <w:p w14:paraId="2781DF0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C563C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34EBF6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0F12538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3B7D371" w14:textId="77777777">
        <w:trPr>
          <w:cantSplit/>
          <w:trHeight w:val="197"/>
          <w:jc w:val="center"/>
        </w:trPr>
        <w:tc>
          <w:tcPr>
            <w:tcW w:w="1451" w:type="dxa"/>
            <w:vMerge/>
            <w:tcBorders>
              <w:bottom w:val="single" w:sz="4" w:space="0" w:color="auto"/>
            </w:tcBorders>
          </w:tcPr>
          <w:p w14:paraId="7C0AC2A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3DA6D7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2DA63E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5DAC3D4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FBC7B1C" w14:textId="77777777">
        <w:trPr>
          <w:cantSplit/>
          <w:trHeight w:val="197"/>
          <w:jc w:val="center"/>
        </w:trPr>
        <w:tc>
          <w:tcPr>
            <w:tcW w:w="1451" w:type="dxa"/>
            <w:vMerge w:val="restart"/>
          </w:tcPr>
          <w:p w14:paraId="2E37593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C6556B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6BB660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0E459D9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EAA95DC" w14:textId="77777777">
        <w:trPr>
          <w:cantSplit/>
          <w:trHeight w:val="197"/>
          <w:jc w:val="center"/>
        </w:trPr>
        <w:tc>
          <w:tcPr>
            <w:tcW w:w="1451" w:type="dxa"/>
            <w:vMerge/>
            <w:tcBorders>
              <w:bottom w:val="single" w:sz="4" w:space="0" w:color="auto"/>
            </w:tcBorders>
          </w:tcPr>
          <w:p w14:paraId="1CCBAA4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C5130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1C25B9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78415D7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926592B" w14:textId="77777777">
        <w:trPr>
          <w:cantSplit/>
          <w:trHeight w:val="70"/>
          <w:jc w:val="center"/>
        </w:trPr>
        <w:tc>
          <w:tcPr>
            <w:tcW w:w="7415" w:type="dxa"/>
            <w:gridSpan w:val="4"/>
            <w:tcBorders>
              <w:bottom w:val="single" w:sz="4" w:space="0" w:color="auto"/>
            </w:tcBorders>
          </w:tcPr>
          <w:p w14:paraId="714402A5"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2F37AFBF" w14:textId="77777777" w:rsidR="0023472A" w:rsidRPr="008F55E6" w:rsidRDefault="0023472A" w:rsidP="0023472A">
      <w:pPr>
        <w:rPr>
          <w:rFonts w:eastAsia="‚c‚e‚o“Á‘¾ƒSƒVƒbƒN‘Ì"/>
        </w:rPr>
      </w:pPr>
    </w:p>
    <w:p w14:paraId="065E0629"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601F0937"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1B17745" w14:textId="77777777" w:rsidR="0023472A" w:rsidRPr="008F55E6" w:rsidRDefault="0023472A" w:rsidP="0023472A"/>
    <w:p w14:paraId="3039684F" w14:textId="77777777" w:rsidR="0023472A" w:rsidRPr="008F55E6" w:rsidRDefault="0023472A" w:rsidP="009E7477">
      <w:pPr>
        <w:pStyle w:val="TH"/>
        <w:rPr>
          <w:rFonts w:eastAsia="‚c‚e‚o“Á‘¾ƒSƒVƒbƒN‘Ì"/>
        </w:rPr>
      </w:pPr>
      <w:r w:rsidRPr="008F55E6">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4"/>
        <w:gridCol w:w="1289"/>
        <w:gridCol w:w="1201"/>
        <w:gridCol w:w="1291"/>
        <w:gridCol w:w="2769"/>
        <w:gridCol w:w="1847"/>
      </w:tblGrid>
      <w:tr w:rsidR="008F55E6" w:rsidRPr="008F55E6" w14:paraId="1002332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5637B2A"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78B346"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828D66"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775D65"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5A46AF47"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64BF0A7C"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18CD4EE3"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F704B09"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FB6E23"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BD14B3"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1CFE4A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0F83BB6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4BB92500"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6FA3B6B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75824C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B8860C8"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9F594C0"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58572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143EFF" w14:textId="77777777" w:rsidR="0023472A" w:rsidRPr="008F55E6" w:rsidRDefault="0023472A" w:rsidP="0023472A">
            <w:pPr>
              <w:pStyle w:val="TAC"/>
              <w:rPr>
                <w:rFonts w:cs="Arial"/>
                <w:lang w:eastAsia="en-US"/>
              </w:rPr>
            </w:pPr>
            <w:r w:rsidRPr="008F55E6">
              <w:rPr>
                <w:rFonts w:cs="Arial"/>
                <w:lang w:eastAsia="en-US"/>
              </w:rPr>
              <w:t>Rel9 DC-MIMO codebook</w:t>
            </w:r>
          </w:p>
          <w:p w14:paraId="10C18F96"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CAE23E3"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31D99CF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A5A966"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0B84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8B1A65"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348065E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3CD297F3"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761C2C3A"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094BCD46"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66846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BF0FA8A"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C86BA8"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21D6D8AF"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4A438472"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B3CDF36" w14:textId="77777777" w:rsidR="0023472A" w:rsidRPr="008F55E6" w:rsidRDefault="0023472A" w:rsidP="0023472A">
            <w:pPr>
              <w:pStyle w:val="TAC"/>
              <w:rPr>
                <w:rFonts w:cs="Arial"/>
                <w:lang w:eastAsia="en-US"/>
              </w:rPr>
            </w:pPr>
          </w:p>
        </w:tc>
      </w:tr>
      <w:tr w:rsidR="008F55E6" w:rsidRPr="008F55E6" w14:paraId="2D3C2BA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C0EA1D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86288E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72B8FD7"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7D39F73B"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33CE8141" w14:textId="77777777" w:rsidR="0023472A" w:rsidRPr="008F55E6" w:rsidRDefault="0023472A" w:rsidP="0023472A">
            <w:pPr>
              <w:pStyle w:val="TAC"/>
              <w:rPr>
                <w:rFonts w:cs="Arial"/>
                <w:lang w:eastAsia="en-US"/>
              </w:rPr>
            </w:pPr>
            <w:r w:rsidRPr="008F55E6">
              <w:rPr>
                <w:rFonts w:cs="Arial"/>
                <w:lang w:eastAsia="en-US"/>
              </w:rPr>
              <w:t>Rel9 DC-MIMO codebook</w:t>
            </w:r>
          </w:p>
          <w:p w14:paraId="144166F8"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2C17EF18"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6E96735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862BD5D"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F079EF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26AE94F"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3A856BB8"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B823A87"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3E0C07DD" w14:textId="77777777" w:rsidR="0023472A" w:rsidRPr="008F55E6" w:rsidRDefault="0023472A" w:rsidP="0023472A">
            <w:pPr>
              <w:pStyle w:val="TAC"/>
              <w:rPr>
                <w:rFonts w:cs="Arial"/>
                <w:lang w:eastAsia="en-US"/>
              </w:rPr>
            </w:pPr>
          </w:p>
        </w:tc>
      </w:tr>
      <w:tr w:rsidR="008F55E6" w:rsidRPr="008F55E6" w14:paraId="6780F50D"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CD2AF96"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A6DA2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10B904F"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3AC22DB"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5DC204A6"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77392D04"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518DA94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5945E4A3"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9613726"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42A33DDD" w14:textId="77777777" w:rsidR="0023472A" w:rsidRPr="008F55E6" w:rsidRDefault="0023472A">
      <w:pPr>
        <w:rPr>
          <w:rFonts w:cs="v5.0.0"/>
        </w:rPr>
      </w:pPr>
    </w:p>
    <w:p w14:paraId="0B892EEA"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28D98281" w14:textId="77777777" w:rsidR="00D2019D" w:rsidRPr="008F55E6" w:rsidRDefault="00D2019D" w:rsidP="00D2019D">
      <w:r w:rsidRPr="008F55E6">
        <w:t>This requirement only applies to NodeB supporting 8C-HSDPA.</w:t>
      </w:r>
    </w:p>
    <w:p w14:paraId="3B704AE2"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DF58688"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3705B8"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6CE3366A"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63AB60CA" w14:textId="77777777" w:rsidR="00262676" w:rsidRPr="008F55E6" w:rsidRDefault="00262676"/>
    <w:p w14:paraId="40AD0EF5"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53D146B9" w14:textId="77777777">
        <w:trPr>
          <w:cantSplit/>
          <w:trHeight w:val="261"/>
        </w:trPr>
        <w:tc>
          <w:tcPr>
            <w:tcW w:w="3118" w:type="dxa"/>
          </w:tcPr>
          <w:p w14:paraId="4A23A438"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545FE2AB"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7D878A4A"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33813105" w14:textId="77777777">
        <w:tc>
          <w:tcPr>
            <w:tcW w:w="3118" w:type="dxa"/>
            <w:vAlign w:val="center"/>
          </w:tcPr>
          <w:p w14:paraId="1E92FB34"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07BBC51F" w14:textId="77777777" w:rsidR="00262676" w:rsidRPr="008F55E6" w:rsidRDefault="00262676">
            <w:pPr>
              <w:pStyle w:val="TAC"/>
              <w:rPr>
                <w:rFonts w:cs="Arial"/>
                <w:lang w:eastAsia="en-US"/>
              </w:rPr>
            </w:pPr>
          </w:p>
        </w:tc>
        <w:tc>
          <w:tcPr>
            <w:tcW w:w="3158" w:type="dxa"/>
            <w:gridSpan w:val="2"/>
            <w:vAlign w:val="center"/>
          </w:tcPr>
          <w:p w14:paraId="4985F7D3"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4C8B4763" w14:textId="77777777">
        <w:tc>
          <w:tcPr>
            <w:tcW w:w="3118" w:type="dxa"/>
            <w:vAlign w:val="center"/>
          </w:tcPr>
          <w:p w14:paraId="7E425EB6"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53385A69" w14:textId="77777777" w:rsidR="00262676" w:rsidRPr="008F55E6" w:rsidRDefault="00262676">
            <w:pPr>
              <w:pStyle w:val="TAC"/>
              <w:rPr>
                <w:rFonts w:cs="Arial"/>
                <w:lang w:eastAsia="en-US"/>
              </w:rPr>
            </w:pPr>
          </w:p>
        </w:tc>
        <w:tc>
          <w:tcPr>
            <w:tcW w:w="3158" w:type="dxa"/>
            <w:gridSpan w:val="2"/>
            <w:vAlign w:val="center"/>
          </w:tcPr>
          <w:p w14:paraId="33F1565F"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A92D769" w14:textId="77777777">
        <w:tc>
          <w:tcPr>
            <w:tcW w:w="3118" w:type="dxa"/>
            <w:vAlign w:val="center"/>
          </w:tcPr>
          <w:p w14:paraId="163E88BE"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7810AA73" w14:textId="77777777" w:rsidR="00262676" w:rsidRPr="008F55E6" w:rsidRDefault="00262676">
            <w:pPr>
              <w:pStyle w:val="TAC"/>
              <w:rPr>
                <w:rFonts w:cs="Arial"/>
                <w:lang w:eastAsia="en-US"/>
              </w:rPr>
            </w:pPr>
          </w:p>
        </w:tc>
        <w:tc>
          <w:tcPr>
            <w:tcW w:w="3158" w:type="dxa"/>
            <w:gridSpan w:val="2"/>
            <w:vAlign w:val="center"/>
          </w:tcPr>
          <w:p w14:paraId="3267FE48" w14:textId="77777777" w:rsidR="00262676" w:rsidRPr="008F55E6" w:rsidRDefault="00262676">
            <w:pPr>
              <w:pStyle w:val="TAC"/>
              <w:rPr>
                <w:rFonts w:cs="Arial"/>
                <w:lang w:eastAsia="en-US"/>
              </w:rPr>
            </w:pPr>
            <w:r w:rsidRPr="008F55E6">
              <w:rPr>
                <w:rFonts w:cs="Arial"/>
                <w:lang w:eastAsia="en-US"/>
              </w:rPr>
              <w:t>4</w:t>
            </w:r>
          </w:p>
        </w:tc>
      </w:tr>
      <w:tr w:rsidR="008F55E6" w:rsidRPr="008F55E6" w14:paraId="69FA4D5E" w14:textId="77777777">
        <w:tc>
          <w:tcPr>
            <w:tcW w:w="3118" w:type="dxa"/>
            <w:vAlign w:val="center"/>
          </w:tcPr>
          <w:p w14:paraId="4E5ECD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25F9F435" w14:textId="77777777" w:rsidR="00262676" w:rsidRPr="008F55E6" w:rsidRDefault="00262676">
            <w:pPr>
              <w:pStyle w:val="TAC"/>
              <w:rPr>
                <w:rFonts w:cs="Arial"/>
                <w:lang w:eastAsia="en-US"/>
              </w:rPr>
            </w:pPr>
          </w:p>
        </w:tc>
        <w:tc>
          <w:tcPr>
            <w:tcW w:w="3158" w:type="dxa"/>
            <w:gridSpan w:val="2"/>
            <w:vAlign w:val="center"/>
          </w:tcPr>
          <w:p w14:paraId="011A534C"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32AFB72E" w14:textId="77777777">
        <w:trPr>
          <w:trHeight w:val="102"/>
        </w:trPr>
        <w:tc>
          <w:tcPr>
            <w:tcW w:w="3118" w:type="dxa"/>
            <w:vMerge w:val="restart"/>
            <w:vAlign w:val="center"/>
          </w:tcPr>
          <w:p w14:paraId="42770948"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6BABF74E" w14:textId="77777777" w:rsidR="007979CC" w:rsidRPr="008F55E6" w:rsidRDefault="007979CC">
            <w:pPr>
              <w:pStyle w:val="TAC"/>
              <w:rPr>
                <w:rFonts w:cs="Arial"/>
                <w:lang w:eastAsia="en-US"/>
              </w:rPr>
            </w:pPr>
          </w:p>
        </w:tc>
        <w:tc>
          <w:tcPr>
            <w:tcW w:w="1579" w:type="dxa"/>
            <w:vAlign w:val="center"/>
          </w:tcPr>
          <w:p w14:paraId="3F3B579C"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629CC147" w14:textId="77777777" w:rsidR="007979CC" w:rsidRPr="008F55E6" w:rsidRDefault="007979CC">
            <w:pPr>
              <w:pStyle w:val="TAC"/>
              <w:rPr>
                <w:rFonts w:cs="Arial"/>
                <w:lang w:eastAsia="en-US"/>
              </w:rPr>
            </w:pPr>
            <w:r w:rsidRPr="008F55E6">
              <w:rPr>
                <w:rFonts w:cs="Arial"/>
                <w:lang w:eastAsia="en-US"/>
              </w:rPr>
              <w:t>1</w:t>
            </w:r>
          </w:p>
        </w:tc>
      </w:tr>
      <w:tr w:rsidR="008F55E6" w:rsidRPr="008F55E6" w14:paraId="3BCD8848" w14:textId="77777777">
        <w:trPr>
          <w:trHeight w:val="102"/>
        </w:trPr>
        <w:tc>
          <w:tcPr>
            <w:tcW w:w="3118" w:type="dxa"/>
            <w:vMerge/>
            <w:vAlign w:val="center"/>
          </w:tcPr>
          <w:p w14:paraId="1A133941" w14:textId="77777777" w:rsidR="007979CC" w:rsidRPr="008F55E6" w:rsidRDefault="007979CC">
            <w:pPr>
              <w:pStyle w:val="TAC"/>
              <w:rPr>
                <w:rFonts w:cs="Arial"/>
                <w:lang w:eastAsia="en-US"/>
              </w:rPr>
            </w:pPr>
          </w:p>
        </w:tc>
        <w:tc>
          <w:tcPr>
            <w:tcW w:w="1701" w:type="dxa"/>
            <w:vMerge/>
            <w:vAlign w:val="center"/>
          </w:tcPr>
          <w:p w14:paraId="6E882869" w14:textId="77777777" w:rsidR="007979CC" w:rsidRPr="008F55E6" w:rsidRDefault="007979CC">
            <w:pPr>
              <w:pStyle w:val="TAC"/>
              <w:rPr>
                <w:rFonts w:cs="Arial"/>
                <w:lang w:eastAsia="en-US"/>
              </w:rPr>
            </w:pPr>
          </w:p>
        </w:tc>
        <w:tc>
          <w:tcPr>
            <w:tcW w:w="1579" w:type="dxa"/>
            <w:vAlign w:val="center"/>
          </w:tcPr>
          <w:p w14:paraId="78832E04"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5B89429E" w14:textId="77777777" w:rsidR="007979CC" w:rsidRPr="008F55E6" w:rsidRDefault="007979CC">
            <w:pPr>
              <w:pStyle w:val="TAC"/>
              <w:rPr>
                <w:rFonts w:cs="Arial"/>
                <w:lang w:eastAsia="en-US"/>
              </w:rPr>
            </w:pPr>
            <w:r w:rsidRPr="008F55E6">
              <w:rPr>
                <w:rFonts w:cs="Arial"/>
                <w:lang w:eastAsia="en-US"/>
              </w:rPr>
              <w:t>0</w:t>
            </w:r>
          </w:p>
        </w:tc>
      </w:tr>
      <w:tr w:rsidR="008F55E6" w:rsidRPr="008F55E6" w14:paraId="0F497130" w14:textId="77777777">
        <w:tc>
          <w:tcPr>
            <w:tcW w:w="3118" w:type="dxa"/>
            <w:vAlign w:val="center"/>
          </w:tcPr>
          <w:p w14:paraId="56F206AD"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1DF6F07E" w14:textId="77777777" w:rsidR="00262676" w:rsidRPr="008F55E6" w:rsidRDefault="00262676">
            <w:pPr>
              <w:pStyle w:val="TAC"/>
              <w:rPr>
                <w:rFonts w:cs="Arial"/>
                <w:lang w:eastAsia="en-US"/>
              </w:rPr>
            </w:pPr>
          </w:p>
        </w:tc>
        <w:tc>
          <w:tcPr>
            <w:tcW w:w="3158" w:type="dxa"/>
            <w:gridSpan w:val="2"/>
            <w:vAlign w:val="center"/>
          </w:tcPr>
          <w:p w14:paraId="2574DCD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32A5E4EF" w14:textId="77777777">
        <w:tc>
          <w:tcPr>
            <w:tcW w:w="3118" w:type="dxa"/>
            <w:vAlign w:val="center"/>
          </w:tcPr>
          <w:p w14:paraId="0F87F7B0"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6E35C5B8" w14:textId="77777777" w:rsidR="00262676" w:rsidRPr="008F55E6" w:rsidRDefault="00262676">
            <w:pPr>
              <w:pStyle w:val="TAC"/>
              <w:rPr>
                <w:rFonts w:cs="Arial"/>
                <w:lang w:eastAsia="en-US"/>
              </w:rPr>
            </w:pPr>
          </w:p>
        </w:tc>
        <w:tc>
          <w:tcPr>
            <w:tcW w:w="3158" w:type="dxa"/>
            <w:gridSpan w:val="2"/>
            <w:vAlign w:val="center"/>
          </w:tcPr>
          <w:p w14:paraId="1FEF192F" w14:textId="77777777" w:rsidR="00262676" w:rsidRPr="008F55E6" w:rsidRDefault="00262676">
            <w:pPr>
              <w:pStyle w:val="TAC"/>
              <w:rPr>
                <w:rFonts w:cs="Arial"/>
                <w:lang w:eastAsia="en-US"/>
              </w:rPr>
            </w:pPr>
            <w:r w:rsidRPr="008F55E6">
              <w:rPr>
                <w:rFonts w:cs="Arial"/>
                <w:lang w:eastAsia="en-US"/>
              </w:rPr>
              <w:t>DPCCH, E-DPDCH and E-DPCCH</w:t>
            </w:r>
          </w:p>
        </w:tc>
      </w:tr>
    </w:tbl>
    <w:p w14:paraId="214C7BE5" w14:textId="77777777" w:rsidR="00262676" w:rsidRPr="008F55E6" w:rsidRDefault="00262676"/>
    <w:p w14:paraId="0E39B638" w14:textId="77777777" w:rsidR="00262676" w:rsidRPr="008F55E6" w:rsidRDefault="00262676" w:rsidP="009E7477">
      <w:pPr>
        <w:pStyle w:val="TH"/>
      </w:pPr>
      <w:r w:rsidRPr="008F55E6">
        <w:lastRenderedPageBreak/>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3BBEFCD6" w14:textId="77777777">
        <w:trPr>
          <w:cantSplit/>
        </w:trPr>
        <w:tc>
          <w:tcPr>
            <w:tcW w:w="2479" w:type="dxa"/>
            <w:gridSpan w:val="2"/>
            <w:tcBorders>
              <w:bottom w:val="single" w:sz="4" w:space="0" w:color="auto"/>
            </w:tcBorders>
            <w:vAlign w:val="center"/>
          </w:tcPr>
          <w:p w14:paraId="57103465"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23B6ED6C"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0F88195" w14:textId="77777777">
        <w:trPr>
          <w:cantSplit/>
          <w:trHeight w:val="203"/>
        </w:trPr>
        <w:tc>
          <w:tcPr>
            <w:tcW w:w="2479" w:type="dxa"/>
            <w:gridSpan w:val="2"/>
            <w:vMerge w:val="restart"/>
          </w:tcPr>
          <w:p w14:paraId="28F664DA" w14:textId="77777777" w:rsidR="00AF3801" w:rsidRPr="008F55E6" w:rsidRDefault="00AF3801" w:rsidP="00EA1EF8">
            <w:pPr>
              <w:pStyle w:val="TAH"/>
              <w:rPr>
                <w:rFonts w:cs="Arial"/>
                <w:lang w:eastAsia="en-US"/>
              </w:rPr>
            </w:pPr>
            <w:r w:rsidRPr="008F55E6">
              <w:rPr>
                <w:rFonts w:cs="Arial"/>
                <w:lang w:eastAsia="en-US"/>
              </w:rPr>
              <w:t>Propagation</w:t>
            </w:r>
            <w:r w:rsidRPr="008F55E6" w:rsidDel="00CD334A">
              <w:rPr>
                <w:rFonts w:cs="Arial"/>
                <w:lang w:eastAsia="en-US"/>
              </w:rPr>
              <w:t xml:space="preserve"> conditions</w:t>
            </w:r>
          </w:p>
        </w:tc>
        <w:tc>
          <w:tcPr>
            <w:tcW w:w="748" w:type="dxa"/>
            <w:vMerge w:val="restart"/>
            <w:vAlign w:val="center"/>
          </w:tcPr>
          <w:p w14:paraId="0F87C123"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6090932"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03B2A6D3"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77B69017"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31C2BF56"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17331F2F"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1F4018DB"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790647AC"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4A62B07E" w14:textId="77777777">
        <w:trPr>
          <w:cantSplit/>
          <w:trHeight w:val="202"/>
        </w:trPr>
        <w:tc>
          <w:tcPr>
            <w:tcW w:w="2479" w:type="dxa"/>
            <w:gridSpan w:val="2"/>
            <w:vMerge/>
            <w:tcBorders>
              <w:bottom w:val="single" w:sz="4" w:space="0" w:color="auto"/>
            </w:tcBorders>
          </w:tcPr>
          <w:p w14:paraId="588FDA6A"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21BAF192" w14:textId="77777777" w:rsidR="00AF3801" w:rsidRPr="008F55E6" w:rsidRDefault="00AF3801" w:rsidP="00EA1EF8">
            <w:pPr>
              <w:pStyle w:val="TAH"/>
              <w:rPr>
                <w:rFonts w:cs="Arial"/>
                <w:lang w:eastAsia="en-US"/>
              </w:rPr>
            </w:pPr>
          </w:p>
        </w:tc>
        <w:tc>
          <w:tcPr>
            <w:tcW w:w="787" w:type="dxa"/>
            <w:vMerge/>
            <w:vAlign w:val="center"/>
          </w:tcPr>
          <w:p w14:paraId="1BD243E9" w14:textId="77777777" w:rsidR="00AF3801" w:rsidRPr="008F55E6" w:rsidRDefault="00AF3801" w:rsidP="00EA1EF8">
            <w:pPr>
              <w:pStyle w:val="TAH"/>
              <w:rPr>
                <w:rFonts w:cs="Arial"/>
                <w:lang w:eastAsia="en-US"/>
              </w:rPr>
            </w:pPr>
          </w:p>
        </w:tc>
        <w:tc>
          <w:tcPr>
            <w:tcW w:w="787" w:type="dxa"/>
            <w:vMerge/>
            <w:vAlign w:val="center"/>
          </w:tcPr>
          <w:p w14:paraId="6C83FB43" w14:textId="77777777" w:rsidR="00AF3801" w:rsidRPr="008F55E6" w:rsidRDefault="00AF3801" w:rsidP="00EA1EF8">
            <w:pPr>
              <w:pStyle w:val="TAH"/>
              <w:rPr>
                <w:rFonts w:cs="Arial"/>
                <w:lang w:eastAsia="en-US"/>
              </w:rPr>
            </w:pPr>
          </w:p>
        </w:tc>
        <w:tc>
          <w:tcPr>
            <w:tcW w:w="787" w:type="dxa"/>
            <w:vMerge/>
            <w:vAlign w:val="center"/>
          </w:tcPr>
          <w:p w14:paraId="1E4B2D55" w14:textId="77777777" w:rsidR="00AF3801" w:rsidRPr="008F55E6" w:rsidRDefault="00AF3801" w:rsidP="00EA1EF8">
            <w:pPr>
              <w:pStyle w:val="TAH"/>
              <w:rPr>
                <w:rFonts w:cs="Arial"/>
                <w:lang w:eastAsia="en-US"/>
              </w:rPr>
            </w:pPr>
          </w:p>
        </w:tc>
        <w:tc>
          <w:tcPr>
            <w:tcW w:w="787" w:type="dxa"/>
            <w:vMerge/>
            <w:vAlign w:val="center"/>
          </w:tcPr>
          <w:p w14:paraId="4516D040" w14:textId="77777777" w:rsidR="00AF3801" w:rsidRPr="008F55E6" w:rsidRDefault="00AF3801" w:rsidP="00EA1EF8">
            <w:pPr>
              <w:pStyle w:val="TAH"/>
              <w:rPr>
                <w:rFonts w:cs="Arial"/>
                <w:lang w:eastAsia="en-US"/>
              </w:rPr>
            </w:pPr>
          </w:p>
        </w:tc>
        <w:tc>
          <w:tcPr>
            <w:tcW w:w="787" w:type="dxa"/>
            <w:vMerge/>
            <w:vAlign w:val="center"/>
          </w:tcPr>
          <w:p w14:paraId="173FEDD6" w14:textId="77777777" w:rsidR="00AF3801" w:rsidRPr="008F55E6" w:rsidRDefault="00AF3801" w:rsidP="00EA1EF8">
            <w:pPr>
              <w:pStyle w:val="TAH"/>
              <w:rPr>
                <w:rFonts w:cs="Arial"/>
                <w:lang w:eastAsia="en-US"/>
              </w:rPr>
            </w:pPr>
          </w:p>
        </w:tc>
        <w:tc>
          <w:tcPr>
            <w:tcW w:w="787" w:type="dxa"/>
            <w:vMerge/>
            <w:shd w:val="clear" w:color="auto" w:fill="auto"/>
            <w:vAlign w:val="center"/>
          </w:tcPr>
          <w:p w14:paraId="0A93E245" w14:textId="77777777" w:rsidR="00AF3801" w:rsidRPr="008F55E6" w:rsidRDefault="00AF3801" w:rsidP="00EA1EF8">
            <w:pPr>
              <w:pStyle w:val="TAH"/>
              <w:rPr>
                <w:rFonts w:cs="Arial"/>
                <w:lang w:eastAsia="en-US"/>
              </w:rPr>
            </w:pPr>
          </w:p>
        </w:tc>
        <w:tc>
          <w:tcPr>
            <w:tcW w:w="1090" w:type="dxa"/>
            <w:shd w:val="clear" w:color="auto" w:fill="auto"/>
            <w:vAlign w:val="center"/>
          </w:tcPr>
          <w:p w14:paraId="665C1508"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59FB4EF" w14:textId="77777777" w:rsidR="00AF3801" w:rsidRPr="008F55E6" w:rsidRDefault="00AF3801" w:rsidP="00EA1EF8">
            <w:pPr>
              <w:pStyle w:val="TAH"/>
              <w:rPr>
                <w:rFonts w:cs="Arial"/>
                <w:lang w:eastAsia="en-US"/>
              </w:rPr>
            </w:pPr>
            <w:r w:rsidRPr="008F55E6">
              <w:rPr>
                <w:rFonts w:cs="Arial"/>
                <w:lang w:eastAsia="en-US"/>
              </w:rPr>
              <w:t>E-DPCCH Boosting</w:t>
            </w:r>
          </w:p>
          <w:p w14:paraId="0AED3DA6" w14:textId="77777777" w:rsidR="00AF3801" w:rsidRPr="008F55E6" w:rsidRDefault="00AF3801" w:rsidP="00EA1EF8">
            <w:pPr>
              <w:pStyle w:val="TAH"/>
              <w:rPr>
                <w:rFonts w:cs="Arial"/>
                <w:lang w:eastAsia="en-US"/>
              </w:rPr>
            </w:pPr>
          </w:p>
        </w:tc>
      </w:tr>
      <w:tr w:rsidR="008F55E6" w:rsidRPr="008F55E6" w14:paraId="5FE629A1" w14:textId="77777777">
        <w:trPr>
          <w:cantSplit/>
        </w:trPr>
        <w:tc>
          <w:tcPr>
            <w:tcW w:w="1809" w:type="dxa"/>
            <w:vMerge w:val="restart"/>
            <w:vAlign w:val="center"/>
          </w:tcPr>
          <w:p w14:paraId="4719AB8A"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3ED697D6"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98BCA41"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12DAED78"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73D4BD80"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376DE7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42409A80"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4373E73C"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507AAE41"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0D7BDC11"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3B6339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E4E338" w14:textId="77777777">
        <w:trPr>
          <w:cantSplit/>
        </w:trPr>
        <w:tc>
          <w:tcPr>
            <w:tcW w:w="1809" w:type="dxa"/>
            <w:vMerge/>
            <w:vAlign w:val="center"/>
          </w:tcPr>
          <w:p w14:paraId="1BD7F668" w14:textId="77777777" w:rsidR="00AF3801" w:rsidRPr="008F55E6" w:rsidRDefault="00AF3801" w:rsidP="00EA1EF8">
            <w:pPr>
              <w:pStyle w:val="TAC"/>
              <w:rPr>
                <w:rFonts w:cs="Arial"/>
                <w:lang w:eastAsia="en-US"/>
              </w:rPr>
            </w:pPr>
          </w:p>
        </w:tc>
        <w:tc>
          <w:tcPr>
            <w:tcW w:w="670" w:type="dxa"/>
            <w:vAlign w:val="center"/>
          </w:tcPr>
          <w:p w14:paraId="4714C35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2975028"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01EAB6B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246F8BEE"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6657FBF3"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58699150"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64F88373"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CD7C75E"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6D082CE6"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6DAF65E5"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75FB6215" w14:textId="77777777">
        <w:trPr>
          <w:cantSplit/>
        </w:trPr>
        <w:tc>
          <w:tcPr>
            <w:tcW w:w="1809" w:type="dxa"/>
            <w:vMerge w:val="restart"/>
            <w:vAlign w:val="center"/>
          </w:tcPr>
          <w:p w14:paraId="73EDE43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0859CC9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80B250E"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5E99869D"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42CE310B"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B3C3E12"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512638E4"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261628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D0D13B5"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69B9D19B"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8AB12C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7045C7F" w14:textId="77777777">
        <w:trPr>
          <w:cantSplit/>
        </w:trPr>
        <w:tc>
          <w:tcPr>
            <w:tcW w:w="1809" w:type="dxa"/>
            <w:vMerge/>
            <w:vAlign w:val="center"/>
          </w:tcPr>
          <w:p w14:paraId="47EEB604" w14:textId="77777777" w:rsidR="00AF3801" w:rsidRPr="008F55E6" w:rsidRDefault="00AF3801" w:rsidP="00EA1EF8">
            <w:pPr>
              <w:pStyle w:val="TAC"/>
              <w:rPr>
                <w:rFonts w:cs="Arial"/>
                <w:lang w:eastAsia="en-US"/>
              </w:rPr>
            </w:pPr>
          </w:p>
        </w:tc>
        <w:tc>
          <w:tcPr>
            <w:tcW w:w="670" w:type="dxa"/>
            <w:vAlign w:val="center"/>
          </w:tcPr>
          <w:p w14:paraId="2BC990F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6ECC3C6F"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C375833"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623F6954"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35B89C5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0651E9B5"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0F7F7828"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2831613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096C1850"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12ED5C8E"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7632BD71" w14:textId="77777777">
        <w:trPr>
          <w:cantSplit/>
        </w:trPr>
        <w:tc>
          <w:tcPr>
            <w:tcW w:w="1809" w:type="dxa"/>
            <w:vMerge w:val="restart"/>
            <w:vAlign w:val="center"/>
          </w:tcPr>
          <w:p w14:paraId="3D5D54B8"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4087F5D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AEF9253"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13CD43BC"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44AC4502"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1FE04308"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7978538F"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82A83FF"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3216889B"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25837A4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FF6B2B6"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A9FFEA" w14:textId="77777777">
        <w:trPr>
          <w:cantSplit/>
        </w:trPr>
        <w:tc>
          <w:tcPr>
            <w:tcW w:w="1809" w:type="dxa"/>
            <w:vMerge/>
            <w:vAlign w:val="center"/>
          </w:tcPr>
          <w:p w14:paraId="139A8347" w14:textId="77777777" w:rsidR="00AF3801" w:rsidRPr="008F55E6" w:rsidRDefault="00AF3801" w:rsidP="00EA1EF8">
            <w:pPr>
              <w:pStyle w:val="TAC"/>
              <w:rPr>
                <w:rFonts w:cs="Arial"/>
                <w:lang w:eastAsia="en-US"/>
              </w:rPr>
            </w:pPr>
          </w:p>
        </w:tc>
        <w:tc>
          <w:tcPr>
            <w:tcW w:w="670" w:type="dxa"/>
            <w:vAlign w:val="center"/>
          </w:tcPr>
          <w:p w14:paraId="29AAEB93"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D1C2365"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B86A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8CD83A6"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404EB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119CE40"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60A576D"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25C8B2D6"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1F8185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6DBE34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EFC77AE" w14:textId="77777777">
        <w:trPr>
          <w:cantSplit/>
        </w:trPr>
        <w:tc>
          <w:tcPr>
            <w:tcW w:w="1809" w:type="dxa"/>
            <w:vMerge w:val="restart"/>
            <w:vAlign w:val="center"/>
          </w:tcPr>
          <w:p w14:paraId="20CBA2E7"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3F354B2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A915C87"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359791D1"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12C1D2A0"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30B9F37B"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68BE87B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7069E6CC"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9C82675"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7E78243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211C697"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CF1DD55" w14:textId="77777777">
        <w:trPr>
          <w:cantSplit/>
        </w:trPr>
        <w:tc>
          <w:tcPr>
            <w:tcW w:w="1809" w:type="dxa"/>
            <w:vMerge/>
            <w:vAlign w:val="center"/>
          </w:tcPr>
          <w:p w14:paraId="16882C79" w14:textId="77777777" w:rsidR="00AF3801" w:rsidRPr="008F55E6" w:rsidRDefault="00AF3801" w:rsidP="00EA1EF8">
            <w:pPr>
              <w:pStyle w:val="TAC"/>
              <w:rPr>
                <w:rFonts w:cs="Arial"/>
                <w:lang w:eastAsia="en-US"/>
              </w:rPr>
            </w:pPr>
          </w:p>
        </w:tc>
        <w:tc>
          <w:tcPr>
            <w:tcW w:w="670" w:type="dxa"/>
            <w:vAlign w:val="center"/>
          </w:tcPr>
          <w:p w14:paraId="011EE4C5"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93AFFA2"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076DA7D2"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14CBEA96"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6DF33CAA"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76B48D9"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59D66B19"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11D775C0"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11CD0E29"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A4F258"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24332A27" w14:textId="77777777">
        <w:trPr>
          <w:cantSplit/>
        </w:trPr>
        <w:tc>
          <w:tcPr>
            <w:tcW w:w="1809" w:type="dxa"/>
            <w:vMerge w:val="restart"/>
            <w:vAlign w:val="center"/>
          </w:tcPr>
          <w:p w14:paraId="35C4C4AC"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58B9CD3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B01D61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07F5C3E"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102845F"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089D2627"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0FCD608A"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54FD54B7"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15A7CE5E"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1A4B67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6F947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25E2F9" w14:textId="77777777">
        <w:trPr>
          <w:cantSplit/>
        </w:trPr>
        <w:tc>
          <w:tcPr>
            <w:tcW w:w="1809" w:type="dxa"/>
            <w:vMerge/>
            <w:vAlign w:val="center"/>
          </w:tcPr>
          <w:p w14:paraId="59E4E791" w14:textId="77777777" w:rsidR="00AF3801" w:rsidRPr="008F55E6" w:rsidRDefault="00AF3801" w:rsidP="00EA1EF8">
            <w:pPr>
              <w:pStyle w:val="TAC"/>
              <w:rPr>
                <w:rFonts w:cs="Arial"/>
                <w:lang w:eastAsia="en-US"/>
              </w:rPr>
            </w:pPr>
          </w:p>
        </w:tc>
        <w:tc>
          <w:tcPr>
            <w:tcW w:w="670" w:type="dxa"/>
            <w:vAlign w:val="center"/>
          </w:tcPr>
          <w:p w14:paraId="3D9497D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892F299"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8718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760AB15"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28FF064"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0705E2CE"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07DAAE57"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6B5EE73D"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2DA12B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30D8EA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B1F7541" w14:textId="77777777">
        <w:trPr>
          <w:cantSplit/>
        </w:trPr>
        <w:tc>
          <w:tcPr>
            <w:tcW w:w="1809" w:type="dxa"/>
            <w:vMerge w:val="restart"/>
            <w:vAlign w:val="center"/>
          </w:tcPr>
          <w:p w14:paraId="4A8149B1"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5CF4DFF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94110AD"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10297FB0"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23143751"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99AD0A0"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23427ECA"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906DE1A"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78379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79DF500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70D7A74"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A95AC9B" w14:textId="77777777">
        <w:trPr>
          <w:cantSplit/>
        </w:trPr>
        <w:tc>
          <w:tcPr>
            <w:tcW w:w="1809" w:type="dxa"/>
            <w:vMerge/>
            <w:vAlign w:val="center"/>
          </w:tcPr>
          <w:p w14:paraId="70E21288" w14:textId="77777777" w:rsidR="00AF3801" w:rsidRPr="008F55E6" w:rsidRDefault="00AF3801" w:rsidP="00EA1EF8">
            <w:pPr>
              <w:pStyle w:val="TAC"/>
              <w:rPr>
                <w:rFonts w:cs="Arial"/>
                <w:lang w:eastAsia="en-US"/>
              </w:rPr>
            </w:pPr>
          </w:p>
        </w:tc>
        <w:tc>
          <w:tcPr>
            <w:tcW w:w="670" w:type="dxa"/>
            <w:vAlign w:val="center"/>
          </w:tcPr>
          <w:p w14:paraId="2BEDD60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5E38B6AA"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40C475B8"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BE4E524"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273772FE"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154336BE"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4E97E0E7"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339BDB81"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D40B8AE"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36F9DCBA"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1E0F02CC" w14:textId="77777777">
        <w:trPr>
          <w:cantSplit/>
        </w:trPr>
        <w:tc>
          <w:tcPr>
            <w:tcW w:w="1809" w:type="dxa"/>
            <w:vMerge w:val="restart"/>
            <w:vAlign w:val="center"/>
          </w:tcPr>
          <w:p w14:paraId="4B0B7267"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1130A6D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27C921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FFE5BD8"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6C164A3A"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2E2A8E54"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31A2FEB7"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55126FEC"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3F5C887A"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5BEC7EB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AC54C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87A3B1C" w14:textId="77777777">
        <w:trPr>
          <w:cantSplit/>
        </w:trPr>
        <w:tc>
          <w:tcPr>
            <w:tcW w:w="1809" w:type="dxa"/>
            <w:vMerge/>
            <w:vAlign w:val="center"/>
          </w:tcPr>
          <w:p w14:paraId="40EB0761" w14:textId="77777777" w:rsidR="00AF3801" w:rsidRPr="008F55E6" w:rsidRDefault="00AF3801" w:rsidP="00EA1EF8">
            <w:pPr>
              <w:pStyle w:val="TAC"/>
              <w:rPr>
                <w:rFonts w:cs="Arial"/>
                <w:lang w:eastAsia="en-US"/>
              </w:rPr>
            </w:pPr>
          </w:p>
        </w:tc>
        <w:tc>
          <w:tcPr>
            <w:tcW w:w="670" w:type="dxa"/>
            <w:vAlign w:val="center"/>
          </w:tcPr>
          <w:p w14:paraId="1386E1B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88DFC47"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3A13FE9E"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C1BD089"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21BE924"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43CBEDF5"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0174AEB8"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745F6CBB"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0BDB425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58DB58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88C223E" w14:textId="77777777">
        <w:trPr>
          <w:cantSplit/>
        </w:trPr>
        <w:tc>
          <w:tcPr>
            <w:tcW w:w="1809" w:type="dxa"/>
            <w:vMerge w:val="restart"/>
            <w:vAlign w:val="center"/>
          </w:tcPr>
          <w:p w14:paraId="643A8234"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33A1E759"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5350EB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3F830E2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21C1B493"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F3921CD"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6DD28A5D"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41130A45"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127DD5E8"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0083DAC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6CF8A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975BF2" w14:textId="77777777">
        <w:trPr>
          <w:cantSplit/>
        </w:trPr>
        <w:tc>
          <w:tcPr>
            <w:tcW w:w="1809" w:type="dxa"/>
            <w:vMerge/>
          </w:tcPr>
          <w:p w14:paraId="730A8853" w14:textId="77777777" w:rsidR="00AF3801" w:rsidRPr="008F55E6" w:rsidRDefault="00AF3801" w:rsidP="00422170">
            <w:pPr>
              <w:keepNext/>
              <w:keepLines/>
              <w:jc w:val="center"/>
              <w:rPr>
                <w:rFonts w:ascii="Arial" w:hAnsi="Arial"/>
                <w:sz w:val="18"/>
              </w:rPr>
            </w:pPr>
          </w:p>
        </w:tc>
        <w:tc>
          <w:tcPr>
            <w:tcW w:w="670" w:type="dxa"/>
            <w:vAlign w:val="center"/>
          </w:tcPr>
          <w:p w14:paraId="761CD64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B54706D"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0169E656"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56B61176"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21C8B9C1"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C8AF6E8"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6A2EFB4B"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276B645C"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DF5D76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B55EDF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D799594" w14:textId="77777777">
        <w:trPr>
          <w:cantSplit/>
        </w:trPr>
        <w:tc>
          <w:tcPr>
            <w:tcW w:w="10314" w:type="dxa"/>
            <w:gridSpan w:val="11"/>
          </w:tcPr>
          <w:p w14:paraId="4BAF41BC"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5C6BFECB" w14:textId="77777777" w:rsidR="00262676" w:rsidRPr="008F55E6" w:rsidRDefault="00262676"/>
    <w:p w14:paraId="361A9C25"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35E50E95"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2F6D4D7C"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8AD1931" w14:textId="77777777">
        <w:trPr>
          <w:cantSplit/>
          <w:trHeight w:val="261"/>
          <w:jc w:val="center"/>
        </w:trPr>
        <w:tc>
          <w:tcPr>
            <w:tcW w:w="3118" w:type="dxa"/>
          </w:tcPr>
          <w:p w14:paraId="0F426258"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00C38AB6"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15934B4C" w14:textId="77777777">
        <w:trPr>
          <w:jc w:val="center"/>
        </w:trPr>
        <w:tc>
          <w:tcPr>
            <w:tcW w:w="3118" w:type="dxa"/>
            <w:vAlign w:val="center"/>
          </w:tcPr>
          <w:p w14:paraId="53AC6C08"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18B93E2F"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14A6EC9B" w14:textId="77777777">
        <w:trPr>
          <w:jc w:val="center"/>
        </w:trPr>
        <w:tc>
          <w:tcPr>
            <w:tcW w:w="3118" w:type="dxa"/>
            <w:vAlign w:val="center"/>
          </w:tcPr>
          <w:p w14:paraId="4EBC5B41"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2B05B2BE"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2D73D7EB" w14:textId="77777777">
        <w:trPr>
          <w:jc w:val="center"/>
        </w:trPr>
        <w:tc>
          <w:tcPr>
            <w:tcW w:w="3118" w:type="dxa"/>
            <w:vAlign w:val="center"/>
          </w:tcPr>
          <w:p w14:paraId="62CFB805"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55D37D1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03CF6850" w14:textId="77777777">
        <w:trPr>
          <w:jc w:val="center"/>
        </w:trPr>
        <w:tc>
          <w:tcPr>
            <w:tcW w:w="3118" w:type="dxa"/>
            <w:vAlign w:val="center"/>
          </w:tcPr>
          <w:p w14:paraId="502F1B0D"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3A2DA2E8"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3CB9B16C" w14:textId="77777777">
        <w:trPr>
          <w:jc w:val="center"/>
        </w:trPr>
        <w:tc>
          <w:tcPr>
            <w:tcW w:w="3118" w:type="dxa"/>
            <w:vAlign w:val="center"/>
          </w:tcPr>
          <w:p w14:paraId="46E18A39"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55807948"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46AF92AF" w14:textId="77777777">
        <w:trPr>
          <w:jc w:val="center"/>
        </w:trPr>
        <w:tc>
          <w:tcPr>
            <w:tcW w:w="3118" w:type="dxa"/>
            <w:vAlign w:val="center"/>
          </w:tcPr>
          <w:p w14:paraId="3AD85626"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186DC873"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589B122C" w14:textId="77777777" w:rsidR="00F66E33" w:rsidRPr="008F55E6" w:rsidRDefault="00F66E33" w:rsidP="009E7477"/>
    <w:p w14:paraId="50151094"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CEC6E3" w14:textId="77777777">
        <w:trPr>
          <w:trHeight w:val="330"/>
          <w:jc w:val="center"/>
        </w:trPr>
        <w:tc>
          <w:tcPr>
            <w:tcW w:w="2327" w:type="dxa"/>
            <w:shd w:val="clear" w:color="auto" w:fill="auto"/>
            <w:vAlign w:val="center"/>
          </w:tcPr>
          <w:p w14:paraId="5329DB80"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07D6A042"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51D50E90" w14:textId="77777777">
        <w:trPr>
          <w:trHeight w:val="315"/>
          <w:jc w:val="center"/>
        </w:trPr>
        <w:tc>
          <w:tcPr>
            <w:tcW w:w="2327" w:type="dxa"/>
            <w:vMerge w:val="restart"/>
            <w:shd w:val="clear" w:color="auto" w:fill="auto"/>
            <w:vAlign w:val="center"/>
          </w:tcPr>
          <w:p w14:paraId="4AB0D42C"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7CC8706D"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308DFAA3"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2E371531" w14:textId="77777777">
        <w:trPr>
          <w:trHeight w:val="300"/>
          <w:jc w:val="center"/>
        </w:trPr>
        <w:tc>
          <w:tcPr>
            <w:tcW w:w="2327" w:type="dxa"/>
            <w:vMerge/>
            <w:shd w:val="clear" w:color="auto" w:fill="auto"/>
            <w:vAlign w:val="center"/>
          </w:tcPr>
          <w:p w14:paraId="759C91DC" w14:textId="77777777" w:rsidR="00F66E33" w:rsidRPr="008F55E6" w:rsidRDefault="00F66E33" w:rsidP="00F66E33">
            <w:pPr>
              <w:pStyle w:val="TAH"/>
              <w:rPr>
                <w:rFonts w:cs="Arial"/>
                <w:bCs/>
                <w:lang w:eastAsia="en-US"/>
              </w:rPr>
            </w:pPr>
          </w:p>
        </w:tc>
        <w:tc>
          <w:tcPr>
            <w:tcW w:w="1571" w:type="dxa"/>
            <w:shd w:val="clear" w:color="auto" w:fill="auto"/>
            <w:vAlign w:val="center"/>
          </w:tcPr>
          <w:p w14:paraId="1294A62D"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6BB7CC8F"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052F7D58"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9E841F5"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48030F99" w14:textId="77777777">
        <w:trPr>
          <w:trHeight w:val="300"/>
          <w:jc w:val="center"/>
        </w:trPr>
        <w:tc>
          <w:tcPr>
            <w:tcW w:w="2327" w:type="dxa"/>
            <w:shd w:val="clear" w:color="auto" w:fill="auto"/>
            <w:vAlign w:val="center"/>
          </w:tcPr>
          <w:p w14:paraId="1234D3B1"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0FA9ED71"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0506CE1D"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711DDBA4"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18009C2"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1CCFE3A7" w14:textId="77777777">
        <w:trPr>
          <w:trHeight w:val="315"/>
          <w:jc w:val="center"/>
        </w:trPr>
        <w:tc>
          <w:tcPr>
            <w:tcW w:w="2327" w:type="dxa"/>
            <w:shd w:val="clear" w:color="auto" w:fill="auto"/>
            <w:vAlign w:val="center"/>
          </w:tcPr>
          <w:p w14:paraId="387A3C4C"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467EFAC"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62627EEF"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77AC94C7"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2D47D19" w14:textId="77777777" w:rsidR="00F66E33" w:rsidRPr="008F55E6" w:rsidRDefault="00F66E33" w:rsidP="00F66E33">
            <w:pPr>
              <w:pStyle w:val="TAC"/>
              <w:rPr>
                <w:rFonts w:cs="Arial"/>
                <w:lang w:eastAsia="en-US"/>
              </w:rPr>
            </w:pPr>
            <w:r w:rsidRPr="008F55E6">
              <w:rPr>
                <w:rFonts w:cs="Arial"/>
                <w:lang w:eastAsia="en-US"/>
              </w:rPr>
              <w:t>N/A</w:t>
            </w:r>
          </w:p>
        </w:tc>
      </w:tr>
    </w:tbl>
    <w:p w14:paraId="6E5D40A7" w14:textId="77777777" w:rsidR="00F66E33" w:rsidRPr="008F55E6" w:rsidRDefault="00F66E33"/>
    <w:p w14:paraId="0A862F59" w14:textId="77777777" w:rsidR="00262676" w:rsidRPr="008F55E6" w:rsidRDefault="00262676">
      <w:pPr>
        <w:pStyle w:val="Heading2"/>
      </w:pPr>
      <w:bookmarkStart w:id="162" w:name="_Toc535329906"/>
      <w:r w:rsidRPr="008F55E6">
        <w:lastRenderedPageBreak/>
        <w:t>8.12</w:t>
      </w:r>
      <w:r w:rsidRPr="008F55E6">
        <w:tab/>
        <w:t>Performance of signaling detection for E-DPCCH in multipath fading condition</w:t>
      </w:r>
      <w:bookmarkEnd w:id="162"/>
    </w:p>
    <w:p w14:paraId="58D3135E"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349AD32B"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2352B66F" w14:textId="77777777">
        <w:trPr>
          <w:cantSplit/>
        </w:trPr>
        <w:tc>
          <w:tcPr>
            <w:tcW w:w="3969" w:type="dxa"/>
          </w:tcPr>
          <w:p w14:paraId="32A3E02E"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53DC0A18"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B7C1C33"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2F44A9DA" w14:textId="77777777">
        <w:tc>
          <w:tcPr>
            <w:tcW w:w="3969" w:type="dxa"/>
            <w:vAlign w:val="center"/>
          </w:tcPr>
          <w:p w14:paraId="372D7500"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5EE4F13" w14:textId="77777777" w:rsidR="00262676" w:rsidRPr="008F55E6" w:rsidRDefault="00262676">
            <w:pPr>
              <w:pStyle w:val="TAC"/>
              <w:rPr>
                <w:rFonts w:cs="Arial"/>
                <w:lang w:eastAsia="en-US"/>
              </w:rPr>
            </w:pPr>
          </w:p>
        </w:tc>
        <w:tc>
          <w:tcPr>
            <w:tcW w:w="3402" w:type="dxa"/>
            <w:vAlign w:val="center"/>
          </w:tcPr>
          <w:p w14:paraId="025C7016"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12559B4D" w14:textId="77777777">
        <w:tc>
          <w:tcPr>
            <w:tcW w:w="3969" w:type="dxa"/>
          </w:tcPr>
          <w:p w14:paraId="7834C9F7"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1C34FB4C" w14:textId="77777777" w:rsidR="00262676" w:rsidRPr="008F55E6" w:rsidRDefault="00262676">
            <w:pPr>
              <w:pStyle w:val="TAC"/>
              <w:rPr>
                <w:rFonts w:cs="Arial"/>
                <w:lang w:eastAsia="en-US"/>
              </w:rPr>
            </w:pPr>
          </w:p>
        </w:tc>
        <w:tc>
          <w:tcPr>
            <w:tcW w:w="3402" w:type="dxa"/>
          </w:tcPr>
          <w:p w14:paraId="3799621C"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64197E1F" w14:textId="77777777">
        <w:tc>
          <w:tcPr>
            <w:tcW w:w="3969" w:type="dxa"/>
          </w:tcPr>
          <w:p w14:paraId="79338541"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488BF5DD" w14:textId="77777777" w:rsidR="00262676" w:rsidRPr="008F55E6" w:rsidRDefault="00262676">
            <w:pPr>
              <w:pStyle w:val="TAC"/>
              <w:rPr>
                <w:rFonts w:cs="Arial"/>
                <w:lang w:eastAsia="en-US"/>
              </w:rPr>
            </w:pPr>
          </w:p>
        </w:tc>
        <w:tc>
          <w:tcPr>
            <w:tcW w:w="3402" w:type="dxa"/>
          </w:tcPr>
          <w:p w14:paraId="3C6404D0"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42EDDD1C" w14:textId="77777777">
        <w:tc>
          <w:tcPr>
            <w:tcW w:w="3969" w:type="dxa"/>
          </w:tcPr>
          <w:p w14:paraId="41084DF1"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76A2F8DB" w14:textId="77777777" w:rsidR="00262676" w:rsidRPr="008F55E6" w:rsidRDefault="00262676">
            <w:pPr>
              <w:pStyle w:val="TAC"/>
              <w:rPr>
                <w:rFonts w:cs="Arial"/>
                <w:lang w:eastAsia="en-US"/>
              </w:rPr>
            </w:pPr>
          </w:p>
        </w:tc>
        <w:tc>
          <w:tcPr>
            <w:tcW w:w="3402" w:type="dxa"/>
          </w:tcPr>
          <w:p w14:paraId="6531CF62" w14:textId="77777777" w:rsidR="00262676" w:rsidRPr="008F55E6" w:rsidRDefault="00262676">
            <w:pPr>
              <w:pStyle w:val="TAC"/>
              <w:rPr>
                <w:rFonts w:cs="Arial"/>
                <w:lang w:eastAsia="en-US"/>
              </w:rPr>
            </w:pPr>
            <w:r w:rsidRPr="008F55E6">
              <w:rPr>
                <w:rFonts w:cs="Arial"/>
                <w:lang w:eastAsia="en-US"/>
              </w:rPr>
              <w:t>DPCCH</w:t>
            </w:r>
          </w:p>
        </w:tc>
      </w:tr>
    </w:tbl>
    <w:p w14:paraId="3A485456" w14:textId="77777777" w:rsidR="00262676" w:rsidRPr="008F55E6" w:rsidRDefault="00262676"/>
    <w:p w14:paraId="03D846EE"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7032829F" w14:textId="77777777">
        <w:trPr>
          <w:cantSplit/>
          <w:trHeight w:val="210"/>
          <w:jc w:val="center"/>
        </w:trPr>
        <w:tc>
          <w:tcPr>
            <w:tcW w:w="2929" w:type="dxa"/>
            <w:vMerge w:val="restart"/>
            <w:vAlign w:val="center"/>
          </w:tcPr>
          <w:p w14:paraId="1B25CA3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13CB6AD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DCE58D3"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4E70896" w14:textId="77777777">
        <w:trPr>
          <w:cantSplit/>
          <w:trHeight w:val="210"/>
          <w:jc w:val="center"/>
        </w:trPr>
        <w:tc>
          <w:tcPr>
            <w:tcW w:w="2929" w:type="dxa"/>
            <w:vMerge/>
            <w:vAlign w:val="center"/>
          </w:tcPr>
          <w:p w14:paraId="5CCA0439"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4D10DF4A"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1B52F8E5"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592328F4" w14:textId="77777777" w:rsidR="00AF3801" w:rsidRPr="008F55E6" w:rsidRDefault="00AF3801" w:rsidP="00EA1EF8">
            <w:pPr>
              <w:pStyle w:val="TAH"/>
              <w:rPr>
                <w:rFonts w:eastAsia="‚c‚e‚o“Á‘¾ƒSƒVƒbƒN‘Ì" w:cs="v5.0.0"/>
                <w:lang w:eastAsia="en-US"/>
              </w:rPr>
            </w:pPr>
          </w:p>
        </w:tc>
      </w:tr>
      <w:tr w:rsidR="008F55E6" w:rsidRPr="008F55E6" w14:paraId="69ADDE46" w14:textId="77777777">
        <w:trPr>
          <w:cantSplit/>
          <w:trHeight w:val="197"/>
          <w:jc w:val="center"/>
        </w:trPr>
        <w:tc>
          <w:tcPr>
            <w:tcW w:w="2929" w:type="dxa"/>
            <w:tcBorders>
              <w:bottom w:val="single" w:sz="4" w:space="0" w:color="auto"/>
            </w:tcBorders>
            <w:vAlign w:val="center"/>
          </w:tcPr>
          <w:p w14:paraId="1E41243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4416C4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38717B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74A7EFF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5BE877" w14:textId="77777777">
        <w:trPr>
          <w:cantSplit/>
          <w:trHeight w:val="129"/>
          <w:jc w:val="center"/>
        </w:trPr>
        <w:tc>
          <w:tcPr>
            <w:tcW w:w="2929" w:type="dxa"/>
            <w:tcBorders>
              <w:bottom w:val="single" w:sz="4" w:space="0" w:color="auto"/>
            </w:tcBorders>
            <w:vAlign w:val="center"/>
          </w:tcPr>
          <w:p w14:paraId="4E3513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65492A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42F744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22F9B32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4612EF1" w14:textId="77777777">
        <w:trPr>
          <w:cantSplit/>
          <w:trHeight w:val="70"/>
          <w:jc w:val="center"/>
        </w:trPr>
        <w:tc>
          <w:tcPr>
            <w:tcW w:w="2929" w:type="dxa"/>
            <w:vAlign w:val="center"/>
          </w:tcPr>
          <w:p w14:paraId="40F207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201B82A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A6F3DD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78A45BC3"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FC2D87" w14:textId="77777777">
        <w:trPr>
          <w:cantSplit/>
          <w:trHeight w:val="70"/>
          <w:jc w:val="center"/>
        </w:trPr>
        <w:tc>
          <w:tcPr>
            <w:tcW w:w="2929" w:type="dxa"/>
            <w:vAlign w:val="center"/>
          </w:tcPr>
          <w:p w14:paraId="2F52AAF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176AB2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109047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0A22B81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DDB6FB3" w14:textId="77777777">
        <w:trPr>
          <w:cantSplit/>
          <w:trHeight w:val="70"/>
          <w:jc w:val="center"/>
        </w:trPr>
        <w:tc>
          <w:tcPr>
            <w:tcW w:w="2929" w:type="dxa"/>
            <w:vAlign w:val="center"/>
          </w:tcPr>
          <w:p w14:paraId="156B8D9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5A23323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134A64D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280A4A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1EFD4B9" w14:textId="77777777">
        <w:trPr>
          <w:cantSplit/>
          <w:trHeight w:val="70"/>
          <w:jc w:val="center"/>
        </w:trPr>
        <w:tc>
          <w:tcPr>
            <w:tcW w:w="2929" w:type="dxa"/>
            <w:vAlign w:val="center"/>
          </w:tcPr>
          <w:p w14:paraId="5658E36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2B186A7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62B929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74829DE2"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B733A92" w14:textId="77777777">
        <w:trPr>
          <w:cantSplit/>
          <w:trHeight w:val="70"/>
          <w:jc w:val="center"/>
        </w:trPr>
        <w:tc>
          <w:tcPr>
            <w:tcW w:w="2929" w:type="dxa"/>
            <w:vAlign w:val="center"/>
          </w:tcPr>
          <w:p w14:paraId="78C08D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0DF40A1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663467E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0381F3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76B8AAA" w14:textId="77777777">
        <w:trPr>
          <w:cantSplit/>
          <w:trHeight w:val="70"/>
          <w:jc w:val="center"/>
        </w:trPr>
        <w:tc>
          <w:tcPr>
            <w:tcW w:w="2929" w:type="dxa"/>
            <w:vAlign w:val="center"/>
          </w:tcPr>
          <w:p w14:paraId="7E9ABB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112622C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7F10A16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C0DC5D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4C142275" w14:textId="77777777">
        <w:trPr>
          <w:cantSplit/>
          <w:trHeight w:val="70"/>
          <w:jc w:val="center"/>
        </w:trPr>
        <w:tc>
          <w:tcPr>
            <w:tcW w:w="6426" w:type="dxa"/>
            <w:gridSpan w:val="4"/>
            <w:tcBorders>
              <w:bottom w:val="single" w:sz="4" w:space="0" w:color="auto"/>
            </w:tcBorders>
            <w:vAlign w:val="center"/>
          </w:tcPr>
          <w:p w14:paraId="73B3997C"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B7AB872" w14:textId="77777777" w:rsidR="00262676" w:rsidRPr="008F55E6" w:rsidRDefault="00262676">
      <w:pPr>
        <w:rPr>
          <w:rFonts w:cs="v5.0.0"/>
        </w:rPr>
      </w:pPr>
    </w:p>
    <w:p w14:paraId="6E02D45D"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25A0A51A" w14:textId="77777777">
        <w:trPr>
          <w:cantSplit/>
          <w:trHeight w:val="210"/>
          <w:jc w:val="center"/>
        </w:trPr>
        <w:tc>
          <w:tcPr>
            <w:tcW w:w="2929" w:type="dxa"/>
            <w:vMerge w:val="restart"/>
            <w:vAlign w:val="center"/>
          </w:tcPr>
          <w:p w14:paraId="7D99E3A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13BF5ED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2FA69B4D"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4EB86BB0" w14:textId="77777777">
        <w:trPr>
          <w:cantSplit/>
          <w:trHeight w:val="210"/>
          <w:jc w:val="center"/>
        </w:trPr>
        <w:tc>
          <w:tcPr>
            <w:tcW w:w="2929" w:type="dxa"/>
            <w:vMerge/>
            <w:vAlign w:val="center"/>
          </w:tcPr>
          <w:p w14:paraId="1EEA9EE7"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29DED03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63E5E48E"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057E05FD" w14:textId="77777777" w:rsidR="00AF3801" w:rsidRPr="008F55E6" w:rsidRDefault="00AF3801" w:rsidP="00EA1EF8">
            <w:pPr>
              <w:pStyle w:val="TAH"/>
              <w:rPr>
                <w:rFonts w:eastAsia="‚c‚e‚o“Á‘¾ƒSƒVƒbƒN‘Ì" w:cs="v5.0.0"/>
                <w:lang w:eastAsia="en-US"/>
              </w:rPr>
            </w:pPr>
          </w:p>
        </w:tc>
      </w:tr>
      <w:tr w:rsidR="008F55E6" w:rsidRPr="008F55E6" w14:paraId="2B137207" w14:textId="77777777">
        <w:trPr>
          <w:cantSplit/>
          <w:trHeight w:val="197"/>
          <w:jc w:val="center"/>
        </w:trPr>
        <w:tc>
          <w:tcPr>
            <w:tcW w:w="2929" w:type="dxa"/>
            <w:tcBorders>
              <w:bottom w:val="single" w:sz="4" w:space="0" w:color="auto"/>
            </w:tcBorders>
            <w:vAlign w:val="center"/>
          </w:tcPr>
          <w:p w14:paraId="140822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17186B8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1EE274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7091F93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0E1B4F6" w14:textId="77777777">
        <w:trPr>
          <w:cantSplit/>
          <w:trHeight w:val="129"/>
          <w:jc w:val="center"/>
        </w:trPr>
        <w:tc>
          <w:tcPr>
            <w:tcW w:w="2929" w:type="dxa"/>
            <w:tcBorders>
              <w:bottom w:val="single" w:sz="4" w:space="0" w:color="auto"/>
            </w:tcBorders>
            <w:vAlign w:val="center"/>
          </w:tcPr>
          <w:p w14:paraId="240A3A8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3773370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A133B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2EE7E24F"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0FE289B6" w14:textId="77777777">
        <w:trPr>
          <w:cantSplit/>
          <w:trHeight w:val="70"/>
          <w:jc w:val="center"/>
        </w:trPr>
        <w:tc>
          <w:tcPr>
            <w:tcW w:w="2929" w:type="dxa"/>
            <w:vAlign w:val="center"/>
          </w:tcPr>
          <w:p w14:paraId="3DE8070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096354B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42B5C5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275E517"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C6405E1" w14:textId="77777777">
        <w:trPr>
          <w:cantSplit/>
          <w:trHeight w:val="70"/>
          <w:jc w:val="center"/>
        </w:trPr>
        <w:tc>
          <w:tcPr>
            <w:tcW w:w="2929" w:type="dxa"/>
            <w:vAlign w:val="center"/>
          </w:tcPr>
          <w:p w14:paraId="00C9C33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5753D6D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70F7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7AC82C9A"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38300F2" w14:textId="77777777">
        <w:trPr>
          <w:cantSplit/>
          <w:trHeight w:val="70"/>
          <w:jc w:val="center"/>
        </w:trPr>
        <w:tc>
          <w:tcPr>
            <w:tcW w:w="2929" w:type="dxa"/>
            <w:vAlign w:val="center"/>
          </w:tcPr>
          <w:p w14:paraId="5442855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17025D8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50CA04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7110907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4FB8AD1C" w14:textId="77777777">
        <w:trPr>
          <w:cantSplit/>
          <w:trHeight w:val="70"/>
          <w:jc w:val="center"/>
        </w:trPr>
        <w:tc>
          <w:tcPr>
            <w:tcW w:w="2929" w:type="dxa"/>
            <w:vAlign w:val="center"/>
          </w:tcPr>
          <w:p w14:paraId="73C803F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B4D734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454C1C2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13E1925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E9853FA" w14:textId="77777777">
        <w:trPr>
          <w:cantSplit/>
          <w:trHeight w:val="70"/>
          <w:jc w:val="center"/>
        </w:trPr>
        <w:tc>
          <w:tcPr>
            <w:tcW w:w="2929" w:type="dxa"/>
            <w:vAlign w:val="center"/>
          </w:tcPr>
          <w:p w14:paraId="7AD5F54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7D2F39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C555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0870E89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BAAFF96" w14:textId="77777777">
        <w:trPr>
          <w:cantSplit/>
          <w:trHeight w:val="70"/>
          <w:jc w:val="center"/>
        </w:trPr>
        <w:tc>
          <w:tcPr>
            <w:tcW w:w="2929" w:type="dxa"/>
            <w:vAlign w:val="center"/>
          </w:tcPr>
          <w:p w14:paraId="64DA9D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31DBDE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5AFB721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7B558A63"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6C9ED88D" w14:textId="77777777">
        <w:trPr>
          <w:cantSplit/>
          <w:trHeight w:val="70"/>
          <w:jc w:val="center"/>
        </w:trPr>
        <w:tc>
          <w:tcPr>
            <w:tcW w:w="6426" w:type="dxa"/>
            <w:gridSpan w:val="4"/>
            <w:tcBorders>
              <w:bottom w:val="single" w:sz="4" w:space="0" w:color="auto"/>
            </w:tcBorders>
            <w:vAlign w:val="center"/>
          </w:tcPr>
          <w:p w14:paraId="0A1BEEA5"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24E6844C" w14:textId="77777777" w:rsidR="00262676" w:rsidRPr="008F55E6" w:rsidRDefault="00262676">
      <w:pPr>
        <w:rPr>
          <w:rFonts w:cs="v5.0.0"/>
        </w:rPr>
      </w:pPr>
    </w:p>
    <w:p w14:paraId="3A6E20D1"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lastRenderedPageBreak/>
        <w:t>Annex A (normative):</w:t>
      </w:r>
      <w:r w:rsidRPr="008F55E6">
        <w:rPr>
          <w:rFonts w:cs="v5.0.0"/>
        </w:rPr>
        <w:br/>
        <w:t>Measurement channels</w:t>
      </w:r>
      <w:bookmarkEnd w:id="163"/>
    </w:p>
    <w:p w14:paraId="2DEDB729"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13987371"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5A917DD5"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324C3E9"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1A952EAC"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682C2B3D"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0183AA3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2630B2FF" w14:textId="77777777">
        <w:trPr>
          <w:trHeight w:val="245"/>
          <w:jc w:val="center"/>
        </w:trPr>
        <w:tc>
          <w:tcPr>
            <w:tcW w:w="881" w:type="dxa"/>
            <w:tcBorders>
              <w:top w:val="single" w:sz="6" w:space="0" w:color="auto"/>
              <w:left w:val="single" w:sz="6" w:space="0" w:color="auto"/>
              <w:right w:val="single" w:sz="6" w:space="0" w:color="auto"/>
            </w:tcBorders>
          </w:tcPr>
          <w:p w14:paraId="247C9EA2"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5BDE7BCA"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013FC8CB"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0706CBCC"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2AC4FF7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628A5475"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6FD7003A"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0B50B7" w14:textId="77777777">
        <w:trPr>
          <w:trHeight w:val="245"/>
          <w:jc w:val="center"/>
        </w:trPr>
        <w:tc>
          <w:tcPr>
            <w:tcW w:w="881" w:type="dxa"/>
            <w:tcBorders>
              <w:left w:val="single" w:sz="6" w:space="0" w:color="auto"/>
              <w:right w:val="single" w:sz="6" w:space="0" w:color="auto"/>
            </w:tcBorders>
          </w:tcPr>
          <w:p w14:paraId="354FB947"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E83AE10"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CB96A6A"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60342CBD"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4CA52C65"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77A50172"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0355BB1"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21319826" w14:textId="77777777">
        <w:trPr>
          <w:trHeight w:val="245"/>
          <w:jc w:val="center"/>
        </w:trPr>
        <w:tc>
          <w:tcPr>
            <w:tcW w:w="881" w:type="dxa"/>
            <w:tcBorders>
              <w:left w:val="single" w:sz="6" w:space="0" w:color="auto"/>
              <w:right w:val="single" w:sz="6" w:space="0" w:color="auto"/>
            </w:tcBorders>
          </w:tcPr>
          <w:p w14:paraId="4F247E4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60C7488"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66DF54FA"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20CBF747"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4BDA2D51"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0C09640E"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5F502894" w14:textId="77777777" w:rsidR="00262676" w:rsidRPr="008F55E6" w:rsidRDefault="00262676">
            <w:pPr>
              <w:pStyle w:val="TAC"/>
              <w:rPr>
                <w:rFonts w:eastAsia="MS PGothic" w:cs="v5.0.0"/>
                <w:lang w:eastAsia="en-US"/>
              </w:rPr>
            </w:pPr>
          </w:p>
        </w:tc>
      </w:tr>
      <w:tr w:rsidR="008F55E6" w:rsidRPr="008F55E6" w14:paraId="2AA231DC" w14:textId="77777777">
        <w:trPr>
          <w:trHeight w:val="245"/>
          <w:jc w:val="center"/>
        </w:trPr>
        <w:tc>
          <w:tcPr>
            <w:tcW w:w="881" w:type="dxa"/>
            <w:tcBorders>
              <w:left w:val="single" w:sz="6" w:space="0" w:color="auto"/>
              <w:right w:val="single" w:sz="6" w:space="0" w:color="auto"/>
            </w:tcBorders>
          </w:tcPr>
          <w:p w14:paraId="06A6B03E"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3C3E41C"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D12D8BE"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6711D14E"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319786D6"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1D1C8FFE"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6BCCCB5A"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5801E416" w14:textId="77777777">
        <w:trPr>
          <w:trHeight w:val="245"/>
          <w:jc w:val="center"/>
        </w:trPr>
        <w:tc>
          <w:tcPr>
            <w:tcW w:w="881" w:type="dxa"/>
            <w:tcBorders>
              <w:left w:val="single" w:sz="6" w:space="0" w:color="auto"/>
              <w:right w:val="single" w:sz="6" w:space="0" w:color="auto"/>
            </w:tcBorders>
          </w:tcPr>
          <w:p w14:paraId="2B5F89A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B2FD4FC"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50A85D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3FBC543B"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6F822D7"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685D6FEA"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639B4DBB"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125DA2CC" w14:textId="77777777">
        <w:trPr>
          <w:trHeight w:val="245"/>
          <w:jc w:val="center"/>
        </w:trPr>
        <w:tc>
          <w:tcPr>
            <w:tcW w:w="881" w:type="dxa"/>
            <w:tcBorders>
              <w:left w:val="single" w:sz="6" w:space="0" w:color="auto"/>
              <w:bottom w:val="single" w:sz="6" w:space="0" w:color="auto"/>
              <w:right w:val="single" w:sz="6" w:space="0" w:color="auto"/>
            </w:tcBorders>
          </w:tcPr>
          <w:p w14:paraId="5B98021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19463D2"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64C67615"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ACFB2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32B630E"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83D4C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6875F3F" w14:textId="77777777" w:rsidR="00262676" w:rsidRPr="008F55E6" w:rsidRDefault="00262676">
            <w:pPr>
              <w:pStyle w:val="TAC"/>
              <w:rPr>
                <w:rFonts w:eastAsia="MS PGothic" w:cs="v5.0.0"/>
                <w:lang w:eastAsia="en-US"/>
              </w:rPr>
            </w:pPr>
          </w:p>
        </w:tc>
      </w:tr>
      <w:tr w:rsidR="008F55E6" w:rsidRPr="008F55E6" w14:paraId="42D040CF" w14:textId="77777777">
        <w:trPr>
          <w:cantSplit/>
          <w:trHeight w:val="245"/>
          <w:jc w:val="center"/>
        </w:trPr>
        <w:tc>
          <w:tcPr>
            <w:tcW w:w="881" w:type="dxa"/>
            <w:tcBorders>
              <w:top w:val="single" w:sz="6" w:space="0" w:color="auto"/>
              <w:left w:val="single" w:sz="6" w:space="0" w:color="auto"/>
              <w:right w:val="single" w:sz="6" w:space="0" w:color="auto"/>
            </w:tcBorders>
          </w:tcPr>
          <w:p w14:paraId="2D3B1459"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4E886290"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613A0C0C"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0AED0B1E"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DEBC159" w14:textId="77777777">
        <w:trPr>
          <w:cantSplit/>
          <w:trHeight w:val="245"/>
          <w:jc w:val="center"/>
        </w:trPr>
        <w:tc>
          <w:tcPr>
            <w:tcW w:w="881" w:type="dxa"/>
            <w:tcBorders>
              <w:left w:val="single" w:sz="6" w:space="0" w:color="auto"/>
              <w:right w:val="single" w:sz="6" w:space="0" w:color="auto"/>
            </w:tcBorders>
          </w:tcPr>
          <w:p w14:paraId="4A5326E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30866B9"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2459BC3F"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21978C3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5560CAC9" w14:textId="77777777">
        <w:trPr>
          <w:cantSplit/>
          <w:trHeight w:val="245"/>
          <w:jc w:val="center"/>
        </w:trPr>
        <w:tc>
          <w:tcPr>
            <w:tcW w:w="881" w:type="dxa"/>
            <w:tcBorders>
              <w:left w:val="single" w:sz="6" w:space="0" w:color="auto"/>
              <w:right w:val="single" w:sz="6" w:space="0" w:color="auto"/>
            </w:tcBorders>
          </w:tcPr>
          <w:p w14:paraId="68654E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176A0D9"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0F056AE5"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5DE2804C"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F96BBB5" w14:textId="77777777">
        <w:trPr>
          <w:cantSplit/>
          <w:trHeight w:val="245"/>
          <w:jc w:val="center"/>
        </w:trPr>
        <w:tc>
          <w:tcPr>
            <w:tcW w:w="881" w:type="dxa"/>
            <w:tcBorders>
              <w:left w:val="single" w:sz="6" w:space="0" w:color="auto"/>
              <w:bottom w:val="single" w:sz="6" w:space="0" w:color="auto"/>
              <w:right w:val="single" w:sz="6" w:space="0" w:color="auto"/>
            </w:tcBorders>
          </w:tcPr>
          <w:p w14:paraId="7D505F6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69D3B5"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69EB8B03"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0C40DE24" w14:textId="77777777" w:rsidR="00262676" w:rsidRPr="008F55E6" w:rsidRDefault="00262676">
            <w:pPr>
              <w:pStyle w:val="TAC"/>
              <w:rPr>
                <w:rFonts w:eastAsia="MS PGothic" w:cs="v5.0.0"/>
                <w:lang w:eastAsia="en-US"/>
              </w:rPr>
            </w:pPr>
          </w:p>
        </w:tc>
      </w:tr>
      <w:tr w:rsidR="008F55E6" w:rsidRPr="008F55E6" w14:paraId="60372F48"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4ABE42C"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115D4886"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2B3FCAB"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0DF10A9C"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7330B805"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2F107E3F"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26C7F60E"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72017D27"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01DBFD6"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5055570C"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74F94D2F"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1B12FE82"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42BA9393"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0ABC39C9" w14:textId="77777777" w:rsidR="00262676" w:rsidRPr="008F55E6" w:rsidRDefault="00262676">
            <w:pPr>
              <w:pStyle w:val="TAC"/>
              <w:rPr>
                <w:rFonts w:eastAsia="MS PGothic" w:cs="v5.0.0"/>
                <w:lang w:eastAsia="en-US"/>
              </w:rPr>
            </w:pPr>
          </w:p>
        </w:tc>
      </w:tr>
    </w:tbl>
    <w:p w14:paraId="3E2B36A8" w14:textId="77777777" w:rsidR="00262676" w:rsidRPr="008F55E6" w:rsidRDefault="00262676">
      <w:pPr>
        <w:rPr>
          <w:rFonts w:cs="v5.0.0"/>
        </w:rPr>
      </w:pPr>
    </w:p>
    <w:p w14:paraId="1ADC9DAE" w14:textId="77777777" w:rsidR="00262676" w:rsidRPr="008F55E6" w:rsidRDefault="00262676">
      <w:pPr>
        <w:pStyle w:val="Heading1"/>
        <w:rPr>
          <w:rFonts w:cs="v5.0.0"/>
        </w:rPr>
      </w:pPr>
      <w:bookmarkStart w:id="165" w:name="_Toc535329909"/>
      <w:r w:rsidRPr="008F55E6">
        <w:rPr>
          <w:rFonts w:cs="v5.0.0"/>
        </w:rPr>
        <w:lastRenderedPageBreak/>
        <w:t>A.2</w:t>
      </w:r>
      <w:r w:rsidRPr="008F55E6">
        <w:rPr>
          <w:rFonts w:cs="v5.0.0"/>
        </w:rPr>
        <w:tab/>
        <w:t>UL reference measurement channel for 12.2 kbps</w:t>
      </w:r>
      <w:bookmarkEnd w:id="165"/>
    </w:p>
    <w:p w14:paraId="1C99DD1A"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1006697263"/>
    <w:bookmarkStart w:id="167" w:name="_MON_1006697516"/>
    <w:bookmarkStart w:id="168" w:name="_MON_1014201728"/>
    <w:bookmarkStart w:id="169" w:name="_MON_1020602958"/>
    <w:bookmarkStart w:id="170" w:name="_MON_1021956114"/>
    <w:bookmarkStart w:id="171" w:name="_MON_994247292"/>
    <w:bookmarkStart w:id="172" w:name="_MON_994248291"/>
    <w:bookmarkStart w:id="173" w:name="_MON_994249377"/>
    <w:bookmarkStart w:id="174" w:name="_MON_994389218"/>
    <w:bookmarkStart w:id="175" w:name="_MON_994431379"/>
    <w:bookmarkStart w:id="176" w:name="_MON_996542047"/>
    <w:bookmarkStart w:id="177" w:name="_MON_997728808"/>
    <w:bookmarkStart w:id="178" w:name="_MON_997746896"/>
    <w:bookmarkStart w:id="179" w:name="_MON_997747771"/>
    <w:bookmarkStart w:id="180" w:name="_MON_997750060"/>
    <w:bookmarkStart w:id="181" w:name="_MON_997751406"/>
    <w:bookmarkStart w:id="182" w:name="_MON_997752796"/>
    <w:bookmarkStart w:id="183" w:name="_MON_997762756"/>
    <w:bookmarkStart w:id="184" w:name="_MON_997812314"/>
    <w:bookmarkStart w:id="185" w:name="_MON_100045717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1000459684"/>
    <w:bookmarkEnd w:id="186"/>
    <w:p w14:paraId="55C3ED76" w14:textId="77777777" w:rsidR="00262676" w:rsidRPr="008F55E6" w:rsidRDefault="00262676">
      <w:pPr>
        <w:pStyle w:val="TH"/>
        <w:rPr>
          <w:rFonts w:cs="v5.0.0"/>
          <w:noProof/>
        </w:rPr>
      </w:pPr>
      <w:r w:rsidRPr="008F55E6">
        <w:rPr>
          <w:rFonts w:cs="v5.0.0"/>
          <w:noProof/>
        </w:rPr>
        <w:object w:dxaOrig="9933" w:dyaOrig="8176" w14:anchorId="0328E867">
          <v:shape id="_x0000_i1040" type="#_x0000_t75" style="width:482.35pt;height:396.2pt" o:ole="" fillcolor="window">
            <v:imagedata r:id="rId40" o:title=""/>
          </v:shape>
          <o:OLEObject Type="Embed" ProgID="Word.Document.8" ShapeID="_x0000_i1040" DrawAspect="Content" ObjectID="_1785506841" r:id="rId41"/>
        </w:object>
      </w:r>
    </w:p>
    <w:p w14:paraId="5879987D" w14:textId="77777777" w:rsidR="00262676" w:rsidRPr="008F55E6" w:rsidRDefault="00262676" w:rsidP="009E7477">
      <w:pPr>
        <w:pStyle w:val="TF"/>
      </w:pPr>
      <w:r w:rsidRPr="008F55E6">
        <w:t>Figure A.2: Channel coding for the UL reference measurement channel (12.2 kbps)</w:t>
      </w:r>
    </w:p>
    <w:p w14:paraId="4BDBDE55"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D9B7015" w14:textId="77777777">
        <w:tc>
          <w:tcPr>
            <w:tcW w:w="2340" w:type="dxa"/>
          </w:tcPr>
          <w:p w14:paraId="4CED446F"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5674332"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89AC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66718394" w14:textId="77777777">
        <w:tc>
          <w:tcPr>
            <w:tcW w:w="2340" w:type="dxa"/>
          </w:tcPr>
          <w:p w14:paraId="3F278FEC"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C936B6" w14:textId="77777777" w:rsidR="00262676" w:rsidRPr="008F55E6" w:rsidRDefault="00262676">
            <w:pPr>
              <w:pStyle w:val="TAC"/>
              <w:rPr>
                <w:rFonts w:cs="v5.0.0"/>
                <w:lang w:eastAsia="en-US"/>
              </w:rPr>
            </w:pPr>
            <w:r w:rsidRPr="008F55E6">
              <w:rPr>
                <w:rFonts w:cs="v5.0.0"/>
                <w:lang w:eastAsia="en-US"/>
              </w:rPr>
              <w:t>12.2</w:t>
            </w:r>
          </w:p>
        </w:tc>
        <w:tc>
          <w:tcPr>
            <w:tcW w:w="2340" w:type="dxa"/>
          </w:tcPr>
          <w:p w14:paraId="2144C62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A90399F" w14:textId="77777777">
        <w:trPr>
          <w:trHeight w:val="244"/>
        </w:trPr>
        <w:tc>
          <w:tcPr>
            <w:tcW w:w="2340" w:type="dxa"/>
          </w:tcPr>
          <w:p w14:paraId="2BD1A95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25597F7D" w14:textId="77777777" w:rsidR="00262676" w:rsidRPr="008F55E6" w:rsidRDefault="00262676">
            <w:pPr>
              <w:pStyle w:val="TAC"/>
              <w:rPr>
                <w:rFonts w:cs="v5.0.0"/>
                <w:lang w:eastAsia="en-US"/>
              </w:rPr>
            </w:pPr>
            <w:r w:rsidRPr="008F55E6">
              <w:rPr>
                <w:rFonts w:cs="v5.0.0"/>
                <w:lang w:eastAsia="en-US"/>
              </w:rPr>
              <w:t>60</w:t>
            </w:r>
          </w:p>
        </w:tc>
        <w:tc>
          <w:tcPr>
            <w:tcW w:w="2340" w:type="dxa"/>
          </w:tcPr>
          <w:p w14:paraId="757CA9E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3A1ED67" w14:textId="77777777">
        <w:trPr>
          <w:trHeight w:val="244"/>
        </w:trPr>
        <w:tc>
          <w:tcPr>
            <w:tcW w:w="2340" w:type="dxa"/>
          </w:tcPr>
          <w:p w14:paraId="19FF7616"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861DDFD" w14:textId="77777777" w:rsidR="00262676" w:rsidRPr="008F55E6" w:rsidRDefault="00262676">
            <w:pPr>
              <w:pStyle w:val="TAC"/>
              <w:rPr>
                <w:rFonts w:cs="v5.0.0"/>
                <w:lang w:eastAsia="en-US"/>
              </w:rPr>
            </w:pPr>
            <w:r w:rsidRPr="008F55E6">
              <w:rPr>
                <w:rFonts w:cs="v5.0.0"/>
                <w:lang w:eastAsia="en-US"/>
              </w:rPr>
              <w:t>Off</w:t>
            </w:r>
          </w:p>
        </w:tc>
        <w:tc>
          <w:tcPr>
            <w:tcW w:w="2340" w:type="dxa"/>
          </w:tcPr>
          <w:p w14:paraId="5D8E355C" w14:textId="77777777" w:rsidR="00262676" w:rsidRPr="008F55E6" w:rsidRDefault="00262676">
            <w:pPr>
              <w:pStyle w:val="TAC"/>
              <w:rPr>
                <w:rFonts w:cs="v5.0.0"/>
                <w:lang w:eastAsia="en-US"/>
              </w:rPr>
            </w:pPr>
          </w:p>
        </w:tc>
      </w:tr>
      <w:tr w:rsidR="008F55E6" w:rsidRPr="008F55E6" w14:paraId="04DD416B" w14:textId="77777777">
        <w:tc>
          <w:tcPr>
            <w:tcW w:w="2340" w:type="dxa"/>
            <w:vAlign w:val="bottom"/>
          </w:tcPr>
          <w:p w14:paraId="661D603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001B325" w14:textId="77777777" w:rsidR="00262676" w:rsidRPr="008F55E6" w:rsidRDefault="00262676">
            <w:pPr>
              <w:pStyle w:val="TAC"/>
              <w:rPr>
                <w:rFonts w:cs="v5.0.0"/>
                <w:lang w:eastAsia="en-US"/>
              </w:rPr>
            </w:pPr>
            <w:r w:rsidRPr="008F55E6">
              <w:rPr>
                <w:rFonts w:cs="v5.0.0"/>
                <w:lang w:eastAsia="en-US"/>
              </w:rPr>
              <w:t>On</w:t>
            </w:r>
          </w:p>
        </w:tc>
        <w:tc>
          <w:tcPr>
            <w:tcW w:w="2340" w:type="dxa"/>
          </w:tcPr>
          <w:p w14:paraId="2C4241A6" w14:textId="77777777" w:rsidR="00262676" w:rsidRPr="008F55E6" w:rsidRDefault="00262676">
            <w:pPr>
              <w:pStyle w:val="TAC"/>
              <w:rPr>
                <w:rFonts w:cs="v5.0.0"/>
                <w:lang w:eastAsia="en-US"/>
              </w:rPr>
            </w:pPr>
          </w:p>
        </w:tc>
      </w:tr>
      <w:tr w:rsidR="00262676" w:rsidRPr="008F55E6" w14:paraId="14045DE6" w14:textId="77777777">
        <w:tc>
          <w:tcPr>
            <w:tcW w:w="2340" w:type="dxa"/>
          </w:tcPr>
          <w:p w14:paraId="37235D9E"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62CB55A1" w14:textId="77777777" w:rsidR="00262676" w:rsidRPr="008F55E6" w:rsidRDefault="00262676">
            <w:pPr>
              <w:pStyle w:val="TAC"/>
              <w:rPr>
                <w:rFonts w:cs="v5.0.0"/>
                <w:lang w:eastAsia="en-US"/>
              </w:rPr>
            </w:pPr>
            <w:r w:rsidRPr="008F55E6">
              <w:rPr>
                <w:rFonts w:cs="v5.0.0"/>
                <w:lang w:eastAsia="en-US"/>
              </w:rPr>
              <w:t>22</w:t>
            </w:r>
          </w:p>
        </w:tc>
        <w:tc>
          <w:tcPr>
            <w:tcW w:w="2340" w:type="dxa"/>
          </w:tcPr>
          <w:p w14:paraId="2DA0FC86" w14:textId="77777777" w:rsidR="00262676" w:rsidRPr="008F55E6" w:rsidRDefault="00262676">
            <w:pPr>
              <w:pStyle w:val="TAC"/>
              <w:rPr>
                <w:rFonts w:cs="v5.0.0"/>
                <w:lang w:eastAsia="en-US"/>
              </w:rPr>
            </w:pPr>
            <w:r w:rsidRPr="008F55E6">
              <w:rPr>
                <w:rFonts w:cs="v5.0.0"/>
                <w:lang w:eastAsia="en-US"/>
              </w:rPr>
              <w:t>%</w:t>
            </w:r>
          </w:p>
        </w:tc>
      </w:tr>
    </w:tbl>
    <w:p w14:paraId="06930365" w14:textId="77777777" w:rsidR="00262676" w:rsidRPr="008F55E6" w:rsidRDefault="00262676">
      <w:pPr>
        <w:rPr>
          <w:rFonts w:cs="v5.0.0"/>
        </w:rPr>
      </w:pPr>
    </w:p>
    <w:p w14:paraId="50F5EE11" w14:textId="77777777" w:rsidR="00262676" w:rsidRPr="008F55E6" w:rsidRDefault="00262676" w:rsidP="00285235">
      <w:pPr>
        <w:pStyle w:val="Heading1"/>
        <w:rPr>
          <w:rFonts w:cs="v5.0.0"/>
        </w:rPr>
      </w:pPr>
      <w:bookmarkStart w:id="187" w:name="_Toc535329910"/>
      <w:r w:rsidRPr="008F55E6">
        <w:rPr>
          <w:rFonts w:cs="v5.0.0"/>
        </w:rPr>
        <w:lastRenderedPageBreak/>
        <w:t>A.3</w:t>
      </w:r>
      <w:r w:rsidRPr="008F55E6">
        <w:rPr>
          <w:rFonts w:cs="v5.0.0"/>
        </w:rPr>
        <w:tab/>
        <w:t>UL reference measurement channel for 64 kbps</w:t>
      </w:r>
      <w:bookmarkEnd w:id="187"/>
    </w:p>
    <w:p w14:paraId="05BADABF"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996701295"/>
    <w:bookmarkStart w:id="189" w:name="_MON_997731936"/>
    <w:bookmarkStart w:id="190" w:name="_MON_997763222"/>
    <w:bookmarkStart w:id="191" w:name="_MON_997812225"/>
    <w:bookmarkStart w:id="192" w:name="_MON_997812434"/>
    <w:bookmarkStart w:id="193" w:name="_MON_999005175"/>
    <w:bookmarkStart w:id="194" w:name="_MON_1006697950"/>
    <w:bookmarkStart w:id="195" w:name="_MON_1015340829"/>
    <w:bookmarkStart w:id="196" w:name="_MON_1020603104"/>
    <w:bookmarkStart w:id="197" w:name="_MON_1021956218"/>
    <w:bookmarkStart w:id="198" w:name="_MON_994389256"/>
    <w:bookmarkStart w:id="199" w:name="_MON_996542840"/>
    <w:bookmarkEnd w:id="188"/>
    <w:bookmarkEnd w:id="189"/>
    <w:bookmarkEnd w:id="190"/>
    <w:bookmarkEnd w:id="191"/>
    <w:bookmarkEnd w:id="192"/>
    <w:bookmarkEnd w:id="193"/>
    <w:bookmarkEnd w:id="194"/>
    <w:bookmarkEnd w:id="195"/>
    <w:bookmarkEnd w:id="196"/>
    <w:bookmarkEnd w:id="197"/>
    <w:bookmarkEnd w:id="198"/>
    <w:bookmarkEnd w:id="199"/>
    <w:bookmarkStart w:id="200" w:name="_MON_996676397"/>
    <w:bookmarkEnd w:id="200"/>
    <w:p w14:paraId="6C667952" w14:textId="77777777" w:rsidR="00262676" w:rsidRPr="008F55E6" w:rsidRDefault="00262676">
      <w:pPr>
        <w:pStyle w:val="TH"/>
        <w:rPr>
          <w:rFonts w:cs="v5.0.0"/>
        </w:rPr>
      </w:pPr>
      <w:r w:rsidRPr="008F55E6">
        <w:rPr>
          <w:rFonts w:cs="v5.0.0"/>
          <w:noProof/>
        </w:rPr>
        <w:object w:dxaOrig="9933" w:dyaOrig="8176" w14:anchorId="53686679">
          <v:shape id="_x0000_i1041" type="#_x0000_t75" style="width:482.35pt;height:396.2pt" o:ole="" fillcolor="window">
            <v:imagedata r:id="rId42" o:title=""/>
          </v:shape>
          <o:OLEObject Type="Embed" ProgID="Word.Document.8" ShapeID="_x0000_i1041" DrawAspect="Content" ObjectID="_1785506842" r:id="rId43"/>
        </w:object>
      </w:r>
    </w:p>
    <w:p w14:paraId="324937E0" w14:textId="77777777" w:rsidR="00262676" w:rsidRPr="008F55E6" w:rsidRDefault="00262676" w:rsidP="009E7477">
      <w:pPr>
        <w:pStyle w:val="TF"/>
      </w:pPr>
      <w:r w:rsidRPr="008F55E6">
        <w:t>Figure A.3: Channel coding for the UL reference measurement channel (64 kbps)</w:t>
      </w:r>
    </w:p>
    <w:p w14:paraId="3DF1543B"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621D9EA" w14:textId="77777777">
        <w:tc>
          <w:tcPr>
            <w:tcW w:w="2340" w:type="dxa"/>
          </w:tcPr>
          <w:p w14:paraId="6E393CB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24DA234D"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5F8902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48E082F" w14:textId="77777777">
        <w:tc>
          <w:tcPr>
            <w:tcW w:w="2340" w:type="dxa"/>
          </w:tcPr>
          <w:p w14:paraId="7BB1AA44"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9DDDEBF" w14:textId="77777777" w:rsidR="00262676" w:rsidRPr="008F55E6" w:rsidRDefault="00262676">
            <w:pPr>
              <w:pStyle w:val="TAC"/>
              <w:rPr>
                <w:rFonts w:cs="v5.0.0"/>
                <w:lang w:eastAsia="en-US"/>
              </w:rPr>
            </w:pPr>
            <w:r w:rsidRPr="008F55E6">
              <w:rPr>
                <w:rFonts w:cs="v5.0.0"/>
                <w:lang w:eastAsia="en-US"/>
              </w:rPr>
              <w:t>64</w:t>
            </w:r>
          </w:p>
        </w:tc>
        <w:tc>
          <w:tcPr>
            <w:tcW w:w="2340" w:type="dxa"/>
          </w:tcPr>
          <w:p w14:paraId="7FB742E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2CFB7DA6" w14:textId="77777777">
        <w:trPr>
          <w:trHeight w:val="244"/>
        </w:trPr>
        <w:tc>
          <w:tcPr>
            <w:tcW w:w="2340" w:type="dxa"/>
          </w:tcPr>
          <w:p w14:paraId="47DCC785"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7BDF07FD" w14:textId="77777777" w:rsidR="00262676" w:rsidRPr="008F55E6" w:rsidRDefault="00262676">
            <w:pPr>
              <w:pStyle w:val="TAC"/>
              <w:rPr>
                <w:rFonts w:cs="v5.0.0"/>
                <w:lang w:eastAsia="en-US"/>
              </w:rPr>
            </w:pPr>
            <w:r w:rsidRPr="008F55E6">
              <w:rPr>
                <w:rFonts w:cs="v5.0.0"/>
                <w:lang w:eastAsia="en-US"/>
              </w:rPr>
              <w:t>240</w:t>
            </w:r>
          </w:p>
        </w:tc>
        <w:tc>
          <w:tcPr>
            <w:tcW w:w="2340" w:type="dxa"/>
          </w:tcPr>
          <w:p w14:paraId="36426A79"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B816782" w14:textId="77777777">
        <w:trPr>
          <w:trHeight w:val="244"/>
        </w:trPr>
        <w:tc>
          <w:tcPr>
            <w:tcW w:w="2340" w:type="dxa"/>
          </w:tcPr>
          <w:p w14:paraId="47100D0A"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4DD11A44" w14:textId="77777777" w:rsidR="00262676" w:rsidRPr="008F55E6" w:rsidRDefault="00262676">
            <w:pPr>
              <w:pStyle w:val="TAC"/>
              <w:rPr>
                <w:rFonts w:cs="v5.0.0"/>
                <w:lang w:eastAsia="en-US"/>
              </w:rPr>
            </w:pPr>
            <w:r w:rsidRPr="008F55E6">
              <w:rPr>
                <w:rFonts w:cs="v5.0.0"/>
                <w:lang w:eastAsia="en-US"/>
              </w:rPr>
              <w:t>Off</w:t>
            </w:r>
          </w:p>
        </w:tc>
        <w:tc>
          <w:tcPr>
            <w:tcW w:w="2340" w:type="dxa"/>
          </w:tcPr>
          <w:p w14:paraId="69E9702D" w14:textId="77777777" w:rsidR="00262676" w:rsidRPr="008F55E6" w:rsidRDefault="00262676">
            <w:pPr>
              <w:pStyle w:val="TAC"/>
              <w:rPr>
                <w:rFonts w:cs="v5.0.0"/>
                <w:lang w:eastAsia="en-US"/>
              </w:rPr>
            </w:pPr>
          </w:p>
        </w:tc>
      </w:tr>
      <w:tr w:rsidR="008F55E6" w:rsidRPr="008F55E6" w14:paraId="298E15FF" w14:textId="77777777">
        <w:tc>
          <w:tcPr>
            <w:tcW w:w="2340" w:type="dxa"/>
            <w:vAlign w:val="bottom"/>
          </w:tcPr>
          <w:p w14:paraId="6E6CB50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5B6A90DB" w14:textId="77777777" w:rsidR="00262676" w:rsidRPr="008F55E6" w:rsidRDefault="00262676">
            <w:pPr>
              <w:pStyle w:val="TAC"/>
              <w:rPr>
                <w:rFonts w:cs="v5.0.0"/>
                <w:lang w:eastAsia="en-US"/>
              </w:rPr>
            </w:pPr>
            <w:r w:rsidRPr="008F55E6">
              <w:rPr>
                <w:rFonts w:cs="v5.0.0"/>
                <w:lang w:eastAsia="en-US"/>
              </w:rPr>
              <w:t>On</w:t>
            </w:r>
          </w:p>
        </w:tc>
        <w:tc>
          <w:tcPr>
            <w:tcW w:w="2340" w:type="dxa"/>
          </w:tcPr>
          <w:p w14:paraId="2244195F" w14:textId="77777777" w:rsidR="00262676" w:rsidRPr="008F55E6" w:rsidRDefault="00262676">
            <w:pPr>
              <w:pStyle w:val="TAC"/>
              <w:rPr>
                <w:rFonts w:cs="v5.0.0"/>
                <w:lang w:eastAsia="en-US"/>
              </w:rPr>
            </w:pPr>
          </w:p>
        </w:tc>
      </w:tr>
      <w:tr w:rsidR="00262676" w:rsidRPr="008F55E6" w14:paraId="68072502" w14:textId="77777777">
        <w:tc>
          <w:tcPr>
            <w:tcW w:w="2340" w:type="dxa"/>
          </w:tcPr>
          <w:p w14:paraId="4AEEB23A"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423825B3" w14:textId="77777777" w:rsidR="00262676" w:rsidRPr="008F55E6" w:rsidRDefault="00262676">
            <w:pPr>
              <w:pStyle w:val="TAC"/>
              <w:rPr>
                <w:rFonts w:cs="v5.0.0"/>
                <w:lang w:eastAsia="en-US"/>
              </w:rPr>
            </w:pPr>
            <w:r w:rsidRPr="008F55E6">
              <w:rPr>
                <w:rFonts w:cs="v5.0.0"/>
                <w:lang w:eastAsia="en-US"/>
              </w:rPr>
              <w:t>19</w:t>
            </w:r>
          </w:p>
        </w:tc>
        <w:tc>
          <w:tcPr>
            <w:tcW w:w="2340" w:type="dxa"/>
          </w:tcPr>
          <w:p w14:paraId="7F0B1A91" w14:textId="77777777" w:rsidR="00262676" w:rsidRPr="008F55E6" w:rsidRDefault="00262676">
            <w:pPr>
              <w:pStyle w:val="TAC"/>
              <w:rPr>
                <w:rFonts w:cs="v5.0.0"/>
                <w:lang w:eastAsia="en-US"/>
              </w:rPr>
            </w:pPr>
            <w:r w:rsidRPr="008F55E6">
              <w:rPr>
                <w:rFonts w:cs="v5.0.0"/>
                <w:lang w:eastAsia="en-US"/>
              </w:rPr>
              <w:t>%</w:t>
            </w:r>
          </w:p>
        </w:tc>
      </w:tr>
    </w:tbl>
    <w:p w14:paraId="7523B323" w14:textId="77777777" w:rsidR="00262676" w:rsidRPr="008F55E6" w:rsidRDefault="00262676">
      <w:pPr>
        <w:rPr>
          <w:rFonts w:cs="v5.0.0"/>
        </w:rPr>
      </w:pPr>
    </w:p>
    <w:p w14:paraId="759C37C1" w14:textId="77777777" w:rsidR="00262676" w:rsidRPr="008F55E6" w:rsidRDefault="00262676" w:rsidP="00285235">
      <w:pPr>
        <w:pStyle w:val="Heading1"/>
        <w:rPr>
          <w:rFonts w:cs="v5.0.0"/>
        </w:rPr>
      </w:pPr>
      <w:bookmarkStart w:id="201" w:name="_Toc535329911"/>
      <w:r w:rsidRPr="008F55E6">
        <w:rPr>
          <w:rFonts w:cs="v5.0.0"/>
        </w:rPr>
        <w:lastRenderedPageBreak/>
        <w:t>A.4</w:t>
      </w:r>
      <w:r w:rsidRPr="008F55E6">
        <w:rPr>
          <w:rFonts w:cs="v5.0.0"/>
        </w:rPr>
        <w:tab/>
        <w:t>UL reference measurement channel for 144 kbps</w:t>
      </w:r>
      <w:bookmarkEnd w:id="201"/>
    </w:p>
    <w:p w14:paraId="0513D2A4"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20603242"/>
    <w:bookmarkStart w:id="203" w:name="_MON_1020603278"/>
    <w:bookmarkStart w:id="204" w:name="_MON_1020603311"/>
    <w:bookmarkStart w:id="205" w:name="_MON_1021956335"/>
    <w:bookmarkStart w:id="206" w:name="_MON_1078918289"/>
    <w:bookmarkStart w:id="207" w:name="_MON_1006060281"/>
    <w:bookmarkEnd w:id="202"/>
    <w:bookmarkEnd w:id="203"/>
    <w:bookmarkEnd w:id="204"/>
    <w:bookmarkEnd w:id="205"/>
    <w:bookmarkEnd w:id="206"/>
    <w:bookmarkEnd w:id="207"/>
    <w:bookmarkStart w:id="208" w:name="_MON_1007443136"/>
    <w:bookmarkEnd w:id="208"/>
    <w:p w14:paraId="648483DD" w14:textId="77777777" w:rsidR="00262676" w:rsidRPr="008F55E6" w:rsidRDefault="00262676">
      <w:pPr>
        <w:pStyle w:val="TH"/>
        <w:rPr>
          <w:rFonts w:cs="v5.0.0"/>
        </w:rPr>
      </w:pPr>
      <w:r w:rsidRPr="008F55E6">
        <w:rPr>
          <w:rFonts w:cs="v5.0.0"/>
          <w:noProof/>
        </w:rPr>
        <w:object w:dxaOrig="9933" w:dyaOrig="8176" w14:anchorId="67300C7E">
          <v:shape id="_x0000_i1042" type="#_x0000_t75" style="width:482.35pt;height:396.2pt" o:ole="" fillcolor="window">
            <v:imagedata r:id="rId44" o:title=""/>
          </v:shape>
          <o:OLEObject Type="Embed" ProgID="Word.Document.8" ShapeID="_x0000_i1042" DrawAspect="Content" ObjectID="_1785506843" r:id="rId45"/>
        </w:object>
      </w:r>
    </w:p>
    <w:p w14:paraId="4AC3AE85" w14:textId="77777777" w:rsidR="00262676" w:rsidRPr="008F55E6" w:rsidRDefault="00262676" w:rsidP="009E7477">
      <w:pPr>
        <w:pStyle w:val="TF"/>
      </w:pPr>
      <w:r w:rsidRPr="008F55E6">
        <w:t>Figure A.4: Channel coding for the UL reference measurement channel (144 kbps)</w:t>
      </w:r>
    </w:p>
    <w:p w14:paraId="500AFA1C"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18A27795" w14:textId="77777777">
        <w:tc>
          <w:tcPr>
            <w:tcW w:w="2340" w:type="dxa"/>
          </w:tcPr>
          <w:p w14:paraId="5029DD3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71174C2E"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D2876F"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8F7913D" w14:textId="77777777">
        <w:tc>
          <w:tcPr>
            <w:tcW w:w="2340" w:type="dxa"/>
          </w:tcPr>
          <w:p w14:paraId="2BD242D5"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3C5AA598" w14:textId="77777777" w:rsidR="00262676" w:rsidRPr="008F55E6" w:rsidRDefault="00262676">
            <w:pPr>
              <w:pStyle w:val="TAC"/>
              <w:rPr>
                <w:rFonts w:cs="v5.0.0"/>
                <w:lang w:eastAsia="en-US"/>
              </w:rPr>
            </w:pPr>
            <w:r w:rsidRPr="008F55E6">
              <w:rPr>
                <w:rFonts w:cs="v5.0.0"/>
                <w:lang w:eastAsia="en-US"/>
              </w:rPr>
              <w:t>144</w:t>
            </w:r>
          </w:p>
        </w:tc>
        <w:tc>
          <w:tcPr>
            <w:tcW w:w="2340" w:type="dxa"/>
          </w:tcPr>
          <w:p w14:paraId="7C8F853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9B8D017" w14:textId="77777777">
        <w:trPr>
          <w:trHeight w:val="244"/>
        </w:trPr>
        <w:tc>
          <w:tcPr>
            <w:tcW w:w="2340" w:type="dxa"/>
          </w:tcPr>
          <w:p w14:paraId="3C8B926C"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517D1B17" w14:textId="77777777" w:rsidR="00262676" w:rsidRPr="008F55E6" w:rsidRDefault="00262676">
            <w:pPr>
              <w:pStyle w:val="TAC"/>
              <w:rPr>
                <w:rFonts w:cs="v5.0.0"/>
                <w:lang w:eastAsia="en-US"/>
              </w:rPr>
            </w:pPr>
            <w:r w:rsidRPr="008F55E6">
              <w:rPr>
                <w:rFonts w:cs="v5.0.0"/>
                <w:lang w:eastAsia="en-US"/>
              </w:rPr>
              <w:t>480</w:t>
            </w:r>
          </w:p>
        </w:tc>
        <w:tc>
          <w:tcPr>
            <w:tcW w:w="2340" w:type="dxa"/>
          </w:tcPr>
          <w:p w14:paraId="478523BC"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F14A5B4" w14:textId="77777777">
        <w:trPr>
          <w:trHeight w:val="244"/>
        </w:trPr>
        <w:tc>
          <w:tcPr>
            <w:tcW w:w="2340" w:type="dxa"/>
          </w:tcPr>
          <w:p w14:paraId="2213F8A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3378AB0" w14:textId="77777777" w:rsidR="00262676" w:rsidRPr="008F55E6" w:rsidRDefault="00262676">
            <w:pPr>
              <w:pStyle w:val="TAC"/>
              <w:rPr>
                <w:rFonts w:cs="v5.0.0"/>
                <w:lang w:eastAsia="en-US"/>
              </w:rPr>
            </w:pPr>
            <w:r w:rsidRPr="008F55E6">
              <w:rPr>
                <w:rFonts w:cs="v5.0.0"/>
                <w:lang w:eastAsia="en-US"/>
              </w:rPr>
              <w:t>Off</w:t>
            </w:r>
          </w:p>
        </w:tc>
        <w:tc>
          <w:tcPr>
            <w:tcW w:w="2340" w:type="dxa"/>
          </w:tcPr>
          <w:p w14:paraId="34D08896" w14:textId="77777777" w:rsidR="00262676" w:rsidRPr="008F55E6" w:rsidRDefault="00262676">
            <w:pPr>
              <w:pStyle w:val="TAC"/>
              <w:rPr>
                <w:rFonts w:cs="v5.0.0"/>
                <w:lang w:eastAsia="en-US"/>
              </w:rPr>
            </w:pPr>
          </w:p>
        </w:tc>
      </w:tr>
      <w:tr w:rsidR="008F55E6" w:rsidRPr="008F55E6" w14:paraId="536A31A8" w14:textId="77777777">
        <w:tc>
          <w:tcPr>
            <w:tcW w:w="2340" w:type="dxa"/>
            <w:vAlign w:val="bottom"/>
          </w:tcPr>
          <w:p w14:paraId="1625C19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418141A2" w14:textId="77777777" w:rsidR="00262676" w:rsidRPr="008F55E6" w:rsidRDefault="00262676">
            <w:pPr>
              <w:pStyle w:val="TAC"/>
              <w:rPr>
                <w:rFonts w:cs="v5.0.0"/>
                <w:lang w:eastAsia="en-US"/>
              </w:rPr>
            </w:pPr>
            <w:r w:rsidRPr="008F55E6">
              <w:rPr>
                <w:rFonts w:cs="v5.0.0"/>
                <w:lang w:eastAsia="en-US"/>
              </w:rPr>
              <w:t>On</w:t>
            </w:r>
          </w:p>
        </w:tc>
        <w:tc>
          <w:tcPr>
            <w:tcW w:w="2340" w:type="dxa"/>
          </w:tcPr>
          <w:p w14:paraId="16BFB407" w14:textId="77777777" w:rsidR="00262676" w:rsidRPr="008F55E6" w:rsidRDefault="00262676">
            <w:pPr>
              <w:pStyle w:val="TAC"/>
              <w:rPr>
                <w:rFonts w:cs="v5.0.0"/>
                <w:lang w:eastAsia="en-US"/>
              </w:rPr>
            </w:pPr>
          </w:p>
        </w:tc>
      </w:tr>
      <w:tr w:rsidR="00262676" w:rsidRPr="008F55E6" w14:paraId="1FF2D6F0" w14:textId="77777777">
        <w:tc>
          <w:tcPr>
            <w:tcW w:w="2340" w:type="dxa"/>
          </w:tcPr>
          <w:p w14:paraId="2BFFCDF4"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F8CCDE7" w14:textId="77777777" w:rsidR="00262676" w:rsidRPr="008F55E6" w:rsidRDefault="00262676">
            <w:pPr>
              <w:pStyle w:val="TAC"/>
              <w:rPr>
                <w:rFonts w:cs="v5.0.0"/>
                <w:lang w:eastAsia="en-US"/>
              </w:rPr>
            </w:pPr>
            <w:r w:rsidRPr="008F55E6">
              <w:rPr>
                <w:rFonts w:cs="v5.0.0"/>
                <w:lang w:eastAsia="en-US"/>
              </w:rPr>
              <w:t>8</w:t>
            </w:r>
          </w:p>
        </w:tc>
        <w:tc>
          <w:tcPr>
            <w:tcW w:w="2340" w:type="dxa"/>
          </w:tcPr>
          <w:p w14:paraId="27C3DC9A" w14:textId="77777777" w:rsidR="00262676" w:rsidRPr="008F55E6" w:rsidRDefault="00262676">
            <w:pPr>
              <w:pStyle w:val="TAC"/>
              <w:rPr>
                <w:rFonts w:cs="v5.0.0"/>
                <w:lang w:eastAsia="en-US"/>
              </w:rPr>
            </w:pPr>
            <w:r w:rsidRPr="008F55E6">
              <w:rPr>
                <w:rFonts w:cs="v5.0.0"/>
                <w:lang w:eastAsia="en-US"/>
              </w:rPr>
              <w:t>%</w:t>
            </w:r>
          </w:p>
        </w:tc>
      </w:tr>
    </w:tbl>
    <w:p w14:paraId="422C8A9B" w14:textId="77777777" w:rsidR="00262676" w:rsidRPr="008F55E6" w:rsidRDefault="00262676">
      <w:pPr>
        <w:rPr>
          <w:rFonts w:cs="v5.0.0"/>
        </w:rPr>
      </w:pPr>
    </w:p>
    <w:p w14:paraId="41CE38D8" w14:textId="77777777" w:rsidR="00262676" w:rsidRPr="008F55E6" w:rsidRDefault="00262676" w:rsidP="00285235">
      <w:pPr>
        <w:pStyle w:val="Heading1"/>
        <w:rPr>
          <w:rFonts w:cs="v5.0.0"/>
        </w:rPr>
      </w:pPr>
      <w:bookmarkStart w:id="209" w:name="_Toc535329912"/>
      <w:r w:rsidRPr="008F55E6">
        <w:rPr>
          <w:rFonts w:cs="v5.0.0"/>
        </w:rPr>
        <w:lastRenderedPageBreak/>
        <w:t>A.5</w:t>
      </w:r>
      <w:r w:rsidRPr="008F55E6">
        <w:rPr>
          <w:rFonts w:cs="v5.0.0"/>
        </w:rPr>
        <w:tab/>
        <w:t>UL reference measurement channel for 384 kbps</w:t>
      </w:r>
      <w:bookmarkEnd w:id="209"/>
    </w:p>
    <w:p w14:paraId="1F679CD3"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06061501"/>
    <w:bookmarkStart w:id="211" w:name="_MON_1007443308"/>
    <w:bookmarkStart w:id="212" w:name="_MON_1020603363"/>
    <w:bookmarkStart w:id="213" w:name="_MON_1021956382"/>
    <w:bookmarkEnd w:id="210"/>
    <w:bookmarkEnd w:id="211"/>
    <w:bookmarkEnd w:id="212"/>
    <w:bookmarkEnd w:id="213"/>
    <w:bookmarkStart w:id="214" w:name="_MON_1006060930"/>
    <w:bookmarkEnd w:id="214"/>
    <w:p w14:paraId="64F802C6" w14:textId="77777777" w:rsidR="00262676" w:rsidRPr="008F55E6" w:rsidRDefault="00262676">
      <w:pPr>
        <w:pStyle w:val="TH"/>
        <w:rPr>
          <w:rFonts w:cs="v5.0.0"/>
        </w:rPr>
      </w:pPr>
      <w:r w:rsidRPr="008F55E6">
        <w:rPr>
          <w:rFonts w:cs="v5.0.0"/>
          <w:noProof/>
        </w:rPr>
        <w:object w:dxaOrig="9933" w:dyaOrig="8176" w14:anchorId="395C3B21">
          <v:shape id="_x0000_i1043" type="#_x0000_t75" style="width:482.35pt;height:396.2pt" o:ole="" fillcolor="window">
            <v:imagedata r:id="rId46" o:title=""/>
          </v:shape>
          <o:OLEObject Type="Embed" ProgID="Word.Document.8" ShapeID="_x0000_i1043" DrawAspect="Content" ObjectID="_1785506844" r:id="rId47"/>
        </w:object>
      </w:r>
    </w:p>
    <w:p w14:paraId="198F41A5" w14:textId="77777777" w:rsidR="00262676" w:rsidRPr="008F55E6" w:rsidRDefault="00262676" w:rsidP="009E7477">
      <w:pPr>
        <w:pStyle w:val="TF"/>
      </w:pPr>
      <w:r w:rsidRPr="008F55E6">
        <w:t>Figure A.5: Channel coding for the UL reference measurement channel (384 kbps)</w:t>
      </w:r>
    </w:p>
    <w:p w14:paraId="27D61702"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8B1330C" w14:textId="77777777">
        <w:tc>
          <w:tcPr>
            <w:tcW w:w="2340" w:type="dxa"/>
          </w:tcPr>
          <w:p w14:paraId="5B3D66D1"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D9E3784"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9C4A9C2"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59B67C1" w14:textId="77777777">
        <w:tc>
          <w:tcPr>
            <w:tcW w:w="2340" w:type="dxa"/>
          </w:tcPr>
          <w:p w14:paraId="3100165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6616A4" w14:textId="77777777" w:rsidR="00262676" w:rsidRPr="008F55E6" w:rsidRDefault="00262676">
            <w:pPr>
              <w:pStyle w:val="TAC"/>
              <w:rPr>
                <w:rFonts w:cs="v5.0.0"/>
                <w:lang w:eastAsia="en-US"/>
              </w:rPr>
            </w:pPr>
            <w:r w:rsidRPr="008F55E6">
              <w:rPr>
                <w:rFonts w:cs="v5.0.0"/>
                <w:lang w:eastAsia="en-US"/>
              </w:rPr>
              <w:t>384</w:t>
            </w:r>
          </w:p>
        </w:tc>
        <w:tc>
          <w:tcPr>
            <w:tcW w:w="2340" w:type="dxa"/>
          </w:tcPr>
          <w:p w14:paraId="467F8844"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3B99A0B" w14:textId="77777777">
        <w:tc>
          <w:tcPr>
            <w:tcW w:w="2340" w:type="dxa"/>
          </w:tcPr>
          <w:p w14:paraId="55E822CA"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458B8A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1556F31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084D2F5" w14:textId="77777777">
        <w:tc>
          <w:tcPr>
            <w:tcW w:w="2340" w:type="dxa"/>
          </w:tcPr>
          <w:p w14:paraId="42577129"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2F9D1194" w14:textId="77777777" w:rsidR="00262676" w:rsidRPr="008F55E6" w:rsidRDefault="00262676">
            <w:pPr>
              <w:pStyle w:val="TAC"/>
              <w:rPr>
                <w:rFonts w:cs="v5.0.0"/>
                <w:lang w:eastAsia="en-US"/>
              </w:rPr>
            </w:pPr>
            <w:r w:rsidRPr="008F55E6">
              <w:rPr>
                <w:rFonts w:cs="v5.0.0"/>
                <w:lang w:eastAsia="en-US"/>
              </w:rPr>
              <w:t>Off</w:t>
            </w:r>
          </w:p>
        </w:tc>
        <w:tc>
          <w:tcPr>
            <w:tcW w:w="2340" w:type="dxa"/>
          </w:tcPr>
          <w:p w14:paraId="37B832E2" w14:textId="77777777" w:rsidR="00262676" w:rsidRPr="008F55E6" w:rsidRDefault="00262676">
            <w:pPr>
              <w:pStyle w:val="TAC"/>
              <w:rPr>
                <w:rFonts w:cs="v5.0.0"/>
                <w:lang w:eastAsia="en-US"/>
              </w:rPr>
            </w:pPr>
          </w:p>
        </w:tc>
      </w:tr>
      <w:tr w:rsidR="008F55E6" w:rsidRPr="008F55E6" w14:paraId="54B35986" w14:textId="77777777">
        <w:tc>
          <w:tcPr>
            <w:tcW w:w="2340" w:type="dxa"/>
            <w:vAlign w:val="bottom"/>
          </w:tcPr>
          <w:p w14:paraId="729DC616"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9C525F7" w14:textId="77777777" w:rsidR="00262676" w:rsidRPr="008F55E6" w:rsidRDefault="00262676">
            <w:pPr>
              <w:pStyle w:val="TAC"/>
              <w:rPr>
                <w:rFonts w:cs="v5.0.0"/>
                <w:lang w:eastAsia="en-US"/>
              </w:rPr>
            </w:pPr>
            <w:r w:rsidRPr="008F55E6">
              <w:rPr>
                <w:rFonts w:cs="v5.0.0"/>
                <w:lang w:eastAsia="en-US"/>
              </w:rPr>
              <w:t>On</w:t>
            </w:r>
          </w:p>
        </w:tc>
        <w:tc>
          <w:tcPr>
            <w:tcW w:w="2340" w:type="dxa"/>
          </w:tcPr>
          <w:p w14:paraId="0B4E44D5" w14:textId="77777777" w:rsidR="00262676" w:rsidRPr="008F55E6" w:rsidRDefault="00262676">
            <w:pPr>
              <w:pStyle w:val="TAC"/>
              <w:rPr>
                <w:rFonts w:cs="v5.0.0"/>
                <w:lang w:eastAsia="en-US"/>
              </w:rPr>
            </w:pPr>
          </w:p>
        </w:tc>
      </w:tr>
      <w:tr w:rsidR="00262676" w:rsidRPr="008F55E6" w14:paraId="0BE1B014" w14:textId="77777777">
        <w:tc>
          <w:tcPr>
            <w:tcW w:w="2340" w:type="dxa"/>
          </w:tcPr>
          <w:p w14:paraId="7F7E41B8"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29AC1A18" w14:textId="77777777" w:rsidR="00262676" w:rsidRPr="008F55E6" w:rsidRDefault="00262676">
            <w:pPr>
              <w:pStyle w:val="TAC"/>
              <w:rPr>
                <w:rFonts w:cs="v5.0.0"/>
                <w:lang w:eastAsia="en-US"/>
              </w:rPr>
            </w:pPr>
            <w:r w:rsidRPr="008F55E6">
              <w:rPr>
                <w:rFonts w:cs="v5.0.0"/>
                <w:lang w:eastAsia="en-US"/>
              </w:rPr>
              <w:t>18</w:t>
            </w:r>
          </w:p>
        </w:tc>
        <w:tc>
          <w:tcPr>
            <w:tcW w:w="2340" w:type="dxa"/>
          </w:tcPr>
          <w:p w14:paraId="4A71D413" w14:textId="77777777" w:rsidR="00262676" w:rsidRPr="008F55E6" w:rsidRDefault="00262676">
            <w:pPr>
              <w:pStyle w:val="TAC"/>
              <w:rPr>
                <w:rFonts w:cs="v5.0.0"/>
                <w:lang w:eastAsia="en-US"/>
              </w:rPr>
            </w:pPr>
            <w:r w:rsidRPr="008F55E6">
              <w:rPr>
                <w:rFonts w:cs="v5.0.0"/>
                <w:lang w:eastAsia="en-US"/>
              </w:rPr>
              <w:t>%</w:t>
            </w:r>
          </w:p>
        </w:tc>
      </w:tr>
    </w:tbl>
    <w:p w14:paraId="6C2C9434" w14:textId="77777777" w:rsidR="00262676" w:rsidRPr="008F55E6" w:rsidRDefault="00262676">
      <w:pPr>
        <w:rPr>
          <w:rFonts w:cs="v5.0.0"/>
        </w:rPr>
      </w:pPr>
    </w:p>
    <w:p w14:paraId="053E7DCA"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496C5B44" w14:textId="77777777" w:rsidR="00262676" w:rsidRPr="008F55E6" w:rsidRDefault="00262676" w:rsidP="009E7477">
      <w:pPr>
        <w:pStyle w:val="TF"/>
      </w:pPr>
      <w:r w:rsidRPr="008F55E6">
        <w:t>Figure A.6: (void)</w:t>
      </w:r>
    </w:p>
    <w:p w14:paraId="5CF611F9" w14:textId="77777777" w:rsidR="00262676" w:rsidRPr="008F55E6" w:rsidRDefault="00262676">
      <w:pPr>
        <w:pStyle w:val="TH"/>
        <w:rPr>
          <w:rFonts w:cs="v5.0.0"/>
        </w:rPr>
      </w:pPr>
      <w:r w:rsidRPr="008F55E6">
        <w:rPr>
          <w:rFonts w:cs="v5.0.0"/>
        </w:rPr>
        <w:lastRenderedPageBreak/>
        <w:t>Table A.6: (void)</w:t>
      </w:r>
    </w:p>
    <w:p w14:paraId="671C683A"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47D7730E" w14:textId="77777777" w:rsidR="00262676" w:rsidRPr="008F55E6" w:rsidRDefault="00262676">
      <w:pPr>
        <w:keepNext/>
        <w:rPr>
          <w:rFonts w:cs="v5.0.0"/>
        </w:rPr>
      </w:pPr>
      <w:r w:rsidRPr="008F55E6">
        <w:rPr>
          <w:rFonts w:cs="v5.0.0"/>
        </w:rPr>
        <w:t>The parameters for the UL RACH reference measurement channels are specified in Table A.7.</w:t>
      </w:r>
    </w:p>
    <w:p w14:paraId="2F65AED6"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EA3A74C"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6AF11DE8"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F154923"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AFB134E"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5755D172"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1250DD28"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4340F9BC"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2EB96F99"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42AFE6E1" w14:textId="77777777">
        <w:trPr>
          <w:cantSplit/>
          <w:trHeight w:val="245"/>
          <w:jc w:val="center"/>
        </w:trPr>
        <w:tc>
          <w:tcPr>
            <w:tcW w:w="881" w:type="dxa"/>
            <w:vMerge/>
            <w:tcBorders>
              <w:left w:val="single" w:sz="6" w:space="0" w:color="auto"/>
              <w:right w:val="single" w:sz="6" w:space="0" w:color="auto"/>
            </w:tcBorders>
          </w:tcPr>
          <w:p w14:paraId="2D205F32"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DF0BC0F"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276B5C73"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5CC668D0" w14:textId="77777777" w:rsidR="00262676" w:rsidRPr="008F55E6" w:rsidRDefault="00262676">
            <w:pPr>
              <w:pStyle w:val="TAC"/>
              <w:rPr>
                <w:rFonts w:eastAsia="MS PGothic" w:cs="v5.0.0"/>
                <w:lang w:eastAsia="en-US"/>
              </w:rPr>
            </w:pPr>
          </w:p>
        </w:tc>
      </w:tr>
      <w:tr w:rsidR="008F55E6" w:rsidRPr="008F55E6" w14:paraId="0E0E0772" w14:textId="77777777">
        <w:trPr>
          <w:cantSplit/>
          <w:trHeight w:val="245"/>
          <w:jc w:val="center"/>
        </w:trPr>
        <w:tc>
          <w:tcPr>
            <w:tcW w:w="881" w:type="dxa"/>
            <w:vMerge/>
            <w:tcBorders>
              <w:left w:val="single" w:sz="6" w:space="0" w:color="auto"/>
              <w:right w:val="single" w:sz="6" w:space="0" w:color="auto"/>
            </w:tcBorders>
          </w:tcPr>
          <w:p w14:paraId="71390E1E"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4DF8092"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7D543BA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3805A1E"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08213219" w14:textId="77777777">
        <w:trPr>
          <w:cantSplit/>
          <w:trHeight w:val="245"/>
          <w:jc w:val="center"/>
        </w:trPr>
        <w:tc>
          <w:tcPr>
            <w:tcW w:w="881" w:type="dxa"/>
            <w:vMerge/>
            <w:tcBorders>
              <w:left w:val="single" w:sz="6" w:space="0" w:color="auto"/>
              <w:right w:val="single" w:sz="6" w:space="0" w:color="auto"/>
            </w:tcBorders>
          </w:tcPr>
          <w:p w14:paraId="4B404C0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7CB15113"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3980505F"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0A9819C4"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32FBCD16" w14:textId="77777777">
        <w:trPr>
          <w:cantSplit/>
          <w:trHeight w:val="245"/>
          <w:jc w:val="center"/>
        </w:trPr>
        <w:tc>
          <w:tcPr>
            <w:tcW w:w="881" w:type="dxa"/>
            <w:vMerge/>
            <w:tcBorders>
              <w:left w:val="single" w:sz="6" w:space="0" w:color="auto"/>
              <w:right w:val="single" w:sz="6" w:space="0" w:color="auto"/>
            </w:tcBorders>
          </w:tcPr>
          <w:p w14:paraId="7C8B9DE7"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35A94C"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0CAC7E30"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5071A60B" w14:textId="77777777" w:rsidR="00262676" w:rsidRPr="008F55E6" w:rsidRDefault="00262676">
            <w:pPr>
              <w:pStyle w:val="TAC"/>
              <w:rPr>
                <w:rFonts w:eastAsia="MS PGothic" w:cs="v5.0.0"/>
                <w:lang w:eastAsia="en-US"/>
              </w:rPr>
            </w:pPr>
          </w:p>
        </w:tc>
      </w:tr>
      <w:tr w:rsidR="008F55E6" w:rsidRPr="008F55E6" w14:paraId="66CFDB45" w14:textId="77777777">
        <w:trPr>
          <w:cantSplit/>
          <w:trHeight w:val="245"/>
          <w:jc w:val="center"/>
        </w:trPr>
        <w:tc>
          <w:tcPr>
            <w:tcW w:w="881" w:type="dxa"/>
            <w:vMerge/>
            <w:tcBorders>
              <w:left w:val="single" w:sz="6" w:space="0" w:color="auto"/>
              <w:right w:val="single" w:sz="6" w:space="0" w:color="auto"/>
            </w:tcBorders>
          </w:tcPr>
          <w:p w14:paraId="00F79DB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66A04FE"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1C4E4EC1"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3301630" w14:textId="77777777" w:rsidR="00262676" w:rsidRPr="008F55E6" w:rsidRDefault="00262676">
            <w:pPr>
              <w:pStyle w:val="TAC"/>
              <w:rPr>
                <w:rFonts w:eastAsia="MS PGothic" w:cs="v5.0.0"/>
                <w:lang w:eastAsia="en-US"/>
              </w:rPr>
            </w:pPr>
          </w:p>
        </w:tc>
      </w:tr>
      <w:tr w:rsidR="008F55E6" w:rsidRPr="008F55E6" w14:paraId="7749455F" w14:textId="77777777">
        <w:trPr>
          <w:cantSplit/>
          <w:trHeight w:val="439"/>
          <w:jc w:val="center"/>
        </w:trPr>
        <w:tc>
          <w:tcPr>
            <w:tcW w:w="881" w:type="dxa"/>
            <w:vMerge/>
            <w:tcBorders>
              <w:left w:val="single" w:sz="6" w:space="0" w:color="auto"/>
              <w:right w:val="single" w:sz="6" w:space="0" w:color="auto"/>
            </w:tcBorders>
          </w:tcPr>
          <w:p w14:paraId="4F1BC9D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81C5EC1"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736BFDC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0F3E29C"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39A89B2F" w14:textId="77777777">
        <w:trPr>
          <w:cantSplit/>
          <w:trHeight w:val="439"/>
          <w:jc w:val="center"/>
        </w:trPr>
        <w:tc>
          <w:tcPr>
            <w:tcW w:w="881" w:type="dxa"/>
            <w:vMerge/>
            <w:tcBorders>
              <w:left w:val="single" w:sz="6" w:space="0" w:color="auto"/>
              <w:right w:val="single" w:sz="6" w:space="0" w:color="auto"/>
            </w:tcBorders>
          </w:tcPr>
          <w:p w14:paraId="50F7516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3AFA10D1"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663F134"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6329121C"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A8C089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145619D7"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462A16A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57B51FA6"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04B8945D"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49331253"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4752E932"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52C90458"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82078F2" w14:textId="77777777" w:rsidR="00262676" w:rsidRPr="008F55E6" w:rsidRDefault="00262676">
      <w:pPr>
        <w:rPr>
          <w:rFonts w:cs="v5.0.0"/>
        </w:rPr>
      </w:pPr>
    </w:p>
    <w:p w14:paraId="50CCA87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5668B5AD" w14:textId="77777777" w:rsidR="00262676" w:rsidRPr="008F55E6" w:rsidRDefault="00262676">
      <w:pPr>
        <w:keepNext/>
        <w:rPr>
          <w:rFonts w:cs="v5.0.0"/>
        </w:rPr>
      </w:pPr>
      <w:r w:rsidRPr="008F55E6">
        <w:rPr>
          <w:rFonts w:cs="v5.0.0"/>
        </w:rPr>
        <w:t>The parameters for the UL HS-DPCCH reference measurement channel are specified in Table A.8.</w:t>
      </w:r>
    </w:p>
    <w:p w14:paraId="0A0E87C4"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7BD3B23D"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6A7B1C7A"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10006FF5"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2432E217"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369BCC2"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0A7B15DA"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2F020897"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C104BC3"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8377FE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0679381C"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4F185B08"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7469111A"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C2126B"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9499C5E"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3800819D"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012473A" w14:textId="77777777">
        <w:trPr>
          <w:cantSplit/>
          <w:trHeight w:val="180"/>
          <w:jc w:val="center"/>
        </w:trPr>
        <w:tc>
          <w:tcPr>
            <w:tcW w:w="1176" w:type="dxa"/>
            <w:vMerge/>
            <w:tcBorders>
              <w:left w:val="single" w:sz="6" w:space="0" w:color="auto"/>
              <w:right w:val="single" w:sz="4" w:space="0" w:color="auto"/>
            </w:tcBorders>
            <w:vAlign w:val="center"/>
          </w:tcPr>
          <w:p w14:paraId="736A3601"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CA6A82B"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08E515D"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5ED42B29"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C889D96"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74567F38" w14:textId="77777777">
        <w:trPr>
          <w:cantSplit/>
          <w:trHeight w:val="84"/>
          <w:jc w:val="center"/>
        </w:trPr>
        <w:tc>
          <w:tcPr>
            <w:tcW w:w="1176" w:type="dxa"/>
            <w:vMerge/>
            <w:tcBorders>
              <w:left w:val="single" w:sz="6" w:space="0" w:color="auto"/>
              <w:right w:val="single" w:sz="4" w:space="0" w:color="auto"/>
            </w:tcBorders>
            <w:vAlign w:val="center"/>
          </w:tcPr>
          <w:p w14:paraId="08435DB5"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1B6E8FF2"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7B94EA50"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AEDF022"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521FF93"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020DF52" w14:textId="77777777">
        <w:trPr>
          <w:cantSplit/>
          <w:trHeight w:val="144"/>
          <w:jc w:val="center"/>
        </w:trPr>
        <w:tc>
          <w:tcPr>
            <w:tcW w:w="1176" w:type="dxa"/>
            <w:vMerge/>
            <w:tcBorders>
              <w:left w:val="single" w:sz="6" w:space="0" w:color="auto"/>
              <w:right w:val="single" w:sz="4" w:space="0" w:color="auto"/>
            </w:tcBorders>
            <w:vAlign w:val="center"/>
          </w:tcPr>
          <w:p w14:paraId="355B78DC"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113870F5"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D522319"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319437C"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4B3EB7E0"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D370547" w14:textId="77777777">
        <w:trPr>
          <w:cantSplit/>
          <w:trHeight w:val="218"/>
          <w:jc w:val="center"/>
        </w:trPr>
        <w:tc>
          <w:tcPr>
            <w:tcW w:w="1176" w:type="dxa"/>
            <w:vMerge/>
            <w:tcBorders>
              <w:left w:val="single" w:sz="6" w:space="0" w:color="auto"/>
              <w:right w:val="single" w:sz="4" w:space="0" w:color="auto"/>
            </w:tcBorders>
            <w:vAlign w:val="center"/>
          </w:tcPr>
          <w:p w14:paraId="4824298D"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E5ADB1E"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6E94E004"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6062FCA7"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50836E9B"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A42536" w14:textId="77777777">
        <w:trPr>
          <w:cantSplit/>
          <w:trHeight w:val="123"/>
          <w:jc w:val="center"/>
        </w:trPr>
        <w:tc>
          <w:tcPr>
            <w:tcW w:w="1176" w:type="dxa"/>
            <w:vMerge/>
            <w:tcBorders>
              <w:left w:val="single" w:sz="6" w:space="0" w:color="auto"/>
              <w:right w:val="single" w:sz="4" w:space="0" w:color="auto"/>
            </w:tcBorders>
            <w:vAlign w:val="center"/>
          </w:tcPr>
          <w:p w14:paraId="22D24DE3"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7902AFD0"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71FC129"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184232D0" w14:textId="77777777" w:rsidR="00262676" w:rsidRPr="008F55E6" w:rsidRDefault="00262676" w:rsidP="00A74B6E">
            <w:pPr>
              <w:pStyle w:val="TAC"/>
              <w:rPr>
                <w:rFonts w:eastAsia="MS PGothic" w:cs="Arial"/>
                <w:lang w:eastAsia="en-US"/>
              </w:rPr>
            </w:pPr>
          </w:p>
        </w:tc>
      </w:tr>
      <w:tr w:rsidR="008F55E6" w:rsidRPr="008F55E6" w14:paraId="56D9F028" w14:textId="77777777">
        <w:trPr>
          <w:cantSplit/>
          <w:trHeight w:val="182"/>
          <w:jc w:val="center"/>
        </w:trPr>
        <w:tc>
          <w:tcPr>
            <w:tcW w:w="1176" w:type="dxa"/>
            <w:vMerge/>
            <w:tcBorders>
              <w:left w:val="single" w:sz="6" w:space="0" w:color="auto"/>
              <w:right w:val="single" w:sz="4" w:space="0" w:color="auto"/>
            </w:tcBorders>
            <w:vAlign w:val="center"/>
          </w:tcPr>
          <w:p w14:paraId="3A3465A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72D8E9E"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79C50508"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165F089B"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25B2F374"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01DF242C"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687B6634"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610CB7E6"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3FF7EFAF" w14:textId="77777777" w:rsidR="00262676" w:rsidRPr="008F55E6" w:rsidRDefault="00262676" w:rsidP="00A74B6E">
            <w:pPr>
              <w:pStyle w:val="TAC"/>
              <w:rPr>
                <w:rFonts w:eastAsia="MS PGothic" w:cs="Arial"/>
                <w:lang w:eastAsia="en-US"/>
              </w:rPr>
            </w:pPr>
          </w:p>
        </w:tc>
      </w:tr>
      <w:tr w:rsidR="008F55E6" w:rsidRPr="008F55E6" w14:paraId="60C456AC"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5D326BAD"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7259B113"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75EB0EF3"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55A9739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C20AC9A" w14:textId="77777777">
        <w:trPr>
          <w:cantSplit/>
          <w:trHeight w:val="155"/>
          <w:jc w:val="center"/>
        </w:trPr>
        <w:tc>
          <w:tcPr>
            <w:tcW w:w="1176" w:type="dxa"/>
            <w:vMerge/>
            <w:tcBorders>
              <w:left w:val="single" w:sz="6" w:space="0" w:color="auto"/>
              <w:right w:val="single" w:sz="4" w:space="0" w:color="auto"/>
            </w:tcBorders>
            <w:vAlign w:val="center"/>
          </w:tcPr>
          <w:p w14:paraId="673DF71F"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F3E5D04"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26834CDA"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16281E5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77578CB6" w14:textId="77777777">
        <w:trPr>
          <w:cantSplit/>
          <w:trHeight w:val="56"/>
          <w:jc w:val="center"/>
        </w:trPr>
        <w:tc>
          <w:tcPr>
            <w:tcW w:w="1176" w:type="dxa"/>
            <w:vMerge/>
            <w:tcBorders>
              <w:left w:val="single" w:sz="6" w:space="0" w:color="auto"/>
              <w:right w:val="single" w:sz="4" w:space="0" w:color="auto"/>
            </w:tcBorders>
            <w:vAlign w:val="center"/>
          </w:tcPr>
          <w:p w14:paraId="2C8A3DE1"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E74A17A"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B639CC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6781BDB4"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06FD558"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74BE18A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BC4A64B"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022C6D2E"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7D6540B2" w14:textId="77777777" w:rsidR="00262676" w:rsidRPr="008F55E6" w:rsidRDefault="00262676" w:rsidP="00A74B6E">
            <w:pPr>
              <w:pStyle w:val="TAC"/>
              <w:rPr>
                <w:rFonts w:eastAsia="MS PGothic" w:cs="Arial"/>
                <w:lang w:eastAsia="en-US"/>
              </w:rPr>
            </w:pPr>
          </w:p>
        </w:tc>
      </w:tr>
      <w:tr w:rsidR="008F55E6" w:rsidRPr="008F55E6" w14:paraId="61FE0653"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4D5851E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504C03CE"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0F3AE8B4"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31528EEB"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9457C2F"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9BA15B4"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2DF732E" w14:textId="77777777" w:rsidR="00262676" w:rsidRPr="008F55E6" w:rsidRDefault="00262676" w:rsidP="00A74B6E">
            <w:pPr>
              <w:pStyle w:val="TAC"/>
              <w:rPr>
                <w:rFonts w:eastAsia="MS PGothic" w:cs="Arial"/>
                <w:lang w:eastAsia="en-US"/>
              </w:rPr>
            </w:pPr>
          </w:p>
        </w:tc>
      </w:tr>
      <w:tr w:rsidR="008F55E6" w:rsidRPr="008F55E6" w14:paraId="05183AF1"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474193BB"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39CD35EA"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109A28B4" w14:textId="77777777" w:rsidR="00262676" w:rsidRPr="008F55E6" w:rsidRDefault="00262676" w:rsidP="00A74B6E">
            <w:pPr>
              <w:pStyle w:val="TAC"/>
              <w:rPr>
                <w:rFonts w:eastAsia="MS PGothic" w:cs="Arial"/>
                <w:lang w:eastAsia="en-US"/>
              </w:rPr>
            </w:pPr>
          </w:p>
        </w:tc>
      </w:tr>
      <w:tr w:rsidR="008F55E6" w:rsidRPr="008F55E6" w14:paraId="7A00EED3"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0D99CFD9"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0C77652"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F13145C" w14:textId="77777777" w:rsidR="00262676" w:rsidRPr="008F55E6" w:rsidRDefault="00262676" w:rsidP="00A74B6E">
            <w:pPr>
              <w:pStyle w:val="TAC"/>
              <w:rPr>
                <w:rFonts w:eastAsia="MS PGothic" w:cs="Arial"/>
                <w:lang w:eastAsia="en-US"/>
              </w:rPr>
            </w:pPr>
          </w:p>
        </w:tc>
      </w:tr>
      <w:tr w:rsidR="008F55E6" w:rsidRPr="008F55E6" w14:paraId="75B8738E"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10D719F4"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270B5E8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A359C41"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7855E16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035F7DC"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717294B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3BF98CD"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11B488E8" w14:textId="77777777" w:rsidR="00262676" w:rsidRPr="008F55E6" w:rsidRDefault="00262676" w:rsidP="00EA1EF8"/>
    <w:p w14:paraId="55F4DC29" w14:textId="77777777" w:rsidR="00262676" w:rsidRPr="008F55E6" w:rsidRDefault="00262676" w:rsidP="009E7477">
      <w:r w:rsidRPr="008F55E6">
        <w:t>DPDCH/DPCCH are same as 12.2kbps reference measurement channel specified in Annex A.2.</w:t>
      </w:r>
    </w:p>
    <w:p w14:paraId="2DAEED5C" w14:textId="77777777" w:rsidR="005834C9" w:rsidRPr="008F55E6" w:rsidRDefault="005834C9"/>
    <w:p w14:paraId="2AD49B72" w14:textId="77777777" w:rsidR="005834C9" w:rsidRPr="008F55E6" w:rsidRDefault="005834C9" w:rsidP="005834C9">
      <w:pPr>
        <w:pStyle w:val="Heading1"/>
      </w:pPr>
      <w:bookmarkStart w:id="218" w:name="_Toc535329916"/>
      <w:bookmarkStart w:id="219" w:name="_Ref291758790"/>
      <w:r w:rsidRPr="008F55E6">
        <w:lastRenderedPageBreak/>
        <w:t>A.8A</w:t>
      </w:r>
      <w:r w:rsidRPr="008F55E6">
        <w:tab/>
        <w:t>Reference measurement channel for HS-DPCCH for 4C-HSDPA</w:t>
      </w:r>
      <w:bookmarkEnd w:id="218"/>
    </w:p>
    <w:bookmarkEnd w:id="219"/>
    <w:p w14:paraId="395C20A8"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E5DA85F" w14:textId="77777777" w:rsidR="005834C9" w:rsidRPr="008F55E6" w:rsidRDefault="005834C9" w:rsidP="00EA1EF8"/>
    <w:p w14:paraId="0A11081A"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3E07871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4A707AC7"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5822FA03" w14:textId="77777777" w:rsidR="005834C9" w:rsidRPr="008F55E6" w:rsidRDefault="005834C9" w:rsidP="005834C9">
            <w:pPr>
              <w:pStyle w:val="TAH"/>
              <w:rPr>
                <w:rFonts w:eastAsia="MS PGothic" w:cs="Arial"/>
                <w:lang w:eastAsia="en-US"/>
              </w:rPr>
            </w:pPr>
          </w:p>
          <w:p w14:paraId="50DE1723" w14:textId="77777777" w:rsidR="005834C9" w:rsidRPr="008F55E6" w:rsidRDefault="005834C9" w:rsidP="005834C9">
            <w:pPr>
              <w:pStyle w:val="TAH"/>
              <w:rPr>
                <w:rFonts w:eastAsia="MS PGothic" w:cs="Arial"/>
                <w:lang w:eastAsia="en-US"/>
              </w:rPr>
            </w:pPr>
          </w:p>
          <w:p w14:paraId="732A6F94"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4D8212E7"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41D7313C"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788B27F"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52349AF6"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29ADB4" w14:textId="77777777" w:rsidR="005834C9" w:rsidRPr="008F55E6" w:rsidRDefault="005834C9" w:rsidP="005834C9">
            <w:pPr>
              <w:pStyle w:val="TAH"/>
              <w:rPr>
                <w:rFonts w:eastAsia="MS PGothic" w:cs="Arial"/>
                <w:lang w:eastAsia="en-US"/>
              </w:rPr>
            </w:pPr>
          </w:p>
          <w:p w14:paraId="24F9A02B"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78259EE" w14:textId="77777777" w:rsidR="005834C9" w:rsidRPr="008F55E6" w:rsidRDefault="005834C9" w:rsidP="005834C9">
            <w:pPr>
              <w:pStyle w:val="TAH"/>
              <w:rPr>
                <w:rFonts w:eastAsia="MS PGothic" w:cs="Arial"/>
                <w:lang w:eastAsia="en-US"/>
              </w:rPr>
            </w:pPr>
          </w:p>
          <w:p w14:paraId="7EC0BDCC"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433E401B" w14:textId="77777777" w:rsidR="005834C9" w:rsidRPr="008F55E6" w:rsidRDefault="005834C9" w:rsidP="005834C9">
            <w:pPr>
              <w:pStyle w:val="TAH"/>
              <w:rPr>
                <w:rFonts w:eastAsia="MS PGothic" w:cs="Arial"/>
                <w:lang w:eastAsia="en-US"/>
              </w:rPr>
            </w:pPr>
          </w:p>
          <w:p w14:paraId="462E3588"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75C8878E"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29055B08" w14:textId="77777777" w:rsidR="005834C9" w:rsidRPr="008F55E6" w:rsidRDefault="005834C9" w:rsidP="005834C9">
            <w:pPr>
              <w:pStyle w:val="TAH"/>
              <w:rPr>
                <w:rFonts w:eastAsia="MS PGothic" w:cs="Arial"/>
                <w:lang w:eastAsia="en-US"/>
              </w:rPr>
            </w:pPr>
          </w:p>
        </w:tc>
      </w:tr>
      <w:tr w:rsidR="008F55E6" w:rsidRPr="008F55E6" w14:paraId="56BD5BA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121C0F52"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598489B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CA50667"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1F38916"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26DF11DF"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1818D1"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3972B026"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FDC7366"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474408D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813F274"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50491785"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A3B20B" w14:textId="77777777">
        <w:trPr>
          <w:cantSplit/>
          <w:trHeight w:val="180"/>
        </w:trPr>
        <w:tc>
          <w:tcPr>
            <w:tcW w:w="955" w:type="dxa"/>
            <w:vMerge/>
            <w:tcBorders>
              <w:left w:val="single" w:sz="6" w:space="0" w:color="auto"/>
              <w:right w:val="single" w:sz="6" w:space="0" w:color="auto"/>
            </w:tcBorders>
            <w:vAlign w:val="center"/>
          </w:tcPr>
          <w:p w14:paraId="7A7CD90C"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229F9A5F"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FF1EF79"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7CE14D"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54DC39D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6492AAC8" w14:textId="77777777">
        <w:trPr>
          <w:cantSplit/>
          <w:trHeight w:val="84"/>
        </w:trPr>
        <w:tc>
          <w:tcPr>
            <w:tcW w:w="955" w:type="dxa"/>
            <w:vMerge/>
            <w:tcBorders>
              <w:left w:val="single" w:sz="6" w:space="0" w:color="auto"/>
              <w:right w:val="single" w:sz="6" w:space="0" w:color="auto"/>
            </w:tcBorders>
            <w:vAlign w:val="center"/>
          </w:tcPr>
          <w:p w14:paraId="65F207AA"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11D0364"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2117C5C2"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0A6052"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311DF026"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7062D25D" w14:textId="77777777">
        <w:trPr>
          <w:cantSplit/>
          <w:trHeight w:val="144"/>
        </w:trPr>
        <w:tc>
          <w:tcPr>
            <w:tcW w:w="955" w:type="dxa"/>
            <w:vMerge/>
            <w:tcBorders>
              <w:left w:val="single" w:sz="6" w:space="0" w:color="auto"/>
              <w:right w:val="single" w:sz="6" w:space="0" w:color="auto"/>
            </w:tcBorders>
            <w:vAlign w:val="center"/>
          </w:tcPr>
          <w:p w14:paraId="69AEB7B6"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ECAA106"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6E905033"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619975"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848EAC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497FC11" w14:textId="77777777">
        <w:trPr>
          <w:cantSplit/>
          <w:trHeight w:val="218"/>
        </w:trPr>
        <w:tc>
          <w:tcPr>
            <w:tcW w:w="955" w:type="dxa"/>
            <w:vMerge/>
            <w:tcBorders>
              <w:left w:val="single" w:sz="6" w:space="0" w:color="auto"/>
              <w:right w:val="single" w:sz="6" w:space="0" w:color="auto"/>
            </w:tcBorders>
            <w:vAlign w:val="center"/>
          </w:tcPr>
          <w:p w14:paraId="1A2D3B57"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544A2E54"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E02F6C"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F881314"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2250E618"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46B7CF01" w14:textId="77777777">
        <w:trPr>
          <w:cantSplit/>
          <w:trHeight w:val="123"/>
        </w:trPr>
        <w:tc>
          <w:tcPr>
            <w:tcW w:w="955" w:type="dxa"/>
            <w:vMerge/>
            <w:tcBorders>
              <w:left w:val="single" w:sz="6" w:space="0" w:color="auto"/>
              <w:right w:val="single" w:sz="6" w:space="0" w:color="auto"/>
            </w:tcBorders>
            <w:vAlign w:val="center"/>
          </w:tcPr>
          <w:p w14:paraId="25ADC76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C6BEB7"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18F2A3A"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4C53D24E" w14:textId="77777777" w:rsidR="005834C9" w:rsidRPr="008F55E6" w:rsidRDefault="005834C9" w:rsidP="005834C9">
            <w:pPr>
              <w:pStyle w:val="TAC"/>
              <w:rPr>
                <w:rFonts w:eastAsia="MS PGothic" w:cs="Arial"/>
                <w:lang w:eastAsia="en-US"/>
              </w:rPr>
            </w:pPr>
          </w:p>
        </w:tc>
      </w:tr>
      <w:tr w:rsidR="008F55E6" w:rsidRPr="008F55E6" w14:paraId="75626644" w14:textId="77777777">
        <w:trPr>
          <w:cantSplit/>
          <w:trHeight w:val="182"/>
        </w:trPr>
        <w:tc>
          <w:tcPr>
            <w:tcW w:w="955" w:type="dxa"/>
            <w:vMerge/>
            <w:tcBorders>
              <w:left w:val="single" w:sz="6" w:space="0" w:color="auto"/>
              <w:right w:val="single" w:sz="6" w:space="0" w:color="auto"/>
            </w:tcBorders>
            <w:vAlign w:val="center"/>
          </w:tcPr>
          <w:p w14:paraId="148D3CF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0967D2C1"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0CEA7C"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5D8C95F9"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08B63118"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5AFA45B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E51B055"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E69CD3"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1B0C5D" w14:textId="77777777" w:rsidR="005834C9" w:rsidRPr="008F55E6" w:rsidRDefault="005834C9" w:rsidP="005834C9">
            <w:pPr>
              <w:pStyle w:val="TAC"/>
              <w:rPr>
                <w:rFonts w:eastAsia="MS PGothic" w:cs="Arial"/>
                <w:lang w:eastAsia="en-US"/>
              </w:rPr>
            </w:pPr>
          </w:p>
        </w:tc>
      </w:tr>
      <w:tr w:rsidR="008F55E6" w:rsidRPr="008F55E6" w14:paraId="297C46D1"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50860902"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11480C5"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4A9CE6C0"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004D1DC9"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72FBF254" w14:textId="77777777">
        <w:trPr>
          <w:cantSplit/>
          <w:trHeight w:val="155"/>
        </w:trPr>
        <w:tc>
          <w:tcPr>
            <w:tcW w:w="955" w:type="dxa"/>
            <w:vMerge/>
            <w:tcBorders>
              <w:left w:val="single" w:sz="6" w:space="0" w:color="auto"/>
              <w:right w:val="single" w:sz="6" w:space="0" w:color="auto"/>
            </w:tcBorders>
            <w:vAlign w:val="center"/>
          </w:tcPr>
          <w:p w14:paraId="1FB58C8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2DC0B28"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EA4AC4A"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E72538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D83129F" w14:textId="77777777">
        <w:trPr>
          <w:cantSplit/>
          <w:trHeight w:val="56"/>
        </w:trPr>
        <w:tc>
          <w:tcPr>
            <w:tcW w:w="955" w:type="dxa"/>
            <w:vMerge/>
            <w:tcBorders>
              <w:left w:val="single" w:sz="6" w:space="0" w:color="auto"/>
              <w:right w:val="single" w:sz="6" w:space="0" w:color="auto"/>
            </w:tcBorders>
            <w:vAlign w:val="center"/>
          </w:tcPr>
          <w:p w14:paraId="468C83D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7AB9F29"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05B49F"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BEF119A"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117AE04A"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786E10C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186E39C"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1ED6A36D"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B485894" w14:textId="77777777" w:rsidR="005834C9" w:rsidRPr="008F55E6" w:rsidRDefault="005834C9" w:rsidP="005834C9">
            <w:pPr>
              <w:pStyle w:val="TAC"/>
              <w:rPr>
                <w:rFonts w:eastAsia="MS PGothic" w:cs="Arial"/>
                <w:lang w:eastAsia="en-US"/>
              </w:rPr>
            </w:pPr>
          </w:p>
        </w:tc>
      </w:tr>
      <w:tr w:rsidR="008F55E6" w:rsidRPr="008F55E6" w14:paraId="58D6B10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1FB250A"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0AC8C648"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536B5CDF"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44156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F512C9C"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28292DD2"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4ECFA043" w14:textId="77777777" w:rsidR="005834C9" w:rsidRPr="008F55E6" w:rsidRDefault="005834C9" w:rsidP="005834C9">
            <w:pPr>
              <w:pStyle w:val="TAC"/>
              <w:rPr>
                <w:rFonts w:eastAsia="MS PGothic" w:cs="Arial"/>
                <w:lang w:eastAsia="en-US"/>
              </w:rPr>
            </w:pPr>
          </w:p>
        </w:tc>
      </w:tr>
      <w:tr w:rsidR="008F55E6" w:rsidRPr="008F55E6" w14:paraId="04CBB920"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64F64CA3"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57E6EDD8"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513F4F22" w14:textId="77777777" w:rsidR="005834C9" w:rsidRPr="008F55E6" w:rsidRDefault="005834C9" w:rsidP="005834C9">
            <w:pPr>
              <w:pStyle w:val="TAC"/>
              <w:rPr>
                <w:rFonts w:eastAsia="MS PGothic" w:cs="Arial"/>
                <w:lang w:eastAsia="en-US"/>
              </w:rPr>
            </w:pPr>
          </w:p>
        </w:tc>
      </w:tr>
      <w:tr w:rsidR="008F55E6" w:rsidRPr="008F55E6" w14:paraId="33CCAADB"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1689B81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3C677443"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7E4137E" w14:textId="77777777" w:rsidR="005834C9" w:rsidRPr="008F55E6" w:rsidRDefault="005834C9" w:rsidP="005834C9">
            <w:pPr>
              <w:pStyle w:val="TAC"/>
              <w:rPr>
                <w:rFonts w:eastAsia="MS PGothic" w:cs="Arial"/>
                <w:lang w:eastAsia="en-US"/>
              </w:rPr>
            </w:pPr>
          </w:p>
        </w:tc>
      </w:tr>
      <w:tr w:rsidR="008F55E6" w:rsidRPr="008F55E6" w14:paraId="2E713F13"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4DC3647B"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5BF2A31D"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066886FA"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30EC67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18E08C10"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96A0A91"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742444D3"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217D474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98D8F72"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6C4F68F"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D33A63D"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231B033D"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2455D1"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32FD29C3"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3537FAD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F9E5A7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900D9E6"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0B42A83"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4ACFDB40" w14:textId="77777777" w:rsidR="005834C9" w:rsidRPr="008F55E6" w:rsidRDefault="005834C9" w:rsidP="005834C9">
            <w:pPr>
              <w:pStyle w:val="TAC"/>
              <w:rPr>
                <w:rFonts w:eastAsia="MS PGothic" w:cs="Arial"/>
                <w:lang w:eastAsia="en-US"/>
              </w:rPr>
            </w:pPr>
          </w:p>
        </w:tc>
      </w:tr>
      <w:tr w:rsidR="008F55E6" w:rsidRPr="008F55E6" w14:paraId="042750DE"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57FE98"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0CEF956"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4F405C91"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32BF81F"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8DAA81B"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77014E8"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1DF0749" w14:textId="77777777" w:rsidR="005834C9" w:rsidRPr="008F55E6" w:rsidRDefault="005834C9" w:rsidP="005834C9">
            <w:pPr>
              <w:pStyle w:val="TAC"/>
              <w:rPr>
                <w:rFonts w:eastAsia="MS PGothic" w:cs="Arial"/>
                <w:lang w:eastAsia="en-US"/>
              </w:rPr>
            </w:pPr>
          </w:p>
        </w:tc>
      </w:tr>
      <w:tr w:rsidR="008F55E6" w:rsidRPr="008F55E6" w14:paraId="1E6F3A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35603DA"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45DEACAB"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A92FA4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399688A"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F4C46AE"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C40652A"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D75E216" w14:textId="77777777" w:rsidR="005834C9" w:rsidRPr="008F55E6" w:rsidRDefault="005834C9" w:rsidP="005834C9">
            <w:pPr>
              <w:pStyle w:val="TAC"/>
              <w:rPr>
                <w:rFonts w:eastAsia="MS PGothic" w:cs="Arial"/>
                <w:lang w:eastAsia="en-US"/>
              </w:rPr>
            </w:pPr>
          </w:p>
        </w:tc>
      </w:tr>
      <w:tr w:rsidR="008F55E6" w:rsidRPr="008F55E6" w14:paraId="21EC6A4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C134A03"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7B0B1287"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72D2C325"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A955742"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6E413958"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741D1EA"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131EDC0C" w14:textId="77777777" w:rsidR="005834C9" w:rsidRPr="008F55E6" w:rsidRDefault="005834C9" w:rsidP="005834C9">
            <w:pPr>
              <w:pStyle w:val="TAC"/>
              <w:rPr>
                <w:rFonts w:eastAsia="MS PGothic" w:cs="Arial"/>
                <w:lang w:eastAsia="en-US"/>
              </w:rPr>
            </w:pPr>
          </w:p>
        </w:tc>
      </w:tr>
      <w:tr w:rsidR="008F55E6" w:rsidRPr="008F55E6" w14:paraId="267E4C4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05B56522"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1AF58632"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5829F285"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5C49C7A9"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157D7517"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901ACE7"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2052E094" w14:textId="77777777" w:rsidR="005834C9" w:rsidRPr="008F55E6" w:rsidRDefault="005834C9" w:rsidP="005834C9">
            <w:pPr>
              <w:pStyle w:val="TAC"/>
              <w:rPr>
                <w:rFonts w:eastAsia="MS PGothic" w:cs="Arial"/>
                <w:lang w:eastAsia="en-US"/>
              </w:rPr>
            </w:pPr>
          </w:p>
        </w:tc>
      </w:tr>
      <w:tr w:rsidR="008F55E6" w:rsidRPr="008F55E6" w14:paraId="5F04E811"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640462F"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7AD15A7A"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4C88FF9E"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3EC32FA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61072E85"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B9087E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22BA4565" w14:textId="77777777" w:rsidR="005834C9" w:rsidRPr="008F55E6" w:rsidRDefault="005834C9" w:rsidP="005834C9">
            <w:pPr>
              <w:pStyle w:val="TAC"/>
              <w:rPr>
                <w:rFonts w:eastAsia="MS PGothic" w:cs="Arial"/>
                <w:lang w:eastAsia="en-US"/>
              </w:rPr>
            </w:pPr>
          </w:p>
        </w:tc>
      </w:tr>
      <w:tr w:rsidR="005834C9" w:rsidRPr="008F55E6" w14:paraId="7EC16E3A"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A47ACBD"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0ABAC354"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39E419E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5DAEAEB0" w14:textId="77777777" w:rsidR="005834C9" w:rsidRPr="008F55E6" w:rsidRDefault="005834C9" w:rsidP="005834C9"/>
    <w:p w14:paraId="11708D74" w14:textId="77777777" w:rsidR="00262676" w:rsidRPr="008F55E6" w:rsidRDefault="00262676" w:rsidP="00285235">
      <w:pPr>
        <w:pStyle w:val="Heading1"/>
      </w:pPr>
      <w:bookmarkStart w:id="220" w:name="_Toc535329917"/>
      <w:r w:rsidRPr="008F55E6">
        <w:lastRenderedPageBreak/>
        <w:t>A.9</w:t>
      </w:r>
      <w:r w:rsidRPr="008F55E6">
        <w:tab/>
        <w:t>Summary of E-DPDCH Fixed reference channels</w:t>
      </w:r>
      <w:bookmarkEnd w:id="220"/>
    </w:p>
    <w:p w14:paraId="25EF43C1"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4D59BB2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70707D2"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3C3F2C9"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F45C749"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12FB1330"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451BDFD8"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59673F4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68F3708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5E305D1B"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0070B6E5"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7F2519BF"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1DCE8A0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66ED6C4"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531C4C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566972"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2B1816E1"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6326EC2"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7CFEB1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A5FF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27C070AE"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1CAF96E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73D1801"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18273AC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792C43B"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47EC50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3E5A77B6"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2FAF61D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649AEC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3C2E62F"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7053D1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F066989"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40B8B1B"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09E4589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01A1067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40788D0"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2018723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4E1D1D0"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463AF6BF"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F18E39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DFE86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0E39B60"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6CC7130"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7C1F2AEE"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52BEED43"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2632ADCE"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9820F59"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2D939670"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1FF0225"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7F02112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0D590736"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B764C0E"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45079B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E5A705E"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E95AEF8"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4F6664B7"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35BEA9E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1426BD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C2FCCD4"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0D1C3ED"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0A56112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DBAAAE"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02FA113"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1E433F8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14E87270"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347AF11B"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6B80580C"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0B5F687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E884819"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D42D0BA"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74E7446"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67CF48E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62D2EA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635086"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31503B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83B5D10"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186E1EC2"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539EBA56"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4CDC9BB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6381E75"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11F55E4D"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D2F63C0"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6E1283EE"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575C30BA"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6C645BC"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F6E01E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A4CEFFD"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349F7F5F"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65E63DC5"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65236C6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64F6E16"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03F2652"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ADF9F2"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4A5A90F4"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0F77CAE4"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1AF560A"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E845C81"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6DD9468"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2D935EEE"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9ADA1C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300987F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B01F4CC"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3518FFFD"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B216A80"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6BFF5EF4"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EAA828"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4B41E790"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A5D61C5"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2B7C8FF8"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64ABE8EB"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21378AE"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5A5ED8E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8B23059"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66F5BED1"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CA634C2"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0F42F8B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74BDF8B"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CB9C48"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374642"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D8F0C1F"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3D0D94E"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E2D4938" w14:textId="77777777" w:rsidR="00F66E33" w:rsidRPr="008F55E6" w:rsidRDefault="00F66E33" w:rsidP="00A079FE">
            <w:pPr>
              <w:pStyle w:val="TAC"/>
              <w:rPr>
                <w:rFonts w:cs="Arial"/>
                <w:lang w:eastAsia="en-US"/>
              </w:rPr>
            </w:pPr>
            <w:r w:rsidRPr="008F55E6">
              <w:rPr>
                <w:rFonts w:cs="Arial"/>
                <w:lang w:eastAsia="en-US"/>
              </w:rPr>
              <w:t>16218.0</w:t>
            </w:r>
          </w:p>
        </w:tc>
      </w:tr>
    </w:tbl>
    <w:p w14:paraId="03B44E52" w14:textId="77777777" w:rsidR="00262676" w:rsidRPr="008F55E6" w:rsidRDefault="00262676"/>
    <w:p w14:paraId="372D53F1"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60FA083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34B34FD" w14:textId="77777777">
        <w:trPr>
          <w:jc w:val="center"/>
        </w:trPr>
        <w:tc>
          <w:tcPr>
            <w:tcW w:w="3686" w:type="dxa"/>
          </w:tcPr>
          <w:p w14:paraId="7319DA4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1D7CDC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0EFD379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EBCD011" w14:textId="77777777">
        <w:trPr>
          <w:jc w:val="center"/>
        </w:trPr>
        <w:tc>
          <w:tcPr>
            <w:tcW w:w="3686" w:type="dxa"/>
          </w:tcPr>
          <w:p w14:paraId="173C952B"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33628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0566DBD"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62846AF7" w14:textId="77777777">
        <w:trPr>
          <w:jc w:val="center"/>
        </w:trPr>
        <w:tc>
          <w:tcPr>
            <w:tcW w:w="3686" w:type="dxa"/>
          </w:tcPr>
          <w:p w14:paraId="6C86DEEF"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D2370F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3B143D8" w14:textId="77777777" w:rsidR="00262676" w:rsidRPr="008F55E6" w:rsidRDefault="00262676">
            <w:pPr>
              <w:pStyle w:val="TAL"/>
              <w:rPr>
                <w:rFonts w:cs="Arial"/>
                <w:lang w:eastAsia="en-US"/>
              </w:rPr>
            </w:pPr>
            <w:r w:rsidRPr="008F55E6">
              <w:rPr>
                <w:rFonts w:cs="Arial"/>
                <w:lang w:eastAsia="en-US"/>
              </w:rPr>
              <w:t>2</w:t>
            </w:r>
          </w:p>
        </w:tc>
      </w:tr>
      <w:tr w:rsidR="008F55E6" w:rsidRPr="008F55E6" w14:paraId="4EDE113B" w14:textId="77777777">
        <w:trPr>
          <w:jc w:val="center"/>
        </w:trPr>
        <w:tc>
          <w:tcPr>
            <w:tcW w:w="3686" w:type="dxa"/>
          </w:tcPr>
          <w:p w14:paraId="0D087A1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940C7E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542CDCD" w14:textId="77777777" w:rsidR="00262676" w:rsidRPr="008F55E6" w:rsidRDefault="00262676">
            <w:pPr>
              <w:pStyle w:val="TAL"/>
              <w:rPr>
                <w:rFonts w:cs="Arial"/>
                <w:lang w:eastAsia="en-US"/>
              </w:rPr>
            </w:pPr>
            <w:r w:rsidRPr="008F55E6">
              <w:rPr>
                <w:rFonts w:cs="Arial"/>
                <w:lang w:eastAsia="en-US"/>
              </w:rPr>
              <w:t>8</w:t>
            </w:r>
          </w:p>
        </w:tc>
      </w:tr>
      <w:tr w:rsidR="008F55E6" w:rsidRPr="008F55E6" w14:paraId="77CB3128" w14:textId="77777777">
        <w:trPr>
          <w:jc w:val="center"/>
        </w:trPr>
        <w:tc>
          <w:tcPr>
            <w:tcW w:w="3686" w:type="dxa"/>
          </w:tcPr>
          <w:p w14:paraId="3847E38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38F02C0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0D6B42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7995560F" w14:textId="77777777">
        <w:trPr>
          <w:jc w:val="center"/>
        </w:trPr>
        <w:tc>
          <w:tcPr>
            <w:tcW w:w="3686" w:type="dxa"/>
          </w:tcPr>
          <w:p w14:paraId="4929D3D3"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4B02F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60ADB8B"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FF17B8C" w14:textId="77777777">
        <w:trPr>
          <w:jc w:val="center"/>
        </w:trPr>
        <w:tc>
          <w:tcPr>
            <w:tcW w:w="3686" w:type="dxa"/>
          </w:tcPr>
          <w:p w14:paraId="7113733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238B352" w14:textId="77777777" w:rsidR="00262676" w:rsidRPr="008F55E6" w:rsidRDefault="00262676">
            <w:pPr>
              <w:pStyle w:val="TAL"/>
              <w:rPr>
                <w:rFonts w:cs="Arial"/>
                <w:lang w:eastAsia="en-US"/>
              </w:rPr>
            </w:pPr>
          </w:p>
        </w:tc>
        <w:tc>
          <w:tcPr>
            <w:tcW w:w="2552" w:type="dxa"/>
          </w:tcPr>
          <w:p w14:paraId="24440145"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3DB363B3" w14:textId="77777777">
        <w:trPr>
          <w:jc w:val="center"/>
        </w:trPr>
        <w:tc>
          <w:tcPr>
            <w:tcW w:w="3686" w:type="dxa"/>
          </w:tcPr>
          <w:p w14:paraId="4E1D8EA3"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EF5E8D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AF17F75" w14:textId="77777777" w:rsidR="00262676" w:rsidRPr="008F55E6" w:rsidRDefault="00262676">
            <w:pPr>
              <w:pStyle w:val="TAL"/>
              <w:rPr>
                <w:rFonts w:cs="Arial"/>
                <w:lang w:eastAsia="en-US"/>
              </w:rPr>
            </w:pPr>
            <w:r w:rsidRPr="008F55E6">
              <w:rPr>
                <w:rFonts w:cs="Arial"/>
                <w:lang w:eastAsia="en-US"/>
              </w:rPr>
              <w:t>{4,4}</w:t>
            </w:r>
          </w:p>
        </w:tc>
      </w:tr>
      <w:tr w:rsidR="008F55E6" w:rsidRPr="008F55E6" w14:paraId="50EFAE7B" w14:textId="77777777">
        <w:trPr>
          <w:jc w:val="center"/>
        </w:trPr>
        <w:tc>
          <w:tcPr>
            <w:tcW w:w="3686" w:type="dxa"/>
          </w:tcPr>
          <w:p w14:paraId="2604ACB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C627E1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98AEB48"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3170D6DD"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56390F56" w14:textId="77777777">
        <w:trPr>
          <w:jc w:val="center"/>
        </w:trPr>
        <w:tc>
          <w:tcPr>
            <w:tcW w:w="3686" w:type="dxa"/>
          </w:tcPr>
          <w:p w14:paraId="1605887E"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D51FB2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D1CD58A"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660E27FD" w14:textId="77777777" w:rsidR="00262676" w:rsidRPr="008F55E6" w:rsidRDefault="00262676"/>
    <w:bookmarkStart w:id="222" w:name="_MON_1176035549"/>
    <w:bookmarkEnd w:id="222"/>
    <w:bookmarkStart w:id="223" w:name="_MON_1176037540"/>
    <w:bookmarkEnd w:id="223"/>
    <w:p w14:paraId="4820F545" w14:textId="77777777" w:rsidR="00262676" w:rsidRPr="008F55E6" w:rsidRDefault="00262676">
      <w:pPr>
        <w:pStyle w:val="TH"/>
      </w:pPr>
      <w:r w:rsidRPr="008F55E6">
        <w:object w:dxaOrig="13515" w:dyaOrig="4155" w14:anchorId="22553669">
          <v:shape id="_x0000_i1044" type="#_x0000_t75" style="width:472.35pt;height:2in" o:ole="">
            <v:imagedata r:id="rId48" o:title=""/>
          </v:shape>
          <o:OLEObject Type="Embed" ProgID="Word.Picture.8" ShapeID="_x0000_i1044" DrawAspect="Content" ObjectID="_1785506845" r:id="rId49"/>
        </w:object>
      </w:r>
    </w:p>
    <w:p w14:paraId="336E222C" w14:textId="77777777" w:rsidR="00262676" w:rsidRPr="008F55E6" w:rsidRDefault="00262676" w:rsidP="009E7477">
      <w:pPr>
        <w:pStyle w:val="TF"/>
      </w:pPr>
      <w:r w:rsidRPr="008F55E6">
        <w:t>Figure A.10</w:t>
      </w:r>
    </w:p>
    <w:p w14:paraId="2321BE1D" w14:textId="77777777" w:rsidR="00262676" w:rsidRPr="008F55E6" w:rsidRDefault="00262676" w:rsidP="00285235">
      <w:pPr>
        <w:pStyle w:val="Heading1"/>
      </w:pPr>
      <w:bookmarkStart w:id="224" w:name="_Toc535329919"/>
      <w:r w:rsidRPr="008F55E6">
        <w:lastRenderedPageBreak/>
        <w:t>A.11</w:t>
      </w:r>
      <w:r w:rsidRPr="008F55E6">
        <w:tab/>
        <w:t>E-DPDCH Fixed reference channel 2 (FRC2)</w:t>
      </w:r>
      <w:bookmarkEnd w:id="224"/>
    </w:p>
    <w:p w14:paraId="608726FD"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10A4C778" w14:textId="77777777">
        <w:trPr>
          <w:jc w:val="center"/>
        </w:trPr>
        <w:tc>
          <w:tcPr>
            <w:tcW w:w="3686" w:type="dxa"/>
          </w:tcPr>
          <w:p w14:paraId="3BEFAA8D"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46EB99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6D3A66F"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FD5F7B4" w14:textId="77777777">
        <w:trPr>
          <w:jc w:val="center"/>
        </w:trPr>
        <w:tc>
          <w:tcPr>
            <w:tcW w:w="3686" w:type="dxa"/>
          </w:tcPr>
          <w:p w14:paraId="1C850396"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E765C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938B720"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61CB081D" w14:textId="77777777">
        <w:trPr>
          <w:jc w:val="center"/>
        </w:trPr>
        <w:tc>
          <w:tcPr>
            <w:tcW w:w="3686" w:type="dxa"/>
          </w:tcPr>
          <w:p w14:paraId="2E8C8D4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6113E0C9"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2A3679E" w14:textId="77777777" w:rsidR="00262676" w:rsidRPr="008F55E6" w:rsidRDefault="00262676">
            <w:pPr>
              <w:pStyle w:val="TAL"/>
              <w:rPr>
                <w:rFonts w:cs="Arial"/>
                <w:lang w:eastAsia="en-US"/>
              </w:rPr>
            </w:pPr>
            <w:r w:rsidRPr="008F55E6">
              <w:rPr>
                <w:rFonts w:cs="Arial"/>
                <w:lang w:eastAsia="en-US"/>
              </w:rPr>
              <w:t>2</w:t>
            </w:r>
          </w:p>
        </w:tc>
      </w:tr>
      <w:tr w:rsidR="008F55E6" w:rsidRPr="008F55E6" w14:paraId="4C10453F" w14:textId="77777777">
        <w:trPr>
          <w:jc w:val="center"/>
        </w:trPr>
        <w:tc>
          <w:tcPr>
            <w:tcW w:w="3686" w:type="dxa"/>
          </w:tcPr>
          <w:p w14:paraId="45033A1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7D78FD8"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B61A01"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0F3BB1C2" w14:textId="77777777">
        <w:trPr>
          <w:jc w:val="center"/>
        </w:trPr>
        <w:tc>
          <w:tcPr>
            <w:tcW w:w="3686" w:type="dxa"/>
          </w:tcPr>
          <w:p w14:paraId="273D54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6D26D4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1B81CF6"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4988EB40" w14:textId="77777777">
        <w:trPr>
          <w:jc w:val="center"/>
        </w:trPr>
        <w:tc>
          <w:tcPr>
            <w:tcW w:w="3686" w:type="dxa"/>
          </w:tcPr>
          <w:p w14:paraId="001F0F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29A29A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3CC61C"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35D9E488" w14:textId="77777777">
        <w:trPr>
          <w:jc w:val="center"/>
        </w:trPr>
        <w:tc>
          <w:tcPr>
            <w:tcW w:w="3686" w:type="dxa"/>
          </w:tcPr>
          <w:p w14:paraId="24B5D03E"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6E0293C4" w14:textId="77777777" w:rsidR="00262676" w:rsidRPr="008F55E6" w:rsidRDefault="00262676">
            <w:pPr>
              <w:pStyle w:val="TAL"/>
              <w:rPr>
                <w:rFonts w:cs="Arial"/>
                <w:lang w:eastAsia="en-US"/>
              </w:rPr>
            </w:pPr>
          </w:p>
        </w:tc>
        <w:tc>
          <w:tcPr>
            <w:tcW w:w="2552" w:type="dxa"/>
          </w:tcPr>
          <w:p w14:paraId="73EBBDB6"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529DF0B6" w14:textId="77777777">
        <w:trPr>
          <w:jc w:val="center"/>
        </w:trPr>
        <w:tc>
          <w:tcPr>
            <w:tcW w:w="3686" w:type="dxa"/>
          </w:tcPr>
          <w:p w14:paraId="0321012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364DE0"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25644E5" w14:textId="77777777" w:rsidR="00262676" w:rsidRPr="008F55E6" w:rsidRDefault="00262676">
            <w:pPr>
              <w:pStyle w:val="TAL"/>
              <w:rPr>
                <w:rFonts w:cs="Arial"/>
                <w:lang w:eastAsia="en-US"/>
              </w:rPr>
            </w:pPr>
            <w:r w:rsidRPr="008F55E6">
              <w:rPr>
                <w:rFonts w:cs="Arial"/>
                <w:lang w:eastAsia="en-US"/>
              </w:rPr>
              <w:t>{2,2}</w:t>
            </w:r>
          </w:p>
        </w:tc>
      </w:tr>
      <w:tr w:rsidR="00262676" w:rsidRPr="008F55E6" w14:paraId="2702FD55" w14:textId="77777777">
        <w:trPr>
          <w:jc w:val="center"/>
        </w:trPr>
        <w:tc>
          <w:tcPr>
            <w:tcW w:w="3686" w:type="dxa"/>
          </w:tcPr>
          <w:p w14:paraId="1028690F"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79533059"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772C69D"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593A2750"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38BD747B" w14:textId="77777777" w:rsidR="00262676" w:rsidRPr="008F55E6" w:rsidRDefault="00262676"/>
    <w:bookmarkStart w:id="225" w:name="_MON_1176035982"/>
    <w:bookmarkStart w:id="226" w:name="_MON_1176037551"/>
    <w:bookmarkEnd w:id="225"/>
    <w:bookmarkEnd w:id="226"/>
    <w:bookmarkStart w:id="227" w:name="_MON_1176035897"/>
    <w:bookmarkEnd w:id="227"/>
    <w:p w14:paraId="572A5AEA" w14:textId="77777777" w:rsidR="00262676" w:rsidRPr="008F55E6" w:rsidRDefault="00262676">
      <w:pPr>
        <w:pStyle w:val="TH"/>
      </w:pPr>
      <w:r w:rsidRPr="008F55E6">
        <w:object w:dxaOrig="13155" w:dyaOrig="4155" w14:anchorId="3A151052">
          <v:shape id="_x0000_i1045" type="#_x0000_t75" style="width:472.35pt;height:147.75pt" o:ole="">
            <v:imagedata r:id="rId50" o:title=""/>
          </v:shape>
          <o:OLEObject Type="Embed" ProgID="Word.Picture.8" ShapeID="_x0000_i1045" DrawAspect="Content" ObjectID="_1785506846" r:id="rId51"/>
        </w:object>
      </w:r>
    </w:p>
    <w:p w14:paraId="0EEEA0BF" w14:textId="77777777" w:rsidR="00262676" w:rsidRPr="008F55E6" w:rsidRDefault="00262676" w:rsidP="009E7477">
      <w:pPr>
        <w:pStyle w:val="TF"/>
      </w:pPr>
      <w:r w:rsidRPr="008F55E6">
        <w:t>Figure A.11</w:t>
      </w:r>
    </w:p>
    <w:p w14:paraId="73997BC7" w14:textId="77777777" w:rsidR="00262676" w:rsidRPr="008F55E6" w:rsidRDefault="00262676" w:rsidP="00285235">
      <w:pPr>
        <w:pStyle w:val="Heading1"/>
      </w:pPr>
      <w:bookmarkStart w:id="228" w:name="_Toc535329920"/>
      <w:r w:rsidRPr="008F55E6">
        <w:lastRenderedPageBreak/>
        <w:t>A.12</w:t>
      </w:r>
      <w:r w:rsidRPr="008F55E6">
        <w:tab/>
        <w:t>E-DPDCH Fixed reference channel 3 (FRC3)</w:t>
      </w:r>
      <w:bookmarkEnd w:id="228"/>
    </w:p>
    <w:p w14:paraId="622E6A91"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CD101AB" w14:textId="77777777">
        <w:trPr>
          <w:jc w:val="center"/>
        </w:trPr>
        <w:tc>
          <w:tcPr>
            <w:tcW w:w="3686" w:type="dxa"/>
          </w:tcPr>
          <w:p w14:paraId="29BB1E7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8C49E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2FC86E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6AFFC5F9" w14:textId="77777777">
        <w:trPr>
          <w:jc w:val="center"/>
        </w:trPr>
        <w:tc>
          <w:tcPr>
            <w:tcW w:w="3686" w:type="dxa"/>
          </w:tcPr>
          <w:p w14:paraId="2939F9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28715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A91EB62"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43F33FDE" w14:textId="77777777">
        <w:trPr>
          <w:jc w:val="center"/>
        </w:trPr>
        <w:tc>
          <w:tcPr>
            <w:tcW w:w="3686" w:type="dxa"/>
          </w:tcPr>
          <w:p w14:paraId="715AC436"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4226350B"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ECDB05A"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1B0723B5" w14:textId="77777777">
        <w:trPr>
          <w:jc w:val="center"/>
        </w:trPr>
        <w:tc>
          <w:tcPr>
            <w:tcW w:w="3686" w:type="dxa"/>
          </w:tcPr>
          <w:p w14:paraId="65E5F2F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41A6432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26BC23B"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11E2D4A8" w14:textId="77777777">
        <w:trPr>
          <w:jc w:val="center"/>
        </w:trPr>
        <w:tc>
          <w:tcPr>
            <w:tcW w:w="3686" w:type="dxa"/>
          </w:tcPr>
          <w:p w14:paraId="7BF19B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EDA6DE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CB61F7E"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6960393C" w14:textId="77777777">
        <w:trPr>
          <w:jc w:val="center"/>
        </w:trPr>
        <w:tc>
          <w:tcPr>
            <w:tcW w:w="3686" w:type="dxa"/>
          </w:tcPr>
          <w:p w14:paraId="4604E72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23BC5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6FE6B1F"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70FFAE61" w14:textId="77777777">
        <w:trPr>
          <w:jc w:val="center"/>
        </w:trPr>
        <w:tc>
          <w:tcPr>
            <w:tcW w:w="3686" w:type="dxa"/>
          </w:tcPr>
          <w:p w14:paraId="2B809CBF"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00A1F16" w14:textId="77777777" w:rsidR="00262676" w:rsidRPr="008F55E6" w:rsidRDefault="00262676">
            <w:pPr>
              <w:pStyle w:val="TAL"/>
              <w:rPr>
                <w:rFonts w:cs="Arial"/>
                <w:lang w:eastAsia="en-US"/>
              </w:rPr>
            </w:pPr>
          </w:p>
        </w:tc>
        <w:tc>
          <w:tcPr>
            <w:tcW w:w="2552" w:type="dxa"/>
          </w:tcPr>
          <w:p w14:paraId="1F573E59"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65CD4325" w14:textId="77777777">
        <w:trPr>
          <w:jc w:val="center"/>
        </w:trPr>
        <w:tc>
          <w:tcPr>
            <w:tcW w:w="3686" w:type="dxa"/>
          </w:tcPr>
          <w:p w14:paraId="1BD1A2BF"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45D354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6D0DD7A"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30C8B5EC" w14:textId="77777777">
        <w:trPr>
          <w:jc w:val="center"/>
        </w:trPr>
        <w:tc>
          <w:tcPr>
            <w:tcW w:w="3686" w:type="dxa"/>
          </w:tcPr>
          <w:p w14:paraId="0E95DAA1"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5F11374"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840F20"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61450B20"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1EF7FCC6" w14:textId="77777777" w:rsidR="00262676" w:rsidRPr="008F55E6" w:rsidRDefault="00262676"/>
    <w:bookmarkStart w:id="229" w:name="_MON_1176037559"/>
    <w:bookmarkStart w:id="230" w:name="_MON_1180180517"/>
    <w:bookmarkStart w:id="231" w:name="_MON_1161509114"/>
    <w:bookmarkStart w:id="232" w:name="_MON_1161509772"/>
    <w:bookmarkStart w:id="233" w:name="_MON_1161509785"/>
    <w:bookmarkStart w:id="234" w:name="_MON_1161670927"/>
    <w:bookmarkStart w:id="235" w:name="_MON_1163313410"/>
    <w:bookmarkStart w:id="236" w:name="_MON_1163847239"/>
    <w:bookmarkEnd w:id="229"/>
    <w:bookmarkEnd w:id="230"/>
    <w:bookmarkEnd w:id="231"/>
    <w:bookmarkEnd w:id="232"/>
    <w:bookmarkEnd w:id="233"/>
    <w:bookmarkEnd w:id="234"/>
    <w:bookmarkEnd w:id="235"/>
    <w:bookmarkEnd w:id="236"/>
    <w:bookmarkStart w:id="237" w:name="_MON_1176036062"/>
    <w:bookmarkEnd w:id="237"/>
    <w:p w14:paraId="2AA8E9D5" w14:textId="77777777" w:rsidR="00262676" w:rsidRPr="008F55E6" w:rsidRDefault="00262676">
      <w:pPr>
        <w:pStyle w:val="TH"/>
      </w:pPr>
      <w:r w:rsidRPr="008F55E6">
        <w:object w:dxaOrig="13155" w:dyaOrig="4155" w14:anchorId="551FD9C7">
          <v:shape id="_x0000_i1046" type="#_x0000_t75" style="width:472.35pt;height:147.75pt" o:ole="">
            <v:imagedata r:id="rId52" o:title=""/>
          </v:shape>
          <o:OLEObject Type="Embed" ProgID="Word.Picture.8" ShapeID="_x0000_i1046" DrawAspect="Content" ObjectID="_1785506847" r:id="rId53"/>
        </w:object>
      </w:r>
    </w:p>
    <w:p w14:paraId="2D1F692C" w14:textId="77777777" w:rsidR="00262676" w:rsidRPr="008F55E6" w:rsidRDefault="00262676" w:rsidP="009E7477">
      <w:pPr>
        <w:pStyle w:val="TF"/>
      </w:pPr>
      <w:r w:rsidRPr="008F55E6">
        <w:t>Figure A.12</w:t>
      </w:r>
    </w:p>
    <w:p w14:paraId="291279D4" w14:textId="77777777" w:rsidR="00262676" w:rsidRPr="008F55E6" w:rsidRDefault="00262676" w:rsidP="00285235">
      <w:pPr>
        <w:pStyle w:val="Heading1"/>
      </w:pPr>
      <w:bookmarkStart w:id="238" w:name="_Toc535329921"/>
      <w:r w:rsidRPr="008F55E6">
        <w:lastRenderedPageBreak/>
        <w:t>A.13</w:t>
      </w:r>
      <w:r w:rsidRPr="008F55E6">
        <w:tab/>
        <w:t>E-DPDCH Fixed reference channel 4 (FRC4)</w:t>
      </w:r>
      <w:bookmarkEnd w:id="238"/>
    </w:p>
    <w:p w14:paraId="44D88060"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E27658E" w14:textId="77777777">
        <w:trPr>
          <w:jc w:val="center"/>
        </w:trPr>
        <w:tc>
          <w:tcPr>
            <w:tcW w:w="3686" w:type="dxa"/>
          </w:tcPr>
          <w:p w14:paraId="40C1ABD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60EAC740"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9EAC22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A25B9" w14:textId="77777777">
        <w:trPr>
          <w:jc w:val="center"/>
        </w:trPr>
        <w:tc>
          <w:tcPr>
            <w:tcW w:w="3686" w:type="dxa"/>
          </w:tcPr>
          <w:p w14:paraId="386FB71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CF407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9E9435E"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2335664A" w14:textId="77777777">
        <w:trPr>
          <w:jc w:val="center"/>
        </w:trPr>
        <w:tc>
          <w:tcPr>
            <w:tcW w:w="3686" w:type="dxa"/>
          </w:tcPr>
          <w:p w14:paraId="7A15E300"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4B26B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3BC22C9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5639636" w14:textId="77777777">
        <w:trPr>
          <w:jc w:val="center"/>
        </w:trPr>
        <w:tc>
          <w:tcPr>
            <w:tcW w:w="3686" w:type="dxa"/>
          </w:tcPr>
          <w:p w14:paraId="52A1D8A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6019294"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6100AC" w14:textId="77777777" w:rsidR="00262676" w:rsidRPr="008F55E6" w:rsidRDefault="00262676">
            <w:pPr>
              <w:pStyle w:val="TAL"/>
              <w:rPr>
                <w:rFonts w:cs="Arial"/>
                <w:lang w:eastAsia="en-US"/>
              </w:rPr>
            </w:pPr>
            <w:r w:rsidRPr="008F55E6">
              <w:rPr>
                <w:rFonts w:cs="Arial"/>
                <w:lang w:eastAsia="en-US"/>
              </w:rPr>
              <w:t>4</w:t>
            </w:r>
          </w:p>
        </w:tc>
      </w:tr>
      <w:tr w:rsidR="008F55E6" w:rsidRPr="008F55E6" w14:paraId="293A04A6" w14:textId="77777777">
        <w:trPr>
          <w:jc w:val="center"/>
        </w:trPr>
        <w:tc>
          <w:tcPr>
            <w:tcW w:w="3686" w:type="dxa"/>
          </w:tcPr>
          <w:p w14:paraId="2886534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435DDC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18AE9D9"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1D671EA" w14:textId="77777777">
        <w:trPr>
          <w:jc w:val="center"/>
        </w:trPr>
        <w:tc>
          <w:tcPr>
            <w:tcW w:w="3686" w:type="dxa"/>
          </w:tcPr>
          <w:p w14:paraId="31D10D7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3BFECB8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8D1C099"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26299EB6" w14:textId="77777777">
        <w:trPr>
          <w:jc w:val="center"/>
        </w:trPr>
        <w:tc>
          <w:tcPr>
            <w:tcW w:w="3686" w:type="dxa"/>
          </w:tcPr>
          <w:p w14:paraId="7ADD1105"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DE2E60E" w14:textId="77777777" w:rsidR="00262676" w:rsidRPr="008F55E6" w:rsidRDefault="00262676">
            <w:pPr>
              <w:pStyle w:val="TAL"/>
              <w:rPr>
                <w:rFonts w:cs="Arial"/>
                <w:lang w:eastAsia="en-US"/>
              </w:rPr>
            </w:pPr>
          </w:p>
        </w:tc>
        <w:tc>
          <w:tcPr>
            <w:tcW w:w="2552" w:type="dxa"/>
          </w:tcPr>
          <w:p w14:paraId="54A056AA"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616BF541" w14:textId="77777777">
        <w:trPr>
          <w:jc w:val="center"/>
        </w:trPr>
        <w:tc>
          <w:tcPr>
            <w:tcW w:w="3686" w:type="dxa"/>
          </w:tcPr>
          <w:p w14:paraId="25BA75A0"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D3F35DE"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7D026F12" w14:textId="77777777" w:rsidR="00262676" w:rsidRPr="008F55E6" w:rsidRDefault="00262676">
            <w:pPr>
              <w:pStyle w:val="TAL"/>
              <w:rPr>
                <w:rFonts w:cs="Arial"/>
                <w:lang w:eastAsia="en-US"/>
              </w:rPr>
            </w:pPr>
            <w:r w:rsidRPr="008F55E6">
              <w:rPr>
                <w:rFonts w:cs="Arial"/>
                <w:lang w:eastAsia="en-US"/>
              </w:rPr>
              <w:t>{4}</w:t>
            </w:r>
          </w:p>
        </w:tc>
      </w:tr>
      <w:tr w:rsidR="008F55E6" w:rsidRPr="008F55E6" w14:paraId="57A7ABD6" w14:textId="77777777">
        <w:trPr>
          <w:jc w:val="center"/>
        </w:trPr>
        <w:tc>
          <w:tcPr>
            <w:tcW w:w="3686" w:type="dxa"/>
          </w:tcPr>
          <w:p w14:paraId="05ACB83A"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4E2434F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E11459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341AE251" w14:textId="77777777">
        <w:trPr>
          <w:jc w:val="center"/>
        </w:trPr>
        <w:tc>
          <w:tcPr>
            <w:tcW w:w="3686" w:type="dxa"/>
          </w:tcPr>
          <w:p w14:paraId="567825DB"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A5118B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42E6D10"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06691FA9" w14:textId="77777777" w:rsidR="00262676" w:rsidRPr="008F55E6" w:rsidRDefault="00262676"/>
    <w:bookmarkStart w:id="239" w:name="_MON_1176036129"/>
    <w:bookmarkStart w:id="240" w:name="_MON_1176037566"/>
    <w:bookmarkEnd w:id="239"/>
    <w:bookmarkEnd w:id="240"/>
    <w:bookmarkStart w:id="241" w:name="_MON_1163847380"/>
    <w:bookmarkEnd w:id="241"/>
    <w:p w14:paraId="09F04EE5" w14:textId="77777777" w:rsidR="00262676" w:rsidRPr="008F55E6" w:rsidRDefault="00262676">
      <w:pPr>
        <w:pStyle w:val="TH"/>
      </w:pPr>
      <w:r w:rsidRPr="008F55E6">
        <w:object w:dxaOrig="13515" w:dyaOrig="4332" w14:anchorId="41F285C7">
          <v:shape id="_x0000_i1047" type="#_x0000_t75" style="width:481.1pt;height:153.55pt" o:ole="">
            <v:imagedata r:id="rId54" o:title=""/>
          </v:shape>
          <o:OLEObject Type="Embed" ProgID="Word.Picture.8" ShapeID="_x0000_i1047" DrawAspect="Content" ObjectID="_1785506848" r:id="rId55"/>
        </w:object>
      </w:r>
    </w:p>
    <w:p w14:paraId="630F5904" w14:textId="77777777" w:rsidR="00262676" w:rsidRPr="008F55E6" w:rsidRDefault="00262676" w:rsidP="009E7477">
      <w:pPr>
        <w:pStyle w:val="TF"/>
      </w:pPr>
      <w:r w:rsidRPr="008F55E6">
        <w:t>Figure A.13</w:t>
      </w:r>
    </w:p>
    <w:p w14:paraId="5ED6E6A3" w14:textId="77777777" w:rsidR="00262676" w:rsidRPr="008F55E6" w:rsidRDefault="00262676" w:rsidP="00285235">
      <w:pPr>
        <w:pStyle w:val="Heading1"/>
      </w:pPr>
      <w:bookmarkStart w:id="242" w:name="_Toc535329922"/>
      <w:r w:rsidRPr="008F55E6">
        <w:lastRenderedPageBreak/>
        <w:t>A.14</w:t>
      </w:r>
      <w:r w:rsidRPr="008F55E6">
        <w:tab/>
        <w:t>E-DPDCH Fixed reference channel 5 (FRC5)</w:t>
      </w:r>
      <w:bookmarkEnd w:id="242"/>
    </w:p>
    <w:p w14:paraId="755AE28A"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992353" w14:textId="77777777">
        <w:trPr>
          <w:jc w:val="center"/>
        </w:trPr>
        <w:tc>
          <w:tcPr>
            <w:tcW w:w="3686" w:type="dxa"/>
          </w:tcPr>
          <w:p w14:paraId="3AB1B47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E659F56"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B9E791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B47BD27" w14:textId="77777777">
        <w:trPr>
          <w:jc w:val="center"/>
        </w:trPr>
        <w:tc>
          <w:tcPr>
            <w:tcW w:w="3686" w:type="dxa"/>
          </w:tcPr>
          <w:p w14:paraId="02ED2689"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EEC0127"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EF51588"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403F5500" w14:textId="77777777">
        <w:trPr>
          <w:jc w:val="center"/>
        </w:trPr>
        <w:tc>
          <w:tcPr>
            <w:tcW w:w="3686" w:type="dxa"/>
          </w:tcPr>
          <w:p w14:paraId="4A30443A"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8B654B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5DCBCA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0C5FEA06" w14:textId="77777777">
        <w:trPr>
          <w:jc w:val="center"/>
        </w:trPr>
        <w:tc>
          <w:tcPr>
            <w:tcW w:w="3686" w:type="dxa"/>
          </w:tcPr>
          <w:p w14:paraId="58ACA92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2E23A4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BE35C7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FBD97C4" w14:textId="77777777">
        <w:trPr>
          <w:jc w:val="center"/>
        </w:trPr>
        <w:tc>
          <w:tcPr>
            <w:tcW w:w="3686" w:type="dxa"/>
          </w:tcPr>
          <w:p w14:paraId="56A1AE16"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13A06DE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CA48CE3"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314AF546" w14:textId="77777777">
        <w:trPr>
          <w:jc w:val="center"/>
        </w:trPr>
        <w:tc>
          <w:tcPr>
            <w:tcW w:w="3686" w:type="dxa"/>
          </w:tcPr>
          <w:p w14:paraId="4773EFA0"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BCBA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44C61A5"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57FB8F16" w14:textId="77777777">
        <w:trPr>
          <w:jc w:val="center"/>
        </w:trPr>
        <w:tc>
          <w:tcPr>
            <w:tcW w:w="3686" w:type="dxa"/>
          </w:tcPr>
          <w:p w14:paraId="23B03B80"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AE75266" w14:textId="77777777" w:rsidR="00262676" w:rsidRPr="008F55E6" w:rsidRDefault="00262676">
            <w:pPr>
              <w:pStyle w:val="TAL"/>
              <w:rPr>
                <w:rFonts w:cs="Arial"/>
                <w:lang w:eastAsia="en-US"/>
              </w:rPr>
            </w:pPr>
          </w:p>
        </w:tc>
        <w:tc>
          <w:tcPr>
            <w:tcW w:w="2552" w:type="dxa"/>
          </w:tcPr>
          <w:p w14:paraId="5750F60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4AA15398" w14:textId="77777777">
        <w:trPr>
          <w:jc w:val="center"/>
        </w:trPr>
        <w:tc>
          <w:tcPr>
            <w:tcW w:w="3686" w:type="dxa"/>
          </w:tcPr>
          <w:p w14:paraId="68AD1455"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2F1FCCF"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87C7BA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07223E84" w14:textId="77777777">
        <w:trPr>
          <w:jc w:val="center"/>
        </w:trPr>
        <w:tc>
          <w:tcPr>
            <w:tcW w:w="3686" w:type="dxa"/>
          </w:tcPr>
          <w:p w14:paraId="2A10CD7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1A6AFCF"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2B37BC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4AA06A7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47C50028" w14:textId="77777777" w:rsidR="00262676" w:rsidRPr="008F55E6" w:rsidRDefault="00262676"/>
    <w:bookmarkStart w:id="243" w:name="_MON_1176036215"/>
    <w:bookmarkStart w:id="244" w:name="_MON_1176037575"/>
    <w:bookmarkStart w:id="245" w:name="_MON_1180180705"/>
    <w:bookmarkStart w:id="246" w:name="_MON_1180180749"/>
    <w:bookmarkEnd w:id="243"/>
    <w:bookmarkEnd w:id="244"/>
    <w:bookmarkEnd w:id="245"/>
    <w:bookmarkEnd w:id="246"/>
    <w:bookmarkStart w:id="247" w:name="_MON_1163847735"/>
    <w:bookmarkEnd w:id="247"/>
    <w:p w14:paraId="6BA3CCD4" w14:textId="77777777" w:rsidR="00262676" w:rsidRPr="008F55E6" w:rsidRDefault="00262676">
      <w:pPr>
        <w:pStyle w:val="TH"/>
      </w:pPr>
      <w:r w:rsidRPr="008F55E6">
        <w:object w:dxaOrig="13155" w:dyaOrig="4155" w14:anchorId="1002FF02">
          <v:shape id="_x0000_i1048" type="#_x0000_t75" style="width:480.7pt;height:151.9pt" o:ole="">
            <v:imagedata r:id="rId56" o:title=""/>
          </v:shape>
          <o:OLEObject Type="Embed" ProgID="Word.Picture.8" ShapeID="_x0000_i1048" DrawAspect="Content" ObjectID="_1785506849" r:id="rId57"/>
        </w:object>
      </w:r>
    </w:p>
    <w:p w14:paraId="05F5DA1B" w14:textId="77777777" w:rsidR="00262676" w:rsidRPr="008F55E6" w:rsidRDefault="00262676" w:rsidP="009E7477">
      <w:pPr>
        <w:pStyle w:val="TF"/>
      </w:pPr>
      <w:r w:rsidRPr="008F55E6">
        <w:t>Figure A.14</w:t>
      </w:r>
    </w:p>
    <w:p w14:paraId="43BCDF4D" w14:textId="77777777" w:rsidR="00262676" w:rsidRPr="008F55E6" w:rsidRDefault="00262676" w:rsidP="00285235">
      <w:pPr>
        <w:pStyle w:val="Heading1"/>
      </w:pPr>
      <w:bookmarkStart w:id="248" w:name="_Toc535329923"/>
      <w:r w:rsidRPr="008F55E6">
        <w:lastRenderedPageBreak/>
        <w:t>A.15</w:t>
      </w:r>
      <w:r w:rsidRPr="008F55E6">
        <w:tab/>
        <w:t>E-DPDCH Fixed reference channel 6 (FRC6)</w:t>
      </w:r>
      <w:bookmarkEnd w:id="248"/>
    </w:p>
    <w:p w14:paraId="3FCF6E3B"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D38381D" w14:textId="77777777">
        <w:trPr>
          <w:jc w:val="center"/>
        </w:trPr>
        <w:tc>
          <w:tcPr>
            <w:tcW w:w="3686" w:type="dxa"/>
          </w:tcPr>
          <w:p w14:paraId="13C49E6F"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8FEC95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7FC1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BA7563E" w14:textId="77777777">
        <w:trPr>
          <w:jc w:val="center"/>
        </w:trPr>
        <w:tc>
          <w:tcPr>
            <w:tcW w:w="3686" w:type="dxa"/>
          </w:tcPr>
          <w:p w14:paraId="70CDA32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1BF9CBE4"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590FBBE0"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454800B" w14:textId="77777777">
        <w:trPr>
          <w:jc w:val="center"/>
        </w:trPr>
        <w:tc>
          <w:tcPr>
            <w:tcW w:w="3686" w:type="dxa"/>
          </w:tcPr>
          <w:p w14:paraId="6DA46881"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74A10D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F755BED" w14:textId="77777777" w:rsidR="00262676" w:rsidRPr="008F55E6" w:rsidRDefault="00262676">
            <w:pPr>
              <w:pStyle w:val="TAL"/>
              <w:rPr>
                <w:rFonts w:cs="Arial"/>
                <w:lang w:eastAsia="en-US"/>
              </w:rPr>
            </w:pPr>
            <w:r w:rsidRPr="008F55E6">
              <w:rPr>
                <w:rFonts w:cs="Arial"/>
                <w:lang w:eastAsia="en-US"/>
              </w:rPr>
              <w:t>10</w:t>
            </w:r>
          </w:p>
        </w:tc>
      </w:tr>
      <w:tr w:rsidR="008F55E6" w:rsidRPr="008F55E6" w14:paraId="314C55BB" w14:textId="77777777">
        <w:trPr>
          <w:jc w:val="center"/>
        </w:trPr>
        <w:tc>
          <w:tcPr>
            <w:tcW w:w="3686" w:type="dxa"/>
          </w:tcPr>
          <w:p w14:paraId="18C103E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FBEBF6E"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C2BFFF" w14:textId="77777777" w:rsidR="00262676" w:rsidRPr="008F55E6" w:rsidRDefault="00262676">
            <w:pPr>
              <w:pStyle w:val="TAL"/>
              <w:rPr>
                <w:rFonts w:cs="Arial"/>
                <w:lang w:eastAsia="en-US"/>
              </w:rPr>
            </w:pPr>
            <w:r w:rsidRPr="008F55E6">
              <w:rPr>
                <w:rFonts w:cs="Arial"/>
                <w:lang w:eastAsia="en-US"/>
              </w:rPr>
              <w:t>4</w:t>
            </w:r>
          </w:p>
        </w:tc>
      </w:tr>
      <w:tr w:rsidR="008F55E6" w:rsidRPr="008F55E6" w14:paraId="7706ADCF" w14:textId="77777777">
        <w:trPr>
          <w:jc w:val="center"/>
        </w:trPr>
        <w:tc>
          <w:tcPr>
            <w:tcW w:w="3686" w:type="dxa"/>
          </w:tcPr>
          <w:p w14:paraId="5881B45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2F013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F186C7C"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086C24D1" w14:textId="77777777">
        <w:trPr>
          <w:jc w:val="center"/>
        </w:trPr>
        <w:tc>
          <w:tcPr>
            <w:tcW w:w="3686" w:type="dxa"/>
          </w:tcPr>
          <w:p w14:paraId="5646CA1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4C3EA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AFA1E61"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168BD56F" w14:textId="77777777">
        <w:trPr>
          <w:jc w:val="center"/>
        </w:trPr>
        <w:tc>
          <w:tcPr>
            <w:tcW w:w="3686" w:type="dxa"/>
          </w:tcPr>
          <w:p w14:paraId="37CD1488"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1997E7F" w14:textId="77777777" w:rsidR="00262676" w:rsidRPr="008F55E6" w:rsidRDefault="00262676">
            <w:pPr>
              <w:pStyle w:val="TAL"/>
              <w:rPr>
                <w:rFonts w:cs="Arial"/>
                <w:lang w:eastAsia="en-US"/>
              </w:rPr>
            </w:pPr>
          </w:p>
        </w:tc>
        <w:tc>
          <w:tcPr>
            <w:tcW w:w="2552" w:type="dxa"/>
          </w:tcPr>
          <w:p w14:paraId="0896A6DB"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5C1F23DA" w14:textId="77777777">
        <w:trPr>
          <w:jc w:val="center"/>
        </w:trPr>
        <w:tc>
          <w:tcPr>
            <w:tcW w:w="3686" w:type="dxa"/>
          </w:tcPr>
          <w:p w14:paraId="0D87CDCE"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DEF207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9BC6944" w14:textId="77777777" w:rsidR="00262676" w:rsidRPr="008F55E6" w:rsidRDefault="00262676">
            <w:pPr>
              <w:pStyle w:val="TAL"/>
              <w:rPr>
                <w:rFonts w:cs="Arial"/>
                <w:lang w:eastAsia="en-US"/>
              </w:rPr>
            </w:pPr>
            <w:r w:rsidRPr="008F55E6">
              <w:rPr>
                <w:rFonts w:cs="Arial"/>
                <w:lang w:eastAsia="en-US"/>
              </w:rPr>
              <w:t>{2,2}</w:t>
            </w:r>
          </w:p>
        </w:tc>
      </w:tr>
      <w:tr w:rsidR="00262676" w:rsidRPr="008F55E6" w14:paraId="0A4E4749" w14:textId="77777777">
        <w:trPr>
          <w:jc w:val="center"/>
        </w:trPr>
        <w:tc>
          <w:tcPr>
            <w:tcW w:w="3686" w:type="dxa"/>
          </w:tcPr>
          <w:p w14:paraId="31AF4D5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2D36F912"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0FDE1AF"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16C7CE9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781184B9" w14:textId="77777777" w:rsidR="00262676" w:rsidRPr="008F55E6" w:rsidRDefault="00262676"/>
    <w:bookmarkStart w:id="249" w:name="_MON_1176036326"/>
    <w:bookmarkStart w:id="250" w:name="_MON_1176037582"/>
    <w:bookmarkStart w:id="251" w:name="_MON_1180181029"/>
    <w:bookmarkStart w:id="252" w:name="_MON_1180250970"/>
    <w:bookmarkEnd w:id="249"/>
    <w:bookmarkEnd w:id="250"/>
    <w:bookmarkEnd w:id="251"/>
    <w:bookmarkEnd w:id="252"/>
    <w:bookmarkStart w:id="253" w:name="_MON_1163847916"/>
    <w:bookmarkEnd w:id="253"/>
    <w:p w14:paraId="531D98CE" w14:textId="77777777" w:rsidR="00262676" w:rsidRPr="008F55E6" w:rsidRDefault="00262676">
      <w:pPr>
        <w:pStyle w:val="TH"/>
      </w:pPr>
      <w:r w:rsidRPr="008F55E6">
        <w:object w:dxaOrig="13515" w:dyaOrig="4332" w14:anchorId="5DFDAFCA">
          <v:shape id="_x0000_i1049" type="#_x0000_t75" style="width:481.1pt;height:153.55pt" o:ole="">
            <v:imagedata r:id="rId58" o:title=""/>
          </v:shape>
          <o:OLEObject Type="Embed" ProgID="Word.Picture.8" ShapeID="_x0000_i1049" DrawAspect="Content" ObjectID="_1785506850" r:id="rId59"/>
        </w:object>
      </w:r>
    </w:p>
    <w:p w14:paraId="317BEA62" w14:textId="77777777" w:rsidR="00262676" w:rsidRPr="008F55E6" w:rsidRDefault="00262676" w:rsidP="009E7477">
      <w:pPr>
        <w:pStyle w:val="TF"/>
      </w:pPr>
      <w:r w:rsidRPr="008F55E6">
        <w:t>Figure A.15</w:t>
      </w:r>
    </w:p>
    <w:p w14:paraId="79DB7961"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73CC7EE3"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91EC643" w14:textId="77777777">
        <w:trPr>
          <w:jc w:val="center"/>
        </w:trPr>
        <w:tc>
          <w:tcPr>
            <w:tcW w:w="3686" w:type="dxa"/>
          </w:tcPr>
          <w:p w14:paraId="072CC60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BB59BE2"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2A26C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8F0715B" w14:textId="77777777">
        <w:trPr>
          <w:jc w:val="center"/>
        </w:trPr>
        <w:tc>
          <w:tcPr>
            <w:tcW w:w="3686" w:type="dxa"/>
          </w:tcPr>
          <w:p w14:paraId="1CA8B8A1"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FBFCC7C"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C147C46"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5C44667" w14:textId="77777777">
        <w:trPr>
          <w:jc w:val="center"/>
        </w:trPr>
        <w:tc>
          <w:tcPr>
            <w:tcW w:w="3686" w:type="dxa"/>
          </w:tcPr>
          <w:p w14:paraId="4B39876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790D327E" w14:textId="77777777" w:rsidR="00262676" w:rsidRPr="008F55E6" w:rsidRDefault="00262676">
            <w:pPr>
              <w:pStyle w:val="TAL"/>
              <w:rPr>
                <w:rFonts w:cs="Arial"/>
                <w:lang w:eastAsia="en-US"/>
              </w:rPr>
            </w:pPr>
            <w:r w:rsidRPr="008F55E6">
              <w:rPr>
                <w:rFonts w:cs="Arial"/>
                <w:lang w:eastAsia="en-US"/>
              </w:rPr>
              <w:t>ms</w:t>
            </w:r>
          </w:p>
        </w:tc>
        <w:tc>
          <w:tcPr>
            <w:tcW w:w="2552" w:type="dxa"/>
          </w:tcPr>
          <w:p w14:paraId="0A56FA1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3312CCF" w14:textId="77777777">
        <w:trPr>
          <w:jc w:val="center"/>
        </w:trPr>
        <w:tc>
          <w:tcPr>
            <w:tcW w:w="3686" w:type="dxa"/>
          </w:tcPr>
          <w:p w14:paraId="15CDAA4C"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E0AE706"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34D9A9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8C89800" w14:textId="77777777">
        <w:trPr>
          <w:jc w:val="center"/>
        </w:trPr>
        <w:tc>
          <w:tcPr>
            <w:tcW w:w="3686" w:type="dxa"/>
          </w:tcPr>
          <w:p w14:paraId="7090EEB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323DE4C"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213B30C"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26F5329" w14:textId="77777777">
        <w:trPr>
          <w:jc w:val="center"/>
        </w:trPr>
        <w:tc>
          <w:tcPr>
            <w:tcW w:w="3686" w:type="dxa"/>
          </w:tcPr>
          <w:p w14:paraId="627BEAC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6EB9A28"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785C8A5"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4F38101B" w14:textId="77777777">
        <w:trPr>
          <w:jc w:val="center"/>
        </w:trPr>
        <w:tc>
          <w:tcPr>
            <w:tcW w:w="3686" w:type="dxa"/>
          </w:tcPr>
          <w:p w14:paraId="43D610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65632CC" w14:textId="77777777" w:rsidR="00262676" w:rsidRPr="008F55E6" w:rsidRDefault="00262676">
            <w:pPr>
              <w:pStyle w:val="TAL"/>
              <w:rPr>
                <w:rFonts w:cs="Arial"/>
                <w:lang w:eastAsia="en-US"/>
              </w:rPr>
            </w:pPr>
          </w:p>
        </w:tc>
        <w:tc>
          <w:tcPr>
            <w:tcW w:w="2552" w:type="dxa"/>
          </w:tcPr>
          <w:p w14:paraId="33E765C5"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4D6679A9" w14:textId="77777777">
        <w:trPr>
          <w:jc w:val="center"/>
        </w:trPr>
        <w:tc>
          <w:tcPr>
            <w:tcW w:w="3686" w:type="dxa"/>
          </w:tcPr>
          <w:p w14:paraId="34CEB7F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9748EF7"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079D8CD3" w14:textId="77777777" w:rsidR="00262676" w:rsidRPr="008F55E6" w:rsidRDefault="00262676">
            <w:pPr>
              <w:pStyle w:val="TAL"/>
              <w:rPr>
                <w:rFonts w:cs="Arial"/>
                <w:lang w:eastAsia="en-US"/>
              </w:rPr>
            </w:pPr>
            <w:r w:rsidRPr="008F55E6">
              <w:rPr>
                <w:rFonts w:cs="Arial"/>
                <w:lang w:eastAsia="en-US"/>
              </w:rPr>
              <w:t>{16}</w:t>
            </w:r>
          </w:p>
          <w:p w14:paraId="42302E21" w14:textId="77777777" w:rsidR="00262676" w:rsidRPr="008F55E6" w:rsidRDefault="00262676">
            <w:pPr>
              <w:pStyle w:val="TAL"/>
              <w:rPr>
                <w:rFonts w:cs="Arial"/>
                <w:lang w:eastAsia="en-US"/>
              </w:rPr>
            </w:pPr>
          </w:p>
        </w:tc>
      </w:tr>
      <w:tr w:rsidR="00262676" w:rsidRPr="008F55E6" w14:paraId="4144E58E" w14:textId="77777777">
        <w:trPr>
          <w:jc w:val="center"/>
        </w:trPr>
        <w:tc>
          <w:tcPr>
            <w:tcW w:w="3686" w:type="dxa"/>
          </w:tcPr>
          <w:p w14:paraId="6F5621C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65AEA3E"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8D93EA3"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0B27599F" w14:textId="77777777" w:rsidR="00262676" w:rsidRPr="008F55E6" w:rsidRDefault="00262676"/>
    <w:bookmarkStart w:id="255" w:name="_MON_1176036448"/>
    <w:bookmarkStart w:id="256" w:name="_MON_1176037589"/>
    <w:bookmarkEnd w:id="255"/>
    <w:bookmarkEnd w:id="256"/>
    <w:bookmarkStart w:id="257" w:name="_MON_1163848223"/>
    <w:bookmarkEnd w:id="257"/>
    <w:p w14:paraId="7FA5E4DA" w14:textId="77777777" w:rsidR="00262676" w:rsidRPr="008F55E6" w:rsidRDefault="00262676">
      <w:pPr>
        <w:pStyle w:val="TH"/>
      </w:pPr>
      <w:r w:rsidRPr="008F55E6">
        <w:object w:dxaOrig="13515" w:dyaOrig="4332" w14:anchorId="684DBDD5">
          <v:shape id="_x0000_i1050" type="#_x0000_t75" style="width:481.1pt;height:153.55pt" o:ole="">
            <v:imagedata r:id="rId60" o:title=""/>
          </v:shape>
          <o:OLEObject Type="Embed" ProgID="Word.Picture.8" ShapeID="_x0000_i1050" DrawAspect="Content" ObjectID="_1785506851" r:id="rId61"/>
        </w:object>
      </w:r>
    </w:p>
    <w:p w14:paraId="1A4972F6" w14:textId="77777777" w:rsidR="00262676" w:rsidRPr="008F55E6" w:rsidRDefault="00262676" w:rsidP="009E7477">
      <w:pPr>
        <w:pStyle w:val="TF"/>
      </w:pPr>
      <w:r w:rsidRPr="008F55E6">
        <w:t>Figure A.16</w:t>
      </w:r>
    </w:p>
    <w:p w14:paraId="0ECC1346"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460C17FB"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5730279" w14:textId="77777777">
        <w:tc>
          <w:tcPr>
            <w:tcW w:w="3686" w:type="dxa"/>
            <w:tcBorders>
              <w:right w:val="double" w:sz="4" w:space="0" w:color="auto"/>
            </w:tcBorders>
          </w:tcPr>
          <w:p w14:paraId="5900D0D3"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0F5803E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E9B4356"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FD67321" w14:textId="77777777">
        <w:tc>
          <w:tcPr>
            <w:tcW w:w="3686" w:type="dxa"/>
            <w:tcBorders>
              <w:right w:val="double" w:sz="4" w:space="0" w:color="auto"/>
            </w:tcBorders>
          </w:tcPr>
          <w:p w14:paraId="0832B9B2"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1D0A9E0F" w14:textId="77777777" w:rsidR="00262676" w:rsidRPr="008F55E6" w:rsidRDefault="00262676">
            <w:pPr>
              <w:pStyle w:val="TAL"/>
              <w:rPr>
                <w:rFonts w:cs="Arial"/>
                <w:lang w:eastAsia="en-US"/>
              </w:rPr>
            </w:pPr>
          </w:p>
        </w:tc>
        <w:tc>
          <w:tcPr>
            <w:tcW w:w="2552" w:type="dxa"/>
          </w:tcPr>
          <w:p w14:paraId="3B5E685C"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7D622B23" w14:textId="77777777">
        <w:tc>
          <w:tcPr>
            <w:tcW w:w="3686" w:type="dxa"/>
            <w:tcBorders>
              <w:right w:val="double" w:sz="4" w:space="0" w:color="auto"/>
            </w:tcBorders>
          </w:tcPr>
          <w:p w14:paraId="510B8D6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433DAA0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2FAF913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2106C39" w14:textId="77777777">
        <w:tc>
          <w:tcPr>
            <w:tcW w:w="3686" w:type="dxa"/>
            <w:tcBorders>
              <w:right w:val="double" w:sz="4" w:space="0" w:color="auto"/>
            </w:tcBorders>
          </w:tcPr>
          <w:p w14:paraId="3A1DE735"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283BC215"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9173B4"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450B694D" w14:textId="77777777">
        <w:tc>
          <w:tcPr>
            <w:tcW w:w="3686" w:type="dxa"/>
            <w:tcBorders>
              <w:right w:val="double" w:sz="4" w:space="0" w:color="auto"/>
            </w:tcBorders>
          </w:tcPr>
          <w:p w14:paraId="0B14AA84"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32DE3B5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296FA42"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15163AA" w14:textId="77777777">
        <w:tc>
          <w:tcPr>
            <w:tcW w:w="3686" w:type="dxa"/>
            <w:tcBorders>
              <w:right w:val="double" w:sz="4" w:space="0" w:color="auto"/>
            </w:tcBorders>
          </w:tcPr>
          <w:p w14:paraId="61D39912"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0DA4292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DCC4A75"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03187B10" w14:textId="77777777">
        <w:tc>
          <w:tcPr>
            <w:tcW w:w="3686" w:type="dxa"/>
            <w:tcBorders>
              <w:right w:val="double" w:sz="4" w:space="0" w:color="auto"/>
            </w:tcBorders>
          </w:tcPr>
          <w:p w14:paraId="3A693FA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72BBF4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91AFF8"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2B3B33ED" w14:textId="77777777">
        <w:tc>
          <w:tcPr>
            <w:tcW w:w="3686" w:type="dxa"/>
            <w:tcBorders>
              <w:right w:val="double" w:sz="4" w:space="0" w:color="auto"/>
            </w:tcBorders>
          </w:tcPr>
          <w:p w14:paraId="5D35D09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7490A233" w14:textId="77777777" w:rsidR="00262676" w:rsidRPr="008F55E6" w:rsidRDefault="00262676">
            <w:pPr>
              <w:pStyle w:val="TAL"/>
              <w:rPr>
                <w:rFonts w:cs="Arial"/>
                <w:lang w:eastAsia="en-US"/>
              </w:rPr>
            </w:pPr>
          </w:p>
        </w:tc>
        <w:tc>
          <w:tcPr>
            <w:tcW w:w="2552" w:type="dxa"/>
          </w:tcPr>
          <w:p w14:paraId="6BAB71D7"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7F83CFC9" w14:textId="77777777">
        <w:tc>
          <w:tcPr>
            <w:tcW w:w="3686" w:type="dxa"/>
            <w:tcBorders>
              <w:right w:val="double" w:sz="4" w:space="0" w:color="auto"/>
            </w:tcBorders>
          </w:tcPr>
          <w:p w14:paraId="1943D774"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5AAD342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1B608FE"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0AEA2EDB" w14:textId="77777777">
        <w:tc>
          <w:tcPr>
            <w:tcW w:w="3686" w:type="dxa"/>
            <w:tcBorders>
              <w:right w:val="double" w:sz="4" w:space="0" w:color="auto"/>
            </w:tcBorders>
          </w:tcPr>
          <w:p w14:paraId="7EC75836"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40901C1C" w14:textId="77777777" w:rsidR="00262676" w:rsidRPr="008F55E6" w:rsidRDefault="00262676" w:rsidP="00A079FE">
            <w:pPr>
              <w:pStyle w:val="TAL"/>
              <w:rPr>
                <w:rFonts w:cs="Arial"/>
                <w:lang w:eastAsia="en-US"/>
              </w:rPr>
            </w:pPr>
          </w:p>
          <w:p w14:paraId="739327D3" w14:textId="77777777" w:rsidR="00262676" w:rsidRPr="008F55E6" w:rsidRDefault="00262676" w:rsidP="00A079FE">
            <w:pPr>
              <w:pStyle w:val="TAL"/>
              <w:rPr>
                <w:rFonts w:cs="Arial"/>
                <w:lang w:eastAsia="en-US"/>
              </w:rPr>
            </w:pPr>
          </w:p>
          <w:p w14:paraId="6F6BB8B2" w14:textId="77777777" w:rsidR="00262676" w:rsidRPr="008F55E6" w:rsidRDefault="00262676" w:rsidP="00A079FE">
            <w:pPr>
              <w:pStyle w:val="TAL"/>
              <w:rPr>
                <w:rFonts w:cs="Arial"/>
                <w:lang w:eastAsia="en-US"/>
              </w:rPr>
            </w:pPr>
            <w:r w:rsidRPr="008F55E6">
              <w:rPr>
                <w:rFonts w:cs="Arial"/>
                <w:lang w:eastAsia="en-US"/>
              </w:rPr>
              <w:t>ΔT2TP</w:t>
            </w:r>
          </w:p>
          <w:p w14:paraId="12996600"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21EABFAE"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45C83A19" w14:textId="77777777" w:rsidR="00262676" w:rsidRPr="008F55E6" w:rsidRDefault="00262676" w:rsidP="00A079FE">
            <w:pPr>
              <w:pStyle w:val="TAL"/>
              <w:rPr>
                <w:rFonts w:cs="Arial"/>
                <w:lang w:eastAsia="en-US"/>
              </w:rPr>
            </w:pPr>
          </w:p>
          <w:p w14:paraId="2D699A4A" w14:textId="77777777" w:rsidR="00262676" w:rsidRPr="008F55E6" w:rsidRDefault="00262676" w:rsidP="00A079FE">
            <w:pPr>
              <w:pStyle w:val="TAL"/>
              <w:rPr>
                <w:rFonts w:cs="Arial"/>
                <w:lang w:eastAsia="en-US"/>
              </w:rPr>
            </w:pPr>
          </w:p>
          <w:p w14:paraId="4750CE1E"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02002873"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5B1C6532"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6B630974" w14:textId="77777777" w:rsidR="00262676" w:rsidRPr="008F55E6" w:rsidRDefault="00262676">
            <w:pPr>
              <w:pStyle w:val="TAL"/>
              <w:rPr>
                <w:rFonts w:cs="Arial"/>
                <w:b/>
                <w:bCs/>
                <w:lang w:eastAsia="en-US"/>
              </w:rPr>
            </w:pPr>
          </w:p>
          <w:p w14:paraId="516E9343" w14:textId="77777777" w:rsidR="00262676" w:rsidRPr="008F55E6" w:rsidRDefault="00262676">
            <w:pPr>
              <w:pStyle w:val="TAL"/>
              <w:rPr>
                <w:rFonts w:cs="Arial"/>
                <w:b/>
                <w:bCs/>
                <w:lang w:eastAsia="en-US"/>
              </w:rPr>
            </w:pPr>
            <w:r w:rsidRPr="008F55E6">
              <w:rPr>
                <w:rFonts w:cs="Arial"/>
                <w:b/>
                <w:bCs/>
                <w:lang w:eastAsia="en-US"/>
              </w:rPr>
              <w:t>E-DPCCH Boosting</w:t>
            </w:r>
          </w:p>
          <w:p w14:paraId="1A144F61" w14:textId="77777777" w:rsidR="00262676" w:rsidRPr="008F55E6" w:rsidRDefault="00262676">
            <w:pPr>
              <w:pStyle w:val="TAL"/>
              <w:rPr>
                <w:rFonts w:cs="Arial"/>
                <w:sz w:val="6"/>
                <w:szCs w:val="6"/>
                <w:lang w:eastAsia="en-US"/>
              </w:rPr>
            </w:pPr>
          </w:p>
          <w:p w14:paraId="1835EE25"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67FDB3DE"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5144DEA" w14:textId="77777777" w:rsidR="008A7528" w:rsidRPr="008F55E6" w:rsidRDefault="008A7528"/>
    <w:bookmarkStart w:id="259" w:name="_MON_1244564202"/>
    <w:bookmarkStart w:id="260" w:name="_MON_1244564973"/>
    <w:bookmarkStart w:id="261" w:name="_MON_1229980351"/>
    <w:bookmarkStart w:id="262" w:name="_MON_1230027991"/>
    <w:bookmarkStart w:id="263" w:name="_MON_1230032329"/>
    <w:bookmarkEnd w:id="259"/>
    <w:bookmarkEnd w:id="260"/>
    <w:bookmarkEnd w:id="261"/>
    <w:bookmarkEnd w:id="262"/>
    <w:bookmarkEnd w:id="263"/>
    <w:bookmarkStart w:id="264" w:name="_MON_1244562565"/>
    <w:bookmarkEnd w:id="264"/>
    <w:p w14:paraId="06FDF95B" w14:textId="77777777" w:rsidR="008A7528" w:rsidRPr="008F55E6" w:rsidRDefault="00262676" w:rsidP="008A7528">
      <w:pPr>
        <w:pStyle w:val="TH"/>
      </w:pPr>
      <w:r w:rsidRPr="008F55E6">
        <w:object w:dxaOrig="13335" w:dyaOrig="4185" w14:anchorId="09789256">
          <v:shape id="_x0000_i1051" type="#_x0000_t75" style="width:500.65pt;height:156.9pt" o:ole="">
            <v:imagedata r:id="rId62" o:title=""/>
          </v:shape>
          <o:OLEObject Type="Embed" ProgID="Word.Picture.8" ShapeID="_x0000_i1051" DrawAspect="Content" ObjectID="_1785506852" r:id="rId63"/>
        </w:object>
      </w:r>
    </w:p>
    <w:p w14:paraId="5853C863" w14:textId="77777777" w:rsidR="00A079FE" w:rsidRPr="008F55E6" w:rsidRDefault="00262676" w:rsidP="009E7477">
      <w:pPr>
        <w:pStyle w:val="TF"/>
        <w:rPr>
          <w:noProof/>
        </w:rPr>
      </w:pPr>
      <w:r w:rsidRPr="008F55E6">
        <w:t xml:space="preserve"> </w:t>
      </w:r>
      <w:r w:rsidR="00A079FE" w:rsidRPr="008F55E6">
        <w:rPr>
          <w:noProof/>
        </w:rPr>
        <w:t>Figure A.17</w:t>
      </w:r>
    </w:p>
    <w:p w14:paraId="213B5DE0" w14:textId="77777777" w:rsidR="00262676" w:rsidRPr="008F55E6" w:rsidRDefault="00262676">
      <w:pPr>
        <w:rPr>
          <w:noProof/>
        </w:rPr>
      </w:pPr>
    </w:p>
    <w:p w14:paraId="7D8D2107"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2A3914C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602B281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DE4332"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4C481"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38611"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4EC0C8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AE0C8A"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3F296"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E200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71F1FE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E422EF"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1D0915"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257CD"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3B8CE5F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79EE3"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72642"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C389DD"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EBD16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EDFD1"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1968"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4ABBB"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5A6C4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1DB83"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EFE7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840454"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5732546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63F4F"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77976"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B93D0"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F7E51D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DDA67A"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8655F"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5B930"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08F486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155747"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219E7"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8AE53"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736EB4E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CD9A37"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15A1E63B"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7F0A2C63"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455D2B1"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B80AC8A"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67F49E"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FF3A3" w14:textId="77777777" w:rsidR="00F66E33" w:rsidRPr="008F55E6" w:rsidRDefault="00F66E33" w:rsidP="00725A15">
            <w:pPr>
              <w:pStyle w:val="TAL"/>
              <w:rPr>
                <w:rFonts w:cs="Arial"/>
                <w:lang w:eastAsia="en-US"/>
              </w:rPr>
            </w:pPr>
            <w:r w:rsidRPr="008F55E6">
              <w:rPr>
                <w:rFonts w:cs="Arial"/>
                <w:lang w:eastAsia="en-US"/>
              </w:rPr>
              <w:t>6.02</w:t>
            </w:r>
          </w:p>
          <w:p w14:paraId="09D2B4CC"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791EBDA2" w14:textId="77777777" w:rsidR="00F66E33" w:rsidRPr="008F55E6" w:rsidRDefault="00F66E33" w:rsidP="00F66E33"/>
    <w:p w14:paraId="2B5DE737" w14:textId="77777777" w:rsidR="00F66E33" w:rsidRPr="008F55E6" w:rsidRDefault="00F66E33" w:rsidP="00F66E33">
      <w:pPr>
        <w:pStyle w:val="TH"/>
      </w:pPr>
      <w:r w:rsidRPr="008F55E6">
        <w:object w:dxaOrig="13155" w:dyaOrig="4155" w14:anchorId="7192ADAE">
          <v:shape id="_x0000_i1052" type="#_x0000_t75" style="width:472.35pt;height:147.75pt" o:ole="">
            <v:imagedata r:id="rId52" o:title=""/>
          </v:shape>
          <o:OLEObject Type="Embed" ProgID="Word.Picture.8" ShapeID="_x0000_i1052" DrawAspect="Content" ObjectID="_1785506853" r:id="rId64"/>
        </w:object>
      </w:r>
    </w:p>
    <w:p w14:paraId="4C7BEA18" w14:textId="77777777" w:rsidR="00F66E33" w:rsidRPr="008F55E6" w:rsidRDefault="00F66E33" w:rsidP="009E7477">
      <w:pPr>
        <w:pStyle w:val="TF"/>
        <w:rPr>
          <w:noProof/>
        </w:rPr>
      </w:pPr>
      <w:r w:rsidRPr="008F55E6">
        <w:rPr>
          <w:noProof/>
        </w:rPr>
        <w:t>Figure A.18A. E-DPDCH</w:t>
      </w:r>
    </w:p>
    <w:p w14:paraId="48D06EA3" w14:textId="77777777" w:rsidR="00F66E33" w:rsidRPr="008F55E6" w:rsidRDefault="00F66E33" w:rsidP="00F66E33"/>
    <w:p w14:paraId="7F314DD6" w14:textId="77777777" w:rsidR="00F66E33" w:rsidRPr="008F55E6" w:rsidRDefault="00F66E33" w:rsidP="00F66E33">
      <w:pPr>
        <w:pStyle w:val="TH"/>
        <w:rPr>
          <w:sz w:val="32"/>
          <w:szCs w:val="32"/>
        </w:rPr>
      </w:pPr>
      <w:r w:rsidRPr="008F55E6">
        <w:object w:dxaOrig="13155" w:dyaOrig="4155" w14:anchorId="231DCE25">
          <v:shape id="_x0000_i1053" type="#_x0000_t75" style="width:472.35pt;height:147.75pt" o:ole="">
            <v:imagedata r:id="rId52" o:title=""/>
          </v:shape>
          <o:OLEObject Type="Embed" ProgID="Word.Picture.8" ShapeID="_x0000_i1053" DrawAspect="Content" ObjectID="_1785506854" r:id="rId65"/>
        </w:object>
      </w:r>
    </w:p>
    <w:p w14:paraId="2183F6CA" w14:textId="77777777" w:rsidR="00F66E33" w:rsidRPr="008F55E6" w:rsidRDefault="00F66E33" w:rsidP="009E7477">
      <w:pPr>
        <w:pStyle w:val="TF"/>
        <w:rPr>
          <w:noProof/>
        </w:rPr>
      </w:pPr>
      <w:r w:rsidRPr="008F55E6">
        <w:rPr>
          <w:noProof/>
        </w:rPr>
        <w:t>Figure A.18B. S-E-DPDCH</w:t>
      </w:r>
    </w:p>
    <w:p w14:paraId="5E9F7A86"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272C4A09"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7E5556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10F90"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EEE6A"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ED2FF3"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4E8FA4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68D41"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5B8EE"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C42C6D"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698FC6D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68E33"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19FFB0"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2CF83"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63623A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CC9979"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288F9A"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9B5DA"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7DA317F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68358"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9BA3"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9FCC"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45E2FE2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DA79A7"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9EB3C"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24877"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159199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E1BC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C7ECD"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972B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32E9762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AF8D34"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C8BC8A"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F5B9E7"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7ED71B2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65DE6D"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12E0E6"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AC792"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37A7AA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39B5C2"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49FEA06D"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85D6457"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1DF494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E0B034F"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AB15B"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2F116"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64DF505" w14:textId="77777777" w:rsidR="00F66E33" w:rsidRPr="008F55E6" w:rsidRDefault="00F66E33" w:rsidP="00F66E33"/>
    <w:bookmarkStart w:id="267" w:name="_MON_1437210454"/>
    <w:bookmarkEnd w:id="267"/>
    <w:p w14:paraId="67BD8AEB" w14:textId="77777777" w:rsidR="00F66E33" w:rsidRPr="008F55E6" w:rsidRDefault="00F66E33" w:rsidP="00F66E33">
      <w:pPr>
        <w:pStyle w:val="TH"/>
      </w:pPr>
      <w:r w:rsidRPr="008F55E6">
        <w:object w:dxaOrig="13335" w:dyaOrig="4185" w14:anchorId="497A2481">
          <v:shape id="_x0000_i1054" type="#_x0000_t75" style="width:500.65pt;height:156.9pt" o:ole="">
            <v:imagedata r:id="rId62" o:title=""/>
          </v:shape>
          <o:OLEObject Type="Embed" ProgID="Word.Picture.8" ShapeID="_x0000_i1054" DrawAspect="Content" ObjectID="_1785506855" r:id="rId66"/>
        </w:object>
      </w:r>
    </w:p>
    <w:p w14:paraId="6D874BDC" w14:textId="77777777" w:rsidR="00F66E33" w:rsidRPr="008F55E6" w:rsidRDefault="00F66E33" w:rsidP="009E7477">
      <w:pPr>
        <w:pStyle w:val="TF"/>
        <w:rPr>
          <w:noProof/>
        </w:rPr>
      </w:pPr>
      <w:r w:rsidRPr="008F55E6">
        <w:rPr>
          <w:noProof/>
        </w:rPr>
        <w:t>Figure A.19A. E-DPDCH</w:t>
      </w:r>
    </w:p>
    <w:p w14:paraId="7A7625BD" w14:textId="77777777" w:rsidR="00F66E33" w:rsidRPr="008F55E6" w:rsidRDefault="00F66E33" w:rsidP="00F66E33"/>
    <w:bookmarkStart w:id="268" w:name="_MON_1437210530"/>
    <w:bookmarkEnd w:id="268"/>
    <w:p w14:paraId="2192B661" w14:textId="77777777" w:rsidR="00F66E33" w:rsidRPr="008F55E6" w:rsidRDefault="00F66E33" w:rsidP="00F66E33">
      <w:pPr>
        <w:pStyle w:val="TH"/>
      </w:pPr>
      <w:r w:rsidRPr="008F55E6">
        <w:object w:dxaOrig="13335" w:dyaOrig="4185" w14:anchorId="6DD73224">
          <v:shape id="_x0000_i1055" type="#_x0000_t75" style="width:500.65pt;height:156.9pt" o:ole="">
            <v:imagedata r:id="rId62" o:title=""/>
          </v:shape>
          <o:OLEObject Type="Embed" ProgID="Word.Picture.8" ShapeID="_x0000_i1055" DrawAspect="Content" ObjectID="_1785506856" r:id="rId67"/>
        </w:object>
      </w:r>
    </w:p>
    <w:p w14:paraId="146B5E50" w14:textId="77777777" w:rsidR="00F66E33" w:rsidRPr="008F55E6" w:rsidRDefault="00F66E33" w:rsidP="009E7477">
      <w:pPr>
        <w:pStyle w:val="TF"/>
        <w:rPr>
          <w:noProof/>
        </w:rPr>
      </w:pPr>
      <w:r w:rsidRPr="008F55E6">
        <w:rPr>
          <w:noProof/>
        </w:rPr>
        <w:t>Figure A.19B. S-E-DPDCH</w:t>
      </w:r>
    </w:p>
    <w:p w14:paraId="760DE9F1"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lastRenderedPageBreak/>
        <w:t>Annex B (normative):</w:t>
      </w:r>
      <w:r w:rsidRPr="008F55E6">
        <w:rPr>
          <w:rFonts w:cs="v5.0.0"/>
        </w:rPr>
        <w:br/>
        <w:t>Propagation conditions</w:t>
      </w:r>
      <w:bookmarkEnd w:id="269"/>
    </w:p>
    <w:p w14:paraId="0ED4BC50"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124902FC"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160440AF"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3C3249D3"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7046EBBB"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3AB81A4" wp14:editId="15996671">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8"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6BCE5B1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02E56C85" w14:textId="77777777">
        <w:trPr>
          <w:cantSplit/>
          <w:jc w:val="center"/>
        </w:trPr>
        <w:tc>
          <w:tcPr>
            <w:tcW w:w="2464" w:type="dxa"/>
            <w:gridSpan w:val="2"/>
            <w:tcBorders>
              <w:bottom w:val="single" w:sz="4" w:space="0" w:color="auto"/>
            </w:tcBorders>
          </w:tcPr>
          <w:p w14:paraId="668992CA"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46D13EF3"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6468DBDF"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25C7F3EC"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4CDC5B4C" w14:textId="77777777">
        <w:trPr>
          <w:cantSplit/>
          <w:jc w:val="center"/>
        </w:trPr>
        <w:tc>
          <w:tcPr>
            <w:tcW w:w="2464" w:type="dxa"/>
            <w:gridSpan w:val="2"/>
            <w:tcBorders>
              <w:bottom w:val="single" w:sz="4" w:space="0" w:color="auto"/>
            </w:tcBorders>
          </w:tcPr>
          <w:p w14:paraId="3680DE3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08DAC5A6"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BDD229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D858213"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05DC1714"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676E1DA0"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06736848"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4744DE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651321DD" w14:textId="77777777">
        <w:trPr>
          <w:cantSplit/>
          <w:jc w:val="center"/>
        </w:trPr>
        <w:tc>
          <w:tcPr>
            <w:tcW w:w="2464" w:type="dxa"/>
            <w:gridSpan w:val="2"/>
            <w:tcBorders>
              <w:bottom w:val="single" w:sz="4" w:space="0" w:color="auto"/>
            </w:tcBorders>
          </w:tcPr>
          <w:p w14:paraId="3CA7530B"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A299E11"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29A1E08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423023C4"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4BD8E5E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AF99920"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34744D46"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6CC53870"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EF22630" w14:textId="77777777">
        <w:trPr>
          <w:cantSplit/>
          <w:jc w:val="center"/>
        </w:trPr>
        <w:tc>
          <w:tcPr>
            <w:tcW w:w="2464" w:type="dxa"/>
            <w:gridSpan w:val="2"/>
            <w:tcBorders>
              <w:bottom w:val="single" w:sz="4" w:space="0" w:color="auto"/>
            </w:tcBorders>
          </w:tcPr>
          <w:p w14:paraId="2A06FAD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8D11477"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380B12B1"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D8D4A3"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68623DDD"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EC4086"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5174041C"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ACE7F2F"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34F2381B" w14:textId="77777777">
        <w:trPr>
          <w:cantSplit/>
          <w:jc w:val="center"/>
        </w:trPr>
        <w:tc>
          <w:tcPr>
            <w:tcW w:w="2464" w:type="dxa"/>
            <w:gridSpan w:val="2"/>
            <w:tcBorders>
              <w:bottom w:val="single" w:sz="4" w:space="0" w:color="auto"/>
            </w:tcBorders>
          </w:tcPr>
          <w:p w14:paraId="7AAFB98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26C814D"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7A92F2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081DBC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0D861FD"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8340FCF"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04F5D6E"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FC007A5"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2F397331" w14:textId="77777777">
        <w:trPr>
          <w:cantSplit/>
          <w:jc w:val="center"/>
        </w:trPr>
        <w:tc>
          <w:tcPr>
            <w:tcW w:w="2464" w:type="dxa"/>
            <w:gridSpan w:val="2"/>
            <w:tcBorders>
              <w:bottom w:val="single" w:sz="4" w:space="0" w:color="auto"/>
            </w:tcBorders>
          </w:tcPr>
          <w:p w14:paraId="4B5F44B1"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0DB0ED2"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ED463E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50A92E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1B281E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2E80E4"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6B137BFA"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5880BC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26CAB1A0" w14:textId="77777777">
        <w:trPr>
          <w:cantSplit/>
          <w:jc w:val="center"/>
        </w:trPr>
        <w:tc>
          <w:tcPr>
            <w:tcW w:w="2464" w:type="dxa"/>
            <w:gridSpan w:val="2"/>
            <w:tcBorders>
              <w:bottom w:val="single" w:sz="4" w:space="0" w:color="auto"/>
            </w:tcBorders>
          </w:tcPr>
          <w:p w14:paraId="4A04EFB9" w14:textId="77777777" w:rsidR="00696B6D" w:rsidRPr="008F55E6" w:rsidRDefault="00696B6D" w:rsidP="00A74B6E">
            <w:pPr>
              <w:pStyle w:val="TAC"/>
              <w:rPr>
                <w:rFonts w:cs="Arial"/>
                <w:lang w:eastAsia="en-US"/>
              </w:rPr>
            </w:pPr>
            <w:r w:rsidRPr="008F55E6">
              <w:rPr>
                <w:rFonts w:cs="Arial"/>
                <w:lang w:eastAsia="en-US"/>
              </w:rPr>
              <w:t>Speed for Band XXII:</w:t>
            </w:r>
          </w:p>
          <w:p w14:paraId="3A6D6CA4"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2EDA0A7" w14:textId="77777777" w:rsidR="00696B6D" w:rsidRPr="008F55E6" w:rsidRDefault="00696B6D" w:rsidP="00A74B6E">
            <w:pPr>
              <w:pStyle w:val="TAC"/>
              <w:rPr>
                <w:rFonts w:cs="Arial"/>
                <w:lang w:eastAsia="en-US"/>
              </w:rPr>
            </w:pPr>
            <w:r w:rsidRPr="008F55E6">
              <w:rPr>
                <w:rFonts w:cs="Arial"/>
                <w:lang w:eastAsia="en-US"/>
              </w:rPr>
              <w:t>Speed for Band XXII:</w:t>
            </w:r>
          </w:p>
          <w:p w14:paraId="4138EEAD"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40292BAE" w14:textId="77777777" w:rsidR="00696B6D" w:rsidRPr="008F55E6" w:rsidRDefault="00696B6D" w:rsidP="00A74B6E">
            <w:pPr>
              <w:pStyle w:val="TAC"/>
              <w:rPr>
                <w:rFonts w:cs="Arial"/>
                <w:lang w:eastAsia="en-US"/>
              </w:rPr>
            </w:pPr>
            <w:r w:rsidRPr="008F55E6">
              <w:rPr>
                <w:rFonts w:cs="Arial"/>
                <w:lang w:eastAsia="en-US"/>
              </w:rPr>
              <w:t>Speed for Band XXII:</w:t>
            </w:r>
          </w:p>
          <w:p w14:paraId="067D7AF8"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16E33DE2" w14:textId="77777777" w:rsidR="00696B6D" w:rsidRPr="008F55E6" w:rsidRDefault="00696B6D" w:rsidP="00A74B6E">
            <w:pPr>
              <w:pStyle w:val="TAC"/>
              <w:rPr>
                <w:rFonts w:cs="Arial"/>
                <w:lang w:eastAsia="en-US"/>
              </w:rPr>
            </w:pPr>
            <w:r w:rsidRPr="008F55E6">
              <w:rPr>
                <w:rFonts w:cs="Arial"/>
                <w:lang w:eastAsia="en-US"/>
              </w:rPr>
              <w:t>Speed for Band XXII:</w:t>
            </w:r>
          </w:p>
          <w:p w14:paraId="26C9CD03"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04254D5A" w14:textId="77777777">
        <w:trPr>
          <w:jc w:val="center"/>
        </w:trPr>
        <w:tc>
          <w:tcPr>
            <w:tcW w:w="1232" w:type="dxa"/>
            <w:tcBorders>
              <w:bottom w:val="single" w:sz="4" w:space="0" w:color="auto"/>
            </w:tcBorders>
          </w:tcPr>
          <w:p w14:paraId="490D10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53292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5026224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1FEAB0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F326B3"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82052A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3B0ECDC5"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41F8E2E5"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66F65239" w14:textId="77777777">
        <w:trPr>
          <w:jc w:val="center"/>
        </w:trPr>
        <w:tc>
          <w:tcPr>
            <w:tcW w:w="1232" w:type="dxa"/>
            <w:tcBorders>
              <w:top w:val="single" w:sz="4" w:space="0" w:color="auto"/>
              <w:bottom w:val="nil"/>
            </w:tcBorders>
          </w:tcPr>
          <w:p w14:paraId="2615273A"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148E92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3C849B44"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46454430"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A55C0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6B497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9184988"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3C99218"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B0D07C5" w14:textId="77777777">
        <w:trPr>
          <w:jc w:val="center"/>
        </w:trPr>
        <w:tc>
          <w:tcPr>
            <w:tcW w:w="1232" w:type="dxa"/>
            <w:tcBorders>
              <w:bottom w:val="single" w:sz="4" w:space="0" w:color="auto"/>
            </w:tcBorders>
          </w:tcPr>
          <w:p w14:paraId="12BD34B1"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7F9B37EC"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00BD5FD6"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7C123508"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1897F1F"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72DEC05E"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6686DCDE"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ED42144"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10A729C3" w14:textId="77777777">
        <w:trPr>
          <w:jc w:val="center"/>
        </w:trPr>
        <w:tc>
          <w:tcPr>
            <w:tcW w:w="1232" w:type="dxa"/>
            <w:tcBorders>
              <w:top w:val="nil"/>
              <w:left w:val="nil"/>
              <w:bottom w:val="nil"/>
              <w:right w:val="nil"/>
            </w:tcBorders>
          </w:tcPr>
          <w:p w14:paraId="0DEFD0C9"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42955AF"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0C8E9ED"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36C2EA4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6EA2CD68"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76AF00BF"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32BC83DE"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051BA575"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10BB7B41" w14:textId="77777777">
        <w:trPr>
          <w:jc w:val="center"/>
        </w:trPr>
        <w:tc>
          <w:tcPr>
            <w:tcW w:w="1232" w:type="dxa"/>
            <w:tcBorders>
              <w:top w:val="nil"/>
              <w:left w:val="nil"/>
              <w:bottom w:val="nil"/>
              <w:right w:val="nil"/>
            </w:tcBorders>
          </w:tcPr>
          <w:p w14:paraId="77F9D06A"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5BD63A6"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DA4BBF0"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3CA977F" w14:textId="77777777" w:rsidR="007A3A8A" w:rsidRPr="008F55E6" w:rsidRDefault="007A3A8A">
            <w:pPr>
              <w:pStyle w:val="TAC"/>
              <w:rPr>
                <w:rFonts w:cs="v5.0.0"/>
                <w:lang w:eastAsia="en-US"/>
              </w:rPr>
            </w:pPr>
          </w:p>
        </w:tc>
        <w:tc>
          <w:tcPr>
            <w:tcW w:w="1232" w:type="dxa"/>
            <w:tcBorders>
              <w:left w:val="single" w:sz="4" w:space="0" w:color="auto"/>
            </w:tcBorders>
          </w:tcPr>
          <w:p w14:paraId="0E22842F"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D35B685"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70A7F60A"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7696C2C8" w14:textId="77777777" w:rsidR="007A3A8A" w:rsidRPr="008F55E6" w:rsidRDefault="007A3A8A">
            <w:pPr>
              <w:pStyle w:val="TAC"/>
              <w:rPr>
                <w:rFonts w:cs="v5.0.0"/>
                <w:lang w:eastAsia="en-US"/>
              </w:rPr>
            </w:pPr>
            <w:r w:rsidRPr="008F55E6">
              <w:rPr>
                <w:rFonts w:eastAsia="?? ??" w:cs="v5.0.0"/>
                <w:lang w:eastAsia="en-US"/>
              </w:rPr>
              <w:t>-9</w:t>
            </w:r>
          </w:p>
        </w:tc>
      </w:tr>
    </w:tbl>
    <w:p w14:paraId="03742530" w14:textId="77777777" w:rsidR="00262676" w:rsidRPr="008F55E6" w:rsidRDefault="00262676"/>
    <w:p w14:paraId="19C35B3C" w14:textId="77777777" w:rsidR="00262676" w:rsidRPr="008F55E6" w:rsidRDefault="00262676">
      <w:pPr>
        <w:pStyle w:val="NO"/>
      </w:pPr>
      <w:r w:rsidRPr="008F55E6">
        <w:t>NOTE 1:</w:t>
      </w:r>
      <w:r w:rsidRPr="008F55E6">
        <w:tab/>
        <w:t>Speed above 250km/h is applicable to demodulation performance requirements only.</w:t>
      </w:r>
    </w:p>
    <w:p w14:paraId="768FDA7F"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07BE21D7"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1529"/>
    <w:bookmarkStart w:id="274" w:name="_MON_987701557"/>
    <w:bookmarkStart w:id="275" w:name="_MON_987701658"/>
    <w:bookmarkStart w:id="276" w:name="_MON_987701769"/>
    <w:bookmarkStart w:id="277" w:name="_MON_987702060"/>
    <w:bookmarkStart w:id="278" w:name="_MON_987702611"/>
    <w:bookmarkStart w:id="279" w:name="_MON_987703631"/>
    <w:bookmarkStart w:id="280" w:name="_MON_987703744"/>
    <w:bookmarkStart w:id="281" w:name="_MON_987703773"/>
    <w:bookmarkStart w:id="282" w:name="_MON_989248841"/>
    <w:bookmarkStart w:id="283" w:name="_MON_987700724"/>
    <w:bookmarkStart w:id="284" w:name="_MON_987701350"/>
    <w:bookmarkEnd w:id="273"/>
    <w:bookmarkEnd w:id="274"/>
    <w:bookmarkEnd w:id="275"/>
    <w:bookmarkEnd w:id="276"/>
    <w:bookmarkEnd w:id="277"/>
    <w:bookmarkEnd w:id="278"/>
    <w:bookmarkEnd w:id="279"/>
    <w:bookmarkEnd w:id="280"/>
    <w:bookmarkEnd w:id="281"/>
    <w:bookmarkEnd w:id="282"/>
    <w:bookmarkEnd w:id="283"/>
    <w:bookmarkEnd w:id="284"/>
    <w:bookmarkStart w:id="285" w:name="_MON_987701393"/>
    <w:bookmarkEnd w:id="285"/>
    <w:p w14:paraId="2424F792" w14:textId="77777777" w:rsidR="00262676" w:rsidRPr="008F55E6" w:rsidRDefault="00262676">
      <w:pPr>
        <w:pStyle w:val="TH"/>
        <w:rPr>
          <w:rFonts w:cs="v5.0.0"/>
        </w:rPr>
      </w:pPr>
      <w:r w:rsidRPr="008F55E6">
        <w:rPr>
          <w:rFonts w:cs="v5.0.0"/>
        </w:rPr>
        <w:object w:dxaOrig="4317" w:dyaOrig="2878" w14:anchorId="38FBCC40">
          <v:shape id="_x0000_i1056" type="#_x0000_t75" style="width:267.2pt;height:110.7pt" o:ole="" fillcolor="window">
            <v:imagedata r:id="rId69" o:title=""/>
          </v:shape>
          <o:OLEObject Type="Embed" ProgID="Word.Picture.8" ShapeID="_x0000_i1056" DrawAspect="Content" ObjectID="_1785506857" r:id="rId70"/>
        </w:object>
      </w:r>
    </w:p>
    <w:p w14:paraId="393A53F0" w14:textId="77777777" w:rsidR="00262676" w:rsidRPr="008F55E6" w:rsidRDefault="00262676" w:rsidP="009E7477">
      <w:pPr>
        <w:pStyle w:val="TF"/>
      </w:pPr>
      <w:r w:rsidRPr="008F55E6">
        <w:t>Figure B.1: The moving propagation conditions</w:t>
      </w:r>
    </w:p>
    <w:p w14:paraId="0DB2E500"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2ED78CDE">
          <v:shape id="_x0000_i1057" type="#_x0000_t75" style="width:131.5pt;height:32.05pt" o:ole="" fillcolor="window">
            <v:imagedata r:id="rId71" o:title=""/>
          </v:shape>
          <o:OLEObject Type="Embed" ProgID="Equation.3" ShapeID="_x0000_i1057" DrawAspect="Content" ObjectID="_1785506858" r:id="rId72"/>
        </w:object>
      </w:r>
      <w:r w:rsidRPr="008F55E6">
        <w:rPr>
          <w:rFonts w:cs="v5.0.0"/>
        </w:rPr>
        <w:tab/>
        <w:t>(B.1)</w:t>
      </w:r>
    </w:p>
    <w:p w14:paraId="2307D711"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A05EDD6" w14:textId="77777777">
        <w:trPr>
          <w:jc w:val="center"/>
        </w:trPr>
        <w:tc>
          <w:tcPr>
            <w:tcW w:w="1575" w:type="dxa"/>
          </w:tcPr>
          <w:p w14:paraId="7ED26523"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87EF83B"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3B3BCEB" w14:textId="77777777">
        <w:trPr>
          <w:jc w:val="center"/>
        </w:trPr>
        <w:tc>
          <w:tcPr>
            <w:tcW w:w="1575" w:type="dxa"/>
          </w:tcPr>
          <w:p w14:paraId="008214FF" w14:textId="77777777" w:rsidR="00262676" w:rsidRPr="008F55E6" w:rsidRDefault="00262676">
            <w:pPr>
              <w:pStyle w:val="TAC"/>
              <w:rPr>
                <w:rFonts w:cs="v5.0.0"/>
                <w:lang w:eastAsia="en-US"/>
              </w:rPr>
            </w:pPr>
            <w:r w:rsidRPr="008F55E6">
              <w:rPr>
                <w:rFonts w:cs="v5.0.0"/>
                <w:lang w:eastAsia="en-US"/>
              </w:rPr>
              <w:t>A</w:t>
            </w:r>
          </w:p>
        </w:tc>
        <w:tc>
          <w:tcPr>
            <w:tcW w:w="1575" w:type="dxa"/>
          </w:tcPr>
          <w:p w14:paraId="196C1D7B"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5212C99C" w14:textId="77777777">
        <w:trPr>
          <w:jc w:val="center"/>
        </w:trPr>
        <w:tc>
          <w:tcPr>
            <w:tcW w:w="1575" w:type="dxa"/>
          </w:tcPr>
          <w:p w14:paraId="0163626C" w14:textId="77777777" w:rsidR="00262676" w:rsidRPr="008F55E6" w:rsidRDefault="00262676">
            <w:pPr>
              <w:pStyle w:val="TAC"/>
              <w:rPr>
                <w:rFonts w:cs="Arial"/>
                <w:lang w:eastAsia="en-US"/>
              </w:rPr>
            </w:pPr>
            <w:r w:rsidRPr="008F55E6">
              <w:rPr>
                <w:rFonts w:cs="Arial"/>
                <w:lang w:eastAsia="en-US"/>
              </w:rPr>
              <w:t>B</w:t>
            </w:r>
          </w:p>
        </w:tc>
        <w:tc>
          <w:tcPr>
            <w:tcW w:w="1575" w:type="dxa"/>
          </w:tcPr>
          <w:p w14:paraId="5CC37956"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42A9C6F3" w14:textId="77777777">
        <w:trPr>
          <w:jc w:val="center"/>
        </w:trPr>
        <w:tc>
          <w:tcPr>
            <w:tcW w:w="1575" w:type="dxa"/>
          </w:tcPr>
          <w:p w14:paraId="35CD4428"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1EBC8E3F"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06423DBC" w14:textId="77777777" w:rsidR="00262676" w:rsidRPr="008F55E6" w:rsidRDefault="00262676"/>
    <w:p w14:paraId="36470687"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5DD2297B"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628E359D" w14:textId="77777777" w:rsidR="00262676" w:rsidRPr="008F55E6" w:rsidRDefault="00431ABA">
      <w:pPr>
        <w:pStyle w:val="TH"/>
        <w:rPr>
          <w:rFonts w:cs="v5.0.0"/>
        </w:rPr>
      </w:pPr>
      <w:r w:rsidRPr="008F55E6">
        <w:rPr>
          <w:rFonts w:cs="v5.0.0"/>
          <w:noProof/>
          <w:lang w:val="en-US"/>
        </w:rPr>
        <w:drawing>
          <wp:inline distT="0" distB="0" distL="0" distR="0" wp14:anchorId="1E43DD6B" wp14:editId="2C921143">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3"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04ABB163" w14:textId="77777777" w:rsidR="00262676" w:rsidRPr="008F55E6" w:rsidRDefault="00262676" w:rsidP="009E7477">
      <w:pPr>
        <w:pStyle w:val="TF"/>
      </w:pPr>
      <w:r w:rsidRPr="008F55E6">
        <w:t>Figure B.2: Birth death propagation sequence</w:t>
      </w:r>
    </w:p>
    <w:p w14:paraId="49C0E547"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0828A51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1A533EF3"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6A2BBF5" w14:textId="77777777" w:rsidR="00262676" w:rsidRPr="008F55E6" w:rsidRDefault="00262676">
      <w:pPr>
        <w:pStyle w:val="B1"/>
      </w:pPr>
      <w:r w:rsidRPr="008F55E6">
        <w:t>4.</w:t>
      </w:r>
      <w:r w:rsidRPr="008F55E6">
        <w:tab/>
        <w:t>The sequence in 2) and 3) is repeated.</w:t>
      </w:r>
    </w:p>
    <w:p w14:paraId="2C116B04"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33433718"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34A567DD" w14:textId="77777777" w:rsidR="00262676" w:rsidRPr="008F55E6" w:rsidRDefault="00262676" w:rsidP="00A74B6E">
      <w:pPr>
        <w:pStyle w:val="B1"/>
      </w:pPr>
      <w:r w:rsidRPr="008F55E6">
        <w:lastRenderedPageBreak/>
        <w:t>Scenario 1: Open space</w:t>
      </w:r>
    </w:p>
    <w:p w14:paraId="488E6273" w14:textId="77777777" w:rsidR="00262676" w:rsidRPr="008F55E6" w:rsidRDefault="00262676" w:rsidP="00A74B6E">
      <w:pPr>
        <w:pStyle w:val="B1"/>
      </w:pPr>
      <w:r w:rsidRPr="008F55E6">
        <w:t>Scenario 2: Tunnel with leaky cable</w:t>
      </w:r>
    </w:p>
    <w:p w14:paraId="1963B577" w14:textId="77777777" w:rsidR="00262676" w:rsidRPr="008F55E6" w:rsidRDefault="00262676" w:rsidP="00A74B6E">
      <w:pPr>
        <w:pStyle w:val="B1"/>
        <w:rPr>
          <w:rFonts w:cs="v5.0.0"/>
        </w:rPr>
      </w:pPr>
      <w:r w:rsidRPr="008F55E6">
        <w:t>Scenario 3: Tunnel for multi-antennas</w:t>
      </w:r>
    </w:p>
    <w:p w14:paraId="213547FC"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14175967"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5ECD8980" w14:textId="77777777" w:rsidR="00262676" w:rsidRPr="008F55E6" w:rsidRDefault="00262676" w:rsidP="005B6FC5">
      <w:pPr>
        <w:pStyle w:val="EQ"/>
      </w:pPr>
      <w:r w:rsidRPr="008F55E6">
        <w:tab/>
      </w:r>
      <w:r w:rsidRPr="008F55E6">
        <w:rPr>
          <w:position w:val="-10"/>
        </w:rPr>
        <w:object w:dxaOrig="1540" w:dyaOrig="300" w14:anchorId="7AAD0470">
          <v:shape id="_x0000_i1058" type="#_x0000_t75" style="width:89.05pt;height:17.05pt" o:ole="">
            <v:imagedata r:id="rId74" o:title=""/>
          </v:shape>
          <o:OLEObject Type="Embed" ProgID="Equation.3" ShapeID="_x0000_i1058" DrawAspect="Content" ObjectID="_1785506859" r:id="rId75"/>
        </w:object>
      </w:r>
      <w:r w:rsidRPr="008F55E6">
        <w:tab/>
        <w:t>(B.2)</w:t>
      </w:r>
    </w:p>
    <w:p w14:paraId="0E20DF7A" w14:textId="77777777" w:rsidR="00262676" w:rsidRPr="008F55E6" w:rsidRDefault="00262676">
      <w:r w:rsidRPr="008F55E6">
        <w:t xml:space="preserve">where </w:t>
      </w:r>
      <w:r w:rsidRPr="008F55E6">
        <w:rPr>
          <w:position w:val="-10"/>
        </w:rPr>
        <w:object w:dxaOrig="460" w:dyaOrig="300" w14:anchorId="5A90395E">
          <v:shape id="_x0000_i1059" type="#_x0000_t75" style="width:26.65pt;height:17.05pt" o:ole="">
            <v:imagedata r:id="rId76" o:title=""/>
          </v:shape>
          <o:OLEObject Type="Embed" ProgID="Equation.3" ShapeID="_x0000_i1059" DrawAspect="Content" ObjectID="_1785506860" r:id="rId77"/>
        </w:object>
      </w:r>
      <w:r w:rsidRPr="008F55E6">
        <w:t xml:space="preserve"> is the Doppler shift and </w:t>
      </w:r>
      <w:r w:rsidRPr="008F55E6">
        <w:rPr>
          <w:position w:val="-10"/>
        </w:rPr>
        <w:object w:dxaOrig="279" w:dyaOrig="300" w14:anchorId="69F5AE93">
          <v:shape id="_x0000_i1060" type="#_x0000_t75" style="width:15.4pt;height:17.05pt" o:ole="">
            <v:imagedata r:id="rId78" o:title=""/>
          </v:shape>
          <o:OLEObject Type="Embed" ProgID="Equation.3" ShapeID="_x0000_i1060" DrawAspect="Content" ObjectID="_1785506861" r:id="rId79"/>
        </w:object>
      </w:r>
      <w:r w:rsidRPr="008F55E6">
        <w:t xml:space="preserve"> is the maximum Doppler frequency. The cosine of angle </w:t>
      </w:r>
      <w:r w:rsidRPr="008F55E6">
        <w:rPr>
          <w:position w:val="-10"/>
        </w:rPr>
        <w:object w:dxaOrig="360" w:dyaOrig="300" w14:anchorId="11373F08">
          <v:shape id="_x0000_i1061" type="#_x0000_t75" style="width:20.8pt;height:17.05pt" o:ole="">
            <v:imagedata r:id="rId80" o:title=""/>
          </v:shape>
          <o:OLEObject Type="Embed" ProgID="Equation.3" ShapeID="_x0000_i1061" DrawAspect="Content" ObjectID="_1785506862" r:id="rId81"/>
        </w:object>
      </w:r>
      <w:r w:rsidRPr="008F55E6">
        <w:t>is given by</w:t>
      </w:r>
    </w:p>
    <w:p w14:paraId="1E29F4FC" w14:textId="77777777" w:rsidR="00262676" w:rsidRPr="008F55E6" w:rsidRDefault="00262676" w:rsidP="005B6FC5">
      <w:pPr>
        <w:pStyle w:val="EQ"/>
      </w:pPr>
      <w:r w:rsidRPr="008F55E6">
        <w:tab/>
      </w:r>
      <w:r w:rsidRPr="008F55E6">
        <w:rPr>
          <w:position w:val="-36"/>
        </w:rPr>
        <w:object w:dxaOrig="2680" w:dyaOrig="700" w14:anchorId="0F79D287">
          <v:shape id="_x0000_i1062" type="#_x0000_t75" style="width:161.05pt;height:40.35pt" o:ole="">
            <v:imagedata r:id="rId82" o:title=""/>
          </v:shape>
          <o:OLEObject Type="Embed" ProgID="Equation.3" ShapeID="_x0000_i1062" DrawAspect="Content" ObjectID="_1785506863" r:id="rId83"/>
        </w:object>
      </w:r>
      <w:r w:rsidRPr="008F55E6">
        <w:t xml:space="preserve">, </w:t>
      </w:r>
      <w:r w:rsidRPr="008F55E6">
        <w:rPr>
          <w:position w:val="-10"/>
        </w:rPr>
        <w:object w:dxaOrig="1080" w:dyaOrig="300" w14:anchorId="4F8E367F">
          <v:shape id="_x0000_i1063" type="#_x0000_t75" style="width:66.6pt;height:17.05pt" o:ole="">
            <v:imagedata r:id="rId84" o:title=""/>
          </v:shape>
          <o:OLEObject Type="Embed" ProgID="Equation.3" ShapeID="_x0000_i1063" DrawAspect="Content" ObjectID="_1785506864" r:id="rId85"/>
        </w:object>
      </w:r>
      <w:r w:rsidRPr="008F55E6">
        <w:tab/>
        <w:t>(B.3)</w:t>
      </w:r>
    </w:p>
    <w:p w14:paraId="4AA81AB9" w14:textId="77777777" w:rsidR="005B6FC5" w:rsidRPr="008F55E6" w:rsidRDefault="005B6FC5" w:rsidP="00A74B6E">
      <w:pPr>
        <w:pStyle w:val="EQ"/>
        <w:tabs>
          <w:tab w:val="clear" w:pos="9072"/>
          <w:tab w:val="right" w:pos="8505"/>
        </w:tabs>
        <w:jc w:val="center"/>
      </w:pPr>
      <w:r w:rsidRPr="008F55E6">
        <w:rPr>
          <w:position w:val="-38"/>
        </w:rPr>
        <w:object w:dxaOrig="3340" w:dyaOrig="760" w14:anchorId="1DCD7B7C">
          <v:shape id="_x0000_i1064" type="#_x0000_t75" style="width:198.95pt;height:44.95pt" o:ole="">
            <v:imagedata r:id="rId86" o:title=""/>
          </v:shape>
          <o:OLEObject Type="Embed" ProgID="Equation.3" ShapeID="_x0000_i1064" DrawAspect="Content" ObjectID="_1785506865" r:id="rId87"/>
        </w:object>
      </w:r>
      <w:r w:rsidRPr="008F55E6">
        <w:t xml:space="preserve">, </w:t>
      </w:r>
      <w:r w:rsidRPr="008F55E6">
        <w:rPr>
          <w:position w:val="-10"/>
        </w:rPr>
        <w:object w:dxaOrig="1200" w:dyaOrig="279" w14:anchorId="6F06F340">
          <v:shape id="_x0000_i1065" type="#_x0000_t75" style="width:91.55pt;height:20.8pt" o:ole="">
            <v:imagedata r:id="rId88" o:title=""/>
          </v:shape>
          <o:OLEObject Type="Embed" ProgID="Equation.3" ShapeID="_x0000_i1065" DrawAspect="Content" ObjectID="_1785506866" r:id="rId89"/>
        </w:object>
      </w:r>
      <w:r w:rsidRPr="008F55E6">
        <w:t xml:space="preserve">    </w:t>
      </w:r>
      <w:r w:rsidRPr="008F55E6">
        <w:tab/>
        <w:t xml:space="preserve"> (B.4)</w:t>
      </w:r>
    </w:p>
    <w:p w14:paraId="2E16075F" w14:textId="77777777" w:rsidR="005B6FC5" w:rsidRPr="008F55E6" w:rsidRDefault="005B6FC5" w:rsidP="005B6FC5">
      <w:pPr>
        <w:pStyle w:val="EQ"/>
        <w:jc w:val="center"/>
      </w:pPr>
      <w:r w:rsidRPr="008F55E6">
        <w:rPr>
          <w:position w:val="-10"/>
        </w:rPr>
        <w:object w:dxaOrig="2060" w:dyaOrig="279" w14:anchorId="78AEC8B8">
          <v:shape id="_x0000_i1066" type="#_x0000_t75" style="width:153.55pt;height:20.8pt" o:ole="">
            <v:imagedata r:id="rId90" o:title=""/>
          </v:shape>
          <o:OLEObject Type="Embed" ProgID="Equation.3" ShapeID="_x0000_i1066" DrawAspect="Content" ObjectID="_1785506867" r:id="rId91"/>
        </w:object>
      </w:r>
      <w:r w:rsidRPr="008F55E6">
        <w:t xml:space="preserve">, </w:t>
      </w:r>
      <w:r w:rsidRPr="008F55E6">
        <w:rPr>
          <w:position w:val="-12"/>
        </w:rPr>
        <w:object w:dxaOrig="1020" w:dyaOrig="360" w14:anchorId="64573F64">
          <v:shape id="_x0000_i1067" type="#_x0000_t75" style="width:62.45pt;height:20.8pt" o:ole="">
            <v:imagedata r:id="rId92" o:title=""/>
          </v:shape>
          <o:OLEObject Type="Embed" ProgID="Equation.3" ShapeID="_x0000_i1067" DrawAspect="Content" ObjectID="_1785506868" r:id="rId93"/>
        </w:object>
      </w:r>
      <w:r w:rsidRPr="008F55E6">
        <w:tab/>
      </w:r>
      <w:r w:rsidRPr="008F55E6">
        <w:tab/>
        <w:t>(B.5)</w:t>
      </w:r>
    </w:p>
    <w:p w14:paraId="1E258B06" w14:textId="77777777" w:rsidR="00262676" w:rsidRPr="008F55E6" w:rsidRDefault="00262676">
      <w:r w:rsidRPr="008F55E6">
        <w:t xml:space="preserve">where </w:t>
      </w:r>
      <w:r w:rsidRPr="008F55E6">
        <w:rPr>
          <w:position w:val="-10"/>
        </w:rPr>
        <w:object w:dxaOrig="520" w:dyaOrig="300" w14:anchorId="0227C59C">
          <v:shape id="_x0000_i1068" type="#_x0000_t75" style="width:29.95pt;height:17.05pt" o:ole="">
            <v:imagedata r:id="rId94" o:title=""/>
          </v:shape>
          <o:OLEObject Type="Embed" ProgID="Equation.3" ShapeID="_x0000_i1068" DrawAspect="Content" ObjectID="_1785506869" r:id="rId95"/>
        </w:object>
      </w:r>
      <w:r w:rsidRPr="008F55E6">
        <w:t xml:space="preserve"> is the initial distance of the train from BS, and </w:t>
      </w:r>
      <w:r w:rsidRPr="008F55E6">
        <w:rPr>
          <w:position w:val="-10"/>
        </w:rPr>
        <w:object w:dxaOrig="460" w:dyaOrig="300" w14:anchorId="4AD4A2D3">
          <v:shape id="_x0000_i1069" type="#_x0000_t75" style="width:26.65pt;height:17.5pt" o:ole="">
            <v:imagedata r:id="rId96" o:title=""/>
          </v:shape>
          <o:OLEObject Type="Embed" ProgID="Equation.3" ShapeID="_x0000_i1069" DrawAspect="Content" ObjectID="_1785506870" r:id="rId97"/>
        </w:object>
      </w:r>
      <w:r w:rsidRPr="008F55E6">
        <w:t xml:space="preserve"> is BS-Railway track distance, both in meters; </w:t>
      </w:r>
      <w:r w:rsidRPr="008F55E6">
        <w:rPr>
          <w:position w:val="-6"/>
        </w:rPr>
        <w:object w:dxaOrig="160" w:dyaOrig="200" w14:anchorId="5A77587D">
          <v:shape id="_x0000_i1070" type="#_x0000_t75" style="width:9.15pt;height:10.8pt" o:ole="">
            <v:imagedata r:id="rId98" o:title=""/>
          </v:shape>
          <o:OLEObject Type="Embed" ProgID="Equation.3" ShapeID="_x0000_i1070" DrawAspect="Content" ObjectID="_1785506871" r:id="rId99"/>
        </w:object>
      </w:r>
      <w:r w:rsidRPr="008F55E6">
        <w:t xml:space="preserve"> is the velocity of the train in m/s, </w:t>
      </w:r>
      <w:r w:rsidRPr="008F55E6">
        <w:rPr>
          <w:position w:val="-6"/>
        </w:rPr>
        <w:object w:dxaOrig="139" w:dyaOrig="220" w14:anchorId="2F8A8A1B">
          <v:shape id="_x0000_i1071" type="#_x0000_t75" style="width:7.9pt;height:13.3pt" o:ole="">
            <v:imagedata r:id="rId100" o:title=""/>
          </v:shape>
          <o:OLEObject Type="Embed" ProgID="Equation.3" ShapeID="_x0000_i1071" DrawAspect="Content" ObjectID="_1785506872" r:id="rId101"/>
        </w:object>
      </w:r>
      <w:r w:rsidRPr="008F55E6">
        <w:t xml:space="preserve"> is time in seconds. </w:t>
      </w:r>
    </w:p>
    <w:p w14:paraId="215331E9"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0FAE6B20"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315055EF" w14:textId="77777777" w:rsidR="00262676" w:rsidRPr="008F55E6" w:rsidRDefault="00262676" w:rsidP="009E7477">
      <w:pPr>
        <w:pStyle w:val="TH"/>
      </w:pPr>
      <w:r w:rsidRPr="008F55E6">
        <w:br w:type="page"/>
      </w:r>
      <w:r w:rsidRPr="008F55E6">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76333C01" w14:textId="77777777">
        <w:trPr>
          <w:trHeight w:val="40"/>
          <w:jc w:val="center"/>
        </w:trPr>
        <w:tc>
          <w:tcPr>
            <w:tcW w:w="1356" w:type="dxa"/>
            <w:vMerge w:val="restart"/>
          </w:tcPr>
          <w:p w14:paraId="71FD8B36"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26D28B35"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4510AB4B" w14:textId="77777777">
        <w:trPr>
          <w:trHeight w:val="40"/>
          <w:jc w:val="center"/>
        </w:trPr>
        <w:tc>
          <w:tcPr>
            <w:tcW w:w="1356" w:type="dxa"/>
            <w:vMerge/>
          </w:tcPr>
          <w:p w14:paraId="2691E4B5" w14:textId="77777777" w:rsidR="00262676" w:rsidRPr="008F55E6" w:rsidRDefault="00262676">
            <w:pPr>
              <w:pStyle w:val="TAH"/>
              <w:rPr>
                <w:rFonts w:cs="v5.0.0"/>
                <w:lang w:eastAsia="en-US"/>
              </w:rPr>
            </w:pPr>
          </w:p>
        </w:tc>
        <w:tc>
          <w:tcPr>
            <w:tcW w:w="1341" w:type="dxa"/>
          </w:tcPr>
          <w:p w14:paraId="45FFAE6C"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7CD347B0"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50721EB3"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5CAC2807" w14:textId="77777777">
        <w:trPr>
          <w:trHeight w:val="138"/>
          <w:jc w:val="center"/>
        </w:trPr>
        <w:tc>
          <w:tcPr>
            <w:tcW w:w="1356" w:type="dxa"/>
          </w:tcPr>
          <w:p w14:paraId="2B883629"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70E0E75A">
                <v:shape id="_x0000_i1072" type="#_x0000_t75" style="width:17.5pt;height:17.5pt" o:ole="">
                  <v:imagedata r:id="rId102" o:title=""/>
                </v:shape>
                <o:OLEObject Type="Embed" ProgID="Equation.3" ShapeID="_x0000_i1072" DrawAspect="Content" ObjectID="_1785506873" r:id="rId103"/>
              </w:object>
            </w:r>
          </w:p>
        </w:tc>
        <w:tc>
          <w:tcPr>
            <w:tcW w:w="1341" w:type="dxa"/>
          </w:tcPr>
          <w:p w14:paraId="23929B89"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4A65AC0A"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3985CA3C"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3D0B99E5" w14:textId="77777777">
        <w:trPr>
          <w:trHeight w:val="390"/>
          <w:jc w:val="center"/>
        </w:trPr>
        <w:tc>
          <w:tcPr>
            <w:tcW w:w="1356" w:type="dxa"/>
          </w:tcPr>
          <w:p w14:paraId="53887247"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7F1854B6">
                <v:shape id="_x0000_i1073" type="#_x0000_t75" style="width:26.65pt;height:17.5pt" o:ole="">
                  <v:imagedata r:id="rId96" o:title=""/>
                </v:shape>
                <o:OLEObject Type="Embed" ProgID="Equation.3" ShapeID="_x0000_i1073" DrawAspect="Content" ObjectID="_1785506874" r:id="rId104"/>
              </w:object>
            </w:r>
          </w:p>
        </w:tc>
        <w:tc>
          <w:tcPr>
            <w:tcW w:w="1341" w:type="dxa"/>
            <w:vAlign w:val="center"/>
          </w:tcPr>
          <w:p w14:paraId="3494F08D"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50DD1422"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4C5A3E0F"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D5B2F83" w14:textId="77777777">
        <w:trPr>
          <w:trHeight w:val="195"/>
          <w:jc w:val="center"/>
        </w:trPr>
        <w:tc>
          <w:tcPr>
            <w:tcW w:w="1356" w:type="dxa"/>
          </w:tcPr>
          <w:p w14:paraId="011BB4DF"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1EF677DA"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70609972"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4EB990C"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1BA471D1" w14:textId="77777777">
        <w:trPr>
          <w:trHeight w:val="157"/>
          <w:jc w:val="center"/>
        </w:trPr>
        <w:tc>
          <w:tcPr>
            <w:tcW w:w="1356" w:type="dxa"/>
          </w:tcPr>
          <w:p w14:paraId="4E3A7960"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6376D568">
                <v:shape id="_x0000_i1074" type="#_x0000_t75" style="width:9.15pt;height:10.8pt" o:ole="">
                  <v:imagedata r:id="rId105" o:title=""/>
                </v:shape>
                <o:OLEObject Type="Embed" ProgID="Equation.3" ShapeID="_x0000_i1074" DrawAspect="Content" ObjectID="_1785506875" r:id="rId106"/>
              </w:object>
            </w:r>
          </w:p>
        </w:tc>
        <w:tc>
          <w:tcPr>
            <w:tcW w:w="1341" w:type="dxa"/>
            <w:vAlign w:val="center"/>
          </w:tcPr>
          <w:p w14:paraId="344F27F9"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5BBD5BF7"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0A7DEAC6"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38409EAB" w14:textId="77777777">
        <w:trPr>
          <w:trHeight w:val="40"/>
          <w:jc w:val="center"/>
        </w:trPr>
        <w:tc>
          <w:tcPr>
            <w:tcW w:w="1356" w:type="dxa"/>
          </w:tcPr>
          <w:p w14:paraId="0EAF2822"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60E5EA65">
                <v:shape id="_x0000_i1075" type="#_x0000_t75" style="width:16.65pt;height:17.5pt" o:ole="">
                  <v:imagedata r:id="rId107" o:title=""/>
                </v:shape>
                <o:OLEObject Type="Embed" ProgID="Equation.3" ShapeID="_x0000_i1075" DrawAspect="Content" ObjectID="_1785506876" r:id="rId108"/>
              </w:object>
            </w:r>
          </w:p>
        </w:tc>
        <w:tc>
          <w:tcPr>
            <w:tcW w:w="1341" w:type="dxa"/>
            <w:vAlign w:val="center"/>
          </w:tcPr>
          <w:p w14:paraId="70A36595"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477CFF0A"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2150EA7E" w14:textId="77777777" w:rsidR="00262676" w:rsidRPr="008F55E6" w:rsidRDefault="00262676">
            <w:pPr>
              <w:pStyle w:val="TAC"/>
              <w:rPr>
                <w:rFonts w:cs="v5.0.0"/>
                <w:lang w:eastAsia="en-US"/>
              </w:rPr>
            </w:pPr>
            <w:r w:rsidRPr="008F55E6">
              <w:rPr>
                <w:rFonts w:eastAsia="?? ??" w:cs="v5.0.0"/>
                <w:lang w:eastAsia="en-US"/>
              </w:rPr>
              <w:t>1150 Hz</w:t>
            </w:r>
          </w:p>
        </w:tc>
      </w:tr>
    </w:tbl>
    <w:p w14:paraId="2213D71F"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6F5E08F1">
          <v:shape id="_x0000_i1076" type="#_x0000_t75" style="width:16.65pt;height:17.5pt" o:ole="">
            <v:imagedata r:id="rId107" o:title=""/>
          </v:shape>
          <o:OLEObject Type="Embed" ProgID="Equation.3" ShapeID="_x0000_i1076" DrawAspect="Content" ObjectID="_1785506877" r:id="rId109"/>
        </w:object>
      </w:r>
      <w:r w:rsidRPr="008F55E6">
        <w:rPr>
          <w:rFonts w:eastAsia="?? ??"/>
        </w:rPr>
        <w:t xml:space="preserve"> and Doppler shift trajectories presented on figures B.3 and B.4 were derived for Band1.</w:t>
      </w:r>
    </w:p>
    <w:p w14:paraId="6E30814C" w14:textId="77777777" w:rsidR="00262676" w:rsidRPr="008F55E6" w:rsidRDefault="00262676"/>
    <w:p w14:paraId="55DD33EC" w14:textId="77777777" w:rsidR="00262676" w:rsidRPr="008F55E6" w:rsidRDefault="00431ABA">
      <w:pPr>
        <w:pStyle w:val="TH"/>
      </w:pPr>
      <w:r w:rsidRPr="008F55E6">
        <w:rPr>
          <w:noProof/>
          <w:lang w:val="en-US"/>
        </w:rPr>
        <w:drawing>
          <wp:inline distT="0" distB="0" distL="0" distR="0" wp14:anchorId="058A071B" wp14:editId="1B3F4C89">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21DD38E" w14:textId="77777777" w:rsidR="00262676" w:rsidRPr="008F55E6" w:rsidRDefault="00262676" w:rsidP="009E7477">
      <w:pPr>
        <w:pStyle w:val="TF"/>
      </w:pPr>
      <w:r w:rsidRPr="008F55E6">
        <w:t>Figure B.3: Doppler shift trajectory for scenario 1</w:t>
      </w:r>
    </w:p>
    <w:p w14:paraId="6D49BADC" w14:textId="77777777" w:rsidR="00262676" w:rsidRPr="008F55E6" w:rsidRDefault="00431ABA">
      <w:pPr>
        <w:pStyle w:val="TH"/>
      </w:pPr>
      <w:r w:rsidRPr="008F55E6">
        <w:rPr>
          <w:noProof/>
          <w:lang w:val="en-US"/>
        </w:rPr>
        <w:drawing>
          <wp:inline distT="0" distB="0" distL="0" distR="0" wp14:anchorId="6667E04F" wp14:editId="3A152DE9">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1"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09286AE" w14:textId="77777777" w:rsidR="00262676" w:rsidRPr="008F55E6" w:rsidRDefault="00262676" w:rsidP="009E7477">
      <w:pPr>
        <w:pStyle w:val="TF"/>
      </w:pPr>
      <w:r w:rsidRPr="008F55E6">
        <w:t>Figure B.4: Doppler shift trajectory for scenario 3</w:t>
      </w:r>
    </w:p>
    <w:p w14:paraId="50458552" w14:textId="77777777" w:rsidR="00262676" w:rsidRPr="008F55E6" w:rsidRDefault="00262676" w:rsidP="00285235">
      <w:pPr>
        <w:pStyle w:val="Heading1"/>
      </w:pPr>
      <w:bookmarkStart w:id="288" w:name="_Toc535329934"/>
      <w:r w:rsidRPr="008F55E6">
        <w:lastRenderedPageBreak/>
        <w:t>B.5</w:t>
      </w:r>
      <w:r w:rsidRPr="008F55E6">
        <w:tab/>
        <w:t>Multipath fading propagation conditions</w:t>
      </w:r>
      <w:r w:rsidR="007979CC" w:rsidRPr="008F55E6">
        <w:t xml:space="preserve"> for E</w:t>
      </w:r>
      <w:r w:rsidR="007979CC" w:rsidRPr="008F55E6">
        <w:noBreakHyphen/>
        <w:t>DPDCH and E-DPCCH</w:t>
      </w:r>
      <w:bookmarkEnd w:id="288"/>
    </w:p>
    <w:p w14:paraId="161878E7"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3E2EECA"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6A24F775" w14:textId="77777777">
        <w:trPr>
          <w:cantSplit/>
          <w:trHeight w:val="113"/>
          <w:jc w:val="center"/>
        </w:trPr>
        <w:tc>
          <w:tcPr>
            <w:tcW w:w="2126" w:type="dxa"/>
            <w:gridSpan w:val="2"/>
            <w:shd w:val="clear" w:color="auto" w:fill="auto"/>
          </w:tcPr>
          <w:p w14:paraId="73EF900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4876264D"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7A8413E"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0CDBEF99"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6C836EA9"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09393E70"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741CF7AC"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656690A"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0C085950"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3756F9C6"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EB9051C"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3B05D764"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5A72C1F4" w14:textId="77777777">
        <w:trPr>
          <w:cantSplit/>
          <w:trHeight w:val="113"/>
          <w:jc w:val="center"/>
        </w:trPr>
        <w:tc>
          <w:tcPr>
            <w:tcW w:w="2126" w:type="dxa"/>
            <w:gridSpan w:val="2"/>
            <w:shd w:val="clear" w:color="auto" w:fill="auto"/>
          </w:tcPr>
          <w:p w14:paraId="2736456E"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68126573"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4CADA79"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152C2ACD"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42173AFD" w14:textId="77777777">
        <w:trPr>
          <w:cantSplit/>
          <w:trHeight w:val="113"/>
          <w:jc w:val="center"/>
        </w:trPr>
        <w:tc>
          <w:tcPr>
            <w:tcW w:w="2126" w:type="dxa"/>
            <w:gridSpan w:val="2"/>
            <w:shd w:val="clear" w:color="auto" w:fill="auto"/>
          </w:tcPr>
          <w:p w14:paraId="7F87926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0F08F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66311F7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0591B69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30A02125" w14:textId="77777777">
        <w:trPr>
          <w:cantSplit/>
          <w:trHeight w:val="113"/>
          <w:jc w:val="center"/>
        </w:trPr>
        <w:tc>
          <w:tcPr>
            <w:tcW w:w="2126" w:type="dxa"/>
            <w:gridSpan w:val="2"/>
            <w:shd w:val="clear" w:color="auto" w:fill="auto"/>
          </w:tcPr>
          <w:p w14:paraId="103EDE3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56DFC9C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624DDE44"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054CF43"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2C4AEB76" w14:textId="77777777">
        <w:trPr>
          <w:cantSplit/>
          <w:trHeight w:val="113"/>
          <w:jc w:val="center"/>
        </w:trPr>
        <w:tc>
          <w:tcPr>
            <w:tcW w:w="2126" w:type="dxa"/>
            <w:gridSpan w:val="2"/>
            <w:shd w:val="clear" w:color="auto" w:fill="auto"/>
          </w:tcPr>
          <w:p w14:paraId="0A2460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308AB973"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54F94A7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7AAAA153"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7EFBF525"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2F8805C"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3260FCE6"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D2D53A"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66621297" w14:textId="77777777">
        <w:trPr>
          <w:cantSplit/>
          <w:trHeight w:val="113"/>
          <w:jc w:val="center"/>
        </w:trPr>
        <w:tc>
          <w:tcPr>
            <w:tcW w:w="2126" w:type="dxa"/>
            <w:gridSpan w:val="2"/>
            <w:shd w:val="clear" w:color="auto" w:fill="auto"/>
          </w:tcPr>
          <w:p w14:paraId="5137DC17"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7035078"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532FDF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0449AB6"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2EFE64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61E113"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1E0460F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909572D"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1B6FA338" w14:textId="77777777">
        <w:trPr>
          <w:cantSplit/>
          <w:trHeight w:val="113"/>
          <w:jc w:val="center"/>
        </w:trPr>
        <w:tc>
          <w:tcPr>
            <w:tcW w:w="2126" w:type="dxa"/>
            <w:gridSpan w:val="2"/>
            <w:shd w:val="clear" w:color="auto" w:fill="auto"/>
          </w:tcPr>
          <w:p w14:paraId="5B70225D" w14:textId="77777777" w:rsidR="00696B6D" w:rsidRPr="008F55E6" w:rsidRDefault="00696B6D" w:rsidP="00A74B6E">
            <w:pPr>
              <w:pStyle w:val="TAC"/>
              <w:rPr>
                <w:rFonts w:cs="Arial"/>
                <w:lang w:eastAsia="en-US"/>
              </w:rPr>
            </w:pPr>
            <w:r w:rsidRPr="008F55E6">
              <w:rPr>
                <w:rFonts w:cs="Arial"/>
                <w:lang w:eastAsia="en-US"/>
              </w:rPr>
              <w:t>Speed for Band XXII:</w:t>
            </w:r>
          </w:p>
          <w:p w14:paraId="77E33F1F"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63F97355" w14:textId="77777777" w:rsidR="00696B6D" w:rsidRPr="008F55E6" w:rsidRDefault="00696B6D" w:rsidP="00A74B6E">
            <w:pPr>
              <w:pStyle w:val="TAC"/>
              <w:rPr>
                <w:rFonts w:cs="Arial"/>
                <w:lang w:eastAsia="en-US"/>
              </w:rPr>
            </w:pPr>
            <w:r w:rsidRPr="008F55E6">
              <w:rPr>
                <w:rFonts w:cs="Arial"/>
                <w:lang w:eastAsia="en-US"/>
              </w:rPr>
              <w:t>Speed for Band XXII:</w:t>
            </w:r>
          </w:p>
          <w:p w14:paraId="73CA7372"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38BBC803" w14:textId="77777777" w:rsidR="00696B6D" w:rsidRPr="008F55E6" w:rsidRDefault="00696B6D" w:rsidP="00A74B6E">
            <w:pPr>
              <w:pStyle w:val="TAC"/>
              <w:rPr>
                <w:rFonts w:cs="Arial"/>
                <w:lang w:eastAsia="en-US"/>
              </w:rPr>
            </w:pPr>
            <w:r w:rsidRPr="008F55E6">
              <w:rPr>
                <w:rFonts w:cs="Arial"/>
                <w:lang w:eastAsia="en-US"/>
              </w:rPr>
              <w:t>Speed for Band XXII:</w:t>
            </w:r>
          </w:p>
          <w:p w14:paraId="16F4EEA3"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4D73AAFF" w14:textId="77777777" w:rsidR="00696B6D" w:rsidRPr="008F55E6" w:rsidRDefault="00696B6D" w:rsidP="00A74B6E">
            <w:pPr>
              <w:pStyle w:val="TAC"/>
              <w:rPr>
                <w:rFonts w:cs="Arial"/>
                <w:lang w:eastAsia="en-US"/>
              </w:rPr>
            </w:pPr>
            <w:r w:rsidRPr="008F55E6">
              <w:rPr>
                <w:rFonts w:cs="Arial"/>
                <w:lang w:eastAsia="en-US"/>
              </w:rPr>
              <w:t>Speed for Band XXII:</w:t>
            </w:r>
          </w:p>
          <w:p w14:paraId="6973D2EC"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0233D5F7" w14:textId="77777777">
        <w:trPr>
          <w:cantSplit/>
          <w:trHeight w:val="113"/>
          <w:jc w:val="center"/>
        </w:trPr>
        <w:tc>
          <w:tcPr>
            <w:tcW w:w="992" w:type="dxa"/>
            <w:shd w:val="clear" w:color="auto" w:fill="auto"/>
          </w:tcPr>
          <w:p w14:paraId="24D55C02"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8378934"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75974683"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778F963"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07043717"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47C224F4"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E1075E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58895519"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79282E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3AB514E3" w14:textId="77777777" w:rsidR="007A3A8A" w:rsidRPr="008F55E6" w:rsidRDefault="007A3A8A">
            <w:pPr>
              <w:pStyle w:val="TAH"/>
              <w:rPr>
                <w:rFonts w:eastAsia="?? ??" w:cs="Arial"/>
                <w:lang w:eastAsia="en-US"/>
              </w:rPr>
            </w:pPr>
            <w:r w:rsidRPr="008F55E6">
              <w:rPr>
                <w:rFonts w:eastAsia="?? ??" w:cs="Arial"/>
                <w:lang w:eastAsia="en-US"/>
              </w:rPr>
              <w:t>Relative</w:t>
            </w:r>
          </w:p>
          <w:p w14:paraId="4FEF260D"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2493958B"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4CDCC0A6"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4BD7814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2586C2D4"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3DED108A"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4AA04996"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240D90DA" w14:textId="77777777">
        <w:trPr>
          <w:cantSplit/>
          <w:trHeight w:val="113"/>
          <w:jc w:val="center"/>
        </w:trPr>
        <w:tc>
          <w:tcPr>
            <w:tcW w:w="992" w:type="dxa"/>
            <w:shd w:val="clear" w:color="auto" w:fill="auto"/>
          </w:tcPr>
          <w:p w14:paraId="19A40960"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508548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6B9FE02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6F668CC8"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4C33CE6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7A8298C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7F2C66E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6573BC59"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364A8960" w14:textId="77777777">
        <w:trPr>
          <w:cantSplit/>
          <w:trHeight w:val="113"/>
          <w:jc w:val="center"/>
        </w:trPr>
        <w:tc>
          <w:tcPr>
            <w:tcW w:w="992" w:type="dxa"/>
            <w:shd w:val="clear" w:color="auto" w:fill="auto"/>
          </w:tcPr>
          <w:p w14:paraId="377AD1F7"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7DD5B13E"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09FD806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5D34947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45305BEB"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6B43132C"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7435FCC"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3EBEBC4C"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6774ED5A" w14:textId="77777777">
        <w:trPr>
          <w:cantSplit/>
          <w:trHeight w:val="113"/>
          <w:jc w:val="center"/>
        </w:trPr>
        <w:tc>
          <w:tcPr>
            <w:tcW w:w="992" w:type="dxa"/>
            <w:shd w:val="clear" w:color="auto" w:fill="auto"/>
          </w:tcPr>
          <w:p w14:paraId="6484F29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5B5AF546"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4B8072A5"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19BAF338"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3411659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A722453"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27E843EB"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148257F4"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3CDB42B1" w14:textId="77777777">
        <w:trPr>
          <w:cantSplit/>
          <w:trHeight w:val="113"/>
          <w:jc w:val="center"/>
        </w:trPr>
        <w:tc>
          <w:tcPr>
            <w:tcW w:w="992" w:type="dxa"/>
            <w:shd w:val="clear" w:color="auto" w:fill="auto"/>
          </w:tcPr>
          <w:p w14:paraId="0BC27B00"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3EF578A8"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6A228DB6"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4AA3604D"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78B23400"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6781CF85"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7A031454"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632FD3BF"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711E1341" w14:textId="77777777">
        <w:trPr>
          <w:cantSplit/>
          <w:trHeight w:val="113"/>
          <w:jc w:val="center"/>
        </w:trPr>
        <w:tc>
          <w:tcPr>
            <w:tcW w:w="992" w:type="dxa"/>
            <w:shd w:val="clear" w:color="auto" w:fill="auto"/>
          </w:tcPr>
          <w:p w14:paraId="429A6741" w14:textId="77777777" w:rsidR="007A3A8A" w:rsidRPr="008F55E6" w:rsidRDefault="007A3A8A">
            <w:pPr>
              <w:pStyle w:val="TAC"/>
              <w:rPr>
                <w:rFonts w:cs="Arial"/>
                <w:snapToGrid w:val="0"/>
                <w:lang w:eastAsia="de-DE"/>
              </w:rPr>
            </w:pPr>
          </w:p>
        </w:tc>
        <w:tc>
          <w:tcPr>
            <w:tcW w:w="1134" w:type="dxa"/>
            <w:shd w:val="clear" w:color="auto" w:fill="auto"/>
          </w:tcPr>
          <w:p w14:paraId="3877F21E" w14:textId="77777777" w:rsidR="007A3A8A" w:rsidRPr="008F55E6" w:rsidRDefault="007A3A8A">
            <w:pPr>
              <w:pStyle w:val="TAC"/>
              <w:rPr>
                <w:rFonts w:cs="Arial"/>
                <w:snapToGrid w:val="0"/>
                <w:lang w:eastAsia="de-DE"/>
              </w:rPr>
            </w:pPr>
          </w:p>
        </w:tc>
        <w:tc>
          <w:tcPr>
            <w:tcW w:w="1134" w:type="dxa"/>
            <w:shd w:val="clear" w:color="auto" w:fill="auto"/>
          </w:tcPr>
          <w:p w14:paraId="6C904A01"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7673F1C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590F9BBD"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46D674E8"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2C4FBA8E"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09B49E00"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225C2756" w14:textId="77777777">
        <w:trPr>
          <w:cantSplit/>
          <w:trHeight w:val="113"/>
          <w:jc w:val="center"/>
        </w:trPr>
        <w:tc>
          <w:tcPr>
            <w:tcW w:w="2126" w:type="dxa"/>
            <w:gridSpan w:val="2"/>
            <w:shd w:val="clear" w:color="auto" w:fill="auto"/>
          </w:tcPr>
          <w:p w14:paraId="29D599BA" w14:textId="77777777" w:rsidR="007A3A8A" w:rsidRPr="008F55E6" w:rsidRDefault="007A3A8A">
            <w:pPr>
              <w:pStyle w:val="TAC"/>
              <w:rPr>
                <w:rFonts w:cs="Arial"/>
                <w:snapToGrid w:val="0"/>
                <w:lang w:eastAsia="de-DE"/>
              </w:rPr>
            </w:pPr>
          </w:p>
        </w:tc>
        <w:tc>
          <w:tcPr>
            <w:tcW w:w="1134" w:type="dxa"/>
            <w:shd w:val="clear" w:color="auto" w:fill="auto"/>
          </w:tcPr>
          <w:p w14:paraId="02774AD1"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357DEA06"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3A87C79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05FFD8E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4331A80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307192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5FF3D270" w14:textId="77777777">
        <w:trPr>
          <w:cantSplit/>
          <w:trHeight w:val="113"/>
          <w:jc w:val="center"/>
        </w:trPr>
        <w:tc>
          <w:tcPr>
            <w:tcW w:w="9194" w:type="dxa"/>
            <w:gridSpan w:val="8"/>
            <w:shd w:val="clear" w:color="auto" w:fill="auto"/>
          </w:tcPr>
          <w:p w14:paraId="445DDCFE"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27DD0E8C" w14:textId="77777777" w:rsidR="00262676" w:rsidRPr="008F55E6" w:rsidRDefault="00262676"/>
    <w:p w14:paraId="6683CE00" w14:textId="77777777" w:rsidR="00262676" w:rsidRPr="008F55E6" w:rsidRDefault="00262676">
      <w:pPr>
        <w:pStyle w:val="Heading8"/>
      </w:pPr>
      <w:r w:rsidRPr="008F55E6">
        <w:rPr>
          <w:rFonts w:cs="v5.0.0"/>
        </w:rPr>
        <w:br w:type="page"/>
      </w:r>
      <w:bookmarkStart w:id="289" w:name="_Toc535329935"/>
      <w:r w:rsidRPr="008F55E6">
        <w:lastRenderedPageBreak/>
        <w:t>Annex C (normative):</w:t>
      </w:r>
      <w:r w:rsidRPr="008F55E6">
        <w:br/>
        <w:t>Characteristics of the W-CDMA interference signal</w:t>
      </w:r>
      <w:bookmarkEnd w:id="289"/>
    </w:p>
    <w:p w14:paraId="6982B83B"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56E28E4B"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758E0451" w14:textId="77777777">
        <w:trPr>
          <w:cantSplit/>
          <w:trHeight w:val="113"/>
        </w:trPr>
        <w:tc>
          <w:tcPr>
            <w:tcW w:w="1843" w:type="dxa"/>
            <w:shd w:val="clear" w:color="auto" w:fill="auto"/>
            <w:tcMar>
              <w:top w:w="0" w:type="dxa"/>
              <w:left w:w="108" w:type="dxa"/>
              <w:bottom w:w="0" w:type="dxa"/>
              <w:right w:w="108" w:type="dxa"/>
            </w:tcMar>
          </w:tcPr>
          <w:p w14:paraId="4C79AB70"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72B2B982"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4D83978D"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4C59E8A5"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303ED56A"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34B68259" w14:textId="77777777">
        <w:trPr>
          <w:cantSplit/>
          <w:trHeight w:val="113"/>
        </w:trPr>
        <w:tc>
          <w:tcPr>
            <w:tcW w:w="1843" w:type="dxa"/>
            <w:shd w:val="clear" w:color="auto" w:fill="auto"/>
            <w:tcMar>
              <w:top w:w="0" w:type="dxa"/>
              <w:left w:w="108" w:type="dxa"/>
              <w:bottom w:w="0" w:type="dxa"/>
              <w:right w:w="108" w:type="dxa"/>
            </w:tcMar>
          </w:tcPr>
          <w:p w14:paraId="64489C32"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509D2545"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7ABB29E"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0F0161D"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258D31A6"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C7D40FA" w14:textId="77777777">
        <w:trPr>
          <w:cantSplit/>
          <w:trHeight w:val="113"/>
        </w:trPr>
        <w:tc>
          <w:tcPr>
            <w:tcW w:w="1843" w:type="dxa"/>
            <w:shd w:val="clear" w:color="auto" w:fill="auto"/>
            <w:tcMar>
              <w:top w:w="0" w:type="dxa"/>
              <w:left w:w="108" w:type="dxa"/>
              <w:bottom w:w="0" w:type="dxa"/>
              <w:right w:w="108" w:type="dxa"/>
            </w:tcMar>
          </w:tcPr>
          <w:p w14:paraId="58B37064"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76EB80EB"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43BDBA59"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60A2AF4A"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5C2B843F"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768087A1" w14:textId="77777777">
        <w:trPr>
          <w:cantSplit/>
          <w:trHeight w:val="113"/>
        </w:trPr>
        <w:tc>
          <w:tcPr>
            <w:tcW w:w="8647" w:type="dxa"/>
            <w:gridSpan w:val="5"/>
            <w:shd w:val="clear" w:color="auto" w:fill="auto"/>
            <w:tcMar>
              <w:top w:w="0" w:type="dxa"/>
              <w:left w:w="108" w:type="dxa"/>
              <w:bottom w:w="0" w:type="dxa"/>
              <w:right w:w="108" w:type="dxa"/>
            </w:tcMar>
          </w:tcPr>
          <w:p w14:paraId="3C32735D"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3BE02B51" w14:textId="77777777" w:rsidR="00262676" w:rsidRPr="008F55E6" w:rsidRDefault="00262676"/>
    <w:p w14:paraId="21EA97C5" w14:textId="77777777" w:rsidR="009D2AB3" w:rsidRPr="008F55E6" w:rsidRDefault="00262676" w:rsidP="00E473F7">
      <w:pPr>
        <w:pStyle w:val="Heading8"/>
      </w:pPr>
      <w:r w:rsidRPr="008F55E6">
        <w:rPr>
          <w:rFonts w:cs="v5.0.0"/>
        </w:rPr>
        <w:br w:type="page"/>
      </w:r>
      <w:bookmarkStart w:id="290" w:name="_Toc535329936"/>
      <w:r w:rsidR="009D2AB3" w:rsidRPr="008F55E6">
        <w:lastRenderedPageBreak/>
        <w:t>Annex D</w:t>
      </w:r>
      <w:r w:rsidR="00E473F7" w:rsidRPr="008F55E6">
        <w:t xml:space="preserve"> (normative):</w:t>
      </w:r>
      <w:r w:rsidR="00E473F7" w:rsidRPr="008F55E6">
        <w:br/>
        <w:t>R</w:t>
      </w:r>
      <w:r w:rsidR="009D2AB3" w:rsidRPr="008F55E6">
        <w:t>egional requirement for protection of DTT</w:t>
      </w:r>
      <w:bookmarkEnd w:id="290"/>
    </w:p>
    <w:p w14:paraId="3FCD3623"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3EA2A0D3"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00009CC4"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328AC413"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79048DFE" w14:textId="77777777">
        <w:trPr>
          <w:cantSplit/>
          <w:jc w:val="center"/>
        </w:trPr>
        <w:tc>
          <w:tcPr>
            <w:tcW w:w="1795" w:type="dxa"/>
          </w:tcPr>
          <w:p w14:paraId="1090E193"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212A8F68"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8CC5BCC"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52EAAB34"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FB6BABE" w14:textId="77777777" w:rsidR="009D2AB3" w:rsidRPr="003D6660" w:rsidRDefault="009D2AB3" w:rsidP="007F2B67">
            <w:pPr>
              <w:pStyle w:val="TAH"/>
              <w:rPr>
                <w:rFonts w:cs="Arial"/>
                <w:lang w:eastAsia="en-US"/>
              </w:rPr>
            </w:pPr>
            <w:r w:rsidRPr="003D6660">
              <w:rPr>
                <w:rFonts w:cs="Arial"/>
                <w:lang w:eastAsia="en-US"/>
              </w:rPr>
              <w:t>Maximum Level</w:t>
            </w:r>
          </w:p>
          <w:p w14:paraId="7026BE1F"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1958A6D2"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196A07B9" w14:textId="77777777">
        <w:trPr>
          <w:cantSplit/>
          <w:jc w:val="center"/>
        </w:trPr>
        <w:tc>
          <w:tcPr>
            <w:tcW w:w="1795" w:type="dxa"/>
            <w:vMerge w:val="restart"/>
          </w:tcPr>
          <w:p w14:paraId="3EC842F5"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23BD8A3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96D532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21CB958"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2FF3033"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62E8D616"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855E124" w14:textId="77777777">
        <w:trPr>
          <w:cantSplit/>
          <w:jc w:val="center"/>
        </w:trPr>
        <w:tc>
          <w:tcPr>
            <w:tcW w:w="1795" w:type="dxa"/>
            <w:vMerge/>
          </w:tcPr>
          <w:p w14:paraId="13B7161B" w14:textId="77777777" w:rsidR="009D2AB3" w:rsidRPr="003D6660" w:rsidRDefault="009D2AB3" w:rsidP="007F2B67">
            <w:pPr>
              <w:pStyle w:val="TAL"/>
              <w:rPr>
                <w:rFonts w:cs="Arial"/>
                <w:lang w:eastAsia="en-US"/>
              </w:rPr>
            </w:pPr>
          </w:p>
        </w:tc>
        <w:tc>
          <w:tcPr>
            <w:tcW w:w="1701" w:type="dxa"/>
          </w:tcPr>
          <w:p w14:paraId="71D7D1B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F9627E2"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E84FC6B"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0ED45D5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040D2BC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3942F8B" w14:textId="77777777">
        <w:trPr>
          <w:cantSplit/>
          <w:jc w:val="center"/>
        </w:trPr>
        <w:tc>
          <w:tcPr>
            <w:tcW w:w="1795" w:type="dxa"/>
            <w:vMerge/>
          </w:tcPr>
          <w:p w14:paraId="61AAE61C" w14:textId="77777777" w:rsidR="009D2AB3" w:rsidRPr="003D6660" w:rsidRDefault="009D2AB3" w:rsidP="007F2B67">
            <w:pPr>
              <w:pStyle w:val="TAL"/>
              <w:rPr>
                <w:rFonts w:cs="Arial"/>
                <w:lang w:eastAsia="en-US"/>
              </w:rPr>
            </w:pPr>
          </w:p>
        </w:tc>
        <w:tc>
          <w:tcPr>
            <w:tcW w:w="1701" w:type="dxa"/>
          </w:tcPr>
          <w:p w14:paraId="744ABDA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25B793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A459456"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1A5875FF"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4EB3677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8BC48B8" w14:textId="77777777">
        <w:trPr>
          <w:cantSplit/>
          <w:jc w:val="center"/>
        </w:trPr>
        <w:tc>
          <w:tcPr>
            <w:tcW w:w="1795" w:type="dxa"/>
            <w:vMerge w:val="restart"/>
          </w:tcPr>
          <w:p w14:paraId="76F0CAFF"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0EA8A13C"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63E335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B457C4F"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43BEB08D"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0587E08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AE15F5C" w14:textId="77777777">
        <w:trPr>
          <w:cantSplit/>
          <w:jc w:val="center"/>
        </w:trPr>
        <w:tc>
          <w:tcPr>
            <w:tcW w:w="1795" w:type="dxa"/>
            <w:vMerge/>
          </w:tcPr>
          <w:p w14:paraId="7A3E99D9" w14:textId="77777777" w:rsidR="009D2AB3" w:rsidRPr="003D6660" w:rsidRDefault="009D2AB3" w:rsidP="007F2B67">
            <w:pPr>
              <w:pStyle w:val="TAL"/>
              <w:rPr>
                <w:rFonts w:cs="Arial"/>
                <w:lang w:eastAsia="en-US"/>
              </w:rPr>
            </w:pPr>
          </w:p>
        </w:tc>
        <w:tc>
          <w:tcPr>
            <w:tcW w:w="1701" w:type="dxa"/>
          </w:tcPr>
          <w:p w14:paraId="4EA1265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74807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16058E1"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283E90EC"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34A77C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F79E4D0" w14:textId="77777777">
        <w:trPr>
          <w:cantSplit/>
          <w:jc w:val="center"/>
        </w:trPr>
        <w:tc>
          <w:tcPr>
            <w:tcW w:w="1795" w:type="dxa"/>
            <w:vMerge/>
          </w:tcPr>
          <w:p w14:paraId="13143F5E" w14:textId="77777777" w:rsidR="009D2AB3" w:rsidRPr="003D6660" w:rsidRDefault="009D2AB3" w:rsidP="007F2B67">
            <w:pPr>
              <w:pStyle w:val="TAL"/>
              <w:rPr>
                <w:rFonts w:cs="Arial"/>
                <w:lang w:eastAsia="en-US"/>
              </w:rPr>
            </w:pPr>
          </w:p>
        </w:tc>
        <w:tc>
          <w:tcPr>
            <w:tcW w:w="1701" w:type="dxa"/>
          </w:tcPr>
          <w:p w14:paraId="0ACFB5B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D7A182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FFD434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220A834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085A68F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BB0EB7B" w14:textId="77777777">
        <w:trPr>
          <w:cantSplit/>
          <w:jc w:val="center"/>
        </w:trPr>
        <w:tc>
          <w:tcPr>
            <w:tcW w:w="1795" w:type="dxa"/>
          </w:tcPr>
          <w:p w14:paraId="524BB68F"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DA7723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D5F29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9C84454"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52F20A34"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2A7E55DE"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C3EFE35" w14:textId="77777777">
        <w:trPr>
          <w:cantSplit/>
          <w:jc w:val="center"/>
        </w:trPr>
        <w:tc>
          <w:tcPr>
            <w:tcW w:w="9260" w:type="dxa"/>
            <w:gridSpan w:val="5"/>
          </w:tcPr>
          <w:p w14:paraId="5D46B29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AB3AE8" w14:textId="77777777" w:rsidR="009D2AB3" w:rsidRPr="003D6660" w:rsidRDefault="009D2AB3" w:rsidP="009D2AB3"/>
    <w:p w14:paraId="1EFF8F4E" w14:textId="77777777" w:rsidR="00262676" w:rsidRPr="003D6660" w:rsidRDefault="00262676">
      <w:pPr>
        <w:pStyle w:val="Heading8"/>
        <w:rPr>
          <w:rFonts w:cs="v5.0.0"/>
        </w:rPr>
      </w:pPr>
      <w:bookmarkStart w:id="291" w:name="_Toc535329937"/>
      <w:bookmarkStart w:id="292" w:name="historyclause"/>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D295F94"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14:paraId="713DABDC" w14:textId="77777777" w:rsidTr="00B50CC1">
        <w:trPr>
          <w:cantSplit/>
          <w:trHeight w:val="113"/>
          <w:jc w:val="center"/>
        </w:trPr>
        <w:tc>
          <w:tcPr>
            <w:tcW w:w="667" w:type="dxa"/>
          </w:tcPr>
          <w:p w14:paraId="47448C1A" w14:textId="77777777" w:rsidR="00A50E26" w:rsidRPr="003D6660" w:rsidRDefault="00A50E26" w:rsidP="00162F9B">
            <w:pPr>
              <w:pStyle w:val="TAL"/>
              <w:rPr>
                <w:rFonts w:cs="Arial"/>
                <w:b/>
                <w:sz w:val="16"/>
                <w:lang w:eastAsia="en-US"/>
              </w:rPr>
            </w:pPr>
            <w:r w:rsidRPr="003D6660">
              <w:rPr>
                <w:rFonts w:cs="Arial"/>
                <w:b/>
                <w:sz w:val="16"/>
                <w:lang w:eastAsia="en-US"/>
              </w:rPr>
              <w:lastRenderedPageBreak/>
              <w:t>Date</w:t>
            </w:r>
          </w:p>
        </w:tc>
        <w:tc>
          <w:tcPr>
            <w:tcW w:w="667" w:type="dxa"/>
            <w:shd w:val="clear" w:color="auto" w:fill="auto"/>
          </w:tcPr>
          <w:p w14:paraId="2BBFAB65"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14:paraId="731F1562"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0A844CB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14:paraId="107EA7A0"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14:paraId="65F154A1"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14:paraId="76488478"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70EE39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EDD1EED" w14:textId="77777777" w:rsidTr="00B50CC1">
        <w:trPr>
          <w:cantSplit/>
          <w:trHeight w:val="20"/>
          <w:jc w:val="center"/>
        </w:trPr>
        <w:tc>
          <w:tcPr>
            <w:tcW w:w="667" w:type="dxa"/>
          </w:tcPr>
          <w:p w14:paraId="65F703DE" w14:textId="77777777" w:rsidR="00A50E26" w:rsidRPr="003D6660" w:rsidRDefault="00A50E26" w:rsidP="00862D7F">
            <w:pPr>
              <w:pStyle w:val="TAL"/>
              <w:rPr>
                <w:rFonts w:cs="Arial"/>
                <w:lang w:eastAsia="en-US"/>
              </w:rPr>
            </w:pPr>
          </w:p>
        </w:tc>
        <w:tc>
          <w:tcPr>
            <w:tcW w:w="667" w:type="dxa"/>
            <w:shd w:val="clear" w:color="auto" w:fill="auto"/>
          </w:tcPr>
          <w:p w14:paraId="505C39AF"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7D1DC6D6" w14:textId="77777777" w:rsidR="00A50E26" w:rsidRPr="003D6660" w:rsidRDefault="00A50E26" w:rsidP="00862D7F">
            <w:pPr>
              <w:pStyle w:val="TAL"/>
              <w:rPr>
                <w:rFonts w:cs="Arial"/>
                <w:lang w:eastAsia="en-US"/>
              </w:rPr>
            </w:pPr>
          </w:p>
        </w:tc>
        <w:tc>
          <w:tcPr>
            <w:tcW w:w="567" w:type="dxa"/>
            <w:shd w:val="clear" w:color="auto" w:fill="auto"/>
          </w:tcPr>
          <w:p w14:paraId="7A61FEE4" w14:textId="77777777" w:rsidR="00A50E26" w:rsidRPr="003D6660" w:rsidRDefault="00A50E26" w:rsidP="00862D7F">
            <w:pPr>
              <w:pStyle w:val="TAL"/>
              <w:rPr>
                <w:rFonts w:cs="Arial"/>
                <w:lang w:eastAsia="en-US"/>
              </w:rPr>
            </w:pPr>
          </w:p>
        </w:tc>
        <w:tc>
          <w:tcPr>
            <w:tcW w:w="437" w:type="dxa"/>
            <w:shd w:val="clear" w:color="auto" w:fill="auto"/>
          </w:tcPr>
          <w:p w14:paraId="1C7C7A79" w14:textId="77777777" w:rsidR="00A50E26" w:rsidRPr="003D6660" w:rsidRDefault="00A50E26" w:rsidP="00862D7F">
            <w:pPr>
              <w:pStyle w:val="TAL"/>
              <w:rPr>
                <w:rFonts w:cs="Arial"/>
                <w:lang w:eastAsia="en-US"/>
              </w:rPr>
            </w:pPr>
          </w:p>
        </w:tc>
        <w:tc>
          <w:tcPr>
            <w:tcW w:w="503" w:type="dxa"/>
          </w:tcPr>
          <w:p w14:paraId="6E73415B" w14:textId="77777777" w:rsidR="00A50E26" w:rsidRPr="003D6660" w:rsidRDefault="00A50E26" w:rsidP="00162F9B">
            <w:pPr>
              <w:pStyle w:val="TAL"/>
              <w:rPr>
                <w:rFonts w:cs="Arial"/>
                <w:lang w:eastAsia="en-US"/>
              </w:rPr>
            </w:pPr>
          </w:p>
        </w:tc>
        <w:tc>
          <w:tcPr>
            <w:tcW w:w="4111" w:type="dxa"/>
            <w:shd w:val="clear" w:color="auto" w:fill="auto"/>
          </w:tcPr>
          <w:p w14:paraId="569F3240"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4579432"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6CFF9F93" w14:textId="77777777" w:rsidTr="00B50CC1">
        <w:trPr>
          <w:cantSplit/>
          <w:trHeight w:val="20"/>
          <w:jc w:val="center"/>
        </w:trPr>
        <w:tc>
          <w:tcPr>
            <w:tcW w:w="667" w:type="dxa"/>
          </w:tcPr>
          <w:p w14:paraId="23F83EFE" w14:textId="77777777" w:rsidR="00A50E26" w:rsidRPr="003D6660" w:rsidRDefault="00A50E26" w:rsidP="00862D7F">
            <w:pPr>
              <w:pStyle w:val="TAL"/>
              <w:rPr>
                <w:rFonts w:cs="Arial"/>
                <w:lang w:eastAsia="en-US"/>
              </w:rPr>
            </w:pPr>
          </w:p>
        </w:tc>
        <w:tc>
          <w:tcPr>
            <w:tcW w:w="667" w:type="dxa"/>
            <w:shd w:val="clear" w:color="auto" w:fill="auto"/>
          </w:tcPr>
          <w:p w14:paraId="05956866"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4FD2C787"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43D61E7" w14:textId="77777777"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14:paraId="21E1CF49" w14:textId="77777777" w:rsidR="00A50E26" w:rsidRPr="003D6660" w:rsidRDefault="00A50E26" w:rsidP="00862D7F">
            <w:pPr>
              <w:pStyle w:val="TAL"/>
              <w:rPr>
                <w:rFonts w:cs="Arial"/>
                <w:lang w:eastAsia="en-US"/>
              </w:rPr>
            </w:pPr>
          </w:p>
        </w:tc>
        <w:tc>
          <w:tcPr>
            <w:tcW w:w="503" w:type="dxa"/>
          </w:tcPr>
          <w:p w14:paraId="6ED9DA5D"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69B207D"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783A3B3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6E42B1A" w14:textId="77777777" w:rsidTr="00B50CC1">
        <w:trPr>
          <w:cantSplit/>
          <w:trHeight w:val="20"/>
          <w:jc w:val="center"/>
        </w:trPr>
        <w:tc>
          <w:tcPr>
            <w:tcW w:w="667" w:type="dxa"/>
          </w:tcPr>
          <w:p w14:paraId="2599B387" w14:textId="77777777" w:rsidR="00A50E26" w:rsidRPr="003D6660" w:rsidRDefault="00A50E26" w:rsidP="00862D7F">
            <w:pPr>
              <w:pStyle w:val="TAL"/>
              <w:rPr>
                <w:rFonts w:cs="Arial"/>
                <w:lang w:eastAsia="en-US"/>
              </w:rPr>
            </w:pPr>
          </w:p>
        </w:tc>
        <w:tc>
          <w:tcPr>
            <w:tcW w:w="667" w:type="dxa"/>
            <w:shd w:val="clear" w:color="auto" w:fill="auto"/>
          </w:tcPr>
          <w:p w14:paraId="148915E4"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6A19891E"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70AE3410" w14:textId="77777777"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14:paraId="661046CA"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1978B2B0"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466BD4B7"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31CC54F6"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2A9ACBEE" w14:textId="77777777" w:rsidTr="00B50CC1">
        <w:trPr>
          <w:cantSplit/>
          <w:trHeight w:val="20"/>
          <w:jc w:val="center"/>
        </w:trPr>
        <w:tc>
          <w:tcPr>
            <w:tcW w:w="667" w:type="dxa"/>
          </w:tcPr>
          <w:p w14:paraId="7A562DBA" w14:textId="77777777" w:rsidR="00A50E26" w:rsidRPr="003D6660" w:rsidRDefault="00A50E26" w:rsidP="00862D7F">
            <w:pPr>
              <w:pStyle w:val="TAL"/>
              <w:rPr>
                <w:rFonts w:cs="Arial"/>
                <w:lang w:eastAsia="en-US"/>
              </w:rPr>
            </w:pPr>
          </w:p>
        </w:tc>
        <w:tc>
          <w:tcPr>
            <w:tcW w:w="667" w:type="dxa"/>
            <w:shd w:val="clear" w:color="auto" w:fill="auto"/>
          </w:tcPr>
          <w:p w14:paraId="57253BFE"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4A7B7031"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7C8BD75F" w14:textId="77777777"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14:paraId="1BD253F8" w14:textId="77777777" w:rsidR="00A50E26" w:rsidRPr="003D6660" w:rsidRDefault="00A50E26" w:rsidP="00862D7F">
            <w:pPr>
              <w:pStyle w:val="TAL"/>
              <w:rPr>
                <w:rFonts w:cs="Arial"/>
                <w:lang w:eastAsia="en-US"/>
              </w:rPr>
            </w:pPr>
          </w:p>
        </w:tc>
        <w:tc>
          <w:tcPr>
            <w:tcW w:w="503" w:type="dxa"/>
          </w:tcPr>
          <w:p w14:paraId="6EEC1FB1"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7388B7E4"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5F03A9ED"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2C5DCEA" w14:textId="77777777" w:rsidTr="00B50CC1">
        <w:trPr>
          <w:cantSplit/>
          <w:trHeight w:val="20"/>
          <w:jc w:val="center"/>
        </w:trPr>
        <w:tc>
          <w:tcPr>
            <w:tcW w:w="667" w:type="dxa"/>
          </w:tcPr>
          <w:p w14:paraId="0F8E3358" w14:textId="77777777" w:rsidR="00A50E26" w:rsidRPr="003D6660" w:rsidRDefault="00A50E26" w:rsidP="00862D7F">
            <w:pPr>
              <w:pStyle w:val="TAL"/>
              <w:rPr>
                <w:rFonts w:cs="Arial"/>
                <w:lang w:eastAsia="en-US"/>
              </w:rPr>
            </w:pPr>
          </w:p>
        </w:tc>
        <w:tc>
          <w:tcPr>
            <w:tcW w:w="667" w:type="dxa"/>
            <w:shd w:val="clear" w:color="auto" w:fill="auto"/>
          </w:tcPr>
          <w:p w14:paraId="5D546E30"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0B1422A0"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1E80F8EB" w14:textId="77777777"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14:paraId="54DA09F7" w14:textId="77777777" w:rsidR="00A50E26" w:rsidRPr="003D6660" w:rsidRDefault="00A50E26" w:rsidP="00862D7F">
            <w:pPr>
              <w:pStyle w:val="TAL"/>
              <w:rPr>
                <w:rFonts w:cs="Arial"/>
                <w:lang w:eastAsia="en-US"/>
              </w:rPr>
            </w:pPr>
          </w:p>
        </w:tc>
        <w:tc>
          <w:tcPr>
            <w:tcW w:w="503" w:type="dxa"/>
          </w:tcPr>
          <w:p w14:paraId="4BBD2438"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322349D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0ED5951B"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68495864" w14:textId="77777777" w:rsidTr="00B50CC1">
        <w:trPr>
          <w:cantSplit/>
          <w:trHeight w:val="20"/>
          <w:jc w:val="center"/>
        </w:trPr>
        <w:tc>
          <w:tcPr>
            <w:tcW w:w="667" w:type="dxa"/>
          </w:tcPr>
          <w:p w14:paraId="6BB8C802" w14:textId="77777777" w:rsidR="00A50E26" w:rsidRPr="003D6660" w:rsidRDefault="00A50E26" w:rsidP="00862D7F">
            <w:pPr>
              <w:pStyle w:val="TAL"/>
              <w:rPr>
                <w:rFonts w:cs="Arial"/>
                <w:lang w:eastAsia="en-US"/>
              </w:rPr>
            </w:pPr>
          </w:p>
        </w:tc>
        <w:tc>
          <w:tcPr>
            <w:tcW w:w="667" w:type="dxa"/>
            <w:shd w:val="clear" w:color="auto" w:fill="auto"/>
          </w:tcPr>
          <w:p w14:paraId="2ADDEE1D"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1F048BE7"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C77EDB2" w14:textId="77777777"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14:paraId="6FE671CB"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76A8786C"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820B4DB"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59C70581"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432B1EC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3649AFA" w14:textId="77777777" w:rsidTr="00B50CC1">
        <w:trPr>
          <w:cantSplit/>
          <w:trHeight w:val="20"/>
          <w:jc w:val="center"/>
        </w:trPr>
        <w:tc>
          <w:tcPr>
            <w:tcW w:w="667" w:type="dxa"/>
          </w:tcPr>
          <w:p w14:paraId="60D0DDD3" w14:textId="77777777" w:rsidR="00A50E26" w:rsidRPr="003D6660" w:rsidRDefault="00A50E26" w:rsidP="00862D7F">
            <w:pPr>
              <w:pStyle w:val="TAL"/>
              <w:rPr>
                <w:rFonts w:cs="Arial"/>
                <w:lang w:eastAsia="en-US"/>
              </w:rPr>
            </w:pPr>
          </w:p>
        </w:tc>
        <w:tc>
          <w:tcPr>
            <w:tcW w:w="667" w:type="dxa"/>
            <w:shd w:val="clear" w:color="auto" w:fill="auto"/>
          </w:tcPr>
          <w:p w14:paraId="47DADE44" w14:textId="77777777"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14:paraId="328D9EC9"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7E1154D1" w14:textId="77777777"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14:paraId="79EFC0EC" w14:textId="77777777" w:rsidR="00A50E26" w:rsidRPr="003D6660" w:rsidRDefault="00A50E26" w:rsidP="00862D7F">
            <w:pPr>
              <w:pStyle w:val="TAL"/>
              <w:rPr>
                <w:rFonts w:cs="Arial"/>
                <w:lang w:eastAsia="en-US"/>
              </w:rPr>
            </w:pPr>
            <w:r w:rsidRPr="003D6660">
              <w:rPr>
                <w:rFonts w:cs="Arial"/>
                <w:lang w:eastAsia="en-US"/>
              </w:rPr>
              <w:t>2</w:t>
            </w:r>
          </w:p>
        </w:tc>
        <w:tc>
          <w:tcPr>
            <w:tcW w:w="503" w:type="dxa"/>
          </w:tcPr>
          <w:p w14:paraId="7DC90642" w14:textId="77777777"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14:paraId="2401FACE"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7AFF68CE"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128AB46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9A314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613D11" w14:textId="77777777"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70B1EE"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66E1EF" w14:textId="77777777"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F66BE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978F0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580732"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18CD59"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F0EB8E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37FB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AEE804"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507E7F2"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5A30EA" w14:textId="77777777"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E13608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86B7EA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EE785F2"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0A593F"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A16EC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D848C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E6D432D"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B6EE5E"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E34E8A" w14:textId="77777777"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48B51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356FD3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B3DE037"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CF986B"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6E1F9C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8958F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25BEB0" w14:textId="77777777"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11350F"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D7976" w14:textId="77777777"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9964C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8BB257E" w14:textId="77777777"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E9A2365"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4CC49C"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1646AA3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CA19A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47B552"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0402D4"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ED320A" w14:textId="77777777"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A59E3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DB3BC7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51C6D8"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3462D5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AD514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FCD5A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19C2635"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7272E2"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AE0158" w14:textId="77777777"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97684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C531B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211C4F9"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BE6FD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565AB0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6DF5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66BEF6"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4B8E96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F5FB2" w14:textId="77777777"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86727D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5870972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63C5E0"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B153D"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637207A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33367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BE0E28"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1320FF0"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9A4A53" w14:textId="77777777"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22075B"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E80E03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12558C6"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CB546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5DD79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89B75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F3E4B4"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99CA00"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E7182D" w14:textId="77777777"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F97365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70C5FB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13E49"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7F3696"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4CEB4F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2446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B9F325"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4B1C2F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9210CB" w14:textId="77777777"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9B0E04"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759A3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DAA76B0"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F98330D"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4184E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67933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2869E2F"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6F53C2"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ECF57F" w14:textId="77777777"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92CF9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31E3F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04337C"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37D5F8"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956613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7DFD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379EAA8"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72BFED5"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DBF604" w14:textId="77777777"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79B99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D2A4C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088A50"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EEA12"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1C87C2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DB9EE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6B87F6"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54BE13A"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0C4777" w14:textId="77777777"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1E481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1C08C7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2D9CA0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79694"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B1BB54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502D4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5E5C45A"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AA7615"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0BEBF" w14:textId="77777777"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E228B4A"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E4670E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66DBCF"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0B7887"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27C560F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061D4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9E7812"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7142B9"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A5FF" w14:textId="77777777"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020B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891E4E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006B05C"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A86F5F"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71CA56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258F7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FE8B3E" w14:textId="77777777"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30CBBF"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0552E7" w14:textId="77777777"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4A2CB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3A1C57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0222CEB"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220B69"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13114C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01DCE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8428C9"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C1DA0E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7B39251" w14:textId="77777777"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F010EA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9D209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4F76884"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27163D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942E89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B5CEE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ECF248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BB9E44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775454" w14:textId="77777777"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DEB00D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0B8D2323"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089AB10"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C746B3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957AAE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2A6C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024EEA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3E4EFD0"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D0C24C" w14:textId="77777777"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3BABF3D"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5E477A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74681F1"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6F3FDA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2F13F5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343CCE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0B17F51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1211D23"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6795A4" w14:textId="77777777"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6E48AD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8AE76C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80E8322"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FC991F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0B698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17D68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98ED947"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83274D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2BA876C" w14:textId="77777777"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EA102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7B754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94FD47B"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6972D6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BA7963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F2E77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4CA66612"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6A68FF7"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EDBEE3" w14:textId="77777777"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1C0E13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3F8D7B4F"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1C06E9A"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E5FC8D0"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F9A843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3BE2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5BED9A"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B727D5"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17FC5AA" w14:textId="77777777"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DCEAF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2E8EF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E2EC507"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34956F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CB85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CEBD1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739B7D1"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C4DD0F2"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55D637" w14:textId="77777777"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07D10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2EEAB33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CEAFFC0"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E626BB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510294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ACE666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B3B7FDE"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4A5560E"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E3369F" w14:textId="77777777"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8B33BF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F0F5FA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BD527A4"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5E8B3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A582EA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0D6B2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5D3AA0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2DBA1D"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949A487" w14:textId="77777777"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939BF8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774D0B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777EB4C"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E8AB53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A53EA0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02340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393B4D5"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448D2E9D"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74211B3" w14:textId="77777777"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CAE09F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7BC1585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367EFDB"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569790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2801EC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4650D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497D4F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FD2F768"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6A102C" w14:textId="77777777"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EFB3516"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630634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95EB121"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0BE1A4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9F1111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D06B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2AF4B99"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9F3DBDC"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46785D" w14:textId="77777777"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98461C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16A7C88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DC52748"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F80C421"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94C944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85BF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75C112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20BE960"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04F5A4" w14:textId="77777777"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F5098C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7200E77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7BCF21D"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A0FE68"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B6BFBC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E13FF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160785E"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F69579"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D12F4E" w14:textId="77777777"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6108FD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46AF00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878DAC"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2B16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7F47E6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A5FE5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A5625"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67B8CA"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28CDB7" w14:textId="77777777"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A689F0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AA99634"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F40762"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CC00CE"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9260B5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66A7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2AD4C1"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330EB2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B9CE2B" w14:textId="77777777"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273EC2"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99F6AF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3D7ABC7"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E59231"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1075F3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8CC7A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2AD4A92A"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B6A730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DCB5A95" w14:textId="77777777"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D5F092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1EFF7B6" w14:textId="77777777"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DFEDE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5A6F4BB"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C51DE4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DC53B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98456B1"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4FE9B85"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6A10146" w14:textId="77777777"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9BAD0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0EEF7B3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4567440"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3B6867A"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232F1A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C7EE4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00C0583"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83C3A86"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99DE88A" w14:textId="77777777"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9EEE96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7BC97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0EBA50E"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27DBFB"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21D1C34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117A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C3A1BC"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209114"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6A4F55" w14:textId="77777777"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724A04"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7A8E68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45EEDE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D9AD15"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054C1C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3CC9D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2190C09"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EF8C8F"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F03B3D" w14:textId="77777777"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1D859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F9A404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B9FCE03"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AF1F2F"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5E926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F201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25301D"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3848D"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F10206" w14:textId="77777777"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E749C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C05B6C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41AA36"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2BC31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DEC767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6947E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F79F43"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FA5B855"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9DA3C5" w14:textId="77777777"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1A07F0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360DC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BC5EA5"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87AC5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D8019C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8A087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740835"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B6BDBE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E10AE8" w14:textId="77777777"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6C512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571399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BAAD66"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B9AD23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78B3AD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69699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059E28"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910A2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3F0E53" w14:textId="77777777"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155AA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444E22"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1761312"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C64D2A"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7CD7B3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5E452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2905964"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6C211D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334E02" w14:textId="77777777"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44619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760C6E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6BB7F15"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072970"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BD13F8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FDACE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DFCACD"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A73F80E"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002C44" w14:textId="77777777"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AF1E3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4272B4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B5049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7EB42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19B3226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804E8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6517B5E"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F69552"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CB5245" w14:textId="77777777"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71FCEB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A49744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FDC98B"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298A8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B58D62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3B6AF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A842DC5"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BDCD1CE"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69B39D" w14:textId="77777777"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1C578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D572A3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FC4F96"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85F6C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4ACDF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1BA5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B66B51"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E3FFB6E"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DB8A6" w14:textId="77777777"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8C1A4B9"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7D9471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8A11C2"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D7FA5F"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92FCF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0765A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D29E71"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151D6E"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16F0A2" w14:textId="77777777"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1A517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0B326A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3DFB7C1"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99391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E1EE0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7420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BC1AF3"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62960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2325EB" w14:textId="77777777"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72A76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8BE33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8B0EA"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C7C51D"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A6B77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F74A1F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762F08"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F74FD9"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BF211A" w14:textId="77777777"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965EA8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E29E66"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E37DBB"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5B3E22"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631EFD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E621D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2ADDAAE"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2AAEBF2"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2A9F99" w14:textId="77777777"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83984A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A2CCD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9A1E17"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813018"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5FB57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E4B3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C780E6"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A8D92F"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A0D3FD" w14:textId="77777777"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F16AC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299196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711D9F"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A515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EBE4C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C0C8C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E274FF"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7AF3A9E"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68B362" w14:textId="77777777"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3B6BDB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49842A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43186E"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CFA51"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246A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B430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8B1F3A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DC3CE8"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196CD1" w14:textId="77777777"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B707447"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5429A66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28D52"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5467F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3CEDB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1B99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EA013B"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3E27C0"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87B935" w14:textId="77777777"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D8F288"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1DD21C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B667983"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50475F"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2942A8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C7D57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54AB1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33828A"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23E064" w14:textId="77777777"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7644AB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D927DE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F6098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D923E3"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10094A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82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922FAC"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C3BB905"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35BF12" w14:textId="77777777"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FEF9A" w14:textId="77777777"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14:paraId="21C7CD8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245AB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B8A11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7D48A3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8968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63792E"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2CC622"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B9D9E6" w14:textId="77777777"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E91456"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BE0188"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4D938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2162B6"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117E54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C7B00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AB9F2F6"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AA941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0368F" w14:textId="77777777"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C39DD9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52F7F62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DAB0479"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D74250"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3FFFDB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C3DC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0EE7F60"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9974A8"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1D2D0B" w14:textId="77777777"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455DAF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CBCD7C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AF5FD6"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FC6D74"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199DD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62C8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D61979"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99BEACE"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BD55A" w14:textId="77777777"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884A27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35A18C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75912B"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4ED04D"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DB92A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E10A2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24E5939"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C1B341"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068C64" w14:textId="77777777"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44D8FB"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4644EA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052DE"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D8015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F15FE0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92B3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E05715B"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DAB642"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8EC1BE" w14:textId="77777777"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5AB5F9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A7F7F0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838C81E"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6216E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22F961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C019E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AEA36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ED91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9B362D" w14:textId="77777777"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7A28A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D755884"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9D1AA5A"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8115D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9032B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9E118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91336B7"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127000A"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397FB1" w14:textId="77777777"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8E446C0"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287AF5F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3BC2A8"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A74F0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B09E4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54DA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B1A11E"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87EC960"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003AAD" w14:textId="77777777"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AD7A75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E3A5ED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55091D"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4B816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416A0B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B5747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41F58A"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56FBA"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34BECB4" w14:textId="77777777"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C4A48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CE9674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12BCF28"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B70C9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C2291C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393BB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AB4AFB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C5462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16E76" w14:textId="77777777"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9756FF"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74F13BF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5966FEF"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75111B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A54E15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3F14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F0F64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24436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39AE51" w14:textId="77777777"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E1173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4579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55C4E27"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2F301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04E100A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65BC3" w14:textId="77777777"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D0B43C6" w14:textId="77777777"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33C709"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7A8BF" w14:textId="77777777"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0C16043" w14:textId="77777777"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14:paraId="159698A6" w14:textId="77777777"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AE105"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475DAA"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93EFD3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E2BB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3FACCA"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D476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E469FA" w14:textId="77777777"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C2658C"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2BEA1E0"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54C525"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1C142D"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0CC698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859614"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FDB4858"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7331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50639E" w14:textId="77777777"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0A4F2E"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8C8D0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80BF094"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195B32"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42620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FA1EA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7639F2"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C99AD97"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A547EF" w14:textId="77777777"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C559A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F0CBCC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B3BE3E"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962C17"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445F12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B8FC6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B6EC15"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BA91C"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E37BF3" w14:textId="77777777"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6FEE1"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73CE34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5E78643"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169B0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08335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0181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E8FE6C"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0756DCB"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01E89F" w14:textId="77777777"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620D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5667C00"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AFBFB3"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A1C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8F81E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A6399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CFC3D69"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CC99AB"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301BA0" w14:textId="77777777"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A08F2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A1D18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3F0A8AB"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83ACF7"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E5A5E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7682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96E138E"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EF1026F"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F7199E" w14:textId="77777777"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9E8C3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757D82"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5CBD2B"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BD1E566"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4A06F4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BE9777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69A3926"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58F43F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2E45ED" w14:textId="77777777"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3D529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1972F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0F7CA3"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2D79A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7502C5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DADE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8EF73A"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AF62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5B3C74" w14:textId="77777777"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92AFA1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0CA31C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E49A2D"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FB85F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B4EBD1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9C252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EEAE343"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41D3317"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DEA92" w14:textId="77777777"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5CCE7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6A570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992AD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0D53A4"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F65D6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9787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4F6E43"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5AB92"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D3F8D2" w14:textId="77777777"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3FD890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07D90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8A8BC"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90E29C9"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2C897B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91F0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577540"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83A1D2D"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7E03D1" w14:textId="77777777"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56532C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65AE66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846920F"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5DEE3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61EE8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145096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085EC7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CCE42DC"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E7EEC1" w14:textId="77777777"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FBF2D4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386AAA"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360B0E2"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6E9F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4458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A6C3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1704C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1FFF7F"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96881" w14:textId="77777777"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4AEDA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98B58B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D7176F"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AAC494"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0EDA80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F0EA1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E524CF4"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65EEE21"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E23863" w14:textId="77777777"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9A03F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E97A21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A32AB31"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DE5848"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CC343F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55227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518E37C"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6DBF060"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A1751B" w14:textId="77777777"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3166BA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E2D575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C7B69E3"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99EA6D"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7BAA41C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12676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F1638C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E14D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C38748" w14:textId="77777777"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29879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343425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54A39A"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1513EE"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176B1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AAC24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AEC7DE8"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DA6EBC5"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AFD124" w14:textId="77777777"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70D1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6BF3D3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9B8653"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7CEC00"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6037B0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899AC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704631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5B5C07"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E6421F" w14:textId="77777777"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83875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5EBD38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F6B84"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6C6FA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AFE30B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93D2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7F79921"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BA79EE"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E46B5D" w14:textId="77777777"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1F7A8B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0FB3A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6C7C63"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ECD6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952FB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49ED40A"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C39400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B5A0F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0FB6ED"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95726"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4C1175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A9F4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253BA"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360A979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859F22"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3696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45BE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777A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4752B71"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E103A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97D64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038B7A"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DE56A9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5841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8A69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ED4F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0DB0F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49CFE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1BB017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3496B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85B10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89809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3788F5"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8E183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C44B2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7176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DAD06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7AE8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4775B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BB33D"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E89B3D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A2BB8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0239DD"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9728F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01A8F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9BCF5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30CDBD"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851BD2E"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D3484E"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69188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C4772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1CC4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1B6C2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B616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0ECB9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CA5CC5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C96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3CBF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52451B6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D6C25"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76A8EB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F138E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0C1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ACEF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36754EF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353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9521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8FA851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3854D8"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1BB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788FD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3341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A6198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1A461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0073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69E1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1B74CC1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CFAEEB"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7674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25086F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56D8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CBD4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3BBA3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F63C5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3FE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60EFBEE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AC6282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FE666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0AB9DB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D571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929A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4DFE7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C28E87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69E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6CDEB2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7AA78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47A1EE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BFFEEC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788C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FB9CC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5D8A41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BF6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029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525E9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42CF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FEA1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7FE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FDEB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2DC807" w14:textId="77777777"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14:paraId="085F8AA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4565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57034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5948C4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76EA4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05AC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7B6E7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DBD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7F6E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40B9F2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88A97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ACBA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583725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D6773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A8DA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D0E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AC2B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91662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2AD1743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064BD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C499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85BDB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AA7590"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6CEF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2281C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D85B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22E4F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25BEC4A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8AC8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753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B0EFDB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BC55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CEA8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A1571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BD8CF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D4B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417FBA6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DCF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C0F1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9E44AC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2790C6"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DE9C01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BFD9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BD4B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8C5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8CAF5E4"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D4800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450B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F8B53B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1601BF"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4DD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6767C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A0F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CCF20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612AC71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25B7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0F786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10BE0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18AD0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B32C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C9A7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2A13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42EFC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8CCE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9D9AB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8433A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5587F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BBBC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B3EB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37E0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235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BE41D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5BCEB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215BA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103B"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19BC718"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4D0097"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C8B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1433E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174C9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E19D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116B2D3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B1C3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9AC5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668DBE6"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03199E4" w14:textId="77777777"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E9A62E"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3991158"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3B469E"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10F996"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143AF55"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AA206E"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AAD98E"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3774097F"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C8F30E"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2114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F0F4BF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E1880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F2D9F0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143AF23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46AE8A5"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6BD26B"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50C5C094"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99D1092"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919D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2470BE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181B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0FA955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840E4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8FD82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63CD3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47598A45"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79CDAC" w14:textId="77777777"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4D42C81"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BC35B7"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659A0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D3C62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464BEEB"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FD42E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FC190B"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6943B50A"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11A59A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EE14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A8E2731"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824C74"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BBED2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B870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5E17F02"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D234E3"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79C08BD1"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58532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1FE7B78"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D3833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5E6A10"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417DCC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7D869A"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A1804A"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C34F28"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FCFC38E"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AC0CC68"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16E98D0"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E90DAD"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BE5C79"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6EE5C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16E919A"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D478F5"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310D16"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6C6C3779"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08E1221"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55A3310"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65B3B1"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AB870F"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692A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8965191"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C3D5AF"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E96248"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5FB091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E991C9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E980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2FA47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A1BD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F6318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0D5AF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BDCD0"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E2E1B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091968E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99AE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CBF03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ECC00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4275E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7B26B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C096E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16AE27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7E6C9C"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4889C1D"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ED928C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BFF08A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ADF4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53A7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4D4F4F"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4E86E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3F463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C759B"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F5BE05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D9F872"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01D2D8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68F83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069A0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0503F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1A0475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DCF560"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BE1C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13FA32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B948E3"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2DEE8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2579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9FF6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DCAFAD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F0626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FC39E1"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514E7"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11B07EB0"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163FD92"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038634"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0739F"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A088D5"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6AE26C7"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125A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518D340"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6CEC41"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1E8E1589"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F8F031"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B2361D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76E41DD"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E18862"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63A1449"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D28F196"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6C8E2C1"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AFE918"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7D196FA4"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BDCFE1D"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0D741A"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2BF3EB"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395C8F"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FA099CA"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F38AAEE"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0250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FD3D82F"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024BE49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3DCEE6C"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B38B36"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0789F"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05C14"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E94FD2"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DA7FBFD"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7AE46F"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9A7A20"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006F965"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8D02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A577DD"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F42CD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068AF29"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14922F"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F38EA31"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7D40D4"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2CD57D"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69CC7C1B"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69A8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668489"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7F7335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7A6E72"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0EBF6CA"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767620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285454"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37CD52"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1610C0F7"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4C21649"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DDDFB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EDD1ABE"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57D700"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DFC4A9" w14:textId="77777777"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8860EF"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FB8CFD"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C896C"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2CAC4F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BC77735"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34FDED"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E467C"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E2F7A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2F3F9"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B963D26" w14:textId="77777777"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DB49C4B"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DCB9A5"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2E90A88"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7F2D8ED"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78C17C"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A36D2A"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FCA28" w14:textId="77777777"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21B61F0" w14:textId="77777777"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F88DBF9" w14:textId="77777777"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6BCA9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48837B"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2FE67CA"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145DF32"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0904833"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2E8780"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10EB1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827BA" w14:textId="77777777"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3B8D7E6" w14:textId="77777777"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3F576A"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095492" w14:textId="77777777" w:rsidR="00794D6D" w:rsidRDefault="00794D6D" w:rsidP="00794D6D">
            <w:pPr>
              <w:pStyle w:val="TAL"/>
              <w:rPr>
                <w:rFonts w:cs="Arial"/>
                <w:sz w:val="16"/>
                <w:szCs w:val="16"/>
                <w:lang w:eastAsia="en-US"/>
              </w:rPr>
            </w:pPr>
            <w:r>
              <w:rPr>
                <w:rFonts w:cs="Arial"/>
                <w:sz w:val="16"/>
                <w:szCs w:val="16"/>
                <w:lang w:eastAsia="en-US"/>
              </w:rPr>
              <w:t>16.0.0</w:t>
            </w:r>
          </w:p>
        </w:tc>
      </w:tr>
    </w:tbl>
    <w:p w14:paraId="69FE499B" w14:textId="77777777" w:rsidR="005F6CF9" w:rsidRPr="00A61E5C" w:rsidRDefault="005F6CF9" w:rsidP="005F6CF9">
      <w:pPr>
        <w:overflowPunct/>
        <w:autoSpaceDE/>
        <w:autoSpaceDN/>
        <w:adjustRightInd/>
        <w:textAlignment w:val="auto"/>
      </w:pPr>
      <w:bookmarkStart w:id="29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F6CF9" w:rsidRPr="00A61E5C" w14:paraId="3E1993D2" w14:textId="77777777" w:rsidTr="006C48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5A9BD8" w14:textId="77777777" w:rsidR="005F6CF9" w:rsidRPr="00A61E5C" w:rsidRDefault="005F6CF9" w:rsidP="006C4823">
            <w:pPr>
              <w:keepNext/>
              <w:keepLines/>
              <w:spacing w:after="0"/>
              <w:jc w:val="center"/>
              <w:rPr>
                <w:rFonts w:ascii="Arial" w:eastAsia="SimSun" w:hAnsi="Arial"/>
                <w:b/>
                <w:sz w:val="16"/>
              </w:rPr>
            </w:pPr>
            <w:r w:rsidRPr="00A61E5C">
              <w:rPr>
                <w:rFonts w:ascii="Arial" w:eastAsia="SimSun" w:hAnsi="Arial"/>
                <w:b/>
                <w:sz w:val="18"/>
              </w:rPr>
              <w:t>Change history</w:t>
            </w:r>
          </w:p>
        </w:tc>
      </w:tr>
      <w:tr w:rsidR="005F6CF9" w:rsidRPr="00A61E5C" w14:paraId="6FF3B1A4" w14:textId="77777777" w:rsidTr="006C48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48BDC5"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A530A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47EA01"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4E90DD0"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C3E28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D5C8C2"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3760C"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6546D59"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New version</w:t>
            </w:r>
          </w:p>
        </w:tc>
      </w:tr>
      <w:tr w:rsidR="005F6CF9" w:rsidRPr="00A61E5C" w14:paraId="68F9A209"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F2D743" w14:textId="77777777" w:rsidR="005F6CF9" w:rsidRPr="00A61E5C" w:rsidRDefault="005F6CF9" w:rsidP="006C4823">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91AC0" w14:textId="77777777" w:rsidR="005F6CF9" w:rsidRPr="00A61E5C" w:rsidRDefault="005F6CF9" w:rsidP="006C4823">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429DD" w14:textId="77777777" w:rsidR="005F6CF9" w:rsidRPr="00A61E5C" w:rsidRDefault="005F6CF9"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F5A0" w14:textId="77777777" w:rsidR="005F6CF9" w:rsidRPr="00A61E5C" w:rsidRDefault="005F6CF9"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9DC03" w14:textId="77777777" w:rsidR="005F6CF9" w:rsidRPr="00A61E5C" w:rsidRDefault="005F6CF9"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0D3F" w14:textId="77777777" w:rsidR="005F6CF9" w:rsidRPr="00A61E5C" w:rsidRDefault="005F6CF9"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AFF87" w14:textId="77777777" w:rsidR="005F6CF9" w:rsidRPr="00A61E5C" w:rsidRDefault="005F6CF9" w:rsidP="006C4823">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9CF7C" w14:textId="77777777" w:rsidR="005F6CF9" w:rsidRPr="00A61E5C" w:rsidRDefault="005F6CF9" w:rsidP="006C4823">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637429" w:rsidRPr="00A61E5C" w14:paraId="0A31E512"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3CAD9CDD" w14:textId="46478045" w:rsidR="00637429" w:rsidRPr="00A61E5C" w:rsidRDefault="00637429" w:rsidP="00637429">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78CF8" w14:textId="4B782B07" w:rsidR="00637429" w:rsidRDefault="00637429" w:rsidP="00637429">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7F941" w14:textId="77777777" w:rsidR="00637429" w:rsidRPr="00A61E5C" w:rsidRDefault="00637429" w:rsidP="0063742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239DC" w14:textId="77777777" w:rsidR="00637429" w:rsidRPr="00A61E5C" w:rsidRDefault="00637429" w:rsidP="0063742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28184" w14:textId="77777777" w:rsidR="00637429" w:rsidRPr="00A61E5C" w:rsidRDefault="00637429" w:rsidP="0063742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F8192" w14:textId="77777777" w:rsidR="00637429" w:rsidRPr="00A61E5C" w:rsidRDefault="00637429" w:rsidP="0063742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BA5EA3" w14:textId="585C56DB" w:rsidR="00637429" w:rsidRPr="00A61E5C" w:rsidRDefault="00637429" w:rsidP="00637429">
            <w:pPr>
              <w:keepNext/>
              <w:keepLines/>
              <w:overflowPunct/>
              <w:autoSpaceDE/>
              <w:autoSpaceDN/>
              <w:adjustRightInd/>
              <w:spacing w:after="0"/>
              <w:textAlignment w:val="auto"/>
              <w:rPr>
                <w:rFonts w:ascii="Arial" w:eastAsia="SimSun" w:hAnsi="Arial"/>
                <w:sz w:val="16"/>
                <w:szCs w:val="16"/>
              </w:rPr>
            </w:pPr>
            <w:r w:rsidRPr="00A61E5C">
              <w:rPr>
                <w:rFonts w:ascii="Arial" w:eastAsia="SimSun" w:hAnsi="Arial"/>
                <w:sz w:val="16"/>
                <w:szCs w:val="16"/>
              </w:rPr>
              <w:t>Update to Rel-1</w:t>
            </w:r>
            <w:r>
              <w:rPr>
                <w:rFonts w:ascii="Arial" w:eastAsia="SimSun" w:hAnsi="Arial"/>
                <w:sz w:val="16"/>
                <w:szCs w:val="16"/>
              </w:rPr>
              <w:t>8</w:t>
            </w:r>
            <w:r w:rsidRPr="00A61E5C">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D4738" w14:textId="3FB2BFD5" w:rsidR="00637429" w:rsidRPr="00A61E5C" w:rsidRDefault="00637429" w:rsidP="00637429">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r w:rsidR="004E3089" w:rsidRPr="00A61E5C" w14:paraId="5172E05F"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5D5AC673" w14:textId="44028E13" w:rsidR="004E3089" w:rsidRPr="00A61E5C" w:rsidRDefault="004E3089" w:rsidP="00637429">
            <w:pPr>
              <w:keepNext/>
              <w:keepLines/>
              <w:spacing w:after="0"/>
              <w:jc w:val="center"/>
              <w:rPr>
                <w:rFonts w:ascii="Arial" w:eastAsia="SimSun" w:hAnsi="Arial"/>
                <w:sz w:val="16"/>
                <w:szCs w:val="16"/>
              </w:rPr>
            </w:pPr>
            <w:r>
              <w:rPr>
                <w:rFonts w:ascii="Arial" w:eastAsia="SimSun" w:hAnsi="Arial"/>
                <w:sz w:val="16"/>
                <w:szCs w:val="16"/>
              </w:rPr>
              <w:t>2024-08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7C173E" w14:textId="796E67B9" w:rsidR="004E3089" w:rsidRDefault="004E3089" w:rsidP="00637429">
            <w:pPr>
              <w:keepNext/>
              <w:keepLines/>
              <w:spacing w:after="0"/>
              <w:jc w:val="center"/>
              <w:rPr>
                <w:rFonts w:ascii="Arial" w:eastAsia="SimSun" w:hAnsi="Arial"/>
                <w:sz w:val="16"/>
                <w:szCs w:val="16"/>
              </w:rPr>
            </w:pPr>
            <w:r>
              <w:rPr>
                <w:rFonts w:ascii="Arial" w:eastAsia="SimSun" w:hAnsi="Arial"/>
                <w:sz w:val="16"/>
                <w:szCs w:val="16"/>
              </w:rPr>
              <w:t>RAN#10</w:t>
            </w:r>
            <w:r w:rsidR="0027735D">
              <w:rPr>
                <w:rFonts w:ascii="Arial" w:eastAsia="SimSun" w:hAnsi="Arial"/>
                <w:sz w:val="16"/>
                <w:szCs w:val="16"/>
              </w:rPr>
              <w:t>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94B42F" w14:textId="77777777" w:rsidR="004E3089" w:rsidRPr="00A61E5C" w:rsidRDefault="004E3089" w:rsidP="0063742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6948" w14:textId="77777777" w:rsidR="004E3089" w:rsidRPr="00A61E5C" w:rsidRDefault="004E3089" w:rsidP="0063742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0D2E2" w14:textId="77777777" w:rsidR="004E3089" w:rsidRPr="00A61E5C" w:rsidRDefault="004E3089" w:rsidP="0063742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71F3D" w14:textId="77777777" w:rsidR="004E3089" w:rsidRPr="00A61E5C" w:rsidRDefault="004E3089" w:rsidP="0063742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2639CF" w14:textId="55D625C6" w:rsidR="004E3089" w:rsidRPr="00A61E5C" w:rsidRDefault="004E3089" w:rsidP="00637429">
            <w:pPr>
              <w:keepNext/>
              <w:keepLines/>
              <w:overflowPunct/>
              <w:autoSpaceDE/>
              <w:autoSpaceDN/>
              <w:adjustRightInd/>
              <w:spacing w:after="0"/>
              <w:textAlignment w:val="auto"/>
              <w:rPr>
                <w:rFonts w:ascii="Arial" w:eastAsia="SimSun" w:hAnsi="Arial"/>
                <w:sz w:val="16"/>
                <w:szCs w:val="16"/>
              </w:rPr>
            </w:pPr>
            <w:r>
              <w:rPr>
                <w:rFonts w:ascii="Arial" w:eastAsia="SimSun" w:hAnsi="Arial"/>
                <w:sz w:val="16"/>
                <w:szCs w:val="16"/>
              </w:rPr>
              <w:t>Editor</w:t>
            </w:r>
            <w:r w:rsidR="00271287">
              <w:rPr>
                <w:rFonts w:ascii="Arial" w:eastAsia="SimSun" w:hAnsi="Arial"/>
                <w:sz w:val="16"/>
                <w:szCs w:val="16"/>
              </w:rPr>
              <w:t>i</w:t>
            </w:r>
            <w:r>
              <w:rPr>
                <w:rFonts w:ascii="Arial" w:eastAsia="SimSun" w:hAnsi="Arial"/>
                <w:sz w:val="16"/>
                <w:szCs w:val="16"/>
              </w:rPr>
              <w:t>al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B17" w14:textId="296895E8" w:rsidR="004E3089" w:rsidRPr="00A61E5C" w:rsidRDefault="004E3089" w:rsidP="00637429">
            <w:pPr>
              <w:keepNext/>
              <w:keepLines/>
              <w:spacing w:after="0"/>
              <w:jc w:val="center"/>
              <w:rPr>
                <w:rFonts w:ascii="Arial" w:eastAsia="SimSun" w:hAnsi="Arial"/>
                <w:sz w:val="16"/>
                <w:szCs w:val="16"/>
                <w:lang w:eastAsia="zh-CN"/>
              </w:rPr>
            </w:pPr>
            <w:r>
              <w:rPr>
                <w:rFonts w:ascii="Arial" w:eastAsia="SimSun" w:hAnsi="Arial"/>
                <w:sz w:val="16"/>
                <w:szCs w:val="16"/>
                <w:lang w:eastAsia="zh-CN"/>
              </w:rPr>
              <w:t>18.0.1</w:t>
            </w:r>
          </w:p>
        </w:tc>
      </w:tr>
    </w:tbl>
    <w:p w14:paraId="4BCA12E1" w14:textId="77777777" w:rsidR="005F6CF9" w:rsidRPr="00A61E5C" w:rsidRDefault="005F6CF9" w:rsidP="005F6CF9">
      <w:pPr>
        <w:overflowPunct/>
        <w:autoSpaceDE/>
        <w:autoSpaceDN/>
        <w:adjustRightInd/>
        <w:textAlignment w:val="auto"/>
        <w:rPr>
          <w:lang w:eastAsia="en-US"/>
        </w:rPr>
      </w:pPr>
    </w:p>
    <w:bookmarkEnd w:id="293"/>
    <w:p w14:paraId="04E088E1" w14:textId="77777777" w:rsidR="00FE08E8" w:rsidRPr="003D6660" w:rsidRDefault="00FE08E8" w:rsidP="00CD5A73"/>
    <w:sectPr w:rsidR="00FE08E8" w:rsidRPr="003D6660" w:rsidSect="00187466">
      <w:headerReference w:type="even" r:id="rId112"/>
      <w:headerReference w:type="default" r:id="rId113"/>
      <w:footerReference w:type="default" r:id="rId114"/>
      <w:headerReference w:type="first" r:id="rId115"/>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01CC7" w14:textId="77777777" w:rsidR="00074D8A" w:rsidRDefault="00074D8A">
      <w:r>
        <w:separator/>
      </w:r>
    </w:p>
  </w:endnote>
  <w:endnote w:type="continuationSeparator" w:id="0">
    <w:p w14:paraId="3178AA81" w14:textId="77777777" w:rsidR="00074D8A" w:rsidRDefault="0007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2FC0"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5AFC2" w14:textId="77777777" w:rsidR="00074D8A" w:rsidRDefault="00074D8A">
      <w:r>
        <w:separator/>
      </w:r>
    </w:p>
  </w:footnote>
  <w:footnote w:type="continuationSeparator" w:id="0">
    <w:p w14:paraId="7510C757" w14:textId="77777777" w:rsidR="00074D8A" w:rsidRDefault="0007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D2A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DE9C6" w14:textId="65C0DEB2"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271287">
      <w:t>3GPP TS 25.104 V18.0.1 (2024-08)</w:t>
    </w:r>
    <w:r>
      <w:fldChar w:fldCharType="end"/>
    </w:r>
  </w:p>
  <w:p w14:paraId="3D1E32F0"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4A94EB24" w14:textId="42DEE993" w:rsidR="00CC7472" w:rsidRDefault="00CC7472">
    <w:pPr>
      <w:pStyle w:val="Header"/>
      <w:framePr w:wrap="auto" w:vAnchor="text" w:hAnchor="margin" w:y="1"/>
      <w:widowControl/>
    </w:pPr>
    <w:r>
      <w:fldChar w:fldCharType="begin"/>
    </w:r>
    <w:r>
      <w:instrText xml:space="preserve"> STYLEREF ZGSM </w:instrText>
    </w:r>
    <w:r>
      <w:fldChar w:fldCharType="separate"/>
    </w:r>
    <w:r w:rsidR="00271287">
      <w:t>Release 18</w:t>
    </w:r>
    <w:r>
      <w:fldChar w:fldCharType="end"/>
    </w:r>
  </w:p>
  <w:p w14:paraId="4E0DA8A2"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41652"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9437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0745560">
    <w:abstractNumId w:val="5"/>
  </w:num>
  <w:num w:numId="3" w16cid:durableId="123427358">
    <w:abstractNumId w:val="9"/>
  </w:num>
  <w:num w:numId="4" w16cid:durableId="1122504477">
    <w:abstractNumId w:val="4"/>
  </w:num>
  <w:num w:numId="5" w16cid:durableId="1222132833">
    <w:abstractNumId w:val="7"/>
  </w:num>
  <w:num w:numId="6" w16cid:durableId="785124556">
    <w:abstractNumId w:val="2"/>
  </w:num>
  <w:num w:numId="7" w16cid:durableId="870455852">
    <w:abstractNumId w:val="1"/>
  </w:num>
  <w:num w:numId="8" w16cid:durableId="1484663732">
    <w:abstractNumId w:val="0"/>
  </w:num>
  <w:num w:numId="9" w16cid:durableId="708261365">
    <w:abstractNumId w:val="8"/>
  </w:num>
  <w:num w:numId="10" w16cid:durableId="818041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67"/>
    <w:rsid w:val="000050B6"/>
    <w:rsid w:val="00013548"/>
    <w:rsid w:val="000169B5"/>
    <w:rsid w:val="0002295A"/>
    <w:rsid w:val="00030CB5"/>
    <w:rsid w:val="00044D97"/>
    <w:rsid w:val="000564C0"/>
    <w:rsid w:val="00057126"/>
    <w:rsid w:val="00061065"/>
    <w:rsid w:val="000665AB"/>
    <w:rsid w:val="00072B5B"/>
    <w:rsid w:val="00074D8A"/>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1F06AC"/>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71287"/>
    <w:rsid w:val="0027735D"/>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1AE2"/>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7BF"/>
    <w:rsid w:val="004B1BF7"/>
    <w:rsid w:val="004B1D96"/>
    <w:rsid w:val="004C263F"/>
    <w:rsid w:val="004E3089"/>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C657A"/>
    <w:rsid w:val="005D2CFC"/>
    <w:rsid w:val="005E0D21"/>
    <w:rsid w:val="005E5188"/>
    <w:rsid w:val="005E6FDC"/>
    <w:rsid w:val="005F3174"/>
    <w:rsid w:val="005F5108"/>
    <w:rsid w:val="005F5E3B"/>
    <w:rsid w:val="005F655A"/>
    <w:rsid w:val="005F6C11"/>
    <w:rsid w:val="005F6CF9"/>
    <w:rsid w:val="00601645"/>
    <w:rsid w:val="006045DF"/>
    <w:rsid w:val="0060612A"/>
    <w:rsid w:val="00613019"/>
    <w:rsid w:val="006166B5"/>
    <w:rsid w:val="006170E1"/>
    <w:rsid w:val="00632045"/>
    <w:rsid w:val="006349EC"/>
    <w:rsid w:val="006351B9"/>
    <w:rsid w:val="00635DBD"/>
    <w:rsid w:val="00637429"/>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57FB7"/>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226A7"/>
    <w:rsid w:val="00C32360"/>
    <w:rsid w:val="00C45224"/>
    <w:rsid w:val="00C47A32"/>
    <w:rsid w:val="00C61FF0"/>
    <w:rsid w:val="00C62248"/>
    <w:rsid w:val="00C65260"/>
    <w:rsid w:val="00C67C5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CF26DA"/>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07513"/>
    <w:rsid w:val="00E121FA"/>
    <w:rsid w:val="00E30C58"/>
    <w:rsid w:val="00E4471A"/>
    <w:rsid w:val="00E473F7"/>
    <w:rsid w:val="00E4788B"/>
    <w:rsid w:val="00E52BEC"/>
    <w:rsid w:val="00E549E3"/>
    <w:rsid w:val="00E57A25"/>
    <w:rsid w:val="00E639E1"/>
    <w:rsid w:val="00E66B4C"/>
    <w:rsid w:val="00E73A91"/>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970BA6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35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2773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7735D"/>
    <w:pPr>
      <w:pBdr>
        <w:top w:val="none" w:sz="0" w:space="0" w:color="auto"/>
      </w:pBdr>
      <w:spacing w:before="180"/>
      <w:outlineLvl w:val="1"/>
    </w:pPr>
    <w:rPr>
      <w:sz w:val="32"/>
    </w:rPr>
  </w:style>
  <w:style w:type="paragraph" w:styleId="Heading3">
    <w:name w:val="heading 3"/>
    <w:basedOn w:val="Heading2"/>
    <w:next w:val="Normal"/>
    <w:qFormat/>
    <w:rsid w:val="0027735D"/>
    <w:pPr>
      <w:spacing w:before="120"/>
      <w:outlineLvl w:val="2"/>
    </w:pPr>
    <w:rPr>
      <w:sz w:val="28"/>
    </w:rPr>
  </w:style>
  <w:style w:type="paragraph" w:styleId="Heading4">
    <w:name w:val="heading 4"/>
    <w:basedOn w:val="Heading3"/>
    <w:next w:val="Normal"/>
    <w:qFormat/>
    <w:rsid w:val="0027735D"/>
    <w:pPr>
      <w:ind w:left="1418" w:hanging="1418"/>
      <w:outlineLvl w:val="3"/>
    </w:pPr>
    <w:rPr>
      <w:sz w:val="24"/>
    </w:rPr>
  </w:style>
  <w:style w:type="paragraph" w:styleId="Heading5">
    <w:name w:val="heading 5"/>
    <w:basedOn w:val="Heading4"/>
    <w:next w:val="Normal"/>
    <w:qFormat/>
    <w:rsid w:val="0027735D"/>
    <w:pPr>
      <w:ind w:left="1701" w:hanging="1701"/>
      <w:outlineLvl w:val="4"/>
    </w:pPr>
    <w:rPr>
      <w:sz w:val="22"/>
    </w:rPr>
  </w:style>
  <w:style w:type="paragraph" w:styleId="Heading6">
    <w:name w:val="heading 6"/>
    <w:basedOn w:val="H6"/>
    <w:next w:val="Normal"/>
    <w:qFormat/>
    <w:rsid w:val="0027735D"/>
    <w:pPr>
      <w:outlineLvl w:val="5"/>
    </w:pPr>
  </w:style>
  <w:style w:type="paragraph" w:styleId="Heading7">
    <w:name w:val="heading 7"/>
    <w:basedOn w:val="H6"/>
    <w:next w:val="Normal"/>
    <w:qFormat/>
    <w:rsid w:val="0027735D"/>
    <w:pPr>
      <w:outlineLvl w:val="6"/>
    </w:pPr>
  </w:style>
  <w:style w:type="paragraph" w:styleId="Heading8">
    <w:name w:val="heading 8"/>
    <w:basedOn w:val="Heading1"/>
    <w:next w:val="Normal"/>
    <w:qFormat/>
    <w:rsid w:val="0027735D"/>
    <w:pPr>
      <w:ind w:left="0" w:firstLine="0"/>
      <w:outlineLvl w:val="7"/>
    </w:pPr>
  </w:style>
  <w:style w:type="paragraph" w:styleId="Heading9">
    <w:name w:val="heading 9"/>
    <w:basedOn w:val="Heading8"/>
    <w:next w:val="Normal"/>
    <w:qFormat/>
    <w:rsid w:val="0027735D"/>
    <w:pPr>
      <w:outlineLvl w:val="8"/>
    </w:pPr>
  </w:style>
  <w:style w:type="character" w:default="1" w:styleId="DefaultParagraphFont">
    <w:name w:val="Default Paragraph Font"/>
    <w:semiHidden/>
    <w:rsid w:val="00277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35D"/>
  </w:style>
  <w:style w:type="paragraph" w:customStyle="1" w:styleId="H6">
    <w:name w:val="H6"/>
    <w:basedOn w:val="Heading5"/>
    <w:next w:val="Normal"/>
    <w:rsid w:val="0027735D"/>
    <w:pPr>
      <w:ind w:left="1985" w:hanging="1985"/>
      <w:outlineLvl w:val="9"/>
    </w:pPr>
    <w:rPr>
      <w:sz w:val="20"/>
    </w:rPr>
  </w:style>
  <w:style w:type="paragraph" w:styleId="TOC9">
    <w:name w:val="toc 9"/>
    <w:basedOn w:val="TOC8"/>
    <w:rsid w:val="0027735D"/>
    <w:pPr>
      <w:ind w:left="1418" w:hanging="1418"/>
    </w:pPr>
  </w:style>
  <w:style w:type="paragraph" w:styleId="TOC8">
    <w:name w:val="toc 8"/>
    <w:basedOn w:val="TOC1"/>
    <w:rsid w:val="0027735D"/>
    <w:pPr>
      <w:spacing w:before="180"/>
      <w:ind w:left="2693" w:hanging="2693"/>
    </w:pPr>
    <w:rPr>
      <w:b/>
    </w:rPr>
  </w:style>
  <w:style w:type="paragraph" w:styleId="TOC1">
    <w:name w:val="toc 1"/>
    <w:rsid w:val="002773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27735D"/>
    <w:pPr>
      <w:keepLines/>
      <w:tabs>
        <w:tab w:val="center" w:pos="4536"/>
        <w:tab w:val="right" w:pos="9072"/>
      </w:tabs>
    </w:pPr>
    <w:rPr>
      <w:noProof/>
    </w:rPr>
  </w:style>
  <w:style w:type="character" w:customStyle="1" w:styleId="ZGSM">
    <w:name w:val="ZGSM"/>
    <w:rsid w:val="0027735D"/>
  </w:style>
  <w:style w:type="paragraph" w:styleId="Header">
    <w:name w:val="header"/>
    <w:rsid w:val="002773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773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27735D"/>
    <w:pPr>
      <w:ind w:left="1701" w:hanging="1701"/>
    </w:pPr>
  </w:style>
  <w:style w:type="paragraph" w:styleId="TOC4">
    <w:name w:val="toc 4"/>
    <w:basedOn w:val="TOC3"/>
    <w:rsid w:val="0027735D"/>
    <w:pPr>
      <w:ind w:left="1418" w:hanging="1418"/>
    </w:pPr>
  </w:style>
  <w:style w:type="paragraph" w:styleId="TOC3">
    <w:name w:val="toc 3"/>
    <w:basedOn w:val="TOC2"/>
    <w:rsid w:val="0027735D"/>
    <w:pPr>
      <w:ind w:left="1134" w:hanging="1134"/>
    </w:pPr>
  </w:style>
  <w:style w:type="paragraph" w:styleId="TOC2">
    <w:name w:val="toc 2"/>
    <w:basedOn w:val="TOC1"/>
    <w:rsid w:val="0027735D"/>
    <w:pPr>
      <w:keepNext w:val="0"/>
      <w:spacing w:before="0"/>
      <w:ind w:left="851" w:hanging="851"/>
    </w:pPr>
    <w:rPr>
      <w:sz w:val="20"/>
    </w:rPr>
  </w:style>
  <w:style w:type="paragraph" w:styleId="Index1">
    <w:name w:val="index 1"/>
    <w:basedOn w:val="Normal"/>
    <w:semiHidden/>
    <w:rsid w:val="0027735D"/>
    <w:pPr>
      <w:keepLines/>
      <w:spacing w:after="0"/>
    </w:pPr>
  </w:style>
  <w:style w:type="paragraph" w:styleId="Index2">
    <w:name w:val="index 2"/>
    <w:basedOn w:val="Index1"/>
    <w:semiHidden/>
    <w:rsid w:val="0027735D"/>
    <w:pPr>
      <w:ind w:left="284"/>
    </w:pPr>
  </w:style>
  <w:style w:type="paragraph" w:customStyle="1" w:styleId="TT">
    <w:name w:val="TT"/>
    <w:basedOn w:val="Heading1"/>
    <w:next w:val="Normal"/>
    <w:rsid w:val="0027735D"/>
    <w:pPr>
      <w:outlineLvl w:val="9"/>
    </w:pPr>
  </w:style>
  <w:style w:type="paragraph" w:styleId="Footer">
    <w:name w:val="footer"/>
    <w:basedOn w:val="Header"/>
    <w:rsid w:val="0027735D"/>
    <w:pPr>
      <w:jc w:val="center"/>
    </w:pPr>
    <w:rPr>
      <w:i/>
    </w:rPr>
  </w:style>
  <w:style w:type="character" w:styleId="FootnoteReference">
    <w:name w:val="footnote reference"/>
    <w:basedOn w:val="DefaultParagraphFont"/>
    <w:semiHidden/>
    <w:rsid w:val="0027735D"/>
    <w:rPr>
      <w:b/>
      <w:position w:val="6"/>
      <w:sz w:val="16"/>
    </w:rPr>
  </w:style>
  <w:style w:type="paragraph" w:styleId="FootnoteText">
    <w:name w:val="footnote text"/>
    <w:basedOn w:val="Normal"/>
    <w:link w:val="FootnoteTextChar"/>
    <w:semiHidden/>
    <w:rsid w:val="0027735D"/>
    <w:pPr>
      <w:keepLines/>
      <w:spacing w:after="0"/>
      <w:ind w:left="454" w:hanging="454"/>
    </w:pPr>
    <w:rPr>
      <w:sz w:val="16"/>
    </w:rPr>
  </w:style>
  <w:style w:type="paragraph" w:customStyle="1" w:styleId="NF">
    <w:name w:val="NF"/>
    <w:basedOn w:val="NO"/>
    <w:rsid w:val="0027735D"/>
    <w:pPr>
      <w:keepNext/>
      <w:spacing w:after="0"/>
    </w:pPr>
    <w:rPr>
      <w:rFonts w:ascii="Arial" w:hAnsi="Arial"/>
      <w:sz w:val="18"/>
    </w:rPr>
  </w:style>
  <w:style w:type="paragraph" w:customStyle="1" w:styleId="NO">
    <w:name w:val="NO"/>
    <w:basedOn w:val="Normal"/>
    <w:link w:val="NOChar"/>
    <w:rsid w:val="0027735D"/>
    <w:pPr>
      <w:keepLines/>
      <w:ind w:left="1135" w:hanging="851"/>
    </w:pPr>
  </w:style>
  <w:style w:type="paragraph" w:customStyle="1" w:styleId="PL">
    <w:name w:val="PL"/>
    <w:rsid w:val="00277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7735D"/>
    <w:pPr>
      <w:jc w:val="right"/>
    </w:pPr>
  </w:style>
  <w:style w:type="paragraph" w:customStyle="1" w:styleId="TAL">
    <w:name w:val="TAL"/>
    <w:basedOn w:val="Normal"/>
    <w:link w:val="TALChar"/>
    <w:rsid w:val="0027735D"/>
    <w:pPr>
      <w:keepNext/>
      <w:keepLines/>
      <w:spacing w:after="0"/>
    </w:pPr>
    <w:rPr>
      <w:rFonts w:ascii="Arial" w:hAnsi="Arial"/>
      <w:sz w:val="18"/>
    </w:rPr>
  </w:style>
  <w:style w:type="paragraph" w:styleId="ListNumber2">
    <w:name w:val="List Number 2"/>
    <w:basedOn w:val="ListNumber"/>
    <w:rsid w:val="0027735D"/>
    <w:pPr>
      <w:ind w:left="851"/>
    </w:pPr>
  </w:style>
  <w:style w:type="paragraph" w:styleId="ListNumber">
    <w:name w:val="List Number"/>
    <w:basedOn w:val="List"/>
    <w:rsid w:val="0027735D"/>
  </w:style>
  <w:style w:type="paragraph" w:styleId="List">
    <w:name w:val="List"/>
    <w:basedOn w:val="Normal"/>
    <w:rsid w:val="0027735D"/>
    <w:pPr>
      <w:ind w:left="568" w:hanging="284"/>
    </w:pPr>
  </w:style>
  <w:style w:type="paragraph" w:customStyle="1" w:styleId="TAH">
    <w:name w:val="TAH"/>
    <w:basedOn w:val="TAC"/>
    <w:link w:val="TAHCar"/>
    <w:rsid w:val="0027735D"/>
    <w:rPr>
      <w:b/>
    </w:rPr>
  </w:style>
  <w:style w:type="paragraph" w:customStyle="1" w:styleId="TAC">
    <w:name w:val="TAC"/>
    <w:basedOn w:val="TAL"/>
    <w:link w:val="TACChar"/>
    <w:rsid w:val="0027735D"/>
    <w:pPr>
      <w:jc w:val="center"/>
    </w:pPr>
  </w:style>
  <w:style w:type="paragraph" w:customStyle="1" w:styleId="LD">
    <w:name w:val="LD"/>
    <w:rsid w:val="002773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27735D"/>
    <w:pPr>
      <w:keepLines/>
      <w:ind w:left="1702" w:hanging="1418"/>
    </w:pPr>
  </w:style>
  <w:style w:type="paragraph" w:customStyle="1" w:styleId="FP">
    <w:name w:val="FP"/>
    <w:basedOn w:val="Normal"/>
    <w:rsid w:val="0027735D"/>
    <w:pPr>
      <w:spacing w:after="0"/>
    </w:pPr>
  </w:style>
  <w:style w:type="paragraph" w:customStyle="1" w:styleId="NW">
    <w:name w:val="NW"/>
    <w:basedOn w:val="NO"/>
    <w:rsid w:val="0027735D"/>
    <w:pPr>
      <w:spacing w:after="0"/>
    </w:pPr>
  </w:style>
  <w:style w:type="paragraph" w:customStyle="1" w:styleId="EW">
    <w:name w:val="EW"/>
    <w:basedOn w:val="EX"/>
    <w:rsid w:val="0027735D"/>
    <w:pPr>
      <w:spacing w:after="0"/>
    </w:pPr>
  </w:style>
  <w:style w:type="paragraph" w:customStyle="1" w:styleId="B1">
    <w:name w:val="B1"/>
    <w:basedOn w:val="List"/>
    <w:link w:val="B1Char"/>
    <w:rsid w:val="0027735D"/>
  </w:style>
  <w:style w:type="paragraph" w:styleId="TOC6">
    <w:name w:val="toc 6"/>
    <w:basedOn w:val="TOC5"/>
    <w:next w:val="Normal"/>
    <w:rsid w:val="0027735D"/>
    <w:pPr>
      <w:ind w:left="1985" w:hanging="1985"/>
    </w:pPr>
  </w:style>
  <w:style w:type="paragraph" w:styleId="TOC7">
    <w:name w:val="toc 7"/>
    <w:basedOn w:val="TOC6"/>
    <w:next w:val="Normal"/>
    <w:rsid w:val="0027735D"/>
    <w:pPr>
      <w:ind w:left="2268" w:hanging="2268"/>
    </w:pPr>
  </w:style>
  <w:style w:type="paragraph" w:styleId="ListBullet2">
    <w:name w:val="List Bullet 2"/>
    <w:basedOn w:val="ListBullet"/>
    <w:rsid w:val="0027735D"/>
    <w:pPr>
      <w:ind w:left="851"/>
    </w:pPr>
  </w:style>
  <w:style w:type="paragraph" w:styleId="ListBullet">
    <w:name w:val="List Bullet"/>
    <w:basedOn w:val="List"/>
    <w:rsid w:val="0027735D"/>
  </w:style>
  <w:style w:type="paragraph" w:customStyle="1" w:styleId="EditorsNote">
    <w:name w:val="Editor's Note"/>
    <w:basedOn w:val="NO"/>
    <w:rsid w:val="0027735D"/>
    <w:rPr>
      <w:color w:val="FF0000"/>
    </w:rPr>
  </w:style>
  <w:style w:type="paragraph" w:customStyle="1" w:styleId="TH">
    <w:name w:val="TH"/>
    <w:basedOn w:val="Normal"/>
    <w:link w:val="THChar"/>
    <w:rsid w:val="0027735D"/>
    <w:pPr>
      <w:keepNext/>
      <w:keepLines/>
      <w:spacing w:before="60"/>
      <w:jc w:val="center"/>
    </w:pPr>
    <w:rPr>
      <w:rFonts w:ascii="Arial" w:hAnsi="Arial"/>
      <w:b/>
    </w:rPr>
  </w:style>
  <w:style w:type="paragraph" w:customStyle="1" w:styleId="ZA">
    <w:name w:val="ZA"/>
    <w:rsid w:val="002773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773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773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773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7735D"/>
    <w:pPr>
      <w:ind w:left="851" w:hanging="851"/>
    </w:pPr>
  </w:style>
  <w:style w:type="paragraph" w:customStyle="1" w:styleId="ZH">
    <w:name w:val="ZH"/>
    <w:rsid w:val="002773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27735D"/>
    <w:pPr>
      <w:keepNext w:val="0"/>
      <w:spacing w:before="0" w:after="240"/>
    </w:pPr>
  </w:style>
  <w:style w:type="paragraph" w:customStyle="1" w:styleId="ZG">
    <w:name w:val="ZG"/>
    <w:rsid w:val="002773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27735D"/>
    <w:pPr>
      <w:ind w:left="1135"/>
    </w:pPr>
  </w:style>
  <w:style w:type="paragraph" w:styleId="List2">
    <w:name w:val="List 2"/>
    <w:basedOn w:val="List"/>
    <w:rsid w:val="0027735D"/>
    <w:pPr>
      <w:ind w:left="851"/>
    </w:pPr>
  </w:style>
  <w:style w:type="paragraph" w:styleId="List3">
    <w:name w:val="List 3"/>
    <w:basedOn w:val="List2"/>
    <w:rsid w:val="0027735D"/>
    <w:pPr>
      <w:ind w:left="1135"/>
    </w:pPr>
  </w:style>
  <w:style w:type="paragraph" w:styleId="List4">
    <w:name w:val="List 4"/>
    <w:basedOn w:val="List3"/>
    <w:rsid w:val="0027735D"/>
    <w:pPr>
      <w:ind w:left="1418"/>
    </w:pPr>
  </w:style>
  <w:style w:type="paragraph" w:styleId="List5">
    <w:name w:val="List 5"/>
    <w:basedOn w:val="List4"/>
    <w:rsid w:val="0027735D"/>
    <w:pPr>
      <w:ind w:left="1702"/>
    </w:pPr>
  </w:style>
  <w:style w:type="paragraph" w:styleId="ListBullet4">
    <w:name w:val="List Bullet 4"/>
    <w:basedOn w:val="ListBullet3"/>
    <w:rsid w:val="0027735D"/>
    <w:pPr>
      <w:ind w:left="1418"/>
    </w:pPr>
  </w:style>
  <w:style w:type="paragraph" w:styleId="ListBullet5">
    <w:name w:val="List Bullet 5"/>
    <w:basedOn w:val="ListBullet4"/>
    <w:rsid w:val="0027735D"/>
    <w:pPr>
      <w:ind w:left="1702"/>
    </w:pPr>
  </w:style>
  <w:style w:type="paragraph" w:customStyle="1" w:styleId="B2">
    <w:name w:val="B2"/>
    <w:basedOn w:val="List2"/>
    <w:rsid w:val="0027735D"/>
  </w:style>
  <w:style w:type="paragraph" w:customStyle="1" w:styleId="B3">
    <w:name w:val="B3"/>
    <w:basedOn w:val="List3"/>
    <w:rsid w:val="0027735D"/>
  </w:style>
  <w:style w:type="paragraph" w:customStyle="1" w:styleId="B4">
    <w:name w:val="B4"/>
    <w:basedOn w:val="List4"/>
    <w:rsid w:val="0027735D"/>
  </w:style>
  <w:style w:type="paragraph" w:customStyle="1" w:styleId="B5">
    <w:name w:val="B5"/>
    <w:basedOn w:val="List5"/>
    <w:rsid w:val="0027735D"/>
  </w:style>
  <w:style w:type="paragraph" w:customStyle="1" w:styleId="ZTD">
    <w:name w:val="ZTD"/>
    <w:basedOn w:val="ZB"/>
    <w:rsid w:val="0027735D"/>
    <w:pPr>
      <w:framePr w:hRule="auto" w:wrap="notBeside" w:y="852"/>
    </w:pPr>
    <w:rPr>
      <w:i w:val="0"/>
      <w:sz w:val="40"/>
    </w:rPr>
  </w:style>
  <w:style w:type="paragraph" w:customStyle="1" w:styleId="ZV">
    <w:name w:val="ZV"/>
    <w:basedOn w:val="ZU"/>
    <w:rsid w:val="0027735D"/>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Microsoft_Word_97_-_2003_Document3.doc"/><Relationship Id="rId63" Type="http://schemas.openxmlformats.org/officeDocument/2006/relationships/oleObject" Target="embeddings/oleObject23.bin"/><Relationship Id="rId68" Type="http://schemas.openxmlformats.org/officeDocument/2006/relationships/image" Target="media/image30.wmf"/><Relationship Id="rId84" Type="http://schemas.openxmlformats.org/officeDocument/2006/relationships/image" Target="media/image39.wmf"/><Relationship Id="rId89" Type="http://schemas.openxmlformats.org/officeDocument/2006/relationships/oleObject" Target="embeddings/oleObject37.bin"/><Relationship Id="rId112"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Microsoft_Word_97_-_2003_Document2.doc"/><Relationship Id="rId53" Type="http://schemas.openxmlformats.org/officeDocument/2006/relationships/oleObject" Target="embeddings/oleObject18.bin"/><Relationship Id="rId58" Type="http://schemas.openxmlformats.org/officeDocument/2006/relationships/image" Target="media/image27.wmf"/><Relationship Id="rId66"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48.wmf"/><Relationship Id="rId110" Type="http://schemas.openxmlformats.org/officeDocument/2006/relationships/image" Target="media/image51.emf"/><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Microsoft_Word_97_-_2003_Document1.doc"/><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4.bin"/><Relationship Id="rId69" Type="http://schemas.openxmlformats.org/officeDocument/2006/relationships/image" Target="media/image31.wmf"/><Relationship Id="rId77" Type="http://schemas.openxmlformats.org/officeDocument/2006/relationships/oleObject" Target="embeddings/oleObject31.bin"/><Relationship Id="rId100" Type="http://schemas.openxmlformats.org/officeDocument/2006/relationships/image" Target="media/image47.wmf"/><Relationship Id="rId105" Type="http://schemas.openxmlformats.org/officeDocument/2006/relationships/image" Target="media/image49.wmf"/><Relationship Id="rId113"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image" Target="media/image37.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103" Type="http://schemas.openxmlformats.org/officeDocument/2006/relationships/oleObject" Target="embeddings/oleObject44.bin"/><Relationship Id="rId108" Type="http://schemas.openxmlformats.org/officeDocument/2006/relationships/oleObject" Target="embeddings/oleObject47.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Microsoft_Word_97_-_2003_Document.doc"/><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28.bin"/><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1.wmf"/><Relationship Id="rId91" Type="http://schemas.openxmlformats.org/officeDocument/2006/relationships/oleObject" Target="embeddings/oleObject38.bin"/><Relationship Id="rId96" Type="http://schemas.openxmlformats.org/officeDocument/2006/relationships/image" Target="media/image45.wmf"/><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6.bin"/><Relationship Id="rId114"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oleObject" Target="embeddings/oleObject33.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19.bin"/><Relationship Id="rId76" Type="http://schemas.openxmlformats.org/officeDocument/2006/relationships/image" Target="media/image35.wmf"/><Relationship Id="rId97" Type="http://schemas.openxmlformats.org/officeDocument/2006/relationships/oleObject" Target="embeddings/oleObject41.bin"/><Relationship Id="rId104"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129</Pages>
  <Words>38454</Words>
  <Characters>219191</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9</cp:revision>
  <dcterms:created xsi:type="dcterms:W3CDTF">2022-02-02T09:23:00Z</dcterms:created>
  <dcterms:modified xsi:type="dcterms:W3CDTF">2024-08-18T15:18:00Z</dcterms:modified>
</cp:coreProperties>
</file>