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4641AE41"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1D7AEB">
              <w:t>16</w:t>
            </w:r>
            <w:r w:rsidR="00667A0B" w:rsidRPr="00390A88">
              <w:t>.</w:t>
            </w:r>
            <w:r w:rsidR="00717532">
              <w:t>1</w:t>
            </w:r>
            <w:r w:rsidRPr="00390A88">
              <w:t>.</w:t>
            </w:r>
            <w:bookmarkEnd w:id="3"/>
            <w:r w:rsidR="00667A0B" w:rsidRPr="00390A88">
              <w:t>0</w:t>
            </w:r>
            <w:r w:rsidR="00930561">
              <w:t xml:space="preserve"> </w:t>
            </w:r>
            <w:r w:rsidRPr="00390A88">
              <w:rPr>
                <w:sz w:val="32"/>
              </w:rPr>
              <w:t>(</w:t>
            </w:r>
            <w:bookmarkStart w:id="4" w:name="issueDate"/>
            <w:r w:rsidR="00892A7A" w:rsidRPr="00390A88">
              <w:rPr>
                <w:sz w:val="32"/>
              </w:rPr>
              <w:t>20</w:t>
            </w:r>
            <w:r w:rsidR="00892A7A">
              <w:rPr>
                <w:sz w:val="32"/>
              </w:rPr>
              <w:t>20</w:t>
            </w:r>
            <w:r w:rsidRPr="00390A88">
              <w:rPr>
                <w:sz w:val="32"/>
              </w:rPr>
              <w:t>-</w:t>
            </w:r>
            <w:bookmarkEnd w:id="4"/>
            <w:r w:rsidR="00717532">
              <w:rPr>
                <w:sz w:val="32"/>
              </w:rPr>
              <w:t>06</w:t>
            </w:r>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6"/>
          <w:p w14:paraId="0B4DE88B" w14:textId="77777777"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7777777" w:rsidR="00D57972" w:rsidRPr="00390A88" w:rsidRDefault="007A139F">
            <w:r>
              <w:rPr>
                <w:i/>
              </w:rPr>
              <w:pict w14:anchorId="3D95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tcBorders>
              <w:top w:val="nil"/>
              <w:left w:val="nil"/>
              <w:bottom w:val="nil"/>
              <w:right w:val="nil"/>
            </w:tcBorders>
            <w:shd w:val="clear" w:color="auto" w:fill="auto"/>
          </w:tcPr>
          <w:p w14:paraId="31B72298" w14:textId="77777777" w:rsidR="00D57972" w:rsidRPr="00390A88" w:rsidRDefault="007A139F" w:rsidP="00133525">
            <w:pPr>
              <w:jc w:val="right"/>
            </w:pPr>
            <w:bookmarkStart w:id="8" w:name="logos"/>
            <w:r>
              <w:pict w14:anchorId="58F9977D">
                <v:shape id="_x0000_i1026" type="#_x0000_t75" style="width:127.7pt;height:74.5pt">
                  <v:imagedata r:id="rId10" o:title="3GPP-logo_web"/>
                </v:shape>
              </w:pict>
            </w:r>
            <w:bookmarkEnd w:id="8"/>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0"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77777777"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6525A0">
              <w:rPr>
                <w:noProof/>
                <w:sz w:val="18"/>
              </w:rPr>
              <w:t>20</w:t>
            </w:r>
            <w:r w:rsidRPr="00390A88">
              <w:rPr>
                <w:noProof/>
                <w:sz w:val="18"/>
              </w:rPr>
              <w:t>, 3GPP Organizational Partners (ARIB, ATIS, CCSA, ETSI, TSDSI, TTA, TTC).</w:t>
            </w:r>
            <w:bookmarkStart w:id="14" w:name="copyrightaddon"/>
            <w:bookmarkEnd w:id="14"/>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7EE29166" w14:textId="77777777" w:rsidR="00E16509" w:rsidRPr="00390A88" w:rsidRDefault="00E16509" w:rsidP="00133525"/>
        </w:tc>
      </w:tr>
      <w:bookmarkEnd w:id="10"/>
    </w:tbl>
    <w:p w14:paraId="38B44FDD" w14:textId="77777777" w:rsidR="00080512" w:rsidRPr="00390A88" w:rsidRDefault="00080512">
      <w:pPr>
        <w:pStyle w:val="TT"/>
      </w:pPr>
      <w:r w:rsidRPr="00390A88">
        <w:br w:type="page"/>
      </w:r>
      <w:bookmarkStart w:id="15" w:name="tableOfContents"/>
      <w:bookmarkEnd w:id="15"/>
      <w:r w:rsidRPr="00390A88">
        <w:lastRenderedPageBreak/>
        <w:t>Contents</w:t>
      </w:r>
    </w:p>
    <w:bookmarkStart w:id="16" w:name="_GoBack"/>
    <w:p w14:paraId="62CC3829" w14:textId="029571B7" w:rsidR="007A139F" w:rsidRDefault="007A139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_Toc45264285 \h </w:instrText>
      </w:r>
      <w:r>
        <w:fldChar w:fldCharType="separate"/>
      </w:r>
      <w:r>
        <w:t>5</w:t>
      </w:r>
      <w:r>
        <w:fldChar w:fldCharType="end"/>
      </w:r>
    </w:p>
    <w:p w14:paraId="4F9374EE" w14:textId="41011A83" w:rsidR="007A139F" w:rsidRDefault="007A139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_Toc45264286 \h </w:instrText>
      </w:r>
      <w:r>
        <w:fldChar w:fldCharType="separate"/>
      </w:r>
      <w:r>
        <w:t>7</w:t>
      </w:r>
      <w:r>
        <w:fldChar w:fldCharType="end"/>
      </w:r>
    </w:p>
    <w:p w14:paraId="66F9A7D9" w14:textId="0189AAC3" w:rsidR="007A139F" w:rsidRDefault="007A139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_Toc45264287 \h </w:instrText>
      </w:r>
      <w:r>
        <w:fldChar w:fldCharType="separate"/>
      </w:r>
      <w:r>
        <w:t>7</w:t>
      </w:r>
      <w:r>
        <w:fldChar w:fldCharType="end"/>
      </w:r>
    </w:p>
    <w:p w14:paraId="12A9246C" w14:textId="66E2947E" w:rsidR="007A139F" w:rsidRDefault="007A139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_Toc45264288 \h </w:instrText>
      </w:r>
      <w:r>
        <w:fldChar w:fldCharType="separate"/>
      </w:r>
      <w:r>
        <w:t>8</w:t>
      </w:r>
      <w:r>
        <w:fldChar w:fldCharType="end"/>
      </w:r>
    </w:p>
    <w:p w14:paraId="7DE70EFC" w14:textId="64E18D52" w:rsidR="007A139F" w:rsidRDefault="007A139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_Toc45264289 \h </w:instrText>
      </w:r>
      <w:r>
        <w:fldChar w:fldCharType="separate"/>
      </w:r>
      <w:r>
        <w:t>8</w:t>
      </w:r>
      <w:r>
        <w:fldChar w:fldCharType="end"/>
      </w:r>
    </w:p>
    <w:p w14:paraId="2436CBE4" w14:textId="6447B91D" w:rsidR="007A139F" w:rsidRDefault="007A139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_Toc45264290 \h </w:instrText>
      </w:r>
      <w:r>
        <w:fldChar w:fldCharType="separate"/>
      </w:r>
      <w:r>
        <w:t>8</w:t>
      </w:r>
      <w:r>
        <w:fldChar w:fldCharType="end"/>
      </w:r>
    </w:p>
    <w:p w14:paraId="6538A47F" w14:textId="3AC34245" w:rsidR="007A139F" w:rsidRDefault="007A139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_Toc45264291 \h </w:instrText>
      </w:r>
      <w:r>
        <w:fldChar w:fldCharType="separate"/>
      </w:r>
      <w:r>
        <w:t>8</w:t>
      </w:r>
      <w:r>
        <w:fldChar w:fldCharType="end"/>
      </w:r>
    </w:p>
    <w:p w14:paraId="490B7E98" w14:textId="1790F711" w:rsidR="007A139F" w:rsidRDefault="007A139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_Toc45264292 \h </w:instrText>
      </w:r>
      <w:r>
        <w:fldChar w:fldCharType="separate"/>
      </w:r>
      <w:r>
        <w:t>8</w:t>
      </w:r>
      <w:r>
        <w:fldChar w:fldCharType="end"/>
      </w:r>
    </w:p>
    <w:p w14:paraId="59045A9E" w14:textId="51972BFE" w:rsidR="007A139F" w:rsidRDefault="007A139F">
      <w:pPr>
        <w:pStyle w:val="TOC2"/>
        <w:rPr>
          <w:rFonts w:asciiTheme="minorHAnsi" w:eastAsiaTheme="minorEastAsia" w:hAnsiTheme="minorHAnsi" w:cstheme="minorBidi"/>
          <w:sz w:val="22"/>
          <w:szCs w:val="22"/>
          <w:lang w:eastAsia="en-GB"/>
        </w:rPr>
      </w:pPr>
      <w:r w:rsidRPr="00F50C29">
        <w:rPr>
          <w:lang w:val="en-US"/>
        </w:rPr>
        <w:t>5.1</w:t>
      </w:r>
      <w:r>
        <w:rPr>
          <w:rFonts w:asciiTheme="minorHAnsi" w:eastAsiaTheme="minorEastAsia" w:hAnsiTheme="minorHAnsi" w:cstheme="minorBidi"/>
          <w:sz w:val="22"/>
          <w:szCs w:val="22"/>
          <w:lang w:eastAsia="en-GB"/>
        </w:rPr>
        <w:tab/>
      </w:r>
      <w:r w:rsidRPr="00F50C29">
        <w:rPr>
          <w:lang w:val="en-US"/>
        </w:rPr>
        <w:t>SEAL configuration management client (SCM-C)</w:t>
      </w:r>
      <w:r>
        <w:tab/>
      </w:r>
      <w:r>
        <w:fldChar w:fldCharType="begin" w:fldLock="1"/>
      </w:r>
      <w:r>
        <w:instrText xml:space="preserve"> PAGEREF _Toc45264293 \h </w:instrText>
      </w:r>
      <w:r>
        <w:fldChar w:fldCharType="separate"/>
      </w:r>
      <w:r>
        <w:t>8</w:t>
      </w:r>
      <w:r>
        <w:fldChar w:fldCharType="end"/>
      </w:r>
    </w:p>
    <w:p w14:paraId="17155198" w14:textId="1A7463E6" w:rsidR="007A139F" w:rsidRDefault="007A139F">
      <w:pPr>
        <w:pStyle w:val="TOC2"/>
        <w:rPr>
          <w:rFonts w:asciiTheme="minorHAnsi" w:eastAsiaTheme="minorEastAsia" w:hAnsiTheme="minorHAnsi" w:cstheme="minorBidi"/>
          <w:sz w:val="22"/>
          <w:szCs w:val="22"/>
          <w:lang w:eastAsia="en-GB"/>
        </w:rPr>
      </w:pPr>
      <w:r w:rsidRPr="00F50C29">
        <w:rPr>
          <w:lang w:val="en-US"/>
        </w:rPr>
        <w:t>5.2</w:t>
      </w:r>
      <w:r>
        <w:rPr>
          <w:rFonts w:asciiTheme="minorHAnsi" w:eastAsiaTheme="minorEastAsia" w:hAnsiTheme="minorHAnsi" w:cstheme="minorBidi"/>
          <w:sz w:val="22"/>
          <w:szCs w:val="22"/>
          <w:lang w:eastAsia="en-GB"/>
        </w:rPr>
        <w:tab/>
      </w:r>
      <w:r w:rsidRPr="00F50C29">
        <w:rPr>
          <w:lang w:val="en-US"/>
        </w:rPr>
        <w:t>SEAL configuration management server (SCM-S)</w:t>
      </w:r>
      <w:r>
        <w:tab/>
      </w:r>
      <w:r>
        <w:fldChar w:fldCharType="begin" w:fldLock="1"/>
      </w:r>
      <w:r>
        <w:instrText xml:space="preserve"> PAGEREF _Toc45264294 \h </w:instrText>
      </w:r>
      <w:r>
        <w:fldChar w:fldCharType="separate"/>
      </w:r>
      <w:r>
        <w:t>9</w:t>
      </w:r>
      <w:r>
        <w:fldChar w:fldCharType="end"/>
      </w:r>
    </w:p>
    <w:p w14:paraId="27E7E0CE" w14:textId="777F22BE" w:rsidR="007A139F" w:rsidRDefault="007A139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_Toc45264295 \h </w:instrText>
      </w:r>
      <w:r>
        <w:fldChar w:fldCharType="separate"/>
      </w:r>
      <w:r>
        <w:t>9</w:t>
      </w:r>
      <w:r>
        <w:fldChar w:fldCharType="end"/>
      </w:r>
    </w:p>
    <w:p w14:paraId="05A7F53D" w14:textId="23911D85" w:rsidR="007A139F" w:rsidRDefault="007A139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_Toc45264296 \h </w:instrText>
      </w:r>
      <w:r>
        <w:fldChar w:fldCharType="separate"/>
      </w:r>
      <w:r>
        <w:t>9</w:t>
      </w:r>
      <w:r>
        <w:fldChar w:fldCharType="end"/>
      </w:r>
    </w:p>
    <w:p w14:paraId="1777D3B2" w14:textId="369F280F" w:rsidR="007A139F" w:rsidRDefault="007A139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_Toc45264297 \h </w:instrText>
      </w:r>
      <w:r>
        <w:fldChar w:fldCharType="separate"/>
      </w:r>
      <w:r>
        <w:t>9</w:t>
      </w:r>
      <w:r>
        <w:fldChar w:fldCharType="end"/>
      </w:r>
    </w:p>
    <w:p w14:paraId="6B00FF6B" w14:textId="29DA42D7" w:rsidR="007A139F" w:rsidRDefault="007A139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_Toc45264298 \h </w:instrText>
      </w:r>
      <w:r>
        <w:fldChar w:fldCharType="separate"/>
      </w:r>
      <w:r>
        <w:t>9</w:t>
      </w:r>
      <w:r>
        <w:fldChar w:fldCharType="end"/>
      </w:r>
    </w:p>
    <w:p w14:paraId="2053AF13" w14:textId="3405E71E" w:rsidR="007A139F" w:rsidRDefault="007A139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_Toc45264299 \h </w:instrText>
      </w:r>
      <w:r>
        <w:fldChar w:fldCharType="separate"/>
      </w:r>
      <w:r>
        <w:t>9</w:t>
      </w:r>
      <w:r>
        <w:fldChar w:fldCharType="end"/>
      </w:r>
    </w:p>
    <w:p w14:paraId="4570217A" w14:textId="4D1ED476" w:rsidR="007A139F" w:rsidRDefault="007A139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_Toc45264300 \h </w:instrText>
      </w:r>
      <w:r>
        <w:fldChar w:fldCharType="separate"/>
      </w:r>
      <w:r>
        <w:t>9</w:t>
      </w:r>
      <w:r>
        <w:fldChar w:fldCharType="end"/>
      </w:r>
    </w:p>
    <w:p w14:paraId="79C11A49" w14:textId="57A7AEF5" w:rsidR="007A139F" w:rsidRDefault="007A139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_Toc45264301 \h </w:instrText>
      </w:r>
      <w:r>
        <w:fldChar w:fldCharType="separate"/>
      </w:r>
      <w:r>
        <w:t>9</w:t>
      </w:r>
      <w:r>
        <w:fldChar w:fldCharType="end"/>
      </w:r>
    </w:p>
    <w:p w14:paraId="001A61FA" w14:textId="6DF49428" w:rsidR="007A139F" w:rsidRDefault="007A139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_Toc45264302 \h </w:instrText>
      </w:r>
      <w:r>
        <w:fldChar w:fldCharType="separate"/>
      </w:r>
      <w:r>
        <w:t>9</w:t>
      </w:r>
      <w:r>
        <w:fldChar w:fldCharType="end"/>
      </w:r>
    </w:p>
    <w:p w14:paraId="0F2D6640" w14:textId="6C8987DC" w:rsidR="007A139F" w:rsidRDefault="007A139F">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_Toc45264303 \h </w:instrText>
      </w:r>
      <w:r>
        <w:fldChar w:fldCharType="separate"/>
      </w:r>
      <w:r>
        <w:t>11</w:t>
      </w:r>
      <w:r>
        <w:fldChar w:fldCharType="end"/>
      </w:r>
    </w:p>
    <w:p w14:paraId="5BB86218" w14:textId="6F4C2AD9" w:rsidR="007A139F" w:rsidRDefault="007A139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_Toc45264304 \h </w:instrText>
      </w:r>
      <w:r>
        <w:fldChar w:fldCharType="separate"/>
      </w:r>
      <w:r>
        <w:t>13</w:t>
      </w:r>
      <w:r>
        <w:fldChar w:fldCharType="end"/>
      </w:r>
    </w:p>
    <w:p w14:paraId="4B980772" w14:textId="4D5B6441" w:rsidR="007A139F" w:rsidRDefault="007A139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_Toc45264305 \h </w:instrText>
      </w:r>
      <w:r>
        <w:fldChar w:fldCharType="separate"/>
      </w:r>
      <w:r>
        <w:t>13</w:t>
      </w:r>
      <w:r>
        <w:fldChar w:fldCharType="end"/>
      </w:r>
    </w:p>
    <w:p w14:paraId="22626C78" w14:textId="4949AF8B" w:rsidR="007A139F" w:rsidRDefault="007A139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_Toc45264306 \h </w:instrText>
      </w:r>
      <w:r>
        <w:fldChar w:fldCharType="separate"/>
      </w:r>
      <w:r>
        <w:t>13</w:t>
      </w:r>
      <w:r>
        <w:fldChar w:fldCharType="end"/>
      </w:r>
    </w:p>
    <w:p w14:paraId="34E7F915" w14:textId="4FBD2553" w:rsidR="007A139F" w:rsidRDefault="007A139F">
      <w:pPr>
        <w:pStyle w:val="TOC3"/>
        <w:rPr>
          <w:rFonts w:asciiTheme="minorHAnsi" w:eastAsiaTheme="minorEastAsia" w:hAnsiTheme="minorHAnsi" w:cstheme="minorBidi"/>
          <w:sz w:val="22"/>
          <w:szCs w:val="22"/>
          <w:lang w:eastAsia="en-GB"/>
        </w:rPr>
      </w:pPr>
      <w:r w:rsidRPr="00F50C29">
        <w:rPr>
          <w:lang w:val="nl-NL" w:eastAsia="zh-CN"/>
        </w:rPr>
        <w:t>6.2.3</w:t>
      </w:r>
      <w:r>
        <w:rPr>
          <w:rFonts w:asciiTheme="minorHAnsi" w:eastAsiaTheme="minorEastAsia" w:hAnsiTheme="minorHAnsi" w:cstheme="minorBidi"/>
          <w:sz w:val="22"/>
          <w:szCs w:val="22"/>
          <w:lang w:eastAsia="en-GB"/>
        </w:rPr>
        <w:tab/>
      </w:r>
      <w:r w:rsidRPr="00F50C29">
        <w:rPr>
          <w:lang w:val="nl-NL" w:eastAsia="zh-CN"/>
        </w:rPr>
        <w:t>VAL UE</w:t>
      </w:r>
      <w:r w:rsidRPr="00F50C29">
        <w:rPr>
          <w:lang w:val="nl-NL"/>
        </w:rPr>
        <w:t xml:space="preserve"> configuration data</w:t>
      </w:r>
      <w:r>
        <w:tab/>
      </w:r>
      <w:r>
        <w:fldChar w:fldCharType="begin" w:fldLock="1"/>
      </w:r>
      <w:r>
        <w:instrText xml:space="preserve"> PAGEREF _Toc45264307 \h </w:instrText>
      </w:r>
      <w:r>
        <w:fldChar w:fldCharType="separate"/>
      </w:r>
      <w:r>
        <w:t>14</w:t>
      </w:r>
      <w:r>
        <w:fldChar w:fldCharType="end"/>
      </w:r>
    </w:p>
    <w:p w14:paraId="424B6B07" w14:textId="102004DF" w:rsidR="007A139F" w:rsidRDefault="007A139F">
      <w:pPr>
        <w:pStyle w:val="TOC4"/>
        <w:rPr>
          <w:rFonts w:asciiTheme="minorHAnsi" w:eastAsiaTheme="minorEastAsia" w:hAnsiTheme="minorHAnsi" w:cstheme="minorBidi"/>
          <w:sz w:val="22"/>
          <w:szCs w:val="22"/>
          <w:lang w:eastAsia="en-GB"/>
        </w:rPr>
      </w:pPr>
      <w:r w:rsidRPr="00F50C29">
        <w:rPr>
          <w:lang w:val="en-US"/>
        </w:rPr>
        <w:t>6.2.3.1</w:t>
      </w:r>
      <w:r>
        <w:rPr>
          <w:rFonts w:asciiTheme="minorHAnsi" w:eastAsiaTheme="minorEastAsia" w:hAnsiTheme="minorHAnsi" w:cstheme="minorBidi"/>
          <w:sz w:val="22"/>
          <w:szCs w:val="22"/>
          <w:lang w:eastAsia="en-GB"/>
        </w:rPr>
        <w:tab/>
      </w:r>
      <w:r w:rsidRPr="00F50C29">
        <w:rPr>
          <w:lang w:val="en-US"/>
        </w:rPr>
        <w:t>Client procedure</w:t>
      </w:r>
      <w:r>
        <w:tab/>
      </w:r>
      <w:r>
        <w:fldChar w:fldCharType="begin" w:fldLock="1"/>
      </w:r>
      <w:r>
        <w:instrText xml:space="preserve"> PAGEREF _Toc45264308 \h </w:instrText>
      </w:r>
      <w:r>
        <w:fldChar w:fldCharType="separate"/>
      </w:r>
      <w:r>
        <w:t>14</w:t>
      </w:r>
      <w:r>
        <w:fldChar w:fldCharType="end"/>
      </w:r>
    </w:p>
    <w:p w14:paraId="6255C18F" w14:textId="3A725FCB" w:rsidR="007A139F" w:rsidRDefault="007A139F">
      <w:pPr>
        <w:pStyle w:val="TOC4"/>
        <w:rPr>
          <w:rFonts w:asciiTheme="minorHAnsi" w:eastAsiaTheme="minorEastAsia" w:hAnsiTheme="minorHAnsi" w:cstheme="minorBidi"/>
          <w:sz w:val="22"/>
          <w:szCs w:val="22"/>
          <w:lang w:eastAsia="en-GB"/>
        </w:rPr>
      </w:pPr>
      <w:r w:rsidRPr="00F50C29">
        <w:rPr>
          <w:lang w:val="en-US"/>
        </w:rPr>
        <w:t>6.2.3.2</w:t>
      </w:r>
      <w:r>
        <w:rPr>
          <w:rFonts w:asciiTheme="minorHAnsi" w:eastAsiaTheme="minorEastAsia" w:hAnsiTheme="minorHAnsi" w:cstheme="minorBidi"/>
          <w:sz w:val="22"/>
          <w:szCs w:val="22"/>
          <w:lang w:eastAsia="en-GB"/>
        </w:rPr>
        <w:tab/>
      </w:r>
      <w:r w:rsidRPr="00F50C29">
        <w:rPr>
          <w:lang w:val="en-US"/>
        </w:rPr>
        <w:t>Server procedure</w:t>
      </w:r>
      <w:r>
        <w:tab/>
      </w:r>
      <w:r>
        <w:fldChar w:fldCharType="begin" w:fldLock="1"/>
      </w:r>
      <w:r>
        <w:instrText xml:space="preserve"> PAGEREF _Toc45264309 \h </w:instrText>
      </w:r>
      <w:r>
        <w:fldChar w:fldCharType="separate"/>
      </w:r>
      <w:r>
        <w:t>14</w:t>
      </w:r>
      <w:r>
        <w:fldChar w:fldCharType="end"/>
      </w:r>
    </w:p>
    <w:p w14:paraId="0EEF78DF" w14:textId="57AEB86B" w:rsidR="007A139F" w:rsidRDefault="007A139F">
      <w:pPr>
        <w:pStyle w:val="TOC3"/>
        <w:rPr>
          <w:rFonts w:asciiTheme="minorHAnsi" w:eastAsiaTheme="minorEastAsia" w:hAnsiTheme="minorHAnsi" w:cstheme="minorBidi"/>
          <w:sz w:val="22"/>
          <w:szCs w:val="22"/>
          <w:lang w:eastAsia="en-GB"/>
        </w:rPr>
      </w:pPr>
      <w:r w:rsidRPr="00F50C29">
        <w:rPr>
          <w:lang w:val="nl-NL"/>
        </w:rPr>
        <w:t>6.2.4</w:t>
      </w:r>
      <w:r>
        <w:rPr>
          <w:rFonts w:asciiTheme="minorHAnsi" w:eastAsiaTheme="minorEastAsia" w:hAnsiTheme="minorHAnsi" w:cstheme="minorBidi"/>
          <w:sz w:val="22"/>
          <w:szCs w:val="22"/>
          <w:lang w:eastAsia="en-GB"/>
        </w:rPr>
        <w:tab/>
      </w:r>
      <w:r w:rsidRPr="00F50C29">
        <w:rPr>
          <w:lang w:val="nl-NL"/>
        </w:rPr>
        <w:t>VAL user profile data</w:t>
      </w:r>
      <w:r>
        <w:tab/>
      </w:r>
      <w:r>
        <w:fldChar w:fldCharType="begin" w:fldLock="1"/>
      </w:r>
      <w:r>
        <w:instrText xml:space="preserve"> PAGEREF _Toc45264310 \h </w:instrText>
      </w:r>
      <w:r>
        <w:fldChar w:fldCharType="separate"/>
      </w:r>
      <w:r>
        <w:t>14</w:t>
      </w:r>
      <w:r>
        <w:fldChar w:fldCharType="end"/>
      </w:r>
    </w:p>
    <w:p w14:paraId="13FCC866" w14:textId="555E6DA3" w:rsidR="007A139F" w:rsidRDefault="007A139F">
      <w:pPr>
        <w:pStyle w:val="TOC4"/>
        <w:rPr>
          <w:rFonts w:asciiTheme="minorHAnsi" w:eastAsiaTheme="minorEastAsia" w:hAnsiTheme="minorHAnsi" w:cstheme="minorBidi"/>
          <w:sz w:val="22"/>
          <w:szCs w:val="22"/>
          <w:lang w:eastAsia="en-GB"/>
        </w:rPr>
      </w:pPr>
      <w:r w:rsidRPr="00F50C29">
        <w:rPr>
          <w:lang w:val="en-US"/>
        </w:rPr>
        <w:t>6.2.4.1</w:t>
      </w:r>
      <w:r>
        <w:rPr>
          <w:rFonts w:asciiTheme="minorHAnsi" w:eastAsiaTheme="minorEastAsia" w:hAnsiTheme="minorHAnsi" w:cstheme="minorBidi"/>
          <w:sz w:val="22"/>
          <w:szCs w:val="22"/>
          <w:lang w:eastAsia="en-GB"/>
        </w:rPr>
        <w:tab/>
      </w:r>
      <w:r w:rsidRPr="00F50C29">
        <w:rPr>
          <w:lang w:val="en-US"/>
        </w:rPr>
        <w:t>Client procedure</w:t>
      </w:r>
      <w:r>
        <w:tab/>
      </w:r>
      <w:r>
        <w:fldChar w:fldCharType="begin" w:fldLock="1"/>
      </w:r>
      <w:r>
        <w:instrText xml:space="preserve"> PAGEREF _Toc45264311 \h </w:instrText>
      </w:r>
      <w:r>
        <w:fldChar w:fldCharType="separate"/>
      </w:r>
      <w:r>
        <w:t>14</w:t>
      </w:r>
      <w:r>
        <w:fldChar w:fldCharType="end"/>
      </w:r>
    </w:p>
    <w:p w14:paraId="63A0AC2C" w14:textId="7D327A1C" w:rsidR="007A139F" w:rsidRDefault="007A139F">
      <w:pPr>
        <w:pStyle w:val="TOC4"/>
        <w:rPr>
          <w:rFonts w:asciiTheme="minorHAnsi" w:eastAsiaTheme="minorEastAsia" w:hAnsiTheme="minorHAnsi" w:cstheme="minorBidi"/>
          <w:sz w:val="22"/>
          <w:szCs w:val="22"/>
          <w:lang w:eastAsia="en-GB"/>
        </w:rPr>
      </w:pPr>
      <w:r w:rsidRPr="00F50C29">
        <w:rPr>
          <w:lang w:val="en-US"/>
        </w:rPr>
        <w:t>6.2.4.2</w:t>
      </w:r>
      <w:r>
        <w:rPr>
          <w:rFonts w:asciiTheme="minorHAnsi" w:eastAsiaTheme="minorEastAsia" w:hAnsiTheme="minorHAnsi" w:cstheme="minorBidi"/>
          <w:sz w:val="22"/>
          <w:szCs w:val="22"/>
          <w:lang w:eastAsia="en-GB"/>
        </w:rPr>
        <w:tab/>
      </w:r>
      <w:r w:rsidRPr="00F50C29">
        <w:rPr>
          <w:lang w:val="en-US"/>
        </w:rPr>
        <w:t>Server procedure</w:t>
      </w:r>
      <w:r>
        <w:tab/>
      </w:r>
      <w:r>
        <w:fldChar w:fldCharType="begin" w:fldLock="1"/>
      </w:r>
      <w:r>
        <w:instrText xml:space="preserve"> PAGEREF _Toc45264312 \h </w:instrText>
      </w:r>
      <w:r>
        <w:fldChar w:fldCharType="separate"/>
      </w:r>
      <w:r>
        <w:t>15</w:t>
      </w:r>
      <w:r>
        <w:fldChar w:fldCharType="end"/>
      </w:r>
    </w:p>
    <w:p w14:paraId="25F9F9E4" w14:textId="3B9C6472" w:rsidR="007A139F" w:rsidRDefault="007A139F">
      <w:pPr>
        <w:pStyle w:val="TOC3"/>
        <w:rPr>
          <w:rFonts w:asciiTheme="minorHAnsi" w:eastAsiaTheme="minorEastAsia" w:hAnsiTheme="minorHAnsi" w:cstheme="minorBidi"/>
          <w:sz w:val="22"/>
          <w:szCs w:val="22"/>
          <w:lang w:eastAsia="en-GB"/>
        </w:rPr>
      </w:pPr>
      <w:r w:rsidRPr="00F50C29">
        <w:rPr>
          <w:lang w:val="nl-NL" w:eastAsia="zh-CN"/>
        </w:rPr>
        <w:t>6.2.5</w:t>
      </w:r>
      <w:r>
        <w:rPr>
          <w:rFonts w:asciiTheme="minorHAnsi" w:eastAsiaTheme="minorEastAsia" w:hAnsiTheme="minorHAnsi" w:cstheme="minorBidi"/>
          <w:sz w:val="22"/>
          <w:szCs w:val="22"/>
          <w:lang w:eastAsia="en-GB"/>
        </w:rPr>
        <w:tab/>
      </w:r>
      <w:r w:rsidRPr="00F50C29">
        <w:rPr>
          <w:lang w:val="nl-NL"/>
        </w:rPr>
        <w:t>Up</w:t>
      </w:r>
      <w:r w:rsidRPr="00F50C29">
        <w:rPr>
          <w:lang w:val="nl-NL" w:eastAsia="zh-CN"/>
        </w:rPr>
        <w:t>date</w:t>
      </w:r>
      <w:r w:rsidRPr="00F50C29">
        <w:rPr>
          <w:lang w:val="nl-NL"/>
        </w:rPr>
        <w:t xml:space="preserve"> </w:t>
      </w:r>
      <w:r w:rsidRPr="00F50C29">
        <w:rPr>
          <w:lang w:val="nl-NL" w:eastAsia="zh-CN"/>
        </w:rPr>
        <w:t>VAL user</w:t>
      </w:r>
      <w:r w:rsidRPr="00F50C29">
        <w:rPr>
          <w:lang w:val="nl-NL"/>
        </w:rPr>
        <w:t xml:space="preserve"> profile data</w:t>
      </w:r>
      <w:r>
        <w:tab/>
      </w:r>
      <w:r>
        <w:fldChar w:fldCharType="begin" w:fldLock="1"/>
      </w:r>
      <w:r>
        <w:instrText xml:space="preserve"> PAGEREF _Toc45264313 \h </w:instrText>
      </w:r>
      <w:r>
        <w:fldChar w:fldCharType="separate"/>
      </w:r>
      <w:r>
        <w:t>15</w:t>
      </w:r>
      <w:r>
        <w:fldChar w:fldCharType="end"/>
      </w:r>
    </w:p>
    <w:p w14:paraId="01F45482" w14:textId="607CF3DF" w:rsidR="007A139F" w:rsidRDefault="007A139F">
      <w:pPr>
        <w:pStyle w:val="TOC4"/>
        <w:rPr>
          <w:rFonts w:asciiTheme="minorHAnsi" w:eastAsiaTheme="minorEastAsia" w:hAnsiTheme="minorHAnsi" w:cstheme="minorBidi"/>
          <w:sz w:val="22"/>
          <w:szCs w:val="22"/>
          <w:lang w:eastAsia="en-GB"/>
        </w:rPr>
      </w:pPr>
      <w:r w:rsidRPr="00F50C29">
        <w:rPr>
          <w:lang w:val="en-US"/>
        </w:rPr>
        <w:t>6.2.5.1</w:t>
      </w:r>
      <w:r>
        <w:rPr>
          <w:rFonts w:asciiTheme="minorHAnsi" w:eastAsiaTheme="minorEastAsia" w:hAnsiTheme="minorHAnsi" w:cstheme="minorBidi"/>
          <w:sz w:val="22"/>
          <w:szCs w:val="22"/>
          <w:lang w:eastAsia="en-GB"/>
        </w:rPr>
        <w:tab/>
      </w:r>
      <w:r w:rsidRPr="00F50C29">
        <w:rPr>
          <w:lang w:val="en-US"/>
        </w:rPr>
        <w:t>Client procedure</w:t>
      </w:r>
      <w:r>
        <w:tab/>
      </w:r>
      <w:r>
        <w:fldChar w:fldCharType="begin" w:fldLock="1"/>
      </w:r>
      <w:r>
        <w:instrText xml:space="preserve"> PAGEREF _Toc45264314 \h </w:instrText>
      </w:r>
      <w:r>
        <w:fldChar w:fldCharType="separate"/>
      </w:r>
      <w:r>
        <w:t>15</w:t>
      </w:r>
      <w:r>
        <w:fldChar w:fldCharType="end"/>
      </w:r>
    </w:p>
    <w:p w14:paraId="155AA6F1" w14:textId="2027CBD8" w:rsidR="007A139F" w:rsidRDefault="007A139F">
      <w:pPr>
        <w:pStyle w:val="TOC4"/>
        <w:rPr>
          <w:rFonts w:asciiTheme="minorHAnsi" w:eastAsiaTheme="minorEastAsia" w:hAnsiTheme="minorHAnsi" w:cstheme="minorBidi"/>
          <w:sz w:val="22"/>
          <w:szCs w:val="22"/>
          <w:lang w:eastAsia="en-GB"/>
        </w:rPr>
      </w:pPr>
      <w:r w:rsidRPr="00F50C29">
        <w:rPr>
          <w:lang w:val="en-US"/>
        </w:rPr>
        <w:t>6.2.5.2</w:t>
      </w:r>
      <w:r>
        <w:rPr>
          <w:rFonts w:asciiTheme="minorHAnsi" w:eastAsiaTheme="minorEastAsia" w:hAnsiTheme="minorHAnsi" w:cstheme="minorBidi"/>
          <w:sz w:val="22"/>
          <w:szCs w:val="22"/>
          <w:lang w:eastAsia="en-GB"/>
        </w:rPr>
        <w:tab/>
      </w:r>
      <w:r w:rsidRPr="00F50C29">
        <w:rPr>
          <w:lang w:val="en-US"/>
        </w:rPr>
        <w:t>Server procedure</w:t>
      </w:r>
      <w:r>
        <w:tab/>
      </w:r>
      <w:r>
        <w:fldChar w:fldCharType="begin" w:fldLock="1"/>
      </w:r>
      <w:r>
        <w:instrText xml:space="preserve"> PAGEREF _Toc45264315 \h </w:instrText>
      </w:r>
      <w:r>
        <w:fldChar w:fldCharType="separate"/>
      </w:r>
      <w:r>
        <w:t>15</w:t>
      </w:r>
      <w:r>
        <w:fldChar w:fldCharType="end"/>
      </w:r>
    </w:p>
    <w:p w14:paraId="51C3295E" w14:textId="2817D9D2" w:rsidR="007A139F" w:rsidRDefault="007A139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_Toc45264316 \h </w:instrText>
      </w:r>
      <w:r>
        <w:fldChar w:fldCharType="separate"/>
      </w:r>
      <w:r>
        <w:t>15</w:t>
      </w:r>
      <w:r>
        <w:fldChar w:fldCharType="end"/>
      </w:r>
    </w:p>
    <w:p w14:paraId="4716E65F" w14:textId="1EC16E6D" w:rsidR="007A139F" w:rsidRDefault="007A139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_Toc45264317 \h </w:instrText>
      </w:r>
      <w:r>
        <w:fldChar w:fldCharType="separate"/>
      </w:r>
      <w:r>
        <w:t>16</w:t>
      </w:r>
      <w:r>
        <w:fldChar w:fldCharType="end"/>
      </w:r>
    </w:p>
    <w:p w14:paraId="5490A194" w14:textId="0EC87EF6" w:rsidR="007A139F" w:rsidRDefault="007A139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_Toc45264318 \h </w:instrText>
      </w:r>
      <w:r>
        <w:fldChar w:fldCharType="separate"/>
      </w:r>
      <w:r>
        <w:t>16</w:t>
      </w:r>
      <w:r>
        <w:fldChar w:fldCharType="end"/>
      </w:r>
    </w:p>
    <w:p w14:paraId="4B938727" w14:textId="58BAC136" w:rsidR="007A139F" w:rsidRDefault="007A139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_Toc45264319 \h </w:instrText>
      </w:r>
      <w:r>
        <w:fldChar w:fldCharType="separate"/>
      </w:r>
      <w:r>
        <w:t>16</w:t>
      </w:r>
      <w:r>
        <w:fldChar w:fldCharType="end"/>
      </w:r>
    </w:p>
    <w:p w14:paraId="75B4BB95" w14:textId="5DA85A5C" w:rsidR="007A139F" w:rsidRDefault="007A139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_Toc45264320 \h </w:instrText>
      </w:r>
      <w:r>
        <w:fldChar w:fldCharType="separate"/>
      </w:r>
      <w:r>
        <w:t>16</w:t>
      </w:r>
      <w:r>
        <w:fldChar w:fldCharType="end"/>
      </w:r>
    </w:p>
    <w:p w14:paraId="318D29DB" w14:textId="060DFD92" w:rsidR="007A139F" w:rsidRDefault="007A139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_Toc45264321 \h </w:instrText>
      </w:r>
      <w:r>
        <w:fldChar w:fldCharType="separate"/>
      </w:r>
      <w:r>
        <w:t>16</w:t>
      </w:r>
      <w:r>
        <w:fldChar w:fldCharType="end"/>
      </w:r>
    </w:p>
    <w:p w14:paraId="0F8B919A" w14:textId="36B108DC" w:rsidR="007A139F" w:rsidRDefault="007A139F">
      <w:pPr>
        <w:pStyle w:val="TOC3"/>
        <w:rPr>
          <w:rFonts w:asciiTheme="minorHAnsi" w:eastAsiaTheme="minorEastAsia" w:hAnsiTheme="minorHAnsi" w:cstheme="minorBidi"/>
          <w:sz w:val="22"/>
          <w:szCs w:val="22"/>
          <w:lang w:eastAsia="en-GB"/>
        </w:rPr>
      </w:pPr>
      <w:r w:rsidRPr="00F50C29">
        <w:rPr>
          <w:lang w:val="en-US"/>
        </w:rPr>
        <w:t>7.1.4</w:t>
      </w:r>
      <w:r>
        <w:rPr>
          <w:rFonts w:asciiTheme="minorHAnsi" w:eastAsiaTheme="minorEastAsia" w:hAnsiTheme="minorHAnsi" w:cstheme="minorBidi"/>
          <w:sz w:val="22"/>
          <w:szCs w:val="22"/>
          <w:lang w:eastAsia="en-GB"/>
        </w:rPr>
        <w:tab/>
      </w:r>
      <w:r w:rsidRPr="00F50C29">
        <w:rPr>
          <w:lang w:val="en-US"/>
        </w:rPr>
        <w:t>XML Schema</w:t>
      </w:r>
      <w:r>
        <w:tab/>
      </w:r>
      <w:r>
        <w:fldChar w:fldCharType="begin" w:fldLock="1"/>
      </w:r>
      <w:r>
        <w:instrText xml:space="preserve"> PAGEREF _Toc45264322 \h </w:instrText>
      </w:r>
      <w:r>
        <w:fldChar w:fldCharType="separate"/>
      </w:r>
      <w:r>
        <w:t>16</w:t>
      </w:r>
      <w:r>
        <w:fldChar w:fldCharType="end"/>
      </w:r>
    </w:p>
    <w:p w14:paraId="785D68A7" w14:textId="5DC21389" w:rsidR="007A139F" w:rsidRDefault="007A139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_Toc45264323 \h </w:instrText>
      </w:r>
      <w:r>
        <w:fldChar w:fldCharType="separate"/>
      </w:r>
      <w:r>
        <w:t>17</w:t>
      </w:r>
      <w:r>
        <w:fldChar w:fldCharType="end"/>
      </w:r>
    </w:p>
    <w:p w14:paraId="3284D936" w14:textId="069DBA36" w:rsidR="007A139F" w:rsidRDefault="007A139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_Toc45264324 \h </w:instrText>
      </w:r>
      <w:r>
        <w:fldChar w:fldCharType="separate"/>
      </w:r>
      <w:r>
        <w:t>17</w:t>
      </w:r>
      <w:r>
        <w:fldChar w:fldCharType="end"/>
      </w:r>
    </w:p>
    <w:p w14:paraId="2D8DC0EA" w14:textId="06678B61" w:rsidR="007A139F" w:rsidRDefault="007A139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_Toc45264325 \h </w:instrText>
      </w:r>
      <w:r>
        <w:fldChar w:fldCharType="separate"/>
      </w:r>
      <w:r>
        <w:t>17</w:t>
      </w:r>
      <w:r>
        <w:fldChar w:fldCharType="end"/>
      </w:r>
    </w:p>
    <w:p w14:paraId="322E91BF" w14:textId="7A619F8C" w:rsidR="007A139F" w:rsidRDefault="007A139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_Toc45264326 \h </w:instrText>
      </w:r>
      <w:r>
        <w:fldChar w:fldCharType="separate"/>
      </w:r>
      <w:r>
        <w:t>19</w:t>
      </w:r>
      <w:r>
        <w:fldChar w:fldCharType="end"/>
      </w:r>
    </w:p>
    <w:p w14:paraId="3F9A23D4" w14:textId="5CE5F362" w:rsidR="007A139F" w:rsidRDefault="007A139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_Toc45264327 \h </w:instrText>
      </w:r>
      <w:r>
        <w:fldChar w:fldCharType="separate"/>
      </w:r>
      <w:r>
        <w:t>19</w:t>
      </w:r>
      <w:r>
        <w:fldChar w:fldCharType="end"/>
      </w:r>
    </w:p>
    <w:p w14:paraId="175D54E2" w14:textId="486FE155" w:rsidR="007A139F" w:rsidRDefault="007A139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_Toc45264328 \h </w:instrText>
      </w:r>
      <w:r>
        <w:fldChar w:fldCharType="separate"/>
      </w:r>
      <w:r>
        <w:t>19</w:t>
      </w:r>
      <w:r>
        <w:fldChar w:fldCharType="end"/>
      </w:r>
    </w:p>
    <w:p w14:paraId="728E25E9" w14:textId="06DC1CE3" w:rsidR="007A139F" w:rsidRDefault="007A139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_Toc45264329 \h </w:instrText>
      </w:r>
      <w:r>
        <w:fldChar w:fldCharType="separate"/>
      </w:r>
      <w:r>
        <w:t>19</w:t>
      </w:r>
      <w:r>
        <w:fldChar w:fldCharType="end"/>
      </w:r>
    </w:p>
    <w:p w14:paraId="5251443E" w14:textId="2967D3CB" w:rsidR="007A139F" w:rsidRDefault="007A139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_Toc45264330 \h </w:instrText>
      </w:r>
      <w:r>
        <w:fldChar w:fldCharType="separate"/>
      </w:r>
      <w:r>
        <w:t>20</w:t>
      </w:r>
      <w:r>
        <w:fldChar w:fldCharType="end"/>
      </w:r>
    </w:p>
    <w:p w14:paraId="12B3EE3F" w14:textId="4D3B4808" w:rsidR="007A139F" w:rsidRDefault="007A139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_Toc45264331 \h </w:instrText>
      </w:r>
      <w:r>
        <w:fldChar w:fldCharType="separate"/>
      </w:r>
      <w:r>
        <w:t>21</w:t>
      </w:r>
      <w:r>
        <w:fldChar w:fldCharType="end"/>
      </w:r>
    </w:p>
    <w:p w14:paraId="1BC793B2" w14:textId="181669AF" w:rsidR="007A139F" w:rsidRDefault="007A139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_Toc45264332 \h </w:instrText>
      </w:r>
      <w:r>
        <w:fldChar w:fldCharType="separate"/>
      </w:r>
      <w:r>
        <w:t>22</w:t>
      </w:r>
      <w:r>
        <w:fldChar w:fldCharType="end"/>
      </w:r>
    </w:p>
    <w:p w14:paraId="5279DEF7" w14:textId="05CA8B21" w:rsidR="007A139F" w:rsidRDefault="007A139F">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_Toc45264333 \h </w:instrText>
      </w:r>
      <w:r>
        <w:fldChar w:fldCharType="separate"/>
      </w:r>
      <w:r>
        <w:t>22</w:t>
      </w:r>
      <w:r>
        <w:fldChar w:fldCharType="end"/>
      </w:r>
    </w:p>
    <w:p w14:paraId="286B98A0" w14:textId="0E78D17E" w:rsidR="007A139F" w:rsidRDefault="007A139F">
      <w:pPr>
        <w:pStyle w:val="TOC8"/>
        <w:rPr>
          <w:rFonts w:asciiTheme="minorHAnsi" w:eastAsiaTheme="minorEastAsia" w:hAnsiTheme="minorHAnsi" w:cstheme="minorBidi"/>
          <w:b w:val="0"/>
          <w:szCs w:val="22"/>
          <w:lang w:eastAsia="en-GB"/>
        </w:rPr>
      </w:pPr>
      <w:r>
        <w:lastRenderedPageBreak/>
        <w:t>Annex A (normative): Parameters for different operations</w:t>
      </w:r>
      <w:r>
        <w:tab/>
      </w:r>
      <w:r>
        <w:fldChar w:fldCharType="begin" w:fldLock="1"/>
      </w:r>
      <w:r>
        <w:instrText xml:space="preserve"> PAGEREF _Toc45264334 \h </w:instrText>
      </w:r>
      <w:r>
        <w:fldChar w:fldCharType="separate"/>
      </w:r>
      <w:r>
        <w:t>25</w:t>
      </w:r>
      <w:r>
        <w:fldChar w:fldCharType="end"/>
      </w:r>
    </w:p>
    <w:p w14:paraId="42CB055F" w14:textId="0DB06D06" w:rsidR="007A139F" w:rsidRDefault="007A139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_Toc45264335 \h </w:instrText>
      </w:r>
      <w:r>
        <w:fldChar w:fldCharType="separate"/>
      </w:r>
      <w:r>
        <w:t>25</w:t>
      </w:r>
      <w:r>
        <w:fldChar w:fldCharType="end"/>
      </w:r>
    </w:p>
    <w:p w14:paraId="0199DFCA" w14:textId="00D84131" w:rsidR="007A139F" w:rsidRDefault="007A139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_Toc45264336 \h </w:instrText>
      </w:r>
      <w:r>
        <w:fldChar w:fldCharType="separate"/>
      </w:r>
      <w:r>
        <w:t>25</w:t>
      </w:r>
      <w:r>
        <w:fldChar w:fldCharType="end"/>
      </w:r>
    </w:p>
    <w:p w14:paraId="072AE66F" w14:textId="14FB8619" w:rsidR="007A139F" w:rsidRDefault="007A139F">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_Toc45264337 \h </w:instrText>
      </w:r>
      <w:r>
        <w:fldChar w:fldCharType="separate"/>
      </w:r>
      <w:r>
        <w:t>25</w:t>
      </w:r>
      <w:r>
        <w:fldChar w:fldCharType="end"/>
      </w:r>
    </w:p>
    <w:p w14:paraId="13D6DD96" w14:textId="287BF02B" w:rsidR="007A139F" w:rsidRDefault="007A139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_Toc45264338 \h </w:instrText>
      </w:r>
      <w:r>
        <w:fldChar w:fldCharType="separate"/>
      </w:r>
      <w:r>
        <w:t>25</w:t>
      </w:r>
      <w:r>
        <w:fldChar w:fldCharType="end"/>
      </w:r>
    </w:p>
    <w:p w14:paraId="34FF7762" w14:textId="2560BD8A" w:rsidR="007A139F" w:rsidRDefault="007A139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_Toc45264339 \h </w:instrText>
      </w:r>
      <w:r>
        <w:fldChar w:fldCharType="separate"/>
      </w:r>
      <w:r>
        <w:t>26</w:t>
      </w:r>
      <w:r>
        <w:fldChar w:fldCharType="end"/>
      </w:r>
    </w:p>
    <w:p w14:paraId="4793A90E" w14:textId="152D877B" w:rsidR="007A139F" w:rsidRDefault="007A139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_Toc45264340 \h </w:instrText>
      </w:r>
      <w:r>
        <w:fldChar w:fldCharType="separate"/>
      </w:r>
      <w:r>
        <w:t>26</w:t>
      </w:r>
      <w:r>
        <w:fldChar w:fldCharType="end"/>
      </w:r>
    </w:p>
    <w:p w14:paraId="06C953FF" w14:textId="01D8FC93" w:rsidR="007A139F" w:rsidRDefault="007A139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_Toc45264341 \h </w:instrText>
      </w:r>
      <w:r>
        <w:fldChar w:fldCharType="separate"/>
      </w:r>
      <w:r>
        <w:t>26</w:t>
      </w:r>
      <w:r>
        <w:fldChar w:fldCharType="end"/>
      </w:r>
    </w:p>
    <w:p w14:paraId="74A80798" w14:textId="4F9E0DFB" w:rsidR="007A139F" w:rsidRDefault="007A139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_Toc45264342 \h </w:instrText>
      </w:r>
      <w:r>
        <w:fldChar w:fldCharType="separate"/>
      </w:r>
      <w:r>
        <w:t>27</w:t>
      </w:r>
      <w:r>
        <w:fldChar w:fldCharType="end"/>
      </w:r>
    </w:p>
    <w:p w14:paraId="7EADB11A" w14:textId="20F90531" w:rsidR="00080512" w:rsidRPr="00390A88" w:rsidRDefault="007A139F">
      <w:r>
        <w:rPr>
          <w:noProof/>
          <w:sz w:val="22"/>
        </w:rPr>
        <w:fldChar w:fldCharType="end"/>
      </w:r>
      <w:bookmarkEnd w:id="16"/>
    </w:p>
    <w:p w14:paraId="68703292" w14:textId="77777777" w:rsidR="00080512" w:rsidRPr="00390A88" w:rsidRDefault="00080512" w:rsidP="00DA16E9">
      <w:pPr>
        <w:pStyle w:val="Heading1"/>
      </w:pPr>
      <w:r w:rsidRPr="00390A88">
        <w:br w:type="page"/>
      </w:r>
      <w:bookmarkStart w:id="17" w:name="foreword"/>
      <w:bookmarkStart w:id="18" w:name="_Toc25306431"/>
      <w:bookmarkStart w:id="19" w:name="_Toc26192754"/>
      <w:bookmarkStart w:id="20" w:name="_Toc34137013"/>
      <w:bookmarkStart w:id="21" w:name="_Toc34137327"/>
      <w:bookmarkStart w:id="22" w:name="_Toc34138475"/>
      <w:bookmarkStart w:id="23" w:name="_Toc34138718"/>
      <w:bookmarkStart w:id="24" w:name="_Toc34395055"/>
      <w:bookmarkStart w:id="25" w:name="_Toc45264285"/>
      <w:bookmarkEnd w:id="17"/>
      <w:r w:rsidRPr="00390A88">
        <w:lastRenderedPageBreak/>
        <w:t>Foreword</w:t>
      </w:r>
      <w:bookmarkEnd w:id="18"/>
      <w:bookmarkEnd w:id="19"/>
      <w:bookmarkEnd w:id="20"/>
      <w:bookmarkEnd w:id="21"/>
      <w:bookmarkEnd w:id="22"/>
      <w:bookmarkEnd w:id="23"/>
      <w:bookmarkEnd w:id="24"/>
      <w:bookmarkEnd w:id="25"/>
    </w:p>
    <w:p w14:paraId="3350FC42" w14:textId="77777777" w:rsidR="00080512" w:rsidRPr="00390A88" w:rsidRDefault="00080512">
      <w:r w:rsidRPr="00390A88">
        <w:t xml:space="preserve">This Technical </w:t>
      </w:r>
      <w:bookmarkStart w:id="26" w:name="spectype3"/>
      <w:r w:rsidRPr="00390A88">
        <w:t>Specification</w:t>
      </w:r>
      <w:bookmarkEnd w:id="26"/>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27" w:name="introduction"/>
      <w:bookmarkEnd w:id="27"/>
    </w:p>
    <w:p w14:paraId="636E5E0A" w14:textId="77777777" w:rsidR="00080512" w:rsidRPr="00390A88" w:rsidRDefault="00080512">
      <w:pPr>
        <w:pStyle w:val="Heading1"/>
      </w:pPr>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End w:id="28"/>
      <w:r w:rsidRPr="00390A88">
        <w:lastRenderedPageBreak/>
        <w:t>1</w:t>
      </w:r>
      <w:r w:rsidRPr="00390A88">
        <w:tab/>
        <w:t>Scope</w:t>
      </w:r>
      <w:bookmarkEnd w:id="29"/>
      <w:bookmarkEnd w:id="30"/>
      <w:bookmarkEnd w:id="31"/>
      <w:bookmarkEnd w:id="32"/>
      <w:bookmarkEnd w:id="33"/>
      <w:bookmarkEnd w:id="34"/>
      <w:bookmarkEnd w:id="35"/>
      <w:bookmarkEnd w:id="36"/>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7" w:name="references"/>
      <w:bookmarkStart w:id="38" w:name="_Toc25306433"/>
      <w:bookmarkStart w:id="39" w:name="_Toc26192756"/>
      <w:bookmarkStart w:id="40" w:name="_Toc34137015"/>
      <w:bookmarkStart w:id="41" w:name="_Toc34137329"/>
      <w:bookmarkStart w:id="42" w:name="_Toc34138477"/>
      <w:bookmarkStart w:id="43" w:name="_Toc34138720"/>
      <w:bookmarkStart w:id="44" w:name="_Toc34395057"/>
      <w:bookmarkStart w:id="45" w:name="_Toc45264287"/>
      <w:bookmarkEnd w:id="37"/>
      <w:r w:rsidRPr="00390A88">
        <w:t>2</w:t>
      </w:r>
      <w:r w:rsidRPr="00390A88">
        <w:tab/>
        <w:t>References</w:t>
      </w:r>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0512D8E8" w:rsidR="00BF7587" w:rsidRPr="00390A88"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69862B1" w14:textId="77777777" w:rsidR="00080512" w:rsidRPr="00390A88" w:rsidRDefault="00080512">
      <w:pPr>
        <w:pStyle w:val="Heading1"/>
      </w:pPr>
      <w:bookmarkStart w:id="54" w:name="_Toc45264288"/>
      <w:r w:rsidRPr="00390A88">
        <w:lastRenderedPageBreak/>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p>
    <w:p w14:paraId="7F0F02FA" w14:textId="77777777" w:rsidR="00080512" w:rsidRPr="00390A88" w:rsidRDefault="00080512">
      <w:pPr>
        <w:pStyle w:val="Heading2"/>
      </w:pPr>
      <w:bookmarkStart w:id="55" w:name="_Toc25306435"/>
      <w:bookmarkStart w:id="56" w:name="_Toc26192758"/>
      <w:bookmarkStart w:id="57" w:name="_Toc34137017"/>
      <w:bookmarkStart w:id="58" w:name="_Toc34137331"/>
      <w:bookmarkStart w:id="59" w:name="_Toc34138479"/>
      <w:bookmarkStart w:id="60" w:name="_Toc34138722"/>
      <w:bookmarkStart w:id="61" w:name="_Toc34395059"/>
      <w:bookmarkStart w:id="62" w:name="_Toc45264289"/>
      <w:r w:rsidRPr="00390A88">
        <w:t>3.1</w:t>
      </w:r>
      <w:r w:rsidRPr="00390A88">
        <w:tab/>
      </w:r>
      <w:r w:rsidR="002B6339" w:rsidRPr="00390A88">
        <w:t>Terms</w:t>
      </w:r>
      <w:bookmarkEnd w:id="55"/>
      <w:bookmarkEnd w:id="56"/>
      <w:bookmarkEnd w:id="57"/>
      <w:bookmarkEnd w:id="58"/>
      <w:bookmarkEnd w:id="59"/>
      <w:bookmarkEnd w:id="60"/>
      <w:bookmarkEnd w:id="61"/>
      <w:bookmarkEnd w:id="62"/>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3" w:name="_Toc25306436"/>
      <w:bookmarkStart w:id="64" w:name="_Toc26192759"/>
      <w:bookmarkStart w:id="65" w:name="_Toc34137018"/>
      <w:bookmarkStart w:id="66" w:name="_Toc34137332"/>
      <w:bookmarkStart w:id="67" w:name="_Toc34138480"/>
      <w:bookmarkStart w:id="68" w:name="_Toc34138723"/>
      <w:bookmarkStart w:id="69" w:name="_Toc34395060"/>
      <w:bookmarkStart w:id="70" w:name="_Toc45264290"/>
      <w:r w:rsidRPr="00390A88">
        <w:t>3</w:t>
      </w:r>
      <w:r w:rsidR="007E231B" w:rsidRPr="00390A88">
        <w:t>.2</w:t>
      </w:r>
      <w:r w:rsidRPr="00390A88">
        <w:tab/>
        <w:t>Abbreviations</w:t>
      </w:r>
      <w:bookmarkEnd w:id="63"/>
      <w:bookmarkEnd w:id="64"/>
      <w:bookmarkEnd w:id="65"/>
      <w:bookmarkEnd w:id="66"/>
      <w:bookmarkEnd w:id="67"/>
      <w:bookmarkEnd w:id="68"/>
      <w:bookmarkEnd w:id="69"/>
      <w:bookmarkEnd w:id="70"/>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1" w:name="clause4"/>
      <w:bookmarkEnd w:id="71"/>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2" w:name="_Toc25306437"/>
      <w:bookmarkStart w:id="73" w:name="_Toc26192760"/>
      <w:bookmarkStart w:id="74" w:name="_Toc34137019"/>
      <w:bookmarkStart w:id="75" w:name="_Toc34137333"/>
      <w:bookmarkStart w:id="76" w:name="_Toc34138481"/>
      <w:bookmarkStart w:id="77" w:name="_Toc34138724"/>
      <w:bookmarkStart w:id="78" w:name="_Toc34395061"/>
      <w:bookmarkStart w:id="79" w:name="_Toc45264291"/>
      <w:r>
        <w:t>4</w:t>
      </w:r>
      <w:r>
        <w:tab/>
        <w:t>General description</w:t>
      </w:r>
      <w:bookmarkEnd w:id="72"/>
      <w:bookmarkEnd w:id="73"/>
      <w:bookmarkEnd w:id="74"/>
      <w:bookmarkEnd w:id="75"/>
      <w:bookmarkEnd w:id="76"/>
      <w:bookmarkEnd w:id="77"/>
      <w:bookmarkEnd w:id="78"/>
      <w:bookmarkEnd w:id="79"/>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0" w:name="_Toc25306438"/>
      <w:bookmarkStart w:id="81" w:name="_Toc26192761"/>
      <w:bookmarkStart w:id="82" w:name="_Toc34137020"/>
      <w:bookmarkStart w:id="83" w:name="_Toc34137334"/>
      <w:bookmarkStart w:id="84" w:name="_Toc34138482"/>
      <w:bookmarkStart w:id="85" w:name="_Toc34138725"/>
      <w:bookmarkStart w:id="86" w:name="_Toc34395062"/>
      <w:bookmarkStart w:id="87" w:name="_Toc45264292"/>
      <w:r>
        <w:t>5</w:t>
      </w:r>
      <w:r>
        <w:tab/>
        <w:t>Functional entities</w:t>
      </w:r>
      <w:bookmarkEnd w:id="80"/>
      <w:bookmarkEnd w:id="81"/>
      <w:bookmarkEnd w:id="82"/>
      <w:bookmarkEnd w:id="83"/>
      <w:bookmarkEnd w:id="84"/>
      <w:bookmarkEnd w:id="85"/>
      <w:bookmarkEnd w:id="86"/>
      <w:bookmarkEnd w:id="87"/>
    </w:p>
    <w:p w14:paraId="4E823E68" w14:textId="77777777" w:rsidR="00E242CC" w:rsidRDefault="00E242CC" w:rsidP="00E242CC">
      <w:pPr>
        <w:pStyle w:val="Heading2"/>
        <w:rPr>
          <w:noProof/>
          <w:lang w:val="en-US"/>
        </w:rPr>
      </w:pPr>
      <w:bookmarkStart w:id="88" w:name="_Toc25306439"/>
      <w:bookmarkStart w:id="89" w:name="_Toc26192762"/>
      <w:bookmarkStart w:id="90" w:name="_Toc34137021"/>
      <w:bookmarkStart w:id="91" w:name="_Toc34137335"/>
      <w:bookmarkStart w:id="92" w:name="_Toc34138483"/>
      <w:bookmarkStart w:id="93" w:name="_Toc34138726"/>
      <w:bookmarkStart w:id="94" w:name="_Toc34395063"/>
      <w:bookmarkStart w:id="95" w:name="_Toc45264293"/>
      <w:r>
        <w:rPr>
          <w:noProof/>
          <w:lang w:val="en-US"/>
        </w:rPr>
        <w:t>5.1</w:t>
      </w:r>
      <w:r>
        <w:rPr>
          <w:noProof/>
          <w:lang w:val="en-US"/>
        </w:rPr>
        <w:tab/>
        <w:t>SEAL configuration management client (SCM-C)</w:t>
      </w:r>
      <w:bookmarkEnd w:id="88"/>
      <w:bookmarkEnd w:id="89"/>
      <w:bookmarkEnd w:id="90"/>
      <w:bookmarkEnd w:id="91"/>
      <w:bookmarkEnd w:id="92"/>
      <w:bookmarkEnd w:id="93"/>
      <w:bookmarkEnd w:id="94"/>
      <w:bookmarkEnd w:id="95"/>
    </w:p>
    <w:p w14:paraId="75A0F16C" w14:textId="77777777"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77777777" w:rsidR="00E242CC" w:rsidRDefault="00E242CC" w:rsidP="00E242CC">
      <w:pPr>
        <w:pStyle w:val="B1"/>
      </w:pPr>
      <w:r>
        <w:t>-</w:t>
      </w:r>
      <w:r>
        <w:tab/>
        <w:t>shall support the procedures in clause 6.2.4.</w:t>
      </w:r>
    </w:p>
    <w:p w14:paraId="606EDADC" w14:textId="77777777" w:rsidR="00E242CC" w:rsidRDefault="00E242CC" w:rsidP="00E242CC">
      <w:pPr>
        <w:pStyle w:val="Heading2"/>
        <w:rPr>
          <w:noProof/>
          <w:lang w:val="en-US"/>
        </w:rPr>
      </w:pPr>
      <w:bookmarkStart w:id="96" w:name="_Toc25306440"/>
      <w:bookmarkStart w:id="97" w:name="_Toc26192763"/>
      <w:bookmarkStart w:id="98" w:name="_Toc34137022"/>
      <w:bookmarkStart w:id="99" w:name="_Toc34137336"/>
      <w:bookmarkStart w:id="100" w:name="_Toc34138484"/>
      <w:bookmarkStart w:id="101" w:name="_Toc34138727"/>
      <w:bookmarkStart w:id="102" w:name="_Toc34395064"/>
      <w:bookmarkStart w:id="103" w:name="_Toc45264294"/>
      <w:r>
        <w:rPr>
          <w:noProof/>
          <w:lang w:val="en-US"/>
        </w:rPr>
        <w:lastRenderedPageBreak/>
        <w:t>5.2</w:t>
      </w:r>
      <w:r>
        <w:rPr>
          <w:noProof/>
          <w:lang w:val="en-US"/>
        </w:rPr>
        <w:tab/>
        <w:t>SEAL configuration management server (SCM-S)</w:t>
      </w:r>
      <w:bookmarkEnd w:id="96"/>
      <w:bookmarkEnd w:id="97"/>
      <w:bookmarkEnd w:id="98"/>
      <w:bookmarkEnd w:id="99"/>
      <w:bookmarkEnd w:id="100"/>
      <w:bookmarkEnd w:id="101"/>
      <w:bookmarkEnd w:id="102"/>
      <w:bookmarkEnd w:id="103"/>
    </w:p>
    <w:p w14:paraId="17CF16A5" w14:textId="77777777"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77777777" w:rsidR="00E242CC" w:rsidRDefault="00E242CC" w:rsidP="00E242CC">
      <w:pPr>
        <w:pStyle w:val="B1"/>
      </w:pPr>
      <w:r>
        <w:t>-</w:t>
      </w:r>
      <w:r>
        <w:tab/>
        <w:t>shall support the procedures in clause 6.2.4.</w:t>
      </w:r>
    </w:p>
    <w:p w14:paraId="36214D6B" w14:textId="77777777" w:rsidR="00424B81" w:rsidRDefault="00424B81" w:rsidP="006F0705">
      <w:pPr>
        <w:pStyle w:val="Heading1"/>
      </w:pPr>
      <w:bookmarkStart w:id="104" w:name="_Toc25306441"/>
      <w:bookmarkStart w:id="105" w:name="_Toc26192764"/>
      <w:bookmarkStart w:id="106" w:name="_Toc34137023"/>
      <w:bookmarkStart w:id="107" w:name="_Toc34137337"/>
      <w:bookmarkStart w:id="108" w:name="_Toc34138485"/>
      <w:bookmarkStart w:id="109" w:name="_Toc34138728"/>
      <w:bookmarkStart w:id="110" w:name="_Toc34395065"/>
      <w:bookmarkStart w:id="111" w:name="_Toc45264295"/>
      <w:r>
        <w:t>6</w:t>
      </w:r>
      <w:r>
        <w:tab/>
        <w:t>Configuration management procedures</w:t>
      </w:r>
      <w:bookmarkEnd w:id="104"/>
      <w:bookmarkEnd w:id="105"/>
      <w:bookmarkEnd w:id="106"/>
      <w:bookmarkEnd w:id="107"/>
      <w:bookmarkEnd w:id="108"/>
      <w:bookmarkEnd w:id="109"/>
      <w:bookmarkEnd w:id="110"/>
      <w:bookmarkEnd w:id="111"/>
    </w:p>
    <w:p w14:paraId="36A3D066" w14:textId="77777777" w:rsidR="00424B81" w:rsidRDefault="00424B81" w:rsidP="006F0705">
      <w:pPr>
        <w:pStyle w:val="Heading2"/>
      </w:pPr>
      <w:bookmarkStart w:id="112" w:name="_Toc25306442"/>
      <w:bookmarkStart w:id="113" w:name="_Toc26192765"/>
      <w:bookmarkStart w:id="114" w:name="_Toc34137024"/>
      <w:bookmarkStart w:id="115" w:name="_Toc34137338"/>
      <w:bookmarkStart w:id="116" w:name="_Toc34138486"/>
      <w:bookmarkStart w:id="117" w:name="_Toc34138729"/>
      <w:bookmarkStart w:id="118" w:name="_Toc34395066"/>
      <w:bookmarkStart w:id="119" w:name="_Toc45264296"/>
      <w:r>
        <w:t>6.1</w:t>
      </w:r>
      <w:r>
        <w:tab/>
        <w:t>General</w:t>
      </w:r>
      <w:bookmarkEnd w:id="112"/>
      <w:bookmarkEnd w:id="113"/>
      <w:bookmarkEnd w:id="114"/>
      <w:bookmarkEnd w:id="115"/>
      <w:bookmarkEnd w:id="116"/>
      <w:bookmarkEnd w:id="117"/>
      <w:bookmarkEnd w:id="118"/>
      <w:bookmarkEnd w:id="119"/>
    </w:p>
    <w:p w14:paraId="457E9A51" w14:textId="77777777" w:rsidR="00424B81" w:rsidRDefault="00424B81" w:rsidP="006F0705">
      <w:pPr>
        <w:pStyle w:val="Heading2"/>
      </w:pPr>
      <w:bookmarkStart w:id="120" w:name="_Toc25306443"/>
      <w:bookmarkStart w:id="121" w:name="_Toc26192766"/>
      <w:bookmarkStart w:id="122" w:name="_Toc34137025"/>
      <w:bookmarkStart w:id="123" w:name="_Toc34137339"/>
      <w:bookmarkStart w:id="124" w:name="_Toc34138487"/>
      <w:bookmarkStart w:id="125" w:name="_Toc34138730"/>
      <w:bookmarkStart w:id="126" w:name="_Toc34395067"/>
      <w:bookmarkStart w:id="127" w:name="_Toc45264297"/>
      <w:r>
        <w:t>6.2</w:t>
      </w:r>
      <w:r>
        <w:tab/>
        <w:t>On-network procedures</w:t>
      </w:r>
      <w:bookmarkEnd w:id="120"/>
      <w:bookmarkEnd w:id="121"/>
      <w:bookmarkEnd w:id="122"/>
      <w:bookmarkEnd w:id="123"/>
      <w:bookmarkEnd w:id="124"/>
      <w:bookmarkEnd w:id="125"/>
      <w:bookmarkEnd w:id="126"/>
      <w:bookmarkEnd w:id="127"/>
    </w:p>
    <w:p w14:paraId="24F2F749" w14:textId="77777777" w:rsidR="00424B81" w:rsidRDefault="00424B81" w:rsidP="006F0705">
      <w:pPr>
        <w:pStyle w:val="Heading3"/>
      </w:pPr>
      <w:bookmarkStart w:id="128" w:name="_Toc25306444"/>
      <w:bookmarkStart w:id="129" w:name="_Toc26192767"/>
      <w:bookmarkStart w:id="130" w:name="_Toc34137026"/>
      <w:bookmarkStart w:id="131" w:name="_Toc34137340"/>
      <w:bookmarkStart w:id="132" w:name="_Toc34138488"/>
      <w:bookmarkStart w:id="133" w:name="_Toc34138731"/>
      <w:bookmarkStart w:id="134" w:name="_Toc34395068"/>
      <w:bookmarkStart w:id="135" w:name="_Toc45264298"/>
      <w:r>
        <w:t>6.2.1</w:t>
      </w:r>
      <w:r>
        <w:tab/>
        <w:t>General</w:t>
      </w:r>
      <w:bookmarkEnd w:id="128"/>
      <w:bookmarkEnd w:id="129"/>
      <w:bookmarkEnd w:id="130"/>
      <w:bookmarkEnd w:id="131"/>
      <w:bookmarkEnd w:id="132"/>
      <w:bookmarkEnd w:id="133"/>
      <w:bookmarkEnd w:id="134"/>
      <w:bookmarkEnd w:id="135"/>
    </w:p>
    <w:p w14:paraId="1805678A" w14:textId="77777777" w:rsidR="003201D2" w:rsidRDefault="005214C6" w:rsidP="003201D2">
      <w:pPr>
        <w:pStyle w:val="Heading4"/>
      </w:pPr>
      <w:bookmarkStart w:id="136" w:name="_Toc25306445"/>
      <w:bookmarkStart w:id="137" w:name="_Toc26192768"/>
      <w:bookmarkStart w:id="138" w:name="_Toc34137027"/>
      <w:bookmarkStart w:id="139" w:name="_Toc34137341"/>
      <w:bookmarkStart w:id="140" w:name="_Toc34138489"/>
      <w:bookmarkStart w:id="141" w:name="_Toc34138732"/>
      <w:bookmarkStart w:id="142" w:name="_Toc34395069"/>
      <w:bookmarkStart w:id="143" w:name="_Toc45264299"/>
      <w:r>
        <w:t>6.2.1.1</w:t>
      </w:r>
      <w:r w:rsidR="003201D2">
        <w:tab/>
        <w:t>A</w:t>
      </w:r>
      <w:r w:rsidR="003201D2" w:rsidRPr="00527D61">
        <w:t>uthenticated identity</w:t>
      </w:r>
      <w:r w:rsidR="003201D2">
        <w:t xml:space="preserve"> in HTTP request</w:t>
      </w:r>
      <w:bookmarkEnd w:id="136"/>
      <w:bookmarkEnd w:id="137"/>
      <w:bookmarkEnd w:id="138"/>
      <w:bookmarkEnd w:id="139"/>
      <w:bookmarkEnd w:id="140"/>
      <w:bookmarkEnd w:id="141"/>
      <w:bookmarkEnd w:id="142"/>
      <w:bookmarkEnd w:id="143"/>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1FCA8DA0" w14:textId="77777777" w:rsidR="001D096E" w:rsidRDefault="001D096E" w:rsidP="001D096E">
      <w:pPr>
        <w:pStyle w:val="Heading3"/>
      </w:pPr>
      <w:bookmarkStart w:id="144" w:name="_Toc25306446"/>
      <w:bookmarkStart w:id="145" w:name="_Toc26192769"/>
      <w:bookmarkStart w:id="146" w:name="_Toc34137028"/>
      <w:bookmarkStart w:id="147" w:name="_Toc34137342"/>
      <w:bookmarkStart w:id="148" w:name="_Toc34138490"/>
      <w:bookmarkStart w:id="149" w:name="_Toc34138733"/>
      <w:bookmarkStart w:id="150" w:name="_Toc34395070"/>
      <w:bookmarkStart w:id="151" w:name="_Toc45264300"/>
      <w:r>
        <w:t>6.2.2</w:t>
      </w:r>
      <w:r>
        <w:tab/>
      </w:r>
      <w:r w:rsidR="002909CD">
        <w:t>Common</w:t>
      </w:r>
      <w:r>
        <w:t xml:space="preserve"> procedures</w:t>
      </w:r>
      <w:bookmarkEnd w:id="144"/>
      <w:bookmarkEnd w:id="145"/>
      <w:bookmarkEnd w:id="146"/>
      <w:bookmarkEnd w:id="147"/>
      <w:bookmarkEnd w:id="148"/>
      <w:bookmarkEnd w:id="149"/>
      <w:bookmarkEnd w:id="150"/>
      <w:bookmarkEnd w:id="151"/>
    </w:p>
    <w:p w14:paraId="38A805B2" w14:textId="77777777" w:rsidR="008B1E24" w:rsidRDefault="008B1E24" w:rsidP="008B1E24">
      <w:pPr>
        <w:pStyle w:val="Heading4"/>
      </w:pPr>
      <w:bookmarkStart w:id="152" w:name="_Toc34137029"/>
      <w:bookmarkStart w:id="153" w:name="_Toc34137343"/>
      <w:bookmarkStart w:id="154" w:name="_Toc34138491"/>
      <w:bookmarkStart w:id="155" w:name="_Toc34138734"/>
      <w:bookmarkStart w:id="156" w:name="_Toc34395071"/>
      <w:bookmarkStart w:id="157" w:name="_Toc45264301"/>
      <w:r>
        <w:t>6.2.2.1</w:t>
      </w:r>
      <w:r>
        <w:tab/>
        <w:t>Management of configuration update event subscription</w:t>
      </w:r>
      <w:bookmarkEnd w:id="152"/>
      <w:bookmarkEnd w:id="153"/>
      <w:bookmarkEnd w:id="154"/>
      <w:bookmarkEnd w:id="155"/>
      <w:bookmarkEnd w:id="156"/>
      <w:bookmarkEnd w:id="157"/>
    </w:p>
    <w:p w14:paraId="20EF5DF3" w14:textId="77777777" w:rsidR="008B1E24" w:rsidRPr="00225505" w:rsidRDefault="008B1E24" w:rsidP="008B1E24">
      <w:pPr>
        <w:pStyle w:val="Heading5"/>
      </w:pPr>
      <w:bookmarkStart w:id="158" w:name="_Toc34137030"/>
      <w:bookmarkStart w:id="159" w:name="_Toc34137344"/>
      <w:bookmarkStart w:id="160" w:name="_Toc34138492"/>
      <w:bookmarkStart w:id="161" w:name="_Toc34138735"/>
      <w:bookmarkStart w:id="162" w:name="_Toc34395072"/>
      <w:bookmarkStart w:id="163" w:name="_Toc45264302"/>
      <w:r>
        <w:t>6.2.2.1.1</w:t>
      </w:r>
      <w:r>
        <w:tab/>
        <w:t>SIP based procedures</w:t>
      </w:r>
      <w:bookmarkEnd w:id="158"/>
      <w:bookmarkEnd w:id="159"/>
      <w:bookmarkEnd w:id="160"/>
      <w:bookmarkEnd w:id="161"/>
      <w:bookmarkEnd w:id="162"/>
      <w:bookmarkEnd w:id="163"/>
    </w:p>
    <w:p w14:paraId="783C4C0B" w14:textId="77777777" w:rsidR="00205153" w:rsidRDefault="00205153" w:rsidP="007A139F">
      <w:pPr>
        <w:pStyle w:val="H6"/>
      </w:pPr>
      <w:bookmarkStart w:id="164" w:name="_Toc34137031"/>
      <w:bookmarkStart w:id="165" w:name="_Toc34137345"/>
      <w:bookmarkStart w:id="166" w:name="_Toc34138493"/>
      <w:bookmarkStart w:id="167" w:name="_Toc34138736"/>
      <w:bookmarkStart w:id="168"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574766A8" w14:textId="77777777" w:rsidR="005A657E" w:rsidRDefault="005A657E" w:rsidP="007A139F">
      <w:pPr>
        <w:pStyle w:val="H6"/>
      </w:pPr>
      <w:r>
        <w:t>6.2.2.1.1.2.1</w:t>
      </w:r>
      <w:r>
        <w:tab/>
        <w:t>Client procedure</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lastRenderedPageBreak/>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51A83CBE" w14:textId="77777777" w:rsidR="005A657E" w:rsidRDefault="005A657E" w:rsidP="007A139F">
      <w:pPr>
        <w:pStyle w:val="H6"/>
      </w:pPr>
      <w:r>
        <w:t>6.2.2.1.1.2.2</w:t>
      </w:r>
      <w:r>
        <w:tab/>
        <w:t>Server procedure</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1CF58A8" w14:textId="77777777" w:rsidR="00126663" w:rsidRDefault="00126663" w:rsidP="007A139F">
      <w:pPr>
        <w:pStyle w:val="H6"/>
      </w:pPr>
      <w:r>
        <w:t>6.2.2.1.1.3.1</w:t>
      </w:r>
      <w:r>
        <w:tab/>
        <w:t>Client procedure</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3FC6FAD0" w14:textId="77777777" w:rsidR="00126663" w:rsidRDefault="00126663" w:rsidP="007A139F">
      <w:pPr>
        <w:pStyle w:val="H6"/>
      </w:pPr>
      <w:r>
        <w:t>6.2.2.1.1.3.2</w:t>
      </w:r>
      <w:r>
        <w:tab/>
        <w:t>Server procedure</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7777777" w:rsidR="00763F12" w:rsidRDefault="00763F12" w:rsidP="007A139F">
      <w:pPr>
        <w:pStyle w:val="H6"/>
      </w:pPr>
      <w:r>
        <w:lastRenderedPageBreak/>
        <w:t>6.2.2.1.1.3</w:t>
      </w:r>
      <w:r>
        <w:tab/>
        <w:t>Delete subscription</w:t>
      </w:r>
    </w:p>
    <w:p w14:paraId="0F22080C" w14:textId="77777777" w:rsidR="00763F12" w:rsidRDefault="00763F12" w:rsidP="007A139F">
      <w:pPr>
        <w:pStyle w:val="H6"/>
      </w:pPr>
      <w:r>
        <w:t>6.2.2.1.1.3.1</w:t>
      </w:r>
      <w:r>
        <w:tab/>
        <w:t>Client procedure</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2F235551" w14:textId="77777777" w:rsidR="00763F12" w:rsidRDefault="00763F12" w:rsidP="007A139F">
      <w:pPr>
        <w:pStyle w:val="H6"/>
      </w:pPr>
      <w:r>
        <w:t>6.2.2.1.1.3.2</w:t>
      </w:r>
      <w:r>
        <w:tab/>
        <w:t>Server procedure</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69" w:name="_Toc45264303"/>
      <w:r>
        <w:t>6.2.2.1.2</w:t>
      </w:r>
      <w:r>
        <w:tab/>
        <w:t>HTTP based procedures</w:t>
      </w:r>
      <w:bookmarkEnd w:id="164"/>
      <w:bookmarkEnd w:id="165"/>
      <w:bookmarkEnd w:id="166"/>
      <w:bookmarkEnd w:id="167"/>
      <w:bookmarkEnd w:id="168"/>
      <w:bookmarkEnd w:id="169"/>
    </w:p>
    <w:p w14:paraId="3E2CAA8F" w14:textId="77777777" w:rsidR="008B1E24" w:rsidRDefault="008B1E24" w:rsidP="007A139F">
      <w:pPr>
        <w:pStyle w:val="H6"/>
      </w:pPr>
      <w:bookmarkStart w:id="170" w:name="_Toc34137032"/>
      <w:bookmarkStart w:id="171" w:name="_Toc34137346"/>
      <w:bookmarkStart w:id="172" w:name="_Toc34138494"/>
      <w:bookmarkStart w:id="173" w:name="_Toc34138737"/>
      <w:bookmarkStart w:id="174" w:name="_Toc34395074"/>
      <w:r>
        <w:t>6.2.2.1.2.1</w:t>
      </w:r>
      <w:r>
        <w:tab/>
        <w:t>Creating subscription</w:t>
      </w:r>
      <w:bookmarkEnd w:id="170"/>
      <w:bookmarkEnd w:id="171"/>
      <w:bookmarkEnd w:id="172"/>
      <w:bookmarkEnd w:id="173"/>
      <w:bookmarkEnd w:id="174"/>
    </w:p>
    <w:p w14:paraId="5297FFBF" w14:textId="77777777" w:rsidR="008B1E24" w:rsidRDefault="008B1E24" w:rsidP="007A139F">
      <w:pPr>
        <w:pStyle w:val="H6"/>
      </w:pPr>
      <w:bookmarkStart w:id="175" w:name="_Toc34137033"/>
      <w:bookmarkStart w:id="176" w:name="_Toc34137347"/>
      <w:bookmarkStart w:id="177" w:name="_Toc34138495"/>
      <w:bookmarkStart w:id="178" w:name="_Toc34138738"/>
      <w:bookmarkStart w:id="179" w:name="_Toc34395075"/>
      <w:r>
        <w:t>6.2.2.1.2.1.1</w:t>
      </w:r>
      <w:r>
        <w:tab/>
        <w:t>Client procedure</w:t>
      </w:r>
      <w:bookmarkEnd w:id="175"/>
      <w:bookmarkEnd w:id="176"/>
      <w:bookmarkEnd w:id="177"/>
      <w:bookmarkEnd w:id="178"/>
      <w:bookmarkEnd w:id="179"/>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42425C0E" w14:textId="77777777" w:rsidR="008B1E24" w:rsidRDefault="008B1E24" w:rsidP="007A139F">
      <w:pPr>
        <w:pStyle w:val="H6"/>
      </w:pPr>
      <w:bookmarkStart w:id="180" w:name="_Toc34137034"/>
      <w:bookmarkStart w:id="181" w:name="_Toc34137348"/>
      <w:bookmarkStart w:id="182" w:name="_Toc34138496"/>
      <w:bookmarkStart w:id="183" w:name="_Toc34138739"/>
      <w:bookmarkStart w:id="184" w:name="_Toc34395076"/>
      <w:r>
        <w:t>6.2.2.1.2.1.2</w:t>
      </w:r>
      <w:r>
        <w:tab/>
        <w:t>Server procedure</w:t>
      </w:r>
      <w:bookmarkEnd w:id="180"/>
      <w:bookmarkEnd w:id="181"/>
      <w:bookmarkEnd w:id="182"/>
      <w:bookmarkEnd w:id="183"/>
      <w:bookmarkEnd w:id="184"/>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85" w:name="_Toc34137035"/>
      <w:bookmarkStart w:id="186" w:name="_Toc34137349"/>
      <w:bookmarkStart w:id="187" w:name="_Toc34138497"/>
      <w:bookmarkStart w:id="188" w:name="_Toc34138740"/>
      <w:bookmarkStart w:id="189" w:name="_Toc34395077"/>
      <w:r>
        <w:t>6.2.2.1.2.2</w:t>
      </w:r>
      <w:r>
        <w:tab/>
        <w:t>Modify a subscription</w:t>
      </w:r>
      <w:bookmarkEnd w:id="185"/>
      <w:bookmarkEnd w:id="186"/>
      <w:bookmarkEnd w:id="187"/>
      <w:bookmarkEnd w:id="188"/>
      <w:bookmarkEnd w:id="189"/>
    </w:p>
    <w:p w14:paraId="2797BBE5" w14:textId="77777777" w:rsidR="00BB7AC6" w:rsidRDefault="00BB7AC6" w:rsidP="007A139F">
      <w:pPr>
        <w:pStyle w:val="H6"/>
      </w:pPr>
      <w:bookmarkStart w:id="190" w:name="_Toc34137036"/>
      <w:bookmarkStart w:id="191" w:name="_Toc34137350"/>
      <w:bookmarkStart w:id="192" w:name="_Toc34138498"/>
      <w:bookmarkStart w:id="193" w:name="_Toc34138741"/>
      <w:bookmarkStart w:id="194" w:name="_Toc34395078"/>
      <w:r>
        <w:t>6.2.2.1.2.2.1</w:t>
      </w:r>
      <w:r>
        <w:tab/>
        <w:t>Client procedure</w:t>
      </w:r>
      <w:bookmarkEnd w:id="190"/>
      <w:bookmarkEnd w:id="191"/>
      <w:bookmarkEnd w:id="192"/>
      <w:bookmarkEnd w:id="193"/>
      <w:bookmarkEnd w:id="194"/>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lastRenderedPageBreak/>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3A5BB02F" w14:textId="77777777" w:rsidR="00BB7AC6" w:rsidRDefault="00BB7AC6" w:rsidP="007A139F">
      <w:pPr>
        <w:pStyle w:val="H6"/>
      </w:pPr>
      <w:bookmarkStart w:id="195" w:name="_Toc34137037"/>
      <w:bookmarkStart w:id="196" w:name="_Toc34137351"/>
      <w:bookmarkStart w:id="197" w:name="_Toc34138499"/>
      <w:bookmarkStart w:id="198" w:name="_Toc34138742"/>
      <w:bookmarkStart w:id="199" w:name="_Toc34395079"/>
      <w:r>
        <w:t>6.2.2.1.2.2.2</w:t>
      </w:r>
      <w:r>
        <w:tab/>
      </w:r>
      <w:r>
        <w:tab/>
        <w:t>Server procedure</w:t>
      </w:r>
      <w:bookmarkEnd w:id="195"/>
      <w:bookmarkEnd w:id="196"/>
      <w:bookmarkEnd w:id="197"/>
      <w:bookmarkEnd w:id="198"/>
      <w:bookmarkEnd w:id="199"/>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00" w:name="_Toc34137038"/>
      <w:bookmarkStart w:id="201" w:name="_Toc34137352"/>
      <w:bookmarkStart w:id="202" w:name="_Toc34138500"/>
      <w:bookmarkStart w:id="203" w:name="_Toc34138743"/>
      <w:bookmarkStart w:id="204" w:name="_Toc34395080"/>
      <w:r>
        <w:t>6.2.</w:t>
      </w:r>
      <w:r w:rsidR="00DB2646">
        <w:t>2</w:t>
      </w:r>
      <w:r>
        <w:t>.1.2.3</w:t>
      </w:r>
      <w:r>
        <w:tab/>
        <w:t>Delete a subscription</w:t>
      </w:r>
      <w:bookmarkEnd w:id="200"/>
      <w:bookmarkEnd w:id="201"/>
      <w:bookmarkEnd w:id="202"/>
      <w:bookmarkEnd w:id="203"/>
      <w:bookmarkEnd w:id="204"/>
    </w:p>
    <w:p w14:paraId="32A7EFCC" w14:textId="77777777" w:rsidR="00BB7AC6" w:rsidRDefault="00BB7AC6" w:rsidP="007A139F">
      <w:pPr>
        <w:pStyle w:val="H6"/>
      </w:pPr>
      <w:bookmarkStart w:id="205" w:name="_Toc34137039"/>
      <w:bookmarkStart w:id="206" w:name="_Toc34137353"/>
      <w:bookmarkStart w:id="207" w:name="_Toc34138501"/>
      <w:bookmarkStart w:id="208" w:name="_Toc34138744"/>
      <w:bookmarkStart w:id="209" w:name="_Toc34395081"/>
      <w:r>
        <w:t>6.2.</w:t>
      </w:r>
      <w:r w:rsidR="00DB2646">
        <w:t>2.</w:t>
      </w:r>
      <w:r>
        <w:t>1.2.3.1</w:t>
      </w:r>
      <w:r>
        <w:tab/>
        <w:t>Client procedure</w:t>
      </w:r>
      <w:bookmarkEnd w:id="205"/>
      <w:bookmarkEnd w:id="206"/>
      <w:bookmarkEnd w:id="207"/>
      <w:bookmarkEnd w:id="208"/>
      <w:bookmarkEnd w:id="209"/>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3EE9EDAE" w14:textId="77777777" w:rsidR="00BB7AC6" w:rsidRPr="008832D0" w:rsidRDefault="00BB7AC6" w:rsidP="007A139F">
      <w:pPr>
        <w:pStyle w:val="H6"/>
      </w:pPr>
      <w:bookmarkStart w:id="210" w:name="_Toc34137040"/>
      <w:bookmarkStart w:id="211" w:name="_Toc34137354"/>
      <w:bookmarkStart w:id="212" w:name="_Toc34138502"/>
      <w:bookmarkStart w:id="213" w:name="_Toc34138745"/>
      <w:bookmarkStart w:id="214" w:name="_Toc34395082"/>
      <w:r>
        <w:t>6.2.</w:t>
      </w:r>
      <w:r w:rsidR="00DB2646">
        <w:t>2</w:t>
      </w:r>
      <w:r>
        <w:t>.1.2.3.2</w:t>
      </w:r>
      <w:r>
        <w:tab/>
        <w:t>Server procedure</w:t>
      </w:r>
      <w:bookmarkEnd w:id="210"/>
      <w:bookmarkEnd w:id="211"/>
      <w:bookmarkEnd w:id="212"/>
      <w:bookmarkEnd w:id="213"/>
      <w:bookmarkEnd w:id="214"/>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lastRenderedPageBreak/>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77777777" w:rsidR="00BB7AC6" w:rsidRPr="00217E3F" w:rsidRDefault="00BB7AC6" w:rsidP="00BB7AC6">
      <w:pPr>
        <w:pStyle w:val="B1"/>
      </w:pPr>
      <w:r>
        <w:t>d)</w:t>
      </w:r>
      <w:r>
        <w:tab/>
        <w:t>shall send an HTTP 200 (OK) response to the SCM-C.</w:t>
      </w:r>
    </w:p>
    <w:p w14:paraId="1B1D1779" w14:textId="77777777" w:rsidR="00320EC3" w:rsidRDefault="00320EC3" w:rsidP="00320EC3">
      <w:pPr>
        <w:pStyle w:val="Heading4"/>
      </w:pPr>
      <w:bookmarkStart w:id="215" w:name="_Toc34137041"/>
      <w:bookmarkStart w:id="216" w:name="_Toc34137355"/>
      <w:bookmarkStart w:id="217" w:name="_Toc34138503"/>
      <w:bookmarkStart w:id="218" w:name="_Toc34138746"/>
      <w:bookmarkStart w:id="219" w:name="_Toc34395083"/>
      <w:bookmarkStart w:id="220" w:name="_Toc45264304"/>
      <w:r>
        <w:t>6.2.2.2</w:t>
      </w:r>
      <w:r>
        <w:tab/>
        <w:t>Notifications</w:t>
      </w:r>
      <w:bookmarkEnd w:id="215"/>
      <w:bookmarkEnd w:id="216"/>
      <w:bookmarkEnd w:id="217"/>
      <w:bookmarkEnd w:id="218"/>
      <w:bookmarkEnd w:id="219"/>
      <w:bookmarkEnd w:id="220"/>
    </w:p>
    <w:p w14:paraId="461A2D83" w14:textId="77777777" w:rsidR="00320EC3" w:rsidRPr="00A51017" w:rsidRDefault="00320EC3" w:rsidP="00320EC3">
      <w:pPr>
        <w:pStyle w:val="Heading5"/>
      </w:pPr>
      <w:bookmarkStart w:id="221" w:name="_Toc34137042"/>
      <w:bookmarkStart w:id="222" w:name="_Toc34137356"/>
      <w:bookmarkStart w:id="223" w:name="_Toc34138504"/>
      <w:bookmarkStart w:id="224" w:name="_Toc34138747"/>
      <w:bookmarkStart w:id="225" w:name="_Toc34395084"/>
      <w:bookmarkStart w:id="226" w:name="_Toc45264305"/>
      <w:r>
        <w:t>6.2.2.2.1</w:t>
      </w:r>
      <w:r>
        <w:tab/>
        <w:t>SIP based procedures</w:t>
      </w:r>
      <w:bookmarkEnd w:id="221"/>
      <w:bookmarkEnd w:id="222"/>
      <w:bookmarkEnd w:id="223"/>
      <w:bookmarkEnd w:id="224"/>
      <w:bookmarkEnd w:id="225"/>
      <w:bookmarkEnd w:id="226"/>
    </w:p>
    <w:p w14:paraId="2C5B5138" w14:textId="77777777" w:rsidR="000352B4" w:rsidRDefault="000352B4" w:rsidP="007A139F">
      <w:pPr>
        <w:pStyle w:val="H6"/>
      </w:pPr>
      <w:bookmarkStart w:id="227" w:name="_Toc34137043"/>
      <w:bookmarkStart w:id="228" w:name="_Toc34137357"/>
      <w:bookmarkStart w:id="229" w:name="_Toc34138505"/>
      <w:bookmarkStart w:id="230" w:name="_Toc34138748"/>
      <w:bookmarkStart w:id="23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32" w:name="_Toc45264306"/>
      <w:r>
        <w:t>6</w:t>
      </w:r>
      <w:r w:rsidR="00320EC3">
        <w:t>.2.2.2.2</w:t>
      </w:r>
      <w:r w:rsidR="00320EC3">
        <w:tab/>
        <w:t>HTTP based procedures</w:t>
      </w:r>
      <w:bookmarkEnd w:id="227"/>
      <w:bookmarkEnd w:id="228"/>
      <w:bookmarkEnd w:id="229"/>
      <w:bookmarkEnd w:id="230"/>
      <w:bookmarkEnd w:id="231"/>
      <w:bookmarkEnd w:id="232"/>
    </w:p>
    <w:p w14:paraId="4963AE03" w14:textId="77777777" w:rsidR="00320EC3" w:rsidRDefault="00320EC3" w:rsidP="007A139F">
      <w:pPr>
        <w:pStyle w:val="H6"/>
      </w:pPr>
      <w:bookmarkStart w:id="233" w:name="_Toc34137044"/>
      <w:bookmarkStart w:id="234" w:name="_Toc34137358"/>
      <w:bookmarkStart w:id="235" w:name="_Toc34138506"/>
      <w:bookmarkStart w:id="236" w:name="_Toc34138749"/>
      <w:bookmarkStart w:id="237" w:name="_Toc34395086"/>
      <w:r>
        <w:t>6.2.2.2.2.1</w:t>
      </w:r>
      <w:r>
        <w:tab/>
        <w:t>Client procedure</w:t>
      </w:r>
      <w:bookmarkEnd w:id="233"/>
      <w:bookmarkEnd w:id="234"/>
      <w:bookmarkEnd w:id="235"/>
      <w:bookmarkEnd w:id="236"/>
      <w:bookmarkEnd w:id="237"/>
    </w:p>
    <w:p w14:paraId="101772AC" w14:textId="77777777" w:rsidR="00320EC3" w:rsidRDefault="00320EC3" w:rsidP="007A139F">
      <w:pPr>
        <w:pStyle w:val="H6"/>
      </w:pPr>
      <w:bookmarkStart w:id="238" w:name="_Toc34137045"/>
      <w:bookmarkStart w:id="239" w:name="_Toc34137359"/>
      <w:bookmarkStart w:id="240" w:name="_Toc34138507"/>
      <w:bookmarkStart w:id="241" w:name="_Toc34138750"/>
      <w:bookmarkStart w:id="242" w:name="_Toc34395087"/>
      <w:r>
        <w:t>6.2.2.2.2.1.1</w:t>
      </w:r>
      <w:r>
        <w:tab/>
        <w:t>Receiving configuration update notification</w:t>
      </w:r>
      <w:bookmarkEnd w:id="238"/>
      <w:bookmarkEnd w:id="239"/>
      <w:bookmarkEnd w:id="240"/>
      <w:bookmarkEnd w:id="241"/>
      <w:bookmarkEnd w:id="242"/>
    </w:p>
    <w:p w14:paraId="6E96F232" w14:textId="77777777" w:rsidR="00320EC3" w:rsidRDefault="00320EC3" w:rsidP="00320EC3">
      <w:bookmarkStart w:id="243" w:name="OLE_LINK147"/>
      <w:bookmarkStart w:id="244" w:name="OLE_LINK148"/>
      <w:r>
        <w:t xml:space="preserve">Upon receiving an HTTP POST request </w:t>
      </w:r>
      <w:bookmarkEnd w:id="243"/>
      <w:bookmarkEnd w:id="244"/>
      <w:r>
        <w:t>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77777777" w:rsidR="00320EC3" w:rsidRDefault="00320EC3" w:rsidP="007A139F">
      <w:pPr>
        <w:pStyle w:val="H6"/>
      </w:pPr>
      <w:bookmarkStart w:id="245" w:name="_Toc34137046"/>
      <w:bookmarkStart w:id="246" w:name="_Toc34137360"/>
      <w:bookmarkStart w:id="247" w:name="_Toc34138508"/>
      <w:bookmarkStart w:id="248" w:name="_Toc34138751"/>
      <w:bookmarkStart w:id="249" w:name="_Toc34395088"/>
      <w:r>
        <w:t>6.2.2.2.2.2</w:t>
      </w:r>
      <w:r>
        <w:tab/>
        <w:t>Server procedure</w:t>
      </w:r>
      <w:bookmarkEnd w:id="245"/>
      <w:bookmarkEnd w:id="246"/>
      <w:bookmarkEnd w:id="247"/>
      <w:bookmarkEnd w:id="248"/>
      <w:bookmarkEnd w:id="249"/>
    </w:p>
    <w:p w14:paraId="134C21FA" w14:textId="77777777" w:rsidR="00320EC3" w:rsidRDefault="00320EC3" w:rsidP="007A139F">
      <w:pPr>
        <w:pStyle w:val="H6"/>
      </w:pPr>
      <w:bookmarkStart w:id="250" w:name="_Toc34137047"/>
      <w:bookmarkStart w:id="251" w:name="_Toc34137361"/>
      <w:bookmarkStart w:id="252" w:name="_Toc34138509"/>
      <w:bookmarkStart w:id="253" w:name="_Toc34138752"/>
      <w:bookmarkStart w:id="254" w:name="_Toc34395089"/>
      <w:r>
        <w:t>6.2.2.2.2.2.1</w:t>
      </w:r>
      <w:r>
        <w:tab/>
        <w:t>Sending group modify notification</w:t>
      </w:r>
      <w:bookmarkEnd w:id="250"/>
      <w:bookmarkEnd w:id="251"/>
      <w:bookmarkEnd w:id="252"/>
      <w:bookmarkEnd w:id="253"/>
      <w:bookmarkEnd w:id="254"/>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lastRenderedPageBreak/>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5E2A804B" w14:textId="77777777" w:rsidR="00424B81" w:rsidRDefault="006F0705" w:rsidP="006F0705">
      <w:pPr>
        <w:pStyle w:val="Heading3"/>
        <w:rPr>
          <w:lang w:val="nl-NL"/>
        </w:rPr>
      </w:pPr>
      <w:bookmarkStart w:id="255" w:name="_Toc25306447"/>
      <w:bookmarkStart w:id="256" w:name="_Toc26192770"/>
      <w:bookmarkStart w:id="257" w:name="_Toc34137048"/>
      <w:bookmarkStart w:id="258" w:name="_Toc34137362"/>
      <w:bookmarkStart w:id="259" w:name="_Toc34138510"/>
      <w:bookmarkStart w:id="260" w:name="_Toc34138753"/>
      <w:bookmarkStart w:id="261" w:name="_Toc34395090"/>
      <w:bookmarkStart w:id="262" w:name="_Toc45264307"/>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55"/>
      <w:bookmarkEnd w:id="256"/>
      <w:bookmarkEnd w:id="257"/>
      <w:bookmarkEnd w:id="258"/>
      <w:bookmarkEnd w:id="259"/>
      <w:bookmarkEnd w:id="260"/>
      <w:bookmarkEnd w:id="261"/>
      <w:bookmarkEnd w:id="262"/>
    </w:p>
    <w:p w14:paraId="1F88A7CC" w14:textId="77777777" w:rsidR="008D3583" w:rsidRDefault="008D3583">
      <w:pPr>
        <w:pStyle w:val="Heading4"/>
        <w:rPr>
          <w:noProof/>
          <w:lang w:val="en-US"/>
        </w:rPr>
      </w:pPr>
      <w:bookmarkStart w:id="263" w:name="_Toc25306448"/>
      <w:bookmarkStart w:id="264" w:name="_Toc26192771"/>
      <w:bookmarkStart w:id="265" w:name="_Toc34137049"/>
      <w:bookmarkStart w:id="266" w:name="_Toc34137363"/>
      <w:bookmarkStart w:id="267" w:name="_Toc34138511"/>
      <w:bookmarkStart w:id="268" w:name="_Toc34138754"/>
      <w:bookmarkStart w:id="269" w:name="_Toc34395091"/>
      <w:bookmarkStart w:id="270" w:name="_Toc45264308"/>
      <w:r>
        <w:rPr>
          <w:noProof/>
          <w:lang w:val="en-US"/>
        </w:rPr>
        <w:t>6.2.3.1</w:t>
      </w:r>
      <w:r>
        <w:rPr>
          <w:noProof/>
          <w:lang w:val="en-US"/>
        </w:rPr>
        <w:tab/>
        <w:t>Client procedure</w:t>
      </w:r>
      <w:bookmarkEnd w:id="263"/>
      <w:bookmarkEnd w:id="264"/>
      <w:bookmarkEnd w:id="265"/>
      <w:bookmarkEnd w:id="266"/>
      <w:bookmarkEnd w:id="267"/>
      <w:bookmarkEnd w:id="268"/>
      <w:bookmarkEnd w:id="269"/>
      <w:bookmarkEnd w:id="270"/>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7FF3845E" w:rsidR="008D3583" w:rsidRDefault="00621AC5" w:rsidP="008D3583">
      <w:pPr>
        <w:pStyle w:val="B2"/>
      </w:pPr>
      <w:r>
        <w:t>3</w:t>
      </w:r>
      <w:r w:rsidR="008D3583">
        <w:t>)</w:t>
      </w:r>
      <w:r w:rsidR="008D3583">
        <w:tab/>
        <w:t>the document selector is set to a document URI pointing to the VAL UE configuration document; and</w:t>
      </w:r>
    </w:p>
    <w:p w14:paraId="35CC4482" w14:textId="77777777" w:rsidR="008D3583" w:rsidRDefault="004D453D" w:rsidP="008D3583">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D3583">
        <w:t>.</w:t>
      </w:r>
    </w:p>
    <w:p w14:paraId="0A6BFE11" w14:textId="77777777" w:rsidR="008D3583" w:rsidRDefault="008D3583" w:rsidP="008D3583">
      <w:pPr>
        <w:pStyle w:val="Heading4"/>
        <w:rPr>
          <w:noProof/>
          <w:lang w:val="en-US"/>
        </w:rPr>
      </w:pPr>
      <w:bookmarkStart w:id="271" w:name="_Toc25306449"/>
      <w:bookmarkStart w:id="272" w:name="_Toc26192772"/>
      <w:bookmarkStart w:id="273" w:name="_Toc34137050"/>
      <w:bookmarkStart w:id="274" w:name="_Toc34137364"/>
      <w:bookmarkStart w:id="275" w:name="_Toc34138512"/>
      <w:bookmarkStart w:id="276" w:name="_Toc34138755"/>
      <w:bookmarkStart w:id="277" w:name="_Toc34395092"/>
      <w:bookmarkStart w:id="278" w:name="_Toc45264309"/>
      <w:r>
        <w:rPr>
          <w:noProof/>
          <w:lang w:val="en-US"/>
        </w:rPr>
        <w:t>6.2.3.2</w:t>
      </w:r>
      <w:r>
        <w:rPr>
          <w:noProof/>
          <w:lang w:val="en-US"/>
        </w:rPr>
        <w:tab/>
        <w:t>Server procedure</w:t>
      </w:r>
      <w:bookmarkEnd w:id="271"/>
      <w:bookmarkEnd w:id="272"/>
      <w:bookmarkEnd w:id="273"/>
      <w:bookmarkEnd w:id="274"/>
      <w:bookmarkEnd w:id="275"/>
      <w:bookmarkEnd w:id="276"/>
      <w:bookmarkEnd w:id="277"/>
      <w:bookmarkEnd w:id="278"/>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79" w:name="_Toc25306450"/>
      <w:bookmarkStart w:id="280" w:name="_Toc26192773"/>
      <w:bookmarkStart w:id="281" w:name="_Toc34137051"/>
      <w:bookmarkStart w:id="282" w:name="_Toc34137365"/>
      <w:bookmarkStart w:id="283" w:name="_Toc34138513"/>
      <w:bookmarkStart w:id="284" w:name="_Toc34138756"/>
      <w:bookmarkStart w:id="285" w:name="_Toc34395093"/>
      <w:bookmarkStart w:id="286" w:name="_Toc45264310"/>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79"/>
      <w:bookmarkEnd w:id="280"/>
      <w:bookmarkEnd w:id="281"/>
      <w:bookmarkEnd w:id="282"/>
      <w:bookmarkEnd w:id="283"/>
      <w:bookmarkEnd w:id="284"/>
      <w:bookmarkEnd w:id="285"/>
      <w:bookmarkEnd w:id="286"/>
    </w:p>
    <w:p w14:paraId="4A76CC02" w14:textId="77777777" w:rsidR="008F7888" w:rsidRPr="008476F8" w:rsidRDefault="008F7888">
      <w:pPr>
        <w:pStyle w:val="Heading4"/>
      </w:pPr>
      <w:bookmarkStart w:id="287" w:name="_Toc25306451"/>
      <w:bookmarkStart w:id="288" w:name="_Toc26192774"/>
      <w:bookmarkStart w:id="289" w:name="_Toc34137052"/>
      <w:bookmarkStart w:id="290" w:name="_Toc34137366"/>
      <w:bookmarkStart w:id="291" w:name="_Toc34138514"/>
      <w:bookmarkStart w:id="292" w:name="_Toc34138757"/>
      <w:bookmarkStart w:id="293" w:name="_Toc34395094"/>
      <w:bookmarkStart w:id="294" w:name="_Toc45264311"/>
      <w:r>
        <w:rPr>
          <w:noProof/>
          <w:lang w:val="en-US"/>
        </w:rPr>
        <w:t>6.2.4.1</w:t>
      </w:r>
      <w:r>
        <w:rPr>
          <w:noProof/>
          <w:lang w:val="en-US"/>
        </w:rPr>
        <w:tab/>
        <w:t>Client procedure</w:t>
      </w:r>
      <w:bookmarkEnd w:id="287"/>
      <w:bookmarkEnd w:id="288"/>
      <w:bookmarkEnd w:id="289"/>
      <w:bookmarkEnd w:id="290"/>
      <w:bookmarkEnd w:id="291"/>
      <w:bookmarkEnd w:id="292"/>
      <w:bookmarkEnd w:id="293"/>
      <w:bookmarkEnd w:id="294"/>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77777777" w:rsidR="008F7888" w:rsidRDefault="008F7888" w:rsidP="008F7888">
      <w:pPr>
        <w:pStyle w:val="Heading4"/>
        <w:rPr>
          <w:noProof/>
          <w:lang w:val="en-US"/>
        </w:rPr>
      </w:pPr>
      <w:bookmarkStart w:id="295" w:name="_Toc25306452"/>
      <w:bookmarkStart w:id="296" w:name="_Toc26192775"/>
      <w:bookmarkStart w:id="297" w:name="_Toc34137053"/>
      <w:bookmarkStart w:id="298" w:name="_Toc34137367"/>
      <w:bookmarkStart w:id="299" w:name="_Toc34138515"/>
      <w:bookmarkStart w:id="300" w:name="_Toc34138758"/>
      <w:bookmarkStart w:id="301" w:name="_Toc34395095"/>
      <w:bookmarkStart w:id="302" w:name="_Toc45264312"/>
      <w:r>
        <w:rPr>
          <w:noProof/>
          <w:lang w:val="en-US"/>
        </w:rPr>
        <w:lastRenderedPageBreak/>
        <w:t>6.2.4.2</w:t>
      </w:r>
      <w:r>
        <w:rPr>
          <w:noProof/>
          <w:lang w:val="en-US"/>
        </w:rPr>
        <w:tab/>
        <w:t>Server procedure</w:t>
      </w:r>
      <w:bookmarkEnd w:id="295"/>
      <w:bookmarkEnd w:id="296"/>
      <w:bookmarkEnd w:id="297"/>
      <w:bookmarkEnd w:id="298"/>
      <w:bookmarkEnd w:id="299"/>
      <w:bookmarkEnd w:id="300"/>
      <w:bookmarkEnd w:id="301"/>
      <w:bookmarkEnd w:id="302"/>
    </w:p>
    <w:p w14:paraId="072CD0FE" w14:textId="77777777"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5D5A491C" w14:textId="77777777" w:rsidR="00025023" w:rsidRDefault="00025023" w:rsidP="00025023">
      <w:pPr>
        <w:pStyle w:val="Heading3"/>
        <w:rPr>
          <w:lang w:val="nl-NL"/>
        </w:rPr>
      </w:pPr>
      <w:bookmarkStart w:id="303" w:name="_Toc25306453"/>
      <w:bookmarkStart w:id="304" w:name="_Toc26192776"/>
      <w:bookmarkStart w:id="305" w:name="_Toc34137054"/>
      <w:bookmarkStart w:id="306" w:name="_Toc34137368"/>
      <w:bookmarkStart w:id="307" w:name="_Toc34138516"/>
      <w:bookmarkStart w:id="308" w:name="_Toc34138759"/>
      <w:bookmarkStart w:id="309" w:name="_Toc34395096"/>
      <w:bookmarkStart w:id="310" w:name="_Toc45264313"/>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03"/>
      <w:bookmarkEnd w:id="304"/>
      <w:bookmarkEnd w:id="305"/>
      <w:bookmarkEnd w:id="306"/>
      <w:bookmarkEnd w:id="307"/>
      <w:bookmarkEnd w:id="308"/>
      <w:bookmarkEnd w:id="309"/>
      <w:bookmarkEnd w:id="310"/>
    </w:p>
    <w:p w14:paraId="6BB390C9" w14:textId="77777777" w:rsidR="00025023" w:rsidRDefault="00025023" w:rsidP="00025023">
      <w:pPr>
        <w:pStyle w:val="Heading4"/>
        <w:rPr>
          <w:noProof/>
          <w:lang w:val="en-US"/>
        </w:rPr>
      </w:pPr>
      <w:bookmarkStart w:id="311" w:name="_Toc25306454"/>
      <w:bookmarkStart w:id="312" w:name="_Toc26192777"/>
      <w:bookmarkStart w:id="313" w:name="_Toc34137055"/>
      <w:bookmarkStart w:id="314" w:name="_Toc34137369"/>
      <w:bookmarkStart w:id="315" w:name="_Toc34138517"/>
      <w:bookmarkStart w:id="316" w:name="_Toc34138760"/>
      <w:bookmarkStart w:id="317" w:name="_Toc34395097"/>
      <w:bookmarkStart w:id="318" w:name="_Toc45264314"/>
      <w:r>
        <w:rPr>
          <w:noProof/>
          <w:lang w:val="en-US"/>
        </w:rPr>
        <w:t>6.2.</w:t>
      </w:r>
      <w:r w:rsidR="005214C6">
        <w:rPr>
          <w:noProof/>
          <w:lang w:val="en-US"/>
        </w:rPr>
        <w:t>5</w:t>
      </w:r>
      <w:r>
        <w:rPr>
          <w:noProof/>
          <w:lang w:val="en-US"/>
        </w:rPr>
        <w:t>.1</w:t>
      </w:r>
      <w:r>
        <w:rPr>
          <w:noProof/>
          <w:lang w:val="en-US"/>
        </w:rPr>
        <w:tab/>
        <w:t>Client procedure</w:t>
      </w:r>
      <w:bookmarkEnd w:id="311"/>
      <w:bookmarkEnd w:id="312"/>
      <w:bookmarkEnd w:id="313"/>
      <w:bookmarkEnd w:id="314"/>
      <w:bookmarkEnd w:id="315"/>
      <w:bookmarkEnd w:id="316"/>
      <w:bookmarkEnd w:id="317"/>
      <w:bookmarkEnd w:id="318"/>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77777777" w:rsidR="00025023" w:rsidRDefault="00025023" w:rsidP="00025023">
      <w:pPr>
        <w:pStyle w:val="Heading4"/>
        <w:rPr>
          <w:noProof/>
          <w:lang w:val="en-US"/>
        </w:rPr>
      </w:pPr>
      <w:bookmarkStart w:id="319" w:name="_Toc25306455"/>
      <w:bookmarkStart w:id="320" w:name="_Toc26192778"/>
      <w:bookmarkStart w:id="321" w:name="_Toc34137056"/>
      <w:bookmarkStart w:id="322" w:name="_Toc34137370"/>
      <w:bookmarkStart w:id="323" w:name="_Toc34138518"/>
      <w:bookmarkStart w:id="324" w:name="_Toc34138761"/>
      <w:bookmarkStart w:id="325" w:name="_Toc34395098"/>
      <w:bookmarkStart w:id="326" w:name="_Toc45264315"/>
      <w:r>
        <w:rPr>
          <w:noProof/>
          <w:lang w:val="en-US"/>
        </w:rPr>
        <w:t>6.2.</w:t>
      </w:r>
      <w:r w:rsidR="005214C6">
        <w:rPr>
          <w:noProof/>
          <w:lang w:val="en-US"/>
        </w:rPr>
        <w:t>5</w:t>
      </w:r>
      <w:r>
        <w:rPr>
          <w:noProof/>
          <w:lang w:val="en-US"/>
        </w:rPr>
        <w:t>.2</w:t>
      </w:r>
      <w:r>
        <w:rPr>
          <w:noProof/>
          <w:lang w:val="en-US"/>
        </w:rPr>
        <w:tab/>
        <w:t>Server procedure</w:t>
      </w:r>
      <w:bookmarkEnd w:id="319"/>
      <w:bookmarkEnd w:id="320"/>
      <w:bookmarkEnd w:id="321"/>
      <w:bookmarkEnd w:id="322"/>
      <w:bookmarkEnd w:id="323"/>
      <w:bookmarkEnd w:id="324"/>
      <w:bookmarkEnd w:id="325"/>
      <w:bookmarkEnd w:id="326"/>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09979CBD" w14:textId="77777777"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14:paraId="1864BF07" w14:textId="77777777" w:rsidR="00424B81" w:rsidRDefault="00424B81" w:rsidP="006F0705">
      <w:pPr>
        <w:pStyle w:val="Heading2"/>
      </w:pPr>
      <w:bookmarkStart w:id="327" w:name="_Toc25306456"/>
      <w:bookmarkStart w:id="328" w:name="_Toc26192779"/>
      <w:bookmarkStart w:id="329" w:name="_Toc34137057"/>
      <w:bookmarkStart w:id="330" w:name="_Toc34137371"/>
      <w:bookmarkStart w:id="331" w:name="_Toc34138519"/>
      <w:bookmarkStart w:id="332" w:name="_Toc34138762"/>
      <w:bookmarkStart w:id="333" w:name="_Toc34395099"/>
      <w:bookmarkStart w:id="334" w:name="_Toc45264316"/>
      <w:r>
        <w:t>6.3</w:t>
      </w:r>
      <w:r>
        <w:tab/>
        <w:t>Off-network procedures</w:t>
      </w:r>
      <w:bookmarkEnd w:id="327"/>
      <w:bookmarkEnd w:id="328"/>
      <w:bookmarkEnd w:id="329"/>
      <w:bookmarkEnd w:id="330"/>
      <w:bookmarkEnd w:id="331"/>
      <w:bookmarkEnd w:id="332"/>
      <w:bookmarkEnd w:id="333"/>
      <w:bookmarkEnd w:id="334"/>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5" w:name="_Toc25306457"/>
      <w:bookmarkStart w:id="336" w:name="_Toc26192780"/>
      <w:bookmarkStart w:id="337" w:name="_Toc34137058"/>
      <w:bookmarkStart w:id="338" w:name="_Toc34137372"/>
      <w:bookmarkStart w:id="339" w:name="_Toc34138520"/>
      <w:bookmarkStart w:id="340" w:name="_Toc34138763"/>
      <w:bookmarkStart w:id="341" w:name="_Toc34395100"/>
      <w:bookmarkStart w:id="342" w:name="_Toc45264317"/>
      <w:r>
        <w:rPr>
          <w:noProof/>
        </w:rPr>
        <w:lastRenderedPageBreak/>
        <w:t>7</w:t>
      </w:r>
      <w:r>
        <w:rPr>
          <w:noProof/>
        </w:rPr>
        <w:tab/>
        <w:t>Coding</w:t>
      </w:r>
      <w:bookmarkEnd w:id="335"/>
      <w:bookmarkEnd w:id="336"/>
      <w:bookmarkEnd w:id="337"/>
      <w:bookmarkEnd w:id="338"/>
      <w:bookmarkEnd w:id="339"/>
      <w:bookmarkEnd w:id="340"/>
      <w:bookmarkEnd w:id="341"/>
      <w:bookmarkEnd w:id="342"/>
    </w:p>
    <w:p w14:paraId="296EF13C" w14:textId="77777777" w:rsidR="00DC0DF7" w:rsidRPr="00622000" w:rsidRDefault="00DC0DF7" w:rsidP="00622000">
      <w:pPr>
        <w:pStyle w:val="Heading2"/>
      </w:pPr>
      <w:bookmarkStart w:id="343" w:name="_Toc34137059"/>
      <w:bookmarkStart w:id="344" w:name="_Toc34137373"/>
      <w:bookmarkStart w:id="345" w:name="_Toc34138521"/>
      <w:bookmarkStart w:id="346" w:name="_Toc34138764"/>
      <w:bookmarkStart w:id="347" w:name="_Toc34395101"/>
      <w:bookmarkStart w:id="348" w:name="_Toc45264318"/>
      <w:r>
        <w:t>7.1</w:t>
      </w:r>
      <w:r>
        <w:tab/>
        <w:t>VAL user profile document</w:t>
      </w:r>
      <w:bookmarkEnd w:id="343"/>
      <w:bookmarkEnd w:id="344"/>
      <w:bookmarkEnd w:id="345"/>
      <w:bookmarkEnd w:id="346"/>
      <w:bookmarkEnd w:id="347"/>
      <w:bookmarkEnd w:id="348"/>
    </w:p>
    <w:p w14:paraId="2029659D" w14:textId="77777777" w:rsidR="008D7C27" w:rsidRDefault="008D7C27" w:rsidP="00622000">
      <w:pPr>
        <w:pStyle w:val="Heading3"/>
        <w:rPr>
          <w:noProof/>
        </w:rPr>
      </w:pPr>
      <w:bookmarkStart w:id="349" w:name="_Toc25306458"/>
      <w:bookmarkStart w:id="350" w:name="_Toc26192781"/>
      <w:bookmarkStart w:id="351" w:name="_Toc34137060"/>
      <w:bookmarkStart w:id="352" w:name="_Toc34137374"/>
      <w:bookmarkStart w:id="353" w:name="_Toc34138522"/>
      <w:bookmarkStart w:id="354" w:name="_Toc34138765"/>
      <w:bookmarkStart w:id="355" w:name="_Toc34395102"/>
      <w:bookmarkStart w:id="356" w:name="_Toc45264319"/>
      <w:r>
        <w:rPr>
          <w:noProof/>
        </w:rPr>
        <w:t>7.</w:t>
      </w:r>
      <w:r w:rsidR="00DC0DF7">
        <w:rPr>
          <w:noProof/>
        </w:rPr>
        <w:t>1.</w:t>
      </w:r>
      <w:r>
        <w:rPr>
          <w:noProof/>
        </w:rPr>
        <w:t>1</w:t>
      </w:r>
      <w:r>
        <w:rPr>
          <w:noProof/>
        </w:rPr>
        <w:tab/>
        <w:t>General</w:t>
      </w:r>
      <w:bookmarkEnd w:id="349"/>
      <w:bookmarkEnd w:id="350"/>
      <w:bookmarkEnd w:id="351"/>
      <w:bookmarkEnd w:id="352"/>
      <w:bookmarkEnd w:id="353"/>
      <w:bookmarkEnd w:id="354"/>
      <w:bookmarkEnd w:id="355"/>
      <w:bookmarkEnd w:id="356"/>
    </w:p>
    <w:p w14:paraId="6F2C0835" w14:textId="77777777" w:rsidR="008D7C27" w:rsidRDefault="008D7C27" w:rsidP="00622000">
      <w:pPr>
        <w:pStyle w:val="Heading3"/>
      </w:pPr>
      <w:bookmarkStart w:id="357" w:name="_Toc25306459"/>
      <w:bookmarkStart w:id="358" w:name="_Toc26192782"/>
      <w:bookmarkStart w:id="359" w:name="_Toc34137061"/>
      <w:bookmarkStart w:id="360" w:name="_Toc34137375"/>
      <w:bookmarkStart w:id="361" w:name="_Toc34138523"/>
      <w:bookmarkStart w:id="362" w:name="_Toc34138766"/>
      <w:bookmarkStart w:id="363" w:name="_Toc34395103"/>
      <w:bookmarkStart w:id="364" w:name="_Toc45264320"/>
      <w:r>
        <w:t>7.</w:t>
      </w:r>
      <w:r w:rsidR="00DC0DF7">
        <w:t>1.</w:t>
      </w:r>
      <w:r>
        <w:t>2</w:t>
      </w:r>
      <w:r>
        <w:tab/>
      </w:r>
      <w:r w:rsidRPr="001F6D93">
        <w:t>Application unique ID</w:t>
      </w:r>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73" w:name="_Toc25306461"/>
      <w:bookmarkStart w:id="374" w:name="_Toc26192784"/>
      <w:bookmarkStart w:id="375" w:name="_Toc34137063"/>
      <w:bookmarkStart w:id="376" w:name="_Toc34137377"/>
      <w:bookmarkStart w:id="377" w:name="_Toc34138525"/>
      <w:bookmarkStart w:id="378" w:name="_Toc34138768"/>
      <w:bookmarkStart w:id="379" w:name="_Toc34395105"/>
      <w:bookmarkStart w:id="380" w:name="_Toc45264322"/>
      <w:r>
        <w:rPr>
          <w:lang w:val="en-US"/>
        </w:rPr>
        <w:t>7.</w:t>
      </w:r>
      <w:r w:rsidR="00DC0DF7">
        <w:rPr>
          <w:lang w:val="en-US"/>
        </w:rPr>
        <w:t>1.</w:t>
      </w:r>
      <w:r>
        <w:rPr>
          <w:lang w:val="en-US"/>
        </w:rPr>
        <w:t>4</w:t>
      </w:r>
      <w:r>
        <w:rPr>
          <w:lang w:val="en-US"/>
        </w:rPr>
        <w:tab/>
      </w:r>
      <w:r w:rsidRPr="006C41AB">
        <w:rPr>
          <w:lang w:val="en-US"/>
        </w:rPr>
        <w:t>XML Schema</w:t>
      </w:r>
      <w:bookmarkEnd w:id="373"/>
      <w:bookmarkEnd w:id="374"/>
      <w:bookmarkEnd w:id="375"/>
      <w:bookmarkEnd w:id="376"/>
      <w:bookmarkEnd w:id="377"/>
      <w:bookmarkEnd w:id="378"/>
      <w:bookmarkEnd w:id="379"/>
      <w:bookmarkEnd w:id="380"/>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&lt;?xml version="1.0" encoding="UTF-8"?&gt;</w:t>
      </w:r>
    </w:p>
    <w:p w14:paraId="60E78DA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14:paraId="2E31F57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14:paraId="4DA2C01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14:paraId="77B0988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14:paraId="4CD8999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14:paraId="2C89C76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14:paraId="3CB4343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14:paraId="68448589"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C3CB4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14:paraId="1D5991C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103B0B6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4430AB5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14:paraId="1A2AAC7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14:paraId="7226DBA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14:paraId="57C52C4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14:paraId="4241340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5A76CBC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1A73C70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66A7A43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14:paraId="4854E80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14:paraId="7C55C73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1C8095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14:paraId="721BBE7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662C2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14:paraId="43B9A89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484A3E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2F91D8D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lastRenderedPageBreak/>
        <w:t xml:space="preserve">        &lt;xs:attribute ref="xml:lang"/&gt;</w:t>
      </w:r>
    </w:p>
    <w:p w14:paraId="0937D7B2"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14:paraId="3E5A6E4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2E447BF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1455AAF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14:paraId="358BE06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14:paraId="522D9F9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3B51716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14:paraId="3E79343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14:paraId="4AD4349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14:paraId="49F230D7"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6B48737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55832B8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242A691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A0D3E1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14:paraId="3912CEF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14:paraId="2199D94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14:paraId="2632527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14:paraId="7391690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2C762EC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14:paraId="4CEDFD1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6112F89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2FD71976" w14:textId="77777777" w:rsidR="00E93CF6" w:rsidRPr="006A5E19" w:rsidRDefault="00E93CF6" w:rsidP="00622000">
      <w:r w:rsidRPr="00393992">
        <w:rPr>
          <w:rFonts w:ascii="Courier New" w:eastAsia="SimSun" w:hAnsi="Courier New"/>
          <w:noProof/>
          <w:sz w:val="16"/>
        </w:rPr>
        <w:t>&lt;/xs:schema&gt;</w:t>
      </w:r>
    </w:p>
    <w:p w14:paraId="69F89995" w14:textId="77777777" w:rsidR="008D7C27" w:rsidRDefault="008D7C27" w:rsidP="00622000">
      <w:pPr>
        <w:pStyle w:val="Heading3"/>
        <w:rPr>
          <w:noProof/>
        </w:rPr>
      </w:pPr>
      <w:bookmarkStart w:id="381" w:name="_Toc25306462"/>
      <w:bookmarkStart w:id="382" w:name="_Toc26192785"/>
      <w:bookmarkStart w:id="383" w:name="_Toc34137064"/>
      <w:bookmarkStart w:id="384" w:name="_Toc34137378"/>
      <w:bookmarkStart w:id="385" w:name="_Toc34138526"/>
      <w:bookmarkStart w:id="386" w:name="_Toc34138769"/>
      <w:bookmarkStart w:id="387" w:name="_Toc34395106"/>
      <w:bookmarkStart w:id="388" w:name="_Toc45264323"/>
      <w:r>
        <w:rPr>
          <w:noProof/>
        </w:rPr>
        <w:t>7.</w:t>
      </w:r>
      <w:r w:rsidR="00DC0DF7">
        <w:rPr>
          <w:noProof/>
        </w:rPr>
        <w:t>1.</w:t>
      </w:r>
      <w:r>
        <w:rPr>
          <w:noProof/>
        </w:rPr>
        <w:t>5</w:t>
      </w:r>
      <w:r>
        <w:rPr>
          <w:noProof/>
        </w:rPr>
        <w:tab/>
        <w:t>Semantics</w:t>
      </w:r>
      <w:bookmarkEnd w:id="381"/>
      <w:bookmarkEnd w:id="382"/>
      <w:bookmarkEnd w:id="383"/>
      <w:bookmarkEnd w:id="384"/>
      <w:bookmarkEnd w:id="385"/>
      <w:bookmarkEnd w:id="386"/>
      <w:bookmarkEnd w:id="387"/>
      <w:bookmarkEnd w:id="388"/>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89" w:name="_Toc25306463"/>
      <w:bookmarkStart w:id="390" w:name="_Toc26192786"/>
      <w:bookmarkStart w:id="391" w:name="_Toc34137065"/>
      <w:bookmarkStart w:id="392" w:name="_Toc34137379"/>
      <w:bookmarkStart w:id="393" w:name="_Toc34138527"/>
      <w:bookmarkStart w:id="394" w:name="_Toc34138770"/>
      <w:bookmarkStart w:id="395" w:name="_Toc34395107"/>
      <w:bookmarkStart w:id="396" w:name="_Toc45264324"/>
      <w:r>
        <w:t>7.</w:t>
      </w:r>
      <w:r w:rsidR="00DC0DF7">
        <w:t>1.</w:t>
      </w:r>
      <w:r>
        <w:t>6</w:t>
      </w:r>
      <w:r>
        <w:tab/>
        <w:t>MIME type</w:t>
      </w:r>
      <w:bookmarkEnd w:id="389"/>
      <w:bookmarkEnd w:id="390"/>
      <w:bookmarkEnd w:id="391"/>
      <w:bookmarkEnd w:id="392"/>
      <w:bookmarkEnd w:id="393"/>
      <w:bookmarkEnd w:id="394"/>
      <w:bookmarkEnd w:id="395"/>
      <w:bookmarkEnd w:id="39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397" w:name="_Toc25306464"/>
      <w:bookmarkStart w:id="398" w:name="_Toc26192787"/>
      <w:bookmarkStart w:id="399" w:name="_Toc34137066"/>
      <w:bookmarkStart w:id="400" w:name="_Toc34137380"/>
      <w:bookmarkStart w:id="401" w:name="_Toc34138528"/>
      <w:bookmarkStart w:id="402" w:name="_Toc34138771"/>
      <w:bookmarkStart w:id="403" w:name="_Toc34395108"/>
      <w:bookmarkStart w:id="404" w:name="_Toc45264325"/>
      <w:r>
        <w:t>7.</w:t>
      </w:r>
      <w:r w:rsidR="00DC0DF7">
        <w:t>1.</w:t>
      </w:r>
      <w:r>
        <w:t>7</w:t>
      </w:r>
      <w:r w:rsidRPr="0073469F">
        <w:tab/>
        <w:t>IANA registration template</w:t>
      </w:r>
      <w:bookmarkEnd w:id="397"/>
      <w:bookmarkEnd w:id="398"/>
      <w:bookmarkEnd w:id="399"/>
      <w:bookmarkEnd w:id="400"/>
      <w:bookmarkEnd w:id="401"/>
      <w:bookmarkEnd w:id="402"/>
      <w:bookmarkEnd w:id="403"/>
      <w:bookmarkEnd w:id="404"/>
    </w:p>
    <w:p w14:paraId="04338589" w14:textId="77777777" w:rsidR="00B3475E" w:rsidRPr="00A07E7A" w:rsidRDefault="00B3475E" w:rsidP="00B3475E">
      <w:pPr>
        <w:overflowPunct w:val="0"/>
        <w:autoSpaceDE w:val="0"/>
        <w:autoSpaceDN w:val="0"/>
        <w:adjustRightInd w:val="0"/>
        <w:textAlignment w:val="baseline"/>
      </w:pPr>
      <w:bookmarkStart w:id="405" w:name="_Toc34137067"/>
      <w:bookmarkStart w:id="406" w:name="_Toc34137381"/>
      <w:bookmarkStart w:id="407" w:name="_Toc34138529"/>
      <w:bookmarkStart w:id="408" w:name="_Toc34138772"/>
      <w:bookmarkStart w:id="409"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lastRenderedPageBreak/>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lastRenderedPageBreak/>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0" w:name="_Toc45264326"/>
      <w:r>
        <w:t>7.</w:t>
      </w:r>
      <w:r w:rsidR="006A7B0D">
        <w:t>2</w:t>
      </w:r>
      <w:r>
        <w:tab/>
        <w:t>VAL UE configuration document</w:t>
      </w:r>
      <w:bookmarkEnd w:id="405"/>
      <w:bookmarkEnd w:id="406"/>
      <w:bookmarkEnd w:id="407"/>
      <w:bookmarkEnd w:id="408"/>
      <w:bookmarkEnd w:id="409"/>
      <w:bookmarkEnd w:id="410"/>
    </w:p>
    <w:p w14:paraId="5981A6CC" w14:textId="77777777" w:rsidR="009504E5" w:rsidRDefault="009504E5" w:rsidP="009504E5">
      <w:pPr>
        <w:pStyle w:val="Heading3"/>
      </w:pPr>
      <w:bookmarkStart w:id="411" w:name="_Toc34137068"/>
      <w:bookmarkStart w:id="412" w:name="_Toc34137382"/>
      <w:bookmarkStart w:id="413" w:name="_Toc34138530"/>
      <w:bookmarkStart w:id="414" w:name="_Toc34138773"/>
      <w:bookmarkStart w:id="415" w:name="_Toc34395110"/>
      <w:bookmarkStart w:id="416" w:name="_Toc45264327"/>
      <w:r>
        <w:t>7.</w:t>
      </w:r>
      <w:r w:rsidR="006A7B0D">
        <w:t>2</w:t>
      </w:r>
      <w:r>
        <w:t>.1</w:t>
      </w:r>
      <w:r>
        <w:tab/>
        <w:t>General</w:t>
      </w:r>
      <w:bookmarkEnd w:id="411"/>
      <w:bookmarkEnd w:id="412"/>
      <w:bookmarkEnd w:id="413"/>
      <w:bookmarkEnd w:id="414"/>
      <w:bookmarkEnd w:id="415"/>
      <w:bookmarkEnd w:id="416"/>
    </w:p>
    <w:p w14:paraId="5DE8B753" w14:textId="77777777" w:rsidR="009504E5" w:rsidRDefault="009504E5" w:rsidP="009504E5">
      <w:pPr>
        <w:pStyle w:val="Heading3"/>
      </w:pPr>
      <w:bookmarkStart w:id="417" w:name="_Toc34137069"/>
      <w:bookmarkStart w:id="418" w:name="_Toc34137383"/>
      <w:bookmarkStart w:id="419" w:name="_Toc34138531"/>
      <w:bookmarkStart w:id="420" w:name="_Toc34138774"/>
      <w:bookmarkStart w:id="421" w:name="_Toc34395111"/>
      <w:bookmarkStart w:id="422" w:name="_Toc45264328"/>
      <w:r>
        <w:t>7.</w:t>
      </w:r>
      <w:r w:rsidR="006A7B0D">
        <w:t>2</w:t>
      </w:r>
      <w:r>
        <w:t>.2</w:t>
      </w:r>
      <w:r>
        <w:tab/>
        <w:t>Application unique ID</w:t>
      </w:r>
      <w:bookmarkEnd w:id="417"/>
      <w:bookmarkEnd w:id="418"/>
      <w:bookmarkEnd w:id="419"/>
      <w:bookmarkEnd w:id="420"/>
      <w:bookmarkEnd w:id="421"/>
      <w:bookmarkEnd w:id="422"/>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23" w:name="_Toc34137070"/>
      <w:bookmarkStart w:id="424" w:name="_Toc34137384"/>
      <w:bookmarkStart w:id="425" w:name="_Toc34138532"/>
      <w:bookmarkStart w:id="426" w:name="_Toc34138775"/>
      <w:bookmarkStart w:id="427" w:name="_Toc34395112"/>
      <w:bookmarkStart w:id="428" w:name="_Toc45264329"/>
      <w:r>
        <w:t>7.</w:t>
      </w:r>
      <w:r w:rsidR="006A7B0D">
        <w:t>2</w:t>
      </w:r>
      <w:r>
        <w:t>.3</w:t>
      </w:r>
      <w:r>
        <w:tab/>
        <w:t>Data structure</w:t>
      </w:r>
      <w:bookmarkEnd w:id="423"/>
      <w:bookmarkEnd w:id="424"/>
      <w:bookmarkEnd w:id="425"/>
      <w:bookmarkEnd w:id="426"/>
      <w:bookmarkEnd w:id="427"/>
      <w:bookmarkEnd w:id="428"/>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lastRenderedPageBreak/>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29" w:name="_Toc34137071"/>
      <w:bookmarkStart w:id="430" w:name="_Toc34137385"/>
      <w:bookmarkStart w:id="431" w:name="_Toc34138533"/>
      <w:bookmarkStart w:id="432" w:name="_Toc34138776"/>
      <w:bookmarkStart w:id="433" w:name="_Toc34395113"/>
      <w:bookmarkStart w:id="434" w:name="_Toc45264330"/>
      <w:r>
        <w:t>7.</w:t>
      </w:r>
      <w:r w:rsidR="006A7B0D">
        <w:t>2</w:t>
      </w:r>
      <w:r>
        <w:t>.4</w:t>
      </w:r>
      <w:r>
        <w:tab/>
        <w:t>XML schema</w:t>
      </w:r>
      <w:bookmarkEnd w:id="429"/>
      <w:bookmarkEnd w:id="430"/>
      <w:bookmarkEnd w:id="431"/>
      <w:bookmarkEnd w:id="432"/>
      <w:bookmarkEnd w:id="433"/>
      <w:bookmarkEnd w:id="434"/>
    </w:p>
    <w:p w14:paraId="567B7C2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14:paraId="5A55C4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14:paraId="275D33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14:paraId="3D8164A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14:paraId="27FEEE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14:paraId="7A05EA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14:paraId="4FF6C38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14:paraId="48B6F4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14:paraId="2DBC3A9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204D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737084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14:paraId="7544D79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6D0EB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B7B28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47488723" w14:textId="467DD95B"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w:t>
      </w:r>
      <w:r w:rsidR="00C828DA">
        <w:rPr>
          <w:rFonts w:ascii="Courier New" w:eastAsia="SimSun" w:hAnsi="Courier New"/>
          <w:noProof/>
          <w:sz w:val="16"/>
        </w:rPr>
        <w:t>VAL</w:t>
      </w:r>
      <w:r w:rsidRPr="00F0009E">
        <w:rPr>
          <w:rFonts w:ascii="Courier New" w:eastAsia="SimSun" w:hAnsi="Courier New"/>
          <w:noProof/>
          <w:sz w:val="16"/>
        </w:rPr>
        <w:t>-UE-id" type="sealuec:</w:t>
      </w:r>
      <w:r w:rsidR="00C828DA">
        <w:rPr>
          <w:rFonts w:ascii="Courier New" w:eastAsia="SimSun" w:hAnsi="Courier New"/>
          <w:noProof/>
          <w:sz w:val="16"/>
        </w:rPr>
        <w:t>V</w:t>
      </w:r>
      <w:r w:rsidR="00C828DA" w:rsidRPr="00F0009E">
        <w:rPr>
          <w:rFonts w:ascii="Courier New" w:eastAsia="SimSun" w:hAnsi="Courier New"/>
          <w:noProof/>
          <w:sz w:val="16"/>
        </w:rPr>
        <w:t>ALUEIDType</w:t>
      </w:r>
      <w:r w:rsidRPr="00F0009E">
        <w:rPr>
          <w:rFonts w:ascii="Courier New" w:eastAsia="SimSun" w:hAnsi="Courier New"/>
          <w:noProof/>
          <w:sz w:val="16"/>
        </w:rPr>
        <w:t>"/&gt;</w:t>
      </w:r>
    </w:p>
    <w:p w14:paraId="41016EC5" w14:textId="77777777" w:rsidR="008709D9" w:rsidRPr="00F0009E" w:rsidRDefault="008709D9" w:rsidP="0087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w:t>
      </w:r>
      <w:r>
        <w:rPr>
          <w:rFonts w:ascii="Courier New" w:eastAsia="SimSun" w:hAnsi="Courier New"/>
          <w:noProof/>
          <w:sz w:val="16"/>
        </w:rPr>
        <w:t>&lt;xs:element name="VAL-service-id" type="xs:s</w:t>
      </w:r>
      <w:r w:rsidRPr="009F38A6">
        <w:rPr>
          <w:rFonts w:ascii="Courier New" w:eastAsia="SimSun" w:hAnsi="Courier New"/>
          <w:noProof/>
          <w:sz w:val="16"/>
        </w:rPr>
        <w:t>tring"/&gt;</w:t>
      </w:r>
    </w:p>
    <w:p w14:paraId="447515F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name="name" type="sealuec:NameType"/&gt;</w:t>
      </w:r>
    </w:p>
    <w:p w14:paraId="5AD987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6366F2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14:paraId="515328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14:paraId="7E4C31D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4C20D96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2341053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107286D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14:paraId="14ABE13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20EBBF2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F11935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14:paraId="304E255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BE91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14:paraId="1B2A6A8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544AB7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7672841D"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224339D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14:paraId="080F6100"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5108F9B1"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05FDA1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83E4F37"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971C6EC" w14:textId="65084801"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w:t>
      </w:r>
      <w:r w:rsidR="008709D9">
        <w:rPr>
          <w:rFonts w:ascii="Courier New" w:eastAsia="SimSun" w:hAnsi="Courier New"/>
          <w:noProof/>
          <w:sz w:val="16"/>
        </w:rPr>
        <w:t>V</w:t>
      </w:r>
      <w:r w:rsidRPr="00F0009E">
        <w:rPr>
          <w:rFonts w:ascii="Courier New" w:eastAsia="SimSun" w:hAnsi="Courier New"/>
          <w:noProof/>
          <w:sz w:val="16"/>
        </w:rPr>
        <w:t>ALUEIDType"&gt;</w:t>
      </w:r>
    </w:p>
    <w:p w14:paraId="4CE932A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94A53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name="Instance-ID-URN" type="xs:anyURI"/&gt;</w:t>
      </w:r>
    </w:p>
    <w:p w14:paraId="236FF72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14:paraId="1969A2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049D5A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14:paraId="239D6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9AD7EA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3FDFD5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8FB847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3416BCA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5015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14:paraId="064A511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C16D4F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14:paraId="42F43B1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E8B4F2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14:paraId="3168395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14:paraId="066BFAC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77812F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31FC1E6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30281B4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0DAB714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0525554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445969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7CAF7DE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7E706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14:paraId="54AAAC3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29E2F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&lt;xs:element name="Low-SNR" type="sealuec:snrType"/&gt;</w:t>
      </w:r>
    </w:p>
    <w:p w14:paraId="7997A3F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14:paraId="497A035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68DED48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478C3A8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AE0DB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550A9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278F30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1149E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4C4F3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14:paraId="61881B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3D9A40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14:paraId="61A625C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3E044C7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45F721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C4F17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14:paraId="02705D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2BBC76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14:paraId="7821125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27C9F93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A696EE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14:paraId="09D0137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0E87B8F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7D085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AF6C0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14:paraId="15D138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166F1B5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14:paraId="3F78E61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1C1F17F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6FE7D10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4BA38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name="snrType"&gt;</w:t>
      </w:r>
    </w:p>
    <w:p w14:paraId="0FCD811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59DDD2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14:paraId="2DF2A9B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164B6F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FCC803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035EBCCF"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47DFEFA"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0ABBC59"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765820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14:paraId="3C39AB9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14:paraId="0B77CAE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AF784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A6016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14:paraId="3E909C7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14:paraId="4CCE749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14:paraId="275BA1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13D005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14:paraId="1C42633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9E61B5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14:paraId="4BB49B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ACFEE0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EA7AB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71F2E1" w14:textId="77777777"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&lt;/xs:schema&gt;</w:t>
      </w:r>
    </w:p>
    <w:p w14:paraId="617F7103" w14:textId="77777777" w:rsidR="007D1DEF" w:rsidRPr="00F0009E" w:rsidRDefault="007D1DEF" w:rsidP="007D1DEF"/>
    <w:p w14:paraId="711F60AB" w14:textId="77777777" w:rsidR="007D1DEF" w:rsidRDefault="007D1DEF" w:rsidP="007D1DEF">
      <w:pPr>
        <w:pStyle w:val="Heading3"/>
      </w:pPr>
      <w:bookmarkStart w:id="435" w:name="_Toc34137072"/>
      <w:bookmarkStart w:id="436" w:name="_Toc34137386"/>
      <w:bookmarkStart w:id="437" w:name="_Toc34138534"/>
      <w:bookmarkStart w:id="438" w:name="_Toc34138777"/>
      <w:bookmarkStart w:id="439" w:name="_Toc34395114"/>
      <w:bookmarkStart w:id="440" w:name="_Toc45264331"/>
      <w:r>
        <w:t>7.</w:t>
      </w:r>
      <w:r w:rsidR="006A7B0D">
        <w:t>2</w:t>
      </w:r>
      <w:r>
        <w:t>.5</w:t>
      </w:r>
      <w:r>
        <w:tab/>
        <w:t>Semantics</w:t>
      </w:r>
      <w:bookmarkEnd w:id="435"/>
      <w:bookmarkEnd w:id="436"/>
      <w:bookmarkEnd w:id="437"/>
      <w:bookmarkEnd w:id="438"/>
      <w:bookmarkEnd w:id="439"/>
      <w:bookmarkEnd w:id="440"/>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lastRenderedPageBreak/>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41" w:name="_Toc34137073"/>
      <w:bookmarkStart w:id="442" w:name="_Toc34137387"/>
      <w:bookmarkStart w:id="443" w:name="_Toc34138535"/>
      <w:bookmarkStart w:id="444" w:name="_Toc34138778"/>
      <w:bookmarkStart w:id="445" w:name="_Toc34395115"/>
      <w:bookmarkStart w:id="446" w:name="_Toc45264332"/>
      <w:r>
        <w:t>7.</w:t>
      </w:r>
      <w:r w:rsidR="006A7B0D">
        <w:t>2</w:t>
      </w:r>
      <w:r>
        <w:t>.6</w:t>
      </w:r>
      <w:r>
        <w:tab/>
        <w:t>MIME type</w:t>
      </w:r>
      <w:bookmarkEnd w:id="441"/>
      <w:bookmarkEnd w:id="442"/>
      <w:bookmarkEnd w:id="443"/>
      <w:bookmarkEnd w:id="444"/>
      <w:bookmarkEnd w:id="445"/>
      <w:bookmarkEnd w:id="446"/>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47" w:name="_Toc34137074"/>
      <w:bookmarkStart w:id="448" w:name="_Toc34137388"/>
      <w:bookmarkStart w:id="449" w:name="_Toc34138536"/>
      <w:bookmarkStart w:id="450" w:name="_Toc34138779"/>
      <w:bookmarkStart w:id="451" w:name="_Toc34395116"/>
      <w:bookmarkStart w:id="452" w:name="_Toc45264333"/>
      <w:r>
        <w:t>7.</w:t>
      </w:r>
      <w:r w:rsidR="006A7B0D">
        <w:t>2</w:t>
      </w:r>
      <w:r>
        <w:t>.7</w:t>
      </w:r>
      <w:r>
        <w:tab/>
        <w:t>IANA registration template</w:t>
      </w:r>
      <w:bookmarkEnd w:id="447"/>
      <w:bookmarkEnd w:id="448"/>
      <w:bookmarkEnd w:id="449"/>
      <w:bookmarkEnd w:id="450"/>
      <w:bookmarkEnd w:id="451"/>
      <w:bookmarkEnd w:id="452"/>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lastRenderedPageBreak/>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lastRenderedPageBreak/>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53" w:name="_Toc34137075"/>
      <w:bookmarkStart w:id="454" w:name="_Toc34137389"/>
      <w:bookmarkStart w:id="455" w:name="_Toc34138537"/>
      <w:bookmarkStart w:id="456" w:name="_Toc34138780"/>
      <w:bookmarkStart w:id="457" w:name="_Toc34395117"/>
      <w:bookmarkStart w:id="458" w:name="_Toc45264334"/>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53"/>
      <w:bookmarkEnd w:id="454"/>
      <w:bookmarkEnd w:id="455"/>
      <w:bookmarkEnd w:id="456"/>
      <w:bookmarkEnd w:id="457"/>
      <w:bookmarkEnd w:id="458"/>
    </w:p>
    <w:p w14:paraId="1C6E65B7" w14:textId="77777777" w:rsidR="00452FB7" w:rsidRDefault="003B4B8F" w:rsidP="00452FB7">
      <w:pPr>
        <w:pStyle w:val="Heading1"/>
      </w:pPr>
      <w:bookmarkStart w:id="459" w:name="_Toc34137076"/>
      <w:bookmarkStart w:id="460" w:name="_Toc34137390"/>
      <w:bookmarkStart w:id="461" w:name="_Toc34138538"/>
      <w:bookmarkStart w:id="462" w:name="_Toc34138781"/>
      <w:bookmarkStart w:id="463" w:name="_Toc34395118"/>
      <w:bookmarkStart w:id="464" w:name="_Toc45264335"/>
      <w:r>
        <w:t>A</w:t>
      </w:r>
      <w:r w:rsidR="00452FB7">
        <w:t>.1</w:t>
      </w:r>
      <w:r w:rsidR="00452FB7">
        <w:tab/>
        <w:t>Creating configuration update event subscription</w:t>
      </w:r>
      <w:bookmarkEnd w:id="459"/>
      <w:bookmarkEnd w:id="460"/>
      <w:bookmarkEnd w:id="461"/>
      <w:bookmarkEnd w:id="462"/>
      <w:bookmarkEnd w:id="463"/>
      <w:bookmarkEnd w:id="464"/>
    </w:p>
    <w:p w14:paraId="5240CE68" w14:textId="77777777" w:rsidR="00452FB7" w:rsidRDefault="003B4B8F" w:rsidP="00452FB7">
      <w:pPr>
        <w:pStyle w:val="Heading2"/>
      </w:pPr>
      <w:bookmarkStart w:id="465" w:name="_Toc34137077"/>
      <w:bookmarkStart w:id="466" w:name="_Toc34137391"/>
      <w:bookmarkStart w:id="467" w:name="_Toc34138539"/>
      <w:bookmarkStart w:id="468" w:name="_Toc34138782"/>
      <w:bookmarkStart w:id="469" w:name="_Toc34395119"/>
      <w:bookmarkStart w:id="470" w:name="_Toc45264336"/>
      <w:r>
        <w:t>A</w:t>
      </w:r>
      <w:r w:rsidR="00452FB7">
        <w:t>.1.1</w:t>
      </w:r>
      <w:r w:rsidR="00452FB7">
        <w:tab/>
        <w:t>General</w:t>
      </w:r>
      <w:bookmarkEnd w:id="465"/>
      <w:bookmarkEnd w:id="466"/>
      <w:bookmarkEnd w:id="467"/>
      <w:bookmarkEnd w:id="468"/>
      <w:bookmarkEnd w:id="469"/>
      <w:bookmarkEnd w:id="470"/>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71" w:name="_Toc34137078"/>
      <w:bookmarkStart w:id="472" w:name="_Toc34137392"/>
      <w:bookmarkStart w:id="473" w:name="_Toc34138540"/>
      <w:bookmarkStart w:id="474" w:name="_Toc34138783"/>
      <w:bookmarkStart w:id="475" w:name="_Toc34395120"/>
      <w:bookmarkStart w:id="476" w:name="_Toc45264337"/>
      <w:r>
        <w:t>A</w:t>
      </w:r>
      <w:r w:rsidR="00452FB7">
        <w:t>.1.2</w:t>
      </w:r>
      <w:r w:rsidR="00452FB7">
        <w:tab/>
        <w:t>Client side parameters</w:t>
      </w:r>
      <w:bookmarkEnd w:id="471"/>
      <w:bookmarkEnd w:id="472"/>
      <w:bookmarkEnd w:id="473"/>
      <w:bookmarkEnd w:id="474"/>
      <w:bookmarkEnd w:id="475"/>
      <w:bookmarkEnd w:id="476"/>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FA5D5D">
        <w:trPr>
          <w:jc w:val="center"/>
        </w:trPr>
        <w:tc>
          <w:tcPr>
            <w:tcW w:w="1129" w:type="dxa"/>
            <w:shd w:val="clear" w:color="auto" w:fill="auto"/>
          </w:tcPr>
          <w:p w14:paraId="3AC27101" w14:textId="77777777" w:rsidR="00452FB7" w:rsidRPr="001103C9" w:rsidRDefault="00452FB7" w:rsidP="00FA5D5D">
            <w:pPr>
              <w:pStyle w:val="TAH"/>
            </w:pPr>
            <w:r w:rsidRPr="001103C9">
              <w:rPr>
                <w:lang w:eastAsia="en-GB"/>
              </w:rPr>
              <w:t>Parameter</w:t>
            </w:r>
          </w:p>
        </w:tc>
        <w:tc>
          <w:tcPr>
            <w:tcW w:w="6776" w:type="dxa"/>
            <w:shd w:val="clear" w:color="auto" w:fill="auto"/>
          </w:tcPr>
          <w:p w14:paraId="5075FAEB" w14:textId="77777777" w:rsidR="00452FB7" w:rsidRPr="001103C9" w:rsidRDefault="00452FB7" w:rsidP="00FA5D5D">
            <w:pPr>
              <w:pStyle w:val="TAH"/>
            </w:pPr>
            <w:r w:rsidRPr="001103C9">
              <w:rPr>
                <w:lang w:eastAsia="en-GB"/>
              </w:rPr>
              <w:t>Description</w:t>
            </w:r>
          </w:p>
        </w:tc>
      </w:tr>
      <w:tr w:rsidR="00452FB7" w:rsidRPr="00EA26B3" w14:paraId="1F37BC1E" w14:textId="77777777" w:rsidTr="00FA5D5D">
        <w:trPr>
          <w:jc w:val="center"/>
        </w:trPr>
        <w:tc>
          <w:tcPr>
            <w:tcW w:w="1129" w:type="dxa"/>
            <w:shd w:val="clear" w:color="auto" w:fill="auto"/>
          </w:tcPr>
          <w:p w14:paraId="6CF36161" w14:textId="77777777" w:rsidR="00452FB7" w:rsidRPr="00B96C52" w:rsidRDefault="00452FB7" w:rsidP="00FA5D5D">
            <w:pPr>
              <w:pStyle w:val="TAL"/>
              <w:tabs>
                <w:tab w:val="left" w:pos="5454"/>
              </w:tabs>
            </w:pPr>
            <w:r>
              <w:t>Callback-URI</w:t>
            </w:r>
          </w:p>
        </w:tc>
        <w:tc>
          <w:tcPr>
            <w:tcW w:w="6776" w:type="dxa"/>
            <w:shd w:val="clear" w:color="auto" w:fill="auto"/>
          </w:tcPr>
          <w:p w14:paraId="4FEBAC24" w14:textId="77777777" w:rsidR="00452FB7" w:rsidRPr="00B96C52" w:rsidRDefault="00452FB7" w:rsidP="00FA5D5D">
            <w:pPr>
              <w:pStyle w:val="TAL"/>
              <w:tabs>
                <w:tab w:val="left" w:pos="5454"/>
              </w:tabs>
            </w:pPr>
            <w:r w:rsidRPr="00B96C52">
              <w:t xml:space="preserve">REQUIRED. </w:t>
            </w:r>
            <w:r>
              <w:t>Represents where to send HTTP notifications</w:t>
            </w:r>
          </w:p>
        </w:tc>
      </w:tr>
      <w:tr w:rsidR="00452FB7" w:rsidRPr="00EA26B3" w14:paraId="44C17D6F" w14:textId="77777777" w:rsidTr="00FA5D5D">
        <w:trPr>
          <w:jc w:val="center"/>
        </w:trPr>
        <w:tc>
          <w:tcPr>
            <w:tcW w:w="1129" w:type="dxa"/>
            <w:shd w:val="clear" w:color="auto" w:fill="auto"/>
          </w:tcPr>
          <w:p w14:paraId="383898F9" w14:textId="77777777" w:rsidR="00452FB7" w:rsidRPr="00B96C52" w:rsidRDefault="00452FB7"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FA5D5D">
        <w:trPr>
          <w:jc w:val="center"/>
        </w:trPr>
        <w:tc>
          <w:tcPr>
            <w:tcW w:w="1129" w:type="dxa"/>
            <w:shd w:val="clear" w:color="auto" w:fill="auto"/>
          </w:tcPr>
          <w:p w14:paraId="11863BAB" w14:textId="77777777" w:rsidR="00452FB7" w:rsidRPr="001103C9" w:rsidRDefault="00452FB7" w:rsidP="00FA5D5D">
            <w:pPr>
              <w:pStyle w:val="TAH"/>
            </w:pPr>
            <w:r w:rsidRPr="001103C9">
              <w:rPr>
                <w:lang w:eastAsia="en-GB"/>
              </w:rPr>
              <w:t>Parameter</w:t>
            </w:r>
          </w:p>
        </w:tc>
        <w:tc>
          <w:tcPr>
            <w:tcW w:w="6776" w:type="dxa"/>
            <w:shd w:val="clear" w:color="auto" w:fill="auto"/>
          </w:tcPr>
          <w:p w14:paraId="65ABD687" w14:textId="77777777" w:rsidR="00452FB7" w:rsidRPr="001103C9" w:rsidRDefault="00452FB7" w:rsidP="00FA5D5D">
            <w:pPr>
              <w:pStyle w:val="TAH"/>
            </w:pPr>
            <w:r w:rsidRPr="001103C9">
              <w:rPr>
                <w:lang w:eastAsia="en-GB"/>
              </w:rPr>
              <w:t>Description</w:t>
            </w:r>
          </w:p>
        </w:tc>
      </w:tr>
      <w:tr w:rsidR="00452FB7" w:rsidRPr="00EA26B3" w14:paraId="10C4E225" w14:textId="77777777" w:rsidTr="00FA5D5D">
        <w:trPr>
          <w:jc w:val="center"/>
        </w:trPr>
        <w:tc>
          <w:tcPr>
            <w:tcW w:w="1129" w:type="dxa"/>
            <w:shd w:val="clear" w:color="auto" w:fill="auto"/>
          </w:tcPr>
          <w:p w14:paraId="3AAC52EB" w14:textId="77777777" w:rsidR="00452FB7" w:rsidRPr="00B96C52" w:rsidRDefault="00452FB7" w:rsidP="00FA5D5D">
            <w:pPr>
              <w:pStyle w:val="TAL"/>
              <w:tabs>
                <w:tab w:val="left" w:pos="5454"/>
              </w:tabs>
            </w:pPr>
            <w:r>
              <w:t>Event</w:t>
            </w:r>
          </w:p>
        </w:tc>
        <w:tc>
          <w:tcPr>
            <w:tcW w:w="6776" w:type="dxa"/>
            <w:shd w:val="clear" w:color="auto" w:fill="auto"/>
          </w:tcPr>
          <w:p w14:paraId="7FF5E685" w14:textId="77777777" w:rsidR="00452FB7" w:rsidRDefault="00452FB7" w:rsidP="00FA5D5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FA5D5D">
        <w:trPr>
          <w:jc w:val="center"/>
        </w:trPr>
        <w:tc>
          <w:tcPr>
            <w:tcW w:w="1129" w:type="dxa"/>
            <w:shd w:val="clear" w:color="auto" w:fill="auto"/>
          </w:tcPr>
          <w:p w14:paraId="6C247264" w14:textId="77777777" w:rsidR="00452FB7" w:rsidRPr="00B96C52" w:rsidRDefault="00452FB7" w:rsidP="00FA5D5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77" w:name="_Toc34137079"/>
      <w:bookmarkStart w:id="478" w:name="_Toc34137393"/>
      <w:bookmarkStart w:id="479" w:name="_Toc34138541"/>
      <w:bookmarkStart w:id="480" w:name="_Toc34138784"/>
      <w:bookmarkStart w:id="481" w:name="_Toc34395121"/>
      <w:bookmarkStart w:id="482" w:name="_Toc45264338"/>
      <w:r>
        <w:t>A</w:t>
      </w:r>
      <w:r w:rsidR="00452FB7">
        <w:t>.1.3</w:t>
      </w:r>
      <w:r w:rsidR="00452FB7">
        <w:tab/>
        <w:t>Server side parameters</w:t>
      </w:r>
      <w:bookmarkEnd w:id="477"/>
      <w:bookmarkEnd w:id="478"/>
      <w:bookmarkEnd w:id="479"/>
      <w:bookmarkEnd w:id="480"/>
      <w:bookmarkEnd w:id="481"/>
      <w:bookmarkEnd w:id="482"/>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FA5D5D">
        <w:trPr>
          <w:jc w:val="center"/>
        </w:trPr>
        <w:tc>
          <w:tcPr>
            <w:tcW w:w="1129" w:type="dxa"/>
            <w:shd w:val="clear" w:color="auto" w:fill="auto"/>
          </w:tcPr>
          <w:p w14:paraId="5112CDD5" w14:textId="77777777" w:rsidR="00452FB7" w:rsidRPr="001103C9" w:rsidRDefault="00452FB7" w:rsidP="00FA5D5D">
            <w:pPr>
              <w:pStyle w:val="TAH"/>
            </w:pPr>
            <w:r w:rsidRPr="001103C9">
              <w:rPr>
                <w:lang w:eastAsia="en-GB"/>
              </w:rPr>
              <w:t>Parameter</w:t>
            </w:r>
          </w:p>
        </w:tc>
        <w:tc>
          <w:tcPr>
            <w:tcW w:w="6776" w:type="dxa"/>
            <w:shd w:val="clear" w:color="auto" w:fill="auto"/>
          </w:tcPr>
          <w:p w14:paraId="596F3A65" w14:textId="77777777" w:rsidR="00452FB7" w:rsidRPr="001103C9" w:rsidRDefault="00452FB7" w:rsidP="00FA5D5D">
            <w:pPr>
              <w:pStyle w:val="TAH"/>
            </w:pPr>
            <w:r w:rsidRPr="001103C9">
              <w:rPr>
                <w:lang w:eastAsia="en-GB"/>
              </w:rPr>
              <w:t>Description</w:t>
            </w:r>
          </w:p>
        </w:tc>
      </w:tr>
      <w:tr w:rsidR="00452FB7" w:rsidRPr="00EA26B3" w14:paraId="3723BA99" w14:textId="77777777" w:rsidTr="00FA5D5D">
        <w:trPr>
          <w:jc w:val="center"/>
        </w:trPr>
        <w:tc>
          <w:tcPr>
            <w:tcW w:w="1129" w:type="dxa"/>
            <w:shd w:val="clear" w:color="auto" w:fill="auto"/>
          </w:tcPr>
          <w:p w14:paraId="3ADCA66B" w14:textId="77777777" w:rsidR="00452FB7" w:rsidRPr="00B96C52" w:rsidRDefault="00452FB7" w:rsidP="00FA5D5D">
            <w:pPr>
              <w:pStyle w:val="TAL"/>
              <w:tabs>
                <w:tab w:val="left" w:pos="5454"/>
              </w:tabs>
            </w:pPr>
            <w:r>
              <w:t>Identity</w:t>
            </w:r>
          </w:p>
        </w:tc>
        <w:tc>
          <w:tcPr>
            <w:tcW w:w="6776" w:type="dxa"/>
            <w:shd w:val="clear" w:color="auto" w:fill="auto"/>
          </w:tcPr>
          <w:p w14:paraId="3DE9385A" w14:textId="77777777" w:rsidR="00452FB7" w:rsidRPr="00B96C52" w:rsidRDefault="00452FB7"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77777777" w:rsidR="00452FB7" w:rsidRDefault="00452FB7" w:rsidP="00452FB7"/>
    <w:p w14:paraId="383353D6" w14:textId="77777777" w:rsidR="00452FB7" w:rsidRDefault="00452FB7" w:rsidP="00452FB7">
      <w:pPr>
        <w:pStyle w:val="Heading8"/>
      </w:pPr>
      <w:bookmarkStart w:id="483" w:name="_Toc34137080"/>
      <w:bookmarkStart w:id="484" w:name="_Toc34137394"/>
      <w:bookmarkStart w:id="485" w:name="_Toc34138542"/>
      <w:bookmarkStart w:id="486" w:name="_Toc34138785"/>
      <w:bookmarkStart w:id="487" w:name="_Toc34395122"/>
      <w:bookmarkStart w:id="488" w:name="_Toc45264339"/>
      <w:r w:rsidRPr="004D3578">
        <w:lastRenderedPageBreak/>
        <w:t xml:space="preserve">Annex </w:t>
      </w:r>
      <w:r w:rsidR="00F26B62">
        <w:t>B</w:t>
      </w:r>
      <w:r w:rsidRPr="004D3578">
        <w:t xml:space="preserve"> (</w:t>
      </w:r>
      <w:r>
        <w:t>normative</w:t>
      </w:r>
      <w:r w:rsidRPr="004D3578">
        <w:t>):</w:t>
      </w:r>
      <w:r w:rsidRPr="004D3578">
        <w:br/>
      </w:r>
      <w:r>
        <w:t>Parameters for notifications</w:t>
      </w:r>
      <w:bookmarkEnd w:id="483"/>
      <w:bookmarkEnd w:id="484"/>
      <w:bookmarkEnd w:id="485"/>
      <w:bookmarkEnd w:id="486"/>
      <w:bookmarkEnd w:id="487"/>
      <w:bookmarkEnd w:id="488"/>
    </w:p>
    <w:p w14:paraId="24241D13" w14:textId="77777777" w:rsidR="00452FB7" w:rsidRDefault="00F26B62" w:rsidP="00452FB7">
      <w:pPr>
        <w:pStyle w:val="Heading1"/>
      </w:pPr>
      <w:bookmarkStart w:id="489" w:name="_Toc34137081"/>
      <w:bookmarkStart w:id="490" w:name="_Toc34137395"/>
      <w:bookmarkStart w:id="491" w:name="_Toc34138543"/>
      <w:bookmarkStart w:id="492" w:name="_Toc34138786"/>
      <w:bookmarkStart w:id="493" w:name="_Toc34395123"/>
      <w:bookmarkStart w:id="494" w:name="_Toc45264340"/>
      <w:r>
        <w:t>B</w:t>
      </w:r>
      <w:r w:rsidR="00452FB7">
        <w:t>.1</w:t>
      </w:r>
      <w:r w:rsidR="00452FB7">
        <w:tab/>
        <w:t>General</w:t>
      </w:r>
      <w:bookmarkEnd w:id="489"/>
      <w:bookmarkEnd w:id="490"/>
      <w:bookmarkEnd w:id="491"/>
      <w:bookmarkEnd w:id="492"/>
      <w:bookmarkEnd w:id="493"/>
      <w:bookmarkEnd w:id="494"/>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495" w:name="_Toc34137082"/>
      <w:bookmarkStart w:id="496" w:name="_Toc34137396"/>
      <w:bookmarkStart w:id="497" w:name="_Toc34138544"/>
      <w:bookmarkStart w:id="498" w:name="_Toc34138787"/>
      <w:bookmarkStart w:id="499" w:name="_Toc34395124"/>
      <w:bookmarkStart w:id="500" w:name="_Toc45264341"/>
      <w:r>
        <w:t>B</w:t>
      </w:r>
      <w:r w:rsidR="00452FB7">
        <w:t>.2</w:t>
      </w:r>
      <w:r w:rsidR="00452FB7">
        <w:tab/>
        <w:t>Configuration update notification</w:t>
      </w:r>
      <w:bookmarkEnd w:id="495"/>
      <w:bookmarkEnd w:id="496"/>
      <w:bookmarkEnd w:id="497"/>
      <w:bookmarkEnd w:id="498"/>
      <w:bookmarkEnd w:id="499"/>
      <w:bookmarkEnd w:id="500"/>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FA5D5D">
        <w:trPr>
          <w:jc w:val="center"/>
        </w:trPr>
        <w:tc>
          <w:tcPr>
            <w:tcW w:w="1101" w:type="dxa"/>
            <w:shd w:val="clear" w:color="auto" w:fill="auto"/>
          </w:tcPr>
          <w:p w14:paraId="5E992BD9" w14:textId="77777777" w:rsidR="00452FB7" w:rsidRPr="001103C9" w:rsidRDefault="00452FB7" w:rsidP="00FA5D5D">
            <w:pPr>
              <w:pStyle w:val="TAH"/>
            </w:pPr>
            <w:r w:rsidRPr="001103C9">
              <w:rPr>
                <w:lang w:eastAsia="en-GB"/>
              </w:rPr>
              <w:t>Parameter</w:t>
            </w:r>
          </w:p>
        </w:tc>
        <w:tc>
          <w:tcPr>
            <w:tcW w:w="6804" w:type="dxa"/>
            <w:shd w:val="clear" w:color="auto" w:fill="auto"/>
          </w:tcPr>
          <w:p w14:paraId="3533FE6C" w14:textId="77777777" w:rsidR="00452FB7" w:rsidRPr="001103C9" w:rsidRDefault="00452FB7" w:rsidP="00FA5D5D">
            <w:pPr>
              <w:pStyle w:val="TAH"/>
            </w:pPr>
            <w:r w:rsidRPr="001103C9">
              <w:rPr>
                <w:lang w:eastAsia="en-GB"/>
              </w:rPr>
              <w:t>Description</w:t>
            </w:r>
          </w:p>
        </w:tc>
      </w:tr>
      <w:tr w:rsidR="00452FB7" w:rsidRPr="00EA26B3" w14:paraId="689F05F5" w14:textId="77777777" w:rsidTr="00FA5D5D">
        <w:trPr>
          <w:jc w:val="center"/>
        </w:trPr>
        <w:tc>
          <w:tcPr>
            <w:tcW w:w="1101" w:type="dxa"/>
            <w:shd w:val="clear" w:color="auto" w:fill="auto"/>
          </w:tcPr>
          <w:p w14:paraId="6C02D7D3" w14:textId="77777777" w:rsidR="00452FB7" w:rsidRPr="00B96C52" w:rsidRDefault="00452FB7" w:rsidP="00FA5D5D">
            <w:pPr>
              <w:pStyle w:val="TAL"/>
              <w:tabs>
                <w:tab w:val="left" w:pos="5454"/>
              </w:tabs>
            </w:pPr>
            <w:r>
              <w:t>Identity</w:t>
            </w:r>
          </w:p>
        </w:tc>
        <w:tc>
          <w:tcPr>
            <w:tcW w:w="6804" w:type="dxa"/>
            <w:shd w:val="clear" w:color="auto" w:fill="auto"/>
          </w:tcPr>
          <w:p w14:paraId="441EB1FD" w14:textId="77777777" w:rsidR="00452FB7" w:rsidRPr="00B96C52" w:rsidRDefault="00452FB7" w:rsidP="00FA5D5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FA5D5D">
        <w:trPr>
          <w:jc w:val="center"/>
        </w:trPr>
        <w:tc>
          <w:tcPr>
            <w:tcW w:w="1101" w:type="dxa"/>
            <w:shd w:val="clear" w:color="auto" w:fill="auto"/>
          </w:tcPr>
          <w:p w14:paraId="37B47A0C" w14:textId="77777777" w:rsidR="00452FB7" w:rsidRPr="00B96C52" w:rsidRDefault="00452FB7" w:rsidP="00FA5D5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47751650" w14:textId="77777777" w:rsidR="00452FB7" w:rsidRDefault="00452FB7" w:rsidP="00452FB7"/>
    <w:p w14:paraId="71E5D439" w14:textId="77777777" w:rsidR="009504E5" w:rsidRDefault="009504E5" w:rsidP="00622000">
      <w:pPr>
        <w:pStyle w:val="EditorsNote"/>
        <w:ind w:left="0" w:firstLine="0"/>
      </w:pPr>
    </w:p>
    <w:p w14:paraId="190B94C2" w14:textId="77777777" w:rsidR="00054A22" w:rsidRPr="00390A88" w:rsidRDefault="00080512" w:rsidP="00305B25">
      <w:pPr>
        <w:pStyle w:val="Heading8"/>
      </w:pPr>
      <w:r w:rsidRPr="00390A88">
        <w:br w:type="page"/>
      </w:r>
      <w:bookmarkStart w:id="501" w:name="_Toc25306465"/>
      <w:bookmarkStart w:id="502" w:name="_Toc26192788"/>
      <w:bookmarkStart w:id="503" w:name="_Toc34137083"/>
      <w:bookmarkStart w:id="504" w:name="_Toc34137397"/>
      <w:bookmarkStart w:id="505" w:name="_Toc34138545"/>
      <w:bookmarkStart w:id="506" w:name="_Toc34138788"/>
      <w:bookmarkStart w:id="507" w:name="_Toc34395125"/>
      <w:bookmarkStart w:id="508" w:name="_Toc45264342"/>
      <w:r w:rsidRPr="00390A88">
        <w:lastRenderedPageBreak/>
        <w:t xml:space="preserve">Annex </w:t>
      </w:r>
      <w:r w:rsidR="00E10C91">
        <w:t>C</w:t>
      </w:r>
      <w:r w:rsidR="00E10C91" w:rsidRPr="00390A88">
        <w:t xml:space="preserve"> </w:t>
      </w:r>
      <w:r w:rsidRPr="00390A88">
        <w:t>(informative):</w:t>
      </w:r>
      <w:r w:rsidRPr="00390A88">
        <w:br/>
        <w:t>Change history</w:t>
      </w:r>
      <w:bookmarkStart w:id="509" w:name="historyclause"/>
      <w:bookmarkEnd w:id="501"/>
      <w:bookmarkEnd w:id="502"/>
      <w:bookmarkEnd w:id="503"/>
      <w:bookmarkEnd w:id="504"/>
      <w:bookmarkEnd w:id="505"/>
      <w:bookmarkEnd w:id="506"/>
      <w:bookmarkEnd w:id="507"/>
      <w:bookmarkEnd w:id="509"/>
      <w:bookmarkEnd w:id="50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bl>
    <w:p w14:paraId="0123233E"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A50D2" w14:textId="77777777" w:rsidR="00BB6EF2" w:rsidRDefault="00BB6EF2">
      <w:r>
        <w:separator/>
      </w:r>
    </w:p>
  </w:endnote>
  <w:endnote w:type="continuationSeparator" w:id="0">
    <w:p w14:paraId="277B2F2E" w14:textId="77777777" w:rsidR="00BB6EF2" w:rsidRDefault="00BB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4250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33EDC" w14:textId="77777777" w:rsidR="00BB6EF2" w:rsidRDefault="00BB6EF2">
      <w:r>
        <w:separator/>
      </w:r>
    </w:p>
  </w:footnote>
  <w:footnote w:type="continuationSeparator" w:id="0">
    <w:p w14:paraId="45D64A3D" w14:textId="77777777" w:rsidR="00BB6EF2" w:rsidRDefault="00BB6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6E99" w14:textId="7F43B3FB"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A139F">
      <w:rPr>
        <w:rFonts w:ascii="Arial" w:hAnsi="Arial" w:cs="Arial"/>
        <w:b/>
        <w:noProof/>
        <w:sz w:val="18"/>
        <w:szCs w:val="18"/>
      </w:rPr>
      <w:t>3GPP TS 24.546 V16.1.0 (2020-06)</w:t>
    </w:r>
    <w:r>
      <w:rPr>
        <w:rFonts w:ascii="Arial" w:hAnsi="Arial" w:cs="Arial"/>
        <w:b/>
        <w:sz w:val="18"/>
        <w:szCs w:val="18"/>
      </w:rPr>
      <w:fldChar w:fldCharType="end"/>
    </w:r>
  </w:p>
  <w:p w14:paraId="73938CB7"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167D4">
      <w:rPr>
        <w:rFonts w:ascii="Arial" w:hAnsi="Arial" w:cs="Arial"/>
        <w:b/>
        <w:noProof/>
        <w:sz w:val="18"/>
        <w:szCs w:val="18"/>
      </w:rPr>
      <w:t>2</w:t>
    </w:r>
    <w:r>
      <w:rPr>
        <w:rFonts w:ascii="Arial" w:hAnsi="Arial" w:cs="Arial"/>
        <w:b/>
        <w:sz w:val="18"/>
        <w:szCs w:val="18"/>
      </w:rPr>
      <w:fldChar w:fldCharType="end"/>
    </w:r>
  </w:p>
  <w:p w14:paraId="7E8A3DF7" w14:textId="764BC291"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A139F">
      <w:rPr>
        <w:rFonts w:ascii="Arial" w:hAnsi="Arial" w:cs="Arial"/>
        <w:b/>
        <w:noProof/>
        <w:sz w:val="18"/>
        <w:szCs w:val="18"/>
      </w:rPr>
      <w:t>Release 16</w:t>
    </w:r>
    <w:r>
      <w:rPr>
        <w:rFonts w:ascii="Arial" w:hAnsi="Arial" w:cs="Arial"/>
        <w:b/>
        <w:sz w:val="18"/>
        <w:szCs w:val="18"/>
      </w:rPr>
      <w:fldChar w:fldCharType="end"/>
    </w:r>
  </w:p>
  <w:p w14:paraId="1878314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80512"/>
    <w:rsid w:val="000975FB"/>
    <w:rsid w:val="000C47C3"/>
    <w:rsid w:val="000D58AB"/>
    <w:rsid w:val="000D5A61"/>
    <w:rsid w:val="000E1DFA"/>
    <w:rsid w:val="000E3EF3"/>
    <w:rsid w:val="00126663"/>
    <w:rsid w:val="00133525"/>
    <w:rsid w:val="00140106"/>
    <w:rsid w:val="00157C16"/>
    <w:rsid w:val="00177D29"/>
    <w:rsid w:val="001817F5"/>
    <w:rsid w:val="001A4C42"/>
    <w:rsid w:val="001A7420"/>
    <w:rsid w:val="001B6637"/>
    <w:rsid w:val="001C21C3"/>
    <w:rsid w:val="001D02C2"/>
    <w:rsid w:val="001D096E"/>
    <w:rsid w:val="001D30A5"/>
    <w:rsid w:val="001D489B"/>
    <w:rsid w:val="001D7AEB"/>
    <w:rsid w:val="001F0C1D"/>
    <w:rsid w:val="001F1132"/>
    <w:rsid w:val="001F168B"/>
    <w:rsid w:val="001F51FD"/>
    <w:rsid w:val="00205153"/>
    <w:rsid w:val="002170EF"/>
    <w:rsid w:val="002204FE"/>
    <w:rsid w:val="002347A2"/>
    <w:rsid w:val="0025648C"/>
    <w:rsid w:val="00265E1D"/>
    <w:rsid w:val="002675F0"/>
    <w:rsid w:val="00274245"/>
    <w:rsid w:val="00274C7C"/>
    <w:rsid w:val="00274CD6"/>
    <w:rsid w:val="002909CD"/>
    <w:rsid w:val="002B6163"/>
    <w:rsid w:val="002B6339"/>
    <w:rsid w:val="002E00EE"/>
    <w:rsid w:val="002E2DE5"/>
    <w:rsid w:val="0030482F"/>
    <w:rsid w:val="00305B25"/>
    <w:rsid w:val="003172DC"/>
    <w:rsid w:val="003201D2"/>
    <w:rsid w:val="00320EC3"/>
    <w:rsid w:val="00334BF2"/>
    <w:rsid w:val="00343FC1"/>
    <w:rsid w:val="0035462D"/>
    <w:rsid w:val="00357DE5"/>
    <w:rsid w:val="00360069"/>
    <w:rsid w:val="0036320C"/>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C79C9"/>
    <w:rsid w:val="004D3578"/>
    <w:rsid w:val="004D453D"/>
    <w:rsid w:val="004E213A"/>
    <w:rsid w:val="004E283E"/>
    <w:rsid w:val="004F0988"/>
    <w:rsid w:val="004F3340"/>
    <w:rsid w:val="005214C6"/>
    <w:rsid w:val="00525151"/>
    <w:rsid w:val="0053388B"/>
    <w:rsid w:val="00535773"/>
    <w:rsid w:val="00543E6C"/>
    <w:rsid w:val="0056074D"/>
    <w:rsid w:val="00565087"/>
    <w:rsid w:val="005767DA"/>
    <w:rsid w:val="00597B11"/>
    <w:rsid w:val="005A657E"/>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F57"/>
    <w:rsid w:val="00694B05"/>
    <w:rsid w:val="006A323F"/>
    <w:rsid w:val="006A7B0D"/>
    <w:rsid w:val="006B2399"/>
    <w:rsid w:val="006B30D0"/>
    <w:rsid w:val="006C3D95"/>
    <w:rsid w:val="006C68D9"/>
    <w:rsid w:val="006D6A65"/>
    <w:rsid w:val="006E5C86"/>
    <w:rsid w:val="006F0705"/>
    <w:rsid w:val="006F5CC0"/>
    <w:rsid w:val="00701116"/>
    <w:rsid w:val="00704D27"/>
    <w:rsid w:val="00713C44"/>
    <w:rsid w:val="00717532"/>
    <w:rsid w:val="00730114"/>
    <w:rsid w:val="00734A5B"/>
    <w:rsid w:val="0073568F"/>
    <w:rsid w:val="0074026F"/>
    <w:rsid w:val="007429F6"/>
    <w:rsid w:val="00744716"/>
    <w:rsid w:val="00744E76"/>
    <w:rsid w:val="00747DB4"/>
    <w:rsid w:val="0075558A"/>
    <w:rsid w:val="00760469"/>
    <w:rsid w:val="00761378"/>
    <w:rsid w:val="0076173C"/>
    <w:rsid w:val="00763F12"/>
    <w:rsid w:val="00774DA4"/>
    <w:rsid w:val="00781770"/>
    <w:rsid w:val="00781F0F"/>
    <w:rsid w:val="007A139F"/>
    <w:rsid w:val="007A38D7"/>
    <w:rsid w:val="007A6184"/>
    <w:rsid w:val="007B600E"/>
    <w:rsid w:val="007B64BE"/>
    <w:rsid w:val="007D1DEF"/>
    <w:rsid w:val="007E231B"/>
    <w:rsid w:val="007F0F4A"/>
    <w:rsid w:val="008028A4"/>
    <w:rsid w:val="00802E0D"/>
    <w:rsid w:val="0081205E"/>
    <w:rsid w:val="00830747"/>
    <w:rsid w:val="00846B23"/>
    <w:rsid w:val="008476F8"/>
    <w:rsid w:val="008549FD"/>
    <w:rsid w:val="008709D9"/>
    <w:rsid w:val="008768CA"/>
    <w:rsid w:val="00880544"/>
    <w:rsid w:val="00892A7A"/>
    <w:rsid w:val="00893AFA"/>
    <w:rsid w:val="008B1E24"/>
    <w:rsid w:val="008C384C"/>
    <w:rsid w:val="008D2CF1"/>
    <w:rsid w:val="008D3583"/>
    <w:rsid w:val="008D7C27"/>
    <w:rsid w:val="008F7888"/>
    <w:rsid w:val="0090159B"/>
    <w:rsid w:val="0090271F"/>
    <w:rsid w:val="00902E23"/>
    <w:rsid w:val="009114D7"/>
    <w:rsid w:val="0091348E"/>
    <w:rsid w:val="00913C6C"/>
    <w:rsid w:val="00917CCB"/>
    <w:rsid w:val="00930561"/>
    <w:rsid w:val="009334B7"/>
    <w:rsid w:val="00942EC2"/>
    <w:rsid w:val="009504E5"/>
    <w:rsid w:val="0098698B"/>
    <w:rsid w:val="009B1161"/>
    <w:rsid w:val="009F37B7"/>
    <w:rsid w:val="009F66D6"/>
    <w:rsid w:val="00A10F02"/>
    <w:rsid w:val="00A164B4"/>
    <w:rsid w:val="00A26956"/>
    <w:rsid w:val="00A27486"/>
    <w:rsid w:val="00A32861"/>
    <w:rsid w:val="00A36BFE"/>
    <w:rsid w:val="00A4459D"/>
    <w:rsid w:val="00A52F0A"/>
    <w:rsid w:val="00A53724"/>
    <w:rsid w:val="00A56066"/>
    <w:rsid w:val="00A73129"/>
    <w:rsid w:val="00A82346"/>
    <w:rsid w:val="00A86120"/>
    <w:rsid w:val="00A92598"/>
    <w:rsid w:val="00A92BA1"/>
    <w:rsid w:val="00AC6BC6"/>
    <w:rsid w:val="00AD7D61"/>
    <w:rsid w:val="00AE0154"/>
    <w:rsid w:val="00AE65E2"/>
    <w:rsid w:val="00B00359"/>
    <w:rsid w:val="00B056EC"/>
    <w:rsid w:val="00B15449"/>
    <w:rsid w:val="00B3320B"/>
    <w:rsid w:val="00B3475E"/>
    <w:rsid w:val="00B620C3"/>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554DC"/>
    <w:rsid w:val="00D57972"/>
    <w:rsid w:val="00D675A9"/>
    <w:rsid w:val="00D738D6"/>
    <w:rsid w:val="00D755EB"/>
    <w:rsid w:val="00D76048"/>
    <w:rsid w:val="00D87E00"/>
    <w:rsid w:val="00D9134D"/>
    <w:rsid w:val="00D9389D"/>
    <w:rsid w:val="00D94DC0"/>
    <w:rsid w:val="00D96BB3"/>
    <w:rsid w:val="00DA16E9"/>
    <w:rsid w:val="00DA3A60"/>
    <w:rsid w:val="00DA7A03"/>
    <w:rsid w:val="00DB1818"/>
    <w:rsid w:val="00DB2646"/>
    <w:rsid w:val="00DC0DF7"/>
    <w:rsid w:val="00DC309B"/>
    <w:rsid w:val="00DC4DA2"/>
    <w:rsid w:val="00DC7858"/>
    <w:rsid w:val="00DD4C17"/>
    <w:rsid w:val="00DD74A5"/>
    <w:rsid w:val="00DE02C7"/>
    <w:rsid w:val="00DF2B1F"/>
    <w:rsid w:val="00DF62CD"/>
    <w:rsid w:val="00E04A9B"/>
    <w:rsid w:val="00E05F3F"/>
    <w:rsid w:val="00E10C91"/>
    <w:rsid w:val="00E1346C"/>
    <w:rsid w:val="00E16509"/>
    <w:rsid w:val="00E218A4"/>
    <w:rsid w:val="00E232BB"/>
    <w:rsid w:val="00E242CC"/>
    <w:rsid w:val="00E44582"/>
    <w:rsid w:val="00E57A25"/>
    <w:rsid w:val="00E65A83"/>
    <w:rsid w:val="00E728EF"/>
    <w:rsid w:val="00E77645"/>
    <w:rsid w:val="00E8679E"/>
    <w:rsid w:val="00E93CF6"/>
    <w:rsid w:val="00EA0500"/>
    <w:rsid w:val="00EA15B0"/>
    <w:rsid w:val="00EA5EA7"/>
    <w:rsid w:val="00EC4A25"/>
    <w:rsid w:val="00ED38AC"/>
    <w:rsid w:val="00EE368A"/>
    <w:rsid w:val="00F025A2"/>
    <w:rsid w:val="00F04712"/>
    <w:rsid w:val="00F13360"/>
    <w:rsid w:val="00F22EC7"/>
    <w:rsid w:val="00F26B62"/>
    <w:rsid w:val="00F325C8"/>
    <w:rsid w:val="00F4490B"/>
    <w:rsid w:val="00F653B8"/>
    <w:rsid w:val="00F7024C"/>
    <w:rsid w:val="00F81F21"/>
    <w:rsid w:val="00F9008D"/>
    <w:rsid w:val="00F92BF8"/>
    <w:rsid w:val="00FA1266"/>
    <w:rsid w:val="00FC1192"/>
    <w:rsid w:val="00FE0B80"/>
    <w:rsid w:val="00FE367B"/>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806C3-4634-460F-8A5B-02236441A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27</Pages>
  <Words>7777</Words>
  <Characters>44333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185</cp:revision>
  <cp:lastPrinted>2019-02-25T14:05:00Z</cp:lastPrinted>
  <dcterms:created xsi:type="dcterms:W3CDTF">2019-02-26T13:59:00Z</dcterms:created>
  <dcterms:modified xsi:type="dcterms:W3CDTF">2020-07-10T07:04:00Z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