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05B1630D"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8B401E">
              <w:rPr>
                <w:noProof w:val="0"/>
              </w:rPr>
              <w:t>2</w:t>
            </w:r>
            <w:r w:rsidRPr="00644C11">
              <w:rPr>
                <w:noProof w:val="0"/>
              </w:rPr>
              <w:t>.</w:t>
            </w:r>
            <w:bookmarkEnd w:id="3"/>
            <w:r w:rsidR="008B401E">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B80D45">
              <w:rPr>
                <w:noProof w:val="0"/>
                <w:sz w:val="32"/>
              </w:rPr>
              <w:t>3</w:t>
            </w:r>
            <w:r w:rsidRPr="00644C11">
              <w:rPr>
                <w:noProof w:val="0"/>
                <w:sz w:val="32"/>
              </w:rPr>
              <w:t>-</w:t>
            </w:r>
            <w:bookmarkEnd w:id="4"/>
            <w:r w:rsidR="00B80D45">
              <w:rPr>
                <w:noProof w:val="0"/>
                <w:sz w:val="32"/>
              </w:rPr>
              <w:t>0</w:t>
            </w:r>
            <w:r w:rsidR="00E90B2B">
              <w:rPr>
                <w:noProof w:val="0"/>
                <w:sz w:val="32"/>
              </w:rPr>
              <w:t>6</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48981028"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5pt;height:74pt" o:ole="">
                  <v:imagedata r:id="rId14" o:title=""/>
                </v:shape>
                <o:OLEObject Type="Embed" ProgID="Word.Picture.8" ShapeID="_x0000_i1026" DrawAspect="Content" ObjectID="_1748981029"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66BAB034" w14:textId="22715027" w:rsidR="00EC42A3"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EC42A3">
        <w:rPr>
          <w:noProof/>
        </w:rPr>
        <w:t>Foreword</w:t>
      </w:r>
      <w:r w:rsidR="00EC42A3">
        <w:rPr>
          <w:noProof/>
        </w:rPr>
        <w:tab/>
      </w:r>
      <w:r w:rsidR="00EC42A3">
        <w:rPr>
          <w:noProof/>
        </w:rPr>
        <w:fldChar w:fldCharType="begin" w:fldLock="1"/>
      </w:r>
      <w:r w:rsidR="00EC42A3">
        <w:rPr>
          <w:noProof/>
        </w:rPr>
        <w:instrText xml:space="preserve"> PAGEREF _Toc138340062 \h </w:instrText>
      </w:r>
      <w:r w:rsidR="00EC42A3">
        <w:rPr>
          <w:noProof/>
        </w:rPr>
      </w:r>
      <w:r w:rsidR="00EC42A3">
        <w:rPr>
          <w:noProof/>
        </w:rPr>
        <w:fldChar w:fldCharType="separate"/>
      </w:r>
      <w:r w:rsidR="00EC42A3">
        <w:rPr>
          <w:noProof/>
        </w:rPr>
        <w:t>6</w:t>
      </w:r>
      <w:r w:rsidR="00EC42A3">
        <w:rPr>
          <w:noProof/>
        </w:rPr>
        <w:fldChar w:fldCharType="end"/>
      </w:r>
    </w:p>
    <w:p w14:paraId="2306AAB0" w14:textId="3E0C859F" w:rsidR="00EC42A3" w:rsidRDefault="00EC42A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_Toc138340063 \h </w:instrText>
      </w:r>
      <w:r>
        <w:rPr>
          <w:noProof/>
        </w:rPr>
      </w:r>
      <w:r>
        <w:rPr>
          <w:noProof/>
        </w:rPr>
        <w:fldChar w:fldCharType="separate"/>
      </w:r>
      <w:r>
        <w:rPr>
          <w:noProof/>
        </w:rPr>
        <w:t>8</w:t>
      </w:r>
      <w:r>
        <w:rPr>
          <w:noProof/>
        </w:rPr>
        <w:fldChar w:fldCharType="end"/>
      </w:r>
    </w:p>
    <w:p w14:paraId="51CED5B6" w14:textId="1404E81F" w:rsidR="00EC42A3" w:rsidRDefault="00EC42A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_Toc138340064 \h </w:instrText>
      </w:r>
      <w:r>
        <w:rPr>
          <w:noProof/>
        </w:rPr>
      </w:r>
      <w:r>
        <w:rPr>
          <w:noProof/>
        </w:rPr>
        <w:fldChar w:fldCharType="separate"/>
      </w:r>
      <w:r>
        <w:rPr>
          <w:noProof/>
        </w:rPr>
        <w:t>8</w:t>
      </w:r>
      <w:r>
        <w:rPr>
          <w:noProof/>
        </w:rPr>
        <w:fldChar w:fldCharType="end"/>
      </w:r>
    </w:p>
    <w:p w14:paraId="06E994AB" w14:textId="20C87713" w:rsidR="00EC42A3" w:rsidRDefault="00EC42A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_Toc138340065 \h </w:instrText>
      </w:r>
      <w:r>
        <w:rPr>
          <w:noProof/>
        </w:rPr>
      </w:r>
      <w:r>
        <w:rPr>
          <w:noProof/>
        </w:rPr>
        <w:fldChar w:fldCharType="separate"/>
      </w:r>
      <w:r>
        <w:rPr>
          <w:noProof/>
        </w:rPr>
        <w:t>9</w:t>
      </w:r>
      <w:r>
        <w:rPr>
          <w:noProof/>
        </w:rPr>
        <w:fldChar w:fldCharType="end"/>
      </w:r>
    </w:p>
    <w:p w14:paraId="49F906AA" w14:textId="6AD8DEDB" w:rsidR="00EC42A3" w:rsidRDefault="00EC42A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_Toc138340066 \h </w:instrText>
      </w:r>
      <w:r>
        <w:rPr>
          <w:noProof/>
        </w:rPr>
      </w:r>
      <w:r>
        <w:rPr>
          <w:noProof/>
        </w:rPr>
        <w:fldChar w:fldCharType="separate"/>
      </w:r>
      <w:r>
        <w:rPr>
          <w:noProof/>
        </w:rPr>
        <w:t>9</w:t>
      </w:r>
      <w:r>
        <w:rPr>
          <w:noProof/>
        </w:rPr>
        <w:fldChar w:fldCharType="end"/>
      </w:r>
    </w:p>
    <w:p w14:paraId="7181777B" w14:textId="5649E7FB" w:rsidR="00EC42A3" w:rsidRDefault="00EC42A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_Toc138340067 \h </w:instrText>
      </w:r>
      <w:r>
        <w:rPr>
          <w:noProof/>
        </w:rPr>
      </w:r>
      <w:r>
        <w:rPr>
          <w:noProof/>
        </w:rPr>
        <w:fldChar w:fldCharType="separate"/>
      </w:r>
      <w:r>
        <w:rPr>
          <w:noProof/>
        </w:rPr>
        <w:t>9</w:t>
      </w:r>
      <w:r>
        <w:rPr>
          <w:noProof/>
        </w:rPr>
        <w:fldChar w:fldCharType="end"/>
      </w:r>
    </w:p>
    <w:p w14:paraId="0ED18DB7" w14:textId="47AEC0A1" w:rsidR="00EC42A3" w:rsidRDefault="00EC42A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_Toc138340068 \h </w:instrText>
      </w:r>
      <w:r>
        <w:rPr>
          <w:noProof/>
        </w:rPr>
      </w:r>
      <w:r>
        <w:rPr>
          <w:noProof/>
        </w:rPr>
        <w:fldChar w:fldCharType="separate"/>
      </w:r>
      <w:r>
        <w:rPr>
          <w:noProof/>
        </w:rPr>
        <w:t>10</w:t>
      </w:r>
      <w:r>
        <w:rPr>
          <w:noProof/>
        </w:rPr>
        <w:fldChar w:fldCharType="end"/>
      </w:r>
    </w:p>
    <w:p w14:paraId="18366BD7" w14:textId="197C72F0" w:rsidR="00EC42A3" w:rsidRDefault="00EC42A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_Toc138340069 \h </w:instrText>
      </w:r>
      <w:r>
        <w:rPr>
          <w:noProof/>
        </w:rPr>
      </w:r>
      <w:r>
        <w:rPr>
          <w:noProof/>
        </w:rPr>
        <w:fldChar w:fldCharType="separate"/>
      </w:r>
      <w:r>
        <w:rPr>
          <w:noProof/>
        </w:rPr>
        <w:t>10</w:t>
      </w:r>
      <w:r>
        <w:rPr>
          <w:noProof/>
        </w:rPr>
        <w:fldChar w:fldCharType="end"/>
      </w:r>
    </w:p>
    <w:p w14:paraId="7AD3E015" w14:textId="14E91DFA" w:rsidR="00EC42A3" w:rsidRDefault="00EC42A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_Toc138340070 \h </w:instrText>
      </w:r>
      <w:r>
        <w:rPr>
          <w:noProof/>
        </w:rPr>
      </w:r>
      <w:r>
        <w:rPr>
          <w:noProof/>
        </w:rPr>
        <w:fldChar w:fldCharType="separate"/>
      </w:r>
      <w:r>
        <w:rPr>
          <w:noProof/>
        </w:rPr>
        <w:t>10</w:t>
      </w:r>
      <w:r>
        <w:rPr>
          <w:noProof/>
        </w:rPr>
        <w:fldChar w:fldCharType="end"/>
      </w:r>
    </w:p>
    <w:p w14:paraId="2D4882B0" w14:textId="0878E87F" w:rsidR="00EC42A3" w:rsidRDefault="00EC42A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_Toc138340071 \h </w:instrText>
      </w:r>
      <w:r>
        <w:rPr>
          <w:noProof/>
        </w:rPr>
      </w:r>
      <w:r>
        <w:rPr>
          <w:noProof/>
        </w:rPr>
        <w:fldChar w:fldCharType="separate"/>
      </w:r>
      <w:r>
        <w:rPr>
          <w:noProof/>
        </w:rPr>
        <w:t>11</w:t>
      </w:r>
      <w:r>
        <w:rPr>
          <w:noProof/>
        </w:rPr>
        <w:fldChar w:fldCharType="end"/>
      </w:r>
    </w:p>
    <w:p w14:paraId="51CA538E" w14:textId="424AFBCB" w:rsidR="00EC42A3" w:rsidRDefault="00EC42A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_Toc138340072 \h </w:instrText>
      </w:r>
      <w:r>
        <w:rPr>
          <w:noProof/>
        </w:rPr>
      </w:r>
      <w:r>
        <w:rPr>
          <w:noProof/>
        </w:rPr>
        <w:fldChar w:fldCharType="separate"/>
      </w:r>
      <w:r>
        <w:rPr>
          <w:noProof/>
        </w:rPr>
        <w:t>11</w:t>
      </w:r>
      <w:r>
        <w:rPr>
          <w:noProof/>
        </w:rPr>
        <w:fldChar w:fldCharType="end"/>
      </w:r>
    </w:p>
    <w:p w14:paraId="59F46293" w14:textId="69CD95CD" w:rsidR="00EC42A3" w:rsidRDefault="00EC42A3">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_Toc138340073 \h </w:instrText>
      </w:r>
      <w:r>
        <w:rPr>
          <w:noProof/>
        </w:rPr>
      </w:r>
      <w:r>
        <w:rPr>
          <w:noProof/>
        </w:rPr>
        <w:fldChar w:fldCharType="separate"/>
      </w:r>
      <w:r>
        <w:rPr>
          <w:noProof/>
        </w:rPr>
        <w:t>11</w:t>
      </w:r>
      <w:r>
        <w:rPr>
          <w:noProof/>
        </w:rPr>
        <w:fldChar w:fldCharType="end"/>
      </w:r>
    </w:p>
    <w:p w14:paraId="0F768223" w14:textId="541ED770" w:rsidR="00EC42A3" w:rsidRDefault="00EC42A3">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_Toc138340074 \h </w:instrText>
      </w:r>
      <w:r>
        <w:rPr>
          <w:noProof/>
        </w:rPr>
      </w:r>
      <w:r>
        <w:rPr>
          <w:noProof/>
        </w:rPr>
        <w:fldChar w:fldCharType="separate"/>
      </w:r>
      <w:r>
        <w:rPr>
          <w:noProof/>
        </w:rPr>
        <w:t>11</w:t>
      </w:r>
      <w:r>
        <w:rPr>
          <w:noProof/>
        </w:rPr>
        <w:fldChar w:fldCharType="end"/>
      </w:r>
    </w:p>
    <w:p w14:paraId="506B3F4C" w14:textId="4831FD81" w:rsidR="00EC42A3" w:rsidRDefault="00EC42A3">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_Toc138340075 \h </w:instrText>
      </w:r>
      <w:r>
        <w:rPr>
          <w:noProof/>
        </w:rPr>
      </w:r>
      <w:r>
        <w:rPr>
          <w:noProof/>
        </w:rPr>
        <w:fldChar w:fldCharType="separate"/>
      </w:r>
      <w:r>
        <w:rPr>
          <w:noProof/>
        </w:rPr>
        <w:t>11</w:t>
      </w:r>
      <w:r>
        <w:rPr>
          <w:noProof/>
        </w:rPr>
        <w:fldChar w:fldCharType="end"/>
      </w:r>
    </w:p>
    <w:p w14:paraId="3D68247F" w14:textId="0F483148" w:rsidR="00EC42A3" w:rsidRDefault="00EC42A3">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_Toc138340076 \h </w:instrText>
      </w:r>
      <w:r>
        <w:rPr>
          <w:noProof/>
        </w:rPr>
      </w:r>
      <w:r>
        <w:rPr>
          <w:noProof/>
        </w:rPr>
        <w:fldChar w:fldCharType="separate"/>
      </w:r>
      <w:r>
        <w:rPr>
          <w:noProof/>
        </w:rPr>
        <w:t>13</w:t>
      </w:r>
      <w:r>
        <w:rPr>
          <w:noProof/>
        </w:rPr>
        <w:fldChar w:fldCharType="end"/>
      </w:r>
    </w:p>
    <w:p w14:paraId="5F4CE677" w14:textId="4AA61F6C" w:rsidR="00EC42A3" w:rsidRDefault="00EC42A3">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_Toc138340077 \h </w:instrText>
      </w:r>
      <w:r>
        <w:rPr>
          <w:noProof/>
        </w:rPr>
      </w:r>
      <w:r>
        <w:rPr>
          <w:noProof/>
        </w:rPr>
        <w:fldChar w:fldCharType="separate"/>
      </w:r>
      <w:r>
        <w:rPr>
          <w:noProof/>
        </w:rPr>
        <w:t>13</w:t>
      </w:r>
      <w:r>
        <w:rPr>
          <w:noProof/>
        </w:rPr>
        <w:fldChar w:fldCharType="end"/>
      </w:r>
    </w:p>
    <w:p w14:paraId="24324444" w14:textId="6BFF7E77" w:rsidR="00EC42A3" w:rsidRDefault="00EC42A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_Toc138340078 \h </w:instrText>
      </w:r>
      <w:r>
        <w:rPr>
          <w:noProof/>
        </w:rPr>
      </w:r>
      <w:r>
        <w:rPr>
          <w:noProof/>
        </w:rPr>
        <w:fldChar w:fldCharType="separate"/>
      </w:r>
      <w:r>
        <w:rPr>
          <w:noProof/>
        </w:rPr>
        <w:t>13</w:t>
      </w:r>
      <w:r>
        <w:rPr>
          <w:noProof/>
        </w:rPr>
        <w:fldChar w:fldCharType="end"/>
      </w:r>
    </w:p>
    <w:p w14:paraId="3771A0CC" w14:textId="32917336" w:rsidR="00EC42A3" w:rsidRDefault="00EC42A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_Toc138340079 \h </w:instrText>
      </w:r>
      <w:r>
        <w:rPr>
          <w:noProof/>
        </w:rPr>
      </w:r>
      <w:r>
        <w:rPr>
          <w:noProof/>
        </w:rPr>
        <w:fldChar w:fldCharType="separate"/>
      </w:r>
      <w:r>
        <w:rPr>
          <w:noProof/>
        </w:rPr>
        <w:t>13</w:t>
      </w:r>
      <w:r>
        <w:rPr>
          <w:noProof/>
        </w:rPr>
        <w:fldChar w:fldCharType="end"/>
      </w:r>
    </w:p>
    <w:p w14:paraId="1D327F83" w14:textId="74CCE709" w:rsidR="00EC42A3" w:rsidRDefault="00EC42A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_Toc138340080 \h </w:instrText>
      </w:r>
      <w:r>
        <w:rPr>
          <w:noProof/>
        </w:rPr>
      </w:r>
      <w:r>
        <w:rPr>
          <w:noProof/>
        </w:rPr>
        <w:fldChar w:fldCharType="separate"/>
      </w:r>
      <w:r>
        <w:rPr>
          <w:noProof/>
        </w:rPr>
        <w:t>13</w:t>
      </w:r>
      <w:r>
        <w:rPr>
          <w:noProof/>
        </w:rPr>
        <w:fldChar w:fldCharType="end"/>
      </w:r>
    </w:p>
    <w:p w14:paraId="3552906B" w14:textId="2376E43C" w:rsidR="00EC42A3" w:rsidRDefault="00EC42A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_Toc138340081 \h </w:instrText>
      </w:r>
      <w:r>
        <w:rPr>
          <w:noProof/>
        </w:rPr>
      </w:r>
      <w:r>
        <w:rPr>
          <w:noProof/>
        </w:rPr>
        <w:fldChar w:fldCharType="separate"/>
      </w:r>
      <w:r>
        <w:rPr>
          <w:noProof/>
        </w:rPr>
        <w:t>14</w:t>
      </w:r>
      <w:r>
        <w:rPr>
          <w:noProof/>
        </w:rPr>
        <w:fldChar w:fldCharType="end"/>
      </w:r>
    </w:p>
    <w:p w14:paraId="3B7B2BD1" w14:textId="4DFE56AA" w:rsidR="00EC42A3" w:rsidRDefault="00EC42A3">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_Toc138340082 \h </w:instrText>
      </w:r>
      <w:r>
        <w:rPr>
          <w:noProof/>
        </w:rPr>
      </w:r>
      <w:r>
        <w:rPr>
          <w:noProof/>
        </w:rPr>
        <w:fldChar w:fldCharType="separate"/>
      </w:r>
      <w:r>
        <w:rPr>
          <w:noProof/>
        </w:rPr>
        <w:t>14</w:t>
      </w:r>
      <w:r>
        <w:rPr>
          <w:noProof/>
        </w:rPr>
        <w:fldChar w:fldCharType="end"/>
      </w:r>
    </w:p>
    <w:p w14:paraId="7F4CCDAF" w14:textId="73370D1B" w:rsidR="00EC42A3" w:rsidRDefault="00EC42A3">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_Toc138340083 \h </w:instrText>
      </w:r>
      <w:r>
        <w:rPr>
          <w:noProof/>
        </w:rPr>
      </w:r>
      <w:r>
        <w:rPr>
          <w:noProof/>
        </w:rPr>
        <w:fldChar w:fldCharType="separate"/>
      </w:r>
      <w:r>
        <w:rPr>
          <w:noProof/>
        </w:rPr>
        <w:t>14</w:t>
      </w:r>
      <w:r>
        <w:rPr>
          <w:noProof/>
        </w:rPr>
        <w:fldChar w:fldCharType="end"/>
      </w:r>
    </w:p>
    <w:p w14:paraId="407BADD5" w14:textId="6DCAE062" w:rsidR="00EC42A3" w:rsidRDefault="00EC42A3">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_Toc138340084 \h </w:instrText>
      </w:r>
      <w:r>
        <w:rPr>
          <w:noProof/>
        </w:rPr>
      </w:r>
      <w:r>
        <w:rPr>
          <w:noProof/>
        </w:rPr>
        <w:fldChar w:fldCharType="separate"/>
      </w:r>
      <w:r>
        <w:rPr>
          <w:noProof/>
        </w:rPr>
        <w:t>14</w:t>
      </w:r>
      <w:r>
        <w:rPr>
          <w:noProof/>
        </w:rPr>
        <w:fldChar w:fldCharType="end"/>
      </w:r>
    </w:p>
    <w:p w14:paraId="63C89693" w14:textId="46E24195" w:rsidR="00EC42A3" w:rsidRDefault="00EC42A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_Toc138340085 \h </w:instrText>
      </w:r>
      <w:r>
        <w:rPr>
          <w:noProof/>
        </w:rPr>
      </w:r>
      <w:r>
        <w:rPr>
          <w:noProof/>
        </w:rPr>
        <w:fldChar w:fldCharType="separate"/>
      </w:r>
      <w:r>
        <w:rPr>
          <w:noProof/>
        </w:rPr>
        <w:t>14</w:t>
      </w:r>
      <w:r>
        <w:rPr>
          <w:noProof/>
        </w:rPr>
        <w:fldChar w:fldCharType="end"/>
      </w:r>
    </w:p>
    <w:p w14:paraId="21456936" w14:textId="521FD32E" w:rsidR="00EC42A3" w:rsidRDefault="00EC42A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_Toc138340086 \h </w:instrText>
      </w:r>
      <w:r>
        <w:rPr>
          <w:noProof/>
        </w:rPr>
      </w:r>
      <w:r>
        <w:rPr>
          <w:noProof/>
        </w:rPr>
        <w:fldChar w:fldCharType="separate"/>
      </w:r>
      <w:r>
        <w:rPr>
          <w:noProof/>
        </w:rPr>
        <w:t>14</w:t>
      </w:r>
      <w:r>
        <w:rPr>
          <w:noProof/>
        </w:rPr>
        <w:fldChar w:fldCharType="end"/>
      </w:r>
    </w:p>
    <w:p w14:paraId="7EE1EDFE" w14:textId="0DB84B65" w:rsidR="00EC42A3" w:rsidRDefault="00EC42A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_Toc138340087 \h </w:instrText>
      </w:r>
      <w:r>
        <w:rPr>
          <w:noProof/>
        </w:rPr>
      </w:r>
      <w:r>
        <w:rPr>
          <w:noProof/>
        </w:rPr>
        <w:fldChar w:fldCharType="separate"/>
      </w:r>
      <w:r>
        <w:rPr>
          <w:noProof/>
        </w:rPr>
        <w:t>14</w:t>
      </w:r>
      <w:r>
        <w:rPr>
          <w:noProof/>
        </w:rPr>
        <w:fldChar w:fldCharType="end"/>
      </w:r>
    </w:p>
    <w:p w14:paraId="3C741E03" w14:textId="5B2D06B8" w:rsidR="00EC42A3" w:rsidRDefault="00EC42A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_Toc138340088 \h </w:instrText>
      </w:r>
      <w:r>
        <w:rPr>
          <w:noProof/>
        </w:rPr>
      </w:r>
      <w:r>
        <w:rPr>
          <w:noProof/>
        </w:rPr>
        <w:fldChar w:fldCharType="separate"/>
      </w:r>
      <w:r>
        <w:rPr>
          <w:noProof/>
        </w:rPr>
        <w:t>15</w:t>
      </w:r>
      <w:r>
        <w:rPr>
          <w:noProof/>
        </w:rPr>
        <w:fldChar w:fldCharType="end"/>
      </w:r>
    </w:p>
    <w:p w14:paraId="4DB032EE" w14:textId="46C95996" w:rsidR="00EC42A3" w:rsidRDefault="00EC42A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_Toc138340089 \h </w:instrText>
      </w:r>
      <w:r>
        <w:rPr>
          <w:noProof/>
        </w:rPr>
      </w:r>
      <w:r>
        <w:rPr>
          <w:noProof/>
        </w:rPr>
        <w:fldChar w:fldCharType="separate"/>
      </w:r>
      <w:r>
        <w:rPr>
          <w:noProof/>
        </w:rPr>
        <w:t>15</w:t>
      </w:r>
      <w:r>
        <w:rPr>
          <w:noProof/>
        </w:rPr>
        <w:fldChar w:fldCharType="end"/>
      </w:r>
    </w:p>
    <w:p w14:paraId="7B9EA621" w14:textId="42D18C0E" w:rsidR="00EC42A3" w:rsidRDefault="00EC42A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_Toc138340090 \h </w:instrText>
      </w:r>
      <w:r>
        <w:rPr>
          <w:noProof/>
        </w:rPr>
      </w:r>
      <w:r>
        <w:rPr>
          <w:noProof/>
        </w:rPr>
        <w:fldChar w:fldCharType="separate"/>
      </w:r>
      <w:r>
        <w:rPr>
          <w:noProof/>
        </w:rPr>
        <w:t>15</w:t>
      </w:r>
      <w:r>
        <w:rPr>
          <w:noProof/>
        </w:rPr>
        <w:fldChar w:fldCharType="end"/>
      </w:r>
    </w:p>
    <w:p w14:paraId="10583FBF" w14:textId="26478D2C" w:rsidR="00EC42A3" w:rsidRDefault="00EC42A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_Toc138340091 \h </w:instrText>
      </w:r>
      <w:r>
        <w:rPr>
          <w:noProof/>
        </w:rPr>
      </w:r>
      <w:r>
        <w:rPr>
          <w:noProof/>
        </w:rPr>
        <w:fldChar w:fldCharType="separate"/>
      </w:r>
      <w:r>
        <w:rPr>
          <w:noProof/>
        </w:rPr>
        <w:t>15</w:t>
      </w:r>
      <w:r>
        <w:rPr>
          <w:noProof/>
        </w:rPr>
        <w:fldChar w:fldCharType="end"/>
      </w:r>
    </w:p>
    <w:p w14:paraId="24922A53" w14:textId="6B6B9A03" w:rsidR="00EC42A3" w:rsidRDefault="00EC42A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_Toc138340092 \h </w:instrText>
      </w:r>
      <w:r>
        <w:rPr>
          <w:noProof/>
        </w:rPr>
      </w:r>
      <w:r>
        <w:rPr>
          <w:noProof/>
        </w:rPr>
        <w:fldChar w:fldCharType="separate"/>
      </w:r>
      <w:r>
        <w:rPr>
          <w:noProof/>
        </w:rPr>
        <w:t>15</w:t>
      </w:r>
      <w:r>
        <w:rPr>
          <w:noProof/>
        </w:rPr>
        <w:fldChar w:fldCharType="end"/>
      </w:r>
    </w:p>
    <w:p w14:paraId="166E84E0" w14:textId="48494F01" w:rsidR="00EC42A3" w:rsidRDefault="00EC42A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_Toc138340093 \h </w:instrText>
      </w:r>
      <w:r>
        <w:rPr>
          <w:noProof/>
        </w:rPr>
      </w:r>
      <w:r>
        <w:rPr>
          <w:noProof/>
        </w:rPr>
        <w:fldChar w:fldCharType="separate"/>
      </w:r>
      <w:r>
        <w:rPr>
          <w:noProof/>
        </w:rPr>
        <w:t>15</w:t>
      </w:r>
      <w:r>
        <w:rPr>
          <w:noProof/>
        </w:rPr>
        <w:fldChar w:fldCharType="end"/>
      </w:r>
    </w:p>
    <w:p w14:paraId="28EC4D3C" w14:textId="3B2C788A" w:rsidR="00EC42A3" w:rsidRDefault="00EC42A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_Toc138340094 \h </w:instrText>
      </w:r>
      <w:r>
        <w:rPr>
          <w:noProof/>
        </w:rPr>
      </w:r>
      <w:r>
        <w:rPr>
          <w:noProof/>
        </w:rPr>
        <w:fldChar w:fldCharType="separate"/>
      </w:r>
      <w:r>
        <w:rPr>
          <w:noProof/>
        </w:rPr>
        <w:t>16</w:t>
      </w:r>
      <w:r>
        <w:rPr>
          <w:noProof/>
        </w:rPr>
        <w:fldChar w:fldCharType="end"/>
      </w:r>
    </w:p>
    <w:p w14:paraId="0C5BB1B2" w14:textId="4F27128A" w:rsidR="00EC42A3" w:rsidRDefault="00EC42A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_Toc138340095 \h </w:instrText>
      </w:r>
      <w:r>
        <w:rPr>
          <w:noProof/>
        </w:rPr>
      </w:r>
      <w:r>
        <w:rPr>
          <w:noProof/>
        </w:rPr>
        <w:fldChar w:fldCharType="separate"/>
      </w:r>
      <w:r>
        <w:rPr>
          <w:noProof/>
        </w:rPr>
        <w:t>17</w:t>
      </w:r>
      <w:r>
        <w:rPr>
          <w:noProof/>
        </w:rPr>
        <w:fldChar w:fldCharType="end"/>
      </w:r>
    </w:p>
    <w:p w14:paraId="34BCA44D" w14:textId="000FA834" w:rsidR="00EC42A3" w:rsidRDefault="00EC42A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_Toc138340096 \h </w:instrText>
      </w:r>
      <w:r>
        <w:rPr>
          <w:noProof/>
        </w:rPr>
      </w:r>
      <w:r>
        <w:rPr>
          <w:noProof/>
        </w:rPr>
        <w:fldChar w:fldCharType="separate"/>
      </w:r>
      <w:r>
        <w:rPr>
          <w:noProof/>
        </w:rPr>
        <w:t>17</w:t>
      </w:r>
      <w:r>
        <w:rPr>
          <w:noProof/>
        </w:rPr>
        <w:fldChar w:fldCharType="end"/>
      </w:r>
    </w:p>
    <w:p w14:paraId="43F7DF03" w14:textId="2130A46A" w:rsidR="00EC42A3" w:rsidRDefault="00EC42A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_Toc138340097 \h </w:instrText>
      </w:r>
      <w:r>
        <w:rPr>
          <w:noProof/>
        </w:rPr>
      </w:r>
      <w:r>
        <w:rPr>
          <w:noProof/>
        </w:rPr>
        <w:fldChar w:fldCharType="separate"/>
      </w:r>
      <w:r>
        <w:rPr>
          <w:noProof/>
        </w:rPr>
        <w:t>17</w:t>
      </w:r>
      <w:r>
        <w:rPr>
          <w:noProof/>
        </w:rPr>
        <w:fldChar w:fldCharType="end"/>
      </w:r>
    </w:p>
    <w:p w14:paraId="1733430B" w14:textId="622BA938" w:rsidR="00EC42A3" w:rsidRDefault="00EC42A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_Toc138340098 \h </w:instrText>
      </w:r>
      <w:r>
        <w:rPr>
          <w:noProof/>
        </w:rPr>
      </w:r>
      <w:r>
        <w:rPr>
          <w:noProof/>
        </w:rPr>
        <w:fldChar w:fldCharType="separate"/>
      </w:r>
      <w:r>
        <w:rPr>
          <w:noProof/>
        </w:rPr>
        <w:t>17</w:t>
      </w:r>
      <w:r>
        <w:rPr>
          <w:noProof/>
        </w:rPr>
        <w:fldChar w:fldCharType="end"/>
      </w:r>
    </w:p>
    <w:p w14:paraId="249FC561" w14:textId="01CCA215" w:rsidR="00EC42A3" w:rsidRDefault="00EC42A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_Toc138340099 \h </w:instrText>
      </w:r>
      <w:r>
        <w:rPr>
          <w:noProof/>
        </w:rPr>
      </w:r>
      <w:r>
        <w:rPr>
          <w:noProof/>
        </w:rPr>
        <w:fldChar w:fldCharType="separate"/>
      </w:r>
      <w:r>
        <w:rPr>
          <w:noProof/>
        </w:rPr>
        <w:t>17</w:t>
      </w:r>
      <w:r>
        <w:rPr>
          <w:noProof/>
        </w:rPr>
        <w:fldChar w:fldCharType="end"/>
      </w:r>
    </w:p>
    <w:p w14:paraId="2063DF8D" w14:textId="5DADA7A6" w:rsidR="00EC42A3" w:rsidRDefault="00EC42A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_Toc138340100 \h </w:instrText>
      </w:r>
      <w:r>
        <w:rPr>
          <w:noProof/>
        </w:rPr>
      </w:r>
      <w:r>
        <w:rPr>
          <w:noProof/>
        </w:rPr>
        <w:fldChar w:fldCharType="separate"/>
      </w:r>
      <w:r>
        <w:rPr>
          <w:noProof/>
        </w:rPr>
        <w:t>18</w:t>
      </w:r>
      <w:r>
        <w:rPr>
          <w:noProof/>
        </w:rPr>
        <w:fldChar w:fldCharType="end"/>
      </w:r>
    </w:p>
    <w:p w14:paraId="3283D860" w14:textId="44A17E2D" w:rsidR="00EC42A3" w:rsidRDefault="00EC42A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_Toc138340101 \h </w:instrText>
      </w:r>
      <w:r>
        <w:rPr>
          <w:noProof/>
        </w:rPr>
      </w:r>
      <w:r>
        <w:rPr>
          <w:noProof/>
        </w:rPr>
        <w:fldChar w:fldCharType="separate"/>
      </w:r>
      <w:r>
        <w:rPr>
          <w:noProof/>
        </w:rPr>
        <w:t>18</w:t>
      </w:r>
      <w:r>
        <w:rPr>
          <w:noProof/>
        </w:rPr>
        <w:fldChar w:fldCharType="end"/>
      </w:r>
    </w:p>
    <w:p w14:paraId="07109E8A" w14:textId="726348F2" w:rsidR="00EC42A3" w:rsidRDefault="00EC42A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_Toc138340102 \h </w:instrText>
      </w:r>
      <w:r>
        <w:rPr>
          <w:noProof/>
        </w:rPr>
      </w:r>
      <w:r>
        <w:rPr>
          <w:noProof/>
        </w:rPr>
        <w:fldChar w:fldCharType="separate"/>
      </w:r>
      <w:r>
        <w:rPr>
          <w:noProof/>
        </w:rPr>
        <w:t>18</w:t>
      </w:r>
      <w:r>
        <w:rPr>
          <w:noProof/>
        </w:rPr>
        <w:fldChar w:fldCharType="end"/>
      </w:r>
    </w:p>
    <w:p w14:paraId="239EC86F" w14:textId="27C4B78A" w:rsidR="00EC42A3" w:rsidRDefault="00EC42A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_Toc138340103 \h </w:instrText>
      </w:r>
      <w:r>
        <w:rPr>
          <w:noProof/>
        </w:rPr>
      </w:r>
      <w:r>
        <w:rPr>
          <w:noProof/>
        </w:rPr>
        <w:fldChar w:fldCharType="separate"/>
      </w:r>
      <w:r>
        <w:rPr>
          <w:noProof/>
        </w:rPr>
        <w:t>18</w:t>
      </w:r>
      <w:r>
        <w:rPr>
          <w:noProof/>
        </w:rPr>
        <w:fldChar w:fldCharType="end"/>
      </w:r>
    </w:p>
    <w:p w14:paraId="1D7C1BEC" w14:textId="6DC57896" w:rsidR="00EC42A3" w:rsidRDefault="00EC42A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_Toc138340104 \h </w:instrText>
      </w:r>
      <w:r>
        <w:rPr>
          <w:noProof/>
        </w:rPr>
      </w:r>
      <w:r>
        <w:rPr>
          <w:noProof/>
        </w:rPr>
        <w:fldChar w:fldCharType="separate"/>
      </w:r>
      <w:r>
        <w:rPr>
          <w:noProof/>
        </w:rPr>
        <w:t>18</w:t>
      </w:r>
      <w:r>
        <w:rPr>
          <w:noProof/>
        </w:rPr>
        <w:fldChar w:fldCharType="end"/>
      </w:r>
    </w:p>
    <w:p w14:paraId="3D47FF28" w14:textId="1A302770" w:rsidR="00EC42A3" w:rsidRDefault="00EC42A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_Toc138340105 \h </w:instrText>
      </w:r>
      <w:r>
        <w:rPr>
          <w:noProof/>
        </w:rPr>
      </w:r>
      <w:r>
        <w:rPr>
          <w:noProof/>
        </w:rPr>
        <w:fldChar w:fldCharType="separate"/>
      </w:r>
      <w:r>
        <w:rPr>
          <w:noProof/>
        </w:rPr>
        <w:t>18</w:t>
      </w:r>
      <w:r>
        <w:rPr>
          <w:noProof/>
        </w:rPr>
        <w:fldChar w:fldCharType="end"/>
      </w:r>
    </w:p>
    <w:p w14:paraId="0E1473E1" w14:textId="62C2B084" w:rsidR="00EC42A3" w:rsidRDefault="00EC42A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_Toc138340106 \h </w:instrText>
      </w:r>
      <w:r>
        <w:rPr>
          <w:noProof/>
        </w:rPr>
      </w:r>
      <w:r>
        <w:rPr>
          <w:noProof/>
        </w:rPr>
        <w:fldChar w:fldCharType="separate"/>
      </w:r>
      <w:r>
        <w:rPr>
          <w:noProof/>
        </w:rPr>
        <w:t>19</w:t>
      </w:r>
      <w:r>
        <w:rPr>
          <w:noProof/>
        </w:rPr>
        <w:fldChar w:fldCharType="end"/>
      </w:r>
    </w:p>
    <w:p w14:paraId="41AE4A1E" w14:textId="6C349F82" w:rsidR="00EC42A3" w:rsidRDefault="00EC42A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_Toc138340107 \h </w:instrText>
      </w:r>
      <w:r>
        <w:rPr>
          <w:noProof/>
        </w:rPr>
      </w:r>
      <w:r>
        <w:rPr>
          <w:noProof/>
        </w:rPr>
        <w:fldChar w:fldCharType="separate"/>
      </w:r>
      <w:r>
        <w:rPr>
          <w:noProof/>
        </w:rPr>
        <w:t>19</w:t>
      </w:r>
      <w:r>
        <w:rPr>
          <w:noProof/>
        </w:rPr>
        <w:fldChar w:fldCharType="end"/>
      </w:r>
    </w:p>
    <w:p w14:paraId="565E3065" w14:textId="4C93123A" w:rsidR="00EC42A3" w:rsidRDefault="00EC42A3">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_Toc138340108 \h </w:instrText>
      </w:r>
      <w:r>
        <w:rPr>
          <w:noProof/>
        </w:rPr>
      </w:r>
      <w:r>
        <w:rPr>
          <w:noProof/>
        </w:rPr>
        <w:fldChar w:fldCharType="separate"/>
      </w:r>
      <w:r>
        <w:rPr>
          <w:noProof/>
        </w:rPr>
        <w:t>20</w:t>
      </w:r>
      <w:r>
        <w:rPr>
          <w:noProof/>
        </w:rPr>
        <w:fldChar w:fldCharType="end"/>
      </w:r>
    </w:p>
    <w:p w14:paraId="7673882D" w14:textId="78BA8F69" w:rsidR="00EC42A3" w:rsidRDefault="00EC42A3">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_Toc138340109 \h </w:instrText>
      </w:r>
      <w:r>
        <w:rPr>
          <w:noProof/>
        </w:rPr>
      </w:r>
      <w:r>
        <w:rPr>
          <w:noProof/>
        </w:rPr>
        <w:fldChar w:fldCharType="separate"/>
      </w:r>
      <w:r>
        <w:rPr>
          <w:noProof/>
        </w:rPr>
        <w:t>21</w:t>
      </w:r>
      <w:r>
        <w:rPr>
          <w:noProof/>
        </w:rPr>
        <w:fldChar w:fldCharType="end"/>
      </w:r>
    </w:p>
    <w:p w14:paraId="493C1F5B" w14:textId="7B0BA667" w:rsidR="00EC42A3" w:rsidRDefault="00EC42A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_Toc138340110 \h </w:instrText>
      </w:r>
      <w:r>
        <w:rPr>
          <w:noProof/>
        </w:rPr>
      </w:r>
      <w:r>
        <w:rPr>
          <w:noProof/>
        </w:rPr>
        <w:fldChar w:fldCharType="separate"/>
      </w:r>
      <w:r>
        <w:rPr>
          <w:noProof/>
        </w:rPr>
        <w:t>21</w:t>
      </w:r>
      <w:r>
        <w:rPr>
          <w:noProof/>
        </w:rPr>
        <w:fldChar w:fldCharType="end"/>
      </w:r>
    </w:p>
    <w:p w14:paraId="228BCD63" w14:textId="3B5317F7" w:rsidR="00EC42A3" w:rsidRDefault="00EC42A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_Toc138340111 \h </w:instrText>
      </w:r>
      <w:r>
        <w:rPr>
          <w:noProof/>
        </w:rPr>
      </w:r>
      <w:r>
        <w:rPr>
          <w:noProof/>
        </w:rPr>
        <w:fldChar w:fldCharType="separate"/>
      </w:r>
      <w:r>
        <w:rPr>
          <w:noProof/>
        </w:rPr>
        <w:t>21</w:t>
      </w:r>
      <w:r>
        <w:rPr>
          <w:noProof/>
        </w:rPr>
        <w:fldChar w:fldCharType="end"/>
      </w:r>
    </w:p>
    <w:p w14:paraId="685314F2" w14:textId="38851C57" w:rsidR="00EC42A3" w:rsidRDefault="00EC42A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_Toc138340112 \h </w:instrText>
      </w:r>
      <w:r>
        <w:rPr>
          <w:noProof/>
        </w:rPr>
      </w:r>
      <w:r>
        <w:rPr>
          <w:noProof/>
        </w:rPr>
        <w:fldChar w:fldCharType="separate"/>
      </w:r>
      <w:r>
        <w:rPr>
          <w:noProof/>
        </w:rPr>
        <w:t>21</w:t>
      </w:r>
      <w:r>
        <w:rPr>
          <w:noProof/>
        </w:rPr>
        <w:fldChar w:fldCharType="end"/>
      </w:r>
    </w:p>
    <w:p w14:paraId="56577AC7" w14:textId="42E74271" w:rsidR="00EC42A3" w:rsidRDefault="00EC42A3">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_Toc138340113 \h </w:instrText>
      </w:r>
      <w:r>
        <w:rPr>
          <w:noProof/>
        </w:rPr>
      </w:r>
      <w:r>
        <w:rPr>
          <w:noProof/>
        </w:rPr>
        <w:fldChar w:fldCharType="separate"/>
      </w:r>
      <w:r>
        <w:rPr>
          <w:noProof/>
        </w:rPr>
        <w:t>21</w:t>
      </w:r>
      <w:r>
        <w:rPr>
          <w:noProof/>
        </w:rPr>
        <w:fldChar w:fldCharType="end"/>
      </w:r>
    </w:p>
    <w:p w14:paraId="750E0F96" w14:textId="4D67A82A" w:rsidR="00EC42A3" w:rsidRDefault="00EC42A3">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_Toc138340114 \h </w:instrText>
      </w:r>
      <w:r>
        <w:rPr>
          <w:noProof/>
        </w:rPr>
      </w:r>
      <w:r>
        <w:rPr>
          <w:noProof/>
        </w:rPr>
        <w:fldChar w:fldCharType="separate"/>
      </w:r>
      <w:r>
        <w:rPr>
          <w:noProof/>
        </w:rPr>
        <w:t>22</w:t>
      </w:r>
      <w:r>
        <w:rPr>
          <w:noProof/>
        </w:rPr>
        <w:fldChar w:fldCharType="end"/>
      </w:r>
    </w:p>
    <w:p w14:paraId="3778F1E4" w14:textId="5D5288C7" w:rsidR="00EC42A3" w:rsidRDefault="00EC42A3">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_Toc138340115 \h </w:instrText>
      </w:r>
      <w:r>
        <w:rPr>
          <w:noProof/>
        </w:rPr>
      </w:r>
      <w:r>
        <w:rPr>
          <w:noProof/>
        </w:rPr>
        <w:fldChar w:fldCharType="separate"/>
      </w:r>
      <w:r>
        <w:rPr>
          <w:noProof/>
        </w:rPr>
        <w:t>22</w:t>
      </w:r>
      <w:r>
        <w:rPr>
          <w:noProof/>
        </w:rPr>
        <w:fldChar w:fldCharType="end"/>
      </w:r>
    </w:p>
    <w:p w14:paraId="35E4902B" w14:textId="75AAE9D5" w:rsidR="00EC42A3" w:rsidRDefault="00EC42A3">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_Toc138340116 \h </w:instrText>
      </w:r>
      <w:r>
        <w:rPr>
          <w:noProof/>
        </w:rPr>
      </w:r>
      <w:r>
        <w:rPr>
          <w:noProof/>
        </w:rPr>
        <w:fldChar w:fldCharType="separate"/>
      </w:r>
      <w:r>
        <w:rPr>
          <w:noProof/>
        </w:rPr>
        <w:t>22</w:t>
      </w:r>
      <w:r>
        <w:rPr>
          <w:noProof/>
        </w:rPr>
        <w:fldChar w:fldCharType="end"/>
      </w:r>
    </w:p>
    <w:p w14:paraId="1C7BA162" w14:textId="5D0364D1" w:rsidR="00EC42A3" w:rsidRDefault="00EC42A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_Toc138340117 \h </w:instrText>
      </w:r>
      <w:r>
        <w:rPr>
          <w:noProof/>
        </w:rPr>
      </w:r>
      <w:r>
        <w:rPr>
          <w:noProof/>
        </w:rPr>
        <w:fldChar w:fldCharType="separate"/>
      </w:r>
      <w:r>
        <w:rPr>
          <w:noProof/>
        </w:rPr>
        <w:t>22</w:t>
      </w:r>
      <w:r>
        <w:rPr>
          <w:noProof/>
        </w:rPr>
        <w:fldChar w:fldCharType="end"/>
      </w:r>
    </w:p>
    <w:p w14:paraId="4DEAE552" w14:textId="452A4737" w:rsidR="00EC42A3" w:rsidRDefault="00EC42A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_Toc138340118 \h </w:instrText>
      </w:r>
      <w:r>
        <w:rPr>
          <w:noProof/>
        </w:rPr>
      </w:r>
      <w:r>
        <w:rPr>
          <w:noProof/>
        </w:rPr>
        <w:fldChar w:fldCharType="separate"/>
      </w:r>
      <w:r>
        <w:rPr>
          <w:noProof/>
        </w:rPr>
        <w:t>22</w:t>
      </w:r>
      <w:r>
        <w:rPr>
          <w:noProof/>
        </w:rPr>
        <w:fldChar w:fldCharType="end"/>
      </w:r>
    </w:p>
    <w:p w14:paraId="476C67E2" w14:textId="216BC3E6" w:rsidR="00EC42A3" w:rsidRDefault="00EC42A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_Toc138340119 \h </w:instrText>
      </w:r>
      <w:r>
        <w:rPr>
          <w:noProof/>
        </w:rPr>
      </w:r>
      <w:r>
        <w:rPr>
          <w:noProof/>
        </w:rPr>
        <w:fldChar w:fldCharType="separate"/>
      </w:r>
      <w:r>
        <w:rPr>
          <w:noProof/>
        </w:rPr>
        <w:t>22</w:t>
      </w:r>
      <w:r>
        <w:rPr>
          <w:noProof/>
        </w:rPr>
        <w:fldChar w:fldCharType="end"/>
      </w:r>
    </w:p>
    <w:p w14:paraId="24DA34ED" w14:textId="4808233D" w:rsidR="00EC42A3" w:rsidRDefault="00EC42A3">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_Toc138340120 \h </w:instrText>
      </w:r>
      <w:r>
        <w:rPr>
          <w:noProof/>
        </w:rPr>
      </w:r>
      <w:r>
        <w:rPr>
          <w:noProof/>
        </w:rPr>
        <w:fldChar w:fldCharType="separate"/>
      </w:r>
      <w:r>
        <w:rPr>
          <w:noProof/>
        </w:rPr>
        <w:t>23</w:t>
      </w:r>
      <w:r>
        <w:rPr>
          <w:noProof/>
        </w:rPr>
        <w:fldChar w:fldCharType="end"/>
      </w:r>
    </w:p>
    <w:p w14:paraId="622D2A2F" w14:textId="67913336" w:rsidR="00EC42A3" w:rsidRDefault="00EC42A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_Toc138340121 \h </w:instrText>
      </w:r>
      <w:r>
        <w:rPr>
          <w:noProof/>
        </w:rPr>
      </w:r>
      <w:r>
        <w:rPr>
          <w:noProof/>
        </w:rPr>
        <w:fldChar w:fldCharType="separate"/>
      </w:r>
      <w:r>
        <w:rPr>
          <w:noProof/>
        </w:rPr>
        <w:t>23</w:t>
      </w:r>
      <w:r>
        <w:rPr>
          <w:noProof/>
        </w:rPr>
        <w:fldChar w:fldCharType="end"/>
      </w:r>
    </w:p>
    <w:p w14:paraId="79B82EDA" w14:textId="0EBFA36C" w:rsidR="00EC42A3" w:rsidRDefault="00EC42A3">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_Toc138340122 \h </w:instrText>
      </w:r>
      <w:r>
        <w:rPr>
          <w:noProof/>
        </w:rPr>
      </w:r>
      <w:r>
        <w:rPr>
          <w:noProof/>
        </w:rPr>
        <w:fldChar w:fldCharType="separate"/>
      </w:r>
      <w:r>
        <w:rPr>
          <w:noProof/>
        </w:rPr>
        <w:t>23</w:t>
      </w:r>
      <w:r>
        <w:rPr>
          <w:noProof/>
        </w:rPr>
        <w:fldChar w:fldCharType="end"/>
      </w:r>
    </w:p>
    <w:p w14:paraId="29EA62F9" w14:textId="78AB1616" w:rsidR="00EC42A3" w:rsidRDefault="00EC42A3">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_Toc138340123 \h </w:instrText>
      </w:r>
      <w:r>
        <w:rPr>
          <w:noProof/>
        </w:rPr>
      </w:r>
      <w:r>
        <w:rPr>
          <w:noProof/>
        </w:rPr>
        <w:fldChar w:fldCharType="separate"/>
      </w:r>
      <w:r>
        <w:rPr>
          <w:noProof/>
        </w:rPr>
        <w:t>24</w:t>
      </w:r>
      <w:r>
        <w:rPr>
          <w:noProof/>
        </w:rPr>
        <w:fldChar w:fldCharType="end"/>
      </w:r>
    </w:p>
    <w:p w14:paraId="1FE3B503" w14:textId="0C120569" w:rsidR="00EC42A3" w:rsidRDefault="00EC42A3">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_Toc138340124 \h </w:instrText>
      </w:r>
      <w:r>
        <w:rPr>
          <w:noProof/>
        </w:rPr>
      </w:r>
      <w:r>
        <w:rPr>
          <w:noProof/>
        </w:rPr>
        <w:fldChar w:fldCharType="separate"/>
      </w:r>
      <w:r>
        <w:rPr>
          <w:noProof/>
        </w:rPr>
        <w:t>24</w:t>
      </w:r>
      <w:r>
        <w:rPr>
          <w:noProof/>
        </w:rPr>
        <w:fldChar w:fldCharType="end"/>
      </w:r>
    </w:p>
    <w:p w14:paraId="7DA403A9" w14:textId="4C3EBAB5" w:rsidR="00EC42A3" w:rsidRDefault="00EC42A3">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_Toc138340125 \h </w:instrText>
      </w:r>
      <w:r>
        <w:rPr>
          <w:noProof/>
        </w:rPr>
      </w:r>
      <w:r>
        <w:rPr>
          <w:noProof/>
        </w:rPr>
        <w:fldChar w:fldCharType="separate"/>
      </w:r>
      <w:r>
        <w:rPr>
          <w:noProof/>
        </w:rPr>
        <w:t>24</w:t>
      </w:r>
      <w:r>
        <w:rPr>
          <w:noProof/>
        </w:rPr>
        <w:fldChar w:fldCharType="end"/>
      </w:r>
    </w:p>
    <w:p w14:paraId="182D66DA" w14:textId="4D6B182E" w:rsidR="00EC42A3" w:rsidRDefault="00EC42A3">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_Toc138340126 \h </w:instrText>
      </w:r>
      <w:r>
        <w:rPr>
          <w:noProof/>
        </w:rPr>
      </w:r>
      <w:r>
        <w:rPr>
          <w:noProof/>
        </w:rPr>
        <w:fldChar w:fldCharType="separate"/>
      </w:r>
      <w:r>
        <w:rPr>
          <w:noProof/>
        </w:rPr>
        <w:t>24</w:t>
      </w:r>
      <w:r>
        <w:rPr>
          <w:noProof/>
        </w:rPr>
        <w:fldChar w:fldCharType="end"/>
      </w:r>
    </w:p>
    <w:p w14:paraId="20CF87CC" w14:textId="68B3AA4C" w:rsidR="00EC42A3" w:rsidRDefault="00EC42A3">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_Toc138340127 \h </w:instrText>
      </w:r>
      <w:r>
        <w:rPr>
          <w:noProof/>
        </w:rPr>
      </w:r>
      <w:r>
        <w:rPr>
          <w:noProof/>
        </w:rPr>
        <w:fldChar w:fldCharType="separate"/>
      </w:r>
      <w:r>
        <w:rPr>
          <w:noProof/>
        </w:rPr>
        <w:t>24</w:t>
      </w:r>
      <w:r>
        <w:rPr>
          <w:noProof/>
        </w:rPr>
        <w:fldChar w:fldCharType="end"/>
      </w:r>
    </w:p>
    <w:p w14:paraId="54996557" w14:textId="2CC95EB9" w:rsidR="00EC42A3" w:rsidRDefault="00EC42A3">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_Toc138340128 \h </w:instrText>
      </w:r>
      <w:r>
        <w:rPr>
          <w:noProof/>
        </w:rPr>
      </w:r>
      <w:r>
        <w:rPr>
          <w:noProof/>
        </w:rPr>
        <w:fldChar w:fldCharType="separate"/>
      </w:r>
      <w:r>
        <w:rPr>
          <w:noProof/>
        </w:rPr>
        <w:t>24</w:t>
      </w:r>
      <w:r>
        <w:rPr>
          <w:noProof/>
        </w:rPr>
        <w:fldChar w:fldCharType="end"/>
      </w:r>
    </w:p>
    <w:p w14:paraId="1BD19858" w14:textId="1F75C5FA" w:rsidR="00EC42A3" w:rsidRDefault="00EC42A3">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_Toc138340129 \h </w:instrText>
      </w:r>
      <w:r>
        <w:rPr>
          <w:noProof/>
        </w:rPr>
      </w:r>
      <w:r>
        <w:rPr>
          <w:noProof/>
        </w:rPr>
        <w:fldChar w:fldCharType="separate"/>
      </w:r>
      <w:r>
        <w:rPr>
          <w:noProof/>
        </w:rPr>
        <w:t>24</w:t>
      </w:r>
      <w:r>
        <w:rPr>
          <w:noProof/>
        </w:rPr>
        <w:fldChar w:fldCharType="end"/>
      </w:r>
    </w:p>
    <w:p w14:paraId="52CE245C" w14:textId="0AE9B9D6" w:rsidR="00EC42A3" w:rsidRDefault="00EC42A3">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_Toc138340130 \h </w:instrText>
      </w:r>
      <w:r>
        <w:rPr>
          <w:noProof/>
        </w:rPr>
      </w:r>
      <w:r>
        <w:rPr>
          <w:noProof/>
        </w:rPr>
        <w:fldChar w:fldCharType="separate"/>
      </w:r>
      <w:r>
        <w:rPr>
          <w:noProof/>
        </w:rPr>
        <w:t>24</w:t>
      </w:r>
      <w:r>
        <w:rPr>
          <w:noProof/>
        </w:rPr>
        <w:fldChar w:fldCharType="end"/>
      </w:r>
    </w:p>
    <w:p w14:paraId="4955C6B2" w14:textId="59CB8135" w:rsidR="00EC42A3" w:rsidRDefault="00EC42A3">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_Toc138340131 \h </w:instrText>
      </w:r>
      <w:r>
        <w:rPr>
          <w:noProof/>
        </w:rPr>
      </w:r>
      <w:r>
        <w:rPr>
          <w:noProof/>
        </w:rPr>
        <w:fldChar w:fldCharType="separate"/>
      </w:r>
      <w:r>
        <w:rPr>
          <w:noProof/>
        </w:rPr>
        <w:t>25</w:t>
      </w:r>
      <w:r>
        <w:rPr>
          <w:noProof/>
        </w:rPr>
        <w:fldChar w:fldCharType="end"/>
      </w:r>
    </w:p>
    <w:p w14:paraId="7AB47C5E" w14:textId="2FF61A9F" w:rsidR="00EC42A3" w:rsidRDefault="00EC42A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_Toc138340132 \h </w:instrText>
      </w:r>
      <w:r>
        <w:rPr>
          <w:noProof/>
        </w:rPr>
      </w:r>
      <w:r>
        <w:rPr>
          <w:noProof/>
        </w:rPr>
        <w:fldChar w:fldCharType="separate"/>
      </w:r>
      <w:r>
        <w:rPr>
          <w:noProof/>
        </w:rPr>
        <w:t>25</w:t>
      </w:r>
      <w:r>
        <w:rPr>
          <w:noProof/>
        </w:rPr>
        <w:fldChar w:fldCharType="end"/>
      </w:r>
    </w:p>
    <w:p w14:paraId="79141CF4" w14:textId="13865F24" w:rsidR="00EC42A3" w:rsidRDefault="00EC42A3">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_Toc138340133 \h </w:instrText>
      </w:r>
      <w:r>
        <w:rPr>
          <w:noProof/>
        </w:rPr>
      </w:r>
      <w:r>
        <w:rPr>
          <w:noProof/>
        </w:rPr>
        <w:fldChar w:fldCharType="separate"/>
      </w:r>
      <w:r>
        <w:rPr>
          <w:noProof/>
        </w:rPr>
        <w:t>25</w:t>
      </w:r>
      <w:r>
        <w:rPr>
          <w:noProof/>
        </w:rPr>
        <w:fldChar w:fldCharType="end"/>
      </w:r>
    </w:p>
    <w:p w14:paraId="13A7B1C2" w14:textId="045D5220" w:rsidR="00EC42A3" w:rsidRDefault="00EC42A3">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_Toc138340134 \h </w:instrText>
      </w:r>
      <w:r>
        <w:rPr>
          <w:noProof/>
        </w:rPr>
      </w:r>
      <w:r>
        <w:rPr>
          <w:noProof/>
        </w:rPr>
        <w:fldChar w:fldCharType="separate"/>
      </w:r>
      <w:r>
        <w:rPr>
          <w:noProof/>
        </w:rPr>
        <w:t>25</w:t>
      </w:r>
      <w:r>
        <w:rPr>
          <w:noProof/>
        </w:rPr>
        <w:fldChar w:fldCharType="end"/>
      </w:r>
    </w:p>
    <w:p w14:paraId="235B0F5C" w14:textId="2C463F00" w:rsidR="00EC42A3" w:rsidRDefault="00EC42A3">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_Toc138340135 \h </w:instrText>
      </w:r>
      <w:r>
        <w:rPr>
          <w:noProof/>
        </w:rPr>
      </w:r>
      <w:r>
        <w:rPr>
          <w:noProof/>
        </w:rPr>
        <w:fldChar w:fldCharType="separate"/>
      </w:r>
      <w:r>
        <w:rPr>
          <w:noProof/>
        </w:rPr>
        <w:t>25</w:t>
      </w:r>
      <w:r>
        <w:rPr>
          <w:noProof/>
        </w:rPr>
        <w:fldChar w:fldCharType="end"/>
      </w:r>
    </w:p>
    <w:p w14:paraId="7768F284" w14:textId="5A646525" w:rsidR="00EC42A3" w:rsidRDefault="00EC42A3">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_Toc138340136 \h </w:instrText>
      </w:r>
      <w:r>
        <w:rPr>
          <w:noProof/>
        </w:rPr>
      </w:r>
      <w:r>
        <w:rPr>
          <w:noProof/>
        </w:rPr>
        <w:fldChar w:fldCharType="separate"/>
      </w:r>
      <w:r>
        <w:rPr>
          <w:noProof/>
        </w:rPr>
        <w:t>25</w:t>
      </w:r>
      <w:r>
        <w:rPr>
          <w:noProof/>
        </w:rPr>
        <w:fldChar w:fldCharType="end"/>
      </w:r>
    </w:p>
    <w:p w14:paraId="102CB7B4" w14:textId="51264A9A" w:rsidR="00EC42A3" w:rsidRDefault="00EC42A3">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_Toc138340137 \h </w:instrText>
      </w:r>
      <w:r>
        <w:rPr>
          <w:noProof/>
        </w:rPr>
      </w:r>
      <w:r>
        <w:rPr>
          <w:noProof/>
        </w:rPr>
        <w:fldChar w:fldCharType="separate"/>
      </w:r>
      <w:r>
        <w:rPr>
          <w:noProof/>
        </w:rPr>
        <w:t>26</w:t>
      </w:r>
      <w:r>
        <w:rPr>
          <w:noProof/>
        </w:rPr>
        <w:fldChar w:fldCharType="end"/>
      </w:r>
    </w:p>
    <w:p w14:paraId="1E9030B6" w14:textId="4568DD98" w:rsidR="00EC42A3" w:rsidRDefault="00EC42A3">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_Toc138340138 \h </w:instrText>
      </w:r>
      <w:r>
        <w:rPr>
          <w:noProof/>
        </w:rPr>
      </w:r>
      <w:r>
        <w:rPr>
          <w:noProof/>
        </w:rPr>
        <w:fldChar w:fldCharType="separate"/>
      </w:r>
      <w:r>
        <w:rPr>
          <w:noProof/>
        </w:rPr>
        <w:t>26</w:t>
      </w:r>
      <w:r>
        <w:rPr>
          <w:noProof/>
        </w:rPr>
        <w:fldChar w:fldCharType="end"/>
      </w:r>
    </w:p>
    <w:p w14:paraId="1CA97210" w14:textId="4E664B5A" w:rsidR="00EC42A3" w:rsidRDefault="00EC42A3">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_Toc138340139 \h </w:instrText>
      </w:r>
      <w:r>
        <w:rPr>
          <w:noProof/>
        </w:rPr>
      </w:r>
      <w:r>
        <w:rPr>
          <w:noProof/>
        </w:rPr>
        <w:fldChar w:fldCharType="separate"/>
      </w:r>
      <w:r>
        <w:rPr>
          <w:noProof/>
        </w:rPr>
        <w:t>26</w:t>
      </w:r>
      <w:r>
        <w:rPr>
          <w:noProof/>
        </w:rPr>
        <w:fldChar w:fldCharType="end"/>
      </w:r>
    </w:p>
    <w:p w14:paraId="2B898F47" w14:textId="5B267538" w:rsidR="00EC42A3" w:rsidRDefault="00EC42A3">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_Toc138340140 \h </w:instrText>
      </w:r>
      <w:r>
        <w:rPr>
          <w:noProof/>
        </w:rPr>
      </w:r>
      <w:r>
        <w:rPr>
          <w:noProof/>
        </w:rPr>
        <w:fldChar w:fldCharType="separate"/>
      </w:r>
      <w:r>
        <w:rPr>
          <w:noProof/>
        </w:rPr>
        <w:t>26</w:t>
      </w:r>
      <w:r>
        <w:rPr>
          <w:noProof/>
        </w:rPr>
        <w:fldChar w:fldCharType="end"/>
      </w:r>
    </w:p>
    <w:p w14:paraId="574A6ADD" w14:textId="1991CCB7" w:rsidR="00EC42A3" w:rsidRDefault="00EC42A3">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_Toc138340141 \h </w:instrText>
      </w:r>
      <w:r>
        <w:rPr>
          <w:noProof/>
        </w:rPr>
      </w:r>
      <w:r>
        <w:rPr>
          <w:noProof/>
        </w:rPr>
        <w:fldChar w:fldCharType="separate"/>
      </w:r>
      <w:r>
        <w:rPr>
          <w:noProof/>
        </w:rPr>
        <w:t>26</w:t>
      </w:r>
      <w:r>
        <w:rPr>
          <w:noProof/>
        </w:rPr>
        <w:fldChar w:fldCharType="end"/>
      </w:r>
    </w:p>
    <w:p w14:paraId="5CF2727B" w14:textId="79871052" w:rsidR="00EC42A3" w:rsidRDefault="00EC42A3">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_Toc138340142 \h </w:instrText>
      </w:r>
      <w:r>
        <w:rPr>
          <w:noProof/>
        </w:rPr>
      </w:r>
      <w:r>
        <w:rPr>
          <w:noProof/>
        </w:rPr>
        <w:fldChar w:fldCharType="separate"/>
      </w:r>
      <w:r>
        <w:rPr>
          <w:noProof/>
        </w:rPr>
        <w:t>26</w:t>
      </w:r>
      <w:r>
        <w:rPr>
          <w:noProof/>
        </w:rPr>
        <w:fldChar w:fldCharType="end"/>
      </w:r>
    </w:p>
    <w:p w14:paraId="5C1EBC7D" w14:textId="449A7982" w:rsidR="00EC42A3" w:rsidRDefault="00EC42A3">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_Toc138340143 \h </w:instrText>
      </w:r>
      <w:r>
        <w:rPr>
          <w:noProof/>
        </w:rPr>
      </w:r>
      <w:r>
        <w:rPr>
          <w:noProof/>
        </w:rPr>
        <w:fldChar w:fldCharType="separate"/>
      </w:r>
      <w:r>
        <w:rPr>
          <w:noProof/>
        </w:rPr>
        <w:t>26</w:t>
      </w:r>
      <w:r>
        <w:rPr>
          <w:noProof/>
        </w:rPr>
        <w:fldChar w:fldCharType="end"/>
      </w:r>
    </w:p>
    <w:p w14:paraId="2231DF27" w14:textId="7323540C" w:rsidR="00EC42A3" w:rsidRDefault="00EC42A3">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_Toc138340144 \h </w:instrText>
      </w:r>
      <w:r>
        <w:rPr>
          <w:noProof/>
        </w:rPr>
      </w:r>
      <w:r>
        <w:rPr>
          <w:noProof/>
        </w:rPr>
        <w:fldChar w:fldCharType="separate"/>
      </w:r>
      <w:r>
        <w:rPr>
          <w:noProof/>
        </w:rPr>
        <w:t>27</w:t>
      </w:r>
      <w:r>
        <w:rPr>
          <w:noProof/>
        </w:rPr>
        <w:fldChar w:fldCharType="end"/>
      </w:r>
    </w:p>
    <w:p w14:paraId="6E4AA98A" w14:textId="612127BD" w:rsidR="00EC42A3" w:rsidRDefault="00EC42A3">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_Toc138340145 \h </w:instrText>
      </w:r>
      <w:r>
        <w:rPr>
          <w:noProof/>
        </w:rPr>
      </w:r>
      <w:r>
        <w:rPr>
          <w:noProof/>
        </w:rPr>
        <w:fldChar w:fldCharType="separate"/>
      </w:r>
      <w:r>
        <w:rPr>
          <w:noProof/>
        </w:rPr>
        <w:t>27</w:t>
      </w:r>
      <w:r>
        <w:rPr>
          <w:noProof/>
        </w:rPr>
        <w:fldChar w:fldCharType="end"/>
      </w:r>
    </w:p>
    <w:p w14:paraId="4157132F" w14:textId="1DFA4508" w:rsidR="00EC42A3" w:rsidRDefault="00EC42A3">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_Toc138340146 \h </w:instrText>
      </w:r>
      <w:r>
        <w:rPr>
          <w:noProof/>
        </w:rPr>
      </w:r>
      <w:r>
        <w:rPr>
          <w:noProof/>
        </w:rPr>
        <w:fldChar w:fldCharType="separate"/>
      </w:r>
      <w:r>
        <w:rPr>
          <w:noProof/>
        </w:rPr>
        <w:t>27</w:t>
      </w:r>
      <w:r>
        <w:rPr>
          <w:noProof/>
        </w:rPr>
        <w:fldChar w:fldCharType="end"/>
      </w:r>
    </w:p>
    <w:p w14:paraId="4487DC3F" w14:textId="68F5CEF4" w:rsidR="00EC42A3" w:rsidRDefault="00EC42A3">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_Toc138340147 \h </w:instrText>
      </w:r>
      <w:r>
        <w:rPr>
          <w:noProof/>
        </w:rPr>
      </w:r>
      <w:r>
        <w:rPr>
          <w:noProof/>
        </w:rPr>
        <w:fldChar w:fldCharType="separate"/>
      </w:r>
      <w:r>
        <w:rPr>
          <w:noProof/>
        </w:rPr>
        <w:t>27</w:t>
      </w:r>
      <w:r>
        <w:rPr>
          <w:noProof/>
        </w:rPr>
        <w:fldChar w:fldCharType="end"/>
      </w:r>
    </w:p>
    <w:p w14:paraId="2B19457D" w14:textId="788CAC0A" w:rsidR="00EC42A3" w:rsidRDefault="00EC42A3">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_Toc138340148 \h </w:instrText>
      </w:r>
      <w:r>
        <w:rPr>
          <w:noProof/>
        </w:rPr>
      </w:r>
      <w:r>
        <w:rPr>
          <w:noProof/>
        </w:rPr>
        <w:fldChar w:fldCharType="separate"/>
      </w:r>
      <w:r>
        <w:rPr>
          <w:noProof/>
        </w:rPr>
        <w:t>28</w:t>
      </w:r>
      <w:r>
        <w:rPr>
          <w:noProof/>
        </w:rPr>
        <w:fldChar w:fldCharType="end"/>
      </w:r>
    </w:p>
    <w:p w14:paraId="038B95C5" w14:textId="28FF2A66" w:rsidR="00EC42A3" w:rsidRDefault="00EC42A3">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_Toc138340149 \h </w:instrText>
      </w:r>
      <w:r>
        <w:rPr>
          <w:noProof/>
        </w:rPr>
      </w:r>
      <w:r>
        <w:rPr>
          <w:noProof/>
        </w:rPr>
        <w:fldChar w:fldCharType="separate"/>
      </w:r>
      <w:r>
        <w:rPr>
          <w:noProof/>
        </w:rPr>
        <w:t>28</w:t>
      </w:r>
      <w:r>
        <w:rPr>
          <w:noProof/>
        </w:rPr>
        <w:fldChar w:fldCharType="end"/>
      </w:r>
    </w:p>
    <w:p w14:paraId="1CFD5360" w14:textId="03531B8C" w:rsidR="00EC42A3" w:rsidRDefault="00EC42A3">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_Toc138340150 \h </w:instrText>
      </w:r>
      <w:r>
        <w:rPr>
          <w:noProof/>
        </w:rPr>
      </w:r>
      <w:r>
        <w:rPr>
          <w:noProof/>
        </w:rPr>
        <w:fldChar w:fldCharType="separate"/>
      </w:r>
      <w:r>
        <w:rPr>
          <w:noProof/>
        </w:rPr>
        <w:t>28</w:t>
      </w:r>
      <w:r>
        <w:rPr>
          <w:noProof/>
        </w:rPr>
        <w:fldChar w:fldCharType="end"/>
      </w:r>
    </w:p>
    <w:p w14:paraId="3D74552E" w14:textId="11D55ABA" w:rsidR="00EC42A3" w:rsidRDefault="00EC42A3">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28</w:t>
      </w:r>
      <w:r>
        <w:rPr>
          <w:noProof/>
        </w:rPr>
        <w:fldChar w:fldCharType="end"/>
      </w:r>
    </w:p>
    <w:p w14:paraId="32F48E3E" w14:textId="54431720" w:rsidR="00EC42A3" w:rsidRDefault="00EC42A3">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28</w:t>
      </w:r>
      <w:r>
        <w:rPr>
          <w:noProof/>
        </w:rPr>
        <w:fldChar w:fldCharType="end"/>
      </w:r>
    </w:p>
    <w:p w14:paraId="6B01B3C4" w14:textId="722CFF69" w:rsidR="00EC42A3" w:rsidRDefault="00EC42A3">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28</w:t>
      </w:r>
      <w:r>
        <w:rPr>
          <w:noProof/>
        </w:rPr>
        <w:fldChar w:fldCharType="end"/>
      </w:r>
    </w:p>
    <w:p w14:paraId="3B5A5ED7" w14:textId="5A7315EE" w:rsidR="00EC42A3" w:rsidRDefault="00EC42A3">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29</w:t>
      </w:r>
      <w:r>
        <w:rPr>
          <w:noProof/>
        </w:rPr>
        <w:fldChar w:fldCharType="end"/>
      </w:r>
    </w:p>
    <w:p w14:paraId="14F522AB" w14:textId="4E0ED6DE" w:rsidR="00EC42A3" w:rsidRDefault="00EC42A3">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29</w:t>
      </w:r>
      <w:r>
        <w:rPr>
          <w:noProof/>
        </w:rPr>
        <w:fldChar w:fldCharType="end"/>
      </w:r>
    </w:p>
    <w:p w14:paraId="1B3FB551" w14:textId="209BD4A0" w:rsidR="00EC42A3" w:rsidRDefault="00EC42A3">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29</w:t>
      </w:r>
      <w:r>
        <w:rPr>
          <w:noProof/>
        </w:rPr>
        <w:fldChar w:fldCharType="end"/>
      </w:r>
    </w:p>
    <w:p w14:paraId="761BAAEE" w14:textId="47FB86CD" w:rsidR="00EC42A3" w:rsidRDefault="00EC42A3">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29</w:t>
      </w:r>
      <w:r>
        <w:rPr>
          <w:noProof/>
        </w:rPr>
        <w:fldChar w:fldCharType="end"/>
      </w:r>
    </w:p>
    <w:p w14:paraId="1E7969BE" w14:textId="0F55D4A7" w:rsidR="00EC42A3" w:rsidRDefault="00EC42A3">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29</w:t>
      </w:r>
      <w:r>
        <w:rPr>
          <w:noProof/>
        </w:rPr>
        <w:fldChar w:fldCharType="end"/>
      </w:r>
    </w:p>
    <w:p w14:paraId="32DA6C79" w14:textId="0C6F18A5" w:rsidR="00EC42A3" w:rsidRDefault="00EC42A3">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29</w:t>
      </w:r>
      <w:r>
        <w:rPr>
          <w:noProof/>
        </w:rPr>
        <w:fldChar w:fldCharType="end"/>
      </w:r>
    </w:p>
    <w:p w14:paraId="00803E9E" w14:textId="602F4670" w:rsidR="00EC42A3" w:rsidRDefault="00EC42A3">
      <w:pPr>
        <w:pStyle w:val="TOC1"/>
        <w:rPr>
          <w:rFonts w:asciiTheme="minorHAnsi" w:eastAsiaTheme="minorEastAsia" w:hAnsiTheme="minorHAnsi" w:cstheme="minorBidi"/>
          <w:noProof/>
          <w:szCs w:val="22"/>
          <w:lang w:eastAsia="en-GB"/>
        </w:rPr>
      </w:pPr>
      <w:r w:rsidRPr="00460C5E">
        <w:rPr>
          <w:noProof/>
          <w:lang w:val="fr-FR"/>
        </w:rPr>
        <w:t>9</w:t>
      </w:r>
      <w:r>
        <w:rPr>
          <w:rFonts w:asciiTheme="minorHAnsi" w:eastAsiaTheme="minorEastAsia" w:hAnsiTheme="minorHAnsi" w:cstheme="minorBidi"/>
          <w:noProof/>
          <w:szCs w:val="22"/>
          <w:lang w:eastAsia="en-GB"/>
        </w:rPr>
        <w:tab/>
      </w:r>
      <w:r w:rsidRPr="00460C5E">
        <w:rPr>
          <w:noProof/>
          <w:lang w:val="fr-FR"/>
        </w:rPr>
        <w:t>Information elements coding</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30</w:t>
      </w:r>
      <w:r>
        <w:rPr>
          <w:noProof/>
        </w:rPr>
        <w:fldChar w:fldCharType="end"/>
      </w:r>
    </w:p>
    <w:p w14:paraId="52EEF303" w14:textId="5A230C91" w:rsidR="00EC42A3" w:rsidRDefault="00EC42A3">
      <w:pPr>
        <w:pStyle w:val="TOC2"/>
        <w:rPr>
          <w:rFonts w:asciiTheme="minorHAnsi" w:eastAsiaTheme="minorEastAsia" w:hAnsiTheme="minorHAnsi" w:cstheme="minorBidi"/>
          <w:noProof/>
          <w:sz w:val="22"/>
          <w:szCs w:val="22"/>
          <w:lang w:eastAsia="en-GB"/>
        </w:rPr>
      </w:pPr>
      <w:r w:rsidRPr="00460C5E">
        <w:rPr>
          <w:noProof/>
          <w:lang w:val="fr-FR"/>
        </w:rPr>
        <w:t>9.1</w:t>
      </w:r>
      <w:r>
        <w:rPr>
          <w:rFonts w:asciiTheme="minorHAnsi" w:eastAsiaTheme="minorEastAsia" w:hAnsiTheme="minorHAnsi" w:cstheme="minorBidi"/>
          <w:noProof/>
          <w:sz w:val="22"/>
          <w:szCs w:val="22"/>
          <w:lang w:eastAsia="en-GB"/>
        </w:rPr>
        <w:tab/>
      </w:r>
      <w:r w:rsidRPr="00460C5E">
        <w:rPr>
          <w:noProof/>
          <w:lang w:val="fr-FR"/>
        </w:rPr>
        <w:t>Port management service message type</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30</w:t>
      </w:r>
      <w:r>
        <w:rPr>
          <w:noProof/>
        </w:rPr>
        <w:fldChar w:fldCharType="end"/>
      </w:r>
    </w:p>
    <w:p w14:paraId="33ED9C19" w14:textId="707470E9" w:rsidR="00EC42A3" w:rsidRDefault="00EC42A3">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30</w:t>
      </w:r>
      <w:r>
        <w:rPr>
          <w:noProof/>
        </w:rPr>
        <w:fldChar w:fldCharType="end"/>
      </w:r>
    </w:p>
    <w:p w14:paraId="3D8A4080" w14:textId="62A78303" w:rsidR="00EC42A3" w:rsidRDefault="00EC42A3">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40</w:t>
      </w:r>
      <w:r>
        <w:rPr>
          <w:noProof/>
        </w:rPr>
        <w:fldChar w:fldCharType="end"/>
      </w:r>
    </w:p>
    <w:p w14:paraId="7BD94B08" w14:textId="7947C442" w:rsidR="00EC42A3" w:rsidRDefault="00EC42A3">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41</w:t>
      </w:r>
      <w:r>
        <w:rPr>
          <w:noProof/>
        </w:rPr>
        <w:fldChar w:fldCharType="end"/>
      </w:r>
    </w:p>
    <w:p w14:paraId="5A207E9F" w14:textId="7078336E" w:rsidR="00EC42A3" w:rsidRDefault="00EC42A3">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44</w:t>
      </w:r>
      <w:r>
        <w:rPr>
          <w:noProof/>
        </w:rPr>
        <w:fldChar w:fldCharType="end"/>
      </w:r>
    </w:p>
    <w:p w14:paraId="2BA67866" w14:textId="6BD3ABEE" w:rsidR="00EC42A3" w:rsidRDefault="00EC42A3">
      <w:pPr>
        <w:pStyle w:val="TOC2"/>
        <w:rPr>
          <w:rFonts w:asciiTheme="minorHAnsi" w:eastAsiaTheme="minorEastAsia" w:hAnsiTheme="minorHAnsi" w:cstheme="minorBidi"/>
          <w:noProof/>
          <w:sz w:val="22"/>
          <w:szCs w:val="22"/>
          <w:lang w:eastAsia="en-GB"/>
        </w:rPr>
      </w:pPr>
      <w:r w:rsidRPr="00460C5E">
        <w:rPr>
          <w:noProof/>
          <w:lang w:val="fr-FR"/>
        </w:rPr>
        <w:t>9.5A</w:t>
      </w:r>
      <w:r>
        <w:rPr>
          <w:rFonts w:asciiTheme="minorHAnsi" w:eastAsiaTheme="minorEastAsia" w:hAnsiTheme="minorHAnsi" w:cstheme="minorBidi"/>
          <w:noProof/>
          <w:sz w:val="22"/>
          <w:szCs w:val="22"/>
          <w:lang w:eastAsia="en-GB"/>
        </w:rPr>
        <w:tab/>
      </w:r>
      <w:r w:rsidRPr="00460C5E">
        <w:rPr>
          <w:noProof/>
          <w:lang w:val="fr-FR"/>
        </w:rPr>
        <w:t>User plane node management service message type</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48</w:t>
      </w:r>
      <w:r>
        <w:rPr>
          <w:noProof/>
        </w:rPr>
        <w:fldChar w:fldCharType="end"/>
      </w:r>
    </w:p>
    <w:p w14:paraId="2C65A458" w14:textId="7AB4BE46" w:rsidR="00EC42A3" w:rsidRDefault="00EC42A3">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48</w:t>
      </w:r>
      <w:r>
        <w:rPr>
          <w:noProof/>
        </w:rPr>
        <w:fldChar w:fldCharType="end"/>
      </w:r>
    </w:p>
    <w:p w14:paraId="525E7BCA" w14:textId="3239713A" w:rsidR="00EC42A3" w:rsidRDefault="00EC42A3">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57</w:t>
      </w:r>
      <w:r>
        <w:rPr>
          <w:noProof/>
        </w:rPr>
        <w:fldChar w:fldCharType="end"/>
      </w:r>
    </w:p>
    <w:p w14:paraId="0DBFDA97" w14:textId="156DEA7F" w:rsidR="00EC42A3" w:rsidRDefault="00EC42A3">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58</w:t>
      </w:r>
      <w:r>
        <w:rPr>
          <w:noProof/>
        </w:rPr>
        <w:fldChar w:fldCharType="end"/>
      </w:r>
    </w:p>
    <w:p w14:paraId="14317D0B" w14:textId="1CA2EE8B" w:rsidR="00EC42A3" w:rsidRDefault="00EC42A3">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60</w:t>
      </w:r>
      <w:r>
        <w:rPr>
          <w:noProof/>
        </w:rPr>
        <w:fldChar w:fldCharType="end"/>
      </w:r>
    </w:p>
    <w:p w14:paraId="4996CC96" w14:textId="2965DF4A" w:rsidR="00EC42A3" w:rsidRDefault="00EC42A3">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65</w:t>
      </w:r>
      <w:r>
        <w:rPr>
          <w:noProof/>
        </w:rPr>
        <w:fldChar w:fldCharType="end"/>
      </w:r>
    </w:p>
    <w:p w14:paraId="39337C2C" w14:textId="19E9019E" w:rsidR="00EC42A3" w:rsidRDefault="00EC42A3">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66</w:t>
      </w:r>
      <w:r>
        <w:rPr>
          <w:noProof/>
        </w:rPr>
        <w:fldChar w:fldCharType="end"/>
      </w:r>
    </w:p>
    <w:p w14:paraId="072F6A1F" w14:textId="4A5E761F" w:rsidR="00EC42A3" w:rsidRDefault="00EC42A3">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68</w:t>
      </w:r>
      <w:r>
        <w:rPr>
          <w:noProof/>
        </w:rPr>
        <w:fldChar w:fldCharType="end"/>
      </w:r>
    </w:p>
    <w:p w14:paraId="4106DB56" w14:textId="694B3303" w:rsidR="00EC42A3" w:rsidRDefault="00EC42A3">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72</w:t>
      </w:r>
      <w:r>
        <w:rPr>
          <w:noProof/>
        </w:rPr>
        <w:fldChar w:fldCharType="end"/>
      </w:r>
    </w:p>
    <w:p w14:paraId="3F19554C" w14:textId="43C8894B" w:rsidR="00EC42A3" w:rsidRDefault="00EC42A3">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77</w:t>
      </w:r>
      <w:r>
        <w:rPr>
          <w:noProof/>
        </w:rPr>
        <w:fldChar w:fldCharType="end"/>
      </w:r>
    </w:p>
    <w:p w14:paraId="49EA2365" w14:textId="0ED915FC" w:rsidR="00EC42A3" w:rsidRDefault="00EC42A3">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79</w:t>
      </w:r>
      <w:r>
        <w:rPr>
          <w:noProof/>
        </w:rPr>
        <w:fldChar w:fldCharType="end"/>
      </w:r>
    </w:p>
    <w:p w14:paraId="365CAAEA" w14:textId="7ABC5EF0" w:rsidR="00EC42A3" w:rsidRDefault="00EC42A3">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81</w:t>
      </w:r>
      <w:r>
        <w:rPr>
          <w:noProof/>
        </w:rPr>
        <w:fldChar w:fldCharType="end"/>
      </w:r>
    </w:p>
    <w:p w14:paraId="1C15A8F4" w14:textId="3FC7971B" w:rsidR="00EC42A3" w:rsidRDefault="00EC42A3">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84</w:t>
      </w:r>
      <w:r>
        <w:rPr>
          <w:noProof/>
        </w:rPr>
        <w:fldChar w:fldCharType="end"/>
      </w:r>
    </w:p>
    <w:p w14:paraId="05FF593C" w14:textId="0382071E" w:rsidR="00EC42A3" w:rsidRDefault="00EC42A3">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84</w:t>
      </w:r>
      <w:r>
        <w:rPr>
          <w:noProof/>
        </w:rPr>
        <w:fldChar w:fldCharType="end"/>
      </w:r>
    </w:p>
    <w:p w14:paraId="300EF5F1" w14:textId="241619BD" w:rsidR="00EC42A3" w:rsidRDefault="00EC42A3">
      <w:pPr>
        <w:pStyle w:val="TOC2"/>
        <w:rPr>
          <w:rFonts w:asciiTheme="minorHAnsi" w:eastAsiaTheme="minorEastAsia" w:hAnsiTheme="minorHAnsi" w:cstheme="minorBidi"/>
          <w:noProof/>
          <w:sz w:val="22"/>
          <w:szCs w:val="22"/>
          <w:lang w:eastAsia="en-GB"/>
        </w:rPr>
      </w:pPr>
      <w:r w:rsidRPr="00460C5E">
        <w:rPr>
          <w:rFonts w:eastAsia="SimSun"/>
          <w:noProof/>
        </w:rPr>
        <w:t>9.14</w:t>
      </w:r>
      <w:r>
        <w:rPr>
          <w:rFonts w:asciiTheme="minorHAnsi" w:eastAsiaTheme="minorEastAsia" w:hAnsiTheme="minorHAnsi" w:cstheme="minorBidi"/>
          <w:noProof/>
          <w:sz w:val="22"/>
          <w:szCs w:val="22"/>
          <w:lang w:eastAsia="en-GB"/>
        </w:rPr>
        <w:tab/>
      </w:r>
      <w:r w:rsidRPr="00460C5E">
        <w:rPr>
          <w:rFonts w:eastAsia="SimSun"/>
          <w:noProof/>
        </w:rPr>
        <w:t>NW-TT port numbers</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84</w:t>
      </w:r>
      <w:r>
        <w:rPr>
          <w:noProof/>
        </w:rPr>
        <w:fldChar w:fldCharType="end"/>
      </w:r>
    </w:p>
    <w:p w14:paraId="48FDD94B" w14:textId="65A983E3" w:rsidR="00EC42A3" w:rsidRDefault="00EC42A3">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84</w:t>
      </w:r>
      <w:r>
        <w:rPr>
          <w:noProof/>
        </w:rPr>
        <w:fldChar w:fldCharType="end"/>
      </w:r>
    </w:p>
    <w:p w14:paraId="4D85FBAB" w14:textId="5F8C969D" w:rsidR="00EC42A3" w:rsidRDefault="00EC42A3">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101</w:t>
      </w:r>
      <w:r>
        <w:rPr>
          <w:noProof/>
        </w:rPr>
        <w:fldChar w:fldCharType="end"/>
      </w:r>
    </w:p>
    <w:p w14:paraId="2814BEC4" w14:textId="2B973523" w:rsidR="00EC42A3" w:rsidRDefault="00EC42A3">
      <w:pPr>
        <w:pStyle w:val="TOC2"/>
        <w:rPr>
          <w:rFonts w:asciiTheme="minorHAnsi" w:eastAsiaTheme="minorEastAsia" w:hAnsiTheme="minorHAnsi" w:cstheme="minorBidi"/>
          <w:noProof/>
          <w:sz w:val="22"/>
          <w:szCs w:val="22"/>
          <w:lang w:eastAsia="en-GB"/>
        </w:rPr>
      </w:pPr>
      <w:r>
        <w:rPr>
          <w:noProof/>
        </w:rPr>
        <w:t>9.17</w:t>
      </w:r>
      <w:r>
        <w:rPr>
          <w:rFonts w:asciiTheme="minorHAnsi" w:eastAsiaTheme="minorEastAsia" w:hAnsiTheme="minorHAnsi" w:cstheme="minorBidi"/>
          <w:noProof/>
          <w:sz w:val="22"/>
          <w:szCs w:val="22"/>
          <w:lang w:eastAsia="en-GB"/>
        </w:rPr>
        <w:tab/>
      </w:r>
      <w:r w:rsidRPr="00460C5E">
        <w:rPr>
          <w:rFonts w:cs="Arial"/>
          <w:noProof/>
        </w:rPr>
        <w:t xml:space="preserve">IPv4 </w:t>
      </w:r>
      <w:r>
        <w:rPr>
          <w:noProof/>
        </w:rPr>
        <w:t>address information</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102</w:t>
      </w:r>
      <w:r>
        <w:rPr>
          <w:noProof/>
        </w:rPr>
        <w:fldChar w:fldCharType="end"/>
      </w:r>
    </w:p>
    <w:p w14:paraId="3EE73168" w14:textId="3372B232" w:rsidR="00EC42A3" w:rsidRDefault="00EC42A3">
      <w:pPr>
        <w:pStyle w:val="TOC2"/>
        <w:rPr>
          <w:rFonts w:asciiTheme="minorHAnsi" w:eastAsiaTheme="minorEastAsia" w:hAnsiTheme="minorHAnsi" w:cstheme="minorBidi"/>
          <w:noProof/>
          <w:sz w:val="22"/>
          <w:szCs w:val="22"/>
          <w:lang w:eastAsia="en-GB"/>
        </w:rPr>
      </w:pPr>
      <w:r>
        <w:rPr>
          <w:noProof/>
        </w:rPr>
        <w:t>9.18</w:t>
      </w:r>
      <w:r>
        <w:rPr>
          <w:rFonts w:asciiTheme="minorHAnsi" w:eastAsiaTheme="minorEastAsia" w:hAnsiTheme="minorHAnsi" w:cstheme="minorBidi"/>
          <w:noProof/>
          <w:sz w:val="22"/>
          <w:szCs w:val="22"/>
          <w:lang w:eastAsia="en-GB"/>
        </w:rPr>
        <w:tab/>
      </w:r>
      <w:r w:rsidRPr="00460C5E">
        <w:rPr>
          <w:rFonts w:cs="Arial"/>
          <w:noProof/>
        </w:rPr>
        <w:t>IPv4 neighbor information</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103</w:t>
      </w:r>
      <w:r>
        <w:rPr>
          <w:noProof/>
        </w:rPr>
        <w:fldChar w:fldCharType="end"/>
      </w:r>
    </w:p>
    <w:p w14:paraId="465F3235" w14:textId="4F12B9C0" w:rsidR="00EC42A3" w:rsidRDefault="00EC42A3">
      <w:pPr>
        <w:pStyle w:val="TOC2"/>
        <w:rPr>
          <w:rFonts w:asciiTheme="minorHAnsi" w:eastAsiaTheme="minorEastAsia" w:hAnsiTheme="minorHAnsi" w:cstheme="minorBidi"/>
          <w:noProof/>
          <w:sz w:val="22"/>
          <w:szCs w:val="22"/>
          <w:lang w:eastAsia="en-GB"/>
        </w:rPr>
      </w:pPr>
      <w:r>
        <w:rPr>
          <w:noProof/>
        </w:rPr>
        <w:t>9.19</w:t>
      </w:r>
      <w:r>
        <w:rPr>
          <w:rFonts w:asciiTheme="minorHAnsi" w:eastAsiaTheme="minorEastAsia" w:hAnsiTheme="minorHAnsi" w:cstheme="minorBidi"/>
          <w:noProof/>
          <w:sz w:val="22"/>
          <w:szCs w:val="22"/>
          <w:lang w:eastAsia="en-GB"/>
        </w:rPr>
        <w:tab/>
      </w:r>
      <w:r w:rsidRPr="00460C5E">
        <w:rPr>
          <w:rFonts w:cs="Arial"/>
          <w:noProof/>
        </w:rPr>
        <w:t xml:space="preserve">IPv6 </w:t>
      </w:r>
      <w:r>
        <w:rPr>
          <w:noProof/>
        </w:rPr>
        <w:t>address information</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104</w:t>
      </w:r>
      <w:r>
        <w:rPr>
          <w:noProof/>
        </w:rPr>
        <w:fldChar w:fldCharType="end"/>
      </w:r>
    </w:p>
    <w:p w14:paraId="4D15E369" w14:textId="4E54EEDE" w:rsidR="00EC42A3" w:rsidRDefault="00EC42A3">
      <w:pPr>
        <w:pStyle w:val="TOC2"/>
        <w:rPr>
          <w:rFonts w:asciiTheme="minorHAnsi" w:eastAsiaTheme="minorEastAsia" w:hAnsiTheme="minorHAnsi" w:cstheme="minorBidi"/>
          <w:noProof/>
          <w:sz w:val="22"/>
          <w:szCs w:val="22"/>
          <w:lang w:eastAsia="en-GB"/>
        </w:rPr>
      </w:pPr>
      <w:r>
        <w:rPr>
          <w:noProof/>
        </w:rPr>
        <w:t>9.20</w:t>
      </w:r>
      <w:r>
        <w:rPr>
          <w:rFonts w:asciiTheme="minorHAnsi" w:eastAsiaTheme="minorEastAsia" w:hAnsiTheme="minorHAnsi" w:cstheme="minorBidi"/>
          <w:noProof/>
          <w:sz w:val="22"/>
          <w:szCs w:val="22"/>
          <w:lang w:eastAsia="en-GB"/>
        </w:rPr>
        <w:tab/>
      </w:r>
      <w:r w:rsidRPr="00460C5E">
        <w:rPr>
          <w:rFonts w:cs="Arial"/>
          <w:noProof/>
        </w:rPr>
        <w:t xml:space="preserve">IPv6 </w:t>
      </w:r>
      <w:r>
        <w:rPr>
          <w:noProof/>
        </w:rPr>
        <w:t>neighbor information</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108</w:t>
      </w:r>
      <w:r>
        <w:rPr>
          <w:noProof/>
        </w:rPr>
        <w:fldChar w:fldCharType="end"/>
      </w:r>
    </w:p>
    <w:p w14:paraId="5BC209E9" w14:textId="427FE513" w:rsidR="00EC42A3" w:rsidRDefault="00EC42A3">
      <w:pPr>
        <w:pStyle w:val="TOC2"/>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sidRPr="00460C5E">
        <w:rPr>
          <w:rFonts w:cs="Arial"/>
          <w:noProof/>
        </w:rPr>
        <w:t>Clock quality</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112</w:t>
      </w:r>
      <w:r>
        <w:rPr>
          <w:noProof/>
        </w:rPr>
        <w:fldChar w:fldCharType="end"/>
      </w:r>
    </w:p>
    <w:p w14:paraId="3E031686" w14:textId="0AC27353" w:rsidR="00EC42A3" w:rsidRDefault="00EC42A3">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113</w:t>
      </w:r>
      <w:r>
        <w:rPr>
          <w:noProof/>
        </w:rPr>
        <w:fldChar w:fldCharType="end"/>
      </w:r>
    </w:p>
    <w:p w14:paraId="1783D538" w14:textId="3A669694" w:rsidR="00EC42A3" w:rsidRDefault="00EC42A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115</w:t>
      </w:r>
      <w:r>
        <w:rPr>
          <w:noProof/>
        </w:rPr>
        <w:fldChar w:fldCharType="end"/>
      </w:r>
    </w:p>
    <w:p w14:paraId="2C112167" w14:textId="37978436"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38340062"/>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38340063"/>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38340064"/>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38340065"/>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38340066"/>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38340067"/>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r>
        <w:rPr>
          <w:lang w:eastAsia="ko-KR"/>
        </w:rPr>
        <w:t>MTU</w:t>
      </w:r>
      <w:r w:rsidRPr="00644C11">
        <w:rPr>
          <w:lang w:eastAsia="ko-KR"/>
        </w:rPr>
        <w:tab/>
      </w:r>
      <w:r>
        <w:t>Maximum Transmission Unit</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38340068"/>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6F44EE5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2B054AA9" w14:textId="7825CAFF"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3801C31B" w14:textId="20ECFA0B"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38340069"/>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38340070"/>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w:t>
      </w:r>
      <w:r w:rsidRPr="00644C11">
        <w:rPr>
          <w:lang w:eastAsia="zh-CN"/>
        </w:rPr>
        <w:lastRenderedPageBreak/>
        <w:t xml:space="preserve">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38340071"/>
      <w:bookmarkStart w:id="88" w:name="_Toc20233373"/>
      <w:bookmarkEnd w:id="81"/>
      <w:r w:rsidRPr="00644C11">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38340072"/>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38340073"/>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38340074"/>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5pt;height:103.5pt" o:ole="">
            <v:imagedata r:id="rId16" o:title="" croptop="9094f" cropbottom="13170f" cropright="14105f"/>
          </v:shape>
          <o:OLEObject Type="Embed" ProgID="Visio.Drawing.11" ShapeID="_x0000_i1027" DrawAspect="Content" ObjectID="_1748981030"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38340075"/>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lastRenderedPageBreak/>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38340076"/>
      <w:r w:rsidRPr="00644C11">
        <w:lastRenderedPageBreak/>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38340077"/>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38340078"/>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38340079"/>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38340080"/>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pt;height:132pt" o:ole="">
            <v:imagedata r:id="rId18" o:title="" croptop="5137f" cropbottom="33157f" cropright="24961f"/>
          </v:shape>
          <o:OLEObject Type="Embed" ProgID="Visio.Drawing.11" ShapeID="_x0000_i1028" DrawAspect="Content" ObjectID="_1748981031"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38340081"/>
      <w:bookmarkStart w:id="157" w:name="_Toc20233381"/>
      <w:bookmarkEnd w:id="150"/>
      <w:r w:rsidRPr="00644C11">
        <w:lastRenderedPageBreak/>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38340082"/>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38340083"/>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38340084"/>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38340085"/>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38340086"/>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38340087"/>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pt;height:90pt" o:ole="">
            <v:imagedata r:id="rId20" o:title=""/>
          </v:shape>
          <o:OLEObject Type="Embed" ProgID="Visio.Drawing.11" ShapeID="_x0000_i1029" DrawAspect="Content" ObjectID="_1748981032"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38340088"/>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38340089"/>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38340090"/>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38340091"/>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38340092"/>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38340093"/>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399.5pt;height:107pt" o:ole="" fillcolor="window">
            <v:imagedata r:id="rId22" o:title=""/>
          </v:shape>
          <o:OLEObject Type="Embed" ProgID="Word.Picture.8" ShapeID="_x0000_i1030" DrawAspect="Content" ObjectID="_1748981033"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38340094"/>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38340095"/>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38340096"/>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38340097"/>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38340098"/>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38340099"/>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5pt;height:105.5pt" o:ole="">
            <v:imagedata r:id="rId24" o:title="" croptop="5423f" cropbottom="37648f" cropright="21881f"/>
          </v:shape>
          <o:OLEObject Type="Embed" ProgID="Visio.Drawing.11" ShapeID="_x0000_i1031" DrawAspect="Content" ObjectID="_1748981034"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38340100"/>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38340101"/>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38340102"/>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38340103"/>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38340104"/>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38340105"/>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38340106"/>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pt;height:114.5pt" o:ole="">
            <v:imagedata r:id="rId26" o:title="" croptop="8030f" cropbottom="5430f"/>
          </v:shape>
          <o:OLEObject Type="Embed" ProgID="Visio.Drawing.11" ShapeID="_x0000_i1032" DrawAspect="Content" ObjectID="_1748981035"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38340107"/>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38340108"/>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38340109"/>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38340110"/>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38340111"/>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38340112"/>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pt;height:151pt" o:ole="">
            <v:imagedata r:id="rId28" o:title=""/>
          </v:shape>
          <o:OLEObject Type="Embed" ProgID="Visio.Drawing.11" ShapeID="_x0000_i1033" DrawAspect="Content" ObjectID="_1748981036"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38340113"/>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38340114"/>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38340115"/>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38340116"/>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38340117"/>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38340118"/>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38340119"/>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38340120"/>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38340121"/>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38340122"/>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38340123"/>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38340124"/>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38340125"/>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38340126"/>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38340127"/>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38340128"/>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38340129"/>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38340130"/>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38340131"/>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38340132"/>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38340133"/>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38340134"/>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38340135"/>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38340136"/>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38340137"/>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38340138"/>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38340139"/>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38340140"/>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38340141"/>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38340142"/>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38340143"/>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38340144"/>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38340145"/>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38340146"/>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38340147"/>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38340148"/>
      <w:r w:rsidRPr="00644C11">
        <w:lastRenderedPageBreak/>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38340149"/>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38340150"/>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38340151"/>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38340152"/>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38340153"/>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38340154"/>
      <w:r w:rsidRPr="00644C11">
        <w:lastRenderedPageBreak/>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38340155"/>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38340156"/>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38340157"/>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38340158"/>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38340159"/>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38340160"/>
      <w:r w:rsidRPr="00644C11">
        <w:rPr>
          <w:lang w:val="fr-FR"/>
        </w:rPr>
        <w:lastRenderedPageBreak/>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38340161"/>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38340162"/>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1ADAFEB6" w14:textId="77777777" w:rsidR="009945F3" w:rsidRPr="00676E26" w:rsidRDefault="009945F3" w:rsidP="009945F3">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945F3" w:rsidRPr="00D25151" w14:paraId="2D4199F4" w14:textId="77777777" w:rsidTr="00577A13">
        <w:trPr>
          <w:cantSplit/>
          <w:jc w:val="center"/>
        </w:trPr>
        <w:tc>
          <w:tcPr>
            <w:tcW w:w="7102" w:type="dxa"/>
          </w:tcPr>
          <w:p w14:paraId="5E6A40B7" w14:textId="77777777" w:rsidR="009945F3" w:rsidRPr="00D25151" w:rsidRDefault="009945F3" w:rsidP="00577A13">
            <w:pPr>
              <w:pStyle w:val="TAL"/>
            </w:pPr>
            <w:r w:rsidRPr="00D25151">
              <w:lastRenderedPageBreak/>
              <w:t>Value part of the port management list information element (octets 4 to z)</w:t>
            </w:r>
          </w:p>
        </w:tc>
      </w:tr>
      <w:tr w:rsidR="009945F3" w:rsidRPr="00D25151" w14:paraId="6BAFEC9C" w14:textId="77777777" w:rsidTr="00577A13">
        <w:trPr>
          <w:cantSplit/>
          <w:jc w:val="center"/>
        </w:trPr>
        <w:tc>
          <w:tcPr>
            <w:tcW w:w="7102" w:type="dxa"/>
          </w:tcPr>
          <w:p w14:paraId="48BBE794" w14:textId="77777777" w:rsidR="009945F3" w:rsidRPr="00D25151" w:rsidRDefault="009945F3" w:rsidP="00577A13">
            <w:pPr>
              <w:pStyle w:val="TAL"/>
            </w:pPr>
          </w:p>
        </w:tc>
      </w:tr>
      <w:tr w:rsidR="009945F3" w:rsidRPr="00D25151" w14:paraId="5BBA6078" w14:textId="77777777" w:rsidTr="00577A13">
        <w:trPr>
          <w:cantSplit/>
          <w:jc w:val="center"/>
        </w:trPr>
        <w:tc>
          <w:tcPr>
            <w:tcW w:w="7102" w:type="dxa"/>
          </w:tcPr>
          <w:p w14:paraId="57150053" w14:textId="77777777" w:rsidR="009945F3" w:rsidRPr="00D25151" w:rsidRDefault="009945F3" w:rsidP="00577A13">
            <w:pPr>
              <w:pStyle w:val="TAL"/>
            </w:pPr>
            <w:r w:rsidRPr="00D25151">
              <w:t>The value part of the port management list information element consists of one or several operations.</w:t>
            </w:r>
          </w:p>
        </w:tc>
      </w:tr>
      <w:tr w:rsidR="009945F3" w:rsidRPr="00D25151" w14:paraId="48BF4281" w14:textId="77777777" w:rsidTr="00577A13">
        <w:trPr>
          <w:cantSplit/>
          <w:jc w:val="center"/>
        </w:trPr>
        <w:tc>
          <w:tcPr>
            <w:tcW w:w="7102" w:type="dxa"/>
          </w:tcPr>
          <w:p w14:paraId="1813C026" w14:textId="77777777" w:rsidR="009945F3" w:rsidRPr="00D25151" w:rsidRDefault="009945F3" w:rsidP="00577A13">
            <w:pPr>
              <w:pStyle w:val="TAL"/>
            </w:pPr>
          </w:p>
        </w:tc>
      </w:tr>
      <w:tr w:rsidR="009945F3" w:rsidRPr="00D25151" w14:paraId="4A6C4BC3" w14:textId="77777777" w:rsidTr="00577A13">
        <w:trPr>
          <w:cantSplit/>
          <w:jc w:val="center"/>
        </w:trPr>
        <w:tc>
          <w:tcPr>
            <w:tcW w:w="7102" w:type="dxa"/>
          </w:tcPr>
          <w:p w14:paraId="6C671A63" w14:textId="77777777" w:rsidR="009945F3" w:rsidRPr="00D25151" w:rsidRDefault="009945F3" w:rsidP="00577A13">
            <w:pPr>
              <w:pStyle w:val="TAL"/>
            </w:pPr>
            <w:r w:rsidRPr="00D25151">
              <w:t>Operation</w:t>
            </w:r>
          </w:p>
        </w:tc>
      </w:tr>
      <w:tr w:rsidR="009945F3" w:rsidRPr="00D25151" w14:paraId="126CB043" w14:textId="77777777" w:rsidTr="00577A13">
        <w:trPr>
          <w:cantSplit/>
          <w:jc w:val="center"/>
        </w:trPr>
        <w:tc>
          <w:tcPr>
            <w:tcW w:w="7102" w:type="dxa"/>
          </w:tcPr>
          <w:p w14:paraId="37A36529" w14:textId="77777777" w:rsidR="009945F3" w:rsidRPr="00D25151" w:rsidRDefault="009945F3" w:rsidP="00577A13">
            <w:pPr>
              <w:pStyle w:val="TAL"/>
            </w:pPr>
          </w:p>
        </w:tc>
      </w:tr>
      <w:tr w:rsidR="009945F3" w:rsidRPr="00D25151" w14:paraId="581938B7" w14:textId="77777777" w:rsidTr="00577A13">
        <w:trPr>
          <w:cantSplit/>
          <w:jc w:val="center"/>
        </w:trPr>
        <w:tc>
          <w:tcPr>
            <w:tcW w:w="7102" w:type="dxa"/>
          </w:tcPr>
          <w:p w14:paraId="6EB2B010" w14:textId="77777777" w:rsidR="009945F3" w:rsidRPr="00D25151" w:rsidRDefault="009945F3" w:rsidP="00577A13">
            <w:pPr>
              <w:pStyle w:val="TAL"/>
            </w:pPr>
            <w:r w:rsidRPr="00D25151">
              <w:t>Operation code (octet d)</w:t>
            </w:r>
          </w:p>
        </w:tc>
      </w:tr>
      <w:tr w:rsidR="009945F3" w:rsidRPr="00D25151" w14:paraId="641401BA" w14:textId="77777777" w:rsidTr="00577A13">
        <w:trPr>
          <w:cantSplit/>
          <w:jc w:val="center"/>
        </w:trPr>
        <w:tc>
          <w:tcPr>
            <w:tcW w:w="7102" w:type="dxa"/>
          </w:tcPr>
          <w:p w14:paraId="5AA1BBB1" w14:textId="77777777" w:rsidR="009945F3" w:rsidRPr="00D25151" w:rsidRDefault="009945F3" w:rsidP="00577A13">
            <w:pPr>
              <w:pStyle w:val="TAL"/>
            </w:pPr>
            <w:r w:rsidRPr="00D25151">
              <w:t>Bits</w:t>
            </w:r>
          </w:p>
          <w:p w14:paraId="09AA4EC5" w14:textId="77777777" w:rsidR="009945F3" w:rsidRPr="00D25151" w:rsidRDefault="009945F3" w:rsidP="00577A13">
            <w:pPr>
              <w:pStyle w:val="TAL"/>
              <w:rPr>
                <w:b/>
                <w:bCs/>
              </w:rPr>
            </w:pPr>
            <w:r w:rsidRPr="00D25151">
              <w:rPr>
                <w:b/>
                <w:bCs/>
              </w:rPr>
              <w:t>8 7 6 5 4 3 2 1</w:t>
            </w:r>
          </w:p>
          <w:p w14:paraId="659C8A65" w14:textId="77777777" w:rsidR="009945F3" w:rsidRPr="00D25151" w:rsidRDefault="009945F3" w:rsidP="00577A13">
            <w:pPr>
              <w:pStyle w:val="TAL"/>
            </w:pPr>
            <w:r w:rsidRPr="00D25151">
              <w:t>0 0 0 0 0 0 0 0</w:t>
            </w:r>
            <w:r w:rsidRPr="00D25151">
              <w:tab/>
              <w:t>Reserved</w:t>
            </w:r>
          </w:p>
          <w:p w14:paraId="417632B0" w14:textId="77777777" w:rsidR="009945F3" w:rsidRPr="00D25151" w:rsidRDefault="009945F3" w:rsidP="00577A13">
            <w:pPr>
              <w:pStyle w:val="TAL"/>
            </w:pPr>
            <w:r w:rsidRPr="00D25151">
              <w:t>0 0 0 0 0 0 0 1</w:t>
            </w:r>
            <w:r w:rsidRPr="00D25151">
              <w:tab/>
              <w:t>Get capabilities</w:t>
            </w:r>
          </w:p>
          <w:p w14:paraId="6E835649" w14:textId="77777777" w:rsidR="009945F3" w:rsidRPr="00D25151" w:rsidRDefault="009945F3" w:rsidP="00577A13">
            <w:pPr>
              <w:pStyle w:val="TAL"/>
            </w:pPr>
            <w:r w:rsidRPr="00D25151">
              <w:t>0 0 0 0 0 0 1 0</w:t>
            </w:r>
            <w:r w:rsidRPr="00D25151">
              <w:tab/>
              <w:t>Read parameter</w:t>
            </w:r>
          </w:p>
          <w:p w14:paraId="3F92323E" w14:textId="77777777" w:rsidR="009945F3" w:rsidRPr="00D25151" w:rsidRDefault="009945F3" w:rsidP="00577A13">
            <w:pPr>
              <w:pStyle w:val="TAL"/>
            </w:pPr>
            <w:r w:rsidRPr="00D25151">
              <w:t>0 0 0 0 0 0 1 1</w:t>
            </w:r>
            <w:r w:rsidRPr="00D25151">
              <w:tab/>
              <w:t>Set parameter (NOTE</w:t>
            </w:r>
            <w:r w:rsidRPr="00D25151">
              <w:rPr>
                <w:rFonts w:cs="Arial"/>
              </w:rPr>
              <w:t> 1</w:t>
            </w:r>
            <w:r w:rsidRPr="00D25151">
              <w:t>)</w:t>
            </w:r>
          </w:p>
          <w:p w14:paraId="669E5AF3" w14:textId="77777777" w:rsidR="009945F3" w:rsidRPr="00D25151" w:rsidRDefault="009945F3" w:rsidP="00577A13">
            <w:pPr>
              <w:pStyle w:val="TAL"/>
            </w:pPr>
            <w:r w:rsidRPr="00D25151">
              <w:t>0 0 0 0 0 1 0 0</w:t>
            </w:r>
            <w:r w:rsidRPr="00D25151">
              <w:tab/>
              <w:t>Subscribe-notify for parameter</w:t>
            </w:r>
          </w:p>
        </w:tc>
      </w:tr>
      <w:tr w:rsidR="009945F3" w:rsidRPr="00D25151" w14:paraId="080469F4" w14:textId="77777777" w:rsidTr="00577A13">
        <w:trPr>
          <w:cantSplit/>
          <w:jc w:val="center"/>
        </w:trPr>
        <w:tc>
          <w:tcPr>
            <w:tcW w:w="7102" w:type="dxa"/>
          </w:tcPr>
          <w:p w14:paraId="6E933A86" w14:textId="77777777" w:rsidR="009945F3" w:rsidRPr="00D25151" w:rsidRDefault="009945F3" w:rsidP="00577A13">
            <w:pPr>
              <w:pStyle w:val="TAL"/>
            </w:pPr>
            <w:r w:rsidRPr="00D25151">
              <w:t>0 0 0 0 0 1 0 1</w:t>
            </w:r>
            <w:r w:rsidRPr="00D25151">
              <w:tab/>
              <w:t>Unsubscribe for parameter</w:t>
            </w:r>
          </w:p>
          <w:p w14:paraId="21390D7C" w14:textId="77777777" w:rsidR="009945F3" w:rsidRPr="00D25151" w:rsidRDefault="009945F3" w:rsidP="00577A13">
            <w:pPr>
              <w:pStyle w:val="TAL"/>
            </w:pPr>
            <w:r w:rsidRPr="00D25151">
              <w:t>0 0 0 0 0 1 1 0</w:t>
            </w:r>
            <w:r>
              <w:tab/>
            </w:r>
            <w:r w:rsidRPr="00D25151">
              <w:t>Selective read parameter</w:t>
            </w:r>
          </w:p>
          <w:p w14:paraId="24C7099E" w14:textId="77777777" w:rsidR="009945F3" w:rsidRPr="00D25151" w:rsidRDefault="009945F3" w:rsidP="00577A13">
            <w:pPr>
              <w:pStyle w:val="TAL"/>
            </w:pPr>
            <w:r w:rsidRPr="00D25151">
              <w:t>0 0 0 0 0 1 1 1</w:t>
            </w:r>
            <w:r>
              <w:tab/>
            </w:r>
            <w:r w:rsidRPr="00D25151">
              <w:t>Selective subscribe-notify for parameter</w:t>
            </w:r>
          </w:p>
          <w:p w14:paraId="02C8B563" w14:textId="77777777" w:rsidR="009945F3" w:rsidRPr="00D25151" w:rsidRDefault="009945F3" w:rsidP="00577A13">
            <w:pPr>
              <w:pStyle w:val="TAL"/>
            </w:pPr>
            <w:r w:rsidRPr="00D25151">
              <w:t>0 0 0 0 1 0 0 0</w:t>
            </w:r>
            <w:r>
              <w:tab/>
            </w:r>
            <w:r w:rsidRPr="00D25151">
              <w:t>Selective unsubscribe for parameter</w:t>
            </w:r>
          </w:p>
          <w:p w14:paraId="68E35946" w14:textId="77777777" w:rsidR="009945F3" w:rsidRDefault="009945F3" w:rsidP="00577A13">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74E4C91E" w14:textId="77777777" w:rsidR="009945F3" w:rsidRPr="00D25151" w:rsidRDefault="009945F3" w:rsidP="00577A13">
            <w:pPr>
              <w:pStyle w:val="TAL"/>
            </w:pPr>
          </w:p>
        </w:tc>
      </w:tr>
      <w:tr w:rsidR="009945F3" w:rsidRPr="00D25151" w14:paraId="3254DB30" w14:textId="77777777" w:rsidTr="00577A13">
        <w:trPr>
          <w:cantSplit/>
          <w:jc w:val="center"/>
        </w:trPr>
        <w:tc>
          <w:tcPr>
            <w:tcW w:w="7102" w:type="dxa"/>
          </w:tcPr>
          <w:p w14:paraId="2C617867" w14:textId="77777777" w:rsidR="009945F3" w:rsidRPr="00D25151" w:rsidRDefault="009945F3" w:rsidP="00577A13">
            <w:pPr>
              <w:pStyle w:val="TAL"/>
            </w:pPr>
            <w:r w:rsidRPr="00D25151">
              <w:t>All other values are spare.</w:t>
            </w:r>
          </w:p>
        </w:tc>
      </w:tr>
      <w:tr w:rsidR="009945F3" w:rsidRPr="00D25151" w14:paraId="7ABDA28C" w14:textId="77777777" w:rsidTr="00577A13">
        <w:trPr>
          <w:cantSplit/>
          <w:jc w:val="center"/>
        </w:trPr>
        <w:tc>
          <w:tcPr>
            <w:tcW w:w="7102" w:type="dxa"/>
          </w:tcPr>
          <w:p w14:paraId="7C699D1F" w14:textId="77777777" w:rsidR="009945F3" w:rsidRPr="00D25151" w:rsidRDefault="009945F3" w:rsidP="00577A13">
            <w:pPr>
              <w:pStyle w:val="TAL"/>
            </w:pPr>
          </w:p>
        </w:tc>
      </w:tr>
      <w:tr w:rsidR="009945F3" w:rsidRPr="00D25151" w14:paraId="3E9D9EC4" w14:textId="77777777" w:rsidTr="00577A13">
        <w:trPr>
          <w:cantSplit/>
          <w:jc w:val="center"/>
        </w:trPr>
        <w:tc>
          <w:tcPr>
            <w:tcW w:w="7102" w:type="dxa"/>
          </w:tcPr>
          <w:p w14:paraId="5811D177" w14:textId="77777777" w:rsidR="009945F3" w:rsidRPr="00D25151" w:rsidRDefault="009945F3" w:rsidP="00577A13">
            <w:pPr>
              <w:pStyle w:val="TAL"/>
            </w:pPr>
            <w:r w:rsidRPr="00D25151">
              <w:t>Port parameter name (octets d+1 to d+2)</w:t>
            </w:r>
          </w:p>
        </w:tc>
      </w:tr>
      <w:tr w:rsidR="009945F3" w:rsidRPr="00D25151" w14:paraId="29224512" w14:textId="77777777" w:rsidTr="00577A13">
        <w:trPr>
          <w:cantSplit/>
          <w:jc w:val="center"/>
        </w:trPr>
        <w:tc>
          <w:tcPr>
            <w:tcW w:w="7102" w:type="dxa"/>
          </w:tcPr>
          <w:p w14:paraId="3FE0AB8E" w14:textId="77777777" w:rsidR="009945F3" w:rsidRPr="00D25151" w:rsidRDefault="009945F3" w:rsidP="00577A13">
            <w:pPr>
              <w:pStyle w:val="TAL"/>
            </w:pPr>
          </w:p>
        </w:tc>
      </w:tr>
      <w:tr w:rsidR="009945F3" w:rsidRPr="00D25151" w14:paraId="076AF925" w14:textId="77777777" w:rsidTr="00577A13">
        <w:trPr>
          <w:cantSplit/>
          <w:jc w:val="center"/>
        </w:trPr>
        <w:tc>
          <w:tcPr>
            <w:tcW w:w="7102" w:type="dxa"/>
          </w:tcPr>
          <w:p w14:paraId="22C09F41" w14:textId="77777777" w:rsidR="009945F3" w:rsidRPr="00D25151" w:rsidRDefault="009945F3" w:rsidP="00577A13">
            <w:pPr>
              <w:pStyle w:val="TAL"/>
            </w:pPr>
            <w:r w:rsidRPr="00D25151">
              <w:lastRenderedPageBreak/>
              <w:t>This field contains the name of the port parameter to which the operation applies, encoded as follows:</w:t>
            </w:r>
          </w:p>
          <w:p w14:paraId="52AA40AD" w14:textId="77777777" w:rsidR="009945F3" w:rsidRPr="00D25151" w:rsidRDefault="009945F3" w:rsidP="00577A13">
            <w:pPr>
              <w:pStyle w:val="TAL"/>
            </w:pPr>
          </w:p>
          <w:p w14:paraId="6880124C" w14:textId="77777777" w:rsidR="009945F3" w:rsidRPr="00D25151" w:rsidRDefault="009945F3" w:rsidP="00577A13">
            <w:pPr>
              <w:pStyle w:val="TAL"/>
              <w:rPr>
                <w:rFonts w:cs="Arial"/>
              </w:rPr>
            </w:pPr>
            <w:r w:rsidRPr="00D25151">
              <w:rPr>
                <w:rFonts w:cs="Arial"/>
              </w:rPr>
              <w:t>-</w:t>
            </w:r>
            <w:r w:rsidRPr="00D25151">
              <w:rPr>
                <w:rFonts w:cs="Arial"/>
              </w:rPr>
              <w:tab/>
              <w:t>0000H Reserved;</w:t>
            </w:r>
          </w:p>
          <w:p w14:paraId="144AEB91" w14:textId="77777777" w:rsidR="009945F3" w:rsidRPr="00D25151" w:rsidRDefault="009945F3" w:rsidP="00577A13">
            <w:pPr>
              <w:pStyle w:val="TAL"/>
              <w:rPr>
                <w:rFonts w:cs="Arial"/>
              </w:rPr>
            </w:pPr>
          </w:p>
          <w:p w14:paraId="193BDA1E" w14:textId="77777777" w:rsidR="009945F3" w:rsidRPr="00D25151" w:rsidRDefault="009945F3" w:rsidP="00577A13">
            <w:pPr>
              <w:pStyle w:val="TAL"/>
            </w:pPr>
            <w:r w:rsidRPr="00D25151">
              <w:rPr>
                <w:rFonts w:cs="Arial"/>
              </w:rPr>
              <w:t>-</w:t>
            </w:r>
            <w:r w:rsidRPr="00D25151">
              <w:rPr>
                <w:rFonts w:cs="Arial"/>
              </w:rPr>
              <w:tab/>
              <w:t>0001H txPropagationDelay;</w:t>
            </w:r>
          </w:p>
          <w:p w14:paraId="282B6C78" w14:textId="77777777" w:rsidR="009945F3" w:rsidRPr="00D25151" w:rsidRDefault="009945F3" w:rsidP="00577A13">
            <w:pPr>
              <w:pStyle w:val="TAL"/>
              <w:rPr>
                <w:rFonts w:cs="Arial"/>
              </w:rPr>
            </w:pPr>
          </w:p>
          <w:p w14:paraId="24ECFA95" w14:textId="77777777" w:rsidR="009945F3" w:rsidRPr="00D25151" w:rsidRDefault="009945F3" w:rsidP="00577A13">
            <w:pPr>
              <w:pStyle w:val="TAL"/>
              <w:rPr>
                <w:rFonts w:cs="Arial"/>
              </w:rPr>
            </w:pPr>
            <w:r w:rsidRPr="00D25151">
              <w:t>-</w:t>
            </w:r>
            <w:r w:rsidRPr="00D25151">
              <w:tab/>
              <w:t>0002H Traffic class table</w:t>
            </w:r>
            <w:r w:rsidRPr="00D25151">
              <w:rPr>
                <w:rFonts w:cs="Arial"/>
              </w:rPr>
              <w:t>;</w:t>
            </w:r>
          </w:p>
          <w:p w14:paraId="3255E871" w14:textId="77777777" w:rsidR="009945F3" w:rsidRPr="00D25151" w:rsidRDefault="009945F3" w:rsidP="00577A13">
            <w:pPr>
              <w:pStyle w:val="TAL"/>
              <w:rPr>
                <w:rFonts w:cs="Arial"/>
              </w:rPr>
            </w:pPr>
          </w:p>
          <w:p w14:paraId="24C30760" w14:textId="77777777" w:rsidR="009945F3" w:rsidRPr="00D25151" w:rsidRDefault="009945F3" w:rsidP="00577A13">
            <w:pPr>
              <w:pStyle w:val="TAL"/>
              <w:rPr>
                <w:rFonts w:cs="Arial"/>
              </w:rPr>
            </w:pPr>
            <w:r w:rsidRPr="00D25151">
              <w:rPr>
                <w:rFonts w:cs="Arial"/>
              </w:rPr>
              <w:t>-</w:t>
            </w:r>
            <w:r w:rsidRPr="00D25151">
              <w:rPr>
                <w:rFonts w:cs="Arial"/>
              </w:rPr>
              <w:tab/>
              <w:t>0003H GateEnabled;</w:t>
            </w:r>
          </w:p>
          <w:p w14:paraId="68FEBCEC" w14:textId="77777777" w:rsidR="009945F3" w:rsidRPr="00D25151" w:rsidRDefault="009945F3" w:rsidP="00577A13">
            <w:pPr>
              <w:pStyle w:val="TAL"/>
              <w:rPr>
                <w:rFonts w:cs="Arial"/>
              </w:rPr>
            </w:pPr>
            <w:r w:rsidRPr="00D25151">
              <w:rPr>
                <w:rFonts w:cs="Arial"/>
              </w:rPr>
              <w:t>-</w:t>
            </w:r>
            <w:r w:rsidRPr="00D25151">
              <w:rPr>
                <w:rFonts w:cs="Arial"/>
              </w:rPr>
              <w:tab/>
              <w:t>0004H AdminBaseTime;</w:t>
            </w:r>
          </w:p>
          <w:p w14:paraId="0FA29BC7" w14:textId="77777777" w:rsidR="009945F3" w:rsidRPr="00D25151" w:rsidRDefault="009945F3" w:rsidP="00577A13">
            <w:pPr>
              <w:pStyle w:val="TAL"/>
              <w:rPr>
                <w:rFonts w:cs="Arial"/>
              </w:rPr>
            </w:pPr>
            <w:r w:rsidRPr="00D25151">
              <w:rPr>
                <w:rFonts w:cs="Arial"/>
              </w:rPr>
              <w:t>-</w:t>
            </w:r>
            <w:r w:rsidRPr="00D25151">
              <w:rPr>
                <w:rFonts w:cs="Arial"/>
              </w:rPr>
              <w:tab/>
              <w:t>0005H AdminControlListLength;</w:t>
            </w:r>
          </w:p>
          <w:p w14:paraId="6C3EE64D" w14:textId="77777777" w:rsidR="009945F3" w:rsidRPr="00D25151" w:rsidRDefault="009945F3" w:rsidP="00577A13">
            <w:pPr>
              <w:pStyle w:val="TAL"/>
              <w:rPr>
                <w:rFonts w:cs="Arial"/>
              </w:rPr>
            </w:pPr>
            <w:r w:rsidRPr="00D25151">
              <w:rPr>
                <w:rFonts w:cs="Arial"/>
              </w:rPr>
              <w:t>-</w:t>
            </w:r>
            <w:r w:rsidRPr="00D25151">
              <w:rPr>
                <w:rFonts w:cs="Arial"/>
              </w:rPr>
              <w:tab/>
              <w:t>0006H AdminControlList;</w:t>
            </w:r>
          </w:p>
          <w:p w14:paraId="4415FCFA" w14:textId="77777777" w:rsidR="009945F3" w:rsidRPr="00D25151" w:rsidRDefault="009945F3" w:rsidP="00577A13">
            <w:pPr>
              <w:pStyle w:val="TAL"/>
              <w:rPr>
                <w:rFonts w:cs="Arial"/>
              </w:rPr>
            </w:pPr>
            <w:r w:rsidRPr="00D25151">
              <w:rPr>
                <w:rFonts w:cs="Arial"/>
              </w:rPr>
              <w:t>-</w:t>
            </w:r>
            <w:r w:rsidRPr="00D25151">
              <w:rPr>
                <w:rFonts w:cs="Arial"/>
              </w:rPr>
              <w:tab/>
              <w:t>0007H AdminCycleTime;</w:t>
            </w:r>
          </w:p>
          <w:p w14:paraId="1A96D6F8" w14:textId="77777777" w:rsidR="009945F3" w:rsidRPr="00D25151" w:rsidRDefault="009945F3" w:rsidP="00577A13">
            <w:pPr>
              <w:pStyle w:val="TAL"/>
              <w:rPr>
                <w:rFonts w:cs="Arial"/>
              </w:rPr>
            </w:pPr>
            <w:r w:rsidRPr="00D25151">
              <w:rPr>
                <w:rFonts w:cs="Arial"/>
              </w:rPr>
              <w:t>-</w:t>
            </w:r>
            <w:r w:rsidRPr="00D25151">
              <w:rPr>
                <w:rFonts w:cs="Arial"/>
              </w:rPr>
              <w:tab/>
              <w:t>0008H Tick granularity;</w:t>
            </w:r>
          </w:p>
          <w:p w14:paraId="27C19AE6" w14:textId="77777777" w:rsidR="009945F3" w:rsidRPr="00C54769" w:rsidRDefault="009945F3" w:rsidP="00577A13">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496022E0" w14:textId="77777777" w:rsidR="009945F3" w:rsidRDefault="009945F3" w:rsidP="00577A13">
            <w:pPr>
              <w:pStyle w:val="TAL"/>
              <w:rPr>
                <w:rFonts w:cs="Arial"/>
              </w:rPr>
            </w:pPr>
            <w:r w:rsidRPr="00C54769">
              <w:rPr>
                <w:rFonts w:cs="Arial"/>
              </w:rPr>
              <w:t>-</w:t>
            </w:r>
            <w:r w:rsidRPr="00C54769">
              <w:rPr>
                <w:rFonts w:cs="Arial"/>
              </w:rPr>
              <w:tab/>
              <w:t>000BH SupportedListMax;</w:t>
            </w:r>
          </w:p>
          <w:p w14:paraId="0826C37F" w14:textId="77777777" w:rsidR="009945F3" w:rsidRDefault="009945F3" w:rsidP="00577A13">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2683A0" w14:textId="77777777" w:rsidR="009945F3" w:rsidRPr="00D25151" w:rsidRDefault="009945F3" w:rsidP="00577A13">
            <w:pPr>
              <w:pStyle w:val="TAL"/>
              <w:rPr>
                <w:rFonts w:cs="Arial"/>
              </w:rPr>
            </w:pPr>
          </w:p>
          <w:p w14:paraId="2A947C93" w14:textId="77777777" w:rsidR="009945F3" w:rsidRPr="00D25151" w:rsidRDefault="009945F3" w:rsidP="00577A13">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1D7BD903" w14:textId="77777777" w:rsidR="009945F3" w:rsidRPr="00D25151" w:rsidRDefault="009945F3" w:rsidP="00577A13">
            <w:pPr>
              <w:pStyle w:val="TAL"/>
            </w:pPr>
            <w:r w:rsidRPr="00D25151">
              <w:tab/>
              <w:t>to</w:t>
            </w:r>
            <w:r w:rsidRPr="00D25151">
              <w:tab/>
            </w:r>
            <w:r w:rsidRPr="00D25151">
              <w:tab/>
            </w:r>
            <w:r w:rsidRPr="00D25151">
              <w:tab/>
              <w:t>Spare</w:t>
            </w:r>
          </w:p>
          <w:p w14:paraId="3341181D" w14:textId="77777777" w:rsidR="009945F3" w:rsidRPr="00D25151" w:rsidRDefault="009945F3" w:rsidP="00577A13">
            <w:pPr>
              <w:pStyle w:val="TAL"/>
              <w:rPr>
                <w:rFonts w:cs="Arial"/>
              </w:rPr>
            </w:pPr>
            <w:r w:rsidRPr="00D25151">
              <w:rPr>
                <w:rFonts w:cs="Arial"/>
              </w:rPr>
              <w:t>-</w:t>
            </w:r>
            <w:r w:rsidRPr="00D25151">
              <w:rPr>
                <w:rFonts w:cs="Arial"/>
              </w:rPr>
              <w:tab/>
              <w:t>003FH</w:t>
            </w:r>
          </w:p>
          <w:p w14:paraId="6346EA13" w14:textId="77777777" w:rsidR="009945F3" w:rsidRPr="00D25151" w:rsidRDefault="009945F3" w:rsidP="00577A13">
            <w:pPr>
              <w:pStyle w:val="TAL"/>
              <w:rPr>
                <w:rFonts w:cs="Arial"/>
              </w:rPr>
            </w:pPr>
          </w:p>
          <w:p w14:paraId="328EB711" w14:textId="77777777" w:rsidR="009945F3" w:rsidRPr="00D25151" w:rsidRDefault="009945F3" w:rsidP="00577A13">
            <w:pPr>
              <w:pStyle w:val="TAL"/>
              <w:rPr>
                <w:rFonts w:cs="Arial"/>
              </w:rPr>
            </w:pPr>
            <w:r w:rsidRPr="00D25151">
              <w:rPr>
                <w:rFonts w:cs="Arial"/>
              </w:rPr>
              <w:t>-</w:t>
            </w:r>
            <w:r w:rsidRPr="00D25151">
              <w:rPr>
                <w:rFonts w:cs="Arial"/>
              </w:rPr>
              <w:tab/>
              <w:t>0040H lldpV2PortConfigAdminStatusV2;</w:t>
            </w:r>
          </w:p>
          <w:p w14:paraId="2811CAB0" w14:textId="77777777" w:rsidR="009945F3" w:rsidRPr="00D25151" w:rsidRDefault="009945F3" w:rsidP="00577A13">
            <w:pPr>
              <w:pStyle w:val="TAL"/>
              <w:rPr>
                <w:rFonts w:cs="Arial"/>
              </w:rPr>
            </w:pPr>
            <w:r w:rsidRPr="00D25151">
              <w:rPr>
                <w:rFonts w:cs="Arial"/>
              </w:rPr>
              <w:t>-</w:t>
            </w:r>
            <w:r w:rsidRPr="00D25151">
              <w:rPr>
                <w:rFonts w:cs="Arial"/>
              </w:rPr>
              <w:tab/>
              <w:t>0041H lldpV2LocChassisIdSubtype;</w:t>
            </w:r>
          </w:p>
          <w:p w14:paraId="4D998EAA" w14:textId="77777777" w:rsidR="009945F3" w:rsidRPr="00D25151" w:rsidRDefault="009945F3" w:rsidP="00577A13">
            <w:pPr>
              <w:pStyle w:val="TAL"/>
              <w:rPr>
                <w:rFonts w:cs="Arial"/>
              </w:rPr>
            </w:pPr>
            <w:r w:rsidRPr="00D25151">
              <w:rPr>
                <w:rFonts w:cs="Arial"/>
              </w:rPr>
              <w:t>-</w:t>
            </w:r>
            <w:r w:rsidRPr="00D25151">
              <w:rPr>
                <w:rFonts w:cs="Arial"/>
              </w:rPr>
              <w:tab/>
              <w:t>0042H lldpV2LocChassisId;</w:t>
            </w:r>
          </w:p>
          <w:p w14:paraId="1702E99A" w14:textId="77777777" w:rsidR="009945F3" w:rsidRPr="00D25151" w:rsidRDefault="009945F3" w:rsidP="00577A13">
            <w:pPr>
              <w:pStyle w:val="TAL"/>
              <w:rPr>
                <w:rFonts w:cs="Arial"/>
              </w:rPr>
            </w:pPr>
            <w:r w:rsidRPr="00D25151">
              <w:rPr>
                <w:rFonts w:cs="Arial"/>
              </w:rPr>
              <w:t>-</w:t>
            </w:r>
            <w:r w:rsidRPr="00D25151">
              <w:rPr>
                <w:rFonts w:cs="Arial"/>
              </w:rPr>
              <w:tab/>
              <w:t>0043H lldpV2MessageTxInterval;</w:t>
            </w:r>
          </w:p>
          <w:p w14:paraId="65C86440" w14:textId="77777777" w:rsidR="009945F3" w:rsidRPr="00D25151" w:rsidRDefault="009945F3" w:rsidP="00577A13">
            <w:pPr>
              <w:pStyle w:val="TAL"/>
              <w:rPr>
                <w:rFonts w:cs="Arial"/>
              </w:rPr>
            </w:pPr>
            <w:r w:rsidRPr="00D25151">
              <w:rPr>
                <w:rFonts w:cs="Arial"/>
              </w:rPr>
              <w:t>-</w:t>
            </w:r>
            <w:r w:rsidRPr="00D25151">
              <w:rPr>
                <w:rFonts w:cs="Arial"/>
              </w:rPr>
              <w:tab/>
              <w:t>0044H lldpV2MessageTxHoldMultiplier;</w:t>
            </w:r>
          </w:p>
          <w:p w14:paraId="53BAEB00" w14:textId="77777777" w:rsidR="009945F3" w:rsidRPr="00D25151" w:rsidRDefault="009945F3" w:rsidP="00577A13">
            <w:pPr>
              <w:pStyle w:val="TAL"/>
              <w:rPr>
                <w:rFonts w:cs="Arial"/>
              </w:rPr>
            </w:pPr>
          </w:p>
          <w:p w14:paraId="44D65397" w14:textId="77777777" w:rsidR="009945F3" w:rsidRPr="00D25151" w:rsidRDefault="009945F3" w:rsidP="00577A13">
            <w:pPr>
              <w:pStyle w:val="TAL"/>
              <w:rPr>
                <w:rFonts w:cs="Arial"/>
              </w:rPr>
            </w:pPr>
            <w:r w:rsidRPr="00D25151">
              <w:rPr>
                <w:rFonts w:cs="Arial"/>
              </w:rPr>
              <w:t>-</w:t>
            </w:r>
            <w:r w:rsidRPr="00D25151">
              <w:rPr>
                <w:rFonts w:cs="Arial"/>
              </w:rPr>
              <w:tab/>
              <w:t>0045H</w:t>
            </w:r>
          </w:p>
          <w:p w14:paraId="6D51939B" w14:textId="77777777" w:rsidR="009945F3" w:rsidRPr="00D25151" w:rsidRDefault="009945F3" w:rsidP="00577A13">
            <w:pPr>
              <w:pStyle w:val="TAL"/>
            </w:pPr>
            <w:r w:rsidRPr="00D25151">
              <w:tab/>
              <w:t>to</w:t>
            </w:r>
            <w:r w:rsidRPr="00D25151">
              <w:tab/>
            </w:r>
            <w:r w:rsidRPr="00D25151">
              <w:tab/>
            </w:r>
            <w:r w:rsidRPr="00D25151">
              <w:tab/>
              <w:t>Spare</w:t>
            </w:r>
          </w:p>
          <w:p w14:paraId="6D9893A6" w14:textId="77777777" w:rsidR="009945F3" w:rsidRPr="00D25151" w:rsidRDefault="009945F3" w:rsidP="00577A13">
            <w:pPr>
              <w:pStyle w:val="TAL"/>
              <w:rPr>
                <w:rFonts w:cs="Arial"/>
              </w:rPr>
            </w:pPr>
            <w:r w:rsidRPr="00D25151">
              <w:rPr>
                <w:rFonts w:cs="Arial"/>
              </w:rPr>
              <w:t>-</w:t>
            </w:r>
            <w:r w:rsidRPr="00D25151">
              <w:rPr>
                <w:rFonts w:cs="Arial"/>
              </w:rPr>
              <w:tab/>
              <w:t>005FH</w:t>
            </w:r>
          </w:p>
          <w:p w14:paraId="11652857" w14:textId="77777777" w:rsidR="009945F3" w:rsidRPr="00D25151" w:rsidRDefault="009945F3" w:rsidP="00577A13">
            <w:pPr>
              <w:pStyle w:val="TAL"/>
              <w:rPr>
                <w:rFonts w:cs="Arial"/>
              </w:rPr>
            </w:pPr>
          </w:p>
          <w:p w14:paraId="70C94DC5" w14:textId="77777777" w:rsidR="009945F3" w:rsidRPr="00D25151" w:rsidRDefault="009945F3" w:rsidP="00577A13">
            <w:pPr>
              <w:pStyle w:val="TAL"/>
              <w:rPr>
                <w:rFonts w:cs="Arial"/>
              </w:rPr>
            </w:pPr>
            <w:r w:rsidRPr="00D25151">
              <w:rPr>
                <w:rFonts w:cs="Arial"/>
              </w:rPr>
              <w:t>-</w:t>
            </w:r>
            <w:r w:rsidRPr="00D25151">
              <w:rPr>
                <w:rFonts w:cs="Arial"/>
              </w:rPr>
              <w:tab/>
              <w:t>0060H lldpV2LocPortIdSubtype;</w:t>
            </w:r>
          </w:p>
          <w:p w14:paraId="75B9794C" w14:textId="77777777" w:rsidR="009945F3" w:rsidRPr="00D25151" w:rsidRDefault="009945F3" w:rsidP="00577A13">
            <w:pPr>
              <w:pStyle w:val="TAL"/>
              <w:rPr>
                <w:rFonts w:cs="Arial"/>
              </w:rPr>
            </w:pPr>
            <w:r w:rsidRPr="00D25151">
              <w:rPr>
                <w:rFonts w:cs="Arial"/>
              </w:rPr>
              <w:t>-</w:t>
            </w:r>
            <w:r w:rsidRPr="00D25151">
              <w:rPr>
                <w:rFonts w:cs="Arial"/>
              </w:rPr>
              <w:tab/>
              <w:t>0061H lldpV2LocPortId;</w:t>
            </w:r>
          </w:p>
          <w:p w14:paraId="676F46D4" w14:textId="77777777" w:rsidR="009945F3" w:rsidRPr="00D25151" w:rsidRDefault="009945F3" w:rsidP="00577A13">
            <w:pPr>
              <w:pStyle w:val="TAL"/>
              <w:rPr>
                <w:rFonts w:cs="Arial"/>
              </w:rPr>
            </w:pPr>
          </w:p>
          <w:p w14:paraId="32FD1459" w14:textId="77777777" w:rsidR="009945F3" w:rsidRPr="00D25151" w:rsidRDefault="009945F3" w:rsidP="00577A13">
            <w:pPr>
              <w:pStyle w:val="TAL"/>
              <w:rPr>
                <w:rFonts w:cs="Arial"/>
              </w:rPr>
            </w:pPr>
            <w:r w:rsidRPr="00D25151">
              <w:rPr>
                <w:rFonts w:cs="Arial"/>
              </w:rPr>
              <w:t>-</w:t>
            </w:r>
            <w:r w:rsidRPr="00D25151">
              <w:rPr>
                <w:rFonts w:cs="Arial"/>
              </w:rPr>
              <w:tab/>
              <w:t>0062H</w:t>
            </w:r>
          </w:p>
          <w:p w14:paraId="3202724D" w14:textId="77777777" w:rsidR="009945F3" w:rsidRPr="00D25151" w:rsidRDefault="009945F3" w:rsidP="00577A13">
            <w:pPr>
              <w:pStyle w:val="TAL"/>
            </w:pPr>
            <w:r w:rsidRPr="00D25151">
              <w:tab/>
              <w:t>to</w:t>
            </w:r>
            <w:r w:rsidRPr="00D25151">
              <w:tab/>
            </w:r>
            <w:r w:rsidRPr="00D25151">
              <w:tab/>
            </w:r>
            <w:r w:rsidRPr="00D25151">
              <w:tab/>
              <w:t>Spare</w:t>
            </w:r>
          </w:p>
          <w:p w14:paraId="22E7B0E4" w14:textId="77777777" w:rsidR="009945F3" w:rsidRPr="00D25151" w:rsidRDefault="009945F3" w:rsidP="00577A13">
            <w:pPr>
              <w:pStyle w:val="TAL"/>
              <w:rPr>
                <w:rFonts w:cs="Arial"/>
              </w:rPr>
            </w:pPr>
            <w:r w:rsidRPr="00D25151">
              <w:rPr>
                <w:rFonts w:cs="Arial"/>
              </w:rPr>
              <w:t>-</w:t>
            </w:r>
            <w:r w:rsidRPr="00D25151">
              <w:rPr>
                <w:rFonts w:cs="Arial"/>
              </w:rPr>
              <w:tab/>
              <w:t>009FH</w:t>
            </w:r>
          </w:p>
          <w:p w14:paraId="2D79E828" w14:textId="77777777" w:rsidR="009945F3" w:rsidRPr="00D25151" w:rsidRDefault="009945F3" w:rsidP="00577A13">
            <w:pPr>
              <w:pStyle w:val="TAL"/>
              <w:rPr>
                <w:rFonts w:cs="Arial"/>
              </w:rPr>
            </w:pPr>
          </w:p>
          <w:p w14:paraId="38CC0B64" w14:textId="77777777" w:rsidR="009945F3" w:rsidRPr="00D25151" w:rsidRDefault="009945F3" w:rsidP="00577A13">
            <w:pPr>
              <w:pStyle w:val="TAL"/>
              <w:rPr>
                <w:rFonts w:cs="Arial"/>
              </w:rPr>
            </w:pPr>
            <w:r w:rsidRPr="00D25151">
              <w:rPr>
                <w:rFonts w:cs="Arial"/>
              </w:rPr>
              <w:t>-</w:t>
            </w:r>
            <w:r w:rsidRPr="00D25151">
              <w:rPr>
                <w:rFonts w:cs="Arial"/>
              </w:rPr>
              <w:tab/>
              <w:t>00A0H lldpV2RemChassisIdSubtype;</w:t>
            </w:r>
          </w:p>
          <w:p w14:paraId="06DDD266" w14:textId="77777777" w:rsidR="009945F3" w:rsidRPr="00D25151" w:rsidRDefault="009945F3" w:rsidP="00577A13">
            <w:pPr>
              <w:pStyle w:val="TAL"/>
              <w:rPr>
                <w:rFonts w:cs="Arial"/>
              </w:rPr>
            </w:pPr>
            <w:r w:rsidRPr="00D25151">
              <w:rPr>
                <w:rFonts w:cs="Arial"/>
              </w:rPr>
              <w:t>-</w:t>
            </w:r>
            <w:r w:rsidRPr="00D25151">
              <w:rPr>
                <w:rFonts w:cs="Arial"/>
              </w:rPr>
              <w:tab/>
              <w:t>00A1H lldpV2RemChassisId;</w:t>
            </w:r>
          </w:p>
          <w:p w14:paraId="06DD4915" w14:textId="77777777" w:rsidR="009945F3" w:rsidRPr="00D25151" w:rsidRDefault="009945F3" w:rsidP="00577A13">
            <w:pPr>
              <w:pStyle w:val="TAL"/>
              <w:rPr>
                <w:rFonts w:cs="Arial"/>
              </w:rPr>
            </w:pPr>
            <w:r w:rsidRPr="00D25151">
              <w:rPr>
                <w:rFonts w:cs="Arial"/>
              </w:rPr>
              <w:t>-</w:t>
            </w:r>
            <w:r w:rsidRPr="00D25151">
              <w:rPr>
                <w:rFonts w:cs="Arial"/>
              </w:rPr>
              <w:tab/>
              <w:t>00A2H lldpV2RemPortIdSubtype;</w:t>
            </w:r>
          </w:p>
          <w:p w14:paraId="72495CAE" w14:textId="77777777" w:rsidR="009945F3" w:rsidRPr="00D25151" w:rsidRDefault="009945F3" w:rsidP="00577A13">
            <w:pPr>
              <w:pStyle w:val="TAL"/>
              <w:rPr>
                <w:rFonts w:cs="Arial"/>
              </w:rPr>
            </w:pPr>
            <w:r w:rsidRPr="00D25151">
              <w:rPr>
                <w:rFonts w:cs="Arial"/>
              </w:rPr>
              <w:t>-</w:t>
            </w:r>
            <w:r w:rsidRPr="00D25151">
              <w:rPr>
                <w:rFonts w:cs="Arial"/>
              </w:rPr>
              <w:tab/>
              <w:t>00A3H lldpV2RemPortId;</w:t>
            </w:r>
          </w:p>
          <w:p w14:paraId="037565F1" w14:textId="77777777" w:rsidR="009945F3" w:rsidRPr="00D25151" w:rsidRDefault="009945F3" w:rsidP="00577A13">
            <w:pPr>
              <w:pStyle w:val="TAL"/>
              <w:rPr>
                <w:rFonts w:cs="Arial"/>
              </w:rPr>
            </w:pPr>
            <w:r w:rsidRPr="00D25151">
              <w:rPr>
                <w:rFonts w:cs="Arial"/>
              </w:rPr>
              <w:t>-</w:t>
            </w:r>
            <w:r w:rsidRPr="00D25151">
              <w:rPr>
                <w:rFonts w:cs="Arial"/>
              </w:rPr>
              <w:tab/>
              <w:t>00A4H lldpTTL;</w:t>
            </w:r>
          </w:p>
          <w:p w14:paraId="49D4833A" w14:textId="77777777" w:rsidR="009945F3" w:rsidRPr="00D25151" w:rsidRDefault="009945F3" w:rsidP="00577A13">
            <w:pPr>
              <w:pStyle w:val="TAL"/>
              <w:rPr>
                <w:rFonts w:cs="Arial"/>
              </w:rPr>
            </w:pPr>
          </w:p>
          <w:p w14:paraId="78BB1624" w14:textId="77777777" w:rsidR="009945F3" w:rsidRPr="00D25151" w:rsidRDefault="009945F3" w:rsidP="00577A13">
            <w:pPr>
              <w:pStyle w:val="TAL"/>
              <w:rPr>
                <w:rFonts w:cs="Arial"/>
              </w:rPr>
            </w:pPr>
            <w:r w:rsidRPr="00D25151">
              <w:rPr>
                <w:rFonts w:cs="Arial"/>
              </w:rPr>
              <w:t>-</w:t>
            </w:r>
            <w:r w:rsidRPr="00D25151">
              <w:rPr>
                <w:rFonts w:cs="Arial"/>
              </w:rPr>
              <w:tab/>
              <w:t>00A5H</w:t>
            </w:r>
          </w:p>
          <w:p w14:paraId="3C4D6D9F" w14:textId="77777777" w:rsidR="009945F3" w:rsidRPr="00D25151" w:rsidRDefault="009945F3" w:rsidP="00577A13">
            <w:pPr>
              <w:pStyle w:val="TAL"/>
            </w:pPr>
            <w:r w:rsidRPr="00D25151">
              <w:tab/>
              <w:t>to</w:t>
            </w:r>
            <w:r w:rsidRPr="00D25151">
              <w:tab/>
            </w:r>
            <w:r w:rsidRPr="00D25151">
              <w:tab/>
            </w:r>
            <w:r w:rsidRPr="00D25151">
              <w:tab/>
              <w:t>Spare</w:t>
            </w:r>
          </w:p>
          <w:p w14:paraId="0173410F" w14:textId="77777777" w:rsidR="009945F3" w:rsidRPr="00D25151" w:rsidRDefault="009945F3" w:rsidP="00577A13">
            <w:pPr>
              <w:pStyle w:val="TAL"/>
              <w:rPr>
                <w:rFonts w:cs="Arial"/>
              </w:rPr>
            </w:pPr>
            <w:r w:rsidRPr="00D25151">
              <w:rPr>
                <w:rFonts w:cs="Arial"/>
              </w:rPr>
              <w:t>-</w:t>
            </w:r>
            <w:r w:rsidRPr="00D25151">
              <w:rPr>
                <w:rFonts w:cs="Arial"/>
              </w:rPr>
              <w:tab/>
              <w:t>00CFH</w:t>
            </w:r>
          </w:p>
          <w:p w14:paraId="3D939D30" w14:textId="77777777" w:rsidR="009945F3" w:rsidRPr="00D25151" w:rsidRDefault="009945F3" w:rsidP="00577A13">
            <w:pPr>
              <w:pStyle w:val="TAL"/>
              <w:rPr>
                <w:rFonts w:cs="Arial"/>
              </w:rPr>
            </w:pPr>
          </w:p>
          <w:p w14:paraId="630211E1" w14:textId="77777777" w:rsidR="009945F3" w:rsidRPr="00D25151" w:rsidRDefault="009945F3" w:rsidP="00577A13">
            <w:pPr>
              <w:pStyle w:val="TAL"/>
              <w:rPr>
                <w:rFonts w:cs="Arial"/>
              </w:rPr>
            </w:pPr>
            <w:r w:rsidRPr="00D25151">
              <w:rPr>
                <w:rFonts w:cs="Arial"/>
              </w:rPr>
              <w:t>-</w:t>
            </w:r>
            <w:r w:rsidRPr="00D25151">
              <w:rPr>
                <w:rFonts w:cs="Arial"/>
              </w:rPr>
              <w:tab/>
              <w:t>00D0H PSFPMaxStreamFilterInstances;</w:t>
            </w:r>
          </w:p>
          <w:p w14:paraId="6174C911" w14:textId="77777777" w:rsidR="009945F3" w:rsidRPr="00D25151" w:rsidRDefault="009945F3" w:rsidP="00577A13">
            <w:pPr>
              <w:pStyle w:val="TAL"/>
              <w:rPr>
                <w:rFonts w:cs="Arial"/>
              </w:rPr>
            </w:pPr>
            <w:r w:rsidRPr="00D25151">
              <w:rPr>
                <w:rFonts w:cs="Arial"/>
              </w:rPr>
              <w:t>-</w:t>
            </w:r>
            <w:r w:rsidRPr="00D25151">
              <w:rPr>
                <w:rFonts w:cs="Arial"/>
              </w:rPr>
              <w:tab/>
              <w:t>00D1H PSFPMaxStreamGateInstances;</w:t>
            </w:r>
          </w:p>
          <w:p w14:paraId="58527355" w14:textId="77777777" w:rsidR="009945F3" w:rsidRPr="00D25151" w:rsidRDefault="009945F3" w:rsidP="00577A13">
            <w:pPr>
              <w:pStyle w:val="TAL"/>
              <w:rPr>
                <w:rFonts w:cs="Arial"/>
              </w:rPr>
            </w:pPr>
            <w:r w:rsidRPr="00D25151">
              <w:rPr>
                <w:rFonts w:cs="Arial"/>
              </w:rPr>
              <w:t>-</w:t>
            </w:r>
            <w:r w:rsidRPr="00D25151">
              <w:rPr>
                <w:rFonts w:cs="Arial"/>
              </w:rPr>
              <w:tab/>
              <w:t>00D2H PSFPMaxFlowMeterInstances;</w:t>
            </w:r>
          </w:p>
          <w:p w14:paraId="6E1F5BC4" w14:textId="77777777" w:rsidR="009945F3" w:rsidRPr="00D25151" w:rsidRDefault="009945F3" w:rsidP="00577A13">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441070E1" w14:textId="77777777" w:rsidR="009945F3" w:rsidRPr="00D25151" w:rsidRDefault="009945F3" w:rsidP="00577A13">
            <w:pPr>
              <w:pStyle w:val="TAL"/>
              <w:rPr>
                <w:rFonts w:cs="Arial"/>
              </w:rPr>
            </w:pPr>
          </w:p>
          <w:p w14:paraId="45C7392F" w14:textId="77777777" w:rsidR="009945F3" w:rsidRPr="00D25151" w:rsidRDefault="009945F3" w:rsidP="00577A13">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06E9AAED" w14:textId="77777777" w:rsidR="009945F3" w:rsidRPr="00D25151" w:rsidRDefault="009945F3" w:rsidP="00577A13">
            <w:pPr>
              <w:pStyle w:val="TAL"/>
              <w:rPr>
                <w:rFonts w:cs="Arial"/>
              </w:rPr>
            </w:pPr>
            <w:r w:rsidRPr="00D25151">
              <w:rPr>
                <w:rFonts w:cs="Arial"/>
              </w:rPr>
              <w:t>-</w:t>
            </w:r>
            <w:r w:rsidRPr="00D25151">
              <w:rPr>
                <w:rFonts w:cs="Arial"/>
              </w:rPr>
              <w:tab/>
              <w:t>00D5H</w:t>
            </w:r>
          </w:p>
          <w:p w14:paraId="4D4EFA52" w14:textId="77777777" w:rsidR="009945F3" w:rsidRPr="00D25151" w:rsidRDefault="009945F3" w:rsidP="00577A13">
            <w:pPr>
              <w:pStyle w:val="TAL"/>
            </w:pPr>
            <w:r w:rsidRPr="00D25151">
              <w:tab/>
              <w:t>to</w:t>
            </w:r>
            <w:r w:rsidRPr="00D25151">
              <w:tab/>
            </w:r>
            <w:r w:rsidRPr="00D25151">
              <w:tab/>
            </w:r>
            <w:r w:rsidRPr="00D25151">
              <w:tab/>
              <w:t>Spare</w:t>
            </w:r>
          </w:p>
          <w:p w14:paraId="69E60CC7" w14:textId="77777777" w:rsidR="009945F3" w:rsidRPr="00D25151" w:rsidRDefault="009945F3" w:rsidP="00577A13">
            <w:pPr>
              <w:pStyle w:val="TAL"/>
              <w:rPr>
                <w:rFonts w:cs="Arial"/>
              </w:rPr>
            </w:pPr>
            <w:r w:rsidRPr="00D25151">
              <w:rPr>
                <w:rFonts w:cs="Arial"/>
              </w:rPr>
              <w:t>-</w:t>
            </w:r>
            <w:r w:rsidRPr="00D25151">
              <w:rPr>
                <w:rFonts w:cs="Arial"/>
              </w:rPr>
              <w:tab/>
              <w:t>00DFH</w:t>
            </w:r>
          </w:p>
          <w:p w14:paraId="39852B33" w14:textId="77777777" w:rsidR="009945F3" w:rsidRPr="00D25151" w:rsidRDefault="009945F3" w:rsidP="00577A13">
            <w:pPr>
              <w:pStyle w:val="TAL"/>
              <w:rPr>
                <w:rFonts w:cs="Arial"/>
              </w:rPr>
            </w:pPr>
          </w:p>
          <w:p w14:paraId="44D71580" w14:textId="77777777" w:rsidR="009945F3" w:rsidRPr="00D25151" w:rsidRDefault="009945F3" w:rsidP="00577A13">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0A609E67" w14:textId="77777777" w:rsidR="009945F3" w:rsidRPr="00D25151" w:rsidRDefault="009945F3" w:rsidP="00577A13">
            <w:pPr>
              <w:pStyle w:val="TAL"/>
              <w:rPr>
                <w:rFonts w:cs="Arial"/>
              </w:rPr>
            </w:pPr>
            <w:r w:rsidRPr="00D25151">
              <w:rPr>
                <w:rFonts w:cs="Arial"/>
              </w:rPr>
              <w:t>-</w:t>
            </w:r>
            <w:r w:rsidRPr="00D25151">
              <w:rPr>
                <w:rFonts w:cs="Arial"/>
              </w:rPr>
              <w:tab/>
              <w:t>00E1H Stream gate instance table</w:t>
            </w:r>
          </w:p>
          <w:p w14:paraId="37A99329" w14:textId="77777777" w:rsidR="009945F3" w:rsidRPr="00D25151" w:rsidRDefault="009945F3" w:rsidP="00577A13">
            <w:pPr>
              <w:pStyle w:val="TAL"/>
              <w:rPr>
                <w:rFonts w:cs="Arial"/>
              </w:rPr>
            </w:pPr>
          </w:p>
          <w:p w14:paraId="7F7F5924" w14:textId="77777777" w:rsidR="009945F3" w:rsidRPr="00D25151" w:rsidRDefault="009945F3" w:rsidP="00577A13">
            <w:pPr>
              <w:pStyle w:val="TAL"/>
              <w:rPr>
                <w:rFonts w:cs="Arial"/>
              </w:rPr>
            </w:pPr>
            <w:r w:rsidRPr="00D25151">
              <w:rPr>
                <w:rFonts w:cs="Arial"/>
              </w:rPr>
              <w:t>-</w:t>
            </w:r>
            <w:r w:rsidRPr="00D25151">
              <w:rPr>
                <w:rFonts w:cs="Arial"/>
              </w:rPr>
              <w:tab/>
              <w:t>00E2H Supported PTP instance types</w:t>
            </w:r>
          </w:p>
          <w:p w14:paraId="538BC4B2" w14:textId="77777777" w:rsidR="009945F3" w:rsidRPr="00D25151" w:rsidRDefault="009945F3" w:rsidP="00577A13">
            <w:pPr>
              <w:pStyle w:val="TAL"/>
              <w:rPr>
                <w:rFonts w:cs="Arial"/>
              </w:rPr>
            </w:pPr>
            <w:r w:rsidRPr="00D25151">
              <w:rPr>
                <w:rFonts w:cs="Arial"/>
              </w:rPr>
              <w:t>-</w:t>
            </w:r>
            <w:r w:rsidRPr="00D25151">
              <w:rPr>
                <w:rFonts w:cs="Arial"/>
              </w:rPr>
              <w:tab/>
              <w:t>00E3H Supported transport types</w:t>
            </w:r>
          </w:p>
          <w:p w14:paraId="3405BC01" w14:textId="77777777" w:rsidR="009945F3" w:rsidRPr="00D25151" w:rsidRDefault="009945F3" w:rsidP="00577A13">
            <w:pPr>
              <w:pStyle w:val="TAL"/>
              <w:rPr>
                <w:rFonts w:cs="Arial"/>
              </w:rPr>
            </w:pPr>
            <w:r w:rsidRPr="00D25151">
              <w:rPr>
                <w:rFonts w:cs="Arial"/>
              </w:rPr>
              <w:t>-</w:t>
            </w:r>
            <w:r w:rsidRPr="00D25151">
              <w:rPr>
                <w:rFonts w:cs="Arial"/>
              </w:rPr>
              <w:tab/>
              <w:t>00E4H Supported delay mechanisms</w:t>
            </w:r>
          </w:p>
          <w:p w14:paraId="5B0A35F3" w14:textId="77777777" w:rsidR="009945F3" w:rsidRPr="00D25151" w:rsidRDefault="009945F3" w:rsidP="00577A13">
            <w:pPr>
              <w:pStyle w:val="TAL"/>
              <w:rPr>
                <w:rFonts w:cs="Arial"/>
              </w:rPr>
            </w:pPr>
            <w:r w:rsidRPr="00D25151">
              <w:rPr>
                <w:rFonts w:cs="Arial"/>
              </w:rPr>
              <w:t>-</w:t>
            </w:r>
            <w:r w:rsidRPr="00D25151">
              <w:rPr>
                <w:rFonts w:cs="Arial"/>
              </w:rPr>
              <w:tab/>
              <w:t>00E5H PTP grandmaster capable</w:t>
            </w:r>
          </w:p>
          <w:p w14:paraId="31C47EF9" w14:textId="77777777" w:rsidR="009945F3" w:rsidRPr="00D25151" w:rsidRDefault="009945F3" w:rsidP="00577A13">
            <w:pPr>
              <w:pStyle w:val="TAL"/>
              <w:rPr>
                <w:rFonts w:cs="Arial"/>
              </w:rPr>
            </w:pPr>
            <w:r w:rsidRPr="00D25151">
              <w:rPr>
                <w:rFonts w:cs="Arial"/>
              </w:rPr>
              <w:lastRenderedPageBreak/>
              <w:t>-</w:t>
            </w:r>
            <w:r w:rsidRPr="00D25151">
              <w:rPr>
                <w:rFonts w:cs="Arial"/>
              </w:rPr>
              <w:tab/>
              <w:t>00E6H gPTP grandmaster capable</w:t>
            </w:r>
          </w:p>
          <w:p w14:paraId="5A47EC2C" w14:textId="77777777" w:rsidR="009945F3" w:rsidRPr="00D25151" w:rsidRDefault="009945F3" w:rsidP="00577A13">
            <w:pPr>
              <w:pStyle w:val="TAL"/>
              <w:rPr>
                <w:rFonts w:cs="Arial"/>
              </w:rPr>
            </w:pPr>
            <w:r w:rsidRPr="00D25151">
              <w:rPr>
                <w:rFonts w:cs="Arial"/>
              </w:rPr>
              <w:t>-</w:t>
            </w:r>
            <w:r w:rsidRPr="00D25151">
              <w:rPr>
                <w:rFonts w:cs="Arial"/>
              </w:rPr>
              <w:tab/>
              <w:t>00E7H Supported PTP profiles</w:t>
            </w:r>
          </w:p>
          <w:p w14:paraId="143C4C66" w14:textId="77777777" w:rsidR="009945F3" w:rsidRPr="00D25151" w:rsidRDefault="009945F3" w:rsidP="00577A13">
            <w:pPr>
              <w:pStyle w:val="TAL"/>
              <w:rPr>
                <w:rFonts w:cs="Arial"/>
              </w:rPr>
            </w:pPr>
            <w:r w:rsidRPr="00D25151">
              <w:rPr>
                <w:rFonts w:cs="Arial"/>
              </w:rPr>
              <w:t>-</w:t>
            </w:r>
            <w:r w:rsidRPr="00D25151">
              <w:rPr>
                <w:rFonts w:cs="Arial"/>
              </w:rPr>
              <w:tab/>
              <w:t>00E8H Number of supported PTP instances</w:t>
            </w:r>
          </w:p>
          <w:p w14:paraId="684B948F" w14:textId="77777777" w:rsidR="009945F3" w:rsidRPr="00D25151" w:rsidRDefault="009945F3" w:rsidP="00577A13">
            <w:pPr>
              <w:pStyle w:val="TAL"/>
              <w:rPr>
                <w:rFonts w:cs="Arial"/>
              </w:rPr>
            </w:pPr>
            <w:r w:rsidRPr="00D25151">
              <w:rPr>
                <w:rFonts w:cs="Arial"/>
              </w:rPr>
              <w:t>-</w:t>
            </w:r>
            <w:r w:rsidRPr="00D25151">
              <w:rPr>
                <w:rFonts w:cs="Arial"/>
              </w:rPr>
              <w:tab/>
              <w:t>00E9H PTP instance list</w:t>
            </w:r>
          </w:p>
          <w:p w14:paraId="368F11EF" w14:textId="77777777" w:rsidR="009945F3" w:rsidRPr="00D25151" w:rsidRDefault="009945F3" w:rsidP="00577A13">
            <w:pPr>
              <w:pStyle w:val="TAL"/>
              <w:rPr>
                <w:rFonts w:cs="Arial"/>
              </w:rPr>
            </w:pPr>
          </w:p>
          <w:p w14:paraId="29AFCB74" w14:textId="77777777" w:rsidR="009945F3" w:rsidRPr="00D25151" w:rsidRDefault="009945F3" w:rsidP="00577A13">
            <w:pPr>
              <w:pStyle w:val="TAL"/>
            </w:pPr>
            <w:r w:rsidRPr="00D25151">
              <w:rPr>
                <w:rFonts w:cs="Arial"/>
              </w:rPr>
              <w:t>-</w:t>
            </w:r>
            <w:r w:rsidRPr="00D25151">
              <w:rPr>
                <w:rFonts w:cs="Arial"/>
              </w:rPr>
              <w:tab/>
              <w:t>00EAH</w:t>
            </w:r>
          </w:p>
          <w:p w14:paraId="581CDB82" w14:textId="77777777" w:rsidR="009945F3" w:rsidRPr="00D25151" w:rsidRDefault="009945F3" w:rsidP="00577A13">
            <w:pPr>
              <w:pStyle w:val="TAL"/>
            </w:pPr>
            <w:r w:rsidRPr="00D25151">
              <w:tab/>
              <w:t>to</w:t>
            </w:r>
            <w:r w:rsidRPr="00D25151">
              <w:tab/>
            </w:r>
            <w:r w:rsidRPr="00D25151">
              <w:tab/>
            </w:r>
            <w:r w:rsidRPr="00D25151">
              <w:tab/>
              <w:t>Spare</w:t>
            </w:r>
          </w:p>
          <w:p w14:paraId="661DF72C" w14:textId="77777777" w:rsidR="009945F3" w:rsidRPr="00D25151" w:rsidRDefault="009945F3" w:rsidP="00577A13">
            <w:pPr>
              <w:pStyle w:val="TAL"/>
              <w:rPr>
                <w:rFonts w:cs="Arial"/>
              </w:rPr>
            </w:pPr>
            <w:r w:rsidRPr="00D25151">
              <w:rPr>
                <w:rFonts w:cs="Arial"/>
              </w:rPr>
              <w:t>-</w:t>
            </w:r>
            <w:r w:rsidRPr="00D25151">
              <w:rPr>
                <w:rFonts w:cs="Arial"/>
              </w:rPr>
              <w:tab/>
            </w:r>
            <w:r>
              <w:rPr>
                <w:rFonts w:cs="Arial"/>
              </w:rPr>
              <w:t>00EF</w:t>
            </w:r>
            <w:r w:rsidRPr="00D25151">
              <w:rPr>
                <w:rFonts w:cs="Arial"/>
              </w:rPr>
              <w:t>H</w:t>
            </w:r>
          </w:p>
          <w:p w14:paraId="26A030DF" w14:textId="77777777" w:rsidR="009945F3" w:rsidRDefault="009945F3" w:rsidP="00577A13">
            <w:pPr>
              <w:pStyle w:val="TAL"/>
              <w:rPr>
                <w:rFonts w:cs="Arial"/>
              </w:rPr>
            </w:pPr>
          </w:p>
          <w:p w14:paraId="6A7FA557" w14:textId="77777777" w:rsidR="009945F3" w:rsidRDefault="009945F3" w:rsidP="00577A1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DF6DBA3" w14:textId="77777777" w:rsidR="009945F3" w:rsidRDefault="009945F3" w:rsidP="00577A1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4254DEAC" w14:textId="77777777" w:rsidR="009945F3" w:rsidRDefault="009945F3" w:rsidP="00577A1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4CEF39E3" w14:textId="77777777" w:rsidR="009945F3" w:rsidRDefault="009945F3" w:rsidP="00577A13">
            <w:pPr>
              <w:pStyle w:val="TAL"/>
              <w:rPr>
                <w:rFonts w:cs="Arial"/>
              </w:rPr>
            </w:pPr>
          </w:p>
          <w:p w14:paraId="108C854C" w14:textId="77777777" w:rsidR="009945F3" w:rsidRDefault="009945F3" w:rsidP="00577A1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9E26130" w14:textId="77777777" w:rsidR="009945F3" w:rsidRDefault="009945F3" w:rsidP="00577A1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CB7718F" w14:textId="77777777" w:rsidR="009945F3" w:rsidRDefault="009945F3" w:rsidP="00577A1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48C765C" w14:textId="77777777" w:rsidR="009945F3" w:rsidRDefault="009945F3" w:rsidP="00577A1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3BA56131" w14:textId="77777777" w:rsidR="009945F3" w:rsidRDefault="009945F3" w:rsidP="00577A1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528E705D" w14:textId="77777777" w:rsidR="009945F3" w:rsidRDefault="009945F3" w:rsidP="00577A13">
            <w:pPr>
              <w:pStyle w:val="TAL"/>
              <w:rPr>
                <w:rFonts w:cs="Arial"/>
              </w:rPr>
            </w:pPr>
          </w:p>
          <w:p w14:paraId="3D797847" w14:textId="77777777" w:rsidR="009945F3" w:rsidRDefault="009945F3" w:rsidP="00577A1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7808031F" w14:textId="77777777" w:rsidR="009945F3" w:rsidRDefault="009945F3" w:rsidP="00577A1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66CB977" w14:textId="77777777" w:rsidR="009945F3" w:rsidRDefault="009945F3" w:rsidP="00577A1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7413F826" w14:textId="77777777" w:rsidR="009945F3" w:rsidRDefault="009945F3" w:rsidP="00577A1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D23B58D" w14:textId="77777777" w:rsidR="009945F3" w:rsidRPr="00D25151" w:rsidRDefault="009945F3" w:rsidP="00577A1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1DF8C3DB" w14:textId="77777777" w:rsidR="009945F3" w:rsidRDefault="009945F3" w:rsidP="00577A13">
            <w:pPr>
              <w:pStyle w:val="TAL"/>
              <w:rPr>
                <w:rFonts w:cs="Arial"/>
              </w:rPr>
            </w:pPr>
          </w:p>
          <w:p w14:paraId="6B7E7608" w14:textId="77777777" w:rsidR="009945F3" w:rsidRPr="00D25151" w:rsidRDefault="009945F3" w:rsidP="00577A13">
            <w:pPr>
              <w:pStyle w:val="TAL"/>
            </w:pPr>
            <w:r w:rsidRPr="00D25151">
              <w:rPr>
                <w:rFonts w:cs="Arial"/>
              </w:rPr>
              <w:t>-</w:t>
            </w:r>
            <w:r w:rsidRPr="00D25151">
              <w:rPr>
                <w:rFonts w:cs="Arial"/>
              </w:rPr>
              <w:tab/>
              <w:t>00</w:t>
            </w:r>
            <w:r>
              <w:rPr>
                <w:rFonts w:cs="Arial"/>
              </w:rPr>
              <w:t>FD</w:t>
            </w:r>
            <w:r w:rsidRPr="00D25151">
              <w:rPr>
                <w:rFonts w:cs="Arial"/>
              </w:rPr>
              <w:t>H</w:t>
            </w:r>
          </w:p>
          <w:p w14:paraId="6D830A10" w14:textId="77777777" w:rsidR="009945F3" w:rsidRPr="00D25151" w:rsidRDefault="009945F3" w:rsidP="00577A13">
            <w:pPr>
              <w:pStyle w:val="TAL"/>
            </w:pPr>
            <w:r w:rsidRPr="00D25151">
              <w:tab/>
              <w:t>to</w:t>
            </w:r>
            <w:r w:rsidRPr="00D25151">
              <w:tab/>
            </w:r>
            <w:r w:rsidRPr="00D25151">
              <w:tab/>
            </w:r>
            <w:r w:rsidRPr="00D25151">
              <w:tab/>
              <w:t>Spare</w:t>
            </w:r>
          </w:p>
          <w:p w14:paraId="5725FD13" w14:textId="77777777" w:rsidR="009945F3" w:rsidRPr="00D25151" w:rsidRDefault="009945F3" w:rsidP="00577A13">
            <w:pPr>
              <w:pStyle w:val="TAL"/>
              <w:rPr>
                <w:rFonts w:cs="Arial"/>
              </w:rPr>
            </w:pPr>
            <w:r w:rsidRPr="00D25151">
              <w:rPr>
                <w:rFonts w:cs="Arial"/>
              </w:rPr>
              <w:t>-</w:t>
            </w:r>
            <w:r w:rsidRPr="00D25151">
              <w:rPr>
                <w:rFonts w:cs="Arial"/>
              </w:rPr>
              <w:tab/>
            </w:r>
            <w:r>
              <w:rPr>
                <w:rFonts w:cs="Arial"/>
              </w:rPr>
              <w:t>7F</w:t>
            </w:r>
            <w:r w:rsidRPr="00D25151">
              <w:rPr>
                <w:rFonts w:cs="Arial"/>
              </w:rPr>
              <w:t>FFH</w:t>
            </w:r>
          </w:p>
          <w:p w14:paraId="676AA614" w14:textId="77777777" w:rsidR="009945F3" w:rsidRPr="00D25151" w:rsidRDefault="009945F3" w:rsidP="00577A13">
            <w:pPr>
              <w:pStyle w:val="TAL"/>
              <w:rPr>
                <w:rFonts w:cs="Arial"/>
              </w:rPr>
            </w:pPr>
          </w:p>
          <w:p w14:paraId="017247DA" w14:textId="77777777" w:rsidR="009945F3" w:rsidRPr="00D25151" w:rsidRDefault="009945F3" w:rsidP="00577A13">
            <w:pPr>
              <w:pStyle w:val="TAL"/>
              <w:rPr>
                <w:rFonts w:cs="Arial"/>
              </w:rPr>
            </w:pPr>
            <w:r w:rsidRPr="00D25151">
              <w:rPr>
                <w:rFonts w:cs="Arial"/>
              </w:rPr>
              <w:t>-</w:t>
            </w:r>
            <w:r w:rsidRPr="00D25151">
              <w:rPr>
                <w:rFonts w:cs="Arial"/>
              </w:rPr>
              <w:tab/>
              <w:t>8000H</w:t>
            </w:r>
          </w:p>
          <w:p w14:paraId="183B2FF8" w14:textId="77777777" w:rsidR="009945F3" w:rsidRPr="00D25151" w:rsidRDefault="009945F3" w:rsidP="00577A13">
            <w:pPr>
              <w:pStyle w:val="TAL"/>
            </w:pPr>
            <w:r w:rsidRPr="00D25151">
              <w:tab/>
              <w:t>to</w:t>
            </w:r>
            <w:r w:rsidRPr="00D25151">
              <w:tab/>
            </w:r>
            <w:r w:rsidRPr="00D25151">
              <w:tab/>
            </w:r>
            <w:r w:rsidRPr="00D25151">
              <w:tab/>
              <w:t>Reserved for deployment specific parameters</w:t>
            </w:r>
          </w:p>
          <w:p w14:paraId="31ABF24C" w14:textId="77777777" w:rsidR="009945F3" w:rsidRPr="00D25151" w:rsidRDefault="009945F3" w:rsidP="00577A13">
            <w:pPr>
              <w:pStyle w:val="TAL"/>
              <w:rPr>
                <w:rFonts w:cs="Arial"/>
              </w:rPr>
            </w:pPr>
            <w:r w:rsidRPr="00D25151">
              <w:rPr>
                <w:rFonts w:cs="Arial"/>
              </w:rPr>
              <w:t>-</w:t>
            </w:r>
            <w:r w:rsidRPr="00D25151">
              <w:rPr>
                <w:rFonts w:cs="Arial"/>
              </w:rPr>
              <w:tab/>
              <w:t>FFFFH</w:t>
            </w:r>
          </w:p>
          <w:p w14:paraId="2C7B0B3D" w14:textId="77777777" w:rsidR="009945F3" w:rsidRPr="00D25151" w:rsidRDefault="009945F3" w:rsidP="00577A13">
            <w:pPr>
              <w:pStyle w:val="TAL"/>
            </w:pPr>
          </w:p>
        </w:tc>
      </w:tr>
      <w:tr w:rsidR="009945F3" w:rsidRPr="00D25151" w14:paraId="3973E481" w14:textId="77777777" w:rsidTr="00577A13">
        <w:trPr>
          <w:cantSplit/>
          <w:jc w:val="center"/>
        </w:trPr>
        <w:tc>
          <w:tcPr>
            <w:tcW w:w="7102" w:type="dxa"/>
          </w:tcPr>
          <w:p w14:paraId="2DE4B155" w14:textId="77777777" w:rsidR="009945F3" w:rsidRPr="00D25151" w:rsidRDefault="009945F3" w:rsidP="00577A13">
            <w:pPr>
              <w:pStyle w:val="TAL"/>
            </w:pPr>
            <w:r w:rsidRPr="00D25151">
              <w:lastRenderedPageBreak/>
              <w:t>Length of port parameter value (octets d+3 to d+4)</w:t>
            </w:r>
          </w:p>
        </w:tc>
      </w:tr>
      <w:tr w:rsidR="009945F3" w:rsidRPr="00D25151" w14:paraId="051C883C" w14:textId="77777777" w:rsidTr="00577A13">
        <w:trPr>
          <w:cantSplit/>
          <w:jc w:val="center"/>
        </w:trPr>
        <w:tc>
          <w:tcPr>
            <w:tcW w:w="7102" w:type="dxa"/>
          </w:tcPr>
          <w:p w14:paraId="2E120A29" w14:textId="77777777" w:rsidR="009945F3" w:rsidRPr="00D25151" w:rsidRDefault="009945F3" w:rsidP="00577A13">
            <w:pPr>
              <w:pStyle w:val="TAL"/>
            </w:pPr>
          </w:p>
        </w:tc>
      </w:tr>
      <w:tr w:rsidR="009945F3" w:rsidRPr="00D25151" w14:paraId="384C4A3D" w14:textId="77777777" w:rsidTr="00577A13">
        <w:trPr>
          <w:cantSplit/>
          <w:jc w:val="center"/>
        </w:trPr>
        <w:tc>
          <w:tcPr>
            <w:tcW w:w="7102" w:type="dxa"/>
          </w:tcPr>
          <w:p w14:paraId="32A32842" w14:textId="77777777" w:rsidR="009945F3" w:rsidRPr="00D25151" w:rsidRDefault="009945F3" w:rsidP="00577A13">
            <w:pPr>
              <w:pStyle w:val="TAL"/>
            </w:pPr>
            <w:r w:rsidRPr="00D25151">
              <w:t>This field contains the binary encoding of the length of the port parameter value</w:t>
            </w:r>
          </w:p>
        </w:tc>
      </w:tr>
      <w:tr w:rsidR="009945F3" w:rsidRPr="00D25151" w14:paraId="6F6C1285" w14:textId="77777777" w:rsidTr="00577A13">
        <w:trPr>
          <w:cantSplit/>
          <w:jc w:val="center"/>
        </w:trPr>
        <w:tc>
          <w:tcPr>
            <w:tcW w:w="7102" w:type="dxa"/>
          </w:tcPr>
          <w:p w14:paraId="61C8CCF7" w14:textId="77777777" w:rsidR="009945F3" w:rsidRPr="00D25151" w:rsidRDefault="009945F3" w:rsidP="00577A13">
            <w:pPr>
              <w:pStyle w:val="TAL"/>
            </w:pPr>
          </w:p>
        </w:tc>
      </w:tr>
      <w:tr w:rsidR="009945F3" w:rsidRPr="00D25151" w14:paraId="0862082D" w14:textId="77777777" w:rsidTr="00577A13">
        <w:trPr>
          <w:cantSplit/>
          <w:jc w:val="center"/>
        </w:trPr>
        <w:tc>
          <w:tcPr>
            <w:tcW w:w="7102" w:type="dxa"/>
          </w:tcPr>
          <w:p w14:paraId="200F5CA6" w14:textId="77777777" w:rsidR="009945F3" w:rsidRPr="00D25151" w:rsidRDefault="009945F3" w:rsidP="00577A13">
            <w:pPr>
              <w:pStyle w:val="TAL"/>
            </w:pPr>
            <w:r w:rsidRPr="00D25151">
              <w:t>Port parameter value (octet d+5 to e)</w:t>
            </w:r>
          </w:p>
        </w:tc>
      </w:tr>
      <w:tr w:rsidR="009945F3" w:rsidRPr="00D25151" w14:paraId="41A35CA9" w14:textId="77777777" w:rsidTr="00577A13">
        <w:trPr>
          <w:cantSplit/>
          <w:jc w:val="center"/>
        </w:trPr>
        <w:tc>
          <w:tcPr>
            <w:tcW w:w="7102" w:type="dxa"/>
          </w:tcPr>
          <w:p w14:paraId="33E05ED8" w14:textId="77777777" w:rsidR="009945F3" w:rsidRPr="00D25151" w:rsidRDefault="009945F3" w:rsidP="00577A13">
            <w:pPr>
              <w:pStyle w:val="TAL"/>
            </w:pPr>
          </w:p>
        </w:tc>
      </w:tr>
      <w:tr w:rsidR="009945F3" w:rsidRPr="00D25151" w14:paraId="73E90DAC" w14:textId="77777777" w:rsidTr="00577A13">
        <w:trPr>
          <w:cantSplit/>
          <w:jc w:val="center"/>
        </w:trPr>
        <w:tc>
          <w:tcPr>
            <w:tcW w:w="7102" w:type="dxa"/>
          </w:tcPr>
          <w:p w14:paraId="33269138" w14:textId="77777777" w:rsidR="009945F3" w:rsidRPr="00D25151" w:rsidRDefault="009945F3" w:rsidP="00577A13">
            <w:pPr>
              <w:pStyle w:val="TAL"/>
            </w:pPr>
            <w:r w:rsidRPr="00D25151">
              <w:lastRenderedPageBreak/>
              <w:t>This field contains the value to be set for the port parameter.</w:t>
            </w:r>
          </w:p>
          <w:p w14:paraId="699DD24E" w14:textId="77777777" w:rsidR="009945F3" w:rsidRPr="00D25151" w:rsidRDefault="009945F3" w:rsidP="00577A13">
            <w:pPr>
              <w:pStyle w:val="TAL"/>
            </w:pPr>
          </w:p>
          <w:p w14:paraId="6699E6AE" w14:textId="77777777" w:rsidR="009945F3" w:rsidRPr="00D25151" w:rsidRDefault="009945F3" w:rsidP="00577A13">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9339414" w14:textId="77777777" w:rsidR="009945F3" w:rsidRPr="00D25151" w:rsidRDefault="009945F3" w:rsidP="00577A13">
            <w:pPr>
              <w:pStyle w:val="TAL"/>
            </w:pPr>
          </w:p>
          <w:p w14:paraId="0AC48834" w14:textId="77777777" w:rsidR="009945F3" w:rsidRPr="00D25151" w:rsidRDefault="009945F3" w:rsidP="00577A13">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A9EA90" w14:textId="77777777" w:rsidR="009945F3" w:rsidRPr="00D25151" w:rsidRDefault="009945F3" w:rsidP="00577A13">
            <w:pPr>
              <w:pStyle w:val="TAL"/>
            </w:pPr>
          </w:p>
          <w:p w14:paraId="01986E95" w14:textId="77777777" w:rsidR="009945F3" w:rsidRPr="00D25151" w:rsidRDefault="009945F3" w:rsidP="00577A13">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FD6FC8E" w14:textId="77777777" w:rsidR="009945F3" w:rsidRPr="00D25151" w:rsidRDefault="009945F3" w:rsidP="00577A13">
            <w:pPr>
              <w:pStyle w:val="TAL"/>
            </w:pPr>
          </w:p>
          <w:p w14:paraId="05A3B6CC" w14:textId="77777777" w:rsidR="009945F3" w:rsidRPr="00D25151" w:rsidRDefault="009945F3" w:rsidP="00577A13">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4A85B91" w14:textId="77777777" w:rsidR="009945F3" w:rsidRPr="00D25151" w:rsidRDefault="009945F3" w:rsidP="00577A13">
            <w:pPr>
              <w:pStyle w:val="TAL"/>
            </w:pPr>
          </w:p>
          <w:p w14:paraId="79CDB100" w14:textId="77777777" w:rsidR="009945F3" w:rsidRPr="00D25151" w:rsidRDefault="009945F3" w:rsidP="00577A13">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30C396B" w14:textId="77777777" w:rsidR="009945F3" w:rsidRPr="00D25151" w:rsidRDefault="009945F3" w:rsidP="00577A13">
            <w:pPr>
              <w:pStyle w:val="TAL"/>
            </w:pPr>
          </w:p>
          <w:p w14:paraId="6703B7C7" w14:textId="77777777" w:rsidR="009945F3" w:rsidRPr="00D25151" w:rsidRDefault="009945F3" w:rsidP="00577A13">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14AE3B71" w14:textId="77777777" w:rsidR="009945F3" w:rsidRPr="00D25151" w:rsidRDefault="009945F3" w:rsidP="00577A13">
            <w:pPr>
              <w:pStyle w:val="TAL"/>
            </w:pPr>
          </w:p>
          <w:p w14:paraId="7B2B11F9" w14:textId="77777777" w:rsidR="009945F3" w:rsidRPr="00D25151" w:rsidRDefault="009945F3" w:rsidP="00577A13">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E5D78F0" w14:textId="77777777" w:rsidR="009945F3" w:rsidRPr="00D25151" w:rsidRDefault="009945F3" w:rsidP="00577A13">
            <w:pPr>
              <w:pStyle w:val="TAL"/>
            </w:pPr>
          </w:p>
          <w:p w14:paraId="22F57637" w14:textId="77777777" w:rsidR="009945F3" w:rsidRPr="00D25151" w:rsidRDefault="009945F3" w:rsidP="00577A13">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DC4EC74" w14:textId="77777777" w:rsidR="009945F3" w:rsidRPr="00D25151" w:rsidRDefault="009945F3" w:rsidP="00577A13">
            <w:pPr>
              <w:pStyle w:val="TAL"/>
            </w:pPr>
          </w:p>
          <w:p w14:paraId="46AFFB20" w14:textId="77777777" w:rsidR="009945F3" w:rsidRPr="00D25151" w:rsidRDefault="009945F3" w:rsidP="00577A13">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6841E46C" w14:textId="77777777" w:rsidR="009945F3" w:rsidRPr="00D25151" w:rsidRDefault="009945F3" w:rsidP="00577A13">
            <w:pPr>
              <w:pStyle w:val="TAL"/>
            </w:pPr>
          </w:p>
          <w:p w14:paraId="42E4EF5B" w14:textId="77777777" w:rsidR="009945F3" w:rsidRDefault="009945F3" w:rsidP="00577A13">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63BF5404" w14:textId="77777777" w:rsidR="009945F3" w:rsidRPr="00D25151" w:rsidRDefault="009945F3" w:rsidP="00577A13">
            <w:pPr>
              <w:pStyle w:val="TAL"/>
            </w:pPr>
          </w:p>
          <w:p w14:paraId="3E07151D" w14:textId="77777777" w:rsidR="009945F3" w:rsidRPr="00C54769" w:rsidRDefault="009945F3" w:rsidP="00577A13">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30C1D673" w14:textId="77777777" w:rsidR="009945F3" w:rsidRPr="00D25151" w:rsidRDefault="009945F3" w:rsidP="00577A13">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74CB63F" w14:textId="77777777" w:rsidR="009945F3" w:rsidRPr="00D25151" w:rsidRDefault="009945F3" w:rsidP="00577A13">
            <w:pPr>
              <w:pStyle w:val="TAL"/>
            </w:pPr>
          </w:p>
          <w:p w14:paraId="74F858C3" w14:textId="77777777" w:rsidR="009945F3" w:rsidRPr="00D25151" w:rsidRDefault="009945F3" w:rsidP="00577A13">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767234C9" w14:textId="77777777" w:rsidR="009945F3" w:rsidRPr="00D25151" w:rsidRDefault="009945F3" w:rsidP="00577A13">
            <w:pPr>
              <w:pStyle w:val="TAL"/>
            </w:pPr>
          </w:p>
          <w:p w14:paraId="165FFE48" w14:textId="77777777" w:rsidR="009945F3" w:rsidRPr="00D25151" w:rsidRDefault="009945F3" w:rsidP="00577A13">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BAABBFC" w14:textId="77777777" w:rsidR="009945F3" w:rsidRPr="00D25151" w:rsidRDefault="009945F3" w:rsidP="00577A13">
            <w:pPr>
              <w:pStyle w:val="TAL"/>
            </w:pPr>
          </w:p>
          <w:p w14:paraId="5FFABCB7" w14:textId="77777777" w:rsidR="009945F3" w:rsidRPr="00D25151" w:rsidRDefault="009945F3" w:rsidP="00577A13">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31269039" w14:textId="77777777" w:rsidR="009945F3" w:rsidRPr="00D25151" w:rsidRDefault="009945F3" w:rsidP="00577A13">
            <w:pPr>
              <w:pStyle w:val="TAL"/>
              <w:rPr>
                <w:rFonts w:cs="Arial"/>
              </w:rPr>
            </w:pPr>
          </w:p>
          <w:p w14:paraId="2F77A915" w14:textId="77777777" w:rsidR="009945F3" w:rsidRPr="00D25151" w:rsidRDefault="009945F3" w:rsidP="00577A13">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C9E6452" w14:textId="77777777" w:rsidR="009945F3" w:rsidRPr="00D25151" w:rsidRDefault="009945F3" w:rsidP="00577A13">
            <w:pPr>
              <w:pStyle w:val="TAL"/>
              <w:rPr>
                <w:rFonts w:cs="Arial"/>
              </w:rPr>
            </w:pPr>
          </w:p>
          <w:p w14:paraId="037B6187" w14:textId="77777777" w:rsidR="009945F3" w:rsidRPr="00D25151" w:rsidRDefault="009945F3" w:rsidP="00577A13">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F593350" w14:textId="77777777" w:rsidR="009945F3" w:rsidRPr="00D25151" w:rsidRDefault="009945F3" w:rsidP="00577A13">
            <w:pPr>
              <w:pStyle w:val="TAL"/>
              <w:rPr>
                <w:rFonts w:cs="Arial"/>
              </w:rPr>
            </w:pPr>
          </w:p>
          <w:p w14:paraId="0C12518B" w14:textId="77777777" w:rsidR="009945F3" w:rsidRPr="00D25151" w:rsidRDefault="009945F3" w:rsidP="00577A13">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5CEEDEE" w14:textId="77777777" w:rsidR="009945F3" w:rsidRPr="00D25151" w:rsidRDefault="009945F3" w:rsidP="00577A13">
            <w:pPr>
              <w:pStyle w:val="TAL"/>
            </w:pPr>
          </w:p>
          <w:p w14:paraId="5E8A9249" w14:textId="77777777" w:rsidR="009945F3" w:rsidRPr="00D25151" w:rsidRDefault="009945F3" w:rsidP="00577A13">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051AD7A9" w14:textId="77777777" w:rsidR="009945F3" w:rsidRPr="00D25151" w:rsidRDefault="009945F3" w:rsidP="00577A13">
            <w:pPr>
              <w:pStyle w:val="TAL"/>
            </w:pPr>
          </w:p>
          <w:p w14:paraId="71D01967" w14:textId="77777777" w:rsidR="009945F3" w:rsidRPr="00D25151" w:rsidRDefault="009945F3" w:rsidP="00577A13">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B684C" w14:textId="77777777" w:rsidR="009945F3" w:rsidRPr="00D25151" w:rsidRDefault="009945F3" w:rsidP="00577A13">
            <w:pPr>
              <w:pStyle w:val="TAL"/>
              <w:rPr>
                <w:rFonts w:cs="Arial"/>
              </w:rPr>
            </w:pPr>
          </w:p>
          <w:p w14:paraId="4E8D0A65" w14:textId="77777777" w:rsidR="009945F3" w:rsidRPr="00D25151" w:rsidRDefault="009945F3" w:rsidP="00577A13">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3D495EB" w14:textId="77777777" w:rsidR="009945F3" w:rsidRPr="00D25151" w:rsidRDefault="009945F3" w:rsidP="00577A13">
            <w:pPr>
              <w:pStyle w:val="TAL"/>
            </w:pPr>
          </w:p>
          <w:p w14:paraId="5D8807F3" w14:textId="77777777" w:rsidR="009945F3" w:rsidRPr="00D25151" w:rsidRDefault="009945F3" w:rsidP="00577A13">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6A5DC3B" w14:textId="77777777" w:rsidR="009945F3" w:rsidRPr="00D25151" w:rsidRDefault="009945F3" w:rsidP="00577A13">
            <w:pPr>
              <w:pStyle w:val="TAL"/>
              <w:rPr>
                <w:rFonts w:cs="Arial"/>
              </w:rPr>
            </w:pPr>
          </w:p>
          <w:p w14:paraId="63FE8CF0" w14:textId="77777777" w:rsidR="009945F3" w:rsidRPr="00D25151" w:rsidRDefault="009945F3" w:rsidP="00577A13">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3771B44C" w14:textId="77777777" w:rsidR="009945F3" w:rsidRPr="00D25151" w:rsidRDefault="009945F3" w:rsidP="00577A13">
            <w:pPr>
              <w:pStyle w:val="TAL"/>
            </w:pPr>
          </w:p>
          <w:p w14:paraId="201E8AAC"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EBAB1C4" w14:textId="77777777" w:rsidR="009945F3" w:rsidRPr="00D25151" w:rsidRDefault="009945F3" w:rsidP="00577A13">
            <w:pPr>
              <w:pStyle w:val="TAL"/>
              <w:rPr>
                <w:rFonts w:cs="Arial"/>
              </w:rPr>
            </w:pPr>
          </w:p>
          <w:p w14:paraId="6B427867"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011FD34" w14:textId="77777777" w:rsidR="009945F3" w:rsidRPr="00D25151" w:rsidRDefault="009945F3" w:rsidP="00577A13">
            <w:pPr>
              <w:pStyle w:val="TAL"/>
              <w:rPr>
                <w:rFonts w:cs="Arial"/>
              </w:rPr>
            </w:pPr>
          </w:p>
          <w:p w14:paraId="7D2BA268"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E026CFD" w14:textId="77777777" w:rsidR="009945F3" w:rsidRPr="00D25151" w:rsidRDefault="009945F3" w:rsidP="00577A13">
            <w:pPr>
              <w:pStyle w:val="TAL"/>
              <w:rPr>
                <w:rFonts w:cs="Arial"/>
              </w:rPr>
            </w:pPr>
          </w:p>
          <w:p w14:paraId="0E1BED78" w14:textId="77777777" w:rsidR="009945F3" w:rsidRPr="00D25151" w:rsidRDefault="009945F3" w:rsidP="00577A13">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071D9FA" w14:textId="77777777" w:rsidR="009945F3" w:rsidRPr="00D25151" w:rsidRDefault="009945F3" w:rsidP="00577A13">
            <w:pPr>
              <w:pStyle w:val="TAL"/>
              <w:rPr>
                <w:rFonts w:cs="Arial"/>
              </w:rPr>
            </w:pPr>
          </w:p>
          <w:p w14:paraId="0AC42D4E" w14:textId="77777777" w:rsidR="009945F3" w:rsidRPr="00D25151" w:rsidRDefault="009945F3" w:rsidP="00577A13">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30AC8E1" w14:textId="77777777" w:rsidR="009945F3" w:rsidRPr="00D25151" w:rsidRDefault="009945F3" w:rsidP="00577A13">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FC91469" w14:textId="77777777" w:rsidR="009945F3" w:rsidRPr="00D25151" w:rsidRDefault="009945F3" w:rsidP="00577A13">
            <w:pPr>
              <w:pStyle w:val="TAL"/>
            </w:pPr>
          </w:p>
          <w:p w14:paraId="1020F496" w14:textId="77777777" w:rsidR="009945F3" w:rsidRPr="00D25151" w:rsidRDefault="009945F3" w:rsidP="00577A13">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53DC75" w14:textId="77777777" w:rsidR="009945F3" w:rsidRPr="00D25151" w:rsidRDefault="009945F3" w:rsidP="00577A13">
            <w:pPr>
              <w:pStyle w:val="TAL"/>
            </w:pPr>
          </w:p>
          <w:p w14:paraId="3B3D56A9" w14:textId="77777777" w:rsidR="009945F3" w:rsidRPr="00D25151" w:rsidRDefault="009945F3" w:rsidP="00577A13">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B326949" w14:textId="77777777" w:rsidR="009945F3" w:rsidRPr="00D25151" w:rsidRDefault="009945F3" w:rsidP="00577A13">
            <w:pPr>
              <w:pStyle w:val="TAL"/>
            </w:pPr>
          </w:p>
          <w:p w14:paraId="17FDF1D5" w14:textId="77777777" w:rsidR="009945F3" w:rsidRPr="00D25151" w:rsidRDefault="009945F3" w:rsidP="00577A13">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43349D4" w14:textId="77777777" w:rsidR="009945F3" w:rsidRPr="00D25151" w:rsidRDefault="009945F3" w:rsidP="00577A13">
            <w:pPr>
              <w:pStyle w:val="TAL"/>
            </w:pPr>
          </w:p>
          <w:p w14:paraId="3EA40E80" w14:textId="77777777" w:rsidR="009945F3" w:rsidRPr="00D25151" w:rsidRDefault="009945F3" w:rsidP="00577A13">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36CD1F17" w14:textId="77777777" w:rsidR="009945F3" w:rsidRPr="00D25151" w:rsidRDefault="009945F3" w:rsidP="00577A13">
            <w:pPr>
              <w:pStyle w:val="TAL"/>
            </w:pPr>
          </w:p>
          <w:p w14:paraId="762E7FFB" w14:textId="77777777" w:rsidR="009945F3" w:rsidRPr="00D25151" w:rsidRDefault="009945F3" w:rsidP="00577A13">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70F0BD16" w14:textId="77777777" w:rsidR="009945F3" w:rsidRPr="00D25151" w:rsidRDefault="009945F3" w:rsidP="00577A13">
            <w:pPr>
              <w:pStyle w:val="TAL"/>
            </w:pPr>
          </w:p>
          <w:p w14:paraId="5E92ED67" w14:textId="77777777" w:rsidR="009945F3" w:rsidRPr="00D25151" w:rsidRDefault="009945F3" w:rsidP="00577A13">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45AA5E5C" w14:textId="77777777" w:rsidR="009945F3" w:rsidRPr="00D25151" w:rsidRDefault="009945F3" w:rsidP="00577A13">
            <w:pPr>
              <w:pStyle w:val="TAL"/>
            </w:pPr>
          </w:p>
          <w:p w14:paraId="33F2D660" w14:textId="77777777" w:rsidR="009945F3" w:rsidRPr="00D25151" w:rsidRDefault="009945F3" w:rsidP="00577A13">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616EA62" w14:textId="77777777" w:rsidR="009945F3" w:rsidRPr="00D25151" w:rsidRDefault="009945F3" w:rsidP="00577A13">
            <w:pPr>
              <w:pStyle w:val="TAL"/>
            </w:pPr>
          </w:p>
          <w:p w14:paraId="382A6C59" w14:textId="77777777" w:rsidR="009945F3" w:rsidRPr="00D25151" w:rsidRDefault="009945F3" w:rsidP="00577A13">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E8B5564" w14:textId="77777777" w:rsidR="009945F3" w:rsidRPr="00D25151" w:rsidRDefault="009945F3" w:rsidP="00577A13">
            <w:pPr>
              <w:pStyle w:val="TAL"/>
            </w:pPr>
          </w:p>
          <w:p w14:paraId="5257CCF8" w14:textId="77777777" w:rsidR="009945F3" w:rsidRPr="00D25151" w:rsidRDefault="009945F3" w:rsidP="00577A13">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D5F38AA" w14:textId="77777777" w:rsidR="009945F3" w:rsidRDefault="009945F3" w:rsidP="00577A13">
            <w:pPr>
              <w:pStyle w:val="TAL"/>
            </w:pPr>
          </w:p>
          <w:p w14:paraId="190D7AD2" w14:textId="77777777" w:rsidR="009945F3" w:rsidRDefault="009945F3" w:rsidP="00577A1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52D9272" w14:textId="77777777" w:rsidR="009945F3" w:rsidRDefault="009945F3" w:rsidP="00577A13">
            <w:pPr>
              <w:pStyle w:val="TAL"/>
            </w:pPr>
          </w:p>
          <w:p w14:paraId="3057F62F" w14:textId="77777777" w:rsidR="009945F3" w:rsidRPr="002B4FAA" w:rsidRDefault="009945F3" w:rsidP="00577A1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lastRenderedPageBreak/>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8C2997" w14:textId="77777777" w:rsidR="009945F3" w:rsidRDefault="009945F3" w:rsidP="00577A13">
            <w:pPr>
              <w:pStyle w:val="TAL"/>
            </w:pPr>
          </w:p>
          <w:p w14:paraId="51244864" w14:textId="77777777" w:rsidR="009945F3" w:rsidRDefault="009945F3" w:rsidP="00577A1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77FA098E" w14:textId="77777777" w:rsidR="009945F3" w:rsidRDefault="009945F3" w:rsidP="00577A13">
            <w:pPr>
              <w:pStyle w:val="TAL"/>
            </w:pPr>
          </w:p>
          <w:p w14:paraId="4E4D75A3" w14:textId="77777777" w:rsidR="009945F3" w:rsidRDefault="009945F3" w:rsidP="00577A1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CA6BB2B" w14:textId="77777777" w:rsidR="009945F3" w:rsidRDefault="009945F3" w:rsidP="00577A13">
            <w:pPr>
              <w:pStyle w:val="TAL"/>
            </w:pPr>
          </w:p>
          <w:p w14:paraId="73672900" w14:textId="77777777" w:rsidR="009945F3" w:rsidRDefault="009945F3" w:rsidP="00577A1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79CD0AC" w14:textId="77777777" w:rsidR="009945F3" w:rsidRDefault="009945F3" w:rsidP="00577A13">
            <w:pPr>
              <w:pStyle w:val="TAL"/>
            </w:pPr>
          </w:p>
          <w:p w14:paraId="35FE3113" w14:textId="77777777" w:rsidR="009945F3" w:rsidRDefault="009945F3" w:rsidP="00577A13">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3AD7087" w14:textId="77777777" w:rsidR="009945F3" w:rsidRDefault="009945F3" w:rsidP="00577A13">
            <w:pPr>
              <w:pStyle w:val="TAL"/>
            </w:pPr>
          </w:p>
          <w:p w14:paraId="5FC2E7F2" w14:textId="77777777" w:rsidR="009945F3" w:rsidRDefault="009945F3" w:rsidP="00577A1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53492753" w14:textId="77777777" w:rsidR="009945F3" w:rsidRDefault="009945F3" w:rsidP="00577A13">
            <w:pPr>
              <w:pStyle w:val="TAL"/>
            </w:pPr>
          </w:p>
          <w:p w14:paraId="38767105" w14:textId="77777777" w:rsidR="009945F3" w:rsidRPr="00D25151" w:rsidRDefault="009945F3" w:rsidP="00577A13">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32DAACCD" w14:textId="77777777" w:rsidR="009945F3" w:rsidRDefault="009945F3" w:rsidP="00577A1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A24021A" w14:textId="77777777" w:rsidR="009945F3" w:rsidRDefault="009945F3" w:rsidP="00577A13">
            <w:pPr>
              <w:pStyle w:val="TAL"/>
            </w:pPr>
          </w:p>
          <w:p w14:paraId="227159D1" w14:textId="77777777" w:rsidR="009945F3" w:rsidRDefault="009945F3" w:rsidP="00577A1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18F6D81" w14:textId="77777777" w:rsidR="009945F3" w:rsidRDefault="009945F3" w:rsidP="00577A13">
            <w:pPr>
              <w:pStyle w:val="TAL"/>
            </w:pPr>
          </w:p>
          <w:p w14:paraId="2668F21D" w14:textId="77777777" w:rsidR="009945F3" w:rsidRPr="004B4C1F" w:rsidRDefault="009945F3" w:rsidP="00577A13">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231D0CF1" w14:textId="77777777" w:rsidR="009945F3" w:rsidRDefault="009945F3" w:rsidP="00577A13">
            <w:pPr>
              <w:pStyle w:val="TAL"/>
            </w:pPr>
          </w:p>
          <w:p w14:paraId="2C863B31" w14:textId="77777777" w:rsidR="009945F3" w:rsidRDefault="009945F3" w:rsidP="00577A13">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34997EC6" w14:textId="77777777" w:rsidR="009945F3" w:rsidRDefault="009945F3" w:rsidP="00577A13">
            <w:pPr>
              <w:pStyle w:val="TAL"/>
            </w:pPr>
          </w:p>
          <w:p w14:paraId="7FA13FB4" w14:textId="77777777" w:rsidR="009945F3" w:rsidRPr="00D25151" w:rsidRDefault="009945F3" w:rsidP="00577A13">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815CB0F" w14:textId="77777777" w:rsidR="009945F3" w:rsidRPr="00D25151" w:rsidRDefault="009945F3" w:rsidP="00577A13">
            <w:pPr>
              <w:pStyle w:val="TAL"/>
            </w:pPr>
          </w:p>
          <w:p w14:paraId="271BE33B" w14:textId="77777777" w:rsidR="009945F3" w:rsidRPr="00D25151" w:rsidRDefault="009945F3" w:rsidP="00577A13">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9945F3" w:rsidRPr="00D25151" w14:paraId="13A14EF3" w14:textId="77777777" w:rsidTr="00577A13">
        <w:trPr>
          <w:cantSplit/>
          <w:jc w:val="center"/>
        </w:trPr>
        <w:tc>
          <w:tcPr>
            <w:tcW w:w="7102" w:type="dxa"/>
            <w:tcBorders>
              <w:top w:val="single" w:sz="4" w:space="0" w:color="auto"/>
              <w:bottom w:val="single" w:sz="4" w:space="0" w:color="auto"/>
            </w:tcBorders>
          </w:tcPr>
          <w:p w14:paraId="504C4710" w14:textId="2C853A28" w:rsidR="009945F3" w:rsidRPr="00D25151" w:rsidRDefault="009945F3" w:rsidP="00577A13">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r w:rsidRPr="00D25151">
              <w:br/>
              <w:t>-</w:t>
            </w:r>
            <w:r w:rsidRPr="00D25151">
              <w:tab/>
              <w:t xml:space="preserve">00D3H PSFPSupportedListMax. </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rsidRPr="00D25151">
              <w:t>.</w:t>
            </w:r>
          </w:p>
          <w:p w14:paraId="194F0CE7" w14:textId="77777777" w:rsidR="009945F3" w:rsidRDefault="009945F3" w:rsidP="00577A13">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08AEB677" w14:textId="0E14C9C8" w:rsidR="009945F3" w:rsidRDefault="009945F3" w:rsidP="00577A13">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319A9DB7" w14:textId="77777777" w:rsidR="009945F3" w:rsidRPr="00D25151" w:rsidRDefault="009945F3" w:rsidP="00577A13">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1489499E" w14:textId="19B3742C" w:rsidR="005B5AD6" w:rsidRPr="00644C11" w:rsidRDefault="00F13781" w:rsidP="007A3061">
      <w:pPr>
        <w:pStyle w:val="Heading2"/>
      </w:pPr>
      <w:bookmarkStart w:id="636" w:name="_Toc138340163"/>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6"/>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7" w:name="_Toc33963294"/>
      <w:bookmarkStart w:id="638" w:name="_Toc34393364"/>
      <w:bookmarkStart w:id="639" w:name="_Toc45216191"/>
      <w:bookmarkStart w:id="640" w:name="_Toc51931760"/>
      <w:bookmarkStart w:id="641" w:name="_Toc58235122"/>
      <w:bookmarkStart w:id="642" w:name="_Toc138340164"/>
      <w:bookmarkStart w:id="643" w:name="_Toc20233403"/>
      <w:bookmarkEnd w:id="635"/>
      <w:r w:rsidRPr="00644C11">
        <w:t>9</w:t>
      </w:r>
      <w:r w:rsidR="005B5AD6" w:rsidRPr="00644C11">
        <w:t>.4</w:t>
      </w:r>
      <w:r w:rsidR="005B5AD6" w:rsidRPr="00644C11">
        <w:tab/>
      </w:r>
      <w:r w:rsidR="00B51DBC" w:rsidRPr="00644C11">
        <w:t>P</w:t>
      </w:r>
      <w:r w:rsidR="005B5AD6" w:rsidRPr="00644C11">
        <w:t>ort status</w:t>
      </w:r>
      <w:bookmarkEnd w:id="637"/>
      <w:bookmarkEnd w:id="638"/>
      <w:bookmarkEnd w:id="639"/>
      <w:bookmarkEnd w:id="640"/>
      <w:bookmarkEnd w:id="641"/>
      <w:bookmarkEnd w:id="642"/>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4" w:name="_Toc33963295"/>
      <w:bookmarkStart w:id="645" w:name="_Toc34393365"/>
      <w:bookmarkStart w:id="646" w:name="_Toc45216192"/>
      <w:bookmarkStart w:id="647" w:name="_Toc51931761"/>
      <w:bookmarkStart w:id="648" w:name="_Toc58235123"/>
      <w:bookmarkStart w:id="649" w:name="_Toc138340165"/>
      <w:bookmarkStart w:id="650" w:name="_Toc20233404"/>
      <w:bookmarkEnd w:id="643"/>
      <w:r w:rsidRPr="00644C11">
        <w:t>9</w:t>
      </w:r>
      <w:r w:rsidR="005B5AD6" w:rsidRPr="00644C11">
        <w:t>.5</w:t>
      </w:r>
      <w:r w:rsidR="005B5AD6" w:rsidRPr="00644C11">
        <w:tab/>
      </w:r>
      <w:r w:rsidR="00616DD3" w:rsidRPr="00644C11">
        <w:t>P</w:t>
      </w:r>
      <w:r w:rsidR="005B5AD6" w:rsidRPr="00644C11">
        <w:t>ort update result</w:t>
      </w:r>
      <w:bookmarkEnd w:id="644"/>
      <w:bookmarkEnd w:id="645"/>
      <w:bookmarkEnd w:id="646"/>
      <w:bookmarkEnd w:id="647"/>
      <w:bookmarkEnd w:id="648"/>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1" w:name="_Toc45216193"/>
      <w:bookmarkStart w:id="652" w:name="_Toc51931762"/>
      <w:bookmarkStart w:id="653" w:name="_Toc58235124"/>
      <w:bookmarkStart w:id="654" w:name="_Toc138340166"/>
      <w:bookmarkStart w:id="655" w:name="_Toc33963296"/>
      <w:bookmarkStart w:id="656" w:name="_Toc34393366"/>
      <w:bookmarkStart w:id="657" w:name="_Toc20233405"/>
      <w:bookmarkEnd w:id="650"/>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1"/>
      <w:bookmarkEnd w:id="652"/>
      <w:bookmarkEnd w:id="653"/>
      <w:bookmarkEnd w:id="654"/>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8" w:name="_Toc45216194"/>
      <w:bookmarkStart w:id="659" w:name="_Toc51931763"/>
      <w:bookmarkStart w:id="660" w:name="_Toc58235125"/>
      <w:bookmarkStart w:id="661" w:name="_Toc138340167"/>
      <w:r w:rsidRPr="00644C11">
        <w:t>9.5B</w:t>
      </w:r>
      <w:r w:rsidRPr="00644C11">
        <w:tab/>
      </w:r>
      <w:r w:rsidR="00EA4CED" w:rsidRPr="00644C11">
        <w:t>User plane node</w:t>
      </w:r>
      <w:r w:rsidRPr="00644C11">
        <w:t xml:space="preserve"> management list</w:t>
      </w:r>
      <w:bookmarkEnd w:id="658"/>
      <w:bookmarkEnd w:id="659"/>
      <w:bookmarkEnd w:id="660"/>
      <w:bookmarkEnd w:id="661"/>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77777777"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7777777" w:rsidR="008C45D9" w:rsidRPr="00D25151" w:rsidRDefault="008C45D9" w:rsidP="00577A13">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77777777" w:rsidR="008C45D9" w:rsidRPr="00D25151" w:rsidRDefault="008C45D9" w:rsidP="00577A13">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77777777"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77777777"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77777777"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77777777"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77777777"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xml:space="preserve"> [x].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77777777"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5.28.3.1-2, encoded as the value part of the Clock quality information element as specified in clause 9.y</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2" w:name="_Toc45216195"/>
      <w:bookmarkStart w:id="663" w:name="_Toc51931764"/>
      <w:bookmarkStart w:id="664" w:name="_Toc58235126"/>
      <w:bookmarkStart w:id="665" w:name="_Toc138340168"/>
      <w:r w:rsidRPr="00644C11">
        <w:t>9.5C</w:t>
      </w:r>
      <w:r w:rsidRPr="00644C11">
        <w:tab/>
      </w:r>
      <w:r w:rsidR="00EA4CED" w:rsidRPr="00644C11">
        <w:t>User plane node</w:t>
      </w:r>
      <w:r w:rsidRPr="00644C11">
        <w:t xml:space="preserve"> management capability</w:t>
      </w:r>
      <w:bookmarkEnd w:id="662"/>
      <w:bookmarkEnd w:id="663"/>
      <w:bookmarkEnd w:id="664"/>
      <w:bookmarkEnd w:id="665"/>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6" w:name="_Toc45216196"/>
      <w:bookmarkStart w:id="667" w:name="_Toc51931765"/>
      <w:bookmarkStart w:id="668" w:name="_Toc58235127"/>
      <w:bookmarkStart w:id="669" w:name="_Toc138340169"/>
      <w:r w:rsidRPr="00644C11">
        <w:t>9.5D</w:t>
      </w:r>
      <w:r w:rsidRPr="00644C11">
        <w:tab/>
      </w:r>
      <w:r w:rsidR="00EA4CED" w:rsidRPr="00644C11">
        <w:t>User plane node</w:t>
      </w:r>
      <w:r w:rsidRPr="00644C11">
        <w:t xml:space="preserve"> status</w:t>
      </w:r>
      <w:bookmarkEnd w:id="666"/>
      <w:bookmarkEnd w:id="667"/>
      <w:bookmarkEnd w:id="668"/>
      <w:bookmarkEnd w:id="669"/>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0" w:name="_Toc45216197"/>
      <w:bookmarkStart w:id="671" w:name="_Toc51931766"/>
      <w:bookmarkStart w:id="672" w:name="_Toc58235128"/>
      <w:bookmarkStart w:id="673" w:name="_Toc138340170"/>
      <w:r w:rsidRPr="00644C11">
        <w:t>9.5E</w:t>
      </w:r>
      <w:r w:rsidRPr="00644C11">
        <w:tab/>
      </w:r>
      <w:r w:rsidR="00EA4CED" w:rsidRPr="00644C11">
        <w:t>User plane node</w:t>
      </w:r>
      <w:r w:rsidRPr="00644C11">
        <w:t xml:space="preserve"> update result</w:t>
      </w:r>
      <w:bookmarkEnd w:id="670"/>
      <w:bookmarkEnd w:id="671"/>
      <w:bookmarkEnd w:id="672"/>
      <w:bookmarkEnd w:id="673"/>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4" w:name="_Toc45216198"/>
      <w:bookmarkStart w:id="675" w:name="_Toc51931767"/>
      <w:bookmarkStart w:id="676" w:name="_Toc58235129"/>
      <w:bookmarkStart w:id="677" w:name="_Toc138340171"/>
      <w:r w:rsidRPr="00644C11">
        <w:t>9.</w:t>
      </w:r>
      <w:r w:rsidR="00DF3809" w:rsidRPr="00644C11">
        <w:t>6</w:t>
      </w:r>
      <w:r w:rsidRPr="00644C11">
        <w:tab/>
        <w:t>Static filtering entries</w:t>
      </w:r>
      <w:bookmarkEnd w:id="655"/>
      <w:bookmarkEnd w:id="656"/>
      <w:bookmarkEnd w:id="674"/>
      <w:bookmarkEnd w:id="675"/>
      <w:bookmarkEnd w:id="676"/>
      <w:bookmarkEnd w:id="677"/>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8" w:name="_Toc138340172"/>
      <w:bookmarkStart w:id="679" w:name="_Toc33963297"/>
      <w:bookmarkStart w:id="680" w:name="_Toc34393367"/>
      <w:bookmarkStart w:id="681" w:name="_Toc45216199"/>
      <w:bookmarkStart w:id="682" w:name="_Toc51931768"/>
      <w:bookmarkStart w:id="683" w:name="_Toc58235130"/>
      <w:r w:rsidRPr="00972C99">
        <w:t>9.</w:t>
      </w:r>
      <w:r>
        <w:t>6B</w:t>
      </w:r>
      <w:r w:rsidRPr="00972C99">
        <w:tab/>
        <w:t xml:space="preserve">Static filtering </w:t>
      </w:r>
      <w:r>
        <w:t xml:space="preserve">with port-map support </w:t>
      </w:r>
      <w:r w:rsidRPr="00972C99">
        <w:t>entries</w:t>
      </w:r>
      <w:bookmarkEnd w:id="678"/>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4" w:name="_Toc138340173"/>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4"/>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5" w:name="_Toc45216200"/>
      <w:bookmarkStart w:id="686" w:name="_Toc51931769"/>
      <w:bookmarkStart w:id="687" w:name="_Toc58235131"/>
      <w:bookmarkStart w:id="688" w:name="_Toc138340174"/>
      <w:r w:rsidRPr="00644C11">
        <w:t>9.8</w:t>
      </w:r>
      <w:r w:rsidR="001207A1" w:rsidRPr="00644C11">
        <w:tab/>
        <w:t>Stream filter instance table</w:t>
      </w:r>
      <w:bookmarkEnd w:id="685"/>
      <w:bookmarkEnd w:id="686"/>
      <w:bookmarkEnd w:id="687"/>
      <w:bookmarkEnd w:id="688"/>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89" w:name="_Toc45216201"/>
      <w:bookmarkStart w:id="690" w:name="_Toc51931770"/>
      <w:bookmarkStart w:id="691"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2" w:name="MCCQCTEMPBM_00000161"/>
          </w:p>
        </w:tc>
      </w:tr>
      <w:bookmarkEnd w:id="692"/>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3" w:name="MCCQCTEMPBM_00000162"/>
          </w:p>
        </w:tc>
      </w:tr>
      <w:bookmarkEnd w:id="693"/>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4" w:name="MCCQCTEMPBM_00000163"/>
          </w:p>
        </w:tc>
      </w:tr>
      <w:bookmarkEnd w:id="694"/>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5" w:name="MCCQCTEMPBM_00000164"/>
          </w:p>
        </w:tc>
      </w:tr>
      <w:bookmarkEnd w:id="695"/>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6" w:name="MCCQCTEMPBM_00000165"/>
          </w:p>
        </w:tc>
      </w:tr>
      <w:bookmarkEnd w:id="696"/>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7" w:name="_Toc138340175"/>
      <w:r w:rsidRPr="00644C11">
        <w:t>9.9</w:t>
      </w:r>
      <w:r w:rsidRPr="00644C11">
        <w:tab/>
        <w:t>Stream gate instance table</w:t>
      </w:r>
      <w:bookmarkEnd w:id="689"/>
      <w:bookmarkEnd w:id="690"/>
      <w:bookmarkEnd w:id="691"/>
      <w:bookmarkEnd w:id="697"/>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698" w:name="_Toc45216202"/>
      <w:bookmarkStart w:id="699" w:name="_Toc51931771"/>
      <w:bookmarkStart w:id="700" w:name="_Toc58235133"/>
      <w:bookmarkStart w:id="701" w:name="_Toc33963298"/>
      <w:bookmarkStart w:id="702" w:name="_Toc34393368"/>
      <w:bookmarkEnd w:id="657"/>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3" w:name="MCCQCTEMPBM_00000166"/>
          </w:p>
        </w:tc>
      </w:tr>
      <w:bookmarkEnd w:id="703"/>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4" w:name="MCCQCTEMPBM_00000167"/>
          </w:p>
        </w:tc>
      </w:tr>
      <w:bookmarkEnd w:id="704"/>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5" w:name="MCCQCTEMPBM_00000168"/>
          </w:p>
        </w:tc>
      </w:tr>
      <w:bookmarkEnd w:id="705"/>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06" w:name="MCCQCTEMPBM_00000169"/>
          </w:p>
        </w:tc>
      </w:tr>
      <w:bookmarkEnd w:id="706"/>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07" w:name="MCCQCTEMPBM_00000170"/>
          </w:p>
        </w:tc>
      </w:tr>
      <w:bookmarkEnd w:id="707"/>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08" w:name="MCCQCTEMPBM_00000171"/>
          </w:p>
        </w:tc>
      </w:tr>
      <w:bookmarkEnd w:id="708"/>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09" w:name="MCCQCTEMPBM_00000172"/>
          </w:p>
        </w:tc>
      </w:tr>
      <w:bookmarkEnd w:id="709"/>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0" w:name="MCCQCTEMPBM_00000173"/>
          </w:p>
        </w:tc>
      </w:tr>
      <w:bookmarkEnd w:id="710"/>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1" w:name="MCCQCTEMPBM_00000174"/>
          </w:p>
        </w:tc>
      </w:tr>
      <w:bookmarkEnd w:id="711"/>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2" w:name="MCCQCTEMPBM_00000175"/>
          </w:p>
        </w:tc>
      </w:tr>
      <w:bookmarkEnd w:id="712"/>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3" w:name="_Toc138340176"/>
      <w:r w:rsidRPr="00644C11">
        <w:t>9.10</w:t>
      </w:r>
      <w:r w:rsidRPr="00644C11">
        <w:tab/>
        <w:t>DS-TT port neighbor discovery configuration for DS-TT ports</w:t>
      </w:r>
      <w:bookmarkEnd w:id="698"/>
      <w:bookmarkEnd w:id="699"/>
      <w:bookmarkEnd w:id="700"/>
      <w:bookmarkEnd w:id="713"/>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4" w:name="_Toc45216203"/>
      <w:bookmarkStart w:id="715" w:name="_Toc51931772"/>
      <w:bookmarkStart w:id="716"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7" w:name="MCCQCTEMPBM_00000176"/>
          </w:p>
        </w:tc>
      </w:tr>
      <w:bookmarkEnd w:id="717"/>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8" w:name="MCCQCTEMPBM_00000177"/>
          </w:p>
        </w:tc>
      </w:tr>
      <w:bookmarkEnd w:id="718"/>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9" w:name="MCCQCTEMPBM_00000178"/>
          </w:p>
        </w:tc>
      </w:tr>
      <w:bookmarkEnd w:id="719"/>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0" w:name="MCCQCTEMPBM_00000179"/>
          </w:p>
        </w:tc>
      </w:tr>
      <w:bookmarkEnd w:id="720"/>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1" w:name="MCCQCTEMPBM_00000180"/>
          </w:p>
        </w:tc>
      </w:tr>
      <w:bookmarkEnd w:id="721"/>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2" w:name="MCCQCTEMPBM_00000181"/>
          </w:p>
        </w:tc>
      </w:tr>
      <w:bookmarkEnd w:id="722"/>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3" w:name="MCCQCTEMPBM_00000182"/>
          </w:p>
        </w:tc>
      </w:tr>
      <w:bookmarkEnd w:id="723"/>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4" w:name="MCCQCTEMPBM_00000183"/>
          </w:p>
        </w:tc>
      </w:tr>
      <w:bookmarkEnd w:id="724"/>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5" w:name="_Toc138340177"/>
      <w:r w:rsidRPr="00644C11">
        <w:t>9.11</w:t>
      </w:r>
      <w:r w:rsidRPr="00644C11">
        <w:tab/>
        <w:t>Discovered neighbor information for DS-TT ports</w:t>
      </w:r>
      <w:bookmarkEnd w:id="714"/>
      <w:bookmarkEnd w:id="715"/>
      <w:bookmarkEnd w:id="716"/>
      <w:bookmarkEnd w:id="725"/>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6" w:name="MCCQCTEMPBM_00000184"/>
          </w:p>
        </w:tc>
      </w:tr>
      <w:bookmarkEnd w:id="726"/>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7" w:name="MCCQCTEMPBM_00000185"/>
          </w:p>
        </w:tc>
      </w:tr>
      <w:bookmarkEnd w:id="727"/>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8" w:name="MCCQCTEMPBM_00000186"/>
          </w:p>
        </w:tc>
      </w:tr>
      <w:bookmarkEnd w:id="728"/>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9" w:name="MCCQCTEMPBM_00000187"/>
          </w:p>
        </w:tc>
      </w:tr>
      <w:bookmarkEnd w:id="729"/>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0" w:name="MCCQCTEMPBM_00000188"/>
          </w:p>
        </w:tc>
      </w:tr>
      <w:bookmarkEnd w:id="730"/>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1" w:name="MCCQCTEMPBM_00000189"/>
          </w:p>
        </w:tc>
      </w:tr>
      <w:bookmarkEnd w:id="731"/>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2" w:name="MCCQCTEMPBM_00000190"/>
          </w:p>
        </w:tc>
      </w:tr>
      <w:bookmarkEnd w:id="732"/>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3" w:name="MCCQCTEMPBM_00000191"/>
          </w:p>
        </w:tc>
      </w:tr>
      <w:bookmarkEnd w:id="733"/>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4" w:name="MCCQCTEMPBM_00000192"/>
          </w:p>
        </w:tc>
      </w:tr>
      <w:bookmarkEnd w:id="734"/>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5" w:name="MCCQCTEMPBM_00000193"/>
          </w:p>
        </w:tc>
      </w:tr>
      <w:bookmarkEnd w:id="735"/>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6" w:name="MCCQCTEMPBM_00000194"/>
          </w:p>
        </w:tc>
      </w:tr>
      <w:bookmarkEnd w:id="736"/>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7" w:name="MCCQCTEMPBM_00000195"/>
          </w:p>
        </w:tc>
      </w:tr>
      <w:bookmarkEnd w:id="737"/>
    </w:tbl>
    <w:p w14:paraId="0B10E223" w14:textId="06CC598C" w:rsidR="0028171D" w:rsidRPr="00644C11" w:rsidRDefault="0028171D" w:rsidP="0028171D"/>
    <w:p w14:paraId="1B70F1FF" w14:textId="77777777" w:rsidR="004B57FC" w:rsidRDefault="00CC7DDA" w:rsidP="00CC7DDA">
      <w:pPr>
        <w:pStyle w:val="Heading2"/>
      </w:pPr>
      <w:bookmarkStart w:id="738" w:name="_Toc138340178"/>
      <w:bookmarkStart w:id="739" w:name="_Toc58235135"/>
      <w:r w:rsidRPr="00644C11">
        <w:t>9.12</w:t>
      </w:r>
      <w:r w:rsidRPr="00644C11">
        <w:tab/>
      </w:r>
      <w:r w:rsidR="004B57FC">
        <w:t>Void</w:t>
      </w:r>
      <w:bookmarkEnd w:id="738"/>
    </w:p>
    <w:p w14:paraId="28752B61" w14:textId="77777777" w:rsidR="009117E3" w:rsidRDefault="00C831E5" w:rsidP="00C831E5">
      <w:pPr>
        <w:pStyle w:val="Heading2"/>
      </w:pPr>
      <w:bookmarkStart w:id="740" w:name="_Toc138340179"/>
      <w:bookmarkStart w:id="741" w:name="_Toc58235136"/>
      <w:bookmarkEnd w:id="739"/>
      <w:r w:rsidRPr="00644C11">
        <w:t>9.13</w:t>
      </w:r>
      <w:r w:rsidRPr="00644C11">
        <w:tab/>
      </w:r>
      <w:r w:rsidR="009117E3">
        <w:t>Void</w:t>
      </w:r>
      <w:bookmarkEnd w:id="740"/>
    </w:p>
    <w:p w14:paraId="3601AA6E" w14:textId="6F2975F1" w:rsidR="00D81F8D" w:rsidRPr="00644C11" w:rsidRDefault="00D81F8D" w:rsidP="00D81F8D">
      <w:pPr>
        <w:pStyle w:val="Heading2"/>
        <w:rPr>
          <w:rFonts w:eastAsia="SimSun"/>
        </w:rPr>
      </w:pPr>
      <w:bookmarkStart w:id="742" w:name="_Toc138340180"/>
      <w:bookmarkEnd w:id="741"/>
      <w:r w:rsidRPr="00644C11">
        <w:rPr>
          <w:rFonts w:eastAsia="SimSun"/>
        </w:rPr>
        <w:t>9.14</w:t>
      </w:r>
      <w:r w:rsidRPr="00644C11">
        <w:rPr>
          <w:rFonts w:eastAsia="SimSun"/>
        </w:rPr>
        <w:tab/>
        <w:t>NW-TT port numbers</w:t>
      </w:r>
      <w:bookmarkEnd w:id="742"/>
    </w:p>
    <w:p w14:paraId="78F40B22" w14:textId="74811B40" w:rsidR="00D81F8D" w:rsidRPr="00644C11" w:rsidRDefault="00D81F8D" w:rsidP="00D81F8D">
      <w:pPr>
        <w:rPr>
          <w:rFonts w:eastAsia="SimSun"/>
        </w:rPr>
      </w:pPr>
      <w:r w:rsidRPr="00644C11">
        <w:t xml:space="preserve">The purpose of the </w:t>
      </w:r>
      <w:bookmarkStart w:id="743" w:name="_Hlk51860245"/>
      <w:r w:rsidRPr="00644C11">
        <w:t xml:space="preserve">NW-TT port numbers </w:t>
      </w:r>
      <w:bookmarkEnd w:id="743"/>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4" w:name="MCCQCTEMPBM_00000196"/>
          </w:p>
        </w:tc>
      </w:tr>
      <w:bookmarkEnd w:id="744"/>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5" w:name="MCCQCTEMPBM_00000197"/>
          </w:p>
        </w:tc>
      </w:tr>
      <w:bookmarkEnd w:id="745"/>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6" w:name="MCCQCTEMPBM_00000198"/>
          </w:p>
        </w:tc>
      </w:tr>
      <w:bookmarkEnd w:id="746"/>
    </w:tbl>
    <w:p w14:paraId="689401E9" w14:textId="74E3C125" w:rsidR="00C44A0B" w:rsidRPr="00644C11" w:rsidRDefault="00C44A0B" w:rsidP="0028171D"/>
    <w:p w14:paraId="0484E6C5" w14:textId="33CF04A4" w:rsidR="00D4527F" w:rsidRPr="00644C11" w:rsidRDefault="00D4527F" w:rsidP="00D4527F">
      <w:pPr>
        <w:pStyle w:val="Heading2"/>
      </w:pPr>
      <w:bookmarkStart w:id="747" w:name="_Toc59180064"/>
      <w:bookmarkStart w:id="748" w:name="_Toc138340181"/>
      <w:r w:rsidRPr="00644C11">
        <w:t>9.15</w:t>
      </w:r>
      <w:r w:rsidRPr="00644C11">
        <w:tab/>
        <w:t>PTP instance</w:t>
      </w:r>
      <w:bookmarkEnd w:id="747"/>
      <w:r w:rsidRPr="00644C11">
        <w:t xml:space="preserve"> list</w:t>
      </w:r>
      <w:bookmarkEnd w:id="748"/>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9" w:name="MCCQCTEMPBM_00000199"/>
          </w:p>
        </w:tc>
      </w:tr>
      <w:bookmarkEnd w:id="749"/>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0" w:name="MCCQCTEMPBM_00000200"/>
          </w:p>
        </w:tc>
      </w:tr>
      <w:bookmarkEnd w:id="750"/>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1" w:name="MCCQCTEMPBM_00000201"/>
          </w:p>
        </w:tc>
      </w:tr>
      <w:bookmarkEnd w:id="751"/>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2" w:name="MCCQCTEMPBM_00000202"/>
          </w:p>
        </w:tc>
      </w:tr>
      <w:bookmarkEnd w:id="752"/>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3" w:name="MCCQCTEMPBM_00000203"/>
          </w:p>
        </w:tc>
      </w:tr>
      <w:bookmarkEnd w:id="753"/>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4" w:name="MCCQCTEMPBM_00000204"/>
          </w:p>
        </w:tc>
      </w:tr>
      <w:bookmarkEnd w:id="754"/>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5" w:name="_Toc138340182"/>
      <w:r w:rsidRPr="00644C11">
        <w:t>9.16</w:t>
      </w:r>
      <w:r w:rsidRPr="00644C11">
        <w:tab/>
        <w:t>DS-TT port time synchronization information list</w:t>
      </w:r>
      <w:bookmarkEnd w:id="755"/>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6" w:name="MCCQCTEMPBM_00000205"/>
          </w:p>
        </w:tc>
      </w:tr>
      <w:bookmarkEnd w:id="756"/>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7" w:name="MCCQCTEMPBM_00000206"/>
          </w:p>
        </w:tc>
      </w:tr>
      <w:bookmarkEnd w:id="757"/>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8" w:name="MCCQCTEMPBM_00000207"/>
          </w:p>
        </w:tc>
      </w:tr>
      <w:bookmarkEnd w:id="758"/>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9" w:name="MCCQCTEMPBM_00000208"/>
          </w:p>
        </w:tc>
      </w:tr>
      <w:bookmarkEnd w:id="759"/>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0" w:name="MCCQCTEMPBM_00000209"/>
          </w:p>
        </w:tc>
      </w:tr>
    </w:tbl>
    <w:p w14:paraId="0BC3D76F" w14:textId="7CD4AE47" w:rsidR="00246FA1" w:rsidRPr="00644C11" w:rsidRDefault="00246FA1" w:rsidP="00246FA1">
      <w:pPr>
        <w:pStyle w:val="Heading2"/>
      </w:pPr>
      <w:bookmarkStart w:id="761" w:name="_Toc138340183"/>
      <w:bookmarkEnd w:id="760"/>
      <w:r w:rsidRPr="00644C11">
        <w:t>9.</w:t>
      </w:r>
      <w:r>
        <w:t>17</w:t>
      </w:r>
      <w:r w:rsidRPr="00644C11">
        <w:tab/>
      </w:r>
      <w:r>
        <w:rPr>
          <w:rFonts w:cs="Arial"/>
        </w:rPr>
        <w:t xml:space="preserve">IPv4 </w:t>
      </w:r>
      <w:r>
        <w:t>address information</w:t>
      </w:r>
      <w:bookmarkEnd w:id="761"/>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62" w:name="_Toc138340184"/>
      <w:r w:rsidRPr="00644C11">
        <w:t>9.</w:t>
      </w:r>
      <w:r>
        <w:t>18</w:t>
      </w:r>
      <w:r w:rsidRPr="00644C11">
        <w:tab/>
      </w:r>
      <w:r>
        <w:rPr>
          <w:rFonts w:cs="Arial"/>
        </w:rPr>
        <w:t>IPv4 neighbor information</w:t>
      </w:r>
      <w:bookmarkEnd w:id="762"/>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55FA1C91"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26D258"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3" w:name="_Toc138340185"/>
      <w:r w:rsidRPr="00644C11">
        <w:t>9.</w:t>
      </w:r>
      <w:r>
        <w:t>19</w:t>
      </w:r>
      <w:r w:rsidRPr="00644C11">
        <w:tab/>
      </w:r>
      <w:r>
        <w:rPr>
          <w:rFonts w:cs="Arial"/>
        </w:rPr>
        <w:t xml:space="preserve">IPv6 </w:t>
      </w:r>
      <w:r>
        <w:t>address information</w:t>
      </w:r>
      <w:bookmarkEnd w:id="763"/>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27607AD9"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4" w:name="_Toc138340186"/>
      <w:r w:rsidRPr="00644C11">
        <w:t>9.</w:t>
      </w:r>
      <w:r>
        <w:t>20</w:t>
      </w:r>
      <w:r w:rsidRPr="00644C11">
        <w:tab/>
      </w:r>
      <w:r>
        <w:rPr>
          <w:rFonts w:cs="Arial"/>
        </w:rPr>
        <w:t xml:space="preserve">IPv6 </w:t>
      </w:r>
      <w:r>
        <w:t xml:space="preserve">neighbor </w:t>
      </w:r>
      <w:r w:rsidRPr="00644C11">
        <w:t>information</w:t>
      </w:r>
      <w:bookmarkEnd w:id="764"/>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5" w:name="_Toc138340187"/>
      <w:r w:rsidRPr="00644C11">
        <w:t>9.</w:t>
      </w:r>
      <w:r>
        <w:t>21</w:t>
      </w:r>
      <w:r w:rsidRPr="00644C11">
        <w:tab/>
      </w:r>
      <w:r>
        <w:rPr>
          <w:rFonts w:cs="Arial"/>
        </w:rPr>
        <w:t>Clock quality</w:t>
      </w:r>
      <w:bookmarkEnd w:id="765"/>
    </w:p>
    <w:p w14:paraId="283F531E" w14:textId="77777777"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5.28.3.1-</w:t>
      </w:r>
      <w:r>
        <w:t>2</w:t>
      </w:r>
      <w:r w:rsidRPr="00644C11">
        <w:t>.</w:t>
      </w:r>
    </w:p>
    <w:p w14:paraId="20647746" w14:textId="77777777" w:rsidR="008C45D9" w:rsidRDefault="008C45D9" w:rsidP="008C45D9">
      <w:r w:rsidRPr="00644C11">
        <w:t xml:space="preserve">The </w:t>
      </w:r>
      <w:r>
        <w:rPr>
          <w:rFonts w:cs="Arial"/>
        </w:rPr>
        <w:t>Clock quality</w:t>
      </w:r>
      <w:r w:rsidRPr="00644C11">
        <w:t xml:space="preserve"> information element is coded as shown in figure 9.</w:t>
      </w:r>
      <w:r>
        <w:t>y</w:t>
      </w:r>
      <w:r w:rsidRPr="00644C11">
        <w:t>.</w:t>
      </w:r>
      <w:r>
        <w:t>1</w:t>
      </w:r>
      <w:r w:rsidRPr="00644C11">
        <w:t xml:space="preserve"> and table 9.</w:t>
      </w:r>
      <w:r>
        <w:t>y</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77777777" w:rsidR="008C45D9" w:rsidRPr="00644C11" w:rsidRDefault="008C45D9" w:rsidP="008C45D9">
      <w:pPr>
        <w:pStyle w:val="TF"/>
      </w:pPr>
      <w:r w:rsidRPr="00644C11">
        <w:t>Figure 9.</w:t>
      </w:r>
      <w:r>
        <w:t>y</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77777777" w:rsidR="008C45D9" w:rsidRPr="00644C11" w:rsidRDefault="008C45D9" w:rsidP="008C45D9">
      <w:pPr>
        <w:pStyle w:val="TH"/>
      </w:pPr>
      <w:r w:rsidRPr="00644C11">
        <w:t>Table 9.</w:t>
      </w:r>
      <w:r>
        <w:t>y</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66" w:name="_Toc45216204"/>
      <w:bookmarkStart w:id="767" w:name="_Toc51931773"/>
      <w:bookmarkStart w:id="768" w:name="_Toc58235137"/>
      <w:bookmarkStart w:id="769" w:name="_Toc138340188"/>
      <w:r w:rsidRPr="00644C11">
        <w:t>10</w:t>
      </w:r>
      <w:r w:rsidR="005B5AD6" w:rsidRPr="00644C11">
        <w:tab/>
        <w:t>Timers of port management service</w:t>
      </w:r>
      <w:bookmarkEnd w:id="701"/>
      <w:bookmarkEnd w:id="702"/>
      <w:bookmarkEnd w:id="766"/>
      <w:bookmarkEnd w:id="767"/>
      <w:bookmarkEnd w:id="768"/>
      <w:bookmarkEnd w:id="769"/>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70" w:name="_Toc33963299"/>
      <w:bookmarkStart w:id="771" w:name="_Toc34393369"/>
      <w:bookmarkStart w:id="772" w:name="_Toc45216205"/>
      <w:bookmarkStart w:id="773" w:name="_Toc51931774"/>
      <w:bookmarkStart w:id="774" w:name="_Toc58235138"/>
      <w:bookmarkStart w:id="775" w:name="_Toc138340189"/>
      <w:r w:rsidRPr="00644C11">
        <w:t xml:space="preserve">Annex </w:t>
      </w:r>
      <w:r w:rsidR="00CB4F14" w:rsidRPr="00644C11">
        <w:t>A</w:t>
      </w:r>
      <w:r w:rsidRPr="00644C11">
        <w:t xml:space="preserve"> (informative):</w:t>
      </w:r>
      <w:r w:rsidRPr="00644C11">
        <w:br/>
        <w:t>Change history</w:t>
      </w:r>
      <w:bookmarkEnd w:id="770"/>
      <w:bookmarkEnd w:id="771"/>
      <w:bookmarkEnd w:id="772"/>
      <w:bookmarkEnd w:id="773"/>
      <w:bookmarkEnd w:id="774"/>
      <w:bookmarkEnd w:id="775"/>
    </w:p>
    <w:p w14:paraId="69DCB1D9" w14:textId="77777777" w:rsidR="00054A22" w:rsidRPr="00644C11" w:rsidRDefault="00054A22" w:rsidP="00054A22">
      <w:pPr>
        <w:pStyle w:val="TH"/>
      </w:pPr>
      <w:bookmarkStart w:id="776" w:name="historyclause"/>
      <w:bookmarkEnd w:id="7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2D00" w14:textId="77777777" w:rsidR="00F97746" w:rsidRDefault="00F97746">
      <w:r>
        <w:separator/>
      </w:r>
    </w:p>
    <w:p w14:paraId="33735049" w14:textId="77777777" w:rsidR="00F97746" w:rsidRDefault="00F97746"/>
  </w:endnote>
  <w:endnote w:type="continuationSeparator" w:id="0">
    <w:p w14:paraId="3351C1B7" w14:textId="77777777" w:rsidR="00F97746" w:rsidRDefault="00F97746">
      <w:r>
        <w:continuationSeparator/>
      </w:r>
    </w:p>
    <w:p w14:paraId="6281517C" w14:textId="77777777" w:rsidR="00F97746" w:rsidRDefault="00F97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99CFE" w14:textId="77777777" w:rsidR="00F97746" w:rsidRDefault="00F97746">
      <w:r>
        <w:separator/>
      </w:r>
    </w:p>
    <w:p w14:paraId="5DD8BB20" w14:textId="77777777" w:rsidR="00F97746" w:rsidRDefault="00F97746"/>
  </w:footnote>
  <w:footnote w:type="continuationSeparator" w:id="0">
    <w:p w14:paraId="483C0880" w14:textId="77777777" w:rsidR="00F97746" w:rsidRDefault="00F97746">
      <w:r>
        <w:continuationSeparator/>
      </w:r>
    </w:p>
    <w:p w14:paraId="421F0039" w14:textId="77777777" w:rsidR="00F97746" w:rsidRDefault="00F97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C015FCE"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B2B">
      <w:rPr>
        <w:rFonts w:ascii="Arial" w:hAnsi="Arial" w:cs="Arial"/>
        <w:b/>
        <w:noProof/>
        <w:sz w:val="18"/>
        <w:szCs w:val="18"/>
      </w:rPr>
      <w:t>3GPP TS 24.539 V18.2.0 (2023-03)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8D70A49"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B2B">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97ED0"/>
    <w:rsid w:val="000A5868"/>
    <w:rsid w:val="000B5D23"/>
    <w:rsid w:val="000C0993"/>
    <w:rsid w:val="000C1980"/>
    <w:rsid w:val="000C2323"/>
    <w:rsid w:val="000C47C3"/>
    <w:rsid w:val="000C6208"/>
    <w:rsid w:val="000D1CD6"/>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0CEA"/>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6B76"/>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3DD"/>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0C9C"/>
    <w:rsid w:val="0056406D"/>
    <w:rsid w:val="0056480E"/>
    <w:rsid w:val="00565087"/>
    <w:rsid w:val="00566F52"/>
    <w:rsid w:val="00570201"/>
    <w:rsid w:val="00575BA7"/>
    <w:rsid w:val="005769B4"/>
    <w:rsid w:val="00576E91"/>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092F"/>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B401E"/>
    <w:rsid w:val="008C37C9"/>
    <w:rsid w:val="008C384C"/>
    <w:rsid w:val="008C45D9"/>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945F3"/>
    <w:rsid w:val="009A5961"/>
    <w:rsid w:val="009A76E6"/>
    <w:rsid w:val="009A7EBF"/>
    <w:rsid w:val="009B2FDB"/>
    <w:rsid w:val="009B4854"/>
    <w:rsid w:val="009C05D2"/>
    <w:rsid w:val="009C202F"/>
    <w:rsid w:val="009C2E9E"/>
    <w:rsid w:val="009C6769"/>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57FCD"/>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B8E"/>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0716"/>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632ED"/>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2AD0"/>
    <w:rsid w:val="00D03187"/>
    <w:rsid w:val="00D03259"/>
    <w:rsid w:val="00D036F2"/>
    <w:rsid w:val="00D1716F"/>
    <w:rsid w:val="00D172F1"/>
    <w:rsid w:val="00D20E32"/>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B2B"/>
    <w:rsid w:val="00E90F11"/>
    <w:rsid w:val="00E924F1"/>
    <w:rsid w:val="00E9414F"/>
    <w:rsid w:val="00E975A5"/>
    <w:rsid w:val="00EA03E6"/>
    <w:rsid w:val="00EA15B0"/>
    <w:rsid w:val="00EA31B1"/>
    <w:rsid w:val="00EA4CED"/>
    <w:rsid w:val="00EA5EA7"/>
    <w:rsid w:val="00EA6E6D"/>
    <w:rsid w:val="00EA7A14"/>
    <w:rsid w:val="00EB7ADD"/>
    <w:rsid w:val="00EC1132"/>
    <w:rsid w:val="00EC1992"/>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33902</Words>
  <Characters>193243</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226692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correction</cp:lastModifiedBy>
  <cp:revision>4</cp:revision>
  <cp:lastPrinted>2019-02-25T14:05:00Z</cp:lastPrinted>
  <dcterms:created xsi:type="dcterms:W3CDTF">2023-06-22T13:28:00Z</dcterms:created>
  <dcterms:modified xsi:type="dcterms:W3CDTF">2023-06-22T21:17:00Z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