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3FF421CF"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w:t>
            </w:r>
            <w:r w:rsidR="0078476E">
              <w:rPr>
                <w:noProof w:val="0"/>
              </w:rPr>
              <w:t>8</w:t>
            </w:r>
            <w:r w:rsidR="007053CC" w:rsidRPr="00644C11">
              <w:rPr>
                <w:noProof w:val="0"/>
              </w:rPr>
              <w:t>.</w:t>
            </w:r>
            <w:r w:rsidR="00B80D45">
              <w:rPr>
                <w:noProof w:val="0"/>
              </w:rPr>
              <w:t>1</w:t>
            </w:r>
            <w:r w:rsidRPr="00644C11">
              <w:rPr>
                <w:noProof w:val="0"/>
              </w:rPr>
              <w:t>.</w:t>
            </w:r>
            <w:bookmarkEnd w:id="3"/>
            <w:r w:rsidR="00F84583">
              <w:rPr>
                <w:noProof w:val="0"/>
              </w:rPr>
              <w:t>1</w:t>
            </w:r>
            <w:r w:rsidRPr="00644C11">
              <w:rPr>
                <w:noProof w:val="0"/>
              </w:rPr>
              <w:t xml:space="preserve"> </w:t>
            </w:r>
            <w:r w:rsidRPr="00644C11">
              <w:rPr>
                <w:noProof w:val="0"/>
                <w:sz w:val="32"/>
              </w:rPr>
              <w:t>(</w:t>
            </w:r>
            <w:bookmarkStart w:id="4" w:name="issueDate"/>
            <w:r w:rsidR="00242616" w:rsidRPr="00644C11">
              <w:rPr>
                <w:noProof w:val="0"/>
                <w:sz w:val="32"/>
              </w:rPr>
              <w:t>202</w:t>
            </w:r>
            <w:r w:rsidR="00B80D45">
              <w:rPr>
                <w:noProof w:val="0"/>
                <w:sz w:val="32"/>
              </w:rPr>
              <w:t>3</w:t>
            </w:r>
            <w:r w:rsidRPr="00644C11">
              <w:rPr>
                <w:noProof w:val="0"/>
                <w:sz w:val="32"/>
              </w:rPr>
              <w:t>-</w:t>
            </w:r>
            <w:bookmarkEnd w:id="4"/>
            <w:r w:rsidR="00B80D45">
              <w:rPr>
                <w:noProof w:val="0"/>
                <w:sz w:val="32"/>
              </w:rPr>
              <w:t>03</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12" o:title=""/>
                </v:shape>
                <o:OLEObject Type="Embed" ProgID="Word.Picture.8" ShapeID="_x0000_i1025" DrawAspect="Content" ObjectID="_1742305637"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pt;height:74.15pt" o:ole="">
                  <v:imagedata r:id="rId14" o:title=""/>
                </v:shape>
                <o:OLEObject Type="Embed" ProgID="Word.Picture.8" ShapeID="_x0000_i1026" DrawAspect="Content" ObjectID="_1742305638"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56EA505" w:rsidR="00E16509" w:rsidRPr="00644C11" w:rsidRDefault="00E16509" w:rsidP="00133525">
            <w:pPr>
              <w:pStyle w:val="FP"/>
              <w:jc w:val="center"/>
              <w:rPr>
                <w:sz w:val="18"/>
              </w:rPr>
            </w:pPr>
            <w:r w:rsidRPr="00644C11">
              <w:rPr>
                <w:sz w:val="18"/>
              </w:rPr>
              <w:t xml:space="preserve">© </w:t>
            </w:r>
            <w:r w:rsidR="00242616" w:rsidRPr="00644C11">
              <w:rPr>
                <w:sz w:val="18"/>
              </w:rPr>
              <w:t>202</w:t>
            </w:r>
            <w:r w:rsidR="00B80D45">
              <w:rPr>
                <w:sz w:val="18"/>
              </w:rPr>
              <w:t>3</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0499DACE" w14:textId="440AEF81" w:rsidR="0067092F"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67092F">
        <w:rPr>
          <w:noProof/>
        </w:rPr>
        <w:t>Foreword</w:t>
      </w:r>
      <w:r w:rsidR="0067092F">
        <w:rPr>
          <w:noProof/>
        </w:rPr>
        <w:tab/>
      </w:r>
      <w:r w:rsidR="0067092F">
        <w:rPr>
          <w:noProof/>
        </w:rPr>
        <w:fldChar w:fldCharType="begin" w:fldLock="1"/>
      </w:r>
      <w:r w:rsidR="0067092F">
        <w:rPr>
          <w:noProof/>
        </w:rPr>
        <w:instrText xml:space="preserve"> PAGEREF _Toc131692818 \h </w:instrText>
      </w:r>
      <w:r w:rsidR="0067092F">
        <w:rPr>
          <w:noProof/>
        </w:rPr>
      </w:r>
      <w:r w:rsidR="0067092F">
        <w:rPr>
          <w:noProof/>
        </w:rPr>
        <w:fldChar w:fldCharType="separate"/>
      </w:r>
      <w:r w:rsidR="0067092F">
        <w:rPr>
          <w:noProof/>
        </w:rPr>
        <w:t>6</w:t>
      </w:r>
      <w:r w:rsidR="0067092F">
        <w:rPr>
          <w:noProof/>
        </w:rPr>
        <w:fldChar w:fldCharType="end"/>
      </w:r>
    </w:p>
    <w:p w14:paraId="1D6BB3AE" w14:textId="1A8A8BE5" w:rsidR="0067092F" w:rsidRDefault="0067092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_Toc131692819 \h </w:instrText>
      </w:r>
      <w:r>
        <w:rPr>
          <w:noProof/>
        </w:rPr>
      </w:r>
      <w:r>
        <w:rPr>
          <w:noProof/>
        </w:rPr>
        <w:fldChar w:fldCharType="separate"/>
      </w:r>
      <w:r>
        <w:rPr>
          <w:noProof/>
        </w:rPr>
        <w:t>8</w:t>
      </w:r>
      <w:r>
        <w:rPr>
          <w:noProof/>
        </w:rPr>
        <w:fldChar w:fldCharType="end"/>
      </w:r>
    </w:p>
    <w:p w14:paraId="47D8DF72" w14:textId="3BDC96F9" w:rsidR="0067092F" w:rsidRDefault="0067092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_Toc131692820 \h </w:instrText>
      </w:r>
      <w:r>
        <w:rPr>
          <w:noProof/>
        </w:rPr>
      </w:r>
      <w:r>
        <w:rPr>
          <w:noProof/>
        </w:rPr>
        <w:fldChar w:fldCharType="separate"/>
      </w:r>
      <w:r>
        <w:rPr>
          <w:noProof/>
        </w:rPr>
        <w:t>8</w:t>
      </w:r>
      <w:r>
        <w:rPr>
          <w:noProof/>
        </w:rPr>
        <w:fldChar w:fldCharType="end"/>
      </w:r>
    </w:p>
    <w:p w14:paraId="6600EBF5" w14:textId="064A30A4" w:rsidR="0067092F" w:rsidRDefault="0067092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_Toc131692821 \h </w:instrText>
      </w:r>
      <w:r>
        <w:rPr>
          <w:noProof/>
        </w:rPr>
      </w:r>
      <w:r>
        <w:rPr>
          <w:noProof/>
        </w:rPr>
        <w:fldChar w:fldCharType="separate"/>
      </w:r>
      <w:r>
        <w:rPr>
          <w:noProof/>
        </w:rPr>
        <w:t>9</w:t>
      </w:r>
      <w:r>
        <w:rPr>
          <w:noProof/>
        </w:rPr>
        <w:fldChar w:fldCharType="end"/>
      </w:r>
    </w:p>
    <w:p w14:paraId="4C690426" w14:textId="00603C4B" w:rsidR="0067092F" w:rsidRDefault="0067092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_Toc131692822 \h </w:instrText>
      </w:r>
      <w:r>
        <w:rPr>
          <w:noProof/>
        </w:rPr>
      </w:r>
      <w:r>
        <w:rPr>
          <w:noProof/>
        </w:rPr>
        <w:fldChar w:fldCharType="separate"/>
      </w:r>
      <w:r>
        <w:rPr>
          <w:noProof/>
        </w:rPr>
        <w:t>9</w:t>
      </w:r>
      <w:r>
        <w:rPr>
          <w:noProof/>
        </w:rPr>
        <w:fldChar w:fldCharType="end"/>
      </w:r>
    </w:p>
    <w:p w14:paraId="73D10017" w14:textId="5F9E5D8F" w:rsidR="0067092F" w:rsidRDefault="0067092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_Toc131692823 \h </w:instrText>
      </w:r>
      <w:r>
        <w:rPr>
          <w:noProof/>
        </w:rPr>
      </w:r>
      <w:r>
        <w:rPr>
          <w:noProof/>
        </w:rPr>
        <w:fldChar w:fldCharType="separate"/>
      </w:r>
      <w:r>
        <w:rPr>
          <w:noProof/>
        </w:rPr>
        <w:t>9</w:t>
      </w:r>
      <w:r>
        <w:rPr>
          <w:noProof/>
        </w:rPr>
        <w:fldChar w:fldCharType="end"/>
      </w:r>
    </w:p>
    <w:p w14:paraId="33FD6DD7" w14:textId="02ECE2F0" w:rsidR="0067092F" w:rsidRDefault="0067092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_Toc131692824 \h </w:instrText>
      </w:r>
      <w:r>
        <w:rPr>
          <w:noProof/>
        </w:rPr>
      </w:r>
      <w:r>
        <w:rPr>
          <w:noProof/>
        </w:rPr>
        <w:fldChar w:fldCharType="separate"/>
      </w:r>
      <w:r>
        <w:rPr>
          <w:noProof/>
        </w:rPr>
        <w:t>10</w:t>
      </w:r>
      <w:r>
        <w:rPr>
          <w:noProof/>
        </w:rPr>
        <w:fldChar w:fldCharType="end"/>
      </w:r>
    </w:p>
    <w:p w14:paraId="1C6B91C5" w14:textId="541F4BD4" w:rsidR="0067092F" w:rsidRDefault="0067092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_Toc131692825 \h </w:instrText>
      </w:r>
      <w:r>
        <w:rPr>
          <w:noProof/>
        </w:rPr>
      </w:r>
      <w:r>
        <w:rPr>
          <w:noProof/>
        </w:rPr>
        <w:fldChar w:fldCharType="separate"/>
      </w:r>
      <w:r>
        <w:rPr>
          <w:noProof/>
        </w:rPr>
        <w:t>10</w:t>
      </w:r>
      <w:r>
        <w:rPr>
          <w:noProof/>
        </w:rPr>
        <w:fldChar w:fldCharType="end"/>
      </w:r>
    </w:p>
    <w:p w14:paraId="65C4030A" w14:textId="384A295A" w:rsidR="0067092F" w:rsidRDefault="0067092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_Toc131692826 \h </w:instrText>
      </w:r>
      <w:r>
        <w:rPr>
          <w:noProof/>
        </w:rPr>
      </w:r>
      <w:r>
        <w:rPr>
          <w:noProof/>
        </w:rPr>
        <w:fldChar w:fldCharType="separate"/>
      </w:r>
      <w:r>
        <w:rPr>
          <w:noProof/>
        </w:rPr>
        <w:t>10</w:t>
      </w:r>
      <w:r>
        <w:rPr>
          <w:noProof/>
        </w:rPr>
        <w:fldChar w:fldCharType="end"/>
      </w:r>
    </w:p>
    <w:p w14:paraId="2BB5739F" w14:textId="6A03CA0C" w:rsidR="0067092F" w:rsidRDefault="0067092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_Toc131692827 \h </w:instrText>
      </w:r>
      <w:r>
        <w:rPr>
          <w:noProof/>
        </w:rPr>
      </w:r>
      <w:r>
        <w:rPr>
          <w:noProof/>
        </w:rPr>
        <w:fldChar w:fldCharType="separate"/>
      </w:r>
      <w:r>
        <w:rPr>
          <w:noProof/>
        </w:rPr>
        <w:t>11</w:t>
      </w:r>
      <w:r>
        <w:rPr>
          <w:noProof/>
        </w:rPr>
        <w:fldChar w:fldCharType="end"/>
      </w:r>
    </w:p>
    <w:p w14:paraId="6B215E32" w14:textId="1EC80EED" w:rsidR="0067092F" w:rsidRDefault="0067092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_Toc131692828 \h </w:instrText>
      </w:r>
      <w:r>
        <w:rPr>
          <w:noProof/>
        </w:rPr>
      </w:r>
      <w:r>
        <w:rPr>
          <w:noProof/>
        </w:rPr>
        <w:fldChar w:fldCharType="separate"/>
      </w:r>
      <w:r>
        <w:rPr>
          <w:noProof/>
        </w:rPr>
        <w:t>11</w:t>
      </w:r>
      <w:r>
        <w:rPr>
          <w:noProof/>
        </w:rPr>
        <w:fldChar w:fldCharType="end"/>
      </w:r>
    </w:p>
    <w:p w14:paraId="7A279048" w14:textId="42D42E55" w:rsidR="0067092F" w:rsidRDefault="0067092F">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_Toc131692829 \h </w:instrText>
      </w:r>
      <w:r>
        <w:rPr>
          <w:noProof/>
        </w:rPr>
      </w:r>
      <w:r>
        <w:rPr>
          <w:noProof/>
        </w:rPr>
        <w:fldChar w:fldCharType="separate"/>
      </w:r>
      <w:r>
        <w:rPr>
          <w:noProof/>
        </w:rPr>
        <w:t>11</w:t>
      </w:r>
      <w:r>
        <w:rPr>
          <w:noProof/>
        </w:rPr>
        <w:fldChar w:fldCharType="end"/>
      </w:r>
    </w:p>
    <w:p w14:paraId="5AD71E8E" w14:textId="2C4007C7" w:rsidR="0067092F" w:rsidRDefault="0067092F">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_Toc131692830 \h </w:instrText>
      </w:r>
      <w:r>
        <w:rPr>
          <w:noProof/>
        </w:rPr>
      </w:r>
      <w:r>
        <w:rPr>
          <w:noProof/>
        </w:rPr>
        <w:fldChar w:fldCharType="separate"/>
      </w:r>
      <w:r>
        <w:rPr>
          <w:noProof/>
        </w:rPr>
        <w:t>11</w:t>
      </w:r>
      <w:r>
        <w:rPr>
          <w:noProof/>
        </w:rPr>
        <w:fldChar w:fldCharType="end"/>
      </w:r>
    </w:p>
    <w:p w14:paraId="09BC05EE" w14:textId="65299BB2" w:rsidR="0067092F" w:rsidRDefault="0067092F">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_Toc131692831 \h </w:instrText>
      </w:r>
      <w:r>
        <w:rPr>
          <w:noProof/>
        </w:rPr>
      </w:r>
      <w:r>
        <w:rPr>
          <w:noProof/>
        </w:rPr>
        <w:fldChar w:fldCharType="separate"/>
      </w:r>
      <w:r>
        <w:rPr>
          <w:noProof/>
        </w:rPr>
        <w:t>11</w:t>
      </w:r>
      <w:r>
        <w:rPr>
          <w:noProof/>
        </w:rPr>
        <w:fldChar w:fldCharType="end"/>
      </w:r>
    </w:p>
    <w:p w14:paraId="0D3C34DC" w14:textId="4549C6D4" w:rsidR="0067092F" w:rsidRDefault="0067092F">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_Toc131692832 \h </w:instrText>
      </w:r>
      <w:r>
        <w:rPr>
          <w:noProof/>
        </w:rPr>
      </w:r>
      <w:r>
        <w:rPr>
          <w:noProof/>
        </w:rPr>
        <w:fldChar w:fldCharType="separate"/>
      </w:r>
      <w:r>
        <w:rPr>
          <w:noProof/>
        </w:rPr>
        <w:t>12</w:t>
      </w:r>
      <w:r>
        <w:rPr>
          <w:noProof/>
        </w:rPr>
        <w:fldChar w:fldCharType="end"/>
      </w:r>
    </w:p>
    <w:p w14:paraId="59C494A4" w14:textId="51672410" w:rsidR="0067092F" w:rsidRDefault="0067092F">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_Toc131692833 \h </w:instrText>
      </w:r>
      <w:r>
        <w:rPr>
          <w:noProof/>
        </w:rPr>
      </w:r>
      <w:r>
        <w:rPr>
          <w:noProof/>
        </w:rPr>
        <w:fldChar w:fldCharType="separate"/>
      </w:r>
      <w:r>
        <w:rPr>
          <w:noProof/>
        </w:rPr>
        <w:t>13</w:t>
      </w:r>
      <w:r>
        <w:rPr>
          <w:noProof/>
        </w:rPr>
        <w:fldChar w:fldCharType="end"/>
      </w:r>
    </w:p>
    <w:p w14:paraId="658744AC" w14:textId="38C03248" w:rsidR="0067092F" w:rsidRDefault="0067092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_Toc131692834 \h </w:instrText>
      </w:r>
      <w:r>
        <w:rPr>
          <w:noProof/>
        </w:rPr>
      </w:r>
      <w:r>
        <w:rPr>
          <w:noProof/>
        </w:rPr>
        <w:fldChar w:fldCharType="separate"/>
      </w:r>
      <w:r>
        <w:rPr>
          <w:noProof/>
        </w:rPr>
        <w:t>13</w:t>
      </w:r>
      <w:r>
        <w:rPr>
          <w:noProof/>
        </w:rPr>
        <w:fldChar w:fldCharType="end"/>
      </w:r>
    </w:p>
    <w:p w14:paraId="1162664F" w14:textId="05AB6455" w:rsidR="0067092F" w:rsidRDefault="0067092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_Toc131692835 \h </w:instrText>
      </w:r>
      <w:r>
        <w:rPr>
          <w:noProof/>
        </w:rPr>
      </w:r>
      <w:r>
        <w:rPr>
          <w:noProof/>
        </w:rPr>
        <w:fldChar w:fldCharType="separate"/>
      </w:r>
      <w:r>
        <w:rPr>
          <w:noProof/>
        </w:rPr>
        <w:t>13</w:t>
      </w:r>
      <w:r>
        <w:rPr>
          <w:noProof/>
        </w:rPr>
        <w:fldChar w:fldCharType="end"/>
      </w:r>
    </w:p>
    <w:p w14:paraId="06FBA6CA" w14:textId="60523672" w:rsidR="0067092F" w:rsidRDefault="0067092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_Toc131692836 \h </w:instrText>
      </w:r>
      <w:r>
        <w:rPr>
          <w:noProof/>
        </w:rPr>
      </w:r>
      <w:r>
        <w:rPr>
          <w:noProof/>
        </w:rPr>
        <w:fldChar w:fldCharType="separate"/>
      </w:r>
      <w:r>
        <w:rPr>
          <w:noProof/>
        </w:rPr>
        <w:t>13</w:t>
      </w:r>
      <w:r>
        <w:rPr>
          <w:noProof/>
        </w:rPr>
        <w:fldChar w:fldCharType="end"/>
      </w:r>
    </w:p>
    <w:p w14:paraId="7F3A4ECC" w14:textId="2174A881" w:rsidR="0067092F" w:rsidRDefault="0067092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_Toc131692837 \h </w:instrText>
      </w:r>
      <w:r>
        <w:rPr>
          <w:noProof/>
        </w:rPr>
      </w:r>
      <w:r>
        <w:rPr>
          <w:noProof/>
        </w:rPr>
        <w:fldChar w:fldCharType="separate"/>
      </w:r>
      <w:r>
        <w:rPr>
          <w:noProof/>
        </w:rPr>
        <w:t>13</w:t>
      </w:r>
      <w:r>
        <w:rPr>
          <w:noProof/>
        </w:rPr>
        <w:fldChar w:fldCharType="end"/>
      </w:r>
    </w:p>
    <w:p w14:paraId="7AEDE9E2" w14:textId="1B71380A" w:rsidR="0067092F" w:rsidRDefault="0067092F">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_Toc131692838 \h </w:instrText>
      </w:r>
      <w:r>
        <w:rPr>
          <w:noProof/>
        </w:rPr>
      </w:r>
      <w:r>
        <w:rPr>
          <w:noProof/>
        </w:rPr>
        <w:fldChar w:fldCharType="separate"/>
      </w:r>
      <w:r>
        <w:rPr>
          <w:noProof/>
        </w:rPr>
        <w:t>14</w:t>
      </w:r>
      <w:r>
        <w:rPr>
          <w:noProof/>
        </w:rPr>
        <w:fldChar w:fldCharType="end"/>
      </w:r>
    </w:p>
    <w:p w14:paraId="14327406" w14:textId="2AE139EF" w:rsidR="0067092F" w:rsidRDefault="0067092F">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_Toc131692839 \h </w:instrText>
      </w:r>
      <w:r>
        <w:rPr>
          <w:noProof/>
        </w:rPr>
      </w:r>
      <w:r>
        <w:rPr>
          <w:noProof/>
        </w:rPr>
        <w:fldChar w:fldCharType="separate"/>
      </w:r>
      <w:r>
        <w:rPr>
          <w:noProof/>
        </w:rPr>
        <w:t>14</w:t>
      </w:r>
      <w:r>
        <w:rPr>
          <w:noProof/>
        </w:rPr>
        <w:fldChar w:fldCharType="end"/>
      </w:r>
    </w:p>
    <w:p w14:paraId="6E99B376" w14:textId="768B087F" w:rsidR="0067092F" w:rsidRDefault="0067092F">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_Toc131692840 \h </w:instrText>
      </w:r>
      <w:r>
        <w:rPr>
          <w:noProof/>
        </w:rPr>
      </w:r>
      <w:r>
        <w:rPr>
          <w:noProof/>
        </w:rPr>
        <w:fldChar w:fldCharType="separate"/>
      </w:r>
      <w:r>
        <w:rPr>
          <w:noProof/>
        </w:rPr>
        <w:t>14</w:t>
      </w:r>
      <w:r>
        <w:rPr>
          <w:noProof/>
        </w:rPr>
        <w:fldChar w:fldCharType="end"/>
      </w:r>
    </w:p>
    <w:p w14:paraId="1986B94B" w14:textId="2FBF00A6" w:rsidR="0067092F" w:rsidRDefault="0067092F">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_Toc131692841 \h </w:instrText>
      </w:r>
      <w:r>
        <w:rPr>
          <w:noProof/>
        </w:rPr>
      </w:r>
      <w:r>
        <w:rPr>
          <w:noProof/>
        </w:rPr>
        <w:fldChar w:fldCharType="separate"/>
      </w:r>
      <w:r>
        <w:rPr>
          <w:noProof/>
        </w:rPr>
        <w:t>14</w:t>
      </w:r>
      <w:r>
        <w:rPr>
          <w:noProof/>
        </w:rPr>
        <w:fldChar w:fldCharType="end"/>
      </w:r>
    </w:p>
    <w:p w14:paraId="607F3CCC" w14:textId="095B9794" w:rsidR="0067092F" w:rsidRDefault="0067092F">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_Toc131692842 \h </w:instrText>
      </w:r>
      <w:r>
        <w:rPr>
          <w:noProof/>
        </w:rPr>
      </w:r>
      <w:r>
        <w:rPr>
          <w:noProof/>
        </w:rPr>
        <w:fldChar w:fldCharType="separate"/>
      </w:r>
      <w:r>
        <w:rPr>
          <w:noProof/>
        </w:rPr>
        <w:t>14</w:t>
      </w:r>
      <w:r>
        <w:rPr>
          <w:noProof/>
        </w:rPr>
        <w:fldChar w:fldCharType="end"/>
      </w:r>
    </w:p>
    <w:p w14:paraId="0C4C540D" w14:textId="12426FCC" w:rsidR="0067092F" w:rsidRDefault="0067092F">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_Toc131692843 \h </w:instrText>
      </w:r>
      <w:r>
        <w:rPr>
          <w:noProof/>
        </w:rPr>
      </w:r>
      <w:r>
        <w:rPr>
          <w:noProof/>
        </w:rPr>
        <w:fldChar w:fldCharType="separate"/>
      </w:r>
      <w:r>
        <w:rPr>
          <w:noProof/>
        </w:rPr>
        <w:t>14</w:t>
      </w:r>
      <w:r>
        <w:rPr>
          <w:noProof/>
        </w:rPr>
        <w:fldChar w:fldCharType="end"/>
      </w:r>
    </w:p>
    <w:p w14:paraId="67412673" w14:textId="7F53C4C8" w:rsidR="0067092F" w:rsidRDefault="0067092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_Toc131692844 \h </w:instrText>
      </w:r>
      <w:r>
        <w:rPr>
          <w:noProof/>
        </w:rPr>
      </w:r>
      <w:r>
        <w:rPr>
          <w:noProof/>
        </w:rPr>
        <w:fldChar w:fldCharType="separate"/>
      </w:r>
      <w:r>
        <w:rPr>
          <w:noProof/>
        </w:rPr>
        <w:t>15</w:t>
      </w:r>
      <w:r>
        <w:rPr>
          <w:noProof/>
        </w:rPr>
        <w:fldChar w:fldCharType="end"/>
      </w:r>
    </w:p>
    <w:p w14:paraId="496CFEAA" w14:textId="5E2C192F" w:rsidR="0067092F" w:rsidRDefault="0067092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_Toc131692845 \h </w:instrText>
      </w:r>
      <w:r>
        <w:rPr>
          <w:noProof/>
        </w:rPr>
      </w:r>
      <w:r>
        <w:rPr>
          <w:noProof/>
        </w:rPr>
        <w:fldChar w:fldCharType="separate"/>
      </w:r>
      <w:r>
        <w:rPr>
          <w:noProof/>
        </w:rPr>
        <w:t>15</w:t>
      </w:r>
      <w:r>
        <w:rPr>
          <w:noProof/>
        </w:rPr>
        <w:fldChar w:fldCharType="end"/>
      </w:r>
    </w:p>
    <w:p w14:paraId="7572A761" w14:textId="7A7CB872" w:rsidR="0067092F" w:rsidRDefault="0067092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_Toc131692846 \h </w:instrText>
      </w:r>
      <w:r>
        <w:rPr>
          <w:noProof/>
        </w:rPr>
      </w:r>
      <w:r>
        <w:rPr>
          <w:noProof/>
        </w:rPr>
        <w:fldChar w:fldCharType="separate"/>
      </w:r>
      <w:r>
        <w:rPr>
          <w:noProof/>
        </w:rPr>
        <w:t>15</w:t>
      </w:r>
      <w:r>
        <w:rPr>
          <w:noProof/>
        </w:rPr>
        <w:fldChar w:fldCharType="end"/>
      </w:r>
    </w:p>
    <w:p w14:paraId="4A8C3C75" w14:textId="685192D5" w:rsidR="0067092F" w:rsidRDefault="0067092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_Toc131692847 \h </w:instrText>
      </w:r>
      <w:r>
        <w:rPr>
          <w:noProof/>
        </w:rPr>
      </w:r>
      <w:r>
        <w:rPr>
          <w:noProof/>
        </w:rPr>
        <w:fldChar w:fldCharType="separate"/>
      </w:r>
      <w:r>
        <w:rPr>
          <w:noProof/>
        </w:rPr>
        <w:t>15</w:t>
      </w:r>
      <w:r>
        <w:rPr>
          <w:noProof/>
        </w:rPr>
        <w:fldChar w:fldCharType="end"/>
      </w:r>
    </w:p>
    <w:p w14:paraId="00F8370A" w14:textId="463F727C" w:rsidR="0067092F" w:rsidRDefault="0067092F">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_Toc131692848 \h </w:instrText>
      </w:r>
      <w:r>
        <w:rPr>
          <w:noProof/>
        </w:rPr>
      </w:r>
      <w:r>
        <w:rPr>
          <w:noProof/>
        </w:rPr>
        <w:fldChar w:fldCharType="separate"/>
      </w:r>
      <w:r>
        <w:rPr>
          <w:noProof/>
        </w:rPr>
        <w:t>15</w:t>
      </w:r>
      <w:r>
        <w:rPr>
          <w:noProof/>
        </w:rPr>
        <w:fldChar w:fldCharType="end"/>
      </w:r>
    </w:p>
    <w:p w14:paraId="4D6428A3" w14:textId="7E3A7630" w:rsidR="0067092F" w:rsidRDefault="0067092F">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_Toc131692849 \h </w:instrText>
      </w:r>
      <w:r>
        <w:rPr>
          <w:noProof/>
        </w:rPr>
      </w:r>
      <w:r>
        <w:rPr>
          <w:noProof/>
        </w:rPr>
        <w:fldChar w:fldCharType="separate"/>
      </w:r>
      <w:r>
        <w:rPr>
          <w:noProof/>
        </w:rPr>
        <w:t>15</w:t>
      </w:r>
      <w:r>
        <w:rPr>
          <w:noProof/>
        </w:rPr>
        <w:fldChar w:fldCharType="end"/>
      </w:r>
    </w:p>
    <w:p w14:paraId="1677E34A" w14:textId="39AF43DB" w:rsidR="0067092F" w:rsidRDefault="0067092F">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_Toc131692850 \h </w:instrText>
      </w:r>
      <w:r>
        <w:rPr>
          <w:noProof/>
        </w:rPr>
      </w:r>
      <w:r>
        <w:rPr>
          <w:noProof/>
        </w:rPr>
        <w:fldChar w:fldCharType="separate"/>
      </w:r>
      <w:r>
        <w:rPr>
          <w:noProof/>
        </w:rPr>
        <w:t>16</w:t>
      </w:r>
      <w:r>
        <w:rPr>
          <w:noProof/>
        </w:rPr>
        <w:fldChar w:fldCharType="end"/>
      </w:r>
    </w:p>
    <w:p w14:paraId="1057464F" w14:textId="7F9648A3" w:rsidR="0067092F" w:rsidRDefault="0067092F">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_Toc131692851 \h </w:instrText>
      </w:r>
      <w:r>
        <w:rPr>
          <w:noProof/>
        </w:rPr>
      </w:r>
      <w:r>
        <w:rPr>
          <w:noProof/>
        </w:rPr>
        <w:fldChar w:fldCharType="separate"/>
      </w:r>
      <w:r>
        <w:rPr>
          <w:noProof/>
        </w:rPr>
        <w:t>17</w:t>
      </w:r>
      <w:r>
        <w:rPr>
          <w:noProof/>
        </w:rPr>
        <w:fldChar w:fldCharType="end"/>
      </w:r>
    </w:p>
    <w:p w14:paraId="7F30EF8E" w14:textId="53C65409" w:rsidR="0067092F" w:rsidRDefault="0067092F">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_Toc131692852 \h </w:instrText>
      </w:r>
      <w:r>
        <w:rPr>
          <w:noProof/>
        </w:rPr>
      </w:r>
      <w:r>
        <w:rPr>
          <w:noProof/>
        </w:rPr>
        <w:fldChar w:fldCharType="separate"/>
      </w:r>
      <w:r>
        <w:rPr>
          <w:noProof/>
        </w:rPr>
        <w:t>17</w:t>
      </w:r>
      <w:r>
        <w:rPr>
          <w:noProof/>
        </w:rPr>
        <w:fldChar w:fldCharType="end"/>
      </w:r>
    </w:p>
    <w:p w14:paraId="136316E5" w14:textId="07E8DD65" w:rsidR="0067092F" w:rsidRDefault="0067092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_Toc131692853 \h </w:instrText>
      </w:r>
      <w:r>
        <w:rPr>
          <w:noProof/>
        </w:rPr>
      </w:r>
      <w:r>
        <w:rPr>
          <w:noProof/>
        </w:rPr>
        <w:fldChar w:fldCharType="separate"/>
      </w:r>
      <w:r>
        <w:rPr>
          <w:noProof/>
        </w:rPr>
        <w:t>17</w:t>
      </w:r>
      <w:r>
        <w:rPr>
          <w:noProof/>
        </w:rPr>
        <w:fldChar w:fldCharType="end"/>
      </w:r>
    </w:p>
    <w:p w14:paraId="5B720FDA" w14:textId="1846CE01" w:rsidR="0067092F" w:rsidRDefault="0067092F">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_Toc131692854 \h </w:instrText>
      </w:r>
      <w:r>
        <w:rPr>
          <w:noProof/>
        </w:rPr>
      </w:r>
      <w:r>
        <w:rPr>
          <w:noProof/>
        </w:rPr>
        <w:fldChar w:fldCharType="separate"/>
      </w:r>
      <w:r>
        <w:rPr>
          <w:noProof/>
        </w:rPr>
        <w:t>17</w:t>
      </w:r>
      <w:r>
        <w:rPr>
          <w:noProof/>
        </w:rPr>
        <w:fldChar w:fldCharType="end"/>
      </w:r>
    </w:p>
    <w:p w14:paraId="41D71508" w14:textId="1143C199" w:rsidR="0067092F" w:rsidRDefault="0067092F">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_Toc131692855 \h </w:instrText>
      </w:r>
      <w:r>
        <w:rPr>
          <w:noProof/>
        </w:rPr>
      </w:r>
      <w:r>
        <w:rPr>
          <w:noProof/>
        </w:rPr>
        <w:fldChar w:fldCharType="separate"/>
      </w:r>
      <w:r>
        <w:rPr>
          <w:noProof/>
        </w:rPr>
        <w:t>17</w:t>
      </w:r>
      <w:r>
        <w:rPr>
          <w:noProof/>
        </w:rPr>
        <w:fldChar w:fldCharType="end"/>
      </w:r>
    </w:p>
    <w:p w14:paraId="734EB0E4" w14:textId="6F3BB5A5" w:rsidR="0067092F" w:rsidRDefault="0067092F">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_Toc131692856 \h </w:instrText>
      </w:r>
      <w:r>
        <w:rPr>
          <w:noProof/>
        </w:rPr>
      </w:r>
      <w:r>
        <w:rPr>
          <w:noProof/>
        </w:rPr>
        <w:fldChar w:fldCharType="separate"/>
      </w:r>
      <w:r>
        <w:rPr>
          <w:noProof/>
        </w:rPr>
        <w:t>18</w:t>
      </w:r>
      <w:r>
        <w:rPr>
          <w:noProof/>
        </w:rPr>
        <w:fldChar w:fldCharType="end"/>
      </w:r>
    </w:p>
    <w:p w14:paraId="2CE504A1" w14:textId="53223451" w:rsidR="0067092F" w:rsidRDefault="0067092F">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_Toc131692857 \h </w:instrText>
      </w:r>
      <w:r>
        <w:rPr>
          <w:noProof/>
        </w:rPr>
      </w:r>
      <w:r>
        <w:rPr>
          <w:noProof/>
        </w:rPr>
        <w:fldChar w:fldCharType="separate"/>
      </w:r>
      <w:r>
        <w:rPr>
          <w:noProof/>
        </w:rPr>
        <w:t>18</w:t>
      </w:r>
      <w:r>
        <w:rPr>
          <w:noProof/>
        </w:rPr>
        <w:fldChar w:fldCharType="end"/>
      </w:r>
    </w:p>
    <w:p w14:paraId="68EF5A3F" w14:textId="5C35C22B" w:rsidR="0067092F" w:rsidRDefault="0067092F">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_Toc131692858 \h </w:instrText>
      </w:r>
      <w:r>
        <w:rPr>
          <w:noProof/>
        </w:rPr>
      </w:r>
      <w:r>
        <w:rPr>
          <w:noProof/>
        </w:rPr>
        <w:fldChar w:fldCharType="separate"/>
      </w:r>
      <w:r>
        <w:rPr>
          <w:noProof/>
        </w:rPr>
        <w:t>18</w:t>
      </w:r>
      <w:r>
        <w:rPr>
          <w:noProof/>
        </w:rPr>
        <w:fldChar w:fldCharType="end"/>
      </w:r>
    </w:p>
    <w:p w14:paraId="416600D9" w14:textId="649077E9" w:rsidR="0067092F" w:rsidRDefault="0067092F">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_Toc131692859 \h </w:instrText>
      </w:r>
      <w:r>
        <w:rPr>
          <w:noProof/>
        </w:rPr>
      </w:r>
      <w:r>
        <w:rPr>
          <w:noProof/>
        </w:rPr>
        <w:fldChar w:fldCharType="separate"/>
      </w:r>
      <w:r>
        <w:rPr>
          <w:noProof/>
        </w:rPr>
        <w:t>18</w:t>
      </w:r>
      <w:r>
        <w:rPr>
          <w:noProof/>
        </w:rPr>
        <w:fldChar w:fldCharType="end"/>
      </w:r>
    </w:p>
    <w:p w14:paraId="013B5622" w14:textId="35B20D13" w:rsidR="0067092F" w:rsidRDefault="0067092F">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_Toc131692860 \h </w:instrText>
      </w:r>
      <w:r>
        <w:rPr>
          <w:noProof/>
        </w:rPr>
      </w:r>
      <w:r>
        <w:rPr>
          <w:noProof/>
        </w:rPr>
        <w:fldChar w:fldCharType="separate"/>
      </w:r>
      <w:r>
        <w:rPr>
          <w:noProof/>
        </w:rPr>
        <w:t>18</w:t>
      </w:r>
      <w:r>
        <w:rPr>
          <w:noProof/>
        </w:rPr>
        <w:fldChar w:fldCharType="end"/>
      </w:r>
    </w:p>
    <w:p w14:paraId="5C640CE6" w14:textId="3AE994EE" w:rsidR="0067092F" w:rsidRDefault="0067092F">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_Toc131692861 \h </w:instrText>
      </w:r>
      <w:r>
        <w:rPr>
          <w:noProof/>
        </w:rPr>
      </w:r>
      <w:r>
        <w:rPr>
          <w:noProof/>
        </w:rPr>
        <w:fldChar w:fldCharType="separate"/>
      </w:r>
      <w:r>
        <w:rPr>
          <w:noProof/>
        </w:rPr>
        <w:t>18</w:t>
      </w:r>
      <w:r>
        <w:rPr>
          <w:noProof/>
        </w:rPr>
        <w:fldChar w:fldCharType="end"/>
      </w:r>
    </w:p>
    <w:p w14:paraId="054FB664" w14:textId="2D9DDEAA" w:rsidR="0067092F" w:rsidRDefault="0067092F">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_Toc131692862 \h </w:instrText>
      </w:r>
      <w:r>
        <w:rPr>
          <w:noProof/>
        </w:rPr>
      </w:r>
      <w:r>
        <w:rPr>
          <w:noProof/>
        </w:rPr>
        <w:fldChar w:fldCharType="separate"/>
      </w:r>
      <w:r>
        <w:rPr>
          <w:noProof/>
        </w:rPr>
        <w:t>19</w:t>
      </w:r>
      <w:r>
        <w:rPr>
          <w:noProof/>
        </w:rPr>
        <w:fldChar w:fldCharType="end"/>
      </w:r>
    </w:p>
    <w:p w14:paraId="5E14C94F" w14:textId="6AC31B98" w:rsidR="0067092F" w:rsidRDefault="0067092F">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_Toc131692863 \h </w:instrText>
      </w:r>
      <w:r>
        <w:rPr>
          <w:noProof/>
        </w:rPr>
      </w:r>
      <w:r>
        <w:rPr>
          <w:noProof/>
        </w:rPr>
        <w:fldChar w:fldCharType="separate"/>
      </w:r>
      <w:r>
        <w:rPr>
          <w:noProof/>
        </w:rPr>
        <w:t>19</w:t>
      </w:r>
      <w:r>
        <w:rPr>
          <w:noProof/>
        </w:rPr>
        <w:fldChar w:fldCharType="end"/>
      </w:r>
    </w:p>
    <w:p w14:paraId="5E7BB144" w14:textId="7E3D6993" w:rsidR="0067092F" w:rsidRDefault="0067092F">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_Toc131692864 \h </w:instrText>
      </w:r>
      <w:r>
        <w:rPr>
          <w:noProof/>
        </w:rPr>
      </w:r>
      <w:r>
        <w:rPr>
          <w:noProof/>
        </w:rPr>
        <w:fldChar w:fldCharType="separate"/>
      </w:r>
      <w:r>
        <w:rPr>
          <w:noProof/>
        </w:rPr>
        <w:t>20</w:t>
      </w:r>
      <w:r>
        <w:rPr>
          <w:noProof/>
        </w:rPr>
        <w:fldChar w:fldCharType="end"/>
      </w:r>
    </w:p>
    <w:p w14:paraId="4A4C682D" w14:textId="7B8A0201" w:rsidR="0067092F" w:rsidRDefault="0067092F">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_Toc131692865 \h </w:instrText>
      </w:r>
      <w:r>
        <w:rPr>
          <w:noProof/>
        </w:rPr>
      </w:r>
      <w:r>
        <w:rPr>
          <w:noProof/>
        </w:rPr>
        <w:fldChar w:fldCharType="separate"/>
      </w:r>
      <w:r>
        <w:rPr>
          <w:noProof/>
        </w:rPr>
        <w:t>21</w:t>
      </w:r>
      <w:r>
        <w:rPr>
          <w:noProof/>
        </w:rPr>
        <w:fldChar w:fldCharType="end"/>
      </w:r>
    </w:p>
    <w:p w14:paraId="70456474" w14:textId="2163653D" w:rsidR="0067092F" w:rsidRDefault="0067092F">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_Toc131692866 \h </w:instrText>
      </w:r>
      <w:r>
        <w:rPr>
          <w:noProof/>
        </w:rPr>
      </w:r>
      <w:r>
        <w:rPr>
          <w:noProof/>
        </w:rPr>
        <w:fldChar w:fldCharType="separate"/>
      </w:r>
      <w:r>
        <w:rPr>
          <w:noProof/>
        </w:rPr>
        <w:t>21</w:t>
      </w:r>
      <w:r>
        <w:rPr>
          <w:noProof/>
        </w:rPr>
        <w:fldChar w:fldCharType="end"/>
      </w:r>
    </w:p>
    <w:p w14:paraId="312BBBBD" w14:textId="332AFE8A" w:rsidR="0067092F" w:rsidRDefault="0067092F">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_Toc131692867 \h </w:instrText>
      </w:r>
      <w:r>
        <w:rPr>
          <w:noProof/>
        </w:rPr>
      </w:r>
      <w:r>
        <w:rPr>
          <w:noProof/>
        </w:rPr>
        <w:fldChar w:fldCharType="separate"/>
      </w:r>
      <w:r>
        <w:rPr>
          <w:noProof/>
        </w:rPr>
        <w:t>21</w:t>
      </w:r>
      <w:r>
        <w:rPr>
          <w:noProof/>
        </w:rPr>
        <w:fldChar w:fldCharType="end"/>
      </w:r>
    </w:p>
    <w:p w14:paraId="75CE1667" w14:textId="342D9236" w:rsidR="0067092F" w:rsidRDefault="0067092F">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_Toc131692868 \h </w:instrText>
      </w:r>
      <w:r>
        <w:rPr>
          <w:noProof/>
        </w:rPr>
      </w:r>
      <w:r>
        <w:rPr>
          <w:noProof/>
        </w:rPr>
        <w:fldChar w:fldCharType="separate"/>
      </w:r>
      <w:r>
        <w:rPr>
          <w:noProof/>
        </w:rPr>
        <w:t>21</w:t>
      </w:r>
      <w:r>
        <w:rPr>
          <w:noProof/>
        </w:rPr>
        <w:fldChar w:fldCharType="end"/>
      </w:r>
    </w:p>
    <w:p w14:paraId="7E3E57F6" w14:textId="7038CED2" w:rsidR="0067092F" w:rsidRDefault="0067092F">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_Toc131692869 \h </w:instrText>
      </w:r>
      <w:r>
        <w:rPr>
          <w:noProof/>
        </w:rPr>
      </w:r>
      <w:r>
        <w:rPr>
          <w:noProof/>
        </w:rPr>
        <w:fldChar w:fldCharType="separate"/>
      </w:r>
      <w:r>
        <w:rPr>
          <w:noProof/>
        </w:rPr>
        <w:t>21</w:t>
      </w:r>
      <w:r>
        <w:rPr>
          <w:noProof/>
        </w:rPr>
        <w:fldChar w:fldCharType="end"/>
      </w:r>
    </w:p>
    <w:p w14:paraId="38C183F6" w14:textId="7BFFA0F5" w:rsidR="0067092F" w:rsidRDefault="0067092F">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_Toc131692870 \h </w:instrText>
      </w:r>
      <w:r>
        <w:rPr>
          <w:noProof/>
        </w:rPr>
      </w:r>
      <w:r>
        <w:rPr>
          <w:noProof/>
        </w:rPr>
        <w:fldChar w:fldCharType="separate"/>
      </w:r>
      <w:r>
        <w:rPr>
          <w:noProof/>
        </w:rPr>
        <w:t>22</w:t>
      </w:r>
      <w:r>
        <w:rPr>
          <w:noProof/>
        </w:rPr>
        <w:fldChar w:fldCharType="end"/>
      </w:r>
    </w:p>
    <w:p w14:paraId="72F03720" w14:textId="6185DC74" w:rsidR="0067092F" w:rsidRDefault="0067092F">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_Toc131692871 \h </w:instrText>
      </w:r>
      <w:r>
        <w:rPr>
          <w:noProof/>
        </w:rPr>
      </w:r>
      <w:r>
        <w:rPr>
          <w:noProof/>
        </w:rPr>
        <w:fldChar w:fldCharType="separate"/>
      </w:r>
      <w:r>
        <w:rPr>
          <w:noProof/>
        </w:rPr>
        <w:t>22</w:t>
      </w:r>
      <w:r>
        <w:rPr>
          <w:noProof/>
        </w:rPr>
        <w:fldChar w:fldCharType="end"/>
      </w:r>
    </w:p>
    <w:p w14:paraId="047FC0C3" w14:textId="421D1163" w:rsidR="0067092F" w:rsidRDefault="0067092F">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_Toc131692872 \h </w:instrText>
      </w:r>
      <w:r>
        <w:rPr>
          <w:noProof/>
        </w:rPr>
      </w:r>
      <w:r>
        <w:rPr>
          <w:noProof/>
        </w:rPr>
        <w:fldChar w:fldCharType="separate"/>
      </w:r>
      <w:r>
        <w:rPr>
          <w:noProof/>
        </w:rPr>
        <w:t>22</w:t>
      </w:r>
      <w:r>
        <w:rPr>
          <w:noProof/>
        </w:rPr>
        <w:fldChar w:fldCharType="end"/>
      </w:r>
    </w:p>
    <w:p w14:paraId="3412AF50" w14:textId="271064A8" w:rsidR="0067092F" w:rsidRDefault="0067092F">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_Toc131692873 \h </w:instrText>
      </w:r>
      <w:r>
        <w:rPr>
          <w:noProof/>
        </w:rPr>
      </w:r>
      <w:r>
        <w:rPr>
          <w:noProof/>
        </w:rPr>
        <w:fldChar w:fldCharType="separate"/>
      </w:r>
      <w:r>
        <w:rPr>
          <w:noProof/>
        </w:rPr>
        <w:t>22</w:t>
      </w:r>
      <w:r>
        <w:rPr>
          <w:noProof/>
        </w:rPr>
        <w:fldChar w:fldCharType="end"/>
      </w:r>
    </w:p>
    <w:p w14:paraId="4BDC6BED" w14:textId="4915D00E" w:rsidR="0067092F" w:rsidRDefault="0067092F">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_Toc131692874 \h </w:instrText>
      </w:r>
      <w:r>
        <w:rPr>
          <w:noProof/>
        </w:rPr>
      </w:r>
      <w:r>
        <w:rPr>
          <w:noProof/>
        </w:rPr>
        <w:fldChar w:fldCharType="separate"/>
      </w:r>
      <w:r>
        <w:rPr>
          <w:noProof/>
        </w:rPr>
        <w:t>22</w:t>
      </w:r>
      <w:r>
        <w:rPr>
          <w:noProof/>
        </w:rPr>
        <w:fldChar w:fldCharType="end"/>
      </w:r>
    </w:p>
    <w:p w14:paraId="62253119" w14:textId="51AC8076" w:rsidR="0067092F" w:rsidRDefault="0067092F">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_Toc131692875 \h </w:instrText>
      </w:r>
      <w:r>
        <w:rPr>
          <w:noProof/>
        </w:rPr>
      </w:r>
      <w:r>
        <w:rPr>
          <w:noProof/>
        </w:rPr>
        <w:fldChar w:fldCharType="separate"/>
      </w:r>
      <w:r>
        <w:rPr>
          <w:noProof/>
        </w:rPr>
        <w:t>22</w:t>
      </w:r>
      <w:r>
        <w:rPr>
          <w:noProof/>
        </w:rPr>
        <w:fldChar w:fldCharType="end"/>
      </w:r>
    </w:p>
    <w:p w14:paraId="47D9694B" w14:textId="5ABA0772" w:rsidR="0067092F" w:rsidRDefault="0067092F">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_Toc131692876 \h </w:instrText>
      </w:r>
      <w:r>
        <w:rPr>
          <w:noProof/>
        </w:rPr>
      </w:r>
      <w:r>
        <w:rPr>
          <w:noProof/>
        </w:rPr>
        <w:fldChar w:fldCharType="separate"/>
      </w:r>
      <w:r>
        <w:rPr>
          <w:noProof/>
        </w:rPr>
        <w:t>23</w:t>
      </w:r>
      <w:r>
        <w:rPr>
          <w:noProof/>
        </w:rPr>
        <w:fldChar w:fldCharType="end"/>
      </w:r>
    </w:p>
    <w:p w14:paraId="7AA93A95" w14:textId="609186E8" w:rsidR="0067092F" w:rsidRDefault="0067092F">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_Toc131692877 \h </w:instrText>
      </w:r>
      <w:r>
        <w:rPr>
          <w:noProof/>
        </w:rPr>
      </w:r>
      <w:r>
        <w:rPr>
          <w:noProof/>
        </w:rPr>
        <w:fldChar w:fldCharType="separate"/>
      </w:r>
      <w:r>
        <w:rPr>
          <w:noProof/>
        </w:rPr>
        <w:t>23</w:t>
      </w:r>
      <w:r>
        <w:rPr>
          <w:noProof/>
        </w:rPr>
        <w:fldChar w:fldCharType="end"/>
      </w:r>
    </w:p>
    <w:p w14:paraId="49396C40" w14:textId="37CEDF2E" w:rsidR="0067092F" w:rsidRDefault="0067092F">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_Toc131692878 \h </w:instrText>
      </w:r>
      <w:r>
        <w:rPr>
          <w:noProof/>
        </w:rPr>
      </w:r>
      <w:r>
        <w:rPr>
          <w:noProof/>
        </w:rPr>
        <w:fldChar w:fldCharType="separate"/>
      </w:r>
      <w:r>
        <w:rPr>
          <w:noProof/>
        </w:rPr>
        <w:t>23</w:t>
      </w:r>
      <w:r>
        <w:rPr>
          <w:noProof/>
        </w:rPr>
        <w:fldChar w:fldCharType="end"/>
      </w:r>
    </w:p>
    <w:p w14:paraId="3AFAB27C" w14:textId="18537F4E" w:rsidR="0067092F" w:rsidRDefault="0067092F">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_Toc131692879 \h </w:instrText>
      </w:r>
      <w:r>
        <w:rPr>
          <w:noProof/>
        </w:rPr>
      </w:r>
      <w:r>
        <w:rPr>
          <w:noProof/>
        </w:rPr>
        <w:fldChar w:fldCharType="separate"/>
      </w:r>
      <w:r>
        <w:rPr>
          <w:noProof/>
        </w:rPr>
        <w:t>24</w:t>
      </w:r>
      <w:r>
        <w:rPr>
          <w:noProof/>
        </w:rPr>
        <w:fldChar w:fldCharType="end"/>
      </w:r>
    </w:p>
    <w:p w14:paraId="3E9E13B7" w14:textId="385941BF" w:rsidR="0067092F" w:rsidRDefault="0067092F">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_Toc131692880 \h </w:instrText>
      </w:r>
      <w:r>
        <w:rPr>
          <w:noProof/>
        </w:rPr>
      </w:r>
      <w:r>
        <w:rPr>
          <w:noProof/>
        </w:rPr>
        <w:fldChar w:fldCharType="separate"/>
      </w:r>
      <w:r>
        <w:rPr>
          <w:noProof/>
        </w:rPr>
        <w:t>24</w:t>
      </w:r>
      <w:r>
        <w:rPr>
          <w:noProof/>
        </w:rPr>
        <w:fldChar w:fldCharType="end"/>
      </w:r>
    </w:p>
    <w:p w14:paraId="5167370F" w14:textId="4BC8D718" w:rsidR="0067092F" w:rsidRDefault="0067092F">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_Toc131692881 \h </w:instrText>
      </w:r>
      <w:r>
        <w:rPr>
          <w:noProof/>
        </w:rPr>
      </w:r>
      <w:r>
        <w:rPr>
          <w:noProof/>
        </w:rPr>
        <w:fldChar w:fldCharType="separate"/>
      </w:r>
      <w:r>
        <w:rPr>
          <w:noProof/>
        </w:rPr>
        <w:t>24</w:t>
      </w:r>
      <w:r>
        <w:rPr>
          <w:noProof/>
        </w:rPr>
        <w:fldChar w:fldCharType="end"/>
      </w:r>
    </w:p>
    <w:p w14:paraId="7FB823A5" w14:textId="1364CFA1" w:rsidR="0067092F" w:rsidRDefault="0067092F">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_Toc131692882 \h </w:instrText>
      </w:r>
      <w:r>
        <w:rPr>
          <w:noProof/>
        </w:rPr>
      </w:r>
      <w:r>
        <w:rPr>
          <w:noProof/>
        </w:rPr>
        <w:fldChar w:fldCharType="separate"/>
      </w:r>
      <w:r>
        <w:rPr>
          <w:noProof/>
        </w:rPr>
        <w:t>24</w:t>
      </w:r>
      <w:r>
        <w:rPr>
          <w:noProof/>
        </w:rPr>
        <w:fldChar w:fldCharType="end"/>
      </w:r>
    </w:p>
    <w:p w14:paraId="563C720B" w14:textId="32F3DE8E" w:rsidR="0067092F" w:rsidRDefault="0067092F">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_Toc131692883 \h </w:instrText>
      </w:r>
      <w:r>
        <w:rPr>
          <w:noProof/>
        </w:rPr>
      </w:r>
      <w:r>
        <w:rPr>
          <w:noProof/>
        </w:rPr>
        <w:fldChar w:fldCharType="separate"/>
      </w:r>
      <w:r>
        <w:rPr>
          <w:noProof/>
        </w:rPr>
        <w:t>24</w:t>
      </w:r>
      <w:r>
        <w:rPr>
          <w:noProof/>
        </w:rPr>
        <w:fldChar w:fldCharType="end"/>
      </w:r>
    </w:p>
    <w:p w14:paraId="67EFE8A2" w14:textId="326F9F16" w:rsidR="0067092F" w:rsidRDefault="0067092F">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_Toc131692884 \h </w:instrText>
      </w:r>
      <w:r>
        <w:rPr>
          <w:noProof/>
        </w:rPr>
      </w:r>
      <w:r>
        <w:rPr>
          <w:noProof/>
        </w:rPr>
        <w:fldChar w:fldCharType="separate"/>
      </w:r>
      <w:r>
        <w:rPr>
          <w:noProof/>
        </w:rPr>
        <w:t>24</w:t>
      </w:r>
      <w:r>
        <w:rPr>
          <w:noProof/>
        </w:rPr>
        <w:fldChar w:fldCharType="end"/>
      </w:r>
    </w:p>
    <w:p w14:paraId="79BC8A7B" w14:textId="4F52CF42" w:rsidR="0067092F" w:rsidRDefault="0067092F">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_Toc131692885 \h </w:instrText>
      </w:r>
      <w:r>
        <w:rPr>
          <w:noProof/>
        </w:rPr>
      </w:r>
      <w:r>
        <w:rPr>
          <w:noProof/>
        </w:rPr>
        <w:fldChar w:fldCharType="separate"/>
      </w:r>
      <w:r>
        <w:rPr>
          <w:noProof/>
        </w:rPr>
        <w:t>24</w:t>
      </w:r>
      <w:r>
        <w:rPr>
          <w:noProof/>
        </w:rPr>
        <w:fldChar w:fldCharType="end"/>
      </w:r>
    </w:p>
    <w:p w14:paraId="511985A5" w14:textId="2ACE3D0B" w:rsidR="0067092F" w:rsidRDefault="0067092F">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_Toc131692886 \h </w:instrText>
      </w:r>
      <w:r>
        <w:rPr>
          <w:noProof/>
        </w:rPr>
      </w:r>
      <w:r>
        <w:rPr>
          <w:noProof/>
        </w:rPr>
        <w:fldChar w:fldCharType="separate"/>
      </w:r>
      <w:r>
        <w:rPr>
          <w:noProof/>
        </w:rPr>
        <w:t>24</w:t>
      </w:r>
      <w:r>
        <w:rPr>
          <w:noProof/>
        </w:rPr>
        <w:fldChar w:fldCharType="end"/>
      </w:r>
    </w:p>
    <w:p w14:paraId="5B28F99C" w14:textId="4736F929" w:rsidR="0067092F" w:rsidRDefault="0067092F">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_Toc131692887 \h </w:instrText>
      </w:r>
      <w:r>
        <w:rPr>
          <w:noProof/>
        </w:rPr>
      </w:r>
      <w:r>
        <w:rPr>
          <w:noProof/>
        </w:rPr>
        <w:fldChar w:fldCharType="separate"/>
      </w:r>
      <w:r>
        <w:rPr>
          <w:noProof/>
        </w:rPr>
        <w:t>25</w:t>
      </w:r>
      <w:r>
        <w:rPr>
          <w:noProof/>
        </w:rPr>
        <w:fldChar w:fldCharType="end"/>
      </w:r>
    </w:p>
    <w:p w14:paraId="4DFCBA60" w14:textId="0ECA0D8E" w:rsidR="0067092F" w:rsidRDefault="0067092F">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_Toc131692888 \h </w:instrText>
      </w:r>
      <w:r>
        <w:rPr>
          <w:noProof/>
        </w:rPr>
      </w:r>
      <w:r>
        <w:rPr>
          <w:noProof/>
        </w:rPr>
        <w:fldChar w:fldCharType="separate"/>
      </w:r>
      <w:r>
        <w:rPr>
          <w:noProof/>
        </w:rPr>
        <w:t>25</w:t>
      </w:r>
      <w:r>
        <w:rPr>
          <w:noProof/>
        </w:rPr>
        <w:fldChar w:fldCharType="end"/>
      </w:r>
    </w:p>
    <w:p w14:paraId="7386D382" w14:textId="1DFD06C9" w:rsidR="0067092F" w:rsidRDefault="0067092F">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_Toc131692889 \h </w:instrText>
      </w:r>
      <w:r>
        <w:rPr>
          <w:noProof/>
        </w:rPr>
      </w:r>
      <w:r>
        <w:rPr>
          <w:noProof/>
        </w:rPr>
        <w:fldChar w:fldCharType="separate"/>
      </w:r>
      <w:r>
        <w:rPr>
          <w:noProof/>
        </w:rPr>
        <w:t>25</w:t>
      </w:r>
      <w:r>
        <w:rPr>
          <w:noProof/>
        </w:rPr>
        <w:fldChar w:fldCharType="end"/>
      </w:r>
    </w:p>
    <w:p w14:paraId="166D0BE1" w14:textId="390D1E99" w:rsidR="0067092F" w:rsidRDefault="0067092F">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_Toc131692890 \h </w:instrText>
      </w:r>
      <w:r>
        <w:rPr>
          <w:noProof/>
        </w:rPr>
      </w:r>
      <w:r>
        <w:rPr>
          <w:noProof/>
        </w:rPr>
        <w:fldChar w:fldCharType="separate"/>
      </w:r>
      <w:r>
        <w:rPr>
          <w:noProof/>
        </w:rPr>
        <w:t>25</w:t>
      </w:r>
      <w:r>
        <w:rPr>
          <w:noProof/>
        </w:rPr>
        <w:fldChar w:fldCharType="end"/>
      </w:r>
    </w:p>
    <w:p w14:paraId="706D6EB5" w14:textId="352FDC9E" w:rsidR="0067092F" w:rsidRDefault="0067092F">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_Toc131692891 \h </w:instrText>
      </w:r>
      <w:r>
        <w:rPr>
          <w:noProof/>
        </w:rPr>
      </w:r>
      <w:r>
        <w:rPr>
          <w:noProof/>
        </w:rPr>
        <w:fldChar w:fldCharType="separate"/>
      </w:r>
      <w:r>
        <w:rPr>
          <w:noProof/>
        </w:rPr>
        <w:t>25</w:t>
      </w:r>
      <w:r>
        <w:rPr>
          <w:noProof/>
        </w:rPr>
        <w:fldChar w:fldCharType="end"/>
      </w:r>
    </w:p>
    <w:p w14:paraId="313D09E5" w14:textId="1C83957B" w:rsidR="0067092F" w:rsidRDefault="0067092F">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_Toc131692892 \h </w:instrText>
      </w:r>
      <w:r>
        <w:rPr>
          <w:noProof/>
        </w:rPr>
      </w:r>
      <w:r>
        <w:rPr>
          <w:noProof/>
        </w:rPr>
        <w:fldChar w:fldCharType="separate"/>
      </w:r>
      <w:r>
        <w:rPr>
          <w:noProof/>
        </w:rPr>
        <w:t>25</w:t>
      </w:r>
      <w:r>
        <w:rPr>
          <w:noProof/>
        </w:rPr>
        <w:fldChar w:fldCharType="end"/>
      </w:r>
    </w:p>
    <w:p w14:paraId="0DB15EA7" w14:textId="30195FB3" w:rsidR="0067092F" w:rsidRDefault="0067092F">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_Toc131692893 \h </w:instrText>
      </w:r>
      <w:r>
        <w:rPr>
          <w:noProof/>
        </w:rPr>
      </w:r>
      <w:r>
        <w:rPr>
          <w:noProof/>
        </w:rPr>
        <w:fldChar w:fldCharType="separate"/>
      </w:r>
      <w:r>
        <w:rPr>
          <w:noProof/>
        </w:rPr>
        <w:t>26</w:t>
      </w:r>
      <w:r>
        <w:rPr>
          <w:noProof/>
        </w:rPr>
        <w:fldChar w:fldCharType="end"/>
      </w:r>
    </w:p>
    <w:p w14:paraId="6888D294" w14:textId="119C27AF" w:rsidR="0067092F" w:rsidRDefault="0067092F">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_Toc131692894 \h </w:instrText>
      </w:r>
      <w:r>
        <w:rPr>
          <w:noProof/>
        </w:rPr>
      </w:r>
      <w:r>
        <w:rPr>
          <w:noProof/>
        </w:rPr>
        <w:fldChar w:fldCharType="separate"/>
      </w:r>
      <w:r>
        <w:rPr>
          <w:noProof/>
        </w:rPr>
        <w:t>26</w:t>
      </w:r>
      <w:r>
        <w:rPr>
          <w:noProof/>
        </w:rPr>
        <w:fldChar w:fldCharType="end"/>
      </w:r>
    </w:p>
    <w:p w14:paraId="64037485" w14:textId="2A94A89F" w:rsidR="0067092F" w:rsidRDefault="0067092F">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_Toc131692895 \h </w:instrText>
      </w:r>
      <w:r>
        <w:rPr>
          <w:noProof/>
        </w:rPr>
      </w:r>
      <w:r>
        <w:rPr>
          <w:noProof/>
        </w:rPr>
        <w:fldChar w:fldCharType="separate"/>
      </w:r>
      <w:r>
        <w:rPr>
          <w:noProof/>
        </w:rPr>
        <w:t>26</w:t>
      </w:r>
      <w:r>
        <w:rPr>
          <w:noProof/>
        </w:rPr>
        <w:fldChar w:fldCharType="end"/>
      </w:r>
    </w:p>
    <w:p w14:paraId="7399FCB6" w14:textId="22A1B447" w:rsidR="0067092F" w:rsidRDefault="0067092F">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_Toc131692896 \h </w:instrText>
      </w:r>
      <w:r>
        <w:rPr>
          <w:noProof/>
        </w:rPr>
      </w:r>
      <w:r>
        <w:rPr>
          <w:noProof/>
        </w:rPr>
        <w:fldChar w:fldCharType="separate"/>
      </w:r>
      <w:r>
        <w:rPr>
          <w:noProof/>
        </w:rPr>
        <w:t>26</w:t>
      </w:r>
      <w:r>
        <w:rPr>
          <w:noProof/>
        </w:rPr>
        <w:fldChar w:fldCharType="end"/>
      </w:r>
    </w:p>
    <w:p w14:paraId="7580CF9E" w14:textId="3AB95169" w:rsidR="0067092F" w:rsidRDefault="0067092F">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_Toc131692897 \h </w:instrText>
      </w:r>
      <w:r>
        <w:rPr>
          <w:noProof/>
        </w:rPr>
      </w:r>
      <w:r>
        <w:rPr>
          <w:noProof/>
        </w:rPr>
        <w:fldChar w:fldCharType="separate"/>
      </w:r>
      <w:r>
        <w:rPr>
          <w:noProof/>
        </w:rPr>
        <w:t>26</w:t>
      </w:r>
      <w:r>
        <w:rPr>
          <w:noProof/>
        </w:rPr>
        <w:fldChar w:fldCharType="end"/>
      </w:r>
    </w:p>
    <w:p w14:paraId="69A9EA30" w14:textId="1959A77C" w:rsidR="0067092F" w:rsidRDefault="0067092F">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_Toc131692898 \h </w:instrText>
      </w:r>
      <w:r>
        <w:rPr>
          <w:noProof/>
        </w:rPr>
      </w:r>
      <w:r>
        <w:rPr>
          <w:noProof/>
        </w:rPr>
        <w:fldChar w:fldCharType="separate"/>
      </w:r>
      <w:r>
        <w:rPr>
          <w:noProof/>
        </w:rPr>
        <w:t>26</w:t>
      </w:r>
      <w:r>
        <w:rPr>
          <w:noProof/>
        </w:rPr>
        <w:fldChar w:fldCharType="end"/>
      </w:r>
    </w:p>
    <w:p w14:paraId="368A3524" w14:textId="3B389B3D" w:rsidR="0067092F" w:rsidRDefault="0067092F">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_Toc131692899 \h </w:instrText>
      </w:r>
      <w:r>
        <w:rPr>
          <w:noProof/>
        </w:rPr>
      </w:r>
      <w:r>
        <w:rPr>
          <w:noProof/>
        </w:rPr>
        <w:fldChar w:fldCharType="separate"/>
      </w:r>
      <w:r>
        <w:rPr>
          <w:noProof/>
        </w:rPr>
        <w:t>26</w:t>
      </w:r>
      <w:r>
        <w:rPr>
          <w:noProof/>
        </w:rPr>
        <w:fldChar w:fldCharType="end"/>
      </w:r>
    </w:p>
    <w:p w14:paraId="6F2569A9" w14:textId="0D272985" w:rsidR="0067092F" w:rsidRDefault="0067092F">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_Toc131692900 \h </w:instrText>
      </w:r>
      <w:r>
        <w:rPr>
          <w:noProof/>
        </w:rPr>
      </w:r>
      <w:r>
        <w:rPr>
          <w:noProof/>
        </w:rPr>
        <w:fldChar w:fldCharType="separate"/>
      </w:r>
      <w:r>
        <w:rPr>
          <w:noProof/>
        </w:rPr>
        <w:t>27</w:t>
      </w:r>
      <w:r>
        <w:rPr>
          <w:noProof/>
        </w:rPr>
        <w:fldChar w:fldCharType="end"/>
      </w:r>
    </w:p>
    <w:p w14:paraId="09537275" w14:textId="567E0A81" w:rsidR="0067092F" w:rsidRDefault="0067092F">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_Toc131692901 \h </w:instrText>
      </w:r>
      <w:r>
        <w:rPr>
          <w:noProof/>
        </w:rPr>
      </w:r>
      <w:r>
        <w:rPr>
          <w:noProof/>
        </w:rPr>
        <w:fldChar w:fldCharType="separate"/>
      </w:r>
      <w:r>
        <w:rPr>
          <w:noProof/>
        </w:rPr>
        <w:t>27</w:t>
      </w:r>
      <w:r>
        <w:rPr>
          <w:noProof/>
        </w:rPr>
        <w:fldChar w:fldCharType="end"/>
      </w:r>
    </w:p>
    <w:p w14:paraId="615AA1EF" w14:textId="3C8E8F55" w:rsidR="0067092F" w:rsidRDefault="0067092F">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_Toc131692902 \h </w:instrText>
      </w:r>
      <w:r>
        <w:rPr>
          <w:noProof/>
        </w:rPr>
      </w:r>
      <w:r>
        <w:rPr>
          <w:noProof/>
        </w:rPr>
        <w:fldChar w:fldCharType="separate"/>
      </w:r>
      <w:r>
        <w:rPr>
          <w:noProof/>
        </w:rPr>
        <w:t>27</w:t>
      </w:r>
      <w:r>
        <w:rPr>
          <w:noProof/>
        </w:rPr>
        <w:fldChar w:fldCharType="end"/>
      </w:r>
    </w:p>
    <w:p w14:paraId="6D0326D6" w14:textId="118DE6ED" w:rsidR="0067092F" w:rsidRDefault="0067092F">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_Toc131692903 \h </w:instrText>
      </w:r>
      <w:r>
        <w:rPr>
          <w:noProof/>
        </w:rPr>
      </w:r>
      <w:r>
        <w:rPr>
          <w:noProof/>
        </w:rPr>
        <w:fldChar w:fldCharType="separate"/>
      </w:r>
      <w:r>
        <w:rPr>
          <w:noProof/>
        </w:rPr>
        <w:t>27</w:t>
      </w:r>
      <w:r>
        <w:rPr>
          <w:noProof/>
        </w:rPr>
        <w:fldChar w:fldCharType="end"/>
      </w:r>
    </w:p>
    <w:p w14:paraId="2CF5D7DB" w14:textId="1E18FA22" w:rsidR="0067092F" w:rsidRDefault="0067092F">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_Toc131692904 \h </w:instrText>
      </w:r>
      <w:r>
        <w:rPr>
          <w:noProof/>
        </w:rPr>
      </w:r>
      <w:r>
        <w:rPr>
          <w:noProof/>
        </w:rPr>
        <w:fldChar w:fldCharType="separate"/>
      </w:r>
      <w:r>
        <w:rPr>
          <w:noProof/>
        </w:rPr>
        <w:t>28</w:t>
      </w:r>
      <w:r>
        <w:rPr>
          <w:noProof/>
        </w:rPr>
        <w:fldChar w:fldCharType="end"/>
      </w:r>
    </w:p>
    <w:p w14:paraId="6E66A6A0" w14:textId="16814C85" w:rsidR="0067092F" w:rsidRDefault="0067092F">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_Toc131692905 \h </w:instrText>
      </w:r>
      <w:r>
        <w:rPr>
          <w:noProof/>
        </w:rPr>
      </w:r>
      <w:r>
        <w:rPr>
          <w:noProof/>
        </w:rPr>
        <w:fldChar w:fldCharType="separate"/>
      </w:r>
      <w:r>
        <w:rPr>
          <w:noProof/>
        </w:rPr>
        <w:t>28</w:t>
      </w:r>
      <w:r>
        <w:rPr>
          <w:noProof/>
        </w:rPr>
        <w:fldChar w:fldCharType="end"/>
      </w:r>
    </w:p>
    <w:p w14:paraId="73133F8F" w14:textId="798D4437" w:rsidR="0067092F" w:rsidRDefault="0067092F">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_Toc131692906 \h </w:instrText>
      </w:r>
      <w:r>
        <w:rPr>
          <w:noProof/>
        </w:rPr>
      </w:r>
      <w:r>
        <w:rPr>
          <w:noProof/>
        </w:rPr>
        <w:fldChar w:fldCharType="separate"/>
      </w:r>
      <w:r>
        <w:rPr>
          <w:noProof/>
        </w:rPr>
        <w:t>28</w:t>
      </w:r>
      <w:r>
        <w:rPr>
          <w:noProof/>
        </w:rPr>
        <w:fldChar w:fldCharType="end"/>
      </w:r>
    </w:p>
    <w:p w14:paraId="447A3F78" w14:textId="2C376431" w:rsidR="0067092F" w:rsidRDefault="0067092F">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_Toc131692907 \h </w:instrText>
      </w:r>
      <w:r>
        <w:rPr>
          <w:noProof/>
        </w:rPr>
      </w:r>
      <w:r>
        <w:rPr>
          <w:noProof/>
        </w:rPr>
        <w:fldChar w:fldCharType="separate"/>
      </w:r>
      <w:r>
        <w:rPr>
          <w:noProof/>
        </w:rPr>
        <w:t>28</w:t>
      </w:r>
      <w:r>
        <w:rPr>
          <w:noProof/>
        </w:rPr>
        <w:fldChar w:fldCharType="end"/>
      </w:r>
    </w:p>
    <w:p w14:paraId="20E1B570" w14:textId="1D2325FA" w:rsidR="0067092F" w:rsidRDefault="0067092F">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_Toc131692908 \h </w:instrText>
      </w:r>
      <w:r>
        <w:rPr>
          <w:noProof/>
        </w:rPr>
      </w:r>
      <w:r>
        <w:rPr>
          <w:noProof/>
        </w:rPr>
        <w:fldChar w:fldCharType="separate"/>
      </w:r>
      <w:r>
        <w:rPr>
          <w:noProof/>
        </w:rPr>
        <w:t>28</w:t>
      </w:r>
      <w:r>
        <w:rPr>
          <w:noProof/>
        </w:rPr>
        <w:fldChar w:fldCharType="end"/>
      </w:r>
    </w:p>
    <w:p w14:paraId="0DFA512C" w14:textId="37C5C739" w:rsidR="0067092F" w:rsidRDefault="0067092F">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_Toc131692909 \h </w:instrText>
      </w:r>
      <w:r>
        <w:rPr>
          <w:noProof/>
        </w:rPr>
      </w:r>
      <w:r>
        <w:rPr>
          <w:noProof/>
        </w:rPr>
        <w:fldChar w:fldCharType="separate"/>
      </w:r>
      <w:r>
        <w:rPr>
          <w:noProof/>
        </w:rPr>
        <w:t>28</w:t>
      </w:r>
      <w:r>
        <w:rPr>
          <w:noProof/>
        </w:rPr>
        <w:fldChar w:fldCharType="end"/>
      </w:r>
    </w:p>
    <w:p w14:paraId="5708C366" w14:textId="1957C71C" w:rsidR="0067092F" w:rsidRDefault="0067092F">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_Toc131692910 \h </w:instrText>
      </w:r>
      <w:r>
        <w:rPr>
          <w:noProof/>
        </w:rPr>
      </w:r>
      <w:r>
        <w:rPr>
          <w:noProof/>
        </w:rPr>
        <w:fldChar w:fldCharType="separate"/>
      </w:r>
      <w:r>
        <w:rPr>
          <w:noProof/>
        </w:rPr>
        <w:t>29</w:t>
      </w:r>
      <w:r>
        <w:rPr>
          <w:noProof/>
        </w:rPr>
        <w:fldChar w:fldCharType="end"/>
      </w:r>
    </w:p>
    <w:p w14:paraId="063D05A9" w14:textId="2B5E26BD" w:rsidR="0067092F" w:rsidRDefault="0067092F">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_Toc131692911 \h </w:instrText>
      </w:r>
      <w:r>
        <w:rPr>
          <w:noProof/>
        </w:rPr>
      </w:r>
      <w:r>
        <w:rPr>
          <w:noProof/>
        </w:rPr>
        <w:fldChar w:fldCharType="separate"/>
      </w:r>
      <w:r>
        <w:rPr>
          <w:noProof/>
        </w:rPr>
        <w:t>29</w:t>
      </w:r>
      <w:r>
        <w:rPr>
          <w:noProof/>
        </w:rPr>
        <w:fldChar w:fldCharType="end"/>
      </w:r>
    </w:p>
    <w:p w14:paraId="6E0EE38E" w14:textId="3E6085E6" w:rsidR="0067092F" w:rsidRDefault="0067092F">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_Toc131692912 \h </w:instrText>
      </w:r>
      <w:r>
        <w:rPr>
          <w:noProof/>
        </w:rPr>
      </w:r>
      <w:r>
        <w:rPr>
          <w:noProof/>
        </w:rPr>
        <w:fldChar w:fldCharType="separate"/>
      </w:r>
      <w:r>
        <w:rPr>
          <w:noProof/>
        </w:rPr>
        <w:t>29</w:t>
      </w:r>
      <w:r>
        <w:rPr>
          <w:noProof/>
        </w:rPr>
        <w:fldChar w:fldCharType="end"/>
      </w:r>
    </w:p>
    <w:p w14:paraId="4C3CC382" w14:textId="233670AC" w:rsidR="0067092F" w:rsidRDefault="0067092F">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_Toc131692913 \h </w:instrText>
      </w:r>
      <w:r>
        <w:rPr>
          <w:noProof/>
        </w:rPr>
      </w:r>
      <w:r>
        <w:rPr>
          <w:noProof/>
        </w:rPr>
        <w:fldChar w:fldCharType="separate"/>
      </w:r>
      <w:r>
        <w:rPr>
          <w:noProof/>
        </w:rPr>
        <w:t>29</w:t>
      </w:r>
      <w:r>
        <w:rPr>
          <w:noProof/>
        </w:rPr>
        <w:fldChar w:fldCharType="end"/>
      </w:r>
    </w:p>
    <w:p w14:paraId="5225350E" w14:textId="0A70115F" w:rsidR="0067092F" w:rsidRDefault="0067092F">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_Toc131692914 \h </w:instrText>
      </w:r>
      <w:r>
        <w:rPr>
          <w:noProof/>
        </w:rPr>
      </w:r>
      <w:r>
        <w:rPr>
          <w:noProof/>
        </w:rPr>
        <w:fldChar w:fldCharType="separate"/>
      </w:r>
      <w:r>
        <w:rPr>
          <w:noProof/>
        </w:rPr>
        <w:t>29</w:t>
      </w:r>
      <w:r>
        <w:rPr>
          <w:noProof/>
        </w:rPr>
        <w:fldChar w:fldCharType="end"/>
      </w:r>
    </w:p>
    <w:p w14:paraId="78714A53" w14:textId="4406C133" w:rsidR="0067092F" w:rsidRDefault="0067092F">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_Toc131692915 \h </w:instrText>
      </w:r>
      <w:r>
        <w:rPr>
          <w:noProof/>
        </w:rPr>
      </w:r>
      <w:r>
        <w:rPr>
          <w:noProof/>
        </w:rPr>
        <w:fldChar w:fldCharType="separate"/>
      </w:r>
      <w:r>
        <w:rPr>
          <w:noProof/>
        </w:rPr>
        <w:t>29</w:t>
      </w:r>
      <w:r>
        <w:rPr>
          <w:noProof/>
        </w:rPr>
        <w:fldChar w:fldCharType="end"/>
      </w:r>
    </w:p>
    <w:p w14:paraId="2D3D561A" w14:textId="26268DFC" w:rsidR="0067092F" w:rsidRDefault="0067092F">
      <w:pPr>
        <w:pStyle w:val="TOC1"/>
        <w:rPr>
          <w:rFonts w:asciiTheme="minorHAnsi" w:eastAsiaTheme="minorEastAsia" w:hAnsiTheme="minorHAnsi" w:cstheme="minorBidi"/>
          <w:noProof/>
          <w:szCs w:val="22"/>
          <w:lang w:eastAsia="en-GB"/>
        </w:rPr>
      </w:pPr>
      <w:r w:rsidRPr="006F61F8">
        <w:rPr>
          <w:noProof/>
          <w:lang w:val="fr-FR"/>
        </w:rPr>
        <w:t>9</w:t>
      </w:r>
      <w:r>
        <w:rPr>
          <w:rFonts w:asciiTheme="minorHAnsi" w:eastAsiaTheme="minorEastAsia" w:hAnsiTheme="minorHAnsi" w:cstheme="minorBidi"/>
          <w:noProof/>
          <w:szCs w:val="22"/>
          <w:lang w:eastAsia="en-GB"/>
        </w:rPr>
        <w:tab/>
      </w:r>
      <w:r w:rsidRPr="006F61F8">
        <w:rPr>
          <w:noProof/>
          <w:lang w:val="fr-FR"/>
        </w:rPr>
        <w:t>Information elements coding</w:t>
      </w:r>
      <w:r>
        <w:rPr>
          <w:noProof/>
        </w:rPr>
        <w:tab/>
      </w:r>
      <w:r>
        <w:rPr>
          <w:noProof/>
        </w:rPr>
        <w:fldChar w:fldCharType="begin" w:fldLock="1"/>
      </w:r>
      <w:r>
        <w:rPr>
          <w:noProof/>
        </w:rPr>
        <w:instrText xml:space="preserve"> PAGEREF _Toc131692916 \h </w:instrText>
      </w:r>
      <w:r>
        <w:rPr>
          <w:noProof/>
        </w:rPr>
      </w:r>
      <w:r>
        <w:rPr>
          <w:noProof/>
        </w:rPr>
        <w:fldChar w:fldCharType="separate"/>
      </w:r>
      <w:r>
        <w:rPr>
          <w:noProof/>
        </w:rPr>
        <w:t>30</w:t>
      </w:r>
      <w:r>
        <w:rPr>
          <w:noProof/>
        </w:rPr>
        <w:fldChar w:fldCharType="end"/>
      </w:r>
    </w:p>
    <w:p w14:paraId="251CF857" w14:textId="7301821D" w:rsidR="0067092F" w:rsidRDefault="0067092F">
      <w:pPr>
        <w:pStyle w:val="TOC2"/>
        <w:rPr>
          <w:rFonts w:asciiTheme="minorHAnsi" w:eastAsiaTheme="minorEastAsia" w:hAnsiTheme="minorHAnsi" w:cstheme="minorBidi"/>
          <w:noProof/>
          <w:sz w:val="22"/>
          <w:szCs w:val="22"/>
          <w:lang w:eastAsia="en-GB"/>
        </w:rPr>
      </w:pPr>
      <w:r w:rsidRPr="006F61F8">
        <w:rPr>
          <w:noProof/>
          <w:lang w:val="fr-FR"/>
        </w:rPr>
        <w:t>9.1</w:t>
      </w:r>
      <w:r>
        <w:rPr>
          <w:rFonts w:asciiTheme="minorHAnsi" w:eastAsiaTheme="minorEastAsia" w:hAnsiTheme="minorHAnsi" w:cstheme="minorBidi"/>
          <w:noProof/>
          <w:sz w:val="22"/>
          <w:szCs w:val="22"/>
          <w:lang w:eastAsia="en-GB"/>
        </w:rPr>
        <w:tab/>
      </w:r>
      <w:r w:rsidRPr="006F61F8">
        <w:rPr>
          <w:noProof/>
          <w:lang w:val="fr-FR"/>
        </w:rPr>
        <w:t>Port management service message type</w:t>
      </w:r>
      <w:r>
        <w:rPr>
          <w:noProof/>
        </w:rPr>
        <w:tab/>
      </w:r>
      <w:r>
        <w:rPr>
          <w:noProof/>
        </w:rPr>
        <w:fldChar w:fldCharType="begin" w:fldLock="1"/>
      </w:r>
      <w:r>
        <w:rPr>
          <w:noProof/>
        </w:rPr>
        <w:instrText xml:space="preserve"> PAGEREF _Toc131692917 \h </w:instrText>
      </w:r>
      <w:r>
        <w:rPr>
          <w:noProof/>
        </w:rPr>
      </w:r>
      <w:r>
        <w:rPr>
          <w:noProof/>
        </w:rPr>
        <w:fldChar w:fldCharType="separate"/>
      </w:r>
      <w:r>
        <w:rPr>
          <w:noProof/>
        </w:rPr>
        <w:t>30</w:t>
      </w:r>
      <w:r>
        <w:rPr>
          <w:noProof/>
        </w:rPr>
        <w:fldChar w:fldCharType="end"/>
      </w:r>
    </w:p>
    <w:p w14:paraId="636FF3BA" w14:textId="6C1B8BA7" w:rsidR="0067092F" w:rsidRDefault="0067092F">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_Toc131692918 \h </w:instrText>
      </w:r>
      <w:r>
        <w:rPr>
          <w:noProof/>
        </w:rPr>
      </w:r>
      <w:r>
        <w:rPr>
          <w:noProof/>
        </w:rPr>
        <w:fldChar w:fldCharType="separate"/>
      </w:r>
      <w:r>
        <w:rPr>
          <w:noProof/>
        </w:rPr>
        <w:t>30</w:t>
      </w:r>
      <w:r>
        <w:rPr>
          <w:noProof/>
        </w:rPr>
        <w:fldChar w:fldCharType="end"/>
      </w:r>
    </w:p>
    <w:p w14:paraId="58E60368" w14:textId="6D794C87" w:rsidR="0067092F" w:rsidRDefault="0067092F">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_Toc131692919 \h </w:instrText>
      </w:r>
      <w:r>
        <w:rPr>
          <w:noProof/>
        </w:rPr>
      </w:r>
      <w:r>
        <w:rPr>
          <w:noProof/>
        </w:rPr>
        <w:fldChar w:fldCharType="separate"/>
      </w:r>
      <w:r>
        <w:rPr>
          <w:noProof/>
        </w:rPr>
        <w:t>40</w:t>
      </w:r>
      <w:r>
        <w:rPr>
          <w:noProof/>
        </w:rPr>
        <w:fldChar w:fldCharType="end"/>
      </w:r>
    </w:p>
    <w:p w14:paraId="0B1D88A6" w14:textId="6B09D5FC" w:rsidR="0067092F" w:rsidRDefault="0067092F">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_Toc131692920 \h </w:instrText>
      </w:r>
      <w:r>
        <w:rPr>
          <w:noProof/>
        </w:rPr>
      </w:r>
      <w:r>
        <w:rPr>
          <w:noProof/>
        </w:rPr>
        <w:fldChar w:fldCharType="separate"/>
      </w:r>
      <w:r>
        <w:rPr>
          <w:noProof/>
        </w:rPr>
        <w:t>41</w:t>
      </w:r>
      <w:r>
        <w:rPr>
          <w:noProof/>
        </w:rPr>
        <w:fldChar w:fldCharType="end"/>
      </w:r>
    </w:p>
    <w:p w14:paraId="070FEFF2" w14:textId="3483A82A" w:rsidR="0067092F" w:rsidRDefault="0067092F">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_Toc131692921 \h </w:instrText>
      </w:r>
      <w:r>
        <w:rPr>
          <w:noProof/>
        </w:rPr>
      </w:r>
      <w:r>
        <w:rPr>
          <w:noProof/>
        </w:rPr>
        <w:fldChar w:fldCharType="separate"/>
      </w:r>
      <w:r>
        <w:rPr>
          <w:noProof/>
        </w:rPr>
        <w:t>44</w:t>
      </w:r>
      <w:r>
        <w:rPr>
          <w:noProof/>
        </w:rPr>
        <w:fldChar w:fldCharType="end"/>
      </w:r>
    </w:p>
    <w:p w14:paraId="0974CDC4" w14:textId="62C82841" w:rsidR="0067092F" w:rsidRDefault="0067092F">
      <w:pPr>
        <w:pStyle w:val="TOC2"/>
        <w:rPr>
          <w:rFonts w:asciiTheme="minorHAnsi" w:eastAsiaTheme="minorEastAsia" w:hAnsiTheme="minorHAnsi" w:cstheme="minorBidi"/>
          <w:noProof/>
          <w:sz w:val="22"/>
          <w:szCs w:val="22"/>
          <w:lang w:eastAsia="en-GB"/>
        </w:rPr>
      </w:pPr>
      <w:r w:rsidRPr="006F61F8">
        <w:rPr>
          <w:noProof/>
          <w:lang w:val="fr-FR"/>
        </w:rPr>
        <w:t>9.5A</w:t>
      </w:r>
      <w:r>
        <w:rPr>
          <w:rFonts w:asciiTheme="minorHAnsi" w:eastAsiaTheme="minorEastAsia" w:hAnsiTheme="minorHAnsi" w:cstheme="minorBidi"/>
          <w:noProof/>
          <w:sz w:val="22"/>
          <w:szCs w:val="22"/>
          <w:lang w:eastAsia="en-GB"/>
        </w:rPr>
        <w:tab/>
      </w:r>
      <w:r w:rsidRPr="006F61F8">
        <w:rPr>
          <w:noProof/>
          <w:lang w:val="fr-FR"/>
        </w:rPr>
        <w:t>User plane node management service message type</w:t>
      </w:r>
      <w:r>
        <w:rPr>
          <w:noProof/>
        </w:rPr>
        <w:tab/>
      </w:r>
      <w:r>
        <w:rPr>
          <w:noProof/>
        </w:rPr>
        <w:fldChar w:fldCharType="begin" w:fldLock="1"/>
      </w:r>
      <w:r>
        <w:rPr>
          <w:noProof/>
        </w:rPr>
        <w:instrText xml:space="preserve"> PAGEREF _Toc131692922 \h </w:instrText>
      </w:r>
      <w:r>
        <w:rPr>
          <w:noProof/>
        </w:rPr>
      </w:r>
      <w:r>
        <w:rPr>
          <w:noProof/>
        </w:rPr>
        <w:fldChar w:fldCharType="separate"/>
      </w:r>
      <w:r>
        <w:rPr>
          <w:noProof/>
        </w:rPr>
        <w:t>48</w:t>
      </w:r>
      <w:r>
        <w:rPr>
          <w:noProof/>
        </w:rPr>
        <w:fldChar w:fldCharType="end"/>
      </w:r>
    </w:p>
    <w:p w14:paraId="61068A2E" w14:textId="740D9ABD" w:rsidR="0067092F" w:rsidRDefault="0067092F">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_Toc131692923 \h </w:instrText>
      </w:r>
      <w:r>
        <w:rPr>
          <w:noProof/>
        </w:rPr>
      </w:r>
      <w:r>
        <w:rPr>
          <w:noProof/>
        </w:rPr>
        <w:fldChar w:fldCharType="separate"/>
      </w:r>
      <w:r>
        <w:rPr>
          <w:noProof/>
        </w:rPr>
        <w:t>48</w:t>
      </w:r>
      <w:r>
        <w:rPr>
          <w:noProof/>
        </w:rPr>
        <w:fldChar w:fldCharType="end"/>
      </w:r>
    </w:p>
    <w:p w14:paraId="52EFE678" w14:textId="60BBFB04" w:rsidR="0067092F" w:rsidRDefault="0067092F">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_Toc131692924 \h </w:instrText>
      </w:r>
      <w:r>
        <w:rPr>
          <w:noProof/>
        </w:rPr>
      </w:r>
      <w:r>
        <w:rPr>
          <w:noProof/>
        </w:rPr>
        <w:fldChar w:fldCharType="separate"/>
      </w:r>
      <w:r>
        <w:rPr>
          <w:noProof/>
        </w:rPr>
        <w:t>56</w:t>
      </w:r>
      <w:r>
        <w:rPr>
          <w:noProof/>
        </w:rPr>
        <w:fldChar w:fldCharType="end"/>
      </w:r>
    </w:p>
    <w:p w14:paraId="586968AD" w14:textId="62801E7E" w:rsidR="0067092F" w:rsidRDefault="0067092F">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_Toc131692925 \h </w:instrText>
      </w:r>
      <w:r>
        <w:rPr>
          <w:noProof/>
        </w:rPr>
      </w:r>
      <w:r>
        <w:rPr>
          <w:noProof/>
        </w:rPr>
        <w:fldChar w:fldCharType="separate"/>
      </w:r>
      <w:r>
        <w:rPr>
          <w:noProof/>
        </w:rPr>
        <w:t>57</w:t>
      </w:r>
      <w:r>
        <w:rPr>
          <w:noProof/>
        </w:rPr>
        <w:fldChar w:fldCharType="end"/>
      </w:r>
    </w:p>
    <w:p w14:paraId="5EE1A1F1" w14:textId="30D62B96" w:rsidR="0067092F" w:rsidRDefault="0067092F">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_Toc131692926 \h </w:instrText>
      </w:r>
      <w:r>
        <w:rPr>
          <w:noProof/>
        </w:rPr>
      </w:r>
      <w:r>
        <w:rPr>
          <w:noProof/>
        </w:rPr>
        <w:fldChar w:fldCharType="separate"/>
      </w:r>
      <w:r>
        <w:rPr>
          <w:noProof/>
        </w:rPr>
        <w:t>60</w:t>
      </w:r>
      <w:r>
        <w:rPr>
          <w:noProof/>
        </w:rPr>
        <w:fldChar w:fldCharType="end"/>
      </w:r>
    </w:p>
    <w:p w14:paraId="110E8660" w14:textId="5C5AF7A1" w:rsidR="0067092F" w:rsidRDefault="0067092F">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_Toc131692927 \h </w:instrText>
      </w:r>
      <w:r>
        <w:rPr>
          <w:noProof/>
        </w:rPr>
      </w:r>
      <w:r>
        <w:rPr>
          <w:noProof/>
        </w:rPr>
        <w:fldChar w:fldCharType="separate"/>
      </w:r>
      <w:r>
        <w:rPr>
          <w:noProof/>
        </w:rPr>
        <w:t>65</w:t>
      </w:r>
      <w:r>
        <w:rPr>
          <w:noProof/>
        </w:rPr>
        <w:fldChar w:fldCharType="end"/>
      </w:r>
    </w:p>
    <w:p w14:paraId="7545D2F5" w14:textId="726BFEF0" w:rsidR="0067092F" w:rsidRDefault="0067092F">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_Toc131692928 \h </w:instrText>
      </w:r>
      <w:r>
        <w:rPr>
          <w:noProof/>
        </w:rPr>
      </w:r>
      <w:r>
        <w:rPr>
          <w:noProof/>
        </w:rPr>
        <w:fldChar w:fldCharType="separate"/>
      </w:r>
      <w:r>
        <w:rPr>
          <w:noProof/>
        </w:rPr>
        <w:t>66</w:t>
      </w:r>
      <w:r>
        <w:rPr>
          <w:noProof/>
        </w:rPr>
        <w:fldChar w:fldCharType="end"/>
      </w:r>
    </w:p>
    <w:p w14:paraId="12BB0927" w14:textId="3144DABF" w:rsidR="0067092F" w:rsidRDefault="0067092F">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_Toc131692929 \h </w:instrText>
      </w:r>
      <w:r>
        <w:rPr>
          <w:noProof/>
        </w:rPr>
      </w:r>
      <w:r>
        <w:rPr>
          <w:noProof/>
        </w:rPr>
        <w:fldChar w:fldCharType="separate"/>
      </w:r>
      <w:r>
        <w:rPr>
          <w:noProof/>
        </w:rPr>
        <w:t>68</w:t>
      </w:r>
      <w:r>
        <w:rPr>
          <w:noProof/>
        </w:rPr>
        <w:fldChar w:fldCharType="end"/>
      </w:r>
    </w:p>
    <w:p w14:paraId="2C5AD24B" w14:textId="644712E2" w:rsidR="0067092F" w:rsidRDefault="0067092F">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_Toc131692930 \h </w:instrText>
      </w:r>
      <w:r>
        <w:rPr>
          <w:noProof/>
        </w:rPr>
      </w:r>
      <w:r>
        <w:rPr>
          <w:noProof/>
        </w:rPr>
        <w:fldChar w:fldCharType="separate"/>
      </w:r>
      <w:r>
        <w:rPr>
          <w:noProof/>
        </w:rPr>
        <w:t>72</w:t>
      </w:r>
      <w:r>
        <w:rPr>
          <w:noProof/>
        </w:rPr>
        <w:fldChar w:fldCharType="end"/>
      </w:r>
    </w:p>
    <w:p w14:paraId="334258C5" w14:textId="29357467" w:rsidR="0067092F" w:rsidRDefault="0067092F">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_Toc131692931 \h </w:instrText>
      </w:r>
      <w:r>
        <w:rPr>
          <w:noProof/>
        </w:rPr>
      </w:r>
      <w:r>
        <w:rPr>
          <w:noProof/>
        </w:rPr>
        <w:fldChar w:fldCharType="separate"/>
      </w:r>
      <w:r>
        <w:rPr>
          <w:noProof/>
        </w:rPr>
        <w:t>77</w:t>
      </w:r>
      <w:r>
        <w:rPr>
          <w:noProof/>
        </w:rPr>
        <w:fldChar w:fldCharType="end"/>
      </w:r>
    </w:p>
    <w:p w14:paraId="13544906" w14:textId="66EF6822" w:rsidR="0067092F" w:rsidRDefault="0067092F">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_Toc131692932 \h </w:instrText>
      </w:r>
      <w:r>
        <w:rPr>
          <w:noProof/>
        </w:rPr>
      </w:r>
      <w:r>
        <w:rPr>
          <w:noProof/>
        </w:rPr>
        <w:fldChar w:fldCharType="separate"/>
      </w:r>
      <w:r>
        <w:rPr>
          <w:noProof/>
        </w:rPr>
        <w:t>79</w:t>
      </w:r>
      <w:r>
        <w:rPr>
          <w:noProof/>
        </w:rPr>
        <w:fldChar w:fldCharType="end"/>
      </w:r>
    </w:p>
    <w:p w14:paraId="23821B49" w14:textId="10BAA2BB" w:rsidR="0067092F" w:rsidRDefault="0067092F">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_Toc131692933 \h </w:instrText>
      </w:r>
      <w:r>
        <w:rPr>
          <w:noProof/>
        </w:rPr>
      </w:r>
      <w:r>
        <w:rPr>
          <w:noProof/>
        </w:rPr>
        <w:fldChar w:fldCharType="separate"/>
      </w:r>
      <w:r>
        <w:rPr>
          <w:noProof/>
        </w:rPr>
        <w:t>81</w:t>
      </w:r>
      <w:r>
        <w:rPr>
          <w:noProof/>
        </w:rPr>
        <w:fldChar w:fldCharType="end"/>
      </w:r>
    </w:p>
    <w:p w14:paraId="515D8A86" w14:textId="4C35B6E4" w:rsidR="0067092F" w:rsidRDefault="0067092F">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_Toc131692934 \h </w:instrText>
      </w:r>
      <w:r>
        <w:rPr>
          <w:noProof/>
        </w:rPr>
      </w:r>
      <w:r>
        <w:rPr>
          <w:noProof/>
        </w:rPr>
        <w:fldChar w:fldCharType="separate"/>
      </w:r>
      <w:r>
        <w:rPr>
          <w:noProof/>
        </w:rPr>
        <w:t>84</w:t>
      </w:r>
      <w:r>
        <w:rPr>
          <w:noProof/>
        </w:rPr>
        <w:fldChar w:fldCharType="end"/>
      </w:r>
    </w:p>
    <w:p w14:paraId="0C9809B4" w14:textId="1C1134FC" w:rsidR="0067092F" w:rsidRDefault="0067092F">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_Toc131692935 \h </w:instrText>
      </w:r>
      <w:r>
        <w:rPr>
          <w:noProof/>
        </w:rPr>
      </w:r>
      <w:r>
        <w:rPr>
          <w:noProof/>
        </w:rPr>
        <w:fldChar w:fldCharType="separate"/>
      </w:r>
      <w:r>
        <w:rPr>
          <w:noProof/>
        </w:rPr>
        <w:t>84</w:t>
      </w:r>
      <w:r>
        <w:rPr>
          <w:noProof/>
        </w:rPr>
        <w:fldChar w:fldCharType="end"/>
      </w:r>
    </w:p>
    <w:p w14:paraId="3FB8FBC2" w14:textId="226849C6" w:rsidR="0067092F" w:rsidRDefault="0067092F">
      <w:pPr>
        <w:pStyle w:val="TOC2"/>
        <w:rPr>
          <w:rFonts w:asciiTheme="minorHAnsi" w:eastAsiaTheme="minorEastAsia" w:hAnsiTheme="minorHAnsi" w:cstheme="minorBidi"/>
          <w:noProof/>
          <w:sz w:val="22"/>
          <w:szCs w:val="22"/>
          <w:lang w:eastAsia="en-GB"/>
        </w:rPr>
      </w:pPr>
      <w:r w:rsidRPr="006F61F8">
        <w:rPr>
          <w:rFonts w:eastAsia="SimSun"/>
          <w:noProof/>
        </w:rPr>
        <w:t>9.14</w:t>
      </w:r>
      <w:r>
        <w:rPr>
          <w:rFonts w:asciiTheme="minorHAnsi" w:eastAsiaTheme="minorEastAsia" w:hAnsiTheme="minorHAnsi" w:cstheme="minorBidi"/>
          <w:noProof/>
          <w:sz w:val="22"/>
          <w:szCs w:val="22"/>
          <w:lang w:eastAsia="en-GB"/>
        </w:rPr>
        <w:tab/>
      </w:r>
      <w:r w:rsidRPr="006F61F8">
        <w:rPr>
          <w:rFonts w:eastAsia="SimSun"/>
          <w:noProof/>
        </w:rPr>
        <w:t>NW-TT port numbers</w:t>
      </w:r>
      <w:r>
        <w:rPr>
          <w:noProof/>
        </w:rPr>
        <w:tab/>
      </w:r>
      <w:r>
        <w:rPr>
          <w:noProof/>
        </w:rPr>
        <w:fldChar w:fldCharType="begin" w:fldLock="1"/>
      </w:r>
      <w:r>
        <w:rPr>
          <w:noProof/>
        </w:rPr>
        <w:instrText xml:space="preserve"> PAGEREF _Toc131692936 \h </w:instrText>
      </w:r>
      <w:r>
        <w:rPr>
          <w:noProof/>
        </w:rPr>
      </w:r>
      <w:r>
        <w:rPr>
          <w:noProof/>
        </w:rPr>
        <w:fldChar w:fldCharType="separate"/>
      </w:r>
      <w:r>
        <w:rPr>
          <w:noProof/>
        </w:rPr>
        <w:t>84</w:t>
      </w:r>
      <w:r>
        <w:rPr>
          <w:noProof/>
        </w:rPr>
        <w:fldChar w:fldCharType="end"/>
      </w:r>
    </w:p>
    <w:p w14:paraId="369F1240" w14:textId="284D6959" w:rsidR="0067092F" w:rsidRDefault="0067092F">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_Toc131692937 \h </w:instrText>
      </w:r>
      <w:r>
        <w:rPr>
          <w:noProof/>
        </w:rPr>
      </w:r>
      <w:r>
        <w:rPr>
          <w:noProof/>
        </w:rPr>
        <w:fldChar w:fldCharType="separate"/>
      </w:r>
      <w:r>
        <w:rPr>
          <w:noProof/>
        </w:rPr>
        <w:t>84</w:t>
      </w:r>
      <w:r>
        <w:rPr>
          <w:noProof/>
        </w:rPr>
        <w:fldChar w:fldCharType="end"/>
      </w:r>
    </w:p>
    <w:p w14:paraId="0F8BF3C0" w14:textId="2863BD6E" w:rsidR="0067092F" w:rsidRDefault="0067092F">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_Toc131692938 \h </w:instrText>
      </w:r>
      <w:r>
        <w:rPr>
          <w:noProof/>
        </w:rPr>
      </w:r>
      <w:r>
        <w:rPr>
          <w:noProof/>
        </w:rPr>
        <w:fldChar w:fldCharType="separate"/>
      </w:r>
      <w:r>
        <w:rPr>
          <w:noProof/>
        </w:rPr>
        <w:t>101</w:t>
      </w:r>
      <w:r>
        <w:rPr>
          <w:noProof/>
        </w:rPr>
        <w:fldChar w:fldCharType="end"/>
      </w:r>
    </w:p>
    <w:p w14:paraId="0712BFB4" w14:textId="7DA464A0" w:rsidR="0067092F" w:rsidRDefault="0067092F">
      <w:pPr>
        <w:pStyle w:val="TOC2"/>
        <w:rPr>
          <w:rFonts w:asciiTheme="minorHAnsi" w:eastAsiaTheme="minorEastAsia" w:hAnsiTheme="minorHAnsi" w:cstheme="minorBidi"/>
          <w:noProof/>
          <w:sz w:val="22"/>
          <w:szCs w:val="22"/>
          <w:lang w:eastAsia="en-GB"/>
        </w:rPr>
      </w:pPr>
      <w:r>
        <w:rPr>
          <w:noProof/>
        </w:rPr>
        <w:t>9.17</w:t>
      </w:r>
      <w:r>
        <w:rPr>
          <w:rFonts w:asciiTheme="minorHAnsi" w:eastAsiaTheme="minorEastAsia" w:hAnsiTheme="minorHAnsi" w:cstheme="minorBidi"/>
          <w:noProof/>
          <w:sz w:val="22"/>
          <w:szCs w:val="22"/>
          <w:lang w:eastAsia="en-GB"/>
        </w:rPr>
        <w:tab/>
      </w:r>
      <w:r w:rsidRPr="006F61F8">
        <w:rPr>
          <w:rFonts w:cs="Arial"/>
          <w:noProof/>
        </w:rPr>
        <w:t xml:space="preserve">IPv4 </w:t>
      </w:r>
      <w:r>
        <w:rPr>
          <w:noProof/>
        </w:rPr>
        <w:t>address information</w:t>
      </w:r>
      <w:r>
        <w:rPr>
          <w:noProof/>
        </w:rPr>
        <w:tab/>
      </w:r>
      <w:r>
        <w:rPr>
          <w:noProof/>
        </w:rPr>
        <w:fldChar w:fldCharType="begin" w:fldLock="1"/>
      </w:r>
      <w:r>
        <w:rPr>
          <w:noProof/>
        </w:rPr>
        <w:instrText xml:space="preserve"> PAGEREF _Toc131692939 \h </w:instrText>
      </w:r>
      <w:r>
        <w:rPr>
          <w:noProof/>
        </w:rPr>
      </w:r>
      <w:r>
        <w:rPr>
          <w:noProof/>
        </w:rPr>
        <w:fldChar w:fldCharType="separate"/>
      </w:r>
      <w:r>
        <w:rPr>
          <w:noProof/>
        </w:rPr>
        <w:t>102</w:t>
      </w:r>
      <w:r>
        <w:rPr>
          <w:noProof/>
        </w:rPr>
        <w:fldChar w:fldCharType="end"/>
      </w:r>
    </w:p>
    <w:p w14:paraId="755123A5" w14:textId="1BC342D9" w:rsidR="0067092F" w:rsidRDefault="0067092F">
      <w:pPr>
        <w:pStyle w:val="TOC2"/>
        <w:rPr>
          <w:rFonts w:asciiTheme="minorHAnsi" w:eastAsiaTheme="minorEastAsia" w:hAnsiTheme="minorHAnsi" w:cstheme="minorBidi"/>
          <w:noProof/>
          <w:sz w:val="22"/>
          <w:szCs w:val="22"/>
          <w:lang w:eastAsia="en-GB"/>
        </w:rPr>
      </w:pPr>
      <w:r>
        <w:rPr>
          <w:noProof/>
        </w:rPr>
        <w:t>9.18</w:t>
      </w:r>
      <w:r>
        <w:rPr>
          <w:rFonts w:asciiTheme="minorHAnsi" w:eastAsiaTheme="minorEastAsia" w:hAnsiTheme="minorHAnsi" w:cstheme="minorBidi"/>
          <w:noProof/>
          <w:sz w:val="22"/>
          <w:szCs w:val="22"/>
          <w:lang w:eastAsia="en-GB"/>
        </w:rPr>
        <w:tab/>
      </w:r>
      <w:r w:rsidRPr="006F61F8">
        <w:rPr>
          <w:rFonts w:cs="Arial"/>
          <w:noProof/>
        </w:rPr>
        <w:t>IPv4 neighbor information</w:t>
      </w:r>
      <w:r>
        <w:rPr>
          <w:noProof/>
        </w:rPr>
        <w:tab/>
      </w:r>
      <w:r>
        <w:rPr>
          <w:noProof/>
        </w:rPr>
        <w:fldChar w:fldCharType="begin" w:fldLock="1"/>
      </w:r>
      <w:r>
        <w:rPr>
          <w:noProof/>
        </w:rPr>
        <w:instrText xml:space="preserve"> PAGEREF _Toc131692940 \h </w:instrText>
      </w:r>
      <w:r>
        <w:rPr>
          <w:noProof/>
        </w:rPr>
      </w:r>
      <w:r>
        <w:rPr>
          <w:noProof/>
        </w:rPr>
        <w:fldChar w:fldCharType="separate"/>
      </w:r>
      <w:r>
        <w:rPr>
          <w:noProof/>
        </w:rPr>
        <w:t>103</w:t>
      </w:r>
      <w:r>
        <w:rPr>
          <w:noProof/>
        </w:rPr>
        <w:fldChar w:fldCharType="end"/>
      </w:r>
    </w:p>
    <w:p w14:paraId="44D1672E" w14:textId="0EFC3CF2" w:rsidR="0067092F" w:rsidRDefault="0067092F">
      <w:pPr>
        <w:pStyle w:val="TOC2"/>
        <w:rPr>
          <w:rFonts w:asciiTheme="minorHAnsi" w:eastAsiaTheme="minorEastAsia" w:hAnsiTheme="minorHAnsi" w:cstheme="minorBidi"/>
          <w:noProof/>
          <w:sz w:val="22"/>
          <w:szCs w:val="22"/>
          <w:lang w:eastAsia="en-GB"/>
        </w:rPr>
      </w:pPr>
      <w:r>
        <w:rPr>
          <w:noProof/>
        </w:rPr>
        <w:t>9.19</w:t>
      </w:r>
      <w:r>
        <w:rPr>
          <w:rFonts w:asciiTheme="minorHAnsi" w:eastAsiaTheme="minorEastAsia" w:hAnsiTheme="minorHAnsi" w:cstheme="minorBidi"/>
          <w:noProof/>
          <w:sz w:val="22"/>
          <w:szCs w:val="22"/>
          <w:lang w:eastAsia="en-GB"/>
        </w:rPr>
        <w:tab/>
      </w:r>
      <w:r w:rsidRPr="006F61F8">
        <w:rPr>
          <w:rFonts w:cs="Arial"/>
          <w:noProof/>
        </w:rPr>
        <w:t xml:space="preserve">IPv6 </w:t>
      </w:r>
      <w:r>
        <w:rPr>
          <w:noProof/>
        </w:rPr>
        <w:t>address information</w:t>
      </w:r>
      <w:r>
        <w:rPr>
          <w:noProof/>
        </w:rPr>
        <w:tab/>
      </w:r>
      <w:r>
        <w:rPr>
          <w:noProof/>
        </w:rPr>
        <w:fldChar w:fldCharType="begin" w:fldLock="1"/>
      </w:r>
      <w:r>
        <w:rPr>
          <w:noProof/>
        </w:rPr>
        <w:instrText xml:space="preserve"> PAGEREF _Toc131692941 \h </w:instrText>
      </w:r>
      <w:r>
        <w:rPr>
          <w:noProof/>
        </w:rPr>
      </w:r>
      <w:r>
        <w:rPr>
          <w:noProof/>
        </w:rPr>
        <w:fldChar w:fldCharType="separate"/>
      </w:r>
      <w:r>
        <w:rPr>
          <w:noProof/>
        </w:rPr>
        <w:t>104</w:t>
      </w:r>
      <w:r>
        <w:rPr>
          <w:noProof/>
        </w:rPr>
        <w:fldChar w:fldCharType="end"/>
      </w:r>
    </w:p>
    <w:p w14:paraId="30701B77" w14:textId="19D96E92" w:rsidR="0067092F" w:rsidRDefault="0067092F">
      <w:pPr>
        <w:pStyle w:val="TOC2"/>
        <w:rPr>
          <w:rFonts w:asciiTheme="minorHAnsi" w:eastAsiaTheme="minorEastAsia" w:hAnsiTheme="minorHAnsi" w:cstheme="minorBidi"/>
          <w:noProof/>
          <w:sz w:val="22"/>
          <w:szCs w:val="22"/>
          <w:lang w:eastAsia="en-GB"/>
        </w:rPr>
      </w:pPr>
      <w:r>
        <w:rPr>
          <w:noProof/>
        </w:rPr>
        <w:t>9.20</w:t>
      </w:r>
      <w:r>
        <w:rPr>
          <w:rFonts w:asciiTheme="minorHAnsi" w:eastAsiaTheme="minorEastAsia" w:hAnsiTheme="minorHAnsi" w:cstheme="minorBidi"/>
          <w:noProof/>
          <w:sz w:val="22"/>
          <w:szCs w:val="22"/>
          <w:lang w:eastAsia="en-GB"/>
        </w:rPr>
        <w:tab/>
      </w:r>
      <w:r w:rsidRPr="006F61F8">
        <w:rPr>
          <w:rFonts w:cs="Arial"/>
          <w:noProof/>
        </w:rPr>
        <w:t xml:space="preserve">IPv6 </w:t>
      </w:r>
      <w:r>
        <w:rPr>
          <w:noProof/>
        </w:rPr>
        <w:t>neighbor information</w:t>
      </w:r>
      <w:r>
        <w:rPr>
          <w:noProof/>
        </w:rPr>
        <w:tab/>
      </w:r>
      <w:r>
        <w:rPr>
          <w:noProof/>
        </w:rPr>
        <w:fldChar w:fldCharType="begin" w:fldLock="1"/>
      </w:r>
      <w:r>
        <w:rPr>
          <w:noProof/>
        </w:rPr>
        <w:instrText xml:space="preserve"> PAGEREF _Toc131692942 \h </w:instrText>
      </w:r>
      <w:r>
        <w:rPr>
          <w:noProof/>
        </w:rPr>
      </w:r>
      <w:r>
        <w:rPr>
          <w:noProof/>
        </w:rPr>
        <w:fldChar w:fldCharType="separate"/>
      </w:r>
      <w:r>
        <w:rPr>
          <w:noProof/>
        </w:rPr>
        <w:t>108</w:t>
      </w:r>
      <w:r>
        <w:rPr>
          <w:noProof/>
        </w:rPr>
        <w:fldChar w:fldCharType="end"/>
      </w:r>
    </w:p>
    <w:p w14:paraId="57DA7035" w14:textId="12C34BC0" w:rsidR="0067092F" w:rsidRDefault="0067092F">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_Toc131692943 \h </w:instrText>
      </w:r>
      <w:r>
        <w:rPr>
          <w:noProof/>
        </w:rPr>
      </w:r>
      <w:r>
        <w:rPr>
          <w:noProof/>
        </w:rPr>
        <w:fldChar w:fldCharType="separate"/>
      </w:r>
      <w:r>
        <w:rPr>
          <w:noProof/>
        </w:rPr>
        <w:t>112</w:t>
      </w:r>
      <w:r>
        <w:rPr>
          <w:noProof/>
        </w:rPr>
        <w:fldChar w:fldCharType="end"/>
      </w:r>
    </w:p>
    <w:p w14:paraId="720F8222" w14:textId="1DF26CAE" w:rsidR="0067092F" w:rsidRDefault="0067092F" w:rsidP="0067092F">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_Toc131692944 \h </w:instrText>
      </w:r>
      <w:r>
        <w:rPr>
          <w:noProof/>
        </w:rPr>
      </w:r>
      <w:r>
        <w:rPr>
          <w:noProof/>
        </w:rPr>
        <w:fldChar w:fldCharType="separate"/>
      </w:r>
      <w:r>
        <w:rPr>
          <w:noProof/>
        </w:rPr>
        <w:t>114</w:t>
      </w:r>
      <w:r>
        <w:rPr>
          <w:noProof/>
        </w:rPr>
        <w:fldChar w:fldCharType="end"/>
      </w:r>
    </w:p>
    <w:p w14:paraId="2C112167" w14:textId="58004D3C"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31692818"/>
      <w:bookmarkEnd w:id="16"/>
      <w:r w:rsidRPr="00644C11">
        <w:lastRenderedPageBreak/>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31692819"/>
      <w:bookmarkEnd w:id="25"/>
      <w:r w:rsidRPr="00644C11">
        <w:lastRenderedPageBreak/>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31692820"/>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7072F695" w:rsidR="001C6BA3" w:rsidRPr="00644C11"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31692821"/>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31692822"/>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31692823"/>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644C11" w:rsidRDefault="0078234A" w:rsidP="00E80BE1">
      <w:pPr>
        <w:pStyle w:val="EW"/>
      </w:pPr>
      <w:r>
        <w:rPr>
          <w:lang w:eastAsia="ko-KR"/>
        </w:rPr>
        <w:t>MTU</w:t>
      </w:r>
      <w:r w:rsidRPr="00644C11">
        <w:rPr>
          <w:lang w:eastAsia="ko-KR"/>
        </w:rPr>
        <w:tab/>
      </w:r>
      <w:r>
        <w:t>Maximum Transmission Unit</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lastRenderedPageBreak/>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31692824"/>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6F44EE5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2B054AA9" w14:textId="7825CAFF"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3801C31B" w14:textId="20ECFA0B"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5.28.3.1-1</w:t>
      </w:r>
      <w:r>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31692825"/>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20233370"/>
      <w:bookmarkStart w:id="81" w:name="_Toc131692826"/>
      <w:bookmarkEnd w:id="66"/>
      <w:r w:rsidRPr="00644C11">
        <w:t>5.1</w:t>
      </w:r>
      <w:r w:rsidRPr="00644C11">
        <w:tab/>
        <w:t>General</w:t>
      </w:r>
      <w:bookmarkEnd w:id="75"/>
      <w:bookmarkEnd w:id="76"/>
      <w:bookmarkEnd w:id="77"/>
      <w:bookmarkEnd w:id="78"/>
      <w:bookmarkEnd w:id="79"/>
      <w:bookmarkEnd w:id="81"/>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20233373"/>
      <w:bookmarkStart w:id="88" w:name="_Toc131692827"/>
      <w:bookmarkEnd w:id="80"/>
      <w:r w:rsidRPr="00644C11">
        <w:lastRenderedPageBreak/>
        <w:t>5.2</w:t>
      </w:r>
      <w:r w:rsidRPr="00644C11">
        <w:tab/>
        <w:t>Procedures</w:t>
      </w:r>
      <w:bookmarkEnd w:id="82"/>
      <w:bookmarkEnd w:id="83"/>
      <w:bookmarkEnd w:id="84"/>
      <w:bookmarkEnd w:id="85"/>
      <w:bookmarkEnd w:id="86"/>
      <w:bookmarkEnd w:id="88"/>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31692828"/>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31692829"/>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7"/>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31692830"/>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7pt;height:103.35pt" o:ole="">
            <v:imagedata r:id="rId16" o:title="" croptop="9094f" cropbottom="13170f" cropright="14105f"/>
          </v:shape>
          <o:OLEObject Type="Embed" ProgID="Visio.Drawing.11" ShapeID="_x0000_i1027" DrawAspect="Content" ObjectID="_1742305639"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20233375"/>
      <w:bookmarkStart w:id="115" w:name="_Toc131692831"/>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5"/>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4"/>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31692832"/>
      <w:r w:rsidRPr="00644C11">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20233377"/>
      <w:bookmarkStart w:id="130" w:name="_Toc131692833"/>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30"/>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20233379"/>
      <w:bookmarkStart w:id="137" w:name="_Toc131692834"/>
      <w:bookmarkEnd w:id="129"/>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7"/>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31692835"/>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20233380"/>
      <w:bookmarkStart w:id="150" w:name="_Toc131692836"/>
      <w:bookmarkEnd w:id="136"/>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50"/>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pt;height:131.15pt" o:ole="">
            <v:imagedata r:id="rId18" o:title="" croptop="5137f" cropbottom="33157f" cropright="24961f"/>
          </v:shape>
          <o:OLEObject Type="Embed" ProgID="Visio.Drawing.11" ShapeID="_x0000_i1028" DrawAspect="Content" ObjectID="_1742305640"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20233381"/>
      <w:bookmarkStart w:id="157" w:name="_Toc131692837"/>
      <w:bookmarkEnd w:id="149"/>
      <w:r w:rsidRPr="00644C11">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7"/>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20233382"/>
      <w:bookmarkStart w:id="164" w:name="_Toc131692838"/>
      <w:bookmarkEnd w:id="156"/>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4"/>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20233383"/>
      <w:bookmarkStart w:id="171" w:name="_Toc131692839"/>
      <w:bookmarkEnd w:id="163"/>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1"/>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20233384"/>
      <w:bookmarkStart w:id="178" w:name="_Toc131692840"/>
      <w:bookmarkEnd w:id="170"/>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8"/>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31692841"/>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31692842"/>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31692843"/>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5.05pt;height:89.8pt" o:ole="">
            <v:imagedata r:id="rId20" o:title=""/>
          </v:shape>
          <o:OLEObject Type="Embed" ProgID="Visio.Drawing.11" ShapeID="_x0000_i1029" DrawAspect="Content" ObjectID="_1742305641"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31692844"/>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31692845"/>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31692846"/>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31692847"/>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31692848"/>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31692849"/>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30" type="#_x0000_t75" style="width:354.3pt;height:102.65pt" o:ole="">
            <v:imagedata r:id="rId22" o:title="" croptop="9094f" cropbottom="13170f" cropright="14105f"/>
          </v:shape>
          <o:OLEObject Type="Embed" ProgID="Visio.Drawing.11" ShapeID="_x0000_i1030" DrawAspect="Content" ObjectID="_1742305642" r:id="rId23"/>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40" w:name="_Toc22917676"/>
      <w:bookmarkStart w:id="241" w:name="_Toc33963248"/>
      <w:bookmarkStart w:id="242" w:name="_Toc34393318"/>
      <w:bookmarkStart w:id="243" w:name="_Toc45216121"/>
      <w:bookmarkStart w:id="244" w:name="_Toc51931690"/>
      <w:bookmarkStart w:id="245" w:name="_Toc58235049"/>
      <w:bookmarkStart w:id="246" w:name="_Toc131692850"/>
      <w:r w:rsidRPr="00644C11">
        <w:t>6.2.1.3</w:t>
      </w:r>
      <w:r w:rsidRPr="00644C11">
        <w:tab/>
        <w:t>TSN AF-requested port management procedure completion</w:t>
      </w:r>
      <w:bookmarkEnd w:id="240"/>
      <w:bookmarkEnd w:id="241"/>
      <w:bookmarkEnd w:id="242"/>
      <w:bookmarkEnd w:id="243"/>
      <w:bookmarkEnd w:id="244"/>
      <w:bookmarkEnd w:id="245"/>
      <w:bookmarkEnd w:id="246"/>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7" w:name="_Toc22917677"/>
      <w:bookmarkStart w:id="248" w:name="_Toc33963249"/>
      <w:bookmarkStart w:id="249" w:name="_Toc34393319"/>
      <w:bookmarkStart w:id="250" w:name="_Toc45216122"/>
      <w:bookmarkStart w:id="251" w:name="_Toc51931691"/>
      <w:bookmarkStart w:id="252"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3" w:name="_Toc131692851"/>
      <w:r w:rsidRPr="00644C11">
        <w:t>6.2.1.4</w:t>
      </w:r>
      <w:r w:rsidRPr="00644C11">
        <w:tab/>
        <w:t>Abnormal cases in the TSN AF</w:t>
      </w:r>
      <w:bookmarkEnd w:id="247"/>
      <w:bookmarkEnd w:id="248"/>
      <w:bookmarkEnd w:id="249"/>
      <w:bookmarkEnd w:id="250"/>
      <w:bookmarkEnd w:id="251"/>
      <w:bookmarkEnd w:id="252"/>
      <w:bookmarkEnd w:id="253"/>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4" w:name="_Toc22917678"/>
      <w:bookmarkStart w:id="255" w:name="_Toc33963250"/>
      <w:bookmarkStart w:id="256" w:name="_Toc34393320"/>
      <w:bookmarkStart w:id="257" w:name="_Toc45216123"/>
      <w:bookmarkStart w:id="258" w:name="_Toc51931692"/>
      <w:bookmarkStart w:id="259" w:name="_Toc58235051"/>
      <w:bookmarkStart w:id="260" w:name="_Toc131692852"/>
      <w:r w:rsidRPr="00644C11">
        <w:t>6.2.1.5</w:t>
      </w:r>
      <w:r w:rsidRPr="00644C11">
        <w:tab/>
        <w:t>Abnormal cases in the NW-TT</w:t>
      </w:r>
      <w:bookmarkEnd w:id="254"/>
      <w:bookmarkEnd w:id="255"/>
      <w:bookmarkEnd w:id="256"/>
      <w:bookmarkEnd w:id="257"/>
      <w:bookmarkEnd w:id="258"/>
      <w:bookmarkEnd w:id="259"/>
      <w:bookmarkEnd w:id="260"/>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1" w:name="_Toc22917679"/>
      <w:bookmarkStart w:id="262" w:name="_Toc33963251"/>
      <w:bookmarkStart w:id="263" w:name="_Toc34393321"/>
      <w:bookmarkStart w:id="264" w:name="_Toc45216124"/>
      <w:bookmarkStart w:id="265" w:name="_Toc51931693"/>
      <w:bookmarkStart w:id="266" w:name="_Toc58235052"/>
      <w:bookmarkStart w:id="267" w:name="_Toc131692853"/>
      <w:r w:rsidRPr="00644C11">
        <w:t>6.2.2</w:t>
      </w:r>
      <w:r w:rsidRPr="00644C11">
        <w:tab/>
        <w:t>NW-TT-initiated port management procedure</w:t>
      </w:r>
      <w:bookmarkEnd w:id="261"/>
      <w:bookmarkEnd w:id="262"/>
      <w:bookmarkEnd w:id="263"/>
      <w:bookmarkEnd w:id="264"/>
      <w:bookmarkEnd w:id="265"/>
      <w:bookmarkEnd w:id="266"/>
      <w:bookmarkEnd w:id="267"/>
    </w:p>
    <w:p w14:paraId="257FADBF" w14:textId="77777777" w:rsidR="00D6344C" w:rsidRPr="00644C11" w:rsidRDefault="00D6344C" w:rsidP="00D6344C">
      <w:pPr>
        <w:pStyle w:val="Heading4"/>
      </w:pPr>
      <w:bookmarkStart w:id="268" w:name="_Toc20233378"/>
      <w:bookmarkStart w:id="269" w:name="_Toc22917680"/>
      <w:bookmarkStart w:id="270" w:name="_Toc33963252"/>
      <w:bookmarkStart w:id="271" w:name="_Toc34393322"/>
      <w:bookmarkStart w:id="272" w:name="_Toc45216125"/>
      <w:bookmarkStart w:id="273" w:name="_Toc51931694"/>
      <w:bookmarkStart w:id="274" w:name="_Toc58235053"/>
      <w:bookmarkStart w:id="275" w:name="_Toc131692854"/>
      <w:r w:rsidRPr="00644C11">
        <w:t>6.2.2.1</w:t>
      </w:r>
      <w:r w:rsidRPr="00644C11">
        <w:tab/>
        <w:t>General</w:t>
      </w:r>
      <w:bookmarkEnd w:id="268"/>
      <w:bookmarkEnd w:id="269"/>
      <w:bookmarkEnd w:id="270"/>
      <w:bookmarkEnd w:id="271"/>
      <w:bookmarkEnd w:id="272"/>
      <w:bookmarkEnd w:id="273"/>
      <w:bookmarkEnd w:id="274"/>
      <w:bookmarkEnd w:id="275"/>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6" w:name="_Toc22917681"/>
      <w:bookmarkStart w:id="277" w:name="_Toc33963253"/>
      <w:bookmarkStart w:id="278" w:name="_Toc34393323"/>
      <w:bookmarkStart w:id="279" w:name="_Toc45216126"/>
      <w:bookmarkStart w:id="280" w:name="_Toc51931695"/>
      <w:bookmarkStart w:id="281" w:name="_Toc58235054"/>
      <w:bookmarkStart w:id="282" w:name="_Toc131692855"/>
      <w:r w:rsidRPr="00644C11">
        <w:t>6.2.2.2</w:t>
      </w:r>
      <w:r w:rsidRPr="00644C11">
        <w:tab/>
        <w:t>NW-TT-initiated port management procedure initiation</w:t>
      </w:r>
      <w:bookmarkEnd w:id="276"/>
      <w:bookmarkEnd w:id="277"/>
      <w:bookmarkEnd w:id="278"/>
      <w:bookmarkEnd w:id="279"/>
      <w:bookmarkEnd w:id="280"/>
      <w:bookmarkEnd w:id="281"/>
      <w:bookmarkEnd w:id="282"/>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7.95pt;height:106.2pt" o:ole="">
            <v:imagedata r:id="rId24" o:title="" croptop="5423f" cropbottom="37648f" cropright="21881f"/>
          </v:shape>
          <o:OLEObject Type="Embed" ProgID="Visio.Drawing.11" ShapeID="_x0000_i1031" DrawAspect="Content" ObjectID="_1742305643"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3" w:name="_Toc22917682"/>
      <w:bookmarkStart w:id="284" w:name="_Toc33963254"/>
      <w:bookmarkStart w:id="285" w:name="_Toc34393324"/>
      <w:bookmarkStart w:id="286" w:name="_Toc45216127"/>
      <w:bookmarkStart w:id="287" w:name="_Toc51931696"/>
      <w:bookmarkStart w:id="288" w:name="_Toc58235055"/>
      <w:bookmarkStart w:id="289" w:name="_Toc131692856"/>
      <w:r w:rsidRPr="00644C11">
        <w:t>6.2.2.3</w:t>
      </w:r>
      <w:r w:rsidRPr="00644C11">
        <w:tab/>
        <w:t>NW-TT-initiated port management procedure completion</w:t>
      </w:r>
      <w:bookmarkEnd w:id="283"/>
      <w:bookmarkEnd w:id="284"/>
      <w:bookmarkEnd w:id="285"/>
      <w:bookmarkEnd w:id="286"/>
      <w:bookmarkEnd w:id="287"/>
      <w:bookmarkEnd w:id="288"/>
      <w:bookmarkEnd w:id="289"/>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0" w:name="_Toc22917684"/>
      <w:bookmarkStart w:id="291" w:name="_Toc33963255"/>
      <w:bookmarkStart w:id="292" w:name="_Toc34393325"/>
      <w:bookmarkStart w:id="293" w:name="_Toc45216128"/>
      <w:bookmarkStart w:id="294" w:name="_Toc51931697"/>
      <w:bookmarkStart w:id="295" w:name="_Toc58235056"/>
      <w:bookmarkStart w:id="296" w:name="_Toc131692857"/>
      <w:r w:rsidRPr="00644C11">
        <w:t>6.2.2.4</w:t>
      </w:r>
      <w:r w:rsidRPr="00644C11">
        <w:tab/>
        <w:t>Abnormal cases in the TSN AF</w:t>
      </w:r>
      <w:bookmarkEnd w:id="290"/>
      <w:bookmarkEnd w:id="291"/>
      <w:bookmarkEnd w:id="292"/>
      <w:bookmarkEnd w:id="293"/>
      <w:bookmarkEnd w:id="294"/>
      <w:bookmarkEnd w:id="295"/>
      <w:bookmarkEnd w:id="296"/>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7" w:name="_Toc22917685"/>
      <w:bookmarkStart w:id="298" w:name="_Toc33963256"/>
      <w:bookmarkStart w:id="299" w:name="_Toc34393326"/>
      <w:bookmarkStart w:id="300" w:name="_Toc45216129"/>
      <w:bookmarkStart w:id="301" w:name="_Toc51931698"/>
      <w:bookmarkStart w:id="302" w:name="_Toc58235057"/>
      <w:bookmarkStart w:id="303" w:name="_Toc131692858"/>
      <w:r w:rsidRPr="00644C11">
        <w:t>6.2.2.5</w:t>
      </w:r>
      <w:r w:rsidRPr="00644C11">
        <w:tab/>
        <w:t>Abnormal cases in the NW-TT</w:t>
      </w:r>
      <w:bookmarkEnd w:id="297"/>
      <w:bookmarkEnd w:id="298"/>
      <w:bookmarkEnd w:id="299"/>
      <w:bookmarkEnd w:id="300"/>
      <w:bookmarkEnd w:id="301"/>
      <w:bookmarkEnd w:id="302"/>
      <w:bookmarkEnd w:id="303"/>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4" w:name="_Toc45216130"/>
      <w:bookmarkStart w:id="305" w:name="_Toc51931699"/>
      <w:bookmarkStart w:id="306" w:name="_Toc58235058"/>
      <w:bookmarkStart w:id="307" w:name="_Hlk40196395"/>
      <w:bookmarkStart w:id="308" w:name="_Toc33963257"/>
      <w:bookmarkStart w:id="309" w:name="_Toc34393327"/>
      <w:bookmarkStart w:id="310" w:name="_Toc131692859"/>
      <w:r w:rsidRPr="00644C11">
        <w:t>6.3</w:t>
      </w:r>
      <w:r w:rsidRPr="00644C11">
        <w:tab/>
        <w:t xml:space="preserve">Procedures for </w:t>
      </w:r>
      <w:r w:rsidR="00DB3FD5" w:rsidRPr="00644C11">
        <w:t>User plane node</w:t>
      </w:r>
      <w:r w:rsidRPr="00644C11">
        <w:t xml:space="preserve"> management service</w:t>
      </w:r>
      <w:bookmarkEnd w:id="304"/>
      <w:bookmarkEnd w:id="305"/>
      <w:bookmarkEnd w:id="306"/>
      <w:bookmarkEnd w:id="310"/>
    </w:p>
    <w:p w14:paraId="3FFE06BE" w14:textId="30F3A898" w:rsidR="004236FF" w:rsidRPr="00644C11" w:rsidRDefault="004236FF" w:rsidP="004236FF">
      <w:pPr>
        <w:pStyle w:val="Heading3"/>
      </w:pPr>
      <w:bookmarkStart w:id="311" w:name="_Toc45216131"/>
      <w:bookmarkStart w:id="312" w:name="_Toc51931700"/>
      <w:bookmarkStart w:id="313" w:name="_Toc58235059"/>
      <w:bookmarkStart w:id="314" w:name="_Toc131692860"/>
      <w:r w:rsidRPr="00644C11">
        <w:t>6.3.1</w:t>
      </w:r>
      <w:r w:rsidRPr="00644C11">
        <w:tab/>
        <w:t xml:space="preserve">TSN AF-requested </w:t>
      </w:r>
      <w:r w:rsidR="00D829C5" w:rsidRPr="00644C11">
        <w:t>User plane node</w:t>
      </w:r>
      <w:r w:rsidRPr="00644C11">
        <w:t xml:space="preserve"> management procedure</w:t>
      </w:r>
      <w:bookmarkEnd w:id="311"/>
      <w:bookmarkEnd w:id="312"/>
      <w:bookmarkEnd w:id="313"/>
      <w:bookmarkEnd w:id="314"/>
    </w:p>
    <w:p w14:paraId="0F558D9B" w14:textId="77777777" w:rsidR="004236FF" w:rsidRPr="00644C11" w:rsidRDefault="004236FF" w:rsidP="004236FF">
      <w:pPr>
        <w:pStyle w:val="Heading4"/>
      </w:pPr>
      <w:bookmarkStart w:id="315" w:name="_Toc45216132"/>
      <w:bookmarkStart w:id="316" w:name="_Toc51931701"/>
      <w:bookmarkStart w:id="317" w:name="_Toc58235060"/>
      <w:bookmarkStart w:id="318" w:name="_Toc131692861"/>
      <w:r w:rsidRPr="00644C11">
        <w:t>6.3.1.1</w:t>
      </w:r>
      <w:r w:rsidRPr="00644C11">
        <w:tab/>
        <w:t>General</w:t>
      </w:r>
      <w:bookmarkEnd w:id="315"/>
      <w:bookmarkEnd w:id="316"/>
      <w:bookmarkEnd w:id="317"/>
      <w:bookmarkEnd w:id="318"/>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lastRenderedPageBreak/>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9" w:name="_Toc45216133"/>
      <w:bookmarkStart w:id="320" w:name="_Toc51931702"/>
      <w:bookmarkStart w:id="321"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2" w:name="_Toc131692862"/>
      <w:r w:rsidRPr="00644C11">
        <w:t>6.3.1.2</w:t>
      </w:r>
      <w:r w:rsidRPr="00644C11">
        <w:tab/>
        <w:t xml:space="preserve">TSN AF-requested </w:t>
      </w:r>
      <w:r w:rsidR="00D829C5" w:rsidRPr="00644C11">
        <w:t>User plane node</w:t>
      </w:r>
      <w:r w:rsidRPr="00644C11">
        <w:t xml:space="preserve"> management procedure initiation</w:t>
      </w:r>
      <w:bookmarkEnd w:id="319"/>
      <w:bookmarkEnd w:id="320"/>
      <w:bookmarkEnd w:id="321"/>
      <w:bookmarkEnd w:id="322"/>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2.05pt;height:114.75pt" o:ole="">
            <v:imagedata r:id="rId26" o:title="" croptop="8030f" cropbottom="5430f"/>
          </v:shape>
          <o:OLEObject Type="Embed" ProgID="Visio.Drawing.11" ShapeID="_x0000_i1032" DrawAspect="Content" ObjectID="_1742305644"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3" w:name="_Toc45216134"/>
      <w:bookmarkStart w:id="324" w:name="_Toc51931703"/>
      <w:bookmarkStart w:id="325" w:name="_Toc58235062"/>
      <w:bookmarkStart w:id="326" w:name="_Toc131692863"/>
      <w:r w:rsidRPr="00644C11">
        <w:t>6.3.1.3</w:t>
      </w:r>
      <w:r w:rsidRPr="00644C11">
        <w:tab/>
        <w:t xml:space="preserve">TSN AF-requested </w:t>
      </w:r>
      <w:r w:rsidR="00FB427E" w:rsidRPr="00644C11">
        <w:t>User plane node</w:t>
      </w:r>
      <w:r w:rsidRPr="00644C11">
        <w:t xml:space="preserve"> management procedure completion</w:t>
      </w:r>
      <w:bookmarkEnd w:id="323"/>
      <w:bookmarkEnd w:id="324"/>
      <w:bookmarkEnd w:id="325"/>
      <w:bookmarkEnd w:id="326"/>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67C8DB2"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7" w:name="_Toc45216135"/>
      <w:bookmarkStart w:id="328" w:name="_Toc51931704"/>
      <w:bookmarkStart w:id="329"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0" w:name="_Toc131692864"/>
      <w:r w:rsidRPr="00644C11">
        <w:t>6.3.1.4</w:t>
      </w:r>
      <w:r w:rsidRPr="00644C11">
        <w:tab/>
        <w:t>Abnormal cases in the TSN AF</w:t>
      </w:r>
      <w:bookmarkEnd w:id="327"/>
      <w:bookmarkEnd w:id="328"/>
      <w:bookmarkEnd w:id="329"/>
      <w:bookmarkEnd w:id="330"/>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1" w:name="_Toc45216136"/>
      <w:bookmarkStart w:id="332" w:name="_Toc51931705"/>
      <w:bookmarkStart w:id="333" w:name="_Toc58235064"/>
      <w:bookmarkStart w:id="334" w:name="_Toc131692865"/>
      <w:r w:rsidRPr="00644C11">
        <w:lastRenderedPageBreak/>
        <w:t>6.3.1.5</w:t>
      </w:r>
      <w:r w:rsidRPr="00644C11">
        <w:tab/>
        <w:t>Abnormal cases in the NW-TT</w:t>
      </w:r>
      <w:bookmarkEnd w:id="331"/>
      <w:bookmarkEnd w:id="332"/>
      <w:bookmarkEnd w:id="333"/>
      <w:bookmarkEnd w:id="334"/>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5" w:name="_Toc45216137"/>
      <w:bookmarkStart w:id="336" w:name="_Toc51931706"/>
      <w:bookmarkStart w:id="337" w:name="_Toc58235065"/>
      <w:bookmarkStart w:id="338" w:name="_Toc131692866"/>
      <w:r w:rsidRPr="00644C11">
        <w:t>6.3.2</w:t>
      </w:r>
      <w:r w:rsidRPr="00644C11">
        <w:tab/>
        <w:t xml:space="preserve">NW-TT-initiated </w:t>
      </w:r>
      <w:r w:rsidR="00576E91" w:rsidRPr="00644C11">
        <w:t>User plane node</w:t>
      </w:r>
      <w:r w:rsidRPr="00644C11">
        <w:t xml:space="preserve"> management procedure</w:t>
      </w:r>
      <w:bookmarkEnd w:id="335"/>
      <w:bookmarkEnd w:id="336"/>
      <w:bookmarkEnd w:id="337"/>
      <w:bookmarkEnd w:id="338"/>
    </w:p>
    <w:p w14:paraId="0BFAE98B" w14:textId="77777777" w:rsidR="004236FF" w:rsidRPr="00644C11" w:rsidRDefault="004236FF" w:rsidP="004236FF">
      <w:pPr>
        <w:pStyle w:val="Heading4"/>
      </w:pPr>
      <w:bookmarkStart w:id="339" w:name="_Toc45216138"/>
      <w:bookmarkStart w:id="340" w:name="_Toc51931707"/>
      <w:bookmarkStart w:id="341" w:name="_Toc58235066"/>
      <w:bookmarkStart w:id="342" w:name="_Toc131692867"/>
      <w:r w:rsidRPr="00644C11">
        <w:t>6.3.2.1</w:t>
      </w:r>
      <w:r w:rsidRPr="00644C11">
        <w:tab/>
        <w:t>General</w:t>
      </w:r>
      <w:bookmarkEnd w:id="339"/>
      <w:bookmarkEnd w:id="340"/>
      <w:bookmarkEnd w:id="341"/>
      <w:bookmarkEnd w:id="342"/>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3" w:name="_Toc45216139"/>
      <w:bookmarkStart w:id="344" w:name="_Toc51931708"/>
      <w:bookmarkStart w:id="345" w:name="_Toc58235067"/>
      <w:bookmarkStart w:id="346" w:name="_Toc131692868"/>
      <w:r w:rsidRPr="00644C11">
        <w:t>6.3.2.2</w:t>
      </w:r>
      <w:r w:rsidRPr="00644C11">
        <w:tab/>
      </w:r>
      <w:bookmarkStart w:id="347" w:name="_Hlk40198344"/>
      <w:r w:rsidRPr="00644C11">
        <w:t xml:space="preserve">NW-TT-initiated </w:t>
      </w:r>
      <w:r w:rsidR="00576E91" w:rsidRPr="00644C11">
        <w:t xml:space="preserve">User plane node </w:t>
      </w:r>
      <w:r w:rsidRPr="00644C11">
        <w:t xml:space="preserve">management procedure </w:t>
      </w:r>
      <w:bookmarkEnd w:id="347"/>
      <w:r w:rsidRPr="00644C11">
        <w:t>initiation</w:t>
      </w:r>
      <w:bookmarkEnd w:id="343"/>
      <w:bookmarkEnd w:id="344"/>
      <w:bookmarkEnd w:id="345"/>
      <w:bookmarkEnd w:id="346"/>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7.15pt;height:151.15pt" o:ole="">
            <v:imagedata r:id="rId28" o:title=""/>
          </v:shape>
          <o:OLEObject Type="Embed" ProgID="Visio.Drawing.11" ShapeID="_x0000_i1033" DrawAspect="Content" ObjectID="_1742305645"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8" w:name="_Toc45216140"/>
      <w:bookmarkStart w:id="349" w:name="_Toc51931709"/>
      <w:bookmarkStart w:id="350" w:name="_Toc58235068"/>
      <w:bookmarkStart w:id="351" w:name="_Toc131692869"/>
      <w:r w:rsidRPr="00644C11">
        <w:t>6.3.2.3</w:t>
      </w:r>
      <w:r w:rsidRPr="00644C11">
        <w:tab/>
        <w:t xml:space="preserve">NW-TT-initiated </w:t>
      </w:r>
      <w:r w:rsidR="00576E91" w:rsidRPr="00644C11">
        <w:t>User plane node</w:t>
      </w:r>
      <w:r w:rsidRPr="00644C11">
        <w:t xml:space="preserve"> management procedure completion</w:t>
      </w:r>
      <w:bookmarkEnd w:id="348"/>
      <w:bookmarkEnd w:id="349"/>
      <w:bookmarkEnd w:id="350"/>
      <w:bookmarkEnd w:id="351"/>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2" w:name="_Toc45216141"/>
      <w:bookmarkStart w:id="353" w:name="_Toc51931710"/>
      <w:bookmarkStart w:id="354" w:name="_Toc58235069"/>
      <w:bookmarkStart w:id="355" w:name="_Toc131692870"/>
      <w:r w:rsidRPr="00644C11">
        <w:lastRenderedPageBreak/>
        <w:t>6.3.2.4</w:t>
      </w:r>
      <w:r w:rsidRPr="00644C11">
        <w:tab/>
        <w:t>Abnormal cases in the TSN AF</w:t>
      </w:r>
      <w:bookmarkEnd w:id="352"/>
      <w:bookmarkEnd w:id="353"/>
      <w:bookmarkEnd w:id="354"/>
      <w:bookmarkEnd w:id="355"/>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6" w:name="_Toc45216142"/>
      <w:bookmarkStart w:id="357" w:name="_Toc51931711"/>
      <w:bookmarkStart w:id="358" w:name="_Toc58235070"/>
      <w:bookmarkStart w:id="359" w:name="_Toc131692871"/>
      <w:r w:rsidRPr="00644C11">
        <w:t>6.3.2.5</w:t>
      </w:r>
      <w:r w:rsidRPr="00644C11">
        <w:tab/>
        <w:t>Abnormal cases in the NW-TT</w:t>
      </w:r>
      <w:bookmarkEnd w:id="356"/>
      <w:bookmarkEnd w:id="357"/>
      <w:bookmarkEnd w:id="358"/>
      <w:bookmarkEnd w:id="359"/>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0" w:name="_Toc45216143"/>
      <w:bookmarkStart w:id="361" w:name="_Toc51931712"/>
      <w:bookmarkStart w:id="362" w:name="_Toc58235071"/>
      <w:bookmarkStart w:id="363" w:name="_Toc131692872"/>
      <w:bookmarkEnd w:id="307"/>
      <w:r w:rsidRPr="00644C11">
        <w:t>7</w:t>
      </w:r>
      <w:r w:rsidRPr="00644C11">
        <w:tab/>
      </w:r>
      <w:bookmarkStart w:id="364"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8"/>
      <w:bookmarkEnd w:id="309"/>
      <w:bookmarkEnd w:id="360"/>
      <w:bookmarkEnd w:id="361"/>
      <w:bookmarkEnd w:id="362"/>
      <w:bookmarkEnd w:id="363"/>
    </w:p>
    <w:p w14:paraId="6AE4478D" w14:textId="77777777" w:rsidR="00E80BE1" w:rsidRPr="00644C11" w:rsidRDefault="00E80BE1" w:rsidP="00E80BE1">
      <w:pPr>
        <w:pStyle w:val="Heading2"/>
      </w:pPr>
      <w:bookmarkStart w:id="365" w:name="_Toc33963258"/>
      <w:bookmarkStart w:id="366" w:name="_Toc34393328"/>
      <w:bookmarkStart w:id="367" w:name="_Toc45216144"/>
      <w:bookmarkStart w:id="368" w:name="_Toc51931713"/>
      <w:bookmarkStart w:id="369" w:name="_Toc58235072"/>
      <w:bookmarkStart w:id="370" w:name="_Toc20233385"/>
      <w:bookmarkStart w:id="371" w:name="_Toc131692873"/>
      <w:bookmarkEnd w:id="177"/>
      <w:bookmarkEnd w:id="364"/>
      <w:r w:rsidRPr="00644C11">
        <w:t>7.1</w:t>
      </w:r>
      <w:r w:rsidRPr="00644C11">
        <w:tab/>
        <w:t>General</w:t>
      </w:r>
      <w:bookmarkEnd w:id="365"/>
      <w:bookmarkEnd w:id="366"/>
      <w:bookmarkEnd w:id="367"/>
      <w:bookmarkEnd w:id="368"/>
      <w:bookmarkEnd w:id="369"/>
      <w:bookmarkEnd w:id="371"/>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2" w:name="_Toc33963259"/>
      <w:bookmarkStart w:id="373" w:name="_Toc34393329"/>
      <w:bookmarkStart w:id="374" w:name="_Toc45216145"/>
      <w:bookmarkStart w:id="375" w:name="_Toc51931714"/>
      <w:bookmarkStart w:id="376" w:name="_Toc58235073"/>
      <w:bookmarkStart w:id="377" w:name="_Toc131692874"/>
      <w:r w:rsidRPr="00644C11">
        <w:t>7.2</w:t>
      </w:r>
      <w:r w:rsidRPr="00644C11">
        <w:tab/>
        <w:t>Message too short or too long</w:t>
      </w:r>
      <w:bookmarkEnd w:id="372"/>
      <w:bookmarkEnd w:id="373"/>
      <w:bookmarkEnd w:id="374"/>
      <w:bookmarkEnd w:id="375"/>
      <w:bookmarkEnd w:id="376"/>
      <w:bookmarkEnd w:id="377"/>
    </w:p>
    <w:p w14:paraId="009F518A" w14:textId="77777777" w:rsidR="00E80BE1" w:rsidRPr="00644C11" w:rsidRDefault="00E80BE1" w:rsidP="00E80BE1">
      <w:pPr>
        <w:pStyle w:val="Heading3"/>
      </w:pPr>
      <w:bookmarkStart w:id="378" w:name="_Toc33963260"/>
      <w:bookmarkStart w:id="379" w:name="_Toc34393330"/>
      <w:bookmarkStart w:id="380" w:name="_Toc45216146"/>
      <w:bookmarkStart w:id="381" w:name="_Toc51931715"/>
      <w:bookmarkStart w:id="382" w:name="_Toc58235074"/>
      <w:bookmarkStart w:id="383" w:name="_Toc131692875"/>
      <w:r w:rsidRPr="00644C11">
        <w:t>7.2.1</w:t>
      </w:r>
      <w:r w:rsidRPr="00644C11">
        <w:tab/>
        <w:t>Message too short</w:t>
      </w:r>
      <w:bookmarkEnd w:id="378"/>
      <w:bookmarkEnd w:id="379"/>
      <w:bookmarkEnd w:id="380"/>
      <w:bookmarkEnd w:id="381"/>
      <w:bookmarkEnd w:id="382"/>
      <w:bookmarkEnd w:id="383"/>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4" w:name="_Toc33963261"/>
      <w:bookmarkStart w:id="385" w:name="_Toc34393331"/>
      <w:bookmarkStart w:id="386" w:name="_Toc45216147"/>
      <w:bookmarkStart w:id="387" w:name="_Toc51931716"/>
      <w:bookmarkStart w:id="388" w:name="_Toc58235075"/>
      <w:bookmarkStart w:id="389" w:name="_Toc131692876"/>
      <w:r w:rsidRPr="00644C11">
        <w:lastRenderedPageBreak/>
        <w:t>7.2.2</w:t>
      </w:r>
      <w:r w:rsidRPr="00644C11">
        <w:tab/>
        <w:t>Message too long</w:t>
      </w:r>
      <w:bookmarkEnd w:id="384"/>
      <w:bookmarkEnd w:id="385"/>
      <w:bookmarkEnd w:id="386"/>
      <w:bookmarkEnd w:id="387"/>
      <w:bookmarkEnd w:id="388"/>
      <w:bookmarkEnd w:id="389"/>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0" w:name="_Toc33963262"/>
      <w:bookmarkStart w:id="391" w:name="_Toc34393332"/>
      <w:bookmarkStart w:id="392" w:name="_Toc45216148"/>
      <w:bookmarkStart w:id="393" w:name="_Toc51931717"/>
      <w:bookmarkStart w:id="394" w:name="_Toc58235076"/>
      <w:bookmarkStart w:id="395" w:name="_Toc131692877"/>
      <w:r w:rsidRPr="00644C11">
        <w:t>7.3</w:t>
      </w:r>
      <w:r w:rsidRPr="00644C11">
        <w:tab/>
        <w:t>Unknown or unforeseen message type</w:t>
      </w:r>
      <w:bookmarkEnd w:id="390"/>
      <w:bookmarkEnd w:id="391"/>
      <w:bookmarkEnd w:id="392"/>
      <w:bookmarkEnd w:id="393"/>
      <w:bookmarkEnd w:id="394"/>
      <w:bookmarkEnd w:id="395"/>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6" w:name="_Toc33963263"/>
      <w:bookmarkStart w:id="397"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8" w:name="_Toc45216149"/>
      <w:bookmarkStart w:id="399" w:name="_Toc51931718"/>
      <w:bookmarkStart w:id="400" w:name="_Toc58235077"/>
      <w:bookmarkStart w:id="401" w:name="_Toc131692878"/>
      <w:r w:rsidRPr="00644C11">
        <w:t>7.4</w:t>
      </w:r>
      <w:r w:rsidRPr="00644C11">
        <w:tab/>
        <w:t>Non-semantical mandatory information element errors</w:t>
      </w:r>
      <w:bookmarkEnd w:id="396"/>
      <w:bookmarkEnd w:id="397"/>
      <w:bookmarkEnd w:id="398"/>
      <w:bookmarkEnd w:id="399"/>
      <w:bookmarkEnd w:id="400"/>
      <w:bookmarkEnd w:id="401"/>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2" w:name="_Toc33963264"/>
      <w:bookmarkStart w:id="403" w:name="_Toc34393334"/>
      <w:bookmarkStart w:id="404" w:name="_Toc45216150"/>
      <w:bookmarkStart w:id="405" w:name="_Toc51931719"/>
      <w:bookmarkStart w:id="406" w:name="_Toc58235078"/>
      <w:bookmarkStart w:id="407" w:name="_Toc131692879"/>
      <w:r w:rsidRPr="00644C11">
        <w:lastRenderedPageBreak/>
        <w:t>7.5</w:t>
      </w:r>
      <w:r w:rsidRPr="00644C11">
        <w:tab/>
        <w:t>Unknown and unforeseen IEs in the non-imperative message part</w:t>
      </w:r>
      <w:bookmarkEnd w:id="402"/>
      <w:bookmarkEnd w:id="403"/>
      <w:bookmarkEnd w:id="404"/>
      <w:bookmarkEnd w:id="405"/>
      <w:bookmarkEnd w:id="406"/>
      <w:bookmarkEnd w:id="407"/>
    </w:p>
    <w:p w14:paraId="513095E6" w14:textId="77777777" w:rsidR="00E80BE1" w:rsidRPr="00644C11" w:rsidRDefault="00E80BE1" w:rsidP="00E80BE1">
      <w:pPr>
        <w:pStyle w:val="Heading3"/>
      </w:pPr>
      <w:bookmarkStart w:id="408" w:name="_Toc33963265"/>
      <w:bookmarkStart w:id="409" w:name="_Toc34393335"/>
      <w:bookmarkStart w:id="410" w:name="_Toc45216151"/>
      <w:bookmarkStart w:id="411" w:name="_Toc51931720"/>
      <w:bookmarkStart w:id="412" w:name="_Toc58235079"/>
      <w:bookmarkStart w:id="413" w:name="_Toc131692880"/>
      <w:r w:rsidRPr="00644C11">
        <w:t>7.5.1</w:t>
      </w:r>
      <w:r w:rsidRPr="00644C11">
        <w:tab/>
        <w:t>IEIs unknown in the message</w:t>
      </w:r>
      <w:bookmarkEnd w:id="408"/>
      <w:bookmarkEnd w:id="409"/>
      <w:bookmarkEnd w:id="410"/>
      <w:bookmarkEnd w:id="411"/>
      <w:bookmarkEnd w:id="412"/>
      <w:bookmarkEnd w:id="413"/>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4" w:name="_Toc33963266"/>
      <w:bookmarkStart w:id="415" w:name="_Toc34393336"/>
      <w:bookmarkStart w:id="416" w:name="_Toc45216152"/>
      <w:bookmarkStart w:id="417" w:name="_Toc51931721"/>
      <w:bookmarkStart w:id="418" w:name="_Toc58235080"/>
      <w:bookmarkStart w:id="419" w:name="_Toc131692881"/>
      <w:r w:rsidRPr="00644C11">
        <w:t>7.5.2</w:t>
      </w:r>
      <w:r w:rsidRPr="00644C11">
        <w:tab/>
        <w:t>Out of sequence IEs</w:t>
      </w:r>
      <w:bookmarkEnd w:id="414"/>
      <w:bookmarkEnd w:id="415"/>
      <w:bookmarkEnd w:id="416"/>
      <w:bookmarkEnd w:id="417"/>
      <w:bookmarkEnd w:id="418"/>
      <w:bookmarkEnd w:id="419"/>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0" w:name="_Toc33963267"/>
      <w:bookmarkStart w:id="421" w:name="_Toc34393337"/>
      <w:bookmarkStart w:id="422" w:name="_Toc45216153"/>
      <w:bookmarkStart w:id="423" w:name="_Toc51931722"/>
      <w:bookmarkStart w:id="424" w:name="_Toc58235081"/>
      <w:bookmarkStart w:id="425" w:name="_Toc131692882"/>
      <w:r w:rsidRPr="00644C11">
        <w:t>7.5.3</w:t>
      </w:r>
      <w:r w:rsidRPr="00644C11">
        <w:tab/>
        <w:t>Repeated IEs</w:t>
      </w:r>
      <w:bookmarkEnd w:id="420"/>
      <w:bookmarkEnd w:id="421"/>
      <w:bookmarkEnd w:id="422"/>
      <w:bookmarkEnd w:id="423"/>
      <w:bookmarkEnd w:id="424"/>
      <w:bookmarkEnd w:id="425"/>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6" w:name="_Toc33963268"/>
      <w:bookmarkStart w:id="427" w:name="_Toc34393338"/>
      <w:bookmarkStart w:id="428" w:name="_Toc45216154"/>
      <w:bookmarkStart w:id="429" w:name="_Toc51931723"/>
      <w:bookmarkStart w:id="430" w:name="_Toc58235082"/>
      <w:bookmarkStart w:id="431" w:name="_Toc131692883"/>
      <w:r w:rsidRPr="00644C11">
        <w:t>7.6</w:t>
      </w:r>
      <w:r w:rsidRPr="00644C11">
        <w:tab/>
        <w:t>Non-imperative message part errors</w:t>
      </w:r>
      <w:bookmarkEnd w:id="426"/>
      <w:bookmarkEnd w:id="427"/>
      <w:bookmarkEnd w:id="428"/>
      <w:bookmarkEnd w:id="429"/>
      <w:bookmarkEnd w:id="430"/>
      <w:bookmarkEnd w:id="431"/>
    </w:p>
    <w:p w14:paraId="138E943E" w14:textId="77777777" w:rsidR="00E80BE1" w:rsidRPr="00644C11" w:rsidRDefault="00E80BE1" w:rsidP="00E80BE1">
      <w:pPr>
        <w:pStyle w:val="Heading3"/>
      </w:pPr>
      <w:bookmarkStart w:id="432" w:name="_Toc33963269"/>
      <w:bookmarkStart w:id="433" w:name="_Toc34393339"/>
      <w:bookmarkStart w:id="434" w:name="_Toc45216155"/>
      <w:bookmarkStart w:id="435" w:name="_Toc51931724"/>
      <w:bookmarkStart w:id="436" w:name="_Toc58235083"/>
      <w:bookmarkStart w:id="437" w:name="_Toc131692884"/>
      <w:r w:rsidRPr="00644C11">
        <w:t>7.6.1</w:t>
      </w:r>
      <w:r w:rsidRPr="00644C11">
        <w:tab/>
        <w:t>General</w:t>
      </w:r>
      <w:bookmarkEnd w:id="432"/>
      <w:bookmarkEnd w:id="433"/>
      <w:bookmarkEnd w:id="434"/>
      <w:bookmarkEnd w:id="435"/>
      <w:bookmarkEnd w:id="436"/>
      <w:bookmarkEnd w:id="437"/>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8" w:name="_Toc33963270"/>
      <w:bookmarkStart w:id="439" w:name="_Toc34393340"/>
      <w:bookmarkStart w:id="440" w:name="_Toc45216156"/>
      <w:bookmarkStart w:id="441" w:name="_Toc51931725"/>
      <w:bookmarkStart w:id="442" w:name="_Toc58235084"/>
      <w:bookmarkStart w:id="443" w:name="_Toc131692885"/>
      <w:r w:rsidRPr="00644C11">
        <w:t>7.6.2</w:t>
      </w:r>
      <w:r w:rsidRPr="00644C11">
        <w:tab/>
        <w:t>Syntactically incorrect optional IEs</w:t>
      </w:r>
      <w:bookmarkEnd w:id="438"/>
      <w:bookmarkEnd w:id="439"/>
      <w:bookmarkEnd w:id="440"/>
      <w:bookmarkEnd w:id="441"/>
      <w:bookmarkEnd w:id="442"/>
      <w:bookmarkEnd w:id="443"/>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4" w:name="_Toc33963271"/>
      <w:bookmarkStart w:id="445" w:name="_Toc34393341"/>
      <w:bookmarkStart w:id="446" w:name="_Toc45216157"/>
      <w:bookmarkStart w:id="447" w:name="_Toc51931726"/>
      <w:bookmarkStart w:id="448" w:name="_Toc58235085"/>
      <w:bookmarkStart w:id="449" w:name="_Toc131692886"/>
      <w:r w:rsidRPr="00644C11">
        <w:t>7.6.3</w:t>
      </w:r>
      <w:r w:rsidRPr="00644C11">
        <w:tab/>
        <w:t>Conditional IE errors</w:t>
      </w:r>
      <w:bookmarkEnd w:id="444"/>
      <w:bookmarkEnd w:id="445"/>
      <w:bookmarkEnd w:id="446"/>
      <w:bookmarkEnd w:id="447"/>
      <w:bookmarkEnd w:id="448"/>
      <w:bookmarkEnd w:id="449"/>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0" w:name="_Toc33963272"/>
      <w:bookmarkStart w:id="451" w:name="_Toc34393342"/>
      <w:bookmarkStart w:id="452" w:name="_Toc45216158"/>
      <w:bookmarkStart w:id="453" w:name="_Toc51931727"/>
      <w:bookmarkStart w:id="454" w:name="_Toc58235086"/>
      <w:bookmarkStart w:id="455" w:name="_Toc131692887"/>
      <w:r w:rsidRPr="00644C11">
        <w:t>7.7</w:t>
      </w:r>
      <w:r w:rsidRPr="00644C11">
        <w:tab/>
        <w:t>Messages with semantically incorrect contents</w:t>
      </w:r>
      <w:bookmarkEnd w:id="450"/>
      <w:bookmarkEnd w:id="451"/>
      <w:bookmarkEnd w:id="452"/>
      <w:bookmarkEnd w:id="453"/>
      <w:bookmarkEnd w:id="454"/>
      <w:bookmarkEnd w:id="455"/>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6" w:name="_Toc33963273"/>
      <w:bookmarkStart w:id="457" w:name="_Toc34393343"/>
      <w:bookmarkStart w:id="458" w:name="_Toc45216159"/>
      <w:bookmarkStart w:id="459" w:name="_Toc51931728"/>
      <w:bookmarkStart w:id="460" w:name="_Toc58235087"/>
      <w:bookmarkStart w:id="461" w:name="_Toc131692888"/>
      <w:r w:rsidRPr="00644C11">
        <w:t>8</w:t>
      </w:r>
      <w:r w:rsidR="005B5AD6" w:rsidRPr="00644C11">
        <w:tab/>
        <w:t>Message functional definition and contents</w:t>
      </w:r>
      <w:bookmarkEnd w:id="456"/>
      <w:bookmarkEnd w:id="457"/>
      <w:bookmarkEnd w:id="458"/>
      <w:bookmarkEnd w:id="459"/>
      <w:bookmarkEnd w:id="460"/>
      <w:bookmarkEnd w:id="461"/>
    </w:p>
    <w:p w14:paraId="4971CACA" w14:textId="69C8C55F" w:rsidR="005B5AD6" w:rsidRPr="00644C11" w:rsidRDefault="00F40D79" w:rsidP="007A3061">
      <w:pPr>
        <w:pStyle w:val="Heading2"/>
      </w:pPr>
      <w:bookmarkStart w:id="462" w:name="_Toc33963274"/>
      <w:bookmarkStart w:id="463" w:name="_Toc34393344"/>
      <w:bookmarkStart w:id="464" w:name="_Toc45216160"/>
      <w:bookmarkStart w:id="465" w:name="_Toc51931729"/>
      <w:bookmarkStart w:id="466" w:name="_Toc58235088"/>
      <w:bookmarkStart w:id="467" w:name="_Toc20233387"/>
      <w:bookmarkStart w:id="468" w:name="_Toc131692889"/>
      <w:bookmarkEnd w:id="370"/>
      <w:r w:rsidRPr="00644C11">
        <w:t>8</w:t>
      </w:r>
      <w:r w:rsidR="005B5AD6" w:rsidRPr="00644C11">
        <w:t>.1</w:t>
      </w:r>
      <w:r w:rsidR="005B5AD6" w:rsidRPr="00644C11">
        <w:tab/>
        <w:t>Manage port command</w:t>
      </w:r>
      <w:bookmarkEnd w:id="462"/>
      <w:bookmarkEnd w:id="463"/>
      <w:bookmarkEnd w:id="464"/>
      <w:bookmarkEnd w:id="465"/>
      <w:bookmarkEnd w:id="466"/>
      <w:bookmarkEnd w:id="468"/>
    </w:p>
    <w:p w14:paraId="2D7D8F29" w14:textId="39C57706" w:rsidR="005B5AD6" w:rsidRPr="00644C11" w:rsidRDefault="00F40D79" w:rsidP="007A3061">
      <w:pPr>
        <w:pStyle w:val="Heading3"/>
        <w:rPr>
          <w:lang w:eastAsia="ko-KR"/>
        </w:rPr>
      </w:pPr>
      <w:bookmarkStart w:id="469" w:name="_Toc33963275"/>
      <w:bookmarkStart w:id="470" w:name="_Toc34393345"/>
      <w:bookmarkStart w:id="471" w:name="_Toc45216161"/>
      <w:bookmarkStart w:id="472" w:name="_Toc51931730"/>
      <w:bookmarkStart w:id="473" w:name="_Toc58235089"/>
      <w:bookmarkStart w:id="474" w:name="_Toc131692890"/>
      <w:r w:rsidRPr="00644C11">
        <w:t>8</w:t>
      </w:r>
      <w:r w:rsidR="005B5AD6" w:rsidRPr="00644C11">
        <w:t>.1.1</w:t>
      </w:r>
      <w:r w:rsidR="005B5AD6" w:rsidRPr="00644C11">
        <w:tab/>
      </w:r>
      <w:r w:rsidR="005B5AD6" w:rsidRPr="00644C11">
        <w:rPr>
          <w:lang w:eastAsia="ko-KR"/>
        </w:rPr>
        <w:t>Message definition</w:t>
      </w:r>
      <w:bookmarkEnd w:id="469"/>
      <w:bookmarkEnd w:id="470"/>
      <w:bookmarkEnd w:id="471"/>
      <w:bookmarkEnd w:id="472"/>
      <w:bookmarkEnd w:id="473"/>
      <w:bookmarkEnd w:id="474"/>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5" w:name="_Toc33963276"/>
      <w:bookmarkStart w:id="476" w:name="_Toc34393346"/>
      <w:bookmarkStart w:id="477" w:name="_Toc45216162"/>
      <w:bookmarkStart w:id="478" w:name="_Toc51931731"/>
      <w:bookmarkStart w:id="479" w:name="_Toc58235091"/>
      <w:bookmarkStart w:id="480" w:name="_Toc20233392"/>
      <w:bookmarkStart w:id="481" w:name="_Toc131692891"/>
      <w:bookmarkEnd w:id="467"/>
      <w:r w:rsidRPr="00644C11">
        <w:t>8</w:t>
      </w:r>
      <w:r w:rsidR="005B5AD6" w:rsidRPr="00644C11">
        <w:t>.2</w:t>
      </w:r>
      <w:r w:rsidR="005B5AD6" w:rsidRPr="00644C11">
        <w:tab/>
        <w:t>Manage port complete</w:t>
      </w:r>
      <w:bookmarkEnd w:id="475"/>
      <w:bookmarkEnd w:id="476"/>
      <w:bookmarkEnd w:id="477"/>
      <w:bookmarkEnd w:id="478"/>
      <w:bookmarkEnd w:id="479"/>
      <w:bookmarkEnd w:id="481"/>
    </w:p>
    <w:p w14:paraId="6D472F51" w14:textId="0A544960" w:rsidR="005B5AD6" w:rsidRPr="00644C11" w:rsidRDefault="00F40D79" w:rsidP="007A3061">
      <w:pPr>
        <w:pStyle w:val="Heading3"/>
        <w:rPr>
          <w:lang w:eastAsia="ko-KR"/>
        </w:rPr>
      </w:pPr>
      <w:bookmarkStart w:id="482" w:name="_Toc33963277"/>
      <w:bookmarkStart w:id="483" w:name="_Toc34393347"/>
      <w:bookmarkStart w:id="484" w:name="_Toc45216163"/>
      <w:bookmarkStart w:id="485" w:name="_Toc51931732"/>
      <w:bookmarkStart w:id="486" w:name="_Toc58235092"/>
      <w:bookmarkStart w:id="487" w:name="_Toc131692892"/>
      <w:r w:rsidRPr="00644C11">
        <w:t>8</w:t>
      </w:r>
      <w:r w:rsidR="005B5AD6" w:rsidRPr="00644C11">
        <w:t>.2.1</w:t>
      </w:r>
      <w:r w:rsidR="005B5AD6" w:rsidRPr="00644C11">
        <w:tab/>
      </w:r>
      <w:r w:rsidR="005B5AD6" w:rsidRPr="00644C11">
        <w:rPr>
          <w:lang w:eastAsia="ko-KR"/>
        </w:rPr>
        <w:t>Message definition</w:t>
      </w:r>
      <w:bookmarkEnd w:id="482"/>
      <w:bookmarkEnd w:id="483"/>
      <w:bookmarkEnd w:id="484"/>
      <w:bookmarkEnd w:id="485"/>
      <w:bookmarkEnd w:id="486"/>
      <w:bookmarkEnd w:id="487"/>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8" w:name="_Toc33963278"/>
      <w:bookmarkStart w:id="489" w:name="_Toc34393348"/>
      <w:bookmarkStart w:id="490" w:name="_Toc45216164"/>
      <w:bookmarkStart w:id="491" w:name="_Toc51931733"/>
      <w:bookmarkStart w:id="492" w:name="_Toc58235093"/>
      <w:bookmarkStart w:id="493" w:name="_Toc13169289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8"/>
      <w:bookmarkEnd w:id="489"/>
      <w:bookmarkEnd w:id="490"/>
      <w:bookmarkEnd w:id="491"/>
      <w:bookmarkEnd w:id="492"/>
      <w:bookmarkEnd w:id="493"/>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4" w:name="_Toc33963279"/>
      <w:bookmarkStart w:id="495" w:name="_Toc34393349"/>
      <w:bookmarkStart w:id="496" w:name="_Toc45216165"/>
      <w:bookmarkStart w:id="497" w:name="_Toc51931734"/>
      <w:bookmarkStart w:id="498" w:name="_Toc58235094"/>
      <w:bookmarkStart w:id="499" w:name="_Toc131692894"/>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4"/>
      <w:bookmarkEnd w:id="495"/>
      <w:bookmarkEnd w:id="496"/>
      <w:bookmarkEnd w:id="497"/>
      <w:bookmarkEnd w:id="498"/>
      <w:bookmarkEnd w:id="499"/>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0" w:name="_Toc33963280"/>
      <w:bookmarkStart w:id="501" w:name="_Toc34393350"/>
      <w:bookmarkStart w:id="502" w:name="_Toc45216166"/>
      <w:bookmarkStart w:id="503" w:name="_Toc51931735"/>
      <w:bookmarkStart w:id="504" w:name="_Toc58235095"/>
      <w:bookmarkStart w:id="505" w:name="_Toc131692895"/>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0"/>
      <w:bookmarkEnd w:id="501"/>
      <w:bookmarkEnd w:id="502"/>
      <w:bookmarkEnd w:id="503"/>
      <w:bookmarkEnd w:id="504"/>
      <w:bookmarkEnd w:id="505"/>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6" w:name="_Toc33963281"/>
      <w:bookmarkStart w:id="507" w:name="_Toc34393351"/>
      <w:bookmarkStart w:id="508" w:name="_Toc45216167"/>
      <w:bookmarkStart w:id="509" w:name="_Toc51931736"/>
      <w:bookmarkStart w:id="510" w:name="_Toc58235097"/>
      <w:bookmarkStart w:id="511" w:name="_Toc20233394"/>
      <w:bookmarkStart w:id="512" w:name="_Toc131692896"/>
      <w:bookmarkEnd w:id="480"/>
      <w:r w:rsidRPr="00644C11">
        <w:t>8</w:t>
      </w:r>
      <w:r w:rsidR="005B5AD6" w:rsidRPr="00644C11">
        <w:t>.3</w:t>
      </w:r>
      <w:r w:rsidR="005B5AD6" w:rsidRPr="00644C11">
        <w:tab/>
      </w:r>
      <w:r w:rsidR="00590B58" w:rsidRPr="00644C11">
        <w:t>P</w:t>
      </w:r>
      <w:r w:rsidR="005B5AD6" w:rsidRPr="00644C11">
        <w:t>ort management notify</w:t>
      </w:r>
      <w:bookmarkEnd w:id="506"/>
      <w:bookmarkEnd w:id="507"/>
      <w:bookmarkEnd w:id="508"/>
      <w:bookmarkEnd w:id="509"/>
      <w:bookmarkEnd w:id="510"/>
      <w:bookmarkEnd w:id="512"/>
    </w:p>
    <w:p w14:paraId="0F4F1AAA" w14:textId="5E3E3A63" w:rsidR="005B5AD6" w:rsidRPr="00644C11" w:rsidRDefault="00C534A0" w:rsidP="007A3061">
      <w:pPr>
        <w:pStyle w:val="Heading3"/>
        <w:rPr>
          <w:lang w:eastAsia="ko-KR"/>
        </w:rPr>
      </w:pPr>
      <w:bookmarkStart w:id="513" w:name="_Toc33963282"/>
      <w:bookmarkStart w:id="514" w:name="_Toc34393352"/>
      <w:bookmarkStart w:id="515" w:name="_Toc45216168"/>
      <w:bookmarkStart w:id="516" w:name="_Toc51931737"/>
      <w:bookmarkStart w:id="517" w:name="_Toc58235098"/>
      <w:bookmarkStart w:id="518" w:name="_Toc131692897"/>
      <w:r w:rsidRPr="00644C11">
        <w:t>8</w:t>
      </w:r>
      <w:r w:rsidR="005B5AD6" w:rsidRPr="00644C11">
        <w:t>.3.1</w:t>
      </w:r>
      <w:r w:rsidR="005B5AD6" w:rsidRPr="00644C11">
        <w:tab/>
      </w:r>
      <w:r w:rsidR="005B5AD6" w:rsidRPr="00644C11">
        <w:rPr>
          <w:lang w:eastAsia="ko-KR"/>
        </w:rPr>
        <w:t>Message definition</w:t>
      </w:r>
      <w:bookmarkEnd w:id="513"/>
      <w:bookmarkEnd w:id="514"/>
      <w:bookmarkEnd w:id="515"/>
      <w:bookmarkEnd w:id="516"/>
      <w:bookmarkEnd w:id="517"/>
      <w:bookmarkEnd w:id="518"/>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9" w:name="_Toc33963283"/>
      <w:bookmarkStart w:id="520" w:name="_Toc34393353"/>
      <w:bookmarkStart w:id="521" w:name="_Toc45216169"/>
      <w:bookmarkStart w:id="522" w:name="_Toc51931738"/>
      <w:bookmarkStart w:id="523" w:name="_Toc58235099"/>
      <w:bookmarkStart w:id="524" w:name="_Toc20233396"/>
      <w:bookmarkStart w:id="525" w:name="_Toc131692898"/>
      <w:bookmarkEnd w:id="511"/>
      <w:r w:rsidRPr="00644C11">
        <w:t>8</w:t>
      </w:r>
      <w:r w:rsidR="005B5AD6" w:rsidRPr="00644C11">
        <w:t>.4</w:t>
      </w:r>
      <w:r w:rsidR="005B5AD6" w:rsidRPr="00644C11">
        <w:tab/>
      </w:r>
      <w:r w:rsidR="00590B58" w:rsidRPr="00644C11">
        <w:t>P</w:t>
      </w:r>
      <w:r w:rsidR="005B5AD6" w:rsidRPr="00644C11">
        <w:t>ort management notify ack</w:t>
      </w:r>
      <w:bookmarkEnd w:id="519"/>
      <w:bookmarkEnd w:id="520"/>
      <w:bookmarkEnd w:id="521"/>
      <w:bookmarkEnd w:id="522"/>
      <w:bookmarkEnd w:id="523"/>
      <w:bookmarkEnd w:id="525"/>
    </w:p>
    <w:p w14:paraId="0E254B26" w14:textId="29AB5E80" w:rsidR="005B5AD6" w:rsidRPr="00644C11" w:rsidRDefault="00C534A0" w:rsidP="007A3061">
      <w:pPr>
        <w:pStyle w:val="Heading3"/>
        <w:rPr>
          <w:lang w:eastAsia="ko-KR"/>
        </w:rPr>
      </w:pPr>
      <w:bookmarkStart w:id="526" w:name="_Toc33963284"/>
      <w:bookmarkStart w:id="527" w:name="_Toc34393354"/>
      <w:bookmarkStart w:id="528" w:name="_Toc45216170"/>
      <w:bookmarkStart w:id="529" w:name="_Toc51931739"/>
      <w:bookmarkStart w:id="530" w:name="_Toc58235100"/>
      <w:bookmarkStart w:id="531" w:name="_Toc131692899"/>
      <w:r w:rsidRPr="00644C11">
        <w:t>8</w:t>
      </w:r>
      <w:r w:rsidR="005B5AD6" w:rsidRPr="00644C11">
        <w:t>.4.1</w:t>
      </w:r>
      <w:r w:rsidR="005B5AD6" w:rsidRPr="00644C11">
        <w:tab/>
      </w:r>
      <w:r w:rsidR="005B5AD6" w:rsidRPr="00644C11">
        <w:rPr>
          <w:lang w:eastAsia="ko-KR"/>
        </w:rPr>
        <w:t>Message definition</w:t>
      </w:r>
      <w:bookmarkEnd w:id="526"/>
      <w:bookmarkEnd w:id="527"/>
      <w:bookmarkEnd w:id="528"/>
      <w:bookmarkEnd w:id="529"/>
      <w:bookmarkEnd w:id="530"/>
      <w:bookmarkEnd w:id="531"/>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2" w:name="_Toc33963285"/>
      <w:bookmarkStart w:id="533" w:name="_Toc34393355"/>
      <w:bookmarkStart w:id="534" w:name="_Toc45216171"/>
      <w:bookmarkStart w:id="535" w:name="_Toc51931740"/>
      <w:bookmarkStart w:id="536" w:name="_Toc58235101"/>
      <w:bookmarkStart w:id="537" w:name="_Toc20233398"/>
      <w:bookmarkStart w:id="538" w:name="_Toc131692900"/>
      <w:bookmarkEnd w:id="524"/>
      <w:r w:rsidRPr="00644C11">
        <w:t>8</w:t>
      </w:r>
      <w:r w:rsidR="005B5AD6" w:rsidRPr="00644C11">
        <w:t>.5</w:t>
      </w:r>
      <w:r w:rsidR="005B5AD6" w:rsidRPr="00644C11">
        <w:tab/>
      </w:r>
      <w:r w:rsidR="00590B58" w:rsidRPr="00644C11">
        <w:t>P</w:t>
      </w:r>
      <w:r w:rsidR="005B5AD6" w:rsidRPr="00644C11">
        <w:t>ort management notify complete</w:t>
      </w:r>
      <w:bookmarkEnd w:id="532"/>
      <w:bookmarkEnd w:id="533"/>
      <w:bookmarkEnd w:id="534"/>
      <w:bookmarkEnd w:id="535"/>
      <w:bookmarkEnd w:id="536"/>
      <w:bookmarkEnd w:id="538"/>
    </w:p>
    <w:p w14:paraId="18A28E9F" w14:textId="7D17BF3D" w:rsidR="005B5AD6" w:rsidRPr="00644C11" w:rsidRDefault="00C30FB2" w:rsidP="007A3061">
      <w:pPr>
        <w:pStyle w:val="Heading3"/>
        <w:rPr>
          <w:lang w:eastAsia="ko-KR"/>
        </w:rPr>
      </w:pPr>
      <w:bookmarkStart w:id="539" w:name="_Toc33963286"/>
      <w:bookmarkStart w:id="540" w:name="_Toc34393356"/>
      <w:bookmarkStart w:id="541" w:name="_Toc45216172"/>
      <w:bookmarkStart w:id="542" w:name="_Toc51931741"/>
      <w:bookmarkStart w:id="543" w:name="_Toc58235102"/>
      <w:bookmarkStart w:id="544" w:name="_Toc131692901"/>
      <w:r w:rsidRPr="00644C11">
        <w:t>8</w:t>
      </w:r>
      <w:r w:rsidR="005B5AD6" w:rsidRPr="00644C11">
        <w:t>.5.1</w:t>
      </w:r>
      <w:r w:rsidR="005B5AD6" w:rsidRPr="00644C11">
        <w:tab/>
      </w:r>
      <w:r w:rsidR="005B5AD6" w:rsidRPr="00644C11">
        <w:rPr>
          <w:lang w:eastAsia="ko-KR"/>
        </w:rPr>
        <w:t>Message definition</w:t>
      </w:r>
      <w:bookmarkEnd w:id="539"/>
      <w:bookmarkEnd w:id="540"/>
      <w:bookmarkEnd w:id="541"/>
      <w:bookmarkEnd w:id="542"/>
      <w:bookmarkEnd w:id="543"/>
      <w:bookmarkEnd w:id="544"/>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5" w:name="_Toc22917696"/>
      <w:bookmarkStart w:id="546" w:name="_Toc33963287"/>
      <w:bookmarkStart w:id="547" w:name="_Toc34393357"/>
      <w:bookmarkStart w:id="548" w:name="_Toc45216173"/>
      <w:bookmarkStart w:id="549" w:name="_Toc51931742"/>
      <w:bookmarkStart w:id="550" w:name="_Toc58235103"/>
      <w:bookmarkStart w:id="551" w:name="_Toc20233400"/>
      <w:bookmarkStart w:id="552" w:name="_Hlk23686580"/>
      <w:bookmarkStart w:id="553" w:name="_Toc131692902"/>
      <w:bookmarkEnd w:id="537"/>
      <w:r w:rsidRPr="00644C11">
        <w:t>8.</w:t>
      </w:r>
      <w:r w:rsidR="00104F8D" w:rsidRPr="00644C11">
        <w:t>6</w:t>
      </w:r>
      <w:r w:rsidRPr="00644C11">
        <w:tab/>
      </w:r>
      <w:r w:rsidR="00EA4CED" w:rsidRPr="00644C11">
        <w:t>P</w:t>
      </w:r>
      <w:r w:rsidRPr="00644C11">
        <w:t xml:space="preserve">ort management </w:t>
      </w:r>
      <w:bookmarkEnd w:id="545"/>
      <w:r w:rsidRPr="00644C11">
        <w:t>capability</w:t>
      </w:r>
      <w:bookmarkEnd w:id="546"/>
      <w:bookmarkEnd w:id="547"/>
      <w:bookmarkEnd w:id="548"/>
      <w:bookmarkEnd w:id="549"/>
      <w:bookmarkEnd w:id="550"/>
      <w:bookmarkEnd w:id="553"/>
    </w:p>
    <w:p w14:paraId="175B2671" w14:textId="43B8B8A2" w:rsidR="00EC4ACE" w:rsidRPr="00644C11" w:rsidRDefault="00EC4ACE" w:rsidP="00EC4ACE">
      <w:pPr>
        <w:pStyle w:val="Heading3"/>
        <w:rPr>
          <w:lang w:eastAsia="ko-KR"/>
        </w:rPr>
      </w:pPr>
      <w:bookmarkStart w:id="554" w:name="_Toc33963288"/>
      <w:bookmarkStart w:id="555" w:name="_Toc34393358"/>
      <w:bookmarkStart w:id="556" w:name="_Toc45216174"/>
      <w:bookmarkStart w:id="557" w:name="_Toc51931743"/>
      <w:bookmarkStart w:id="558" w:name="_Toc58235104"/>
      <w:bookmarkStart w:id="559" w:name="_Toc131692903"/>
      <w:r w:rsidRPr="00644C11">
        <w:t>8.</w:t>
      </w:r>
      <w:r w:rsidR="00104F8D" w:rsidRPr="00644C11">
        <w:t>6</w:t>
      </w:r>
      <w:r w:rsidRPr="00644C11">
        <w:t>.1</w:t>
      </w:r>
      <w:r w:rsidRPr="00644C11">
        <w:tab/>
      </w:r>
      <w:r w:rsidRPr="00644C11">
        <w:rPr>
          <w:lang w:eastAsia="ko-KR"/>
        </w:rPr>
        <w:t>Message definition</w:t>
      </w:r>
      <w:bookmarkEnd w:id="554"/>
      <w:bookmarkEnd w:id="555"/>
      <w:bookmarkEnd w:id="556"/>
      <w:bookmarkEnd w:id="557"/>
      <w:bookmarkEnd w:id="558"/>
      <w:bookmarkEnd w:id="559"/>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0" w:name="_Toc33963289"/>
      <w:bookmarkStart w:id="561" w:name="_Toc34393359"/>
      <w:bookmarkStart w:id="562" w:name="_Toc45216175"/>
      <w:bookmarkStart w:id="563" w:name="_Toc51931744"/>
      <w:bookmarkStart w:id="564" w:name="_Toc58235105"/>
      <w:bookmarkStart w:id="565" w:name="_Toc131692904"/>
      <w:r w:rsidRPr="00644C11">
        <w:lastRenderedPageBreak/>
        <w:t>8.</w:t>
      </w:r>
      <w:r w:rsidR="00104F8D" w:rsidRPr="00644C11">
        <w:t>6</w:t>
      </w:r>
      <w:r w:rsidRPr="00644C11">
        <w:t>.2</w:t>
      </w:r>
      <w:r w:rsidRPr="00644C11">
        <w:tab/>
      </w:r>
      <w:bookmarkEnd w:id="560"/>
      <w:bookmarkEnd w:id="561"/>
      <w:r w:rsidR="00446AE9" w:rsidRPr="00644C11">
        <w:rPr>
          <w:lang w:eastAsia="ko-KR"/>
        </w:rPr>
        <w:t>Void</w:t>
      </w:r>
      <w:bookmarkEnd w:id="562"/>
      <w:bookmarkEnd w:id="563"/>
      <w:bookmarkEnd w:id="564"/>
      <w:bookmarkEnd w:id="565"/>
    </w:p>
    <w:p w14:paraId="2F4D021E" w14:textId="544E43B5" w:rsidR="0063384D" w:rsidRPr="00644C11" w:rsidRDefault="0063384D" w:rsidP="0063384D">
      <w:pPr>
        <w:pStyle w:val="Heading2"/>
      </w:pPr>
      <w:bookmarkStart w:id="566" w:name="_Toc45216176"/>
      <w:bookmarkStart w:id="567" w:name="_Toc51931745"/>
      <w:bookmarkStart w:id="568" w:name="_Toc58235107"/>
      <w:bookmarkStart w:id="569" w:name="_Toc33963290"/>
      <w:bookmarkStart w:id="570" w:name="_Toc34393360"/>
      <w:bookmarkStart w:id="571" w:name="_Toc131692905"/>
      <w:r w:rsidRPr="00644C11">
        <w:t>8.7</w:t>
      </w:r>
      <w:r w:rsidRPr="00644C11">
        <w:tab/>
        <w:t xml:space="preserve">Manage </w:t>
      </w:r>
      <w:r w:rsidR="00EA4CED" w:rsidRPr="00644C11">
        <w:t>User plane node</w:t>
      </w:r>
      <w:r w:rsidRPr="00644C11">
        <w:t xml:space="preserve"> command</w:t>
      </w:r>
      <w:bookmarkEnd w:id="566"/>
      <w:bookmarkEnd w:id="567"/>
      <w:bookmarkEnd w:id="568"/>
      <w:bookmarkEnd w:id="571"/>
    </w:p>
    <w:p w14:paraId="3856F90A" w14:textId="77777777" w:rsidR="0063384D" w:rsidRPr="00644C11" w:rsidRDefault="0063384D" w:rsidP="0063384D">
      <w:pPr>
        <w:pStyle w:val="Heading3"/>
        <w:rPr>
          <w:lang w:eastAsia="ko-KR"/>
        </w:rPr>
      </w:pPr>
      <w:bookmarkStart w:id="572" w:name="_Toc45216177"/>
      <w:bookmarkStart w:id="573" w:name="_Toc51931746"/>
      <w:bookmarkStart w:id="574" w:name="_Toc58235108"/>
      <w:bookmarkStart w:id="575" w:name="_Toc131692906"/>
      <w:r w:rsidRPr="00644C11">
        <w:t>8.7.1</w:t>
      </w:r>
      <w:r w:rsidRPr="00644C11">
        <w:tab/>
      </w:r>
      <w:r w:rsidRPr="00644C11">
        <w:rPr>
          <w:lang w:eastAsia="ko-KR"/>
        </w:rPr>
        <w:t>Message definition</w:t>
      </w:r>
      <w:bookmarkEnd w:id="572"/>
      <w:bookmarkEnd w:id="573"/>
      <w:bookmarkEnd w:id="574"/>
      <w:bookmarkEnd w:id="575"/>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6" w:name="_Toc45216178"/>
      <w:bookmarkStart w:id="577" w:name="_Toc51931747"/>
      <w:bookmarkStart w:id="578" w:name="_Toc58235109"/>
      <w:bookmarkStart w:id="579" w:name="_Toc131692907"/>
      <w:r w:rsidRPr="00644C11">
        <w:t>8.8</w:t>
      </w:r>
      <w:r w:rsidRPr="00644C11">
        <w:tab/>
        <w:t xml:space="preserve">Manage </w:t>
      </w:r>
      <w:r w:rsidR="00EA4CED" w:rsidRPr="00644C11">
        <w:t>User plane node</w:t>
      </w:r>
      <w:r w:rsidRPr="00644C11">
        <w:t xml:space="preserve"> complete</w:t>
      </w:r>
      <w:bookmarkEnd w:id="576"/>
      <w:bookmarkEnd w:id="577"/>
      <w:bookmarkEnd w:id="578"/>
      <w:bookmarkEnd w:id="579"/>
    </w:p>
    <w:p w14:paraId="5A2298E2" w14:textId="77777777" w:rsidR="006D5029" w:rsidRPr="00644C11" w:rsidRDefault="006D5029" w:rsidP="006D5029">
      <w:pPr>
        <w:pStyle w:val="Heading3"/>
        <w:rPr>
          <w:lang w:eastAsia="ko-KR"/>
        </w:rPr>
      </w:pPr>
      <w:bookmarkStart w:id="580" w:name="_Toc45216179"/>
      <w:bookmarkStart w:id="581" w:name="_Toc51931748"/>
      <w:bookmarkStart w:id="582" w:name="_Toc58235110"/>
      <w:bookmarkStart w:id="583" w:name="_Toc131692908"/>
      <w:r w:rsidRPr="00644C11">
        <w:t>8.8.1</w:t>
      </w:r>
      <w:r w:rsidRPr="00644C11">
        <w:tab/>
      </w:r>
      <w:r w:rsidRPr="00644C11">
        <w:rPr>
          <w:lang w:eastAsia="ko-KR"/>
        </w:rPr>
        <w:t>Message definition</w:t>
      </w:r>
      <w:bookmarkEnd w:id="580"/>
      <w:bookmarkEnd w:id="581"/>
      <w:bookmarkEnd w:id="582"/>
      <w:bookmarkEnd w:id="583"/>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4" w:name="_Toc45216180"/>
      <w:bookmarkStart w:id="585" w:name="_Toc51931749"/>
      <w:bookmarkStart w:id="586" w:name="_Toc58235111"/>
      <w:bookmarkStart w:id="587" w:name="_Toc131692909"/>
      <w:r w:rsidRPr="00644C11">
        <w:t>8.8.2</w:t>
      </w:r>
      <w:r w:rsidRPr="00644C11">
        <w:tab/>
      </w:r>
      <w:r w:rsidR="00EA4CED" w:rsidRPr="00644C11">
        <w:rPr>
          <w:lang w:eastAsia="ko-KR"/>
        </w:rPr>
        <w:t>User plane node</w:t>
      </w:r>
      <w:r w:rsidRPr="00644C11">
        <w:rPr>
          <w:lang w:eastAsia="ko-KR"/>
        </w:rPr>
        <w:t xml:space="preserve"> management capability</w:t>
      </w:r>
      <w:bookmarkEnd w:id="584"/>
      <w:bookmarkEnd w:id="585"/>
      <w:bookmarkEnd w:id="586"/>
      <w:bookmarkEnd w:id="587"/>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8" w:name="_Toc45216181"/>
      <w:bookmarkStart w:id="589" w:name="_Toc51931750"/>
      <w:bookmarkStart w:id="590" w:name="_Toc58235112"/>
      <w:bookmarkStart w:id="591" w:name="_Toc131692910"/>
      <w:r w:rsidRPr="00644C11">
        <w:lastRenderedPageBreak/>
        <w:t>8.8.3</w:t>
      </w:r>
      <w:r w:rsidRPr="00644C11">
        <w:tab/>
      </w:r>
      <w:r w:rsidR="00EA4CED" w:rsidRPr="00644C11">
        <w:rPr>
          <w:lang w:eastAsia="ko-KR"/>
        </w:rPr>
        <w:t>User plane node</w:t>
      </w:r>
      <w:r w:rsidRPr="00644C11">
        <w:rPr>
          <w:lang w:eastAsia="ko-KR"/>
        </w:rPr>
        <w:t xml:space="preserve"> status</w:t>
      </w:r>
      <w:bookmarkEnd w:id="588"/>
      <w:bookmarkEnd w:id="589"/>
      <w:bookmarkEnd w:id="590"/>
      <w:bookmarkEnd w:id="591"/>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2" w:name="_Toc45216182"/>
      <w:bookmarkStart w:id="593" w:name="_Toc51931751"/>
      <w:bookmarkStart w:id="594" w:name="_Toc58235113"/>
      <w:bookmarkStart w:id="595" w:name="_Toc131692911"/>
      <w:r w:rsidRPr="00644C11">
        <w:t>8.8.4</w:t>
      </w:r>
      <w:r w:rsidRPr="00644C11">
        <w:tab/>
      </w:r>
      <w:r w:rsidR="00EA4CED" w:rsidRPr="00644C11">
        <w:rPr>
          <w:lang w:eastAsia="ko-KR"/>
        </w:rPr>
        <w:t>User plane node</w:t>
      </w:r>
      <w:r w:rsidRPr="00644C11">
        <w:rPr>
          <w:lang w:eastAsia="ko-KR"/>
        </w:rPr>
        <w:t xml:space="preserve"> update result</w:t>
      </w:r>
      <w:bookmarkEnd w:id="592"/>
      <w:bookmarkEnd w:id="593"/>
      <w:bookmarkEnd w:id="594"/>
      <w:bookmarkEnd w:id="595"/>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6" w:name="_Toc45216183"/>
      <w:bookmarkStart w:id="597" w:name="_Toc51931752"/>
      <w:bookmarkStart w:id="598" w:name="_Toc58235114"/>
      <w:bookmarkStart w:id="599" w:name="_Toc131692912"/>
      <w:r w:rsidRPr="00644C11">
        <w:t>8.9</w:t>
      </w:r>
      <w:r w:rsidRPr="00644C11">
        <w:tab/>
      </w:r>
      <w:r w:rsidR="00EA4CED" w:rsidRPr="00644C11">
        <w:t>User plane node</w:t>
      </w:r>
      <w:r w:rsidRPr="00644C11">
        <w:t xml:space="preserve"> management notify</w:t>
      </w:r>
      <w:bookmarkEnd w:id="596"/>
      <w:bookmarkEnd w:id="597"/>
      <w:bookmarkEnd w:id="598"/>
      <w:bookmarkEnd w:id="599"/>
    </w:p>
    <w:p w14:paraId="2D11E91B" w14:textId="77777777" w:rsidR="006D5029" w:rsidRPr="00644C11" w:rsidRDefault="006D5029" w:rsidP="006D5029">
      <w:pPr>
        <w:pStyle w:val="Heading3"/>
        <w:rPr>
          <w:lang w:eastAsia="ko-KR"/>
        </w:rPr>
      </w:pPr>
      <w:bookmarkStart w:id="600" w:name="_Toc45216184"/>
      <w:bookmarkStart w:id="601" w:name="_Toc51931753"/>
      <w:bookmarkStart w:id="602" w:name="_Toc58235115"/>
      <w:bookmarkStart w:id="603" w:name="_Toc131692913"/>
      <w:r w:rsidRPr="00644C11">
        <w:t>8.9.1</w:t>
      </w:r>
      <w:r w:rsidRPr="00644C11">
        <w:tab/>
      </w:r>
      <w:r w:rsidRPr="00644C11">
        <w:rPr>
          <w:lang w:eastAsia="ko-KR"/>
        </w:rPr>
        <w:t>Message definition</w:t>
      </w:r>
      <w:bookmarkEnd w:id="600"/>
      <w:bookmarkEnd w:id="601"/>
      <w:bookmarkEnd w:id="602"/>
      <w:bookmarkEnd w:id="603"/>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4" w:name="_Toc45216185"/>
      <w:bookmarkStart w:id="605" w:name="_Toc51931754"/>
      <w:bookmarkStart w:id="606" w:name="_Toc58235116"/>
      <w:bookmarkStart w:id="607" w:name="_Toc131692914"/>
      <w:r w:rsidRPr="00644C11">
        <w:t>8.10</w:t>
      </w:r>
      <w:r w:rsidRPr="00644C11">
        <w:tab/>
      </w:r>
      <w:r w:rsidR="00EA4CED" w:rsidRPr="00644C11">
        <w:t>User plane node</w:t>
      </w:r>
      <w:r w:rsidRPr="00644C11">
        <w:t xml:space="preserve"> management notify ack</w:t>
      </w:r>
      <w:bookmarkEnd w:id="604"/>
      <w:bookmarkEnd w:id="605"/>
      <w:bookmarkEnd w:id="606"/>
      <w:bookmarkEnd w:id="607"/>
    </w:p>
    <w:p w14:paraId="638E0594" w14:textId="77777777" w:rsidR="006D5029" w:rsidRPr="00644C11" w:rsidRDefault="006D5029" w:rsidP="006D5029">
      <w:pPr>
        <w:pStyle w:val="Heading3"/>
        <w:rPr>
          <w:lang w:eastAsia="ko-KR"/>
        </w:rPr>
      </w:pPr>
      <w:bookmarkStart w:id="608" w:name="_Toc45216186"/>
      <w:bookmarkStart w:id="609" w:name="_Toc51931755"/>
      <w:bookmarkStart w:id="610" w:name="_Toc58235117"/>
      <w:bookmarkStart w:id="611" w:name="_Toc131692915"/>
      <w:r w:rsidRPr="00644C11">
        <w:t>8.10.1</w:t>
      </w:r>
      <w:r w:rsidRPr="00644C11">
        <w:tab/>
      </w:r>
      <w:r w:rsidRPr="00644C11">
        <w:rPr>
          <w:lang w:eastAsia="ko-KR"/>
        </w:rPr>
        <w:t>Message definition</w:t>
      </w:r>
      <w:bookmarkEnd w:id="608"/>
      <w:bookmarkEnd w:id="609"/>
      <w:bookmarkEnd w:id="610"/>
      <w:bookmarkEnd w:id="611"/>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2" w:name="_Toc45216187"/>
      <w:bookmarkStart w:id="613" w:name="_Toc51931756"/>
      <w:bookmarkStart w:id="614" w:name="_Toc58235118"/>
      <w:bookmarkStart w:id="615" w:name="_Toc131692916"/>
      <w:r w:rsidRPr="00644C11">
        <w:rPr>
          <w:lang w:val="fr-FR"/>
        </w:rPr>
        <w:lastRenderedPageBreak/>
        <w:t>9</w:t>
      </w:r>
      <w:r w:rsidR="005B5AD6" w:rsidRPr="00644C11">
        <w:rPr>
          <w:lang w:val="fr-FR"/>
        </w:rPr>
        <w:tab/>
        <w:t>Information elements coding</w:t>
      </w:r>
      <w:bookmarkEnd w:id="569"/>
      <w:bookmarkEnd w:id="570"/>
      <w:bookmarkEnd w:id="612"/>
      <w:bookmarkEnd w:id="613"/>
      <w:bookmarkEnd w:id="614"/>
      <w:bookmarkEnd w:id="615"/>
    </w:p>
    <w:p w14:paraId="149029F1" w14:textId="09055CBF" w:rsidR="005B5AD6" w:rsidRPr="00644C11" w:rsidRDefault="00C30FB2" w:rsidP="007A3061">
      <w:pPr>
        <w:pStyle w:val="Heading2"/>
        <w:rPr>
          <w:lang w:val="fr-FR"/>
        </w:rPr>
      </w:pPr>
      <w:bookmarkStart w:id="616" w:name="_Toc33963291"/>
      <w:bookmarkStart w:id="617" w:name="_Toc34393361"/>
      <w:bookmarkStart w:id="618" w:name="_Toc45216188"/>
      <w:bookmarkStart w:id="619" w:name="_Toc51931757"/>
      <w:bookmarkStart w:id="620" w:name="_Toc58235119"/>
      <w:bookmarkStart w:id="621" w:name="_Toc131692917"/>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6"/>
      <w:bookmarkEnd w:id="617"/>
      <w:bookmarkEnd w:id="618"/>
      <w:bookmarkEnd w:id="619"/>
      <w:bookmarkEnd w:id="620"/>
      <w:bookmarkEnd w:id="621"/>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A258C4"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2" w:name="_Toc33963292"/>
      <w:bookmarkStart w:id="623" w:name="_Toc34393362"/>
      <w:bookmarkStart w:id="624" w:name="_Toc45216189"/>
      <w:bookmarkStart w:id="625" w:name="_Toc51931758"/>
      <w:bookmarkStart w:id="626" w:name="_Toc58235120"/>
      <w:bookmarkStart w:id="627" w:name="_Toc20233401"/>
      <w:bookmarkStart w:id="628" w:name="_Toc131692918"/>
      <w:bookmarkEnd w:id="551"/>
      <w:bookmarkEnd w:id="552"/>
      <w:r w:rsidRPr="00644C11">
        <w:t>9</w:t>
      </w:r>
      <w:r w:rsidR="005B5AD6" w:rsidRPr="00644C11">
        <w:t>.2</w:t>
      </w:r>
      <w:r w:rsidR="005B5AD6" w:rsidRPr="00644C11">
        <w:tab/>
      </w:r>
      <w:r w:rsidR="00973FDC" w:rsidRPr="00644C11">
        <w:t>P</w:t>
      </w:r>
      <w:r w:rsidR="005B5AD6" w:rsidRPr="00644C11">
        <w:t>ort management list</w:t>
      </w:r>
      <w:bookmarkEnd w:id="622"/>
      <w:bookmarkEnd w:id="623"/>
      <w:bookmarkEnd w:id="624"/>
      <w:bookmarkEnd w:id="625"/>
      <w:bookmarkEnd w:id="626"/>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29" w:name="_Toc33963293"/>
      <w:bookmarkStart w:id="630" w:name="_Toc34393363"/>
      <w:bookmarkStart w:id="631" w:name="_Toc45216190"/>
      <w:bookmarkStart w:id="632" w:name="_Toc51931759"/>
      <w:bookmarkStart w:id="633" w:name="_Toc58235121"/>
      <w:bookmarkStart w:id="634" w:name="_Toc20233402"/>
      <w:bookmarkEnd w:id="627"/>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676E26" w:rsidRDefault="00813CE9" w:rsidP="00813CE9">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p>
        </w:tc>
      </w:tr>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p>
        </w:tc>
      </w:tr>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p>
        </w:tc>
      </w:tr>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96AC540" w:rsidR="00813CE9" w:rsidRPr="00D25151" w:rsidRDefault="00813CE9" w:rsidP="00980DFF">
            <w:pPr>
              <w:pStyle w:val="TAL"/>
            </w:pPr>
            <w:r w:rsidRPr="00D25151">
              <w:t>0 0 0 0 0 1 1 0</w:t>
            </w:r>
            <w:r w:rsidR="00AF0474">
              <w:tab/>
            </w:r>
            <w:r w:rsidRPr="00D25151">
              <w:t>Selective read parameter</w:t>
            </w:r>
          </w:p>
          <w:p w14:paraId="7C9B76E9" w14:textId="7FC1FF36" w:rsidR="00813CE9" w:rsidRPr="00D25151" w:rsidRDefault="00813CE9" w:rsidP="00980DFF">
            <w:pPr>
              <w:pStyle w:val="TAL"/>
            </w:pPr>
            <w:r w:rsidRPr="00D25151">
              <w:t>0 0 0 0 0 1 1 1</w:t>
            </w:r>
            <w:r w:rsidR="00AF0474">
              <w:tab/>
            </w:r>
            <w:r w:rsidRPr="00D25151">
              <w:t>Selective subscribe-notify for parameter</w:t>
            </w:r>
          </w:p>
          <w:p w14:paraId="732DCBB1" w14:textId="202706D8" w:rsidR="00813CE9" w:rsidRPr="00D25151" w:rsidRDefault="00813CE9" w:rsidP="00980DFF">
            <w:pPr>
              <w:pStyle w:val="TAL"/>
            </w:pPr>
            <w:r w:rsidRPr="00D25151">
              <w:t>0 0 0 0 1 0 0 0</w:t>
            </w:r>
            <w:r w:rsidR="00AF0474">
              <w:tab/>
            </w:r>
            <w:r w:rsidRPr="00D25151">
              <w:t>Selective unsubscribe for parameter</w:t>
            </w:r>
          </w:p>
          <w:p w14:paraId="3EEC39AA" w14:textId="7A44C4E1"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r w:rsidR="007302B1">
              <w:t xml:space="preserve"> </w:t>
            </w:r>
            <w:r w:rsidR="007302B1" w:rsidRPr="00D25151">
              <w:t>(NOTE</w:t>
            </w:r>
            <w:r w:rsidR="007302B1" w:rsidRPr="00D25151">
              <w:rPr>
                <w:rFonts w:cs="Arial"/>
              </w:rPr>
              <w:t> </w:t>
            </w:r>
            <w:r w:rsidR="00BD0716">
              <w:rPr>
                <w:rFonts w:cs="Arial"/>
              </w:rPr>
              <w:t>3</w:t>
            </w:r>
            <w:r w:rsidR="007302B1" w:rsidRPr="00D25151">
              <w:t>)</w:t>
            </w:r>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p>
        </w:tc>
      </w:tr>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p>
        </w:tc>
      </w:tr>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5CEC07E2" w14:textId="5A7F4155" w:rsidR="00C54769" w:rsidRPr="00C54769" w:rsidRDefault="00010900" w:rsidP="00C54769">
            <w:pPr>
              <w:pStyle w:val="TAL"/>
              <w:rPr>
                <w:rFonts w:cs="Arial"/>
              </w:rPr>
            </w:pPr>
            <w:r w:rsidRPr="00D25151">
              <w:rPr>
                <w:rFonts w:cs="Arial"/>
              </w:rPr>
              <w:t>-</w:t>
            </w:r>
            <w:r w:rsidRPr="00D25151">
              <w:rPr>
                <w:rFonts w:cs="Arial"/>
              </w:rPr>
              <w:tab/>
              <w:t>0009H txPropagationDelayDeltaThreshold</w:t>
            </w:r>
            <w:r w:rsidR="00C54769" w:rsidRPr="00C54769">
              <w:rPr>
                <w:rFonts w:cs="Arial"/>
              </w:rPr>
              <w:t>;</w:t>
            </w:r>
            <w:r w:rsidR="00C54769">
              <w:t xml:space="preserve"> </w:t>
            </w:r>
            <w:r w:rsidR="00C54769" w:rsidRPr="00C54769">
              <w:rPr>
                <w:rFonts w:cs="Arial"/>
              </w:rPr>
              <w:t>;</w:t>
            </w:r>
          </w:p>
          <w:p w14:paraId="7981FD6E" w14:textId="65F74782" w:rsidR="00010900" w:rsidRDefault="00C54769" w:rsidP="00C54769">
            <w:pPr>
              <w:pStyle w:val="TAL"/>
              <w:rPr>
                <w:rFonts w:cs="Arial"/>
              </w:rPr>
            </w:pPr>
            <w:r w:rsidRPr="00C54769">
              <w:rPr>
                <w:rFonts w:cs="Arial"/>
              </w:rPr>
              <w:t>-</w:t>
            </w:r>
            <w:r w:rsidRPr="00C54769">
              <w:rPr>
                <w:rFonts w:cs="Arial"/>
              </w:rPr>
              <w:tab/>
              <w:t>000BH SupportedListMax;</w:t>
            </w:r>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775A4A61" w14:textId="77777777" w:rsidR="00010900" w:rsidRPr="00D25151" w:rsidRDefault="00010900" w:rsidP="00010900">
            <w:pPr>
              <w:pStyle w:val="TAL"/>
              <w:rPr>
                <w:rFonts w:cs="Arial"/>
              </w:rPr>
            </w:pPr>
          </w:p>
          <w:p w14:paraId="5DE471A8" w14:textId="42F8FEE9" w:rsidR="00010900" w:rsidRPr="00D25151" w:rsidRDefault="00010900" w:rsidP="00010900">
            <w:pPr>
              <w:pStyle w:val="TAL"/>
              <w:rPr>
                <w:rFonts w:cs="Arial"/>
              </w:rPr>
            </w:pPr>
            <w:r w:rsidRPr="00D25151">
              <w:rPr>
                <w:rFonts w:cs="Arial"/>
              </w:rPr>
              <w:t>-</w:t>
            </w:r>
            <w:r w:rsidRPr="00D25151">
              <w:rPr>
                <w:rFonts w:cs="Arial"/>
              </w:rPr>
              <w:tab/>
              <w:t>000</w:t>
            </w:r>
            <w:r w:rsidR="00C54769">
              <w:rPr>
                <w:rFonts w:cs="Arial"/>
              </w:rPr>
              <w:t>C</w:t>
            </w:r>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3F6D5213" w14:textId="5CE9A14E" w:rsidR="00190AF8" w:rsidRPr="00D25151" w:rsidRDefault="00190AF8" w:rsidP="00190AF8">
            <w:pPr>
              <w:pStyle w:val="TAL"/>
              <w:rPr>
                <w:rFonts w:cs="Arial"/>
              </w:rPr>
            </w:pPr>
            <w:r w:rsidRPr="00D25151">
              <w:rPr>
                <w:rFonts w:cs="Arial"/>
              </w:rPr>
              <w:t>-</w:t>
            </w:r>
            <w:r w:rsidRPr="00D25151">
              <w:rPr>
                <w:rFonts w:cs="Arial"/>
              </w:rPr>
              <w:tab/>
            </w:r>
            <w:r>
              <w:rPr>
                <w:rFonts w:cs="Arial"/>
              </w:rPr>
              <w:t>00EF</w:t>
            </w:r>
            <w:r w:rsidRPr="00D25151">
              <w:rPr>
                <w:rFonts w:cs="Arial"/>
              </w:rPr>
              <w:t>H</w:t>
            </w:r>
          </w:p>
          <w:p w14:paraId="5FF27AF1" w14:textId="77777777" w:rsidR="00190AF8" w:rsidRDefault="00190AF8" w:rsidP="00190AF8">
            <w:pPr>
              <w:pStyle w:val="TAL"/>
              <w:rPr>
                <w:rFonts w:cs="Arial"/>
              </w:rPr>
            </w:pPr>
          </w:p>
          <w:p w14:paraId="746359CC" w14:textId="3B41DC48" w:rsidR="00190AF8" w:rsidRDefault="00190AF8" w:rsidP="00190AF8">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rsidR="00BD0716">
              <w:t>4</w:t>
            </w:r>
            <w:r>
              <w:rPr>
                <w:rFonts w:cs="Arial"/>
              </w:rPr>
              <w:t>);</w:t>
            </w:r>
          </w:p>
          <w:p w14:paraId="2278D6AE" w14:textId="68AC8966" w:rsidR="00190AF8" w:rsidRDefault="00190AF8" w:rsidP="00190AF8">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rsidR="00BD0716">
              <w:t>4</w:t>
            </w:r>
            <w:r>
              <w:rPr>
                <w:rFonts w:cs="Arial"/>
              </w:rPr>
              <w:t>);</w:t>
            </w:r>
          </w:p>
          <w:p w14:paraId="10D09686" w14:textId="3E2006B1" w:rsidR="00190AF8" w:rsidRDefault="00190AF8" w:rsidP="00190AF8">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rsidR="00BD0716">
              <w:t>4</w:t>
            </w:r>
            <w:r>
              <w:rPr>
                <w:rFonts w:cs="Arial"/>
              </w:rPr>
              <w:t>);</w:t>
            </w:r>
          </w:p>
          <w:p w14:paraId="2D2B46D5" w14:textId="77777777" w:rsidR="00190AF8" w:rsidRDefault="00190AF8" w:rsidP="00190AF8">
            <w:pPr>
              <w:pStyle w:val="TAL"/>
              <w:rPr>
                <w:rFonts w:cs="Arial"/>
              </w:rPr>
            </w:pPr>
          </w:p>
          <w:p w14:paraId="70491D09" w14:textId="32FCB1BD" w:rsidR="00190AF8" w:rsidRDefault="00190AF8" w:rsidP="00190AF8">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rsidR="00BD0716">
              <w:t>4</w:t>
            </w:r>
            <w:r>
              <w:rPr>
                <w:rFonts w:cs="Arial"/>
              </w:rPr>
              <w:t>);</w:t>
            </w:r>
          </w:p>
          <w:p w14:paraId="3FEBE34C" w14:textId="233B6E69" w:rsidR="00190AF8" w:rsidRDefault="00190AF8" w:rsidP="00190AF8">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rsidR="00BD0716">
              <w:t>4</w:t>
            </w:r>
            <w:r>
              <w:rPr>
                <w:rFonts w:cs="Arial"/>
              </w:rPr>
              <w:t>);</w:t>
            </w:r>
          </w:p>
          <w:p w14:paraId="577BAC5B" w14:textId="3A078850" w:rsidR="00190AF8" w:rsidRDefault="00190AF8" w:rsidP="00190AF8">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rsidR="00BD0716">
              <w:t>4</w:t>
            </w:r>
            <w:r>
              <w:rPr>
                <w:rFonts w:cs="Arial"/>
              </w:rPr>
              <w:t>);</w:t>
            </w:r>
          </w:p>
          <w:p w14:paraId="3E8FFF6B" w14:textId="4E053A8E" w:rsidR="00190AF8" w:rsidRDefault="00190AF8" w:rsidP="00190AF8">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rsidR="00BD0716">
              <w:t>4</w:t>
            </w:r>
            <w:r>
              <w:rPr>
                <w:rFonts w:cs="Arial"/>
              </w:rPr>
              <w:t>);</w:t>
            </w:r>
          </w:p>
          <w:p w14:paraId="354675FA" w14:textId="39A43D17" w:rsidR="00190AF8" w:rsidRDefault="00190AF8" w:rsidP="00190AF8">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rsidR="00BD0716">
              <w:t>4</w:t>
            </w:r>
            <w:r>
              <w:rPr>
                <w:rFonts w:cs="Arial"/>
              </w:rPr>
              <w:t>);</w:t>
            </w:r>
          </w:p>
          <w:p w14:paraId="6B28C3F2" w14:textId="77777777" w:rsidR="00190AF8" w:rsidRDefault="00190AF8" w:rsidP="00190AF8">
            <w:pPr>
              <w:pStyle w:val="TAL"/>
              <w:rPr>
                <w:rFonts w:cs="Arial"/>
              </w:rPr>
            </w:pPr>
          </w:p>
          <w:p w14:paraId="15F209BC" w14:textId="6CC87D96" w:rsidR="00190AF8" w:rsidRDefault="00190AF8" w:rsidP="00190AF8">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rsidR="00BD0716">
              <w:t>4</w:t>
            </w:r>
            <w:r>
              <w:rPr>
                <w:rFonts w:cs="Arial"/>
              </w:rPr>
              <w:t>);</w:t>
            </w:r>
          </w:p>
          <w:p w14:paraId="016C3DA7" w14:textId="6286C25A" w:rsidR="00190AF8" w:rsidRDefault="00190AF8" w:rsidP="00190AF8">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rsidR="00BD0716">
              <w:t>4</w:t>
            </w:r>
            <w:r>
              <w:rPr>
                <w:rFonts w:cs="Arial"/>
              </w:rPr>
              <w:t>);</w:t>
            </w:r>
          </w:p>
          <w:p w14:paraId="3085E6AB" w14:textId="66DACF09" w:rsidR="00190AF8" w:rsidRDefault="00190AF8" w:rsidP="00190AF8">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rsidR="00BD0716">
              <w:t>4</w:t>
            </w:r>
            <w:r>
              <w:rPr>
                <w:rFonts w:cs="Arial"/>
              </w:rPr>
              <w:t>);</w:t>
            </w:r>
          </w:p>
          <w:p w14:paraId="1BEEEE0A" w14:textId="73456C06" w:rsidR="00190AF8" w:rsidRDefault="00190AF8" w:rsidP="00190AF8">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rsidR="00BD0716">
              <w:t>4</w:t>
            </w:r>
            <w:r>
              <w:rPr>
                <w:rFonts w:cs="Arial"/>
              </w:rPr>
              <w:t>);</w:t>
            </w:r>
          </w:p>
          <w:p w14:paraId="382EB24A" w14:textId="494E27A0" w:rsidR="00190AF8" w:rsidRPr="00D25151" w:rsidRDefault="00190AF8" w:rsidP="00190AF8">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rsidR="00BD0716">
              <w:t>4</w:t>
            </w:r>
            <w:r>
              <w:rPr>
                <w:rFonts w:cs="Arial"/>
              </w:rPr>
              <w:t>);</w:t>
            </w:r>
          </w:p>
          <w:p w14:paraId="727A8900" w14:textId="77777777" w:rsidR="00190AF8" w:rsidRDefault="00190AF8" w:rsidP="00190AF8">
            <w:pPr>
              <w:pStyle w:val="TAL"/>
              <w:rPr>
                <w:rFonts w:cs="Arial"/>
              </w:rPr>
            </w:pPr>
          </w:p>
          <w:p w14:paraId="61E6AB80" w14:textId="77777777" w:rsidR="00190AF8" w:rsidRPr="00D25151" w:rsidRDefault="00190AF8" w:rsidP="00190AF8">
            <w:pPr>
              <w:pStyle w:val="TAL"/>
            </w:pPr>
            <w:r w:rsidRPr="00D25151">
              <w:rPr>
                <w:rFonts w:cs="Arial"/>
              </w:rPr>
              <w:t>-</w:t>
            </w:r>
            <w:r w:rsidRPr="00D25151">
              <w:rPr>
                <w:rFonts w:cs="Arial"/>
              </w:rPr>
              <w:tab/>
              <w:t>00</w:t>
            </w:r>
            <w:r>
              <w:rPr>
                <w:rFonts w:cs="Arial"/>
              </w:rPr>
              <w:t>FD</w:t>
            </w:r>
            <w:r w:rsidRPr="00D25151">
              <w:rPr>
                <w:rFonts w:cs="Arial"/>
              </w:rPr>
              <w:t>H</w:t>
            </w:r>
          </w:p>
          <w:p w14:paraId="694E39EB" w14:textId="77777777" w:rsidR="00190AF8" w:rsidRPr="00D25151" w:rsidRDefault="00190AF8" w:rsidP="00190AF8">
            <w:pPr>
              <w:pStyle w:val="TAL"/>
            </w:pPr>
            <w:r w:rsidRPr="00D25151">
              <w:tab/>
              <w:t>to</w:t>
            </w:r>
            <w:r w:rsidRPr="00D25151">
              <w:tab/>
            </w:r>
            <w:r w:rsidRPr="00D25151">
              <w:tab/>
            </w:r>
            <w:r w:rsidRPr="00D25151">
              <w:tab/>
              <w:t>Spare</w:t>
            </w:r>
          </w:p>
          <w:p w14:paraId="7F93F07B" w14:textId="4E525305" w:rsidR="00190AF8" w:rsidRPr="00D25151" w:rsidRDefault="00190AF8" w:rsidP="00980DFF">
            <w:pPr>
              <w:pStyle w:val="TAL"/>
              <w:rPr>
                <w:rFonts w:cs="Arial"/>
              </w:rPr>
            </w:pPr>
            <w:r w:rsidRPr="00D25151">
              <w:rPr>
                <w:rFonts w:cs="Arial"/>
              </w:rPr>
              <w:t>-</w:t>
            </w:r>
            <w:r w:rsidRPr="00D25151">
              <w:rPr>
                <w:rFonts w:cs="Arial"/>
              </w:rPr>
              <w:tab/>
            </w:r>
            <w:r>
              <w:rPr>
                <w:rFonts w:cs="Arial"/>
              </w:rPr>
              <w:t>7F</w:t>
            </w:r>
            <w:r w:rsidRPr="00D25151">
              <w:rPr>
                <w:rFonts w:cs="Arial"/>
              </w:rPr>
              <w:t>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p>
        </w:tc>
      </w:tr>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p>
        </w:tc>
      </w:tr>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p>
        </w:tc>
      </w:tr>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568EEF3" w14:textId="77777777" w:rsidR="00C54769" w:rsidRPr="00C54769" w:rsidRDefault="00C54769" w:rsidP="00C54769">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13BDB399" w14:textId="5F96F963"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635" w:name="_Hlk31730501"/>
            <w:r w:rsidRPr="00D25151">
              <w:t>3GPP TS 23.501 [2] table 5.28.3.1-1</w:t>
            </w:r>
            <w:bookmarkEnd w:id="635"/>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23381937" w14:textId="77777777" w:rsidR="00190AF8" w:rsidRDefault="00190AF8" w:rsidP="00190AF8">
            <w:pPr>
              <w:pStyle w:val="TAL"/>
            </w:pPr>
          </w:p>
          <w:p w14:paraId="3A2C11FF" w14:textId="1A18C143" w:rsidR="00190AF8" w:rsidRDefault="00190AF8" w:rsidP="00190AF8">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rsidR="00CB3FFB">
              <w:t>15</w:t>
            </w:r>
            <w:r w:rsidRPr="001B7C50">
              <w:t>]</w:t>
            </w:r>
            <w:r>
              <w:t xml:space="preserve">, coded as UTF-8 string of interface type listed in </w:t>
            </w:r>
            <w:r w:rsidRPr="001B7C50">
              <w:t>IETF RFC </w:t>
            </w:r>
            <w:r>
              <w:t>7224</w:t>
            </w:r>
            <w:r w:rsidRPr="001B7C50">
              <w:t> [</w:t>
            </w:r>
            <w:r>
              <w:t>Z</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47BB3442" w14:textId="77777777" w:rsidR="00190AF8" w:rsidRDefault="00190AF8" w:rsidP="00190AF8">
            <w:pPr>
              <w:pStyle w:val="TAL"/>
            </w:pPr>
          </w:p>
          <w:p w14:paraId="73D0B2E5" w14:textId="39CB2482" w:rsidR="00190AF8" w:rsidRPr="002B4FAA" w:rsidRDefault="00190AF8" w:rsidP="00190AF8">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rsidR="00CB3FFB">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86C031D" w14:textId="77777777" w:rsidR="00190AF8" w:rsidRDefault="00190AF8" w:rsidP="00190AF8">
            <w:pPr>
              <w:pStyle w:val="TAL"/>
            </w:pPr>
          </w:p>
          <w:p w14:paraId="52C03631" w14:textId="67610B17" w:rsidR="00190AF8" w:rsidRDefault="00190AF8" w:rsidP="00190AF8">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rsidR="00CB3FFB">
              <w:t>15</w:t>
            </w:r>
            <w:r w:rsidRPr="001B7C50">
              <w:t>]</w:t>
            </w:r>
            <w:r w:rsidRPr="00D25151">
              <w:t>.</w:t>
            </w:r>
          </w:p>
          <w:p w14:paraId="32EBDAA8" w14:textId="77777777" w:rsidR="00190AF8" w:rsidRDefault="00190AF8" w:rsidP="00190AF8">
            <w:pPr>
              <w:pStyle w:val="TAL"/>
            </w:pPr>
          </w:p>
          <w:p w14:paraId="1D30253E" w14:textId="4EC7860A" w:rsidR="00190AF8" w:rsidRDefault="00190AF8" w:rsidP="00190AF8">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rsidR="008359EA">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B117691" w14:textId="77777777" w:rsidR="00190AF8" w:rsidRDefault="00190AF8" w:rsidP="00190AF8">
            <w:pPr>
              <w:pStyle w:val="TAL"/>
            </w:pPr>
          </w:p>
          <w:p w14:paraId="47FE779C" w14:textId="652E58B5" w:rsidR="00190AF8" w:rsidRDefault="00190AF8" w:rsidP="00190AF8">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rsidR="008359EA">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083F7AD6" w14:textId="77777777" w:rsidR="00190AF8" w:rsidRDefault="00190AF8" w:rsidP="00190AF8">
            <w:pPr>
              <w:pStyle w:val="TAL"/>
            </w:pPr>
          </w:p>
          <w:p w14:paraId="06580B15" w14:textId="727A29C0" w:rsidR="00190AF8" w:rsidRDefault="00190AF8" w:rsidP="00190AF8">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rsidR="008359EA">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7AADE5F7" w14:textId="77777777" w:rsidR="00190AF8" w:rsidRDefault="00190AF8" w:rsidP="00190AF8">
            <w:pPr>
              <w:pStyle w:val="TAL"/>
            </w:pPr>
          </w:p>
          <w:p w14:paraId="7C5C1D8D" w14:textId="15590C65" w:rsidR="00190AF8" w:rsidRDefault="00190AF8" w:rsidP="00190AF8">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rsidR="00A6669D">
              <w:t>17</w:t>
            </w:r>
            <w:r w:rsidRPr="00D25151">
              <w:t>.</w:t>
            </w:r>
          </w:p>
          <w:p w14:paraId="74E6AEEB" w14:textId="77777777" w:rsidR="00190AF8" w:rsidRDefault="00190AF8" w:rsidP="00190AF8">
            <w:pPr>
              <w:pStyle w:val="TAL"/>
            </w:pPr>
          </w:p>
          <w:p w14:paraId="50D16196" w14:textId="5CFAC48F" w:rsidR="00190AF8" w:rsidRPr="00D25151" w:rsidRDefault="00190AF8" w:rsidP="00190AF8">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bookmarkStart w:id="636" w:name="_Hlk126760126"/>
            <w:bookmarkStart w:id="637" w:name="_Hlk126760404"/>
            <w:r>
              <w:rPr>
                <w:rFonts w:cs="Arial"/>
              </w:rPr>
              <w:t>for IPv4</w:t>
            </w:r>
            <w:r w:rsidRPr="005104B4">
              <w:t xml:space="preserve"> </w:t>
            </w:r>
            <w:r w:rsidRPr="00D25151">
              <w:t xml:space="preserve">as specified in </w:t>
            </w:r>
            <w:r w:rsidRPr="001B7C50">
              <w:t>IETF RFC </w:t>
            </w:r>
            <w:r>
              <w:t>8344</w:t>
            </w:r>
            <w:bookmarkEnd w:id="636"/>
            <w:r w:rsidRPr="001B7C50">
              <w:t> </w:t>
            </w:r>
            <w:bookmarkEnd w:id="637"/>
            <w:r w:rsidRPr="001B7C50">
              <w:t>[</w:t>
            </w:r>
            <w:r w:rsidR="008359EA">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rsidR="00A6669D">
              <w:t>18</w:t>
            </w:r>
            <w:r w:rsidRPr="00D25151">
              <w:t>.</w:t>
            </w:r>
          </w:p>
          <w:p w14:paraId="1BD6CDA9" w14:textId="183CBB88" w:rsidR="00190AF8" w:rsidRDefault="00190AF8" w:rsidP="00190AF8">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rsidR="008359EA">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A9C80EC" w14:textId="77777777" w:rsidR="00190AF8" w:rsidRDefault="00190AF8" w:rsidP="00190AF8">
            <w:pPr>
              <w:pStyle w:val="TAL"/>
            </w:pPr>
          </w:p>
          <w:p w14:paraId="010A9DE1" w14:textId="62B972B2" w:rsidR="00190AF8" w:rsidRDefault="00190AF8" w:rsidP="00190AF8">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rsidR="008359EA">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0F576070" w14:textId="77777777" w:rsidR="00190AF8" w:rsidRDefault="00190AF8" w:rsidP="00190AF8">
            <w:pPr>
              <w:pStyle w:val="TAL"/>
            </w:pPr>
          </w:p>
          <w:p w14:paraId="261B55CC" w14:textId="640ABE29" w:rsidR="00190AF8" w:rsidRPr="004B4C1F" w:rsidRDefault="00190AF8" w:rsidP="00190AF8">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rsidR="008359EA">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01B73F6E" w14:textId="77777777" w:rsidR="00190AF8" w:rsidRDefault="00190AF8" w:rsidP="00190AF8">
            <w:pPr>
              <w:pStyle w:val="TAL"/>
            </w:pPr>
          </w:p>
          <w:p w14:paraId="6E08FF4A" w14:textId="4144C4EE" w:rsidR="00190AF8" w:rsidRDefault="00190AF8" w:rsidP="00190AF8">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rsidR="008359EA">
              <w:t>19</w:t>
            </w:r>
            <w:r w:rsidRPr="00D25151">
              <w:t>.</w:t>
            </w:r>
          </w:p>
          <w:p w14:paraId="6A36B567" w14:textId="77777777" w:rsidR="00190AF8" w:rsidRDefault="00190AF8" w:rsidP="00190AF8">
            <w:pPr>
              <w:pStyle w:val="TAL"/>
            </w:pPr>
          </w:p>
          <w:p w14:paraId="4FDA1EC9" w14:textId="662AB698" w:rsidR="00190AF8" w:rsidRPr="00D25151" w:rsidRDefault="00190AF8" w:rsidP="00190AF8">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rsidR="008359EA">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rsidR="00A6669D">
              <w:t>20</w:t>
            </w:r>
            <w:r w:rsidRPr="00D25151">
              <w:t>.</w:t>
            </w:r>
          </w:p>
          <w:p w14:paraId="432015FB" w14:textId="77777777" w:rsidR="00813CE9" w:rsidRPr="00D25151" w:rsidRDefault="00813CE9" w:rsidP="00980DFF">
            <w:pPr>
              <w:pStyle w:val="TAL"/>
            </w:pPr>
          </w:p>
        </w:tc>
      </w:tr>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09DE132B" w:rsidR="00813CE9" w:rsidRPr="00D25151" w:rsidRDefault="00813CE9" w:rsidP="00980DFF">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r>
            <w:r w:rsidR="00C54769" w:rsidRPr="00D25151">
              <w:t>-</w:t>
            </w:r>
            <w:r w:rsidR="00C54769" w:rsidRPr="00D25151">
              <w:tab/>
            </w:r>
            <w:r w:rsidR="00C54769" w:rsidRPr="00D25151">
              <w:rPr>
                <w:rFonts w:cs="Arial"/>
              </w:rPr>
              <w:t>000</w:t>
            </w:r>
            <w:r w:rsidR="00C54769">
              <w:rPr>
                <w:rFonts w:cs="Arial"/>
              </w:rPr>
              <w:t>B</w:t>
            </w:r>
            <w:r w:rsidR="00C54769" w:rsidRPr="00D25151">
              <w:rPr>
                <w:rFonts w:cs="Arial"/>
              </w:rPr>
              <w:t xml:space="preserve">H </w:t>
            </w:r>
            <w:r w:rsidR="00C54769">
              <w:rPr>
                <w:rFonts w:cs="Arial"/>
              </w:rPr>
              <w:t>SupportedListMax</w:t>
            </w:r>
            <w:r w:rsidR="00C54769" w:rsidRPr="00D25151">
              <w:t>;</w:t>
            </w:r>
            <w:r w:rsidR="00C54769" w:rsidRPr="00D25151">
              <w:br/>
            </w:r>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 xml:space="preserve">00D2H PSFPMaxFlowMeterInstances; </w:t>
            </w:r>
            <w:r w:rsidRPr="00D25151">
              <w:br/>
              <w:t>-</w:t>
            </w:r>
            <w:r w:rsidRPr="00D25151">
              <w:tab/>
              <w:t>00D3H PSFPSupportedListMax.</w:t>
            </w:r>
            <w:r w:rsidR="00190AF8" w:rsidRPr="00D25151">
              <w:t xml:space="preserve"> </w:t>
            </w:r>
            <w:r w:rsidR="00190AF8" w:rsidRPr="00D25151">
              <w:br/>
              <w:t>-</w:t>
            </w:r>
            <w:r w:rsidR="00190AF8" w:rsidRPr="00D25151">
              <w:tab/>
            </w:r>
            <w:r w:rsidR="00190AF8" w:rsidRPr="00D25151">
              <w:rPr>
                <w:rFonts w:cs="Arial"/>
              </w:rPr>
              <w:t>00</w:t>
            </w:r>
            <w:r w:rsidR="00190AF8">
              <w:rPr>
                <w:rFonts w:cs="Arial"/>
              </w:rPr>
              <w:t>F0</w:t>
            </w:r>
            <w:r w:rsidR="00190AF8" w:rsidRPr="00D25151">
              <w:rPr>
                <w:rFonts w:cs="Arial"/>
              </w:rPr>
              <w:t>H</w:t>
            </w:r>
            <w:r w:rsidR="00190AF8">
              <w:rPr>
                <w:rFonts w:cs="Arial"/>
              </w:rPr>
              <w:t xml:space="preserve"> </w:t>
            </w:r>
            <w:r w:rsidR="00190AF8" w:rsidRPr="00A30CE6">
              <w:rPr>
                <w:rFonts w:cs="Arial"/>
              </w:rPr>
              <w:t>Interface</w:t>
            </w:r>
            <w:r w:rsidR="00190AF8">
              <w:rPr>
                <w:rFonts w:cs="Arial"/>
              </w:rPr>
              <w:t xml:space="preserve"> t</w:t>
            </w:r>
            <w:r w:rsidR="00190AF8" w:rsidRPr="00A30CE6">
              <w:rPr>
                <w:rFonts w:cs="Arial"/>
              </w:rPr>
              <w:t>ype</w:t>
            </w:r>
            <w:r w:rsidR="00190AF8" w:rsidRPr="00D25151">
              <w:t xml:space="preserve">; </w:t>
            </w:r>
            <w:r w:rsidR="00190AF8" w:rsidRPr="00D25151">
              <w:br/>
              <w:t>-</w:t>
            </w:r>
            <w:r w:rsidR="00190AF8" w:rsidRPr="00D25151">
              <w:tab/>
            </w:r>
            <w:r w:rsidR="00190AF8" w:rsidRPr="00D25151">
              <w:rPr>
                <w:rFonts w:cs="Arial"/>
              </w:rPr>
              <w:t>00</w:t>
            </w:r>
            <w:r w:rsidR="00190AF8">
              <w:rPr>
                <w:rFonts w:cs="Arial"/>
              </w:rPr>
              <w:t>F1</w:t>
            </w:r>
            <w:r w:rsidR="00190AF8" w:rsidRPr="00D25151">
              <w:rPr>
                <w:rFonts w:cs="Arial"/>
              </w:rPr>
              <w:t>H</w:t>
            </w:r>
            <w:r w:rsidR="00190AF8">
              <w:rPr>
                <w:rFonts w:cs="Arial"/>
              </w:rPr>
              <w:t xml:space="preserve"> </w:t>
            </w:r>
            <w:r w:rsidR="00190AF8">
              <w:t>Interface enable status</w:t>
            </w:r>
            <w:r w:rsidR="00190AF8" w:rsidRPr="00D25151">
              <w:t>;</w:t>
            </w:r>
            <w:r w:rsidR="00190AF8" w:rsidRPr="00D25151">
              <w:br/>
              <w:t>-</w:t>
            </w:r>
            <w:r w:rsidR="00190AF8" w:rsidRPr="00D25151">
              <w:tab/>
            </w:r>
            <w:r w:rsidR="00190AF8" w:rsidRPr="00D25151">
              <w:rPr>
                <w:rFonts w:cs="Arial"/>
              </w:rPr>
              <w:t>00</w:t>
            </w:r>
            <w:r w:rsidR="00190AF8">
              <w:rPr>
                <w:rFonts w:cs="Arial"/>
              </w:rPr>
              <w:t>F2</w:t>
            </w:r>
            <w:r w:rsidR="00190AF8" w:rsidRPr="00D25151">
              <w:rPr>
                <w:rFonts w:cs="Arial"/>
              </w:rPr>
              <w:t>H</w:t>
            </w:r>
            <w:r w:rsidR="00190AF8">
              <w:rPr>
                <w:rFonts w:cs="Arial"/>
              </w:rPr>
              <w:t xml:space="preserve"> </w:t>
            </w:r>
            <w:r w:rsidR="00190AF8">
              <w:t>Phys-address</w:t>
            </w:r>
            <w:r w:rsidR="00190AF8" w:rsidRPr="00D25151">
              <w:t xml:space="preserve">; </w:t>
            </w:r>
            <w:r w:rsidR="00190AF8" w:rsidRPr="00D25151">
              <w:br/>
              <w:t>-</w:t>
            </w:r>
            <w:r w:rsidR="00190AF8" w:rsidRPr="00D25151">
              <w:tab/>
            </w:r>
            <w:r w:rsidR="00190AF8" w:rsidRPr="00D25151">
              <w:rPr>
                <w:rFonts w:cs="Arial"/>
              </w:rPr>
              <w:t>00</w:t>
            </w:r>
            <w:r w:rsidR="00190AF8">
              <w:rPr>
                <w:rFonts w:cs="Arial"/>
              </w:rPr>
              <w:t>F3</w:t>
            </w:r>
            <w:r w:rsidR="00190AF8" w:rsidRPr="00D25151">
              <w:rPr>
                <w:rFonts w:cs="Arial"/>
              </w:rPr>
              <w:t>H</w:t>
            </w:r>
            <w:r w:rsidR="00190AF8">
              <w:rPr>
                <w:rFonts w:cs="Arial"/>
              </w:rPr>
              <w:t xml:space="preserve"> IPv4 enable status</w:t>
            </w:r>
            <w:r w:rsidR="00190AF8" w:rsidRPr="00D25151">
              <w:t>;</w:t>
            </w:r>
            <w:r w:rsidR="00190AF8" w:rsidRPr="00D25151">
              <w:br/>
              <w:t>-</w:t>
            </w:r>
            <w:r w:rsidR="00190AF8" w:rsidRPr="00D25151">
              <w:tab/>
            </w:r>
            <w:r w:rsidR="00190AF8" w:rsidRPr="00D25151">
              <w:rPr>
                <w:rFonts w:cs="Arial"/>
              </w:rPr>
              <w:t>00</w:t>
            </w:r>
            <w:r w:rsidR="00190AF8">
              <w:rPr>
                <w:rFonts w:cs="Arial"/>
              </w:rPr>
              <w:t>F4</w:t>
            </w:r>
            <w:r w:rsidR="00190AF8" w:rsidRPr="00D25151">
              <w:rPr>
                <w:rFonts w:cs="Arial"/>
              </w:rPr>
              <w:t>H</w:t>
            </w:r>
            <w:r w:rsidR="00190AF8">
              <w:rPr>
                <w:rFonts w:cs="Arial"/>
              </w:rPr>
              <w:t xml:space="preserve"> IPv4 forwarding status</w:t>
            </w:r>
            <w:r w:rsidR="00190AF8" w:rsidRPr="00D25151">
              <w:t>;</w:t>
            </w:r>
            <w:r w:rsidR="00190AF8" w:rsidRPr="00D25151">
              <w:br/>
              <w:t>-</w:t>
            </w:r>
            <w:r w:rsidR="00190AF8" w:rsidRPr="00D25151">
              <w:tab/>
            </w:r>
            <w:r w:rsidR="00190AF8" w:rsidRPr="00D25151">
              <w:rPr>
                <w:rFonts w:cs="Arial"/>
              </w:rPr>
              <w:t>00</w:t>
            </w:r>
            <w:r w:rsidR="00190AF8">
              <w:rPr>
                <w:rFonts w:cs="Arial"/>
              </w:rPr>
              <w:t>F5</w:t>
            </w:r>
            <w:r w:rsidR="00190AF8" w:rsidRPr="00D25151">
              <w:rPr>
                <w:rFonts w:cs="Arial"/>
              </w:rPr>
              <w:t>H</w:t>
            </w:r>
            <w:r w:rsidR="00190AF8">
              <w:rPr>
                <w:rFonts w:cs="Arial"/>
              </w:rPr>
              <w:t xml:space="preserve"> IPv4 MTU</w:t>
            </w:r>
            <w:r w:rsidR="00190AF8" w:rsidRPr="00D25151">
              <w:t>;</w:t>
            </w:r>
            <w:r w:rsidR="00190AF8" w:rsidRPr="00D25151">
              <w:br/>
              <w:t>-</w:t>
            </w:r>
            <w:r w:rsidR="00190AF8" w:rsidRPr="00D25151">
              <w:tab/>
            </w:r>
            <w:r w:rsidR="00190AF8" w:rsidRPr="00D25151">
              <w:rPr>
                <w:rFonts w:cs="Arial"/>
              </w:rPr>
              <w:t>00</w:t>
            </w:r>
            <w:r w:rsidR="00190AF8">
              <w:rPr>
                <w:rFonts w:cs="Arial"/>
              </w:rPr>
              <w:t>F6</w:t>
            </w:r>
            <w:r w:rsidR="00190AF8" w:rsidRPr="00D25151">
              <w:rPr>
                <w:rFonts w:cs="Arial"/>
              </w:rPr>
              <w:t>H</w:t>
            </w:r>
            <w:r w:rsidR="00190AF8">
              <w:rPr>
                <w:rFonts w:cs="Arial"/>
              </w:rPr>
              <w:t xml:space="preserve"> IPv4 addresses</w:t>
            </w:r>
            <w:r w:rsidR="00190AF8" w:rsidRPr="00D25151">
              <w:t>;</w:t>
            </w:r>
            <w:r w:rsidR="00190AF8" w:rsidRPr="00D25151">
              <w:br/>
              <w:t>-</w:t>
            </w:r>
            <w:r w:rsidR="00190AF8" w:rsidRPr="00D25151">
              <w:tab/>
            </w:r>
            <w:r w:rsidR="00190AF8" w:rsidRPr="00D25151">
              <w:rPr>
                <w:rFonts w:cs="Arial"/>
              </w:rPr>
              <w:t>00</w:t>
            </w:r>
            <w:r w:rsidR="00190AF8">
              <w:rPr>
                <w:rFonts w:cs="Arial"/>
              </w:rPr>
              <w:t>F7</w:t>
            </w:r>
            <w:r w:rsidR="00190AF8" w:rsidRPr="00D25151">
              <w:rPr>
                <w:rFonts w:cs="Arial"/>
              </w:rPr>
              <w:t>H</w:t>
            </w:r>
            <w:r w:rsidR="00190AF8">
              <w:rPr>
                <w:rFonts w:cs="Arial"/>
              </w:rPr>
              <w:t xml:space="preserve"> </w:t>
            </w:r>
            <w:r w:rsidR="00190AF8">
              <w:rPr>
                <w:rFonts w:hint="eastAsia"/>
                <w:lang w:eastAsia="zh-CN"/>
              </w:rPr>
              <w:t>IPv4 neighbor information</w:t>
            </w:r>
            <w:r w:rsidR="00190AF8" w:rsidRPr="00D25151">
              <w:t xml:space="preserve">; </w:t>
            </w:r>
            <w:r w:rsidR="00190AF8" w:rsidRPr="00D25151">
              <w:br/>
              <w:t>-</w:t>
            </w:r>
            <w:r w:rsidR="00190AF8" w:rsidRPr="00D25151">
              <w:tab/>
            </w:r>
            <w:r w:rsidR="00190AF8" w:rsidRPr="00D25151">
              <w:rPr>
                <w:rFonts w:cs="Arial"/>
              </w:rPr>
              <w:t>00</w:t>
            </w:r>
            <w:r w:rsidR="00190AF8">
              <w:rPr>
                <w:rFonts w:cs="Arial"/>
              </w:rPr>
              <w:t>F8</w:t>
            </w:r>
            <w:r w:rsidR="00190AF8" w:rsidRPr="00D25151">
              <w:rPr>
                <w:rFonts w:cs="Arial"/>
              </w:rPr>
              <w:t>H</w:t>
            </w:r>
            <w:r w:rsidR="00190AF8">
              <w:rPr>
                <w:rFonts w:cs="Arial"/>
              </w:rPr>
              <w:t xml:space="preserve"> IPv6 enable status</w:t>
            </w:r>
            <w:r w:rsidR="00190AF8" w:rsidRPr="00D25151">
              <w:t>;</w:t>
            </w:r>
            <w:r w:rsidR="00190AF8" w:rsidRPr="00D25151">
              <w:br/>
              <w:t>-</w:t>
            </w:r>
            <w:r w:rsidR="00190AF8" w:rsidRPr="00D25151">
              <w:tab/>
            </w:r>
            <w:r w:rsidR="00190AF8" w:rsidRPr="00D25151">
              <w:rPr>
                <w:rFonts w:cs="Arial"/>
              </w:rPr>
              <w:t>00</w:t>
            </w:r>
            <w:r w:rsidR="00190AF8">
              <w:rPr>
                <w:rFonts w:cs="Arial"/>
              </w:rPr>
              <w:t>F9</w:t>
            </w:r>
            <w:r w:rsidR="00190AF8" w:rsidRPr="00D25151">
              <w:rPr>
                <w:rFonts w:cs="Arial"/>
              </w:rPr>
              <w:t>H</w:t>
            </w:r>
            <w:r w:rsidR="00190AF8">
              <w:rPr>
                <w:rFonts w:cs="Arial"/>
              </w:rPr>
              <w:t xml:space="preserve"> IPv6 forwarding status</w:t>
            </w:r>
            <w:r w:rsidR="00190AF8" w:rsidRPr="00D25151">
              <w:t>;</w:t>
            </w:r>
            <w:r w:rsidR="00190AF8" w:rsidRPr="00D25151">
              <w:br/>
              <w:t>-</w:t>
            </w:r>
            <w:r w:rsidR="00190AF8" w:rsidRPr="00D25151">
              <w:tab/>
            </w:r>
            <w:r w:rsidR="00190AF8" w:rsidRPr="00D25151">
              <w:rPr>
                <w:rFonts w:cs="Arial"/>
              </w:rPr>
              <w:t>00</w:t>
            </w:r>
            <w:r w:rsidR="00190AF8">
              <w:rPr>
                <w:rFonts w:cs="Arial"/>
              </w:rPr>
              <w:t>FA</w:t>
            </w:r>
            <w:r w:rsidR="00190AF8" w:rsidRPr="00D25151">
              <w:rPr>
                <w:rFonts w:cs="Arial"/>
              </w:rPr>
              <w:t>H</w:t>
            </w:r>
            <w:r w:rsidR="00190AF8">
              <w:rPr>
                <w:rFonts w:cs="Arial"/>
              </w:rPr>
              <w:t xml:space="preserve"> IPv6 MTU</w:t>
            </w:r>
            <w:r w:rsidR="00190AF8" w:rsidRPr="00D25151">
              <w:t>;</w:t>
            </w:r>
            <w:r w:rsidR="00190AF8" w:rsidRPr="00D25151">
              <w:br/>
              <w:t>-</w:t>
            </w:r>
            <w:r w:rsidR="00190AF8" w:rsidRPr="00D25151">
              <w:tab/>
            </w:r>
            <w:r w:rsidR="00190AF8" w:rsidRPr="00D25151">
              <w:rPr>
                <w:rFonts w:cs="Arial"/>
              </w:rPr>
              <w:t>00</w:t>
            </w:r>
            <w:r w:rsidR="00190AF8">
              <w:rPr>
                <w:rFonts w:cs="Arial"/>
              </w:rPr>
              <w:t>FB</w:t>
            </w:r>
            <w:r w:rsidR="00190AF8" w:rsidRPr="00D25151">
              <w:rPr>
                <w:rFonts w:cs="Arial"/>
              </w:rPr>
              <w:t>H</w:t>
            </w:r>
            <w:r w:rsidR="00190AF8">
              <w:rPr>
                <w:rFonts w:cs="Arial"/>
              </w:rPr>
              <w:t xml:space="preserve"> IPv6 address information</w:t>
            </w:r>
            <w:r w:rsidR="00190AF8" w:rsidRPr="00D25151">
              <w:t xml:space="preserve">; </w:t>
            </w:r>
            <w:r w:rsidR="00190AF8">
              <w:t>and</w:t>
            </w:r>
            <w:r w:rsidR="00190AF8" w:rsidRPr="00D25151">
              <w:br/>
              <w:t>-</w:t>
            </w:r>
            <w:r w:rsidR="00190AF8" w:rsidRPr="00D25151">
              <w:tab/>
            </w:r>
            <w:r w:rsidR="00190AF8" w:rsidRPr="00D25151">
              <w:rPr>
                <w:rFonts w:cs="Arial"/>
              </w:rPr>
              <w:t>00</w:t>
            </w:r>
            <w:r w:rsidR="00190AF8">
              <w:rPr>
                <w:rFonts w:cs="Arial"/>
              </w:rPr>
              <w:t>FC</w:t>
            </w:r>
            <w:r w:rsidR="00190AF8" w:rsidRPr="00D25151">
              <w:rPr>
                <w:rFonts w:cs="Arial"/>
              </w:rPr>
              <w:t>H</w:t>
            </w:r>
            <w:r w:rsidR="00190AF8">
              <w:rPr>
                <w:rFonts w:cs="Arial"/>
              </w:rPr>
              <w:t xml:space="preserve"> IPv6 neighbor information</w:t>
            </w:r>
            <w:r w:rsidR="00190AF8" w:rsidRPr="00D25151">
              <w:t>.</w:t>
            </w:r>
          </w:p>
          <w:p w14:paraId="4847E970" w14:textId="77777777" w:rsidR="00813CE9"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3B4B18F6" w14:textId="5653124B" w:rsidR="00190AF8" w:rsidRDefault="00190AF8" w:rsidP="00190AF8">
            <w:pPr>
              <w:pStyle w:val="TAN"/>
            </w:pPr>
            <w:r w:rsidRPr="00D25151">
              <w:t>NOTE </w:t>
            </w:r>
            <w:r w:rsidR="00BD0716">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addresses</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C5C1E92" w14:textId="4BF1BA09" w:rsidR="00190AF8" w:rsidRPr="00D25151" w:rsidRDefault="00190AF8" w:rsidP="00190AF8">
            <w:pPr>
              <w:pStyle w:val="TAN"/>
            </w:pPr>
            <w:r w:rsidRPr="00D25151">
              <w:t>NOTE </w:t>
            </w:r>
            <w:r w:rsidR="00BD0716">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38" w:name="_Toc131692919"/>
      <w:r w:rsidRPr="00644C11">
        <w:t>9</w:t>
      </w:r>
      <w:r w:rsidR="005B5AD6" w:rsidRPr="00644C11">
        <w:t>.3</w:t>
      </w:r>
      <w:r w:rsidR="005B5AD6" w:rsidRPr="00644C11">
        <w:tab/>
      </w:r>
      <w:r w:rsidR="00B51DBC" w:rsidRPr="00644C11">
        <w:t>P</w:t>
      </w:r>
      <w:r w:rsidR="005B5AD6" w:rsidRPr="00644C11">
        <w:t>ort management capability</w:t>
      </w:r>
      <w:bookmarkEnd w:id="629"/>
      <w:bookmarkEnd w:id="630"/>
      <w:bookmarkEnd w:id="631"/>
      <w:bookmarkEnd w:id="632"/>
      <w:bookmarkEnd w:id="633"/>
      <w:bookmarkEnd w:id="638"/>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9" w:name="_Toc33963294"/>
      <w:bookmarkStart w:id="640" w:name="_Toc34393364"/>
      <w:bookmarkStart w:id="641" w:name="_Toc45216191"/>
      <w:bookmarkStart w:id="642" w:name="_Toc51931760"/>
      <w:bookmarkStart w:id="643" w:name="_Toc58235122"/>
      <w:bookmarkStart w:id="644" w:name="_Toc20233403"/>
      <w:bookmarkStart w:id="645" w:name="_Toc131692920"/>
      <w:bookmarkEnd w:id="634"/>
      <w:r w:rsidRPr="00644C11">
        <w:t>9</w:t>
      </w:r>
      <w:r w:rsidR="005B5AD6" w:rsidRPr="00644C11">
        <w:t>.4</w:t>
      </w:r>
      <w:r w:rsidR="005B5AD6" w:rsidRPr="00644C11">
        <w:tab/>
      </w:r>
      <w:r w:rsidR="00B51DBC" w:rsidRPr="00644C11">
        <w:t>P</w:t>
      </w:r>
      <w:r w:rsidR="005B5AD6" w:rsidRPr="00644C11">
        <w:t>ort status</w:t>
      </w:r>
      <w:bookmarkEnd w:id="639"/>
      <w:bookmarkEnd w:id="640"/>
      <w:bookmarkEnd w:id="641"/>
      <w:bookmarkEnd w:id="642"/>
      <w:bookmarkEnd w:id="643"/>
      <w:bookmarkEnd w:id="645"/>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6" w:name="_Toc33963295"/>
      <w:bookmarkStart w:id="647" w:name="_Toc34393365"/>
      <w:bookmarkStart w:id="648" w:name="_Toc45216192"/>
      <w:bookmarkStart w:id="649" w:name="_Toc51931761"/>
      <w:bookmarkStart w:id="650" w:name="_Toc58235123"/>
      <w:bookmarkStart w:id="651" w:name="_Toc20233404"/>
      <w:bookmarkStart w:id="652" w:name="_Toc131692921"/>
      <w:bookmarkEnd w:id="644"/>
      <w:r w:rsidRPr="00644C11">
        <w:t>9</w:t>
      </w:r>
      <w:r w:rsidR="005B5AD6" w:rsidRPr="00644C11">
        <w:t>.5</w:t>
      </w:r>
      <w:r w:rsidR="005B5AD6" w:rsidRPr="00644C11">
        <w:tab/>
      </w:r>
      <w:r w:rsidR="00616DD3" w:rsidRPr="00644C11">
        <w:t>P</w:t>
      </w:r>
      <w:r w:rsidR="005B5AD6" w:rsidRPr="00644C11">
        <w:t>ort update result</w:t>
      </w:r>
      <w:bookmarkEnd w:id="646"/>
      <w:bookmarkEnd w:id="647"/>
      <w:bookmarkEnd w:id="648"/>
      <w:bookmarkEnd w:id="649"/>
      <w:bookmarkEnd w:id="650"/>
      <w:bookmarkEnd w:id="652"/>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3" w:name="_Toc45216193"/>
      <w:bookmarkStart w:id="654" w:name="_Toc51931762"/>
      <w:bookmarkStart w:id="655" w:name="_Toc58235124"/>
      <w:bookmarkStart w:id="656" w:name="_Toc33963296"/>
      <w:bookmarkStart w:id="657" w:name="_Toc34393366"/>
      <w:bookmarkStart w:id="658" w:name="_Toc20233405"/>
      <w:bookmarkStart w:id="659" w:name="_Toc131692922"/>
      <w:bookmarkEnd w:id="651"/>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3"/>
      <w:bookmarkEnd w:id="654"/>
      <w:bookmarkEnd w:id="655"/>
      <w:bookmarkEnd w:id="659"/>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60" w:name="_Toc45216194"/>
      <w:bookmarkStart w:id="661" w:name="_Toc51931763"/>
      <w:bookmarkStart w:id="662" w:name="_Toc58235125"/>
      <w:bookmarkStart w:id="663" w:name="_Toc131692923"/>
      <w:r w:rsidRPr="00644C11">
        <w:t>9.5B</w:t>
      </w:r>
      <w:r w:rsidRPr="00644C11">
        <w:tab/>
      </w:r>
      <w:r w:rsidR="00EA4CED" w:rsidRPr="00644C11">
        <w:t>User plane node</w:t>
      </w:r>
      <w:r w:rsidRPr="00644C11">
        <w:t xml:space="preserve"> management list</w:t>
      </w:r>
      <w:bookmarkEnd w:id="660"/>
      <w:bookmarkEnd w:id="661"/>
      <w:bookmarkEnd w:id="662"/>
      <w:bookmarkEnd w:id="663"/>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48302787" w:rsidR="00813CE9" w:rsidRPr="00D25151" w:rsidRDefault="00813CE9" w:rsidP="00980DFF">
            <w:pPr>
              <w:pStyle w:val="TAL"/>
            </w:pPr>
            <w:r w:rsidRPr="00D25151">
              <w:t>0 0 0 0 0 1 1 0</w:t>
            </w:r>
            <w:r w:rsidR="00AF0474">
              <w:tab/>
            </w:r>
            <w:r w:rsidRPr="00D25151">
              <w:t>Selective read parameter</w:t>
            </w:r>
          </w:p>
          <w:p w14:paraId="051EA471" w14:textId="7A1867B2" w:rsidR="00813CE9" w:rsidRPr="00D25151" w:rsidRDefault="00813CE9" w:rsidP="00980DFF">
            <w:pPr>
              <w:pStyle w:val="TAL"/>
            </w:pPr>
            <w:r w:rsidRPr="00D25151">
              <w:t>0 0 0 0 0 1 1 1</w:t>
            </w:r>
            <w:r w:rsidR="00AF0474">
              <w:tab/>
            </w:r>
            <w:r w:rsidRPr="00D25151">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664" w:name="_Hlk87635869"/>
            <w:bookmarkStart w:id="665"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4"/>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65"/>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6" w:name="_Toc45216195"/>
      <w:bookmarkStart w:id="667" w:name="_Toc51931764"/>
      <w:bookmarkStart w:id="668" w:name="_Toc58235126"/>
      <w:bookmarkStart w:id="669" w:name="_Toc131692924"/>
      <w:r w:rsidRPr="00644C11">
        <w:t>9.5C</w:t>
      </w:r>
      <w:r w:rsidRPr="00644C11">
        <w:tab/>
      </w:r>
      <w:r w:rsidR="00EA4CED" w:rsidRPr="00644C11">
        <w:t>User plane node</w:t>
      </w:r>
      <w:r w:rsidRPr="00644C11">
        <w:t xml:space="preserve"> management capability</w:t>
      </w:r>
      <w:bookmarkEnd w:id="666"/>
      <w:bookmarkEnd w:id="667"/>
      <w:bookmarkEnd w:id="668"/>
      <w:bookmarkEnd w:id="669"/>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70" w:name="_Toc45216196"/>
      <w:bookmarkStart w:id="671" w:name="_Toc51931765"/>
      <w:bookmarkStart w:id="672" w:name="_Toc58235127"/>
      <w:bookmarkStart w:id="673" w:name="_Toc131692925"/>
      <w:r w:rsidRPr="00644C11">
        <w:t>9.5D</w:t>
      </w:r>
      <w:r w:rsidRPr="00644C11">
        <w:tab/>
      </w:r>
      <w:r w:rsidR="00EA4CED" w:rsidRPr="00644C11">
        <w:t>User plane node</w:t>
      </w:r>
      <w:r w:rsidRPr="00644C11">
        <w:t xml:space="preserve"> status</w:t>
      </w:r>
      <w:bookmarkEnd w:id="670"/>
      <w:bookmarkEnd w:id="671"/>
      <w:bookmarkEnd w:id="672"/>
      <w:bookmarkEnd w:id="673"/>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4" w:name="_Toc45216197"/>
      <w:bookmarkStart w:id="675" w:name="_Toc51931766"/>
      <w:bookmarkStart w:id="676" w:name="_Toc58235128"/>
      <w:bookmarkStart w:id="677" w:name="_Toc131692926"/>
      <w:r w:rsidRPr="00644C11">
        <w:t>9.5E</w:t>
      </w:r>
      <w:r w:rsidRPr="00644C11">
        <w:tab/>
      </w:r>
      <w:r w:rsidR="00EA4CED" w:rsidRPr="00644C11">
        <w:t>User plane node</w:t>
      </w:r>
      <w:r w:rsidRPr="00644C11">
        <w:t xml:space="preserve"> update result</w:t>
      </w:r>
      <w:bookmarkEnd w:id="674"/>
      <w:bookmarkEnd w:id="675"/>
      <w:bookmarkEnd w:id="676"/>
      <w:bookmarkEnd w:id="677"/>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8" w:name="_Toc45216198"/>
      <w:bookmarkStart w:id="679" w:name="_Toc51931767"/>
      <w:bookmarkStart w:id="680" w:name="_Toc58235129"/>
      <w:bookmarkStart w:id="681" w:name="_Toc131692927"/>
      <w:r w:rsidRPr="00644C11">
        <w:t>9.</w:t>
      </w:r>
      <w:r w:rsidR="00DF3809" w:rsidRPr="00644C11">
        <w:t>6</w:t>
      </w:r>
      <w:r w:rsidRPr="00644C11">
        <w:tab/>
        <w:t>Static filtering entries</w:t>
      </w:r>
      <w:bookmarkEnd w:id="656"/>
      <w:bookmarkEnd w:id="657"/>
      <w:bookmarkEnd w:id="678"/>
      <w:bookmarkEnd w:id="679"/>
      <w:bookmarkEnd w:id="680"/>
      <w:bookmarkEnd w:id="681"/>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82" w:name="_Toc33963297"/>
      <w:bookmarkStart w:id="683" w:name="_Toc34393367"/>
      <w:bookmarkStart w:id="684" w:name="_Toc45216199"/>
      <w:bookmarkStart w:id="685" w:name="_Toc51931768"/>
      <w:bookmarkStart w:id="686" w:name="_Toc58235130"/>
      <w:bookmarkStart w:id="687" w:name="_Toc131692928"/>
      <w:r w:rsidRPr="00972C99">
        <w:t>9.</w:t>
      </w:r>
      <w:r>
        <w:t>6B</w:t>
      </w:r>
      <w:r w:rsidRPr="00972C99">
        <w:tab/>
        <w:t xml:space="preserve">Static filtering </w:t>
      </w:r>
      <w:r>
        <w:t xml:space="preserve">with port-map support </w:t>
      </w:r>
      <w:r w:rsidRPr="00972C99">
        <w:t>entries</w:t>
      </w:r>
      <w:bookmarkEnd w:id="687"/>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8" w:name="_Toc131692929"/>
      <w:r w:rsidRPr="00644C11">
        <w:t>9</w:t>
      </w:r>
      <w:r w:rsidR="005B5AD6" w:rsidRPr="00644C11">
        <w:t>.</w:t>
      </w:r>
      <w:r w:rsidR="00DF3809" w:rsidRPr="00644C11">
        <w:t>7</w:t>
      </w:r>
      <w:r w:rsidR="005B5AD6" w:rsidRPr="00644C11">
        <w:tab/>
        <w:t>Traffic class table</w:t>
      </w:r>
      <w:bookmarkEnd w:id="682"/>
      <w:bookmarkEnd w:id="683"/>
      <w:bookmarkEnd w:id="684"/>
      <w:bookmarkEnd w:id="685"/>
      <w:bookmarkEnd w:id="686"/>
      <w:bookmarkEnd w:id="688"/>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9" w:name="_Toc45216200"/>
      <w:bookmarkStart w:id="690" w:name="_Toc51931769"/>
      <w:bookmarkStart w:id="691" w:name="_Toc58235131"/>
      <w:bookmarkStart w:id="692" w:name="_Toc131692930"/>
      <w:r w:rsidRPr="00644C11">
        <w:t>9.8</w:t>
      </w:r>
      <w:r w:rsidR="001207A1" w:rsidRPr="00644C11">
        <w:tab/>
        <w:t>Stream filter instance table</w:t>
      </w:r>
      <w:bookmarkEnd w:id="689"/>
      <w:bookmarkEnd w:id="690"/>
      <w:bookmarkEnd w:id="691"/>
      <w:bookmarkEnd w:id="692"/>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3" w:name="_Toc45216201"/>
      <w:bookmarkStart w:id="694" w:name="_Toc51931770"/>
      <w:bookmarkStart w:id="695"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6" w:name="MCCQCTEMPBM_00000161"/>
          </w:p>
        </w:tc>
      </w:tr>
      <w:bookmarkEnd w:id="696"/>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7" w:name="MCCQCTEMPBM_00000162"/>
          </w:p>
        </w:tc>
      </w:tr>
      <w:bookmarkEnd w:id="697"/>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8" w:name="MCCQCTEMPBM_00000163"/>
          </w:p>
        </w:tc>
      </w:tr>
      <w:bookmarkEnd w:id="698"/>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9" w:name="MCCQCTEMPBM_00000164"/>
          </w:p>
        </w:tc>
      </w:tr>
      <w:bookmarkEnd w:id="699"/>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700" w:name="MCCQCTEMPBM_00000165"/>
          </w:p>
        </w:tc>
      </w:tr>
      <w:bookmarkEnd w:id="700"/>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701" w:name="_Toc131692931"/>
      <w:r w:rsidRPr="00644C11">
        <w:t>9.9</w:t>
      </w:r>
      <w:r w:rsidRPr="00644C11">
        <w:tab/>
        <w:t>Stream gate instance table</w:t>
      </w:r>
      <w:bookmarkEnd w:id="693"/>
      <w:bookmarkEnd w:id="694"/>
      <w:bookmarkEnd w:id="695"/>
      <w:bookmarkEnd w:id="701"/>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702" w:name="_Toc45216202"/>
      <w:bookmarkStart w:id="703" w:name="_Toc51931771"/>
      <w:bookmarkStart w:id="704" w:name="_Toc58235133"/>
      <w:bookmarkStart w:id="705" w:name="_Toc33963298"/>
      <w:bookmarkStart w:id="706" w:name="_Toc34393368"/>
      <w:bookmarkEnd w:id="658"/>
      <w:r w:rsidRPr="00D25151">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707" w:name="MCCQCTEMPBM_00000166"/>
          </w:p>
        </w:tc>
      </w:tr>
      <w:bookmarkEnd w:id="707"/>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708" w:name="MCCQCTEMPBM_00000167"/>
          </w:p>
        </w:tc>
      </w:tr>
      <w:bookmarkEnd w:id="708"/>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709" w:name="MCCQCTEMPBM_00000168"/>
          </w:p>
        </w:tc>
      </w:tr>
      <w:bookmarkEnd w:id="709"/>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710" w:name="MCCQCTEMPBM_00000169"/>
          </w:p>
        </w:tc>
      </w:tr>
      <w:bookmarkEnd w:id="710"/>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711" w:name="MCCQCTEMPBM_00000170"/>
          </w:p>
        </w:tc>
      </w:tr>
      <w:bookmarkEnd w:id="711"/>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712" w:name="MCCQCTEMPBM_00000171"/>
          </w:p>
        </w:tc>
      </w:tr>
      <w:bookmarkEnd w:id="712"/>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713" w:name="MCCQCTEMPBM_00000172"/>
          </w:p>
        </w:tc>
      </w:tr>
      <w:bookmarkEnd w:id="713"/>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714" w:name="MCCQCTEMPBM_00000173"/>
          </w:p>
        </w:tc>
      </w:tr>
      <w:bookmarkEnd w:id="714"/>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715" w:name="MCCQCTEMPBM_00000174"/>
          </w:p>
        </w:tc>
      </w:tr>
      <w:bookmarkEnd w:id="715"/>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716" w:name="MCCQCTEMPBM_00000175"/>
          </w:p>
        </w:tc>
      </w:tr>
      <w:bookmarkEnd w:id="716"/>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7" w:name="_Toc131692932"/>
      <w:r w:rsidRPr="00644C11">
        <w:t>9.10</w:t>
      </w:r>
      <w:r w:rsidRPr="00644C11">
        <w:tab/>
        <w:t>DS-TT port neighbor discovery configuration for DS-TT ports</w:t>
      </w:r>
      <w:bookmarkEnd w:id="702"/>
      <w:bookmarkEnd w:id="703"/>
      <w:bookmarkEnd w:id="704"/>
      <w:bookmarkEnd w:id="717"/>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8" w:name="_Toc45216203"/>
      <w:bookmarkStart w:id="719" w:name="_Toc51931772"/>
      <w:bookmarkStart w:id="720"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21" w:name="MCCQCTEMPBM_00000176"/>
          </w:p>
        </w:tc>
      </w:tr>
      <w:bookmarkEnd w:id="721"/>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22" w:name="MCCQCTEMPBM_00000177"/>
          </w:p>
        </w:tc>
      </w:tr>
      <w:bookmarkEnd w:id="722"/>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23" w:name="MCCQCTEMPBM_00000178"/>
          </w:p>
        </w:tc>
      </w:tr>
      <w:bookmarkEnd w:id="723"/>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24" w:name="MCCQCTEMPBM_00000179"/>
          </w:p>
        </w:tc>
      </w:tr>
      <w:bookmarkEnd w:id="724"/>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25" w:name="MCCQCTEMPBM_00000180"/>
          </w:p>
        </w:tc>
      </w:tr>
      <w:bookmarkEnd w:id="725"/>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26" w:name="MCCQCTEMPBM_00000181"/>
          </w:p>
        </w:tc>
      </w:tr>
      <w:bookmarkEnd w:id="726"/>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7" w:name="MCCQCTEMPBM_00000182"/>
          </w:p>
        </w:tc>
      </w:tr>
      <w:bookmarkEnd w:id="727"/>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8" w:name="MCCQCTEMPBM_00000183"/>
          </w:p>
        </w:tc>
      </w:tr>
      <w:bookmarkEnd w:id="728"/>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9" w:name="_Toc131692933"/>
      <w:r w:rsidRPr="00644C11">
        <w:t>9.11</w:t>
      </w:r>
      <w:r w:rsidRPr="00644C11">
        <w:tab/>
        <w:t>Discovered neighbor information for DS-TT ports</w:t>
      </w:r>
      <w:bookmarkEnd w:id="718"/>
      <w:bookmarkEnd w:id="719"/>
      <w:bookmarkEnd w:id="720"/>
      <w:bookmarkEnd w:id="729"/>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30" w:name="MCCQCTEMPBM_00000184"/>
          </w:p>
        </w:tc>
      </w:tr>
      <w:bookmarkEnd w:id="730"/>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31" w:name="MCCQCTEMPBM_00000185"/>
          </w:p>
        </w:tc>
      </w:tr>
      <w:bookmarkEnd w:id="731"/>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32" w:name="MCCQCTEMPBM_00000186"/>
          </w:p>
        </w:tc>
      </w:tr>
      <w:bookmarkEnd w:id="732"/>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33" w:name="MCCQCTEMPBM_00000187"/>
          </w:p>
        </w:tc>
      </w:tr>
      <w:bookmarkEnd w:id="733"/>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34" w:name="MCCQCTEMPBM_00000188"/>
          </w:p>
        </w:tc>
      </w:tr>
      <w:bookmarkEnd w:id="734"/>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35" w:name="MCCQCTEMPBM_00000189"/>
          </w:p>
        </w:tc>
      </w:tr>
      <w:bookmarkEnd w:id="735"/>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36" w:name="MCCQCTEMPBM_00000190"/>
          </w:p>
        </w:tc>
      </w:tr>
      <w:bookmarkEnd w:id="736"/>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7" w:name="MCCQCTEMPBM_00000191"/>
          </w:p>
        </w:tc>
      </w:tr>
      <w:bookmarkEnd w:id="737"/>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8" w:name="MCCQCTEMPBM_00000192"/>
          </w:p>
        </w:tc>
      </w:tr>
      <w:bookmarkEnd w:id="738"/>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9" w:name="MCCQCTEMPBM_00000193"/>
          </w:p>
        </w:tc>
      </w:tr>
      <w:bookmarkEnd w:id="739"/>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40" w:name="MCCQCTEMPBM_00000194"/>
          </w:p>
        </w:tc>
      </w:tr>
      <w:bookmarkEnd w:id="740"/>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41" w:name="MCCQCTEMPBM_00000195"/>
          </w:p>
        </w:tc>
      </w:tr>
      <w:bookmarkEnd w:id="741"/>
    </w:tbl>
    <w:p w14:paraId="0B10E223" w14:textId="06CC598C" w:rsidR="0028171D" w:rsidRPr="00644C11" w:rsidRDefault="0028171D" w:rsidP="0028171D"/>
    <w:p w14:paraId="1B70F1FF" w14:textId="77777777" w:rsidR="004B57FC" w:rsidRDefault="00CC7DDA" w:rsidP="00CC7DDA">
      <w:pPr>
        <w:pStyle w:val="Heading2"/>
      </w:pPr>
      <w:bookmarkStart w:id="742" w:name="_Toc58235135"/>
      <w:bookmarkStart w:id="743" w:name="_Toc131692934"/>
      <w:r w:rsidRPr="00644C11">
        <w:t>9.12</w:t>
      </w:r>
      <w:r w:rsidRPr="00644C11">
        <w:tab/>
      </w:r>
      <w:r w:rsidR="004B57FC">
        <w:t>Void</w:t>
      </w:r>
      <w:bookmarkEnd w:id="743"/>
    </w:p>
    <w:p w14:paraId="28752B61" w14:textId="77777777" w:rsidR="009117E3" w:rsidRDefault="00C831E5" w:rsidP="00C831E5">
      <w:pPr>
        <w:pStyle w:val="Heading2"/>
      </w:pPr>
      <w:bookmarkStart w:id="744" w:name="_Toc58235136"/>
      <w:bookmarkStart w:id="745" w:name="_Toc131692935"/>
      <w:bookmarkEnd w:id="742"/>
      <w:r w:rsidRPr="00644C11">
        <w:t>9.13</w:t>
      </w:r>
      <w:r w:rsidRPr="00644C11">
        <w:tab/>
      </w:r>
      <w:r w:rsidR="009117E3">
        <w:t>Void</w:t>
      </w:r>
      <w:bookmarkEnd w:id="745"/>
    </w:p>
    <w:p w14:paraId="3601AA6E" w14:textId="6F2975F1" w:rsidR="00D81F8D" w:rsidRPr="00644C11" w:rsidRDefault="00D81F8D" w:rsidP="00D81F8D">
      <w:pPr>
        <w:pStyle w:val="Heading2"/>
        <w:rPr>
          <w:rFonts w:eastAsia="SimSun"/>
        </w:rPr>
      </w:pPr>
      <w:bookmarkStart w:id="746" w:name="_Toc131692936"/>
      <w:bookmarkEnd w:id="744"/>
      <w:r w:rsidRPr="00644C11">
        <w:rPr>
          <w:rFonts w:eastAsia="SimSun"/>
        </w:rPr>
        <w:t>9.14</w:t>
      </w:r>
      <w:r w:rsidRPr="00644C11">
        <w:rPr>
          <w:rFonts w:eastAsia="SimSun"/>
        </w:rPr>
        <w:tab/>
        <w:t>NW-TT port numbers</w:t>
      </w:r>
      <w:bookmarkEnd w:id="746"/>
    </w:p>
    <w:p w14:paraId="78F40B22" w14:textId="74811B40" w:rsidR="00D81F8D" w:rsidRPr="00644C11" w:rsidRDefault="00D81F8D" w:rsidP="00D81F8D">
      <w:pPr>
        <w:rPr>
          <w:rFonts w:eastAsia="SimSun"/>
        </w:rPr>
      </w:pPr>
      <w:r w:rsidRPr="00644C11">
        <w:t xml:space="preserve">The purpose of the </w:t>
      </w:r>
      <w:bookmarkStart w:id="747" w:name="_Hlk51860245"/>
      <w:r w:rsidRPr="00644C11">
        <w:t xml:space="preserve">NW-TT port numbers </w:t>
      </w:r>
      <w:bookmarkEnd w:id="747"/>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8" w:name="MCCQCTEMPBM_00000196"/>
          </w:p>
        </w:tc>
      </w:tr>
      <w:bookmarkEnd w:id="748"/>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9" w:name="MCCQCTEMPBM_00000197"/>
          </w:p>
        </w:tc>
      </w:tr>
      <w:bookmarkEnd w:id="749"/>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50" w:name="MCCQCTEMPBM_00000198"/>
          </w:p>
        </w:tc>
      </w:tr>
      <w:bookmarkEnd w:id="750"/>
    </w:tbl>
    <w:p w14:paraId="689401E9" w14:textId="74E3C125" w:rsidR="00C44A0B" w:rsidRPr="00644C11" w:rsidRDefault="00C44A0B" w:rsidP="0028171D"/>
    <w:p w14:paraId="0484E6C5" w14:textId="33CF04A4" w:rsidR="00D4527F" w:rsidRPr="00644C11" w:rsidRDefault="00D4527F" w:rsidP="00D4527F">
      <w:pPr>
        <w:pStyle w:val="Heading2"/>
      </w:pPr>
      <w:bookmarkStart w:id="751" w:name="_Toc59180064"/>
      <w:bookmarkStart w:id="752" w:name="_Toc131692937"/>
      <w:r w:rsidRPr="00644C11">
        <w:t>9.15</w:t>
      </w:r>
      <w:r w:rsidRPr="00644C11">
        <w:tab/>
        <w:t>PTP instance</w:t>
      </w:r>
      <w:bookmarkEnd w:id="751"/>
      <w:r w:rsidRPr="00644C11">
        <w:t xml:space="preserve"> list</w:t>
      </w:r>
      <w:bookmarkEnd w:id="752"/>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53" w:name="MCCQCTEMPBM_00000199"/>
          </w:p>
        </w:tc>
      </w:tr>
      <w:bookmarkEnd w:id="753"/>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54" w:name="MCCQCTEMPBM_00000200"/>
          </w:p>
        </w:tc>
      </w:tr>
      <w:bookmarkEnd w:id="754"/>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55" w:name="MCCQCTEMPBM_00000201"/>
          </w:p>
        </w:tc>
      </w:tr>
      <w:bookmarkEnd w:id="755"/>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56" w:name="MCCQCTEMPBM_00000202"/>
          </w:p>
        </w:tc>
      </w:tr>
      <w:bookmarkEnd w:id="756"/>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7" w:name="MCCQCTEMPBM_00000203"/>
          </w:p>
        </w:tc>
      </w:tr>
      <w:bookmarkEnd w:id="757"/>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8" w:name="MCCQCTEMPBM_00000204"/>
          </w:p>
        </w:tc>
      </w:tr>
      <w:bookmarkEnd w:id="758"/>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9" w:name="_Toc131692938"/>
      <w:r w:rsidRPr="00644C11">
        <w:t>9.16</w:t>
      </w:r>
      <w:r w:rsidRPr="00644C11">
        <w:tab/>
        <w:t>DS-TT port time synchronization information list</w:t>
      </w:r>
      <w:bookmarkEnd w:id="759"/>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60" w:name="MCCQCTEMPBM_00000205"/>
          </w:p>
        </w:tc>
      </w:tr>
      <w:bookmarkEnd w:id="760"/>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61" w:name="MCCQCTEMPBM_00000206"/>
          </w:p>
        </w:tc>
      </w:tr>
      <w:bookmarkEnd w:id="761"/>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62" w:name="MCCQCTEMPBM_00000207"/>
          </w:p>
        </w:tc>
      </w:tr>
      <w:bookmarkEnd w:id="762"/>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63" w:name="MCCQCTEMPBM_00000208"/>
          </w:p>
        </w:tc>
      </w:tr>
      <w:bookmarkEnd w:id="763"/>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64" w:name="MCCQCTEMPBM_00000209"/>
          </w:p>
        </w:tc>
      </w:tr>
    </w:tbl>
    <w:p w14:paraId="0BC3D76F" w14:textId="7CD4AE47" w:rsidR="00246FA1" w:rsidRPr="00644C11" w:rsidRDefault="00246FA1" w:rsidP="00246FA1">
      <w:pPr>
        <w:pStyle w:val="Heading2"/>
      </w:pPr>
      <w:bookmarkStart w:id="765" w:name="_Toc131692939"/>
      <w:bookmarkEnd w:id="764"/>
      <w:r w:rsidRPr="00644C11">
        <w:t>9.</w:t>
      </w:r>
      <w:r>
        <w:t>17</w:t>
      </w:r>
      <w:r w:rsidRPr="00644C11">
        <w:tab/>
      </w:r>
      <w:r>
        <w:rPr>
          <w:rFonts w:cs="Arial"/>
        </w:rPr>
        <w:t xml:space="preserve">IPv4 </w:t>
      </w:r>
      <w:r>
        <w:t>address information</w:t>
      </w:r>
      <w:bookmarkEnd w:id="765"/>
    </w:p>
    <w:p w14:paraId="732C7717" w14:textId="77777777"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77777777"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77777777"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octets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77777777"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octets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66" w:name="_Toc131692940"/>
      <w:r w:rsidRPr="00644C11">
        <w:t>9.</w:t>
      </w:r>
      <w:r>
        <w:t>18</w:t>
      </w:r>
      <w:r w:rsidRPr="00644C11">
        <w:tab/>
      </w:r>
      <w:r>
        <w:rPr>
          <w:rFonts w:cs="Arial"/>
        </w:rPr>
        <w:t>IPv4 neighbor information</w:t>
      </w:r>
      <w:bookmarkEnd w:id="766"/>
    </w:p>
    <w:p w14:paraId="535608D2" w14:textId="77777777"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5.28.3.1-1.</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77777777"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neighbors</w:t>
            </w:r>
            <w:r>
              <w:rPr>
                <w:rFonts w:cs="Arial"/>
                <w:lang w:eastAsia="en-GB"/>
              </w:rPr>
              <w:t xml:space="preserve"> information element (octets 3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77777777" w:rsidR="00246FA1" w:rsidRDefault="00246FA1" w:rsidP="00507877">
            <w:pPr>
              <w:pStyle w:val="TAL"/>
              <w:rPr>
                <w:rFonts w:cs="Arial"/>
                <w:lang w:eastAsia="en-GB"/>
              </w:rPr>
            </w:pPr>
            <w:r>
              <w:rPr>
                <w:rFonts w:cs="Arial"/>
              </w:rPr>
              <w:t xml:space="preserve">IPv4 </w:t>
            </w:r>
            <w:r>
              <w:t>neighbors</w:t>
            </w:r>
            <w:r>
              <w:rPr>
                <w:rFonts w:cs="Arial"/>
                <w:lang w:eastAsia="en-GB"/>
              </w:rPr>
              <w:t xml:space="preserve"> contents </w:t>
            </w:r>
            <w:r>
              <w:rPr>
                <w:lang w:eastAsia="en-GB"/>
              </w:rPr>
              <w:t xml:space="preserve">(octets </w:t>
            </w:r>
            <w:r>
              <w:rPr>
                <w:rFonts w:cs="Arial"/>
                <w:lang w:eastAsia="en-GB"/>
              </w:rPr>
              <w:t>3 to n+13</w:t>
            </w:r>
            <w:r>
              <w:rPr>
                <w:lang w:eastAsia="en-GB"/>
              </w:rPr>
              <w:t>)</w:t>
            </w:r>
          </w:p>
          <w:p w14:paraId="5B73B3A5" w14:textId="5E2A5EBD"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ies for IPv4 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7" w:name="_Toc131692941"/>
      <w:r w:rsidRPr="00644C11">
        <w:t>9.</w:t>
      </w:r>
      <w:r>
        <w:t>19</w:t>
      </w:r>
      <w:r w:rsidRPr="00644C11">
        <w:tab/>
      </w:r>
      <w:r>
        <w:rPr>
          <w:rFonts w:cs="Arial"/>
        </w:rPr>
        <w:t xml:space="preserve">IPv6 </w:t>
      </w:r>
      <w:r>
        <w:t>address information</w:t>
      </w:r>
      <w:bookmarkEnd w:id="767"/>
    </w:p>
    <w:p w14:paraId="18326B70" w14:textId="77777777"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5.28.3.1-1.</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2F153E9D"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572F745" w14:textId="77777777" w:rsidTr="00507877">
        <w:trPr>
          <w:cantSplit/>
          <w:jc w:val="center"/>
        </w:trPr>
        <w:tc>
          <w:tcPr>
            <w:tcW w:w="708" w:type="dxa"/>
            <w:hideMark/>
          </w:tcPr>
          <w:p w14:paraId="5D0FD903" w14:textId="77777777" w:rsidR="00246FA1" w:rsidRPr="00644C11" w:rsidRDefault="00246FA1" w:rsidP="00507877">
            <w:pPr>
              <w:pStyle w:val="TAC"/>
              <w:rPr>
                <w:lang w:eastAsia="en-GB"/>
              </w:rPr>
            </w:pPr>
            <w:r w:rsidRPr="00644C11">
              <w:rPr>
                <w:lang w:eastAsia="en-GB"/>
              </w:rPr>
              <w:t>8</w:t>
            </w:r>
          </w:p>
        </w:tc>
        <w:tc>
          <w:tcPr>
            <w:tcW w:w="709" w:type="dxa"/>
            <w:hideMark/>
          </w:tcPr>
          <w:p w14:paraId="440528F9" w14:textId="77777777" w:rsidR="00246FA1" w:rsidRPr="00644C11" w:rsidRDefault="00246FA1" w:rsidP="00507877">
            <w:pPr>
              <w:pStyle w:val="TAC"/>
              <w:rPr>
                <w:lang w:eastAsia="en-GB"/>
              </w:rPr>
            </w:pPr>
            <w:r w:rsidRPr="00644C11">
              <w:rPr>
                <w:lang w:eastAsia="en-GB"/>
              </w:rPr>
              <w:t>7</w:t>
            </w:r>
          </w:p>
        </w:tc>
        <w:tc>
          <w:tcPr>
            <w:tcW w:w="709" w:type="dxa"/>
            <w:hideMark/>
          </w:tcPr>
          <w:p w14:paraId="1501ACFB" w14:textId="77777777" w:rsidR="00246FA1" w:rsidRPr="00644C11" w:rsidRDefault="00246FA1" w:rsidP="00507877">
            <w:pPr>
              <w:pStyle w:val="TAC"/>
              <w:rPr>
                <w:lang w:eastAsia="en-GB"/>
              </w:rPr>
            </w:pPr>
            <w:r w:rsidRPr="00644C11">
              <w:rPr>
                <w:lang w:eastAsia="en-GB"/>
              </w:rPr>
              <w:t>6</w:t>
            </w:r>
          </w:p>
        </w:tc>
        <w:tc>
          <w:tcPr>
            <w:tcW w:w="709" w:type="dxa"/>
            <w:hideMark/>
          </w:tcPr>
          <w:p w14:paraId="7C55C876" w14:textId="77777777" w:rsidR="00246FA1" w:rsidRPr="00644C11" w:rsidRDefault="00246FA1" w:rsidP="00507877">
            <w:pPr>
              <w:pStyle w:val="TAC"/>
              <w:rPr>
                <w:lang w:eastAsia="en-GB"/>
              </w:rPr>
            </w:pPr>
            <w:r w:rsidRPr="00644C11">
              <w:rPr>
                <w:lang w:eastAsia="en-GB"/>
              </w:rPr>
              <w:t>5</w:t>
            </w:r>
          </w:p>
        </w:tc>
        <w:tc>
          <w:tcPr>
            <w:tcW w:w="709" w:type="dxa"/>
            <w:hideMark/>
          </w:tcPr>
          <w:p w14:paraId="01F84850" w14:textId="77777777" w:rsidR="00246FA1" w:rsidRPr="00644C11" w:rsidRDefault="00246FA1" w:rsidP="00507877">
            <w:pPr>
              <w:pStyle w:val="TAC"/>
              <w:rPr>
                <w:lang w:eastAsia="en-GB"/>
              </w:rPr>
            </w:pPr>
            <w:r w:rsidRPr="00644C11">
              <w:rPr>
                <w:lang w:eastAsia="en-GB"/>
              </w:rPr>
              <w:t>4</w:t>
            </w:r>
          </w:p>
        </w:tc>
        <w:tc>
          <w:tcPr>
            <w:tcW w:w="709" w:type="dxa"/>
            <w:hideMark/>
          </w:tcPr>
          <w:p w14:paraId="2CFAD8D7" w14:textId="77777777" w:rsidR="00246FA1" w:rsidRPr="00644C11" w:rsidRDefault="00246FA1" w:rsidP="00507877">
            <w:pPr>
              <w:pStyle w:val="TAC"/>
              <w:rPr>
                <w:lang w:eastAsia="en-GB"/>
              </w:rPr>
            </w:pPr>
            <w:r w:rsidRPr="00644C11">
              <w:rPr>
                <w:lang w:eastAsia="en-GB"/>
              </w:rPr>
              <w:t>3</w:t>
            </w:r>
          </w:p>
        </w:tc>
        <w:tc>
          <w:tcPr>
            <w:tcW w:w="709" w:type="dxa"/>
            <w:hideMark/>
          </w:tcPr>
          <w:p w14:paraId="2E5D774B" w14:textId="77777777" w:rsidR="00246FA1" w:rsidRPr="00644C11" w:rsidRDefault="00246FA1" w:rsidP="00507877">
            <w:pPr>
              <w:pStyle w:val="TAC"/>
              <w:rPr>
                <w:lang w:eastAsia="en-GB"/>
              </w:rPr>
            </w:pPr>
            <w:r w:rsidRPr="00644C11">
              <w:rPr>
                <w:lang w:eastAsia="en-GB"/>
              </w:rPr>
              <w:t>2</w:t>
            </w:r>
          </w:p>
        </w:tc>
        <w:tc>
          <w:tcPr>
            <w:tcW w:w="709" w:type="dxa"/>
            <w:hideMark/>
          </w:tcPr>
          <w:p w14:paraId="52B631CA" w14:textId="77777777" w:rsidR="00246FA1" w:rsidRPr="00644C11" w:rsidRDefault="00246FA1" w:rsidP="00507877">
            <w:pPr>
              <w:pStyle w:val="TAC"/>
              <w:rPr>
                <w:lang w:eastAsia="en-GB"/>
              </w:rPr>
            </w:pPr>
            <w:r w:rsidRPr="00644C11">
              <w:rPr>
                <w:lang w:eastAsia="en-GB"/>
              </w:rPr>
              <w:t>1</w:t>
            </w:r>
          </w:p>
        </w:tc>
        <w:tc>
          <w:tcPr>
            <w:tcW w:w="1134" w:type="dxa"/>
          </w:tcPr>
          <w:p w14:paraId="32A0FF68" w14:textId="77777777" w:rsidR="00246FA1" w:rsidRPr="00644C11" w:rsidRDefault="00246FA1" w:rsidP="00507877">
            <w:pPr>
              <w:pStyle w:val="TAL"/>
              <w:rPr>
                <w:lang w:eastAsia="en-GB"/>
              </w:rPr>
            </w:pPr>
          </w:p>
        </w:tc>
      </w:tr>
      <w:tr w:rsidR="00246FA1" w:rsidRPr="00644C11" w14:paraId="57D169D2"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684FEA4" w14:textId="77777777" w:rsidR="00246FA1" w:rsidRPr="00644C11" w:rsidRDefault="00246FA1" w:rsidP="00507877">
            <w:pPr>
              <w:pStyle w:val="TAC"/>
              <w:rPr>
                <w:lang w:eastAsia="ko-KR"/>
              </w:rPr>
            </w:pPr>
            <w:r>
              <w:t>IPv6 address</w:t>
            </w:r>
          </w:p>
        </w:tc>
        <w:tc>
          <w:tcPr>
            <w:tcW w:w="1134" w:type="dxa"/>
            <w:hideMark/>
          </w:tcPr>
          <w:p w14:paraId="3729949F"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513776B2"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50F2FE4A" w14:textId="77777777" w:rsidTr="00046ED2">
        <w:trPr>
          <w:jc w:val="center"/>
        </w:trPr>
        <w:tc>
          <w:tcPr>
            <w:tcW w:w="708" w:type="dxa"/>
            <w:tcBorders>
              <w:top w:val="single" w:sz="6" w:space="0" w:color="auto"/>
              <w:left w:val="single" w:sz="6" w:space="0" w:color="auto"/>
              <w:right w:val="single" w:sz="6" w:space="0" w:color="auto"/>
            </w:tcBorders>
          </w:tcPr>
          <w:p w14:paraId="17D5915B" w14:textId="77777777" w:rsidR="00246FA1" w:rsidRDefault="00246FA1" w:rsidP="00507877">
            <w:pPr>
              <w:pStyle w:val="TAC"/>
            </w:pPr>
            <w:r>
              <w:t>0</w:t>
            </w:r>
          </w:p>
        </w:tc>
        <w:tc>
          <w:tcPr>
            <w:tcW w:w="4963" w:type="dxa"/>
            <w:gridSpan w:val="7"/>
            <w:vMerge w:val="restart"/>
            <w:tcBorders>
              <w:top w:val="single" w:sz="6" w:space="0" w:color="auto"/>
              <w:left w:val="single" w:sz="6" w:space="0" w:color="auto"/>
              <w:right w:val="single" w:sz="6" w:space="0" w:color="auto"/>
            </w:tcBorders>
          </w:tcPr>
          <w:p w14:paraId="77361165" w14:textId="77777777" w:rsidR="00246FA1" w:rsidRDefault="00246FA1" w:rsidP="00507877">
            <w:pPr>
              <w:pStyle w:val="TAC"/>
            </w:pPr>
            <w:r>
              <w:t>prefix-length</w:t>
            </w:r>
          </w:p>
        </w:tc>
        <w:tc>
          <w:tcPr>
            <w:tcW w:w="1134" w:type="dxa"/>
            <w:vMerge w:val="restart"/>
          </w:tcPr>
          <w:p w14:paraId="70463883" w14:textId="77777777" w:rsidR="00246FA1" w:rsidRPr="00644C11" w:rsidRDefault="00246FA1" w:rsidP="00507877">
            <w:pPr>
              <w:pStyle w:val="TAL"/>
              <w:rPr>
                <w:lang w:eastAsia="ko-KR"/>
              </w:rPr>
            </w:pPr>
            <w:r w:rsidRPr="00644C11">
              <w:rPr>
                <w:lang w:eastAsia="ko-KR"/>
              </w:rPr>
              <w:t xml:space="preserve">octet </w:t>
            </w:r>
            <w:r>
              <w:rPr>
                <w:lang w:eastAsia="ko-KR"/>
              </w:rPr>
              <w:t>n+19</w:t>
            </w:r>
          </w:p>
        </w:tc>
      </w:tr>
      <w:tr w:rsidR="00246FA1" w:rsidRPr="00644C11" w14:paraId="3111B4D9" w14:textId="77777777" w:rsidTr="00046ED2">
        <w:trPr>
          <w:jc w:val="center"/>
        </w:trPr>
        <w:tc>
          <w:tcPr>
            <w:tcW w:w="708" w:type="dxa"/>
            <w:tcBorders>
              <w:left w:val="single" w:sz="6" w:space="0" w:color="auto"/>
              <w:bottom w:val="single" w:sz="4" w:space="0" w:color="auto"/>
              <w:right w:val="single" w:sz="6" w:space="0" w:color="auto"/>
            </w:tcBorders>
          </w:tcPr>
          <w:p w14:paraId="15122ABC" w14:textId="77777777" w:rsidR="00246FA1" w:rsidRDefault="00246FA1" w:rsidP="00507877">
            <w:pPr>
              <w:pStyle w:val="TAC"/>
            </w:pPr>
            <w:r>
              <w:t>spare</w:t>
            </w:r>
          </w:p>
        </w:tc>
        <w:tc>
          <w:tcPr>
            <w:tcW w:w="4963" w:type="dxa"/>
            <w:gridSpan w:val="7"/>
            <w:vMerge/>
            <w:tcBorders>
              <w:left w:val="single" w:sz="6" w:space="0" w:color="auto"/>
              <w:bottom w:val="single" w:sz="4" w:space="0" w:color="auto"/>
              <w:right w:val="single" w:sz="6" w:space="0" w:color="auto"/>
            </w:tcBorders>
          </w:tcPr>
          <w:p w14:paraId="74FE3D91" w14:textId="77777777" w:rsidR="00246FA1" w:rsidRDefault="00246FA1" w:rsidP="00507877">
            <w:pPr>
              <w:pStyle w:val="TAC"/>
            </w:pPr>
          </w:p>
        </w:tc>
        <w:tc>
          <w:tcPr>
            <w:tcW w:w="1134" w:type="dxa"/>
            <w:vMerge/>
          </w:tcPr>
          <w:p w14:paraId="588CEA9F" w14:textId="77777777" w:rsidR="00246FA1" w:rsidRPr="00644C11" w:rsidRDefault="00246FA1" w:rsidP="00507877">
            <w:pPr>
              <w:pStyle w:val="TAL"/>
              <w:rPr>
                <w:lang w:eastAsia="ko-KR"/>
              </w:rPr>
            </w:pPr>
          </w:p>
        </w:tc>
      </w:tr>
      <w:tr w:rsidR="00246FA1" w:rsidRPr="00644C11" w14:paraId="0852EA1B" w14:textId="77777777" w:rsidTr="00507877">
        <w:trPr>
          <w:trHeight w:val="260"/>
          <w:jc w:val="center"/>
        </w:trPr>
        <w:tc>
          <w:tcPr>
            <w:tcW w:w="2835" w:type="dxa"/>
            <w:gridSpan w:val="4"/>
            <w:vMerge w:val="restart"/>
            <w:tcBorders>
              <w:top w:val="single" w:sz="4" w:space="0" w:color="auto"/>
              <w:left w:val="single" w:sz="4" w:space="0" w:color="auto"/>
              <w:right w:val="single" w:sz="6" w:space="0" w:color="auto"/>
            </w:tcBorders>
          </w:tcPr>
          <w:p w14:paraId="0F53AF91" w14:textId="77777777" w:rsidR="00246FA1" w:rsidRPr="00644C11" w:rsidRDefault="00246FA1" w:rsidP="00507877">
            <w:pPr>
              <w:pStyle w:val="TAC"/>
              <w:rPr>
                <w:lang w:eastAsia="ko-KR"/>
              </w:rPr>
            </w:pPr>
            <w:r>
              <w:rPr>
                <w:lang w:eastAsia="ko-KR"/>
              </w:rPr>
              <w:t>state</w:t>
            </w:r>
          </w:p>
        </w:tc>
        <w:tc>
          <w:tcPr>
            <w:tcW w:w="709" w:type="dxa"/>
            <w:tcBorders>
              <w:top w:val="single" w:sz="4" w:space="0" w:color="auto"/>
              <w:left w:val="single" w:sz="6" w:space="0" w:color="auto"/>
              <w:bottom w:val="single" w:sz="4" w:space="0" w:color="auto"/>
              <w:right w:val="single" w:sz="6" w:space="0" w:color="auto"/>
            </w:tcBorders>
          </w:tcPr>
          <w:p w14:paraId="18831323" w14:textId="77777777" w:rsidR="00246FA1" w:rsidRPr="00644C11" w:rsidRDefault="00246FA1" w:rsidP="00507877">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7781E7CC" w14:textId="77777777" w:rsidR="00246FA1" w:rsidRPr="00644C11" w:rsidRDefault="00246FA1" w:rsidP="00507877">
            <w:pPr>
              <w:pStyle w:val="TAC"/>
              <w:rPr>
                <w:lang w:eastAsia="ko-KR"/>
              </w:rPr>
            </w:pPr>
            <w:r w:rsidRPr="009E5D27">
              <w:rPr>
                <w:rFonts w:cs="Arial"/>
              </w:rPr>
              <w:t>origin</w:t>
            </w:r>
          </w:p>
        </w:tc>
        <w:tc>
          <w:tcPr>
            <w:tcW w:w="1134" w:type="dxa"/>
            <w:vMerge w:val="restart"/>
            <w:tcBorders>
              <w:left w:val="single" w:sz="4" w:space="0" w:color="auto"/>
            </w:tcBorders>
          </w:tcPr>
          <w:p w14:paraId="4DA68541" w14:textId="77777777" w:rsidR="00246FA1" w:rsidRPr="00644C11" w:rsidRDefault="00246FA1" w:rsidP="00507877">
            <w:pPr>
              <w:pStyle w:val="TAL"/>
              <w:rPr>
                <w:lang w:eastAsia="ko-KR"/>
              </w:rPr>
            </w:pPr>
            <w:r w:rsidRPr="00644C11">
              <w:rPr>
                <w:lang w:eastAsia="ko-KR"/>
              </w:rPr>
              <w:t xml:space="preserve">octet </w:t>
            </w:r>
            <w:r>
              <w:rPr>
                <w:lang w:eastAsia="ko-KR"/>
              </w:rPr>
              <w:t>n+20</w:t>
            </w:r>
          </w:p>
        </w:tc>
      </w:tr>
      <w:tr w:rsidR="00246FA1" w:rsidRPr="00644C11" w14:paraId="0EBA823B" w14:textId="77777777" w:rsidTr="00507877">
        <w:trPr>
          <w:trHeight w:val="260"/>
          <w:jc w:val="center"/>
        </w:trPr>
        <w:tc>
          <w:tcPr>
            <w:tcW w:w="2835" w:type="dxa"/>
            <w:gridSpan w:val="4"/>
            <w:vMerge/>
            <w:tcBorders>
              <w:left w:val="single" w:sz="4" w:space="0" w:color="auto"/>
              <w:bottom w:val="single" w:sz="4" w:space="0" w:color="auto"/>
              <w:right w:val="single" w:sz="6" w:space="0" w:color="auto"/>
            </w:tcBorders>
          </w:tcPr>
          <w:p w14:paraId="6FEBB8F7" w14:textId="77777777" w:rsidR="00246FA1" w:rsidRDefault="00246FA1" w:rsidP="00507877">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4123CD8C" w14:textId="77777777" w:rsidR="00246FA1" w:rsidRPr="009E5D27" w:rsidRDefault="00246FA1" w:rsidP="00507877">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15914A68" w14:textId="77777777" w:rsidR="00246FA1" w:rsidRPr="009E5D27" w:rsidRDefault="00246FA1" w:rsidP="00507877">
            <w:pPr>
              <w:pStyle w:val="TAC"/>
              <w:rPr>
                <w:rFonts w:cs="Arial"/>
              </w:rPr>
            </w:pPr>
          </w:p>
        </w:tc>
        <w:tc>
          <w:tcPr>
            <w:tcW w:w="1134" w:type="dxa"/>
            <w:vMerge/>
            <w:tcBorders>
              <w:left w:val="single" w:sz="4" w:space="0" w:color="auto"/>
            </w:tcBorders>
          </w:tcPr>
          <w:p w14:paraId="01E02365" w14:textId="77777777" w:rsidR="00246FA1" w:rsidRPr="00644C11" w:rsidRDefault="00246FA1" w:rsidP="00507877">
            <w:pPr>
              <w:pStyle w:val="TAL"/>
              <w:rPr>
                <w:lang w:eastAsia="ko-KR"/>
              </w:rPr>
            </w:pPr>
          </w:p>
        </w:tc>
      </w:tr>
    </w:tbl>
    <w:p w14:paraId="2422CF2E" w14:textId="41DAA106" w:rsidR="00246FA1" w:rsidRPr="00644C11" w:rsidRDefault="00246FA1" w:rsidP="00246FA1">
      <w:pPr>
        <w:pStyle w:val="TF"/>
      </w:pPr>
      <w:r w:rsidRPr="00644C11">
        <w:t>Figure 9.</w:t>
      </w:r>
      <w:r w:rsidR="00D03259">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77777777"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77777777"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7 of </w:t>
            </w:r>
            <w:r w:rsidRPr="00644C11">
              <w:rPr>
                <w:rFonts w:cs="Arial"/>
                <w:lang w:eastAsia="en-GB"/>
              </w:rPr>
              <w:t xml:space="preserve">octets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77777777"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octets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8" w:name="_Toc131692942"/>
      <w:r w:rsidRPr="00644C11">
        <w:t>9.</w:t>
      </w:r>
      <w:r>
        <w:t>20</w:t>
      </w:r>
      <w:r w:rsidRPr="00644C11">
        <w:tab/>
      </w:r>
      <w:r>
        <w:rPr>
          <w:rFonts w:cs="Arial"/>
        </w:rPr>
        <w:t xml:space="preserve">IPv6 </w:t>
      </w:r>
      <w:r>
        <w:t xml:space="preserve">neighbor </w:t>
      </w:r>
      <w:r w:rsidRPr="00644C11">
        <w:t>information</w:t>
      </w:r>
      <w:bookmarkEnd w:id="768"/>
    </w:p>
    <w:p w14:paraId="77A9DA19" w14:textId="77777777"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5.28.3.1-1.</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p w14:paraId="76D2D8AE"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171E4ADD" w14:textId="77777777" w:rsidTr="00507877">
        <w:trPr>
          <w:cantSplit/>
          <w:jc w:val="center"/>
        </w:trPr>
        <w:tc>
          <w:tcPr>
            <w:tcW w:w="708" w:type="dxa"/>
            <w:hideMark/>
          </w:tcPr>
          <w:p w14:paraId="11CF8280" w14:textId="77777777" w:rsidR="00246FA1" w:rsidRPr="00644C11" w:rsidRDefault="00246FA1" w:rsidP="00507877">
            <w:pPr>
              <w:pStyle w:val="TAC"/>
              <w:rPr>
                <w:lang w:eastAsia="en-GB"/>
              </w:rPr>
            </w:pPr>
            <w:r w:rsidRPr="00644C11">
              <w:rPr>
                <w:lang w:eastAsia="en-GB"/>
              </w:rPr>
              <w:t>8</w:t>
            </w:r>
          </w:p>
        </w:tc>
        <w:tc>
          <w:tcPr>
            <w:tcW w:w="709" w:type="dxa"/>
            <w:hideMark/>
          </w:tcPr>
          <w:p w14:paraId="60CE2291" w14:textId="77777777" w:rsidR="00246FA1" w:rsidRPr="00644C11" w:rsidRDefault="00246FA1" w:rsidP="00507877">
            <w:pPr>
              <w:pStyle w:val="TAC"/>
              <w:rPr>
                <w:lang w:eastAsia="en-GB"/>
              </w:rPr>
            </w:pPr>
            <w:r w:rsidRPr="00644C11">
              <w:rPr>
                <w:lang w:eastAsia="en-GB"/>
              </w:rPr>
              <w:t>7</w:t>
            </w:r>
          </w:p>
        </w:tc>
        <w:tc>
          <w:tcPr>
            <w:tcW w:w="709" w:type="dxa"/>
            <w:hideMark/>
          </w:tcPr>
          <w:p w14:paraId="5F110C1C" w14:textId="77777777" w:rsidR="00246FA1" w:rsidRPr="00644C11" w:rsidRDefault="00246FA1" w:rsidP="00507877">
            <w:pPr>
              <w:pStyle w:val="TAC"/>
              <w:rPr>
                <w:lang w:eastAsia="en-GB"/>
              </w:rPr>
            </w:pPr>
            <w:r w:rsidRPr="00644C11">
              <w:rPr>
                <w:lang w:eastAsia="en-GB"/>
              </w:rPr>
              <w:t>6</w:t>
            </w:r>
          </w:p>
        </w:tc>
        <w:tc>
          <w:tcPr>
            <w:tcW w:w="709" w:type="dxa"/>
            <w:hideMark/>
          </w:tcPr>
          <w:p w14:paraId="2C0A7C8B" w14:textId="77777777" w:rsidR="00246FA1" w:rsidRPr="00644C11" w:rsidRDefault="00246FA1" w:rsidP="00507877">
            <w:pPr>
              <w:pStyle w:val="TAC"/>
              <w:rPr>
                <w:lang w:eastAsia="en-GB"/>
              </w:rPr>
            </w:pPr>
            <w:r w:rsidRPr="00644C11">
              <w:rPr>
                <w:lang w:eastAsia="en-GB"/>
              </w:rPr>
              <w:t>5</w:t>
            </w:r>
          </w:p>
        </w:tc>
        <w:tc>
          <w:tcPr>
            <w:tcW w:w="709" w:type="dxa"/>
            <w:hideMark/>
          </w:tcPr>
          <w:p w14:paraId="2958A954" w14:textId="77777777" w:rsidR="00246FA1" w:rsidRPr="00644C11" w:rsidRDefault="00246FA1" w:rsidP="00507877">
            <w:pPr>
              <w:pStyle w:val="TAC"/>
              <w:rPr>
                <w:lang w:eastAsia="en-GB"/>
              </w:rPr>
            </w:pPr>
            <w:r w:rsidRPr="00644C11">
              <w:rPr>
                <w:lang w:eastAsia="en-GB"/>
              </w:rPr>
              <w:t>4</w:t>
            </w:r>
          </w:p>
        </w:tc>
        <w:tc>
          <w:tcPr>
            <w:tcW w:w="709" w:type="dxa"/>
            <w:hideMark/>
          </w:tcPr>
          <w:p w14:paraId="4964C445" w14:textId="77777777" w:rsidR="00246FA1" w:rsidRPr="00644C11" w:rsidRDefault="00246FA1" w:rsidP="00507877">
            <w:pPr>
              <w:pStyle w:val="TAC"/>
              <w:rPr>
                <w:lang w:eastAsia="en-GB"/>
              </w:rPr>
            </w:pPr>
            <w:r w:rsidRPr="00644C11">
              <w:rPr>
                <w:lang w:eastAsia="en-GB"/>
              </w:rPr>
              <w:t>3</w:t>
            </w:r>
          </w:p>
        </w:tc>
        <w:tc>
          <w:tcPr>
            <w:tcW w:w="709" w:type="dxa"/>
            <w:hideMark/>
          </w:tcPr>
          <w:p w14:paraId="39CA7338" w14:textId="77777777" w:rsidR="00246FA1" w:rsidRPr="00644C11" w:rsidRDefault="00246FA1" w:rsidP="00507877">
            <w:pPr>
              <w:pStyle w:val="TAC"/>
              <w:rPr>
                <w:lang w:eastAsia="en-GB"/>
              </w:rPr>
            </w:pPr>
            <w:r w:rsidRPr="00644C11">
              <w:rPr>
                <w:lang w:eastAsia="en-GB"/>
              </w:rPr>
              <w:t>2</w:t>
            </w:r>
          </w:p>
        </w:tc>
        <w:tc>
          <w:tcPr>
            <w:tcW w:w="709" w:type="dxa"/>
            <w:hideMark/>
          </w:tcPr>
          <w:p w14:paraId="26B2F141" w14:textId="77777777" w:rsidR="00246FA1" w:rsidRPr="00644C11" w:rsidRDefault="00246FA1" w:rsidP="00507877">
            <w:pPr>
              <w:pStyle w:val="TAC"/>
              <w:rPr>
                <w:lang w:eastAsia="en-GB"/>
              </w:rPr>
            </w:pPr>
            <w:r w:rsidRPr="00644C11">
              <w:rPr>
                <w:lang w:eastAsia="en-GB"/>
              </w:rPr>
              <w:t>1</w:t>
            </w:r>
          </w:p>
        </w:tc>
        <w:tc>
          <w:tcPr>
            <w:tcW w:w="1134" w:type="dxa"/>
          </w:tcPr>
          <w:p w14:paraId="39DE1026" w14:textId="77777777" w:rsidR="00246FA1" w:rsidRPr="00644C11" w:rsidRDefault="00246FA1" w:rsidP="00507877">
            <w:pPr>
              <w:pStyle w:val="TAL"/>
              <w:rPr>
                <w:lang w:eastAsia="en-GB"/>
              </w:rPr>
            </w:pPr>
          </w:p>
        </w:tc>
      </w:tr>
      <w:tr w:rsidR="00246FA1" w:rsidRPr="00644C11" w14:paraId="29601F2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02AB796" w14:textId="77777777" w:rsidR="00246FA1" w:rsidRPr="00644C11" w:rsidRDefault="00246FA1" w:rsidP="00507877">
            <w:pPr>
              <w:pStyle w:val="TAC"/>
              <w:rPr>
                <w:lang w:eastAsia="ko-KR"/>
              </w:rPr>
            </w:pPr>
            <w:r>
              <w:t>IPv6 address</w:t>
            </w:r>
          </w:p>
        </w:tc>
        <w:tc>
          <w:tcPr>
            <w:tcW w:w="1134" w:type="dxa"/>
            <w:hideMark/>
          </w:tcPr>
          <w:p w14:paraId="01D1AAEC"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396C067"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4D962C15"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796E1DE"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2263FA49" w14:textId="77777777" w:rsidR="00246FA1" w:rsidRPr="00644C11" w:rsidRDefault="00246FA1" w:rsidP="00507877">
            <w:pPr>
              <w:pStyle w:val="TAL"/>
              <w:rPr>
                <w:lang w:eastAsia="ko-KR"/>
              </w:rPr>
            </w:pPr>
            <w:r w:rsidRPr="00644C11">
              <w:rPr>
                <w:lang w:eastAsia="ko-KR"/>
              </w:rPr>
              <w:t xml:space="preserve">octet </w:t>
            </w:r>
            <w:r>
              <w:rPr>
                <w:lang w:eastAsia="ko-KR"/>
              </w:rPr>
              <w:t>n+19</w:t>
            </w:r>
          </w:p>
          <w:p w14:paraId="708586ED" w14:textId="77777777" w:rsidR="00246FA1" w:rsidRPr="00644C11" w:rsidRDefault="00246FA1" w:rsidP="00507877">
            <w:pPr>
              <w:pStyle w:val="TAL"/>
              <w:rPr>
                <w:lang w:eastAsia="ko-KR"/>
              </w:rPr>
            </w:pPr>
            <w:r w:rsidRPr="00644C11">
              <w:rPr>
                <w:lang w:eastAsia="ko-KR"/>
              </w:rPr>
              <w:t xml:space="preserve">octet </w:t>
            </w:r>
            <w:r>
              <w:rPr>
                <w:lang w:eastAsia="ko-KR"/>
              </w:rPr>
              <w:t>n+24</w:t>
            </w:r>
          </w:p>
        </w:tc>
      </w:tr>
      <w:tr w:rsidR="00246FA1" w:rsidRPr="00644C11" w14:paraId="6438B4FF" w14:textId="77777777" w:rsidTr="00507877">
        <w:trPr>
          <w:jc w:val="center"/>
        </w:trPr>
        <w:tc>
          <w:tcPr>
            <w:tcW w:w="708" w:type="dxa"/>
            <w:tcBorders>
              <w:top w:val="single" w:sz="4" w:space="0" w:color="auto"/>
              <w:left w:val="single" w:sz="6" w:space="0" w:color="auto"/>
            </w:tcBorders>
          </w:tcPr>
          <w:p w14:paraId="1525F062"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6B838F67" w14:textId="77777777" w:rsidR="00246FA1" w:rsidRPr="00644C11" w:rsidRDefault="00246FA1" w:rsidP="00507877">
            <w:pPr>
              <w:pStyle w:val="TAC"/>
              <w:rPr>
                <w:lang w:eastAsia="ko-KR"/>
              </w:rPr>
            </w:pPr>
            <w:r>
              <w:rPr>
                <w:lang w:eastAsia="ko-KR"/>
              </w:rPr>
              <w:t>0</w:t>
            </w:r>
          </w:p>
        </w:tc>
        <w:tc>
          <w:tcPr>
            <w:tcW w:w="709" w:type="dxa"/>
            <w:tcBorders>
              <w:top w:val="single" w:sz="4" w:space="0" w:color="auto"/>
              <w:right w:val="single" w:sz="6" w:space="0" w:color="auto"/>
            </w:tcBorders>
          </w:tcPr>
          <w:p w14:paraId="31215E47" w14:textId="77777777" w:rsidR="00246FA1" w:rsidRPr="00644C11" w:rsidRDefault="00246FA1" w:rsidP="00507877">
            <w:pPr>
              <w:pStyle w:val="TAC"/>
              <w:rPr>
                <w:lang w:eastAsia="ko-KR"/>
              </w:rPr>
            </w:pPr>
            <w:r>
              <w:rPr>
                <w:lang w:eastAsia="ko-KR"/>
              </w:rPr>
              <w:t>0</w:t>
            </w:r>
          </w:p>
        </w:tc>
        <w:tc>
          <w:tcPr>
            <w:tcW w:w="709" w:type="dxa"/>
            <w:vMerge w:val="restart"/>
            <w:tcBorders>
              <w:top w:val="single" w:sz="4" w:space="0" w:color="auto"/>
              <w:left w:val="single" w:sz="6" w:space="0" w:color="auto"/>
              <w:right w:val="single" w:sz="6" w:space="0" w:color="auto"/>
            </w:tcBorders>
          </w:tcPr>
          <w:p w14:paraId="682A8702" w14:textId="77777777" w:rsidR="00246FA1" w:rsidRPr="00644C11" w:rsidRDefault="00246FA1" w:rsidP="00507877">
            <w:pPr>
              <w:pStyle w:val="TAC"/>
              <w:rPr>
                <w:lang w:eastAsia="ko-KR"/>
              </w:rPr>
            </w:pPr>
            <w:r>
              <w:rPr>
                <w:lang w:eastAsia="ko-KR"/>
              </w:rPr>
              <w:t>state</w:t>
            </w:r>
          </w:p>
        </w:tc>
        <w:tc>
          <w:tcPr>
            <w:tcW w:w="709" w:type="dxa"/>
            <w:vMerge w:val="restart"/>
            <w:tcBorders>
              <w:top w:val="single" w:sz="4" w:space="0" w:color="auto"/>
              <w:left w:val="single" w:sz="6" w:space="0" w:color="auto"/>
              <w:right w:val="single" w:sz="6" w:space="0" w:color="auto"/>
            </w:tcBorders>
          </w:tcPr>
          <w:p w14:paraId="428A40ED" w14:textId="77777777" w:rsidR="00246FA1" w:rsidRPr="00644C11" w:rsidRDefault="00246FA1" w:rsidP="00507877">
            <w:pPr>
              <w:pStyle w:val="TAC"/>
              <w:rPr>
                <w:lang w:eastAsia="ko-KR"/>
              </w:rPr>
            </w:pPr>
            <w:r>
              <w:t>is-router</w:t>
            </w:r>
          </w:p>
        </w:tc>
        <w:tc>
          <w:tcPr>
            <w:tcW w:w="2127" w:type="dxa"/>
            <w:gridSpan w:val="3"/>
            <w:vMerge w:val="restart"/>
            <w:tcBorders>
              <w:top w:val="single" w:sz="4" w:space="0" w:color="auto"/>
              <w:left w:val="single" w:sz="6" w:space="0" w:color="auto"/>
              <w:right w:val="single" w:sz="6" w:space="0" w:color="auto"/>
            </w:tcBorders>
          </w:tcPr>
          <w:p w14:paraId="4CE99ED6"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397F504F" w14:textId="77777777" w:rsidR="00246FA1" w:rsidRPr="00644C11" w:rsidRDefault="00246FA1" w:rsidP="00507877">
            <w:pPr>
              <w:pStyle w:val="TAL"/>
              <w:rPr>
                <w:lang w:eastAsia="ko-KR"/>
              </w:rPr>
            </w:pPr>
            <w:r w:rsidRPr="00644C11">
              <w:rPr>
                <w:lang w:eastAsia="ko-KR"/>
              </w:rPr>
              <w:t xml:space="preserve">octet </w:t>
            </w:r>
            <w:r>
              <w:rPr>
                <w:lang w:eastAsia="ko-KR"/>
              </w:rPr>
              <w:t>n+25</w:t>
            </w:r>
          </w:p>
        </w:tc>
      </w:tr>
      <w:tr w:rsidR="00246FA1" w:rsidRPr="00644C11" w14:paraId="78971807" w14:textId="77777777" w:rsidTr="00507877">
        <w:trPr>
          <w:jc w:val="center"/>
        </w:trPr>
        <w:tc>
          <w:tcPr>
            <w:tcW w:w="2126" w:type="dxa"/>
            <w:gridSpan w:val="3"/>
            <w:tcBorders>
              <w:left w:val="single" w:sz="6" w:space="0" w:color="auto"/>
              <w:bottom w:val="single" w:sz="6" w:space="0" w:color="auto"/>
              <w:right w:val="single" w:sz="6" w:space="0" w:color="auto"/>
            </w:tcBorders>
          </w:tcPr>
          <w:p w14:paraId="6E8493B8" w14:textId="77777777" w:rsidR="00246FA1" w:rsidRPr="00644C11" w:rsidRDefault="00246FA1" w:rsidP="00507877">
            <w:pPr>
              <w:pStyle w:val="TAC"/>
              <w:rPr>
                <w:lang w:eastAsia="ko-KR"/>
              </w:rPr>
            </w:pPr>
            <w:r>
              <w:rPr>
                <w:lang w:eastAsia="ko-KR"/>
              </w:rPr>
              <w:t>Spare</w:t>
            </w:r>
          </w:p>
        </w:tc>
        <w:tc>
          <w:tcPr>
            <w:tcW w:w="709" w:type="dxa"/>
            <w:vMerge/>
            <w:tcBorders>
              <w:left w:val="single" w:sz="6" w:space="0" w:color="auto"/>
              <w:bottom w:val="single" w:sz="6" w:space="0" w:color="auto"/>
              <w:right w:val="single" w:sz="6" w:space="0" w:color="auto"/>
            </w:tcBorders>
          </w:tcPr>
          <w:p w14:paraId="6F23E810" w14:textId="77777777" w:rsidR="00246FA1" w:rsidRDefault="00246FA1" w:rsidP="00507877">
            <w:pPr>
              <w:pStyle w:val="TAC"/>
              <w:rPr>
                <w:lang w:eastAsia="ko-KR"/>
              </w:rPr>
            </w:pPr>
          </w:p>
        </w:tc>
        <w:tc>
          <w:tcPr>
            <w:tcW w:w="709" w:type="dxa"/>
            <w:vMerge/>
            <w:tcBorders>
              <w:left w:val="single" w:sz="6" w:space="0" w:color="auto"/>
              <w:bottom w:val="single" w:sz="6" w:space="0" w:color="auto"/>
              <w:right w:val="single" w:sz="6" w:space="0" w:color="auto"/>
            </w:tcBorders>
          </w:tcPr>
          <w:p w14:paraId="4F8A8F25" w14:textId="77777777" w:rsidR="00246FA1" w:rsidRDefault="00246FA1" w:rsidP="00507877">
            <w:pPr>
              <w:pStyle w:val="TAC"/>
            </w:pPr>
          </w:p>
        </w:tc>
        <w:tc>
          <w:tcPr>
            <w:tcW w:w="2127" w:type="dxa"/>
            <w:gridSpan w:val="3"/>
            <w:vMerge/>
            <w:tcBorders>
              <w:left w:val="single" w:sz="6" w:space="0" w:color="auto"/>
              <w:bottom w:val="single" w:sz="6" w:space="0" w:color="auto"/>
              <w:right w:val="single" w:sz="6" w:space="0" w:color="auto"/>
            </w:tcBorders>
          </w:tcPr>
          <w:p w14:paraId="11A2567C" w14:textId="77777777" w:rsidR="00246FA1" w:rsidRDefault="00246FA1" w:rsidP="00507877">
            <w:pPr>
              <w:pStyle w:val="TAC"/>
              <w:rPr>
                <w:rFonts w:cs="Arial"/>
              </w:rPr>
            </w:pPr>
          </w:p>
        </w:tc>
        <w:tc>
          <w:tcPr>
            <w:tcW w:w="1134" w:type="dxa"/>
            <w:vMerge/>
          </w:tcPr>
          <w:p w14:paraId="1BDC96EF" w14:textId="77777777" w:rsidR="00246FA1" w:rsidRPr="00644C11" w:rsidRDefault="00246FA1" w:rsidP="00507877">
            <w:pPr>
              <w:pStyle w:val="TAL"/>
              <w:rPr>
                <w:lang w:eastAsia="ko-KR"/>
              </w:rPr>
            </w:pP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7777777"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6075A319" w14:textId="77777777" w:rsidR="00D4527F" w:rsidRPr="00644C11" w:rsidRDefault="00D4527F" w:rsidP="0028171D"/>
    <w:p w14:paraId="56399AA6" w14:textId="1C751D34" w:rsidR="005B5AD6" w:rsidRPr="00644C11" w:rsidRDefault="002820D5" w:rsidP="007A3061">
      <w:pPr>
        <w:pStyle w:val="Heading1"/>
      </w:pPr>
      <w:bookmarkStart w:id="769" w:name="_Toc45216204"/>
      <w:bookmarkStart w:id="770" w:name="_Toc51931773"/>
      <w:bookmarkStart w:id="771" w:name="_Toc58235137"/>
      <w:bookmarkStart w:id="772" w:name="_Toc131692943"/>
      <w:r w:rsidRPr="00644C11">
        <w:t>10</w:t>
      </w:r>
      <w:r w:rsidR="005B5AD6" w:rsidRPr="00644C11">
        <w:tab/>
        <w:t>Timers of port management service</w:t>
      </w:r>
      <w:bookmarkEnd w:id="705"/>
      <w:bookmarkEnd w:id="706"/>
      <w:bookmarkEnd w:id="769"/>
      <w:bookmarkEnd w:id="770"/>
      <w:bookmarkEnd w:id="771"/>
      <w:bookmarkEnd w:id="772"/>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73" w:name="_Toc33963299"/>
      <w:bookmarkStart w:id="774" w:name="_Toc34393369"/>
      <w:bookmarkStart w:id="775" w:name="_Toc45216205"/>
      <w:bookmarkStart w:id="776" w:name="_Toc51931774"/>
      <w:bookmarkStart w:id="777" w:name="_Toc58235138"/>
      <w:bookmarkStart w:id="778" w:name="_Toc131692944"/>
      <w:r w:rsidRPr="00644C11">
        <w:t xml:space="preserve">Annex </w:t>
      </w:r>
      <w:r w:rsidR="00CB4F14" w:rsidRPr="00644C11">
        <w:t>A</w:t>
      </w:r>
      <w:r w:rsidRPr="00644C11">
        <w:t xml:space="preserve"> (informative):</w:t>
      </w:r>
      <w:r w:rsidRPr="00644C11">
        <w:br/>
        <w:t>Change history</w:t>
      </w:r>
      <w:bookmarkEnd w:id="773"/>
      <w:bookmarkEnd w:id="774"/>
      <w:bookmarkEnd w:id="775"/>
      <w:bookmarkEnd w:id="776"/>
      <w:bookmarkEnd w:id="777"/>
      <w:bookmarkEnd w:id="778"/>
    </w:p>
    <w:p w14:paraId="69DCB1D9" w14:textId="77777777" w:rsidR="00054A22" w:rsidRPr="00644C11" w:rsidRDefault="00054A22" w:rsidP="00054A22">
      <w:pPr>
        <w:pStyle w:val="TH"/>
      </w:pPr>
      <w:bookmarkStart w:id="779" w:name="historyclause"/>
      <w:bookmarkEnd w:id="77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000000"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3D3E4" w14:textId="77777777" w:rsidR="00DB3177" w:rsidRDefault="00DB3177">
      <w:r>
        <w:separator/>
      </w:r>
    </w:p>
    <w:p w14:paraId="1444AE71" w14:textId="77777777" w:rsidR="00DB3177" w:rsidRDefault="00DB3177"/>
  </w:endnote>
  <w:endnote w:type="continuationSeparator" w:id="0">
    <w:p w14:paraId="4E3EE317" w14:textId="77777777" w:rsidR="00DB3177" w:rsidRDefault="00DB3177">
      <w:r>
        <w:continuationSeparator/>
      </w:r>
    </w:p>
    <w:p w14:paraId="5D9AC571" w14:textId="77777777" w:rsidR="00DB3177" w:rsidRDefault="00DB3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20EFD" w14:textId="77777777" w:rsidR="00DB3177" w:rsidRDefault="00DB3177">
      <w:r>
        <w:separator/>
      </w:r>
    </w:p>
    <w:p w14:paraId="2C25EA76" w14:textId="77777777" w:rsidR="00DB3177" w:rsidRDefault="00DB3177"/>
  </w:footnote>
  <w:footnote w:type="continuationSeparator" w:id="0">
    <w:p w14:paraId="36E5823E" w14:textId="77777777" w:rsidR="00DB3177" w:rsidRDefault="00DB3177">
      <w:r>
        <w:continuationSeparator/>
      </w:r>
    </w:p>
    <w:p w14:paraId="1DC25992" w14:textId="77777777" w:rsidR="00DB3177" w:rsidRDefault="00DB31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9B751A7"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92F">
      <w:rPr>
        <w:rFonts w:ascii="Arial" w:hAnsi="Arial" w:cs="Arial"/>
        <w:b/>
        <w:noProof/>
        <w:sz w:val="18"/>
        <w:szCs w:val="18"/>
      </w:rPr>
      <w:t>3GPP TS 24.539 V18.1.1 (2023-03)</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BB37EDC"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92F">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97ED0"/>
    <w:rsid w:val="000A5868"/>
    <w:rsid w:val="000B5D23"/>
    <w:rsid w:val="000C0993"/>
    <w:rsid w:val="000C1980"/>
    <w:rsid w:val="000C2323"/>
    <w:rsid w:val="000C47C3"/>
    <w:rsid w:val="000C6208"/>
    <w:rsid w:val="000D1CD6"/>
    <w:rsid w:val="000D4A02"/>
    <w:rsid w:val="000D58AB"/>
    <w:rsid w:val="000E0829"/>
    <w:rsid w:val="000E3F59"/>
    <w:rsid w:val="000F20F1"/>
    <w:rsid w:val="000F30CC"/>
    <w:rsid w:val="000F32DF"/>
    <w:rsid w:val="000F5368"/>
    <w:rsid w:val="00101024"/>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AF8"/>
    <w:rsid w:val="00190BB1"/>
    <w:rsid w:val="00197FA1"/>
    <w:rsid w:val="001A10AD"/>
    <w:rsid w:val="001A45AD"/>
    <w:rsid w:val="001A4C42"/>
    <w:rsid w:val="001A4E05"/>
    <w:rsid w:val="001A5C83"/>
    <w:rsid w:val="001A7420"/>
    <w:rsid w:val="001B59BB"/>
    <w:rsid w:val="001B6637"/>
    <w:rsid w:val="001C21C3"/>
    <w:rsid w:val="001C30DF"/>
    <w:rsid w:val="001C6BA3"/>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46FA1"/>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6B76"/>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11D7"/>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379A"/>
    <w:rsid w:val="0052715F"/>
    <w:rsid w:val="005302E3"/>
    <w:rsid w:val="0053388B"/>
    <w:rsid w:val="00535773"/>
    <w:rsid w:val="00543E6C"/>
    <w:rsid w:val="005444AA"/>
    <w:rsid w:val="00545ECB"/>
    <w:rsid w:val="005519A6"/>
    <w:rsid w:val="00552382"/>
    <w:rsid w:val="005568AB"/>
    <w:rsid w:val="00557F0F"/>
    <w:rsid w:val="0056406D"/>
    <w:rsid w:val="0056480E"/>
    <w:rsid w:val="00565087"/>
    <w:rsid w:val="00566F52"/>
    <w:rsid w:val="00570201"/>
    <w:rsid w:val="00575BA7"/>
    <w:rsid w:val="005769B4"/>
    <w:rsid w:val="00576E91"/>
    <w:rsid w:val="0058099F"/>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5118"/>
    <w:rsid w:val="005C6F8E"/>
    <w:rsid w:val="005D29B2"/>
    <w:rsid w:val="005D2E01"/>
    <w:rsid w:val="005D7526"/>
    <w:rsid w:val="005E4BB2"/>
    <w:rsid w:val="005E6524"/>
    <w:rsid w:val="005F1FDF"/>
    <w:rsid w:val="005F2546"/>
    <w:rsid w:val="005F66C9"/>
    <w:rsid w:val="00602AEA"/>
    <w:rsid w:val="0060493C"/>
    <w:rsid w:val="00614FDF"/>
    <w:rsid w:val="00616DD3"/>
    <w:rsid w:val="00617AC0"/>
    <w:rsid w:val="00623546"/>
    <w:rsid w:val="006271E4"/>
    <w:rsid w:val="00630D8E"/>
    <w:rsid w:val="0063380B"/>
    <w:rsid w:val="0063384D"/>
    <w:rsid w:val="00633BF5"/>
    <w:rsid w:val="0063543D"/>
    <w:rsid w:val="00637B11"/>
    <w:rsid w:val="00644C11"/>
    <w:rsid w:val="00644CE5"/>
    <w:rsid w:val="00647114"/>
    <w:rsid w:val="00651A2D"/>
    <w:rsid w:val="0066075D"/>
    <w:rsid w:val="0067092F"/>
    <w:rsid w:val="00671CDC"/>
    <w:rsid w:val="0067494B"/>
    <w:rsid w:val="00676E26"/>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49E0"/>
    <w:rsid w:val="007053CC"/>
    <w:rsid w:val="00713C44"/>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8234A"/>
    <w:rsid w:val="0078476E"/>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359EA"/>
    <w:rsid w:val="00840DBE"/>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1E4"/>
    <w:rsid w:val="008E4855"/>
    <w:rsid w:val="008F05AF"/>
    <w:rsid w:val="008F0B2C"/>
    <w:rsid w:val="008F2A64"/>
    <w:rsid w:val="008F4E50"/>
    <w:rsid w:val="008F55A2"/>
    <w:rsid w:val="008F6CEA"/>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57FCD"/>
    <w:rsid w:val="00A63904"/>
    <w:rsid w:val="00A6669D"/>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4B23"/>
    <w:rsid w:val="00AF5A46"/>
    <w:rsid w:val="00AF774B"/>
    <w:rsid w:val="00B00D77"/>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73B8E"/>
    <w:rsid w:val="00B73EB7"/>
    <w:rsid w:val="00B73ED5"/>
    <w:rsid w:val="00B74524"/>
    <w:rsid w:val="00B80D45"/>
    <w:rsid w:val="00B84D3B"/>
    <w:rsid w:val="00B93086"/>
    <w:rsid w:val="00B97240"/>
    <w:rsid w:val="00BA0D1C"/>
    <w:rsid w:val="00BA19ED"/>
    <w:rsid w:val="00BA3DCA"/>
    <w:rsid w:val="00BA4B8D"/>
    <w:rsid w:val="00BC00FE"/>
    <w:rsid w:val="00BC0101"/>
    <w:rsid w:val="00BC0F7D"/>
    <w:rsid w:val="00BD0716"/>
    <w:rsid w:val="00BD1FFB"/>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259"/>
    <w:rsid w:val="00D036F2"/>
    <w:rsid w:val="00D1716F"/>
    <w:rsid w:val="00D172F1"/>
    <w:rsid w:val="00D20E32"/>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450C"/>
    <w:rsid w:val="00E775D8"/>
    <w:rsid w:val="00E77645"/>
    <w:rsid w:val="00E80BE1"/>
    <w:rsid w:val="00E82034"/>
    <w:rsid w:val="00E85892"/>
    <w:rsid w:val="00E86FCF"/>
    <w:rsid w:val="00E90F11"/>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2989"/>
    <w:rsid w:val="00F04712"/>
    <w:rsid w:val="00F07C80"/>
    <w:rsid w:val="00F13360"/>
    <w:rsid w:val="00F13781"/>
    <w:rsid w:val="00F14F5F"/>
    <w:rsid w:val="00F22EC7"/>
    <w:rsid w:val="00F31684"/>
    <w:rsid w:val="00F325C8"/>
    <w:rsid w:val="00F32E93"/>
    <w:rsid w:val="00F40D79"/>
    <w:rsid w:val="00F41F00"/>
    <w:rsid w:val="00F423AF"/>
    <w:rsid w:val="00F44713"/>
    <w:rsid w:val="00F50276"/>
    <w:rsid w:val="00F50CE6"/>
    <w:rsid w:val="00F51DA3"/>
    <w:rsid w:val="00F545B4"/>
    <w:rsid w:val="00F5659B"/>
    <w:rsid w:val="00F653B8"/>
    <w:rsid w:val="00F66FFA"/>
    <w:rsid w:val="00F7294B"/>
    <w:rsid w:val="00F72FA9"/>
    <w:rsid w:val="00F73297"/>
    <w:rsid w:val="00F77CB8"/>
    <w:rsid w:val="00F826E3"/>
    <w:rsid w:val="00F83028"/>
    <w:rsid w:val="00F83D37"/>
    <w:rsid w:val="00F84583"/>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3BA3"/>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32</Pages>
  <Words>33298</Words>
  <Characters>189800</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222653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24.554_CR0241R1_(Rel-18)_5G_ProSe_Ph2</cp:lastModifiedBy>
  <cp:revision>41</cp:revision>
  <cp:lastPrinted>2019-02-25T14:05:00Z</cp:lastPrinted>
  <dcterms:created xsi:type="dcterms:W3CDTF">2023-04-02T02:24:00Z</dcterms:created>
  <dcterms:modified xsi:type="dcterms:W3CDTF">2023-04-06T15:00:00Z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