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0B39EC2F"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w:t>
            </w:r>
            <w:r w:rsidR="0078476E">
              <w:rPr>
                <w:noProof w:val="0"/>
              </w:rPr>
              <w:t>8</w:t>
            </w:r>
            <w:r w:rsidR="007053CC" w:rsidRPr="00644C11">
              <w:rPr>
                <w:noProof w:val="0"/>
              </w:rPr>
              <w:t>.</w:t>
            </w:r>
            <w:r w:rsidR="00B80D45">
              <w:rPr>
                <w:noProof w:val="0"/>
              </w:rPr>
              <w:t>1</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B80D45">
              <w:rPr>
                <w:noProof w:val="0"/>
                <w:sz w:val="32"/>
              </w:rPr>
              <w:t>3</w:t>
            </w:r>
            <w:r w:rsidRPr="00644C11">
              <w:rPr>
                <w:noProof w:val="0"/>
                <w:sz w:val="32"/>
              </w:rPr>
              <w:t>-</w:t>
            </w:r>
            <w:bookmarkEnd w:id="4"/>
            <w:r w:rsidR="00B80D45">
              <w:rPr>
                <w:noProof w:val="0"/>
                <w:sz w:val="32"/>
              </w:rPr>
              <w:t>03</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12" o:title=""/>
                </v:shape>
                <o:OLEObject Type="Embed" ProgID="Word.Picture.8" ShapeID="_x0000_i1025" DrawAspect="Content" ObjectID="_1741917478"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pt;height:74.15pt" o:ole="">
                  <v:imagedata r:id="rId14" o:title=""/>
                </v:shape>
                <o:OLEObject Type="Embed" ProgID="Word.Picture.8" ShapeID="_x0000_i1026" DrawAspect="Content" ObjectID="_1741917479"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56EA505" w:rsidR="00E16509" w:rsidRPr="00644C11" w:rsidRDefault="00E16509" w:rsidP="00133525">
            <w:pPr>
              <w:pStyle w:val="FP"/>
              <w:jc w:val="center"/>
              <w:rPr>
                <w:sz w:val="18"/>
              </w:rPr>
            </w:pPr>
            <w:r w:rsidRPr="00644C11">
              <w:rPr>
                <w:sz w:val="18"/>
              </w:rPr>
              <w:t xml:space="preserve">© </w:t>
            </w:r>
            <w:r w:rsidR="00242616" w:rsidRPr="00644C11">
              <w:rPr>
                <w:sz w:val="18"/>
              </w:rPr>
              <w:t>202</w:t>
            </w:r>
            <w:r w:rsidR="00B80D45">
              <w:rPr>
                <w:sz w:val="18"/>
              </w:rPr>
              <w:t>3</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11EE7E58" w14:textId="09F98DC7" w:rsidR="00393B42"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393B42">
        <w:rPr>
          <w:noProof/>
        </w:rPr>
        <w:t>Foreword</w:t>
      </w:r>
      <w:r w:rsidR="00393B42">
        <w:rPr>
          <w:noProof/>
        </w:rPr>
        <w:tab/>
      </w:r>
      <w:r w:rsidR="00393B42">
        <w:rPr>
          <w:noProof/>
        </w:rPr>
        <w:fldChar w:fldCharType="begin" w:fldLock="1"/>
      </w:r>
      <w:r w:rsidR="00393B42">
        <w:rPr>
          <w:noProof/>
        </w:rPr>
        <w:instrText xml:space="preserve"> PAGEREF _Toc131304660 \h </w:instrText>
      </w:r>
      <w:r w:rsidR="00393B42">
        <w:rPr>
          <w:noProof/>
        </w:rPr>
      </w:r>
      <w:r w:rsidR="00393B42">
        <w:rPr>
          <w:noProof/>
        </w:rPr>
        <w:fldChar w:fldCharType="separate"/>
      </w:r>
      <w:r w:rsidR="00393B42">
        <w:rPr>
          <w:noProof/>
        </w:rPr>
        <w:t>6</w:t>
      </w:r>
      <w:r w:rsidR="00393B42">
        <w:rPr>
          <w:noProof/>
        </w:rPr>
        <w:fldChar w:fldCharType="end"/>
      </w:r>
    </w:p>
    <w:p w14:paraId="05719E82" w14:textId="54095484" w:rsidR="00393B42" w:rsidRDefault="00393B4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_Toc131304661 \h </w:instrText>
      </w:r>
      <w:r>
        <w:rPr>
          <w:noProof/>
        </w:rPr>
      </w:r>
      <w:r>
        <w:rPr>
          <w:noProof/>
        </w:rPr>
        <w:fldChar w:fldCharType="separate"/>
      </w:r>
      <w:r>
        <w:rPr>
          <w:noProof/>
        </w:rPr>
        <w:t>8</w:t>
      </w:r>
      <w:r>
        <w:rPr>
          <w:noProof/>
        </w:rPr>
        <w:fldChar w:fldCharType="end"/>
      </w:r>
    </w:p>
    <w:p w14:paraId="72DA9EF7" w14:textId="149A8912" w:rsidR="00393B42" w:rsidRDefault="00393B4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_Toc131304662 \h </w:instrText>
      </w:r>
      <w:r>
        <w:rPr>
          <w:noProof/>
        </w:rPr>
      </w:r>
      <w:r>
        <w:rPr>
          <w:noProof/>
        </w:rPr>
        <w:fldChar w:fldCharType="separate"/>
      </w:r>
      <w:r>
        <w:rPr>
          <w:noProof/>
        </w:rPr>
        <w:t>8</w:t>
      </w:r>
      <w:r>
        <w:rPr>
          <w:noProof/>
        </w:rPr>
        <w:fldChar w:fldCharType="end"/>
      </w:r>
    </w:p>
    <w:p w14:paraId="48115D58" w14:textId="642DCDF5" w:rsidR="00393B42" w:rsidRDefault="00393B4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_Toc131304663 \h </w:instrText>
      </w:r>
      <w:r>
        <w:rPr>
          <w:noProof/>
        </w:rPr>
      </w:r>
      <w:r>
        <w:rPr>
          <w:noProof/>
        </w:rPr>
        <w:fldChar w:fldCharType="separate"/>
      </w:r>
      <w:r>
        <w:rPr>
          <w:noProof/>
        </w:rPr>
        <w:t>9</w:t>
      </w:r>
      <w:r>
        <w:rPr>
          <w:noProof/>
        </w:rPr>
        <w:fldChar w:fldCharType="end"/>
      </w:r>
    </w:p>
    <w:p w14:paraId="5D36DD4C" w14:textId="71F87D1C" w:rsidR="00393B42" w:rsidRDefault="00393B4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_Toc131304664 \h </w:instrText>
      </w:r>
      <w:r>
        <w:rPr>
          <w:noProof/>
        </w:rPr>
      </w:r>
      <w:r>
        <w:rPr>
          <w:noProof/>
        </w:rPr>
        <w:fldChar w:fldCharType="separate"/>
      </w:r>
      <w:r>
        <w:rPr>
          <w:noProof/>
        </w:rPr>
        <w:t>9</w:t>
      </w:r>
      <w:r>
        <w:rPr>
          <w:noProof/>
        </w:rPr>
        <w:fldChar w:fldCharType="end"/>
      </w:r>
    </w:p>
    <w:p w14:paraId="1CD48EC5" w14:textId="309D1A46" w:rsidR="00393B42" w:rsidRDefault="00393B4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_Toc131304665 \h </w:instrText>
      </w:r>
      <w:r>
        <w:rPr>
          <w:noProof/>
        </w:rPr>
      </w:r>
      <w:r>
        <w:rPr>
          <w:noProof/>
        </w:rPr>
        <w:fldChar w:fldCharType="separate"/>
      </w:r>
      <w:r>
        <w:rPr>
          <w:noProof/>
        </w:rPr>
        <w:t>9</w:t>
      </w:r>
      <w:r>
        <w:rPr>
          <w:noProof/>
        </w:rPr>
        <w:fldChar w:fldCharType="end"/>
      </w:r>
    </w:p>
    <w:p w14:paraId="2175CD19" w14:textId="503C7BCB" w:rsidR="00393B42" w:rsidRDefault="00393B4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_Toc131304666 \h </w:instrText>
      </w:r>
      <w:r>
        <w:rPr>
          <w:noProof/>
        </w:rPr>
      </w:r>
      <w:r>
        <w:rPr>
          <w:noProof/>
        </w:rPr>
        <w:fldChar w:fldCharType="separate"/>
      </w:r>
      <w:r>
        <w:rPr>
          <w:noProof/>
        </w:rPr>
        <w:t>10</w:t>
      </w:r>
      <w:r>
        <w:rPr>
          <w:noProof/>
        </w:rPr>
        <w:fldChar w:fldCharType="end"/>
      </w:r>
    </w:p>
    <w:p w14:paraId="3F49EE08" w14:textId="6D9C033B" w:rsidR="00393B42" w:rsidRDefault="00393B4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_Toc131304667 \h </w:instrText>
      </w:r>
      <w:r>
        <w:rPr>
          <w:noProof/>
        </w:rPr>
      </w:r>
      <w:r>
        <w:rPr>
          <w:noProof/>
        </w:rPr>
        <w:fldChar w:fldCharType="separate"/>
      </w:r>
      <w:r>
        <w:rPr>
          <w:noProof/>
        </w:rPr>
        <w:t>10</w:t>
      </w:r>
      <w:r>
        <w:rPr>
          <w:noProof/>
        </w:rPr>
        <w:fldChar w:fldCharType="end"/>
      </w:r>
    </w:p>
    <w:p w14:paraId="123D7A5B" w14:textId="7A6EDD84" w:rsidR="00393B42" w:rsidRDefault="00393B4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_Toc131304668 \h </w:instrText>
      </w:r>
      <w:r>
        <w:rPr>
          <w:noProof/>
        </w:rPr>
      </w:r>
      <w:r>
        <w:rPr>
          <w:noProof/>
        </w:rPr>
        <w:fldChar w:fldCharType="separate"/>
      </w:r>
      <w:r>
        <w:rPr>
          <w:noProof/>
        </w:rPr>
        <w:t>10</w:t>
      </w:r>
      <w:r>
        <w:rPr>
          <w:noProof/>
        </w:rPr>
        <w:fldChar w:fldCharType="end"/>
      </w:r>
    </w:p>
    <w:p w14:paraId="5B8BB98B" w14:textId="61421BBC" w:rsidR="00393B42" w:rsidRDefault="00393B4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_Toc131304669 \h </w:instrText>
      </w:r>
      <w:r>
        <w:rPr>
          <w:noProof/>
        </w:rPr>
      </w:r>
      <w:r>
        <w:rPr>
          <w:noProof/>
        </w:rPr>
        <w:fldChar w:fldCharType="separate"/>
      </w:r>
      <w:r>
        <w:rPr>
          <w:noProof/>
        </w:rPr>
        <w:t>11</w:t>
      </w:r>
      <w:r>
        <w:rPr>
          <w:noProof/>
        </w:rPr>
        <w:fldChar w:fldCharType="end"/>
      </w:r>
    </w:p>
    <w:p w14:paraId="1A59E416" w14:textId="0CFEA050" w:rsidR="00393B42" w:rsidRDefault="00393B4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_Toc131304670 \h </w:instrText>
      </w:r>
      <w:r>
        <w:rPr>
          <w:noProof/>
        </w:rPr>
      </w:r>
      <w:r>
        <w:rPr>
          <w:noProof/>
        </w:rPr>
        <w:fldChar w:fldCharType="separate"/>
      </w:r>
      <w:r>
        <w:rPr>
          <w:noProof/>
        </w:rPr>
        <w:t>11</w:t>
      </w:r>
      <w:r>
        <w:rPr>
          <w:noProof/>
        </w:rPr>
        <w:fldChar w:fldCharType="end"/>
      </w:r>
    </w:p>
    <w:p w14:paraId="058FEAA0" w14:textId="0C2B61E0" w:rsidR="00393B42" w:rsidRDefault="00393B42">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_Toc131304671 \h </w:instrText>
      </w:r>
      <w:r>
        <w:rPr>
          <w:noProof/>
        </w:rPr>
      </w:r>
      <w:r>
        <w:rPr>
          <w:noProof/>
        </w:rPr>
        <w:fldChar w:fldCharType="separate"/>
      </w:r>
      <w:r>
        <w:rPr>
          <w:noProof/>
        </w:rPr>
        <w:t>11</w:t>
      </w:r>
      <w:r>
        <w:rPr>
          <w:noProof/>
        </w:rPr>
        <w:fldChar w:fldCharType="end"/>
      </w:r>
    </w:p>
    <w:p w14:paraId="7D28AC4D" w14:textId="723A9F33" w:rsidR="00393B42" w:rsidRDefault="00393B42">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_Toc131304672 \h </w:instrText>
      </w:r>
      <w:r>
        <w:rPr>
          <w:noProof/>
        </w:rPr>
      </w:r>
      <w:r>
        <w:rPr>
          <w:noProof/>
        </w:rPr>
        <w:fldChar w:fldCharType="separate"/>
      </w:r>
      <w:r>
        <w:rPr>
          <w:noProof/>
        </w:rPr>
        <w:t>11</w:t>
      </w:r>
      <w:r>
        <w:rPr>
          <w:noProof/>
        </w:rPr>
        <w:fldChar w:fldCharType="end"/>
      </w:r>
    </w:p>
    <w:p w14:paraId="1C66FE4F" w14:textId="2314FD2C" w:rsidR="00393B42" w:rsidRDefault="00393B42">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_Toc131304673 \h </w:instrText>
      </w:r>
      <w:r>
        <w:rPr>
          <w:noProof/>
        </w:rPr>
      </w:r>
      <w:r>
        <w:rPr>
          <w:noProof/>
        </w:rPr>
        <w:fldChar w:fldCharType="separate"/>
      </w:r>
      <w:r>
        <w:rPr>
          <w:noProof/>
        </w:rPr>
        <w:t>11</w:t>
      </w:r>
      <w:r>
        <w:rPr>
          <w:noProof/>
        </w:rPr>
        <w:fldChar w:fldCharType="end"/>
      </w:r>
    </w:p>
    <w:p w14:paraId="3636EBC0" w14:textId="5029BD31" w:rsidR="00393B42" w:rsidRDefault="00393B42">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_Toc131304674 \h </w:instrText>
      </w:r>
      <w:r>
        <w:rPr>
          <w:noProof/>
        </w:rPr>
      </w:r>
      <w:r>
        <w:rPr>
          <w:noProof/>
        </w:rPr>
        <w:fldChar w:fldCharType="separate"/>
      </w:r>
      <w:r>
        <w:rPr>
          <w:noProof/>
        </w:rPr>
        <w:t>12</w:t>
      </w:r>
      <w:r>
        <w:rPr>
          <w:noProof/>
        </w:rPr>
        <w:fldChar w:fldCharType="end"/>
      </w:r>
    </w:p>
    <w:p w14:paraId="73FEF06D" w14:textId="12E23EF2" w:rsidR="00393B42" w:rsidRDefault="00393B42">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_Toc131304675 \h </w:instrText>
      </w:r>
      <w:r>
        <w:rPr>
          <w:noProof/>
        </w:rPr>
      </w:r>
      <w:r>
        <w:rPr>
          <w:noProof/>
        </w:rPr>
        <w:fldChar w:fldCharType="separate"/>
      </w:r>
      <w:r>
        <w:rPr>
          <w:noProof/>
        </w:rPr>
        <w:t>13</w:t>
      </w:r>
      <w:r>
        <w:rPr>
          <w:noProof/>
        </w:rPr>
        <w:fldChar w:fldCharType="end"/>
      </w:r>
    </w:p>
    <w:p w14:paraId="165A70F9" w14:textId="5E947F5B" w:rsidR="00393B42" w:rsidRDefault="00393B4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_Toc131304676 \h </w:instrText>
      </w:r>
      <w:r>
        <w:rPr>
          <w:noProof/>
        </w:rPr>
      </w:r>
      <w:r>
        <w:rPr>
          <w:noProof/>
        </w:rPr>
        <w:fldChar w:fldCharType="separate"/>
      </w:r>
      <w:r>
        <w:rPr>
          <w:noProof/>
        </w:rPr>
        <w:t>13</w:t>
      </w:r>
      <w:r>
        <w:rPr>
          <w:noProof/>
        </w:rPr>
        <w:fldChar w:fldCharType="end"/>
      </w:r>
    </w:p>
    <w:p w14:paraId="26ACBF2D" w14:textId="6069C82F" w:rsidR="00393B42" w:rsidRDefault="00393B4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_Toc131304677 \h </w:instrText>
      </w:r>
      <w:r>
        <w:rPr>
          <w:noProof/>
        </w:rPr>
      </w:r>
      <w:r>
        <w:rPr>
          <w:noProof/>
        </w:rPr>
        <w:fldChar w:fldCharType="separate"/>
      </w:r>
      <w:r>
        <w:rPr>
          <w:noProof/>
        </w:rPr>
        <w:t>13</w:t>
      </w:r>
      <w:r>
        <w:rPr>
          <w:noProof/>
        </w:rPr>
        <w:fldChar w:fldCharType="end"/>
      </w:r>
    </w:p>
    <w:p w14:paraId="4C2ED619" w14:textId="57D29162" w:rsidR="00393B42" w:rsidRDefault="00393B4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_Toc131304678 \h </w:instrText>
      </w:r>
      <w:r>
        <w:rPr>
          <w:noProof/>
        </w:rPr>
      </w:r>
      <w:r>
        <w:rPr>
          <w:noProof/>
        </w:rPr>
        <w:fldChar w:fldCharType="separate"/>
      </w:r>
      <w:r>
        <w:rPr>
          <w:noProof/>
        </w:rPr>
        <w:t>13</w:t>
      </w:r>
      <w:r>
        <w:rPr>
          <w:noProof/>
        </w:rPr>
        <w:fldChar w:fldCharType="end"/>
      </w:r>
    </w:p>
    <w:p w14:paraId="3BD85220" w14:textId="212AE839" w:rsidR="00393B42" w:rsidRDefault="00393B4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_Toc131304679 \h </w:instrText>
      </w:r>
      <w:r>
        <w:rPr>
          <w:noProof/>
        </w:rPr>
      </w:r>
      <w:r>
        <w:rPr>
          <w:noProof/>
        </w:rPr>
        <w:fldChar w:fldCharType="separate"/>
      </w:r>
      <w:r>
        <w:rPr>
          <w:noProof/>
        </w:rPr>
        <w:t>13</w:t>
      </w:r>
      <w:r>
        <w:rPr>
          <w:noProof/>
        </w:rPr>
        <w:fldChar w:fldCharType="end"/>
      </w:r>
    </w:p>
    <w:p w14:paraId="74D375AE" w14:textId="0D2D13C8" w:rsidR="00393B42" w:rsidRDefault="00393B42">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_Toc131304680 \h </w:instrText>
      </w:r>
      <w:r>
        <w:rPr>
          <w:noProof/>
        </w:rPr>
      </w:r>
      <w:r>
        <w:rPr>
          <w:noProof/>
        </w:rPr>
        <w:fldChar w:fldCharType="separate"/>
      </w:r>
      <w:r>
        <w:rPr>
          <w:noProof/>
        </w:rPr>
        <w:t>14</w:t>
      </w:r>
      <w:r>
        <w:rPr>
          <w:noProof/>
        </w:rPr>
        <w:fldChar w:fldCharType="end"/>
      </w:r>
    </w:p>
    <w:p w14:paraId="6F568F2A" w14:textId="77E46C87" w:rsidR="00393B42" w:rsidRDefault="00393B42">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_Toc131304681 \h </w:instrText>
      </w:r>
      <w:r>
        <w:rPr>
          <w:noProof/>
        </w:rPr>
      </w:r>
      <w:r>
        <w:rPr>
          <w:noProof/>
        </w:rPr>
        <w:fldChar w:fldCharType="separate"/>
      </w:r>
      <w:r>
        <w:rPr>
          <w:noProof/>
        </w:rPr>
        <w:t>14</w:t>
      </w:r>
      <w:r>
        <w:rPr>
          <w:noProof/>
        </w:rPr>
        <w:fldChar w:fldCharType="end"/>
      </w:r>
    </w:p>
    <w:p w14:paraId="66BF414E" w14:textId="6D2522EA" w:rsidR="00393B42" w:rsidRDefault="00393B42">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_Toc131304682 \h </w:instrText>
      </w:r>
      <w:r>
        <w:rPr>
          <w:noProof/>
        </w:rPr>
      </w:r>
      <w:r>
        <w:rPr>
          <w:noProof/>
        </w:rPr>
        <w:fldChar w:fldCharType="separate"/>
      </w:r>
      <w:r>
        <w:rPr>
          <w:noProof/>
        </w:rPr>
        <w:t>14</w:t>
      </w:r>
      <w:r>
        <w:rPr>
          <w:noProof/>
        </w:rPr>
        <w:fldChar w:fldCharType="end"/>
      </w:r>
    </w:p>
    <w:p w14:paraId="523941B3" w14:textId="78BDD0AF" w:rsidR="00393B42" w:rsidRDefault="00393B42">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_Toc131304683 \h </w:instrText>
      </w:r>
      <w:r>
        <w:rPr>
          <w:noProof/>
        </w:rPr>
      </w:r>
      <w:r>
        <w:rPr>
          <w:noProof/>
        </w:rPr>
        <w:fldChar w:fldCharType="separate"/>
      </w:r>
      <w:r>
        <w:rPr>
          <w:noProof/>
        </w:rPr>
        <w:t>14</w:t>
      </w:r>
      <w:r>
        <w:rPr>
          <w:noProof/>
        </w:rPr>
        <w:fldChar w:fldCharType="end"/>
      </w:r>
    </w:p>
    <w:p w14:paraId="799A4D3C" w14:textId="31BB8AC7" w:rsidR="00393B42" w:rsidRDefault="00393B42">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_Toc131304684 \h </w:instrText>
      </w:r>
      <w:r>
        <w:rPr>
          <w:noProof/>
        </w:rPr>
      </w:r>
      <w:r>
        <w:rPr>
          <w:noProof/>
        </w:rPr>
        <w:fldChar w:fldCharType="separate"/>
      </w:r>
      <w:r>
        <w:rPr>
          <w:noProof/>
        </w:rPr>
        <w:t>14</w:t>
      </w:r>
      <w:r>
        <w:rPr>
          <w:noProof/>
        </w:rPr>
        <w:fldChar w:fldCharType="end"/>
      </w:r>
    </w:p>
    <w:p w14:paraId="2F91F580" w14:textId="7974B771" w:rsidR="00393B42" w:rsidRDefault="00393B42">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_Toc131304685 \h </w:instrText>
      </w:r>
      <w:r>
        <w:rPr>
          <w:noProof/>
        </w:rPr>
      </w:r>
      <w:r>
        <w:rPr>
          <w:noProof/>
        </w:rPr>
        <w:fldChar w:fldCharType="separate"/>
      </w:r>
      <w:r>
        <w:rPr>
          <w:noProof/>
        </w:rPr>
        <w:t>14</w:t>
      </w:r>
      <w:r>
        <w:rPr>
          <w:noProof/>
        </w:rPr>
        <w:fldChar w:fldCharType="end"/>
      </w:r>
    </w:p>
    <w:p w14:paraId="0D840F56" w14:textId="4A83CD85" w:rsidR="00393B42" w:rsidRDefault="00393B4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_Toc131304686 \h </w:instrText>
      </w:r>
      <w:r>
        <w:rPr>
          <w:noProof/>
        </w:rPr>
      </w:r>
      <w:r>
        <w:rPr>
          <w:noProof/>
        </w:rPr>
        <w:fldChar w:fldCharType="separate"/>
      </w:r>
      <w:r>
        <w:rPr>
          <w:noProof/>
        </w:rPr>
        <w:t>15</w:t>
      </w:r>
      <w:r>
        <w:rPr>
          <w:noProof/>
        </w:rPr>
        <w:fldChar w:fldCharType="end"/>
      </w:r>
    </w:p>
    <w:p w14:paraId="1E4D15EF" w14:textId="67215DCA" w:rsidR="00393B42" w:rsidRDefault="00393B4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_Toc131304687 \h </w:instrText>
      </w:r>
      <w:r>
        <w:rPr>
          <w:noProof/>
        </w:rPr>
      </w:r>
      <w:r>
        <w:rPr>
          <w:noProof/>
        </w:rPr>
        <w:fldChar w:fldCharType="separate"/>
      </w:r>
      <w:r>
        <w:rPr>
          <w:noProof/>
        </w:rPr>
        <w:t>15</w:t>
      </w:r>
      <w:r>
        <w:rPr>
          <w:noProof/>
        </w:rPr>
        <w:fldChar w:fldCharType="end"/>
      </w:r>
    </w:p>
    <w:p w14:paraId="0E4F3470" w14:textId="125CEC18" w:rsidR="00393B42" w:rsidRDefault="00393B4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_Toc131304688 \h </w:instrText>
      </w:r>
      <w:r>
        <w:rPr>
          <w:noProof/>
        </w:rPr>
      </w:r>
      <w:r>
        <w:rPr>
          <w:noProof/>
        </w:rPr>
        <w:fldChar w:fldCharType="separate"/>
      </w:r>
      <w:r>
        <w:rPr>
          <w:noProof/>
        </w:rPr>
        <w:t>15</w:t>
      </w:r>
      <w:r>
        <w:rPr>
          <w:noProof/>
        </w:rPr>
        <w:fldChar w:fldCharType="end"/>
      </w:r>
    </w:p>
    <w:p w14:paraId="0F9B7286" w14:textId="3008045B" w:rsidR="00393B42" w:rsidRDefault="00393B4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_Toc131304689 \h </w:instrText>
      </w:r>
      <w:r>
        <w:rPr>
          <w:noProof/>
        </w:rPr>
      </w:r>
      <w:r>
        <w:rPr>
          <w:noProof/>
        </w:rPr>
        <w:fldChar w:fldCharType="separate"/>
      </w:r>
      <w:r>
        <w:rPr>
          <w:noProof/>
        </w:rPr>
        <w:t>15</w:t>
      </w:r>
      <w:r>
        <w:rPr>
          <w:noProof/>
        </w:rPr>
        <w:fldChar w:fldCharType="end"/>
      </w:r>
    </w:p>
    <w:p w14:paraId="59853D3E" w14:textId="56D19B65" w:rsidR="00393B42" w:rsidRDefault="00393B42">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_Toc131304690 \h </w:instrText>
      </w:r>
      <w:r>
        <w:rPr>
          <w:noProof/>
        </w:rPr>
      </w:r>
      <w:r>
        <w:rPr>
          <w:noProof/>
        </w:rPr>
        <w:fldChar w:fldCharType="separate"/>
      </w:r>
      <w:r>
        <w:rPr>
          <w:noProof/>
        </w:rPr>
        <w:t>15</w:t>
      </w:r>
      <w:r>
        <w:rPr>
          <w:noProof/>
        </w:rPr>
        <w:fldChar w:fldCharType="end"/>
      </w:r>
    </w:p>
    <w:p w14:paraId="678B6710" w14:textId="3ADBE332" w:rsidR="00393B42" w:rsidRDefault="00393B42">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_Toc131304691 \h </w:instrText>
      </w:r>
      <w:r>
        <w:rPr>
          <w:noProof/>
        </w:rPr>
      </w:r>
      <w:r>
        <w:rPr>
          <w:noProof/>
        </w:rPr>
        <w:fldChar w:fldCharType="separate"/>
      </w:r>
      <w:r>
        <w:rPr>
          <w:noProof/>
        </w:rPr>
        <w:t>15</w:t>
      </w:r>
      <w:r>
        <w:rPr>
          <w:noProof/>
        </w:rPr>
        <w:fldChar w:fldCharType="end"/>
      </w:r>
    </w:p>
    <w:p w14:paraId="69FDAE19" w14:textId="56AB4742" w:rsidR="00393B42" w:rsidRDefault="00393B42">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_Toc131304692 \h </w:instrText>
      </w:r>
      <w:r>
        <w:rPr>
          <w:noProof/>
        </w:rPr>
      </w:r>
      <w:r>
        <w:rPr>
          <w:noProof/>
        </w:rPr>
        <w:fldChar w:fldCharType="separate"/>
      </w:r>
      <w:r>
        <w:rPr>
          <w:noProof/>
        </w:rPr>
        <w:t>16</w:t>
      </w:r>
      <w:r>
        <w:rPr>
          <w:noProof/>
        </w:rPr>
        <w:fldChar w:fldCharType="end"/>
      </w:r>
    </w:p>
    <w:p w14:paraId="440CD464" w14:textId="0CF7CCF9" w:rsidR="00393B42" w:rsidRDefault="00393B42">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_Toc131304693 \h </w:instrText>
      </w:r>
      <w:r>
        <w:rPr>
          <w:noProof/>
        </w:rPr>
      </w:r>
      <w:r>
        <w:rPr>
          <w:noProof/>
        </w:rPr>
        <w:fldChar w:fldCharType="separate"/>
      </w:r>
      <w:r>
        <w:rPr>
          <w:noProof/>
        </w:rPr>
        <w:t>17</w:t>
      </w:r>
      <w:r>
        <w:rPr>
          <w:noProof/>
        </w:rPr>
        <w:fldChar w:fldCharType="end"/>
      </w:r>
    </w:p>
    <w:p w14:paraId="3B3CDBF7" w14:textId="23B6607C" w:rsidR="00393B42" w:rsidRDefault="00393B42">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_Toc131304694 \h </w:instrText>
      </w:r>
      <w:r>
        <w:rPr>
          <w:noProof/>
        </w:rPr>
      </w:r>
      <w:r>
        <w:rPr>
          <w:noProof/>
        </w:rPr>
        <w:fldChar w:fldCharType="separate"/>
      </w:r>
      <w:r>
        <w:rPr>
          <w:noProof/>
        </w:rPr>
        <w:t>17</w:t>
      </w:r>
      <w:r>
        <w:rPr>
          <w:noProof/>
        </w:rPr>
        <w:fldChar w:fldCharType="end"/>
      </w:r>
    </w:p>
    <w:p w14:paraId="28CF7231" w14:textId="2DB9B4CE" w:rsidR="00393B42" w:rsidRDefault="00393B4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_Toc131304695 \h </w:instrText>
      </w:r>
      <w:r>
        <w:rPr>
          <w:noProof/>
        </w:rPr>
      </w:r>
      <w:r>
        <w:rPr>
          <w:noProof/>
        </w:rPr>
        <w:fldChar w:fldCharType="separate"/>
      </w:r>
      <w:r>
        <w:rPr>
          <w:noProof/>
        </w:rPr>
        <w:t>17</w:t>
      </w:r>
      <w:r>
        <w:rPr>
          <w:noProof/>
        </w:rPr>
        <w:fldChar w:fldCharType="end"/>
      </w:r>
    </w:p>
    <w:p w14:paraId="395C8503" w14:textId="4A73B841" w:rsidR="00393B42" w:rsidRDefault="00393B4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_Toc131304696 \h </w:instrText>
      </w:r>
      <w:r>
        <w:rPr>
          <w:noProof/>
        </w:rPr>
      </w:r>
      <w:r>
        <w:rPr>
          <w:noProof/>
        </w:rPr>
        <w:fldChar w:fldCharType="separate"/>
      </w:r>
      <w:r>
        <w:rPr>
          <w:noProof/>
        </w:rPr>
        <w:t>17</w:t>
      </w:r>
      <w:r>
        <w:rPr>
          <w:noProof/>
        </w:rPr>
        <w:fldChar w:fldCharType="end"/>
      </w:r>
    </w:p>
    <w:p w14:paraId="2D679B4F" w14:textId="066E3EA3" w:rsidR="00393B42" w:rsidRDefault="00393B4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_Toc131304697 \h </w:instrText>
      </w:r>
      <w:r>
        <w:rPr>
          <w:noProof/>
        </w:rPr>
      </w:r>
      <w:r>
        <w:rPr>
          <w:noProof/>
        </w:rPr>
        <w:fldChar w:fldCharType="separate"/>
      </w:r>
      <w:r>
        <w:rPr>
          <w:noProof/>
        </w:rPr>
        <w:t>17</w:t>
      </w:r>
      <w:r>
        <w:rPr>
          <w:noProof/>
        </w:rPr>
        <w:fldChar w:fldCharType="end"/>
      </w:r>
    </w:p>
    <w:p w14:paraId="7ABDE9A8" w14:textId="5683B220" w:rsidR="00393B42" w:rsidRDefault="00393B4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_Toc131304698 \h </w:instrText>
      </w:r>
      <w:r>
        <w:rPr>
          <w:noProof/>
        </w:rPr>
      </w:r>
      <w:r>
        <w:rPr>
          <w:noProof/>
        </w:rPr>
        <w:fldChar w:fldCharType="separate"/>
      </w:r>
      <w:r>
        <w:rPr>
          <w:noProof/>
        </w:rPr>
        <w:t>18</w:t>
      </w:r>
      <w:r>
        <w:rPr>
          <w:noProof/>
        </w:rPr>
        <w:fldChar w:fldCharType="end"/>
      </w:r>
    </w:p>
    <w:p w14:paraId="62B9C891" w14:textId="59336BAC" w:rsidR="00393B42" w:rsidRDefault="00393B42">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_Toc131304699 \h </w:instrText>
      </w:r>
      <w:r>
        <w:rPr>
          <w:noProof/>
        </w:rPr>
      </w:r>
      <w:r>
        <w:rPr>
          <w:noProof/>
        </w:rPr>
        <w:fldChar w:fldCharType="separate"/>
      </w:r>
      <w:r>
        <w:rPr>
          <w:noProof/>
        </w:rPr>
        <w:t>18</w:t>
      </w:r>
      <w:r>
        <w:rPr>
          <w:noProof/>
        </w:rPr>
        <w:fldChar w:fldCharType="end"/>
      </w:r>
    </w:p>
    <w:p w14:paraId="0C504A4E" w14:textId="084403CF" w:rsidR="00393B42" w:rsidRDefault="00393B42">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_Toc131304700 \h </w:instrText>
      </w:r>
      <w:r>
        <w:rPr>
          <w:noProof/>
        </w:rPr>
      </w:r>
      <w:r>
        <w:rPr>
          <w:noProof/>
        </w:rPr>
        <w:fldChar w:fldCharType="separate"/>
      </w:r>
      <w:r>
        <w:rPr>
          <w:noProof/>
        </w:rPr>
        <w:t>18</w:t>
      </w:r>
      <w:r>
        <w:rPr>
          <w:noProof/>
        </w:rPr>
        <w:fldChar w:fldCharType="end"/>
      </w:r>
    </w:p>
    <w:p w14:paraId="7F3F4DD3" w14:textId="103AF66B" w:rsidR="00393B42" w:rsidRDefault="00393B4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_Toc131304701 \h </w:instrText>
      </w:r>
      <w:r>
        <w:rPr>
          <w:noProof/>
        </w:rPr>
      </w:r>
      <w:r>
        <w:rPr>
          <w:noProof/>
        </w:rPr>
        <w:fldChar w:fldCharType="separate"/>
      </w:r>
      <w:r>
        <w:rPr>
          <w:noProof/>
        </w:rPr>
        <w:t>18</w:t>
      </w:r>
      <w:r>
        <w:rPr>
          <w:noProof/>
        </w:rPr>
        <w:fldChar w:fldCharType="end"/>
      </w:r>
    </w:p>
    <w:p w14:paraId="3A99A066" w14:textId="56A43539" w:rsidR="00393B42" w:rsidRDefault="00393B4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_Toc131304702 \h </w:instrText>
      </w:r>
      <w:r>
        <w:rPr>
          <w:noProof/>
        </w:rPr>
      </w:r>
      <w:r>
        <w:rPr>
          <w:noProof/>
        </w:rPr>
        <w:fldChar w:fldCharType="separate"/>
      </w:r>
      <w:r>
        <w:rPr>
          <w:noProof/>
        </w:rPr>
        <w:t>18</w:t>
      </w:r>
      <w:r>
        <w:rPr>
          <w:noProof/>
        </w:rPr>
        <w:fldChar w:fldCharType="end"/>
      </w:r>
    </w:p>
    <w:p w14:paraId="32AB2F90" w14:textId="0990182E" w:rsidR="00393B42" w:rsidRDefault="00393B42">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_Toc131304703 \h </w:instrText>
      </w:r>
      <w:r>
        <w:rPr>
          <w:noProof/>
        </w:rPr>
      </w:r>
      <w:r>
        <w:rPr>
          <w:noProof/>
        </w:rPr>
        <w:fldChar w:fldCharType="separate"/>
      </w:r>
      <w:r>
        <w:rPr>
          <w:noProof/>
        </w:rPr>
        <w:t>18</w:t>
      </w:r>
      <w:r>
        <w:rPr>
          <w:noProof/>
        </w:rPr>
        <w:fldChar w:fldCharType="end"/>
      </w:r>
    </w:p>
    <w:p w14:paraId="6C4C7E3A" w14:textId="5AB42CB8" w:rsidR="00393B42" w:rsidRDefault="00393B42">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_Toc131304704 \h </w:instrText>
      </w:r>
      <w:r>
        <w:rPr>
          <w:noProof/>
        </w:rPr>
      </w:r>
      <w:r>
        <w:rPr>
          <w:noProof/>
        </w:rPr>
        <w:fldChar w:fldCharType="separate"/>
      </w:r>
      <w:r>
        <w:rPr>
          <w:noProof/>
        </w:rPr>
        <w:t>19</w:t>
      </w:r>
      <w:r>
        <w:rPr>
          <w:noProof/>
        </w:rPr>
        <w:fldChar w:fldCharType="end"/>
      </w:r>
    </w:p>
    <w:p w14:paraId="4D936BE2" w14:textId="6168F705" w:rsidR="00393B42" w:rsidRDefault="00393B42">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_Toc131304705 \h </w:instrText>
      </w:r>
      <w:r>
        <w:rPr>
          <w:noProof/>
        </w:rPr>
      </w:r>
      <w:r>
        <w:rPr>
          <w:noProof/>
        </w:rPr>
        <w:fldChar w:fldCharType="separate"/>
      </w:r>
      <w:r>
        <w:rPr>
          <w:noProof/>
        </w:rPr>
        <w:t>19</w:t>
      </w:r>
      <w:r>
        <w:rPr>
          <w:noProof/>
        </w:rPr>
        <w:fldChar w:fldCharType="end"/>
      </w:r>
    </w:p>
    <w:p w14:paraId="2B9E9DD6" w14:textId="08BA7C6C" w:rsidR="00393B42" w:rsidRDefault="00393B42">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_Toc131304706 \h </w:instrText>
      </w:r>
      <w:r>
        <w:rPr>
          <w:noProof/>
        </w:rPr>
      </w:r>
      <w:r>
        <w:rPr>
          <w:noProof/>
        </w:rPr>
        <w:fldChar w:fldCharType="separate"/>
      </w:r>
      <w:r>
        <w:rPr>
          <w:noProof/>
        </w:rPr>
        <w:t>20</w:t>
      </w:r>
      <w:r>
        <w:rPr>
          <w:noProof/>
        </w:rPr>
        <w:fldChar w:fldCharType="end"/>
      </w:r>
    </w:p>
    <w:p w14:paraId="7F19E152" w14:textId="532810EB" w:rsidR="00393B42" w:rsidRDefault="00393B42">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_Toc131304707 \h </w:instrText>
      </w:r>
      <w:r>
        <w:rPr>
          <w:noProof/>
        </w:rPr>
      </w:r>
      <w:r>
        <w:rPr>
          <w:noProof/>
        </w:rPr>
        <w:fldChar w:fldCharType="separate"/>
      </w:r>
      <w:r>
        <w:rPr>
          <w:noProof/>
        </w:rPr>
        <w:t>21</w:t>
      </w:r>
      <w:r>
        <w:rPr>
          <w:noProof/>
        </w:rPr>
        <w:fldChar w:fldCharType="end"/>
      </w:r>
    </w:p>
    <w:p w14:paraId="1EE60B0A" w14:textId="1D44C671" w:rsidR="00393B42" w:rsidRDefault="00393B4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_Toc131304708 \h </w:instrText>
      </w:r>
      <w:r>
        <w:rPr>
          <w:noProof/>
        </w:rPr>
      </w:r>
      <w:r>
        <w:rPr>
          <w:noProof/>
        </w:rPr>
        <w:fldChar w:fldCharType="separate"/>
      </w:r>
      <w:r>
        <w:rPr>
          <w:noProof/>
        </w:rPr>
        <w:t>21</w:t>
      </w:r>
      <w:r>
        <w:rPr>
          <w:noProof/>
        </w:rPr>
        <w:fldChar w:fldCharType="end"/>
      </w:r>
    </w:p>
    <w:p w14:paraId="7A424909" w14:textId="6CF6CDD8" w:rsidR="00393B42" w:rsidRDefault="00393B4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_Toc131304709 \h </w:instrText>
      </w:r>
      <w:r>
        <w:rPr>
          <w:noProof/>
        </w:rPr>
      </w:r>
      <w:r>
        <w:rPr>
          <w:noProof/>
        </w:rPr>
        <w:fldChar w:fldCharType="separate"/>
      </w:r>
      <w:r>
        <w:rPr>
          <w:noProof/>
        </w:rPr>
        <w:t>21</w:t>
      </w:r>
      <w:r>
        <w:rPr>
          <w:noProof/>
        </w:rPr>
        <w:fldChar w:fldCharType="end"/>
      </w:r>
    </w:p>
    <w:p w14:paraId="5BF8C645" w14:textId="5C7FDC55" w:rsidR="00393B42" w:rsidRDefault="00393B4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_Toc131304710 \h </w:instrText>
      </w:r>
      <w:r>
        <w:rPr>
          <w:noProof/>
        </w:rPr>
      </w:r>
      <w:r>
        <w:rPr>
          <w:noProof/>
        </w:rPr>
        <w:fldChar w:fldCharType="separate"/>
      </w:r>
      <w:r>
        <w:rPr>
          <w:noProof/>
        </w:rPr>
        <w:t>21</w:t>
      </w:r>
      <w:r>
        <w:rPr>
          <w:noProof/>
        </w:rPr>
        <w:fldChar w:fldCharType="end"/>
      </w:r>
    </w:p>
    <w:p w14:paraId="71DB2366" w14:textId="4B763A7A" w:rsidR="00393B42" w:rsidRDefault="00393B42">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_Toc131304711 \h </w:instrText>
      </w:r>
      <w:r>
        <w:rPr>
          <w:noProof/>
        </w:rPr>
      </w:r>
      <w:r>
        <w:rPr>
          <w:noProof/>
        </w:rPr>
        <w:fldChar w:fldCharType="separate"/>
      </w:r>
      <w:r>
        <w:rPr>
          <w:noProof/>
        </w:rPr>
        <w:t>21</w:t>
      </w:r>
      <w:r>
        <w:rPr>
          <w:noProof/>
        </w:rPr>
        <w:fldChar w:fldCharType="end"/>
      </w:r>
    </w:p>
    <w:p w14:paraId="7EE9F431" w14:textId="36C3828A" w:rsidR="00393B42" w:rsidRDefault="00393B42">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_Toc131304712 \h </w:instrText>
      </w:r>
      <w:r>
        <w:rPr>
          <w:noProof/>
        </w:rPr>
      </w:r>
      <w:r>
        <w:rPr>
          <w:noProof/>
        </w:rPr>
        <w:fldChar w:fldCharType="separate"/>
      </w:r>
      <w:r>
        <w:rPr>
          <w:noProof/>
        </w:rPr>
        <w:t>22</w:t>
      </w:r>
      <w:r>
        <w:rPr>
          <w:noProof/>
        </w:rPr>
        <w:fldChar w:fldCharType="end"/>
      </w:r>
    </w:p>
    <w:p w14:paraId="7049EA9E" w14:textId="2F8777AD" w:rsidR="00393B42" w:rsidRDefault="00393B42">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_Toc131304713 \h </w:instrText>
      </w:r>
      <w:r>
        <w:rPr>
          <w:noProof/>
        </w:rPr>
      </w:r>
      <w:r>
        <w:rPr>
          <w:noProof/>
        </w:rPr>
        <w:fldChar w:fldCharType="separate"/>
      </w:r>
      <w:r>
        <w:rPr>
          <w:noProof/>
        </w:rPr>
        <w:t>22</w:t>
      </w:r>
      <w:r>
        <w:rPr>
          <w:noProof/>
        </w:rPr>
        <w:fldChar w:fldCharType="end"/>
      </w:r>
    </w:p>
    <w:p w14:paraId="5EBAA21D" w14:textId="2564A1A7" w:rsidR="00393B42" w:rsidRDefault="00393B42">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_Toc131304714 \h </w:instrText>
      </w:r>
      <w:r>
        <w:rPr>
          <w:noProof/>
        </w:rPr>
      </w:r>
      <w:r>
        <w:rPr>
          <w:noProof/>
        </w:rPr>
        <w:fldChar w:fldCharType="separate"/>
      </w:r>
      <w:r>
        <w:rPr>
          <w:noProof/>
        </w:rPr>
        <w:t>22</w:t>
      </w:r>
      <w:r>
        <w:rPr>
          <w:noProof/>
        </w:rPr>
        <w:fldChar w:fldCharType="end"/>
      </w:r>
    </w:p>
    <w:p w14:paraId="38EA0FF9" w14:textId="3C4613BC" w:rsidR="00393B42" w:rsidRDefault="00393B4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_Toc131304715 \h </w:instrText>
      </w:r>
      <w:r>
        <w:rPr>
          <w:noProof/>
        </w:rPr>
      </w:r>
      <w:r>
        <w:rPr>
          <w:noProof/>
        </w:rPr>
        <w:fldChar w:fldCharType="separate"/>
      </w:r>
      <w:r>
        <w:rPr>
          <w:noProof/>
        </w:rPr>
        <w:t>22</w:t>
      </w:r>
      <w:r>
        <w:rPr>
          <w:noProof/>
        </w:rPr>
        <w:fldChar w:fldCharType="end"/>
      </w:r>
    </w:p>
    <w:p w14:paraId="06738A58" w14:textId="48FEB04A" w:rsidR="00393B42" w:rsidRDefault="00393B4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_Toc131304716 \h </w:instrText>
      </w:r>
      <w:r>
        <w:rPr>
          <w:noProof/>
        </w:rPr>
      </w:r>
      <w:r>
        <w:rPr>
          <w:noProof/>
        </w:rPr>
        <w:fldChar w:fldCharType="separate"/>
      </w:r>
      <w:r>
        <w:rPr>
          <w:noProof/>
        </w:rPr>
        <w:t>22</w:t>
      </w:r>
      <w:r>
        <w:rPr>
          <w:noProof/>
        </w:rPr>
        <w:fldChar w:fldCharType="end"/>
      </w:r>
    </w:p>
    <w:p w14:paraId="198EFF01" w14:textId="3488C9DA" w:rsidR="00393B42" w:rsidRDefault="00393B4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_Toc131304717 \h </w:instrText>
      </w:r>
      <w:r>
        <w:rPr>
          <w:noProof/>
        </w:rPr>
      </w:r>
      <w:r>
        <w:rPr>
          <w:noProof/>
        </w:rPr>
        <w:fldChar w:fldCharType="separate"/>
      </w:r>
      <w:r>
        <w:rPr>
          <w:noProof/>
        </w:rPr>
        <w:t>22</w:t>
      </w:r>
      <w:r>
        <w:rPr>
          <w:noProof/>
        </w:rPr>
        <w:fldChar w:fldCharType="end"/>
      </w:r>
    </w:p>
    <w:p w14:paraId="1DD98336" w14:textId="2FEB6EFE" w:rsidR="00393B42" w:rsidRDefault="00393B4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_Toc131304718 \h </w:instrText>
      </w:r>
      <w:r>
        <w:rPr>
          <w:noProof/>
        </w:rPr>
      </w:r>
      <w:r>
        <w:rPr>
          <w:noProof/>
        </w:rPr>
        <w:fldChar w:fldCharType="separate"/>
      </w:r>
      <w:r>
        <w:rPr>
          <w:noProof/>
        </w:rPr>
        <w:t>23</w:t>
      </w:r>
      <w:r>
        <w:rPr>
          <w:noProof/>
        </w:rPr>
        <w:fldChar w:fldCharType="end"/>
      </w:r>
    </w:p>
    <w:p w14:paraId="3C8B6AC9" w14:textId="74448D3C" w:rsidR="00393B42" w:rsidRDefault="00393B4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_Toc131304719 \h </w:instrText>
      </w:r>
      <w:r>
        <w:rPr>
          <w:noProof/>
        </w:rPr>
      </w:r>
      <w:r>
        <w:rPr>
          <w:noProof/>
        </w:rPr>
        <w:fldChar w:fldCharType="separate"/>
      </w:r>
      <w:r>
        <w:rPr>
          <w:noProof/>
        </w:rPr>
        <w:t>23</w:t>
      </w:r>
      <w:r>
        <w:rPr>
          <w:noProof/>
        </w:rPr>
        <w:fldChar w:fldCharType="end"/>
      </w:r>
    </w:p>
    <w:p w14:paraId="4B8C7563" w14:textId="28BE8186" w:rsidR="00393B42" w:rsidRDefault="00393B4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_Toc131304720 \h </w:instrText>
      </w:r>
      <w:r>
        <w:rPr>
          <w:noProof/>
        </w:rPr>
      </w:r>
      <w:r>
        <w:rPr>
          <w:noProof/>
        </w:rPr>
        <w:fldChar w:fldCharType="separate"/>
      </w:r>
      <w:r>
        <w:rPr>
          <w:noProof/>
        </w:rPr>
        <w:t>23</w:t>
      </w:r>
      <w:r>
        <w:rPr>
          <w:noProof/>
        </w:rPr>
        <w:fldChar w:fldCharType="end"/>
      </w:r>
    </w:p>
    <w:p w14:paraId="66804508" w14:textId="5CF629E4" w:rsidR="00393B42" w:rsidRDefault="00393B4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_Toc131304721 \h </w:instrText>
      </w:r>
      <w:r>
        <w:rPr>
          <w:noProof/>
        </w:rPr>
      </w:r>
      <w:r>
        <w:rPr>
          <w:noProof/>
        </w:rPr>
        <w:fldChar w:fldCharType="separate"/>
      </w:r>
      <w:r>
        <w:rPr>
          <w:noProof/>
        </w:rPr>
        <w:t>24</w:t>
      </w:r>
      <w:r>
        <w:rPr>
          <w:noProof/>
        </w:rPr>
        <w:fldChar w:fldCharType="end"/>
      </w:r>
    </w:p>
    <w:p w14:paraId="61E53D97" w14:textId="750C110F" w:rsidR="00393B42" w:rsidRDefault="00393B42">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_Toc131304722 \h </w:instrText>
      </w:r>
      <w:r>
        <w:rPr>
          <w:noProof/>
        </w:rPr>
      </w:r>
      <w:r>
        <w:rPr>
          <w:noProof/>
        </w:rPr>
        <w:fldChar w:fldCharType="separate"/>
      </w:r>
      <w:r>
        <w:rPr>
          <w:noProof/>
        </w:rPr>
        <w:t>24</w:t>
      </w:r>
      <w:r>
        <w:rPr>
          <w:noProof/>
        </w:rPr>
        <w:fldChar w:fldCharType="end"/>
      </w:r>
    </w:p>
    <w:p w14:paraId="3278A319" w14:textId="1BA02782" w:rsidR="00393B42" w:rsidRDefault="00393B42">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_Toc131304723 \h </w:instrText>
      </w:r>
      <w:r>
        <w:rPr>
          <w:noProof/>
        </w:rPr>
      </w:r>
      <w:r>
        <w:rPr>
          <w:noProof/>
        </w:rPr>
        <w:fldChar w:fldCharType="separate"/>
      </w:r>
      <w:r>
        <w:rPr>
          <w:noProof/>
        </w:rPr>
        <w:t>24</w:t>
      </w:r>
      <w:r>
        <w:rPr>
          <w:noProof/>
        </w:rPr>
        <w:fldChar w:fldCharType="end"/>
      </w:r>
    </w:p>
    <w:p w14:paraId="5915B65F" w14:textId="1DCF1CD2" w:rsidR="00393B42" w:rsidRDefault="00393B42">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_Toc131304724 \h </w:instrText>
      </w:r>
      <w:r>
        <w:rPr>
          <w:noProof/>
        </w:rPr>
      </w:r>
      <w:r>
        <w:rPr>
          <w:noProof/>
        </w:rPr>
        <w:fldChar w:fldCharType="separate"/>
      </w:r>
      <w:r>
        <w:rPr>
          <w:noProof/>
        </w:rPr>
        <w:t>24</w:t>
      </w:r>
      <w:r>
        <w:rPr>
          <w:noProof/>
        </w:rPr>
        <w:fldChar w:fldCharType="end"/>
      </w:r>
    </w:p>
    <w:p w14:paraId="31022E82" w14:textId="353378C8" w:rsidR="00393B42" w:rsidRDefault="00393B4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_Toc131304725 \h </w:instrText>
      </w:r>
      <w:r>
        <w:rPr>
          <w:noProof/>
        </w:rPr>
      </w:r>
      <w:r>
        <w:rPr>
          <w:noProof/>
        </w:rPr>
        <w:fldChar w:fldCharType="separate"/>
      </w:r>
      <w:r>
        <w:rPr>
          <w:noProof/>
        </w:rPr>
        <w:t>24</w:t>
      </w:r>
      <w:r>
        <w:rPr>
          <w:noProof/>
        </w:rPr>
        <w:fldChar w:fldCharType="end"/>
      </w:r>
    </w:p>
    <w:p w14:paraId="3BBEFC75" w14:textId="678B3B8B" w:rsidR="00393B42" w:rsidRDefault="00393B42">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_Toc131304726 \h </w:instrText>
      </w:r>
      <w:r>
        <w:rPr>
          <w:noProof/>
        </w:rPr>
      </w:r>
      <w:r>
        <w:rPr>
          <w:noProof/>
        </w:rPr>
        <w:fldChar w:fldCharType="separate"/>
      </w:r>
      <w:r>
        <w:rPr>
          <w:noProof/>
        </w:rPr>
        <w:t>24</w:t>
      </w:r>
      <w:r>
        <w:rPr>
          <w:noProof/>
        </w:rPr>
        <w:fldChar w:fldCharType="end"/>
      </w:r>
    </w:p>
    <w:p w14:paraId="28E7D611" w14:textId="1A367C1F" w:rsidR="00393B42" w:rsidRDefault="00393B42">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_Toc131304727 \h </w:instrText>
      </w:r>
      <w:r>
        <w:rPr>
          <w:noProof/>
        </w:rPr>
      </w:r>
      <w:r>
        <w:rPr>
          <w:noProof/>
        </w:rPr>
        <w:fldChar w:fldCharType="separate"/>
      </w:r>
      <w:r>
        <w:rPr>
          <w:noProof/>
        </w:rPr>
        <w:t>24</w:t>
      </w:r>
      <w:r>
        <w:rPr>
          <w:noProof/>
        </w:rPr>
        <w:fldChar w:fldCharType="end"/>
      </w:r>
    </w:p>
    <w:p w14:paraId="610C218A" w14:textId="6B8A1CD0" w:rsidR="00393B42" w:rsidRDefault="00393B42">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_Toc131304728 \h </w:instrText>
      </w:r>
      <w:r>
        <w:rPr>
          <w:noProof/>
        </w:rPr>
      </w:r>
      <w:r>
        <w:rPr>
          <w:noProof/>
        </w:rPr>
        <w:fldChar w:fldCharType="separate"/>
      </w:r>
      <w:r>
        <w:rPr>
          <w:noProof/>
        </w:rPr>
        <w:t>24</w:t>
      </w:r>
      <w:r>
        <w:rPr>
          <w:noProof/>
        </w:rPr>
        <w:fldChar w:fldCharType="end"/>
      </w:r>
    </w:p>
    <w:p w14:paraId="296FA365" w14:textId="4D219551" w:rsidR="00393B42" w:rsidRDefault="00393B4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_Toc131304729 \h </w:instrText>
      </w:r>
      <w:r>
        <w:rPr>
          <w:noProof/>
        </w:rPr>
      </w:r>
      <w:r>
        <w:rPr>
          <w:noProof/>
        </w:rPr>
        <w:fldChar w:fldCharType="separate"/>
      </w:r>
      <w:r>
        <w:rPr>
          <w:noProof/>
        </w:rPr>
        <w:t>25</w:t>
      </w:r>
      <w:r>
        <w:rPr>
          <w:noProof/>
        </w:rPr>
        <w:fldChar w:fldCharType="end"/>
      </w:r>
    </w:p>
    <w:p w14:paraId="3ADC21A0" w14:textId="5A92F1AB" w:rsidR="00393B42" w:rsidRDefault="00393B4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_Toc131304730 \h </w:instrText>
      </w:r>
      <w:r>
        <w:rPr>
          <w:noProof/>
        </w:rPr>
      </w:r>
      <w:r>
        <w:rPr>
          <w:noProof/>
        </w:rPr>
        <w:fldChar w:fldCharType="separate"/>
      </w:r>
      <w:r>
        <w:rPr>
          <w:noProof/>
        </w:rPr>
        <w:t>25</w:t>
      </w:r>
      <w:r>
        <w:rPr>
          <w:noProof/>
        </w:rPr>
        <w:fldChar w:fldCharType="end"/>
      </w:r>
    </w:p>
    <w:p w14:paraId="2A02B8FD" w14:textId="1DB17002" w:rsidR="00393B42" w:rsidRDefault="00393B42">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_Toc131304731 \h </w:instrText>
      </w:r>
      <w:r>
        <w:rPr>
          <w:noProof/>
        </w:rPr>
      </w:r>
      <w:r>
        <w:rPr>
          <w:noProof/>
        </w:rPr>
        <w:fldChar w:fldCharType="separate"/>
      </w:r>
      <w:r>
        <w:rPr>
          <w:noProof/>
        </w:rPr>
        <w:t>25</w:t>
      </w:r>
      <w:r>
        <w:rPr>
          <w:noProof/>
        </w:rPr>
        <w:fldChar w:fldCharType="end"/>
      </w:r>
    </w:p>
    <w:p w14:paraId="457F8EC9" w14:textId="68BFFA93" w:rsidR="00393B42" w:rsidRDefault="00393B42">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_Toc131304732 \h </w:instrText>
      </w:r>
      <w:r>
        <w:rPr>
          <w:noProof/>
        </w:rPr>
      </w:r>
      <w:r>
        <w:rPr>
          <w:noProof/>
        </w:rPr>
        <w:fldChar w:fldCharType="separate"/>
      </w:r>
      <w:r>
        <w:rPr>
          <w:noProof/>
        </w:rPr>
        <w:t>25</w:t>
      </w:r>
      <w:r>
        <w:rPr>
          <w:noProof/>
        </w:rPr>
        <w:fldChar w:fldCharType="end"/>
      </w:r>
    </w:p>
    <w:p w14:paraId="49959CCC" w14:textId="4A052DE5" w:rsidR="00393B42" w:rsidRDefault="00393B42">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_Toc131304733 \h </w:instrText>
      </w:r>
      <w:r>
        <w:rPr>
          <w:noProof/>
        </w:rPr>
      </w:r>
      <w:r>
        <w:rPr>
          <w:noProof/>
        </w:rPr>
        <w:fldChar w:fldCharType="separate"/>
      </w:r>
      <w:r>
        <w:rPr>
          <w:noProof/>
        </w:rPr>
        <w:t>25</w:t>
      </w:r>
      <w:r>
        <w:rPr>
          <w:noProof/>
        </w:rPr>
        <w:fldChar w:fldCharType="end"/>
      </w:r>
    </w:p>
    <w:p w14:paraId="0BAD078B" w14:textId="2EB446BF" w:rsidR="00393B42" w:rsidRDefault="00393B42">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_Toc131304734 \h </w:instrText>
      </w:r>
      <w:r>
        <w:rPr>
          <w:noProof/>
        </w:rPr>
      </w:r>
      <w:r>
        <w:rPr>
          <w:noProof/>
        </w:rPr>
        <w:fldChar w:fldCharType="separate"/>
      </w:r>
      <w:r>
        <w:rPr>
          <w:noProof/>
        </w:rPr>
        <w:t>25</w:t>
      </w:r>
      <w:r>
        <w:rPr>
          <w:noProof/>
        </w:rPr>
        <w:fldChar w:fldCharType="end"/>
      </w:r>
    </w:p>
    <w:p w14:paraId="08071346" w14:textId="3710C638" w:rsidR="00393B42" w:rsidRDefault="00393B42">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_Toc131304735 \h </w:instrText>
      </w:r>
      <w:r>
        <w:rPr>
          <w:noProof/>
        </w:rPr>
      </w:r>
      <w:r>
        <w:rPr>
          <w:noProof/>
        </w:rPr>
        <w:fldChar w:fldCharType="separate"/>
      </w:r>
      <w:r>
        <w:rPr>
          <w:noProof/>
        </w:rPr>
        <w:t>26</w:t>
      </w:r>
      <w:r>
        <w:rPr>
          <w:noProof/>
        </w:rPr>
        <w:fldChar w:fldCharType="end"/>
      </w:r>
    </w:p>
    <w:p w14:paraId="127B2B9D" w14:textId="58F9A9CA" w:rsidR="00393B42" w:rsidRDefault="00393B42">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_Toc131304736 \h </w:instrText>
      </w:r>
      <w:r>
        <w:rPr>
          <w:noProof/>
        </w:rPr>
      </w:r>
      <w:r>
        <w:rPr>
          <w:noProof/>
        </w:rPr>
        <w:fldChar w:fldCharType="separate"/>
      </w:r>
      <w:r>
        <w:rPr>
          <w:noProof/>
        </w:rPr>
        <w:t>26</w:t>
      </w:r>
      <w:r>
        <w:rPr>
          <w:noProof/>
        </w:rPr>
        <w:fldChar w:fldCharType="end"/>
      </w:r>
    </w:p>
    <w:p w14:paraId="1A44EEF1" w14:textId="044B8E9C" w:rsidR="00393B42" w:rsidRDefault="00393B42">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_Toc131304737 \h </w:instrText>
      </w:r>
      <w:r>
        <w:rPr>
          <w:noProof/>
        </w:rPr>
      </w:r>
      <w:r>
        <w:rPr>
          <w:noProof/>
        </w:rPr>
        <w:fldChar w:fldCharType="separate"/>
      </w:r>
      <w:r>
        <w:rPr>
          <w:noProof/>
        </w:rPr>
        <w:t>26</w:t>
      </w:r>
      <w:r>
        <w:rPr>
          <w:noProof/>
        </w:rPr>
        <w:fldChar w:fldCharType="end"/>
      </w:r>
    </w:p>
    <w:p w14:paraId="618F6346" w14:textId="7F9F7061" w:rsidR="00393B42" w:rsidRDefault="00393B42">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_Toc131304738 \h </w:instrText>
      </w:r>
      <w:r>
        <w:rPr>
          <w:noProof/>
        </w:rPr>
      </w:r>
      <w:r>
        <w:rPr>
          <w:noProof/>
        </w:rPr>
        <w:fldChar w:fldCharType="separate"/>
      </w:r>
      <w:r>
        <w:rPr>
          <w:noProof/>
        </w:rPr>
        <w:t>26</w:t>
      </w:r>
      <w:r>
        <w:rPr>
          <w:noProof/>
        </w:rPr>
        <w:fldChar w:fldCharType="end"/>
      </w:r>
    </w:p>
    <w:p w14:paraId="54E05875" w14:textId="42590AC6" w:rsidR="00393B42" w:rsidRDefault="00393B42">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_Toc131304739 \h </w:instrText>
      </w:r>
      <w:r>
        <w:rPr>
          <w:noProof/>
        </w:rPr>
      </w:r>
      <w:r>
        <w:rPr>
          <w:noProof/>
        </w:rPr>
        <w:fldChar w:fldCharType="separate"/>
      </w:r>
      <w:r>
        <w:rPr>
          <w:noProof/>
        </w:rPr>
        <w:t>26</w:t>
      </w:r>
      <w:r>
        <w:rPr>
          <w:noProof/>
        </w:rPr>
        <w:fldChar w:fldCharType="end"/>
      </w:r>
    </w:p>
    <w:p w14:paraId="3DAE6D27" w14:textId="6E4FD774" w:rsidR="00393B42" w:rsidRDefault="00393B42">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_Toc131304740 \h </w:instrText>
      </w:r>
      <w:r>
        <w:rPr>
          <w:noProof/>
        </w:rPr>
      </w:r>
      <w:r>
        <w:rPr>
          <w:noProof/>
        </w:rPr>
        <w:fldChar w:fldCharType="separate"/>
      </w:r>
      <w:r>
        <w:rPr>
          <w:noProof/>
        </w:rPr>
        <w:t>26</w:t>
      </w:r>
      <w:r>
        <w:rPr>
          <w:noProof/>
        </w:rPr>
        <w:fldChar w:fldCharType="end"/>
      </w:r>
    </w:p>
    <w:p w14:paraId="679E332D" w14:textId="676C93F1" w:rsidR="00393B42" w:rsidRDefault="00393B42">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_Toc131304741 \h </w:instrText>
      </w:r>
      <w:r>
        <w:rPr>
          <w:noProof/>
        </w:rPr>
      </w:r>
      <w:r>
        <w:rPr>
          <w:noProof/>
        </w:rPr>
        <w:fldChar w:fldCharType="separate"/>
      </w:r>
      <w:r>
        <w:rPr>
          <w:noProof/>
        </w:rPr>
        <w:t>26</w:t>
      </w:r>
      <w:r>
        <w:rPr>
          <w:noProof/>
        </w:rPr>
        <w:fldChar w:fldCharType="end"/>
      </w:r>
    </w:p>
    <w:p w14:paraId="3B1E4686" w14:textId="349BF657" w:rsidR="00393B42" w:rsidRDefault="00393B42">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_Toc131304742 \h </w:instrText>
      </w:r>
      <w:r>
        <w:rPr>
          <w:noProof/>
        </w:rPr>
      </w:r>
      <w:r>
        <w:rPr>
          <w:noProof/>
        </w:rPr>
        <w:fldChar w:fldCharType="separate"/>
      </w:r>
      <w:r>
        <w:rPr>
          <w:noProof/>
        </w:rPr>
        <w:t>27</w:t>
      </w:r>
      <w:r>
        <w:rPr>
          <w:noProof/>
        </w:rPr>
        <w:fldChar w:fldCharType="end"/>
      </w:r>
    </w:p>
    <w:p w14:paraId="13846237" w14:textId="0AD30104" w:rsidR="00393B42" w:rsidRDefault="00393B42">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_Toc131304743 \h </w:instrText>
      </w:r>
      <w:r>
        <w:rPr>
          <w:noProof/>
        </w:rPr>
      </w:r>
      <w:r>
        <w:rPr>
          <w:noProof/>
        </w:rPr>
        <w:fldChar w:fldCharType="separate"/>
      </w:r>
      <w:r>
        <w:rPr>
          <w:noProof/>
        </w:rPr>
        <w:t>27</w:t>
      </w:r>
      <w:r>
        <w:rPr>
          <w:noProof/>
        </w:rPr>
        <w:fldChar w:fldCharType="end"/>
      </w:r>
    </w:p>
    <w:p w14:paraId="58B8A229" w14:textId="05B16FE7" w:rsidR="00393B42" w:rsidRDefault="00393B42">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_Toc131304744 \h </w:instrText>
      </w:r>
      <w:r>
        <w:rPr>
          <w:noProof/>
        </w:rPr>
      </w:r>
      <w:r>
        <w:rPr>
          <w:noProof/>
        </w:rPr>
        <w:fldChar w:fldCharType="separate"/>
      </w:r>
      <w:r>
        <w:rPr>
          <w:noProof/>
        </w:rPr>
        <w:t>27</w:t>
      </w:r>
      <w:r>
        <w:rPr>
          <w:noProof/>
        </w:rPr>
        <w:fldChar w:fldCharType="end"/>
      </w:r>
    </w:p>
    <w:p w14:paraId="3E31D1FE" w14:textId="320343CD" w:rsidR="00393B42" w:rsidRDefault="00393B42">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_Toc131304745 \h </w:instrText>
      </w:r>
      <w:r>
        <w:rPr>
          <w:noProof/>
        </w:rPr>
      </w:r>
      <w:r>
        <w:rPr>
          <w:noProof/>
        </w:rPr>
        <w:fldChar w:fldCharType="separate"/>
      </w:r>
      <w:r>
        <w:rPr>
          <w:noProof/>
        </w:rPr>
        <w:t>27</w:t>
      </w:r>
      <w:r>
        <w:rPr>
          <w:noProof/>
        </w:rPr>
        <w:fldChar w:fldCharType="end"/>
      </w:r>
    </w:p>
    <w:p w14:paraId="1851C19C" w14:textId="17F50931" w:rsidR="00393B42" w:rsidRDefault="00393B42">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_Toc131304746 \h </w:instrText>
      </w:r>
      <w:r>
        <w:rPr>
          <w:noProof/>
        </w:rPr>
      </w:r>
      <w:r>
        <w:rPr>
          <w:noProof/>
        </w:rPr>
        <w:fldChar w:fldCharType="separate"/>
      </w:r>
      <w:r>
        <w:rPr>
          <w:noProof/>
        </w:rPr>
        <w:t>28</w:t>
      </w:r>
      <w:r>
        <w:rPr>
          <w:noProof/>
        </w:rPr>
        <w:fldChar w:fldCharType="end"/>
      </w:r>
    </w:p>
    <w:p w14:paraId="137D4A54" w14:textId="2B0F1113" w:rsidR="00393B42" w:rsidRDefault="00393B42">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_Toc131304747 \h </w:instrText>
      </w:r>
      <w:r>
        <w:rPr>
          <w:noProof/>
        </w:rPr>
      </w:r>
      <w:r>
        <w:rPr>
          <w:noProof/>
        </w:rPr>
        <w:fldChar w:fldCharType="separate"/>
      </w:r>
      <w:r>
        <w:rPr>
          <w:noProof/>
        </w:rPr>
        <w:t>28</w:t>
      </w:r>
      <w:r>
        <w:rPr>
          <w:noProof/>
        </w:rPr>
        <w:fldChar w:fldCharType="end"/>
      </w:r>
    </w:p>
    <w:p w14:paraId="48992506" w14:textId="5DB1B944" w:rsidR="00393B42" w:rsidRDefault="00393B42">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_Toc131304748 \h </w:instrText>
      </w:r>
      <w:r>
        <w:rPr>
          <w:noProof/>
        </w:rPr>
      </w:r>
      <w:r>
        <w:rPr>
          <w:noProof/>
        </w:rPr>
        <w:fldChar w:fldCharType="separate"/>
      </w:r>
      <w:r>
        <w:rPr>
          <w:noProof/>
        </w:rPr>
        <w:t>28</w:t>
      </w:r>
      <w:r>
        <w:rPr>
          <w:noProof/>
        </w:rPr>
        <w:fldChar w:fldCharType="end"/>
      </w:r>
    </w:p>
    <w:p w14:paraId="362E2CF9" w14:textId="30A6A611" w:rsidR="00393B42" w:rsidRDefault="00393B42">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_Toc131304749 \h </w:instrText>
      </w:r>
      <w:r>
        <w:rPr>
          <w:noProof/>
        </w:rPr>
      </w:r>
      <w:r>
        <w:rPr>
          <w:noProof/>
        </w:rPr>
        <w:fldChar w:fldCharType="separate"/>
      </w:r>
      <w:r>
        <w:rPr>
          <w:noProof/>
        </w:rPr>
        <w:t>28</w:t>
      </w:r>
      <w:r>
        <w:rPr>
          <w:noProof/>
        </w:rPr>
        <w:fldChar w:fldCharType="end"/>
      </w:r>
    </w:p>
    <w:p w14:paraId="24802579" w14:textId="6C0F1932" w:rsidR="00393B42" w:rsidRDefault="00393B42">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_Toc131304750 \h </w:instrText>
      </w:r>
      <w:r>
        <w:rPr>
          <w:noProof/>
        </w:rPr>
      </w:r>
      <w:r>
        <w:rPr>
          <w:noProof/>
        </w:rPr>
        <w:fldChar w:fldCharType="separate"/>
      </w:r>
      <w:r>
        <w:rPr>
          <w:noProof/>
        </w:rPr>
        <w:t>28</w:t>
      </w:r>
      <w:r>
        <w:rPr>
          <w:noProof/>
        </w:rPr>
        <w:fldChar w:fldCharType="end"/>
      </w:r>
    </w:p>
    <w:p w14:paraId="632A64B4" w14:textId="37D89891" w:rsidR="00393B42" w:rsidRDefault="00393B42">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_Toc131304751 \h </w:instrText>
      </w:r>
      <w:r>
        <w:rPr>
          <w:noProof/>
        </w:rPr>
      </w:r>
      <w:r>
        <w:rPr>
          <w:noProof/>
        </w:rPr>
        <w:fldChar w:fldCharType="separate"/>
      </w:r>
      <w:r>
        <w:rPr>
          <w:noProof/>
        </w:rPr>
        <w:t>28</w:t>
      </w:r>
      <w:r>
        <w:rPr>
          <w:noProof/>
        </w:rPr>
        <w:fldChar w:fldCharType="end"/>
      </w:r>
    </w:p>
    <w:p w14:paraId="6C662DBF" w14:textId="3BA4F3EC" w:rsidR="00393B42" w:rsidRDefault="00393B42">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_Toc131304752 \h </w:instrText>
      </w:r>
      <w:r>
        <w:rPr>
          <w:noProof/>
        </w:rPr>
      </w:r>
      <w:r>
        <w:rPr>
          <w:noProof/>
        </w:rPr>
        <w:fldChar w:fldCharType="separate"/>
      </w:r>
      <w:r>
        <w:rPr>
          <w:noProof/>
        </w:rPr>
        <w:t>29</w:t>
      </w:r>
      <w:r>
        <w:rPr>
          <w:noProof/>
        </w:rPr>
        <w:fldChar w:fldCharType="end"/>
      </w:r>
    </w:p>
    <w:p w14:paraId="26F5E8DB" w14:textId="1F963548" w:rsidR="00393B42" w:rsidRDefault="00393B42">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_Toc131304753 \h </w:instrText>
      </w:r>
      <w:r>
        <w:rPr>
          <w:noProof/>
        </w:rPr>
      </w:r>
      <w:r>
        <w:rPr>
          <w:noProof/>
        </w:rPr>
        <w:fldChar w:fldCharType="separate"/>
      </w:r>
      <w:r>
        <w:rPr>
          <w:noProof/>
        </w:rPr>
        <w:t>29</w:t>
      </w:r>
      <w:r>
        <w:rPr>
          <w:noProof/>
        </w:rPr>
        <w:fldChar w:fldCharType="end"/>
      </w:r>
    </w:p>
    <w:p w14:paraId="42F2E5C3" w14:textId="303D76F3" w:rsidR="00393B42" w:rsidRDefault="00393B42">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_Toc131304754 \h </w:instrText>
      </w:r>
      <w:r>
        <w:rPr>
          <w:noProof/>
        </w:rPr>
      </w:r>
      <w:r>
        <w:rPr>
          <w:noProof/>
        </w:rPr>
        <w:fldChar w:fldCharType="separate"/>
      </w:r>
      <w:r>
        <w:rPr>
          <w:noProof/>
        </w:rPr>
        <w:t>29</w:t>
      </w:r>
      <w:r>
        <w:rPr>
          <w:noProof/>
        </w:rPr>
        <w:fldChar w:fldCharType="end"/>
      </w:r>
    </w:p>
    <w:p w14:paraId="7B653943" w14:textId="5224C5C1" w:rsidR="00393B42" w:rsidRDefault="00393B42">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_Toc131304755 \h </w:instrText>
      </w:r>
      <w:r>
        <w:rPr>
          <w:noProof/>
        </w:rPr>
      </w:r>
      <w:r>
        <w:rPr>
          <w:noProof/>
        </w:rPr>
        <w:fldChar w:fldCharType="separate"/>
      </w:r>
      <w:r>
        <w:rPr>
          <w:noProof/>
        </w:rPr>
        <w:t>29</w:t>
      </w:r>
      <w:r>
        <w:rPr>
          <w:noProof/>
        </w:rPr>
        <w:fldChar w:fldCharType="end"/>
      </w:r>
    </w:p>
    <w:p w14:paraId="7552ADDB" w14:textId="237F100C" w:rsidR="00393B42" w:rsidRDefault="00393B42">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_Toc131304756 \h </w:instrText>
      </w:r>
      <w:r>
        <w:rPr>
          <w:noProof/>
        </w:rPr>
      </w:r>
      <w:r>
        <w:rPr>
          <w:noProof/>
        </w:rPr>
        <w:fldChar w:fldCharType="separate"/>
      </w:r>
      <w:r>
        <w:rPr>
          <w:noProof/>
        </w:rPr>
        <w:t>29</w:t>
      </w:r>
      <w:r>
        <w:rPr>
          <w:noProof/>
        </w:rPr>
        <w:fldChar w:fldCharType="end"/>
      </w:r>
    </w:p>
    <w:p w14:paraId="7FE4A7C3" w14:textId="27B064D7" w:rsidR="00393B42" w:rsidRDefault="00393B42">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_Toc131304757 \h </w:instrText>
      </w:r>
      <w:r>
        <w:rPr>
          <w:noProof/>
        </w:rPr>
      </w:r>
      <w:r>
        <w:rPr>
          <w:noProof/>
        </w:rPr>
        <w:fldChar w:fldCharType="separate"/>
      </w:r>
      <w:r>
        <w:rPr>
          <w:noProof/>
        </w:rPr>
        <w:t>29</w:t>
      </w:r>
      <w:r>
        <w:rPr>
          <w:noProof/>
        </w:rPr>
        <w:fldChar w:fldCharType="end"/>
      </w:r>
    </w:p>
    <w:p w14:paraId="0204D1C4" w14:textId="6012136E" w:rsidR="00393B42" w:rsidRDefault="00393B42">
      <w:pPr>
        <w:pStyle w:val="TOC1"/>
        <w:rPr>
          <w:rFonts w:asciiTheme="minorHAnsi" w:eastAsiaTheme="minorEastAsia" w:hAnsiTheme="minorHAnsi" w:cstheme="minorBidi"/>
          <w:noProof/>
          <w:szCs w:val="22"/>
          <w:lang w:eastAsia="en-GB"/>
        </w:rPr>
      </w:pPr>
      <w:r w:rsidRPr="00C0348C">
        <w:rPr>
          <w:noProof/>
          <w:lang w:val="fr-FR"/>
        </w:rPr>
        <w:t>9</w:t>
      </w:r>
      <w:r>
        <w:rPr>
          <w:rFonts w:asciiTheme="minorHAnsi" w:eastAsiaTheme="minorEastAsia" w:hAnsiTheme="minorHAnsi" w:cstheme="minorBidi"/>
          <w:noProof/>
          <w:szCs w:val="22"/>
          <w:lang w:eastAsia="en-GB"/>
        </w:rPr>
        <w:tab/>
      </w:r>
      <w:r w:rsidRPr="00C0348C">
        <w:rPr>
          <w:noProof/>
          <w:lang w:val="fr-FR"/>
        </w:rPr>
        <w:t>Information elements coding</w:t>
      </w:r>
      <w:r>
        <w:rPr>
          <w:noProof/>
        </w:rPr>
        <w:tab/>
      </w:r>
      <w:r>
        <w:rPr>
          <w:noProof/>
        </w:rPr>
        <w:fldChar w:fldCharType="begin" w:fldLock="1"/>
      </w:r>
      <w:r>
        <w:rPr>
          <w:noProof/>
        </w:rPr>
        <w:instrText xml:space="preserve"> PAGEREF _Toc131304758 \h </w:instrText>
      </w:r>
      <w:r>
        <w:rPr>
          <w:noProof/>
        </w:rPr>
      </w:r>
      <w:r>
        <w:rPr>
          <w:noProof/>
        </w:rPr>
        <w:fldChar w:fldCharType="separate"/>
      </w:r>
      <w:r>
        <w:rPr>
          <w:noProof/>
        </w:rPr>
        <w:t>30</w:t>
      </w:r>
      <w:r>
        <w:rPr>
          <w:noProof/>
        </w:rPr>
        <w:fldChar w:fldCharType="end"/>
      </w:r>
    </w:p>
    <w:p w14:paraId="0DEFEB4D" w14:textId="716DBD98" w:rsidR="00393B42" w:rsidRDefault="00393B42">
      <w:pPr>
        <w:pStyle w:val="TOC2"/>
        <w:rPr>
          <w:rFonts w:asciiTheme="minorHAnsi" w:eastAsiaTheme="minorEastAsia" w:hAnsiTheme="minorHAnsi" w:cstheme="minorBidi"/>
          <w:noProof/>
          <w:sz w:val="22"/>
          <w:szCs w:val="22"/>
          <w:lang w:eastAsia="en-GB"/>
        </w:rPr>
      </w:pPr>
      <w:r w:rsidRPr="00C0348C">
        <w:rPr>
          <w:noProof/>
          <w:lang w:val="fr-FR"/>
        </w:rPr>
        <w:t>9.1</w:t>
      </w:r>
      <w:r>
        <w:rPr>
          <w:rFonts w:asciiTheme="minorHAnsi" w:eastAsiaTheme="minorEastAsia" w:hAnsiTheme="minorHAnsi" w:cstheme="minorBidi"/>
          <w:noProof/>
          <w:sz w:val="22"/>
          <w:szCs w:val="22"/>
          <w:lang w:eastAsia="en-GB"/>
        </w:rPr>
        <w:tab/>
      </w:r>
      <w:r w:rsidRPr="00C0348C">
        <w:rPr>
          <w:noProof/>
          <w:lang w:val="fr-FR"/>
        </w:rPr>
        <w:t>Port management service message type</w:t>
      </w:r>
      <w:r>
        <w:rPr>
          <w:noProof/>
        </w:rPr>
        <w:tab/>
      </w:r>
      <w:r>
        <w:rPr>
          <w:noProof/>
        </w:rPr>
        <w:fldChar w:fldCharType="begin" w:fldLock="1"/>
      </w:r>
      <w:r>
        <w:rPr>
          <w:noProof/>
        </w:rPr>
        <w:instrText xml:space="preserve"> PAGEREF _Toc131304759 \h </w:instrText>
      </w:r>
      <w:r>
        <w:rPr>
          <w:noProof/>
        </w:rPr>
      </w:r>
      <w:r>
        <w:rPr>
          <w:noProof/>
        </w:rPr>
        <w:fldChar w:fldCharType="separate"/>
      </w:r>
      <w:r>
        <w:rPr>
          <w:noProof/>
        </w:rPr>
        <w:t>30</w:t>
      </w:r>
      <w:r>
        <w:rPr>
          <w:noProof/>
        </w:rPr>
        <w:fldChar w:fldCharType="end"/>
      </w:r>
    </w:p>
    <w:p w14:paraId="4822AB10" w14:textId="5647D650" w:rsidR="00393B42" w:rsidRDefault="00393B42">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_Toc131304760 \h </w:instrText>
      </w:r>
      <w:r>
        <w:rPr>
          <w:noProof/>
        </w:rPr>
      </w:r>
      <w:r>
        <w:rPr>
          <w:noProof/>
        </w:rPr>
        <w:fldChar w:fldCharType="separate"/>
      </w:r>
      <w:r>
        <w:rPr>
          <w:noProof/>
        </w:rPr>
        <w:t>30</w:t>
      </w:r>
      <w:r>
        <w:rPr>
          <w:noProof/>
        </w:rPr>
        <w:fldChar w:fldCharType="end"/>
      </w:r>
    </w:p>
    <w:p w14:paraId="7509573B" w14:textId="74598822" w:rsidR="00393B42" w:rsidRDefault="00393B42">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_Toc131304761 \h </w:instrText>
      </w:r>
      <w:r>
        <w:rPr>
          <w:noProof/>
        </w:rPr>
      </w:r>
      <w:r>
        <w:rPr>
          <w:noProof/>
        </w:rPr>
        <w:fldChar w:fldCharType="separate"/>
      </w:r>
      <w:r>
        <w:rPr>
          <w:noProof/>
        </w:rPr>
        <w:t>40</w:t>
      </w:r>
      <w:r>
        <w:rPr>
          <w:noProof/>
        </w:rPr>
        <w:fldChar w:fldCharType="end"/>
      </w:r>
    </w:p>
    <w:p w14:paraId="02646B26" w14:textId="3844B7AF" w:rsidR="00393B42" w:rsidRDefault="00393B42">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_Toc131304762 \h </w:instrText>
      </w:r>
      <w:r>
        <w:rPr>
          <w:noProof/>
        </w:rPr>
      </w:r>
      <w:r>
        <w:rPr>
          <w:noProof/>
        </w:rPr>
        <w:fldChar w:fldCharType="separate"/>
      </w:r>
      <w:r>
        <w:rPr>
          <w:noProof/>
        </w:rPr>
        <w:t>41</w:t>
      </w:r>
      <w:r>
        <w:rPr>
          <w:noProof/>
        </w:rPr>
        <w:fldChar w:fldCharType="end"/>
      </w:r>
    </w:p>
    <w:p w14:paraId="616F35E4" w14:textId="5FE0D5AF" w:rsidR="00393B42" w:rsidRDefault="00393B42">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_Toc131304763 \h </w:instrText>
      </w:r>
      <w:r>
        <w:rPr>
          <w:noProof/>
        </w:rPr>
      </w:r>
      <w:r>
        <w:rPr>
          <w:noProof/>
        </w:rPr>
        <w:fldChar w:fldCharType="separate"/>
      </w:r>
      <w:r>
        <w:rPr>
          <w:noProof/>
        </w:rPr>
        <w:t>44</w:t>
      </w:r>
      <w:r>
        <w:rPr>
          <w:noProof/>
        </w:rPr>
        <w:fldChar w:fldCharType="end"/>
      </w:r>
    </w:p>
    <w:p w14:paraId="027368AA" w14:textId="07C37D09" w:rsidR="00393B42" w:rsidRDefault="00393B42">
      <w:pPr>
        <w:pStyle w:val="TOC2"/>
        <w:rPr>
          <w:rFonts w:asciiTheme="minorHAnsi" w:eastAsiaTheme="minorEastAsia" w:hAnsiTheme="minorHAnsi" w:cstheme="minorBidi"/>
          <w:noProof/>
          <w:sz w:val="22"/>
          <w:szCs w:val="22"/>
          <w:lang w:eastAsia="en-GB"/>
        </w:rPr>
      </w:pPr>
      <w:r w:rsidRPr="00C0348C">
        <w:rPr>
          <w:noProof/>
          <w:lang w:val="fr-FR"/>
        </w:rPr>
        <w:t>9.5A</w:t>
      </w:r>
      <w:r>
        <w:rPr>
          <w:rFonts w:asciiTheme="minorHAnsi" w:eastAsiaTheme="minorEastAsia" w:hAnsiTheme="minorHAnsi" w:cstheme="minorBidi"/>
          <w:noProof/>
          <w:sz w:val="22"/>
          <w:szCs w:val="22"/>
          <w:lang w:eastAsia="en-GB"/>
        </w:rPr>
        <w:tab/>
      </w:r>
      <w:r w:rsidRPr="00C0348C">
        <w:rPr>
          <w:noProof/>
          <w:lang w:val="fr-FR"/>
        </w:rPr>
        <w:t>User plane node management service message type</w:t>
      </w:r>
      <w:r>
        <w:rPr>
          <w:noProof/>
        </w:rPr>
        <w:tab/>
      </w:r>
      <w:r>
        <w:rPr>
          <w:noProof/>
        </w:rPr>
        <w:fldChar w:fldCharType="begin" w:fldLock="1"/>
      </w:r>
      <w:r>
        <w:rPr>
          <w:noProof/>
        </w:rPr>
        <w:instrText xml:space="preserve"> PAGEREF _Toc131304764 \h </w:instrText>
      </w:r>
      <w:r>
        <w:rPr>
          <w:noProof/>
        </w:rPr>
      </w:r>
      <w:r>
        <w:rPr>
          <w:noProof/>
        </w:rPr>
        <w:fldChar w:fldCharType="separate"/>
      </w:r>
      <w:r>
        <w:rPr>
          <w:noProof/>
        </w:rPr>
        <w:t>48</w:t>
      </w:r>
      <w:r>
        <w:rPr>
          <w:noProof/>
        </w:rPr>
        <w:fldChar w:fldCharType="end"/>
      </w:r>
    </w:p>
    <w:p w14:paraId="2082FD67" w14:textId="2E24B88C" w:rsidR="00393B42" w:rsidRDefault="00393B42">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_Toc131304765 \h </w:instrText>
      </w:r>
      <w:r>
        <w:rPr>
          <w:noProof/>
        </w:rPr>
      </w:r>
      <w:r>
        <w:rPr>
          <w:noProof/>
        </w:rPr>
        <w:fldChar w:fldCharType="separate"/>
      </w:r>
      <w:r>
        <w:rPr>
          <w:noProof/>
        </w:rPr>
        <w:t>48</w:t>
      </w:r>
      <w:r>
        <w:rPr>
          <w:noProof/>
        </w:rPr>
        <w:fldChar w:fldCharType="end"/>
      </w:r>
    </w:p>
    <w:p w14:paraId="5C402260" w14:textId="614372D6" w:rsidR="00393B42" w:rsidRDefault="00393B42">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_Toc131304766 \h </w:instrText>
      </w:r>
      <w:r>
        <w:rPr>
          <w:noProof/>
        </w:rPr>
      </w:r>
      <w:r>
        <w:rPr>
          <w:noProof/>
        </w:rPr>
        <w:fldChar w:fldCharType="separate"/>
      </w:r>
      <w:r>
        <w:rPr>
          <w:noProof/>
        </w:rPr>
        <w:t>56</w:t>
      </w:r>
      <w:r>
        <w:rPr>
          <w:noProof/>
        </w:rPr>
        <w:fldChar w:fldCharType="end"/>
      </w:r>
    </w:p>
    <w:p w14:paraId="23739212" w14:textId="00DF2B14" w:rsidR="00393B42" w:rsidRDefault="00393B42">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_Toc131304767 \h </w:instrText>
      </w:r>
      <w:r>
        <w:rPr>
          <w:noProof/>
        </w:rPr>
      </w:r>
      <w:r>
        <w:rPr>
          <w:noProof/>
        </w:rPr>
        <w:fldChar w:fldCharType="separate"/>
      </w:r>
      <w:r>
        <w:rPr>
          <w:noProof/>
        </w:rPr>
        <w:t>57</w:t>
      </w:r>
      <w:r>
        <w:rPr>
          <w:noProof/>
        </w:rPr>
        <w:fldChar w:fldCharType="end"/>
      </w:r>
    </w:p>
    <w:p w14:paraId="23B7842C" w14:textId="18D8F67A" w:rsidR="00393B42" w:rsidRDefault="00393B42">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_Toc131304768 \h </w:instrText>
      </w:r>
      <w:r>
        <w:rPr>
          <w:noProof/>
        </w:rPr>
      </w:r>
      <w:r>
        <w:rPr>
          <w:noProof/>
        </w:rPr>
        <w:fldChar w:fldCharType="separate"/>
      </w:r>
      <w:r>
        <w:rPr>
          <w:noProof/>
        </w:rPr>
        <w:t>60</w:t>
      </w:r>
      <w:r>
        <w:rPr>
          <w:noProof/>
        </w:rPr>
        <w:fldChar w:fldCharType="end"/>
      </w:r>
    </w:p>
    <w:p w14:paraId="52565856" w14:textId="1C9B8F48" w:rsidR="00393B42" w:rsidRDefault="00393B42">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_Toc131304769 \h </w:instrText>
      </w:r>
      <w:r>
        <w:rPr>
          <w:noProof/>
        </w:rPr>
      </w:r>
      <w:r>
        <w:rPr>
          <w:noProof/>
        </w:rPr>
        <w:fldChar w:fldCharType="separate"/>
      </w:r>
      <w:r>
        <w:rPr>
          <w:noProof/>
        </w:rPr>
        <w:t>65</w:t>
      </w:r>
      <w:r>
        <w:rPr>
          <w:noProof/>
        </w:rPr>
        <w:fldChar w:fldCharType="end"/>
      </w:r>
    </w:p>
    <w:p w14:paraId="5587B89A" w14:textId="2878BB36" w:rsidR="00393B42" w:rsidRDefault="00393B42">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_Toc131304770 \h </w:instrText>
      </w:r>
      <w:r>
        <w:rPr>
          <w:noProof/>
        </w:rPr>
      </w:r>
      <w:r>
        <w:rPr>
          <w:noProof/>
        </w:rPr>
        <w:fldChar w:fldCharType="separate"/>
      </w:r>
      <w:r>
        <w:rPr>
          <w:noProof/>
        </w:rPr>
        <w:t>66</w:t>
      </w:r>
      <w:r>
        <w:rPr>
          <w:noProof/>
        </w:rPr>
        <w:fldChar w:fldCharType="end"/>
      </w:r>
    </w:p>
    <w:p w14:paraId="52C1D239" w14:textId="7DB81031" w:rsidR="00393B42" w:rsidRDefault="00393B42">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_Toc131304771 \h </w:instrText>
      </w:r>
      <w:r>
        <w:rPr>
          <w:noProof/>
        </w:rPr>
      </w:r>
      <w:r>
        <w:rPr>
          <w:noProof/>
        </w:rPr>
        <w:fldChar w:fldCharType="separate"/>
      </w:r>
      <w:r>
        <w:rPr>
          <w:noProof/>
        </w:rPr>
        <w:t>68</w:t>
      </w:r>
      <w:r>
        <w:rPr>
          <w:noProof/>
        </w:rPr>
        <w:fldChar w:fldCharType="end"/>
      </w:r>
    </w:p>
    <w:p w14:paraId="70AAAC38" w14:textId="53EFB7B9" w:rsidR="00393B42" w:rsidRDefault="00393B42">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_Toc131304772 \h </w:instrText>
      </w:r>
      <w:r>
        <w:rPr>
          <w:noProof/>
        </w:rPr>
      </w:r>
      <w:r>
        <w:rPr>
          <w:noProof/>
        </w:rPr>
        <w:fldChar w:fldCharType="separate"/>
      </w:r>
      <w:r>
        <w:rPr>
          <w:noProof/>
        </w:rPr>
        <w:t>72</w:t>
      </w:r>
      <w:r>
        <w:rPr>
          <w:noProof/>
        </w:rPr>
        <w:fldChar w:fldCharType="end"/>
      </w:r>
    </w:p>
    <w:p w14:paraId="5E9DE68A" w14:textId="4441FD81" w:rsidR="00393B42" w:rsidRDefault="00393B42">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_Toc131304773 \h </w:instrText>
      </w:r>
      <w:r>
        <w:rPr>
          <w:noProof/>
        </w:rPr>
      </w:r>
      <w:r>
        <w:rPr>
          <w:noProof/>
        </w:rPr>
        <w:fldChar w:fldCharType="separate"/>
      </w:r>
      <w:r>
        <w:rPr>
          <w:noProof/>
        </w:rPr>
        <w:t>77</w:t>
      </w:r>
      <w:r>
        <w:rPr>
          <w:noProof/>
        </w:rPr>
        <w:fldChar w:fldCharType="end"/>
      </w:r>
    </w:p>
    <w:p w14:paraId="6AA22242" w14:textId="502C1D7C" w:rsidR="00393B42" w:rsidRDefault="00393B42">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_Toc131304774 \h </w:instrText>
      </w:r>
      <w:r>
        <w:rPr>
          <w:noProof/>
        </w:rPr>
      </w:r>
      <w:r>
        <w:rPr>
          <w:noProof/>
        </w:rPr>
        <w:fldChar w:fldCharType="separate"/>
      </w:r>
      <w:r>
        <w:rPr>
          <w:noProof/>
        </w:rPr>
        <w:t>79</w:t>
      </w:r>
      <w:r>
        <w:rPr>
          <w:noProof/>
        </w:rPr>
        <w:fldChar w:fldCharType="end"/>
      </w:r>
    </w:p>
    <w:p w14:paraId="69092DEB" w14:textId="6561F976" w:rsidR="00393B42" w:rsidRDefault="00393B42">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_Toc131304775 \h </w:instrText>
      </w:r>
      <w:r>
        <w:rPr>
          <w:noProof/>
        </w:rPr>
      </w:r>
      <w:r>
        <w:rPr>
          <w:noProof/>
        </w:rPr>
        <w:fldChar w:fldCharType="separate"/>
      </w:r>
      <w:r>
        <w:rPr>
          <w:noProof/>
        </w:rPr>
        <w:t>81</w:t>
      </w:r>
      <w:r>
        <w:rPr>
          <w:noProof/>
        </w:rPr>
        <w:fldChar w:fldCharType="end"/>
      </w:r>
    </w:p>
    <w:p w14:paraId="20337873" w14:textId="0B0B11E8" w:rsidR="00393B42" w:rsidRDefault="00393B42">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_Toc131304776 \h </w:instrText>
      </w:r>
      <w:r>
        <w:rPr>
          <w:noProof/>
        </w:rPr>
      </w:r>
      <w:r>
        <w:rPr>
          <w:noProof/>
        </w:rPr>
        <w:fldChar w:fldCharType="separate"/>
      </w:r>
      <w:r>
        <w:rPr>
          <w:noProof/>
        </w:rPr>
        <w:t>84</w:t>
      </w:r>
      <w:r>
        <w:rPr>
          <w:noProof/>
        </w:rPr>
        <w:fldChar w:fldCharType="end"/>
      </w:r>
    </w:p>
    <w:p w14:paraId="71A092B7" w14:textId="5616498F" w:rsidR="00393B42" w:rsidRDefault="00393B42">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_Toc131304777 \h </w:instrText>
      </w:r>
      <w:r>
        <w:rPr>
          <w:noProof/>
        </w:rPr>
      </w:r>
      <w:r>
        <w:rPr>
          <w:noProof/>
        </w:rPr>
        <w:fldChar w:fldCharType="separate"/>
      </w:r>
      <w:r>
        <w:rPr>
          <w:noProof/>
        </w:rPr>
        <w:t>84</w:t>
      </w:r>
      <w:r>
        <w:rPr>
          <w:noProof/>
        </w:rPr>
        <w:fldChar w:fldCharType="end"/>
      </w:r>
    </w:p>
    <w:p w14:paraId="38296680" w14:textId="6420543A" w:rsidR="00393B42" w:rsidRDefault="00393B42">
      <w:pPr>
        <w:pStyle w:val="TOC2"/>
        <w:rPr>
          <w:rFonts w:asciiTheme="minorHAnsi" w:eastAsiaTheme="minorEastAsia" w:hAnsiTheme="minorHAnsi" w:cstheme="minorBidi"/>
          <w:noProof/>
          <w:sz w:val="22"/>
          <w:szCs w:val="22"/>
          <w:lang w:eastAsia="en-GB"/>
        </w:rPr>
      </w:pPr>
      <w:r w:rsidRPr="00C0348C">
        <w:rPr>
          <w:rFonts w:eastAsia="SimSun"/>
          <w:noProof/>
        </w:rPr>
        <w:t>9.14</w:t>
      </w:r>
      <w:r>
        <w:rPr>
          <w:rFonts w:asciiTheme="minorHAnsi" w:eastAsiaTheme="minorEastAsia" w:hAnsiTheme="minorHAnsi" w:cstheme="minorBidi"/>
          <w:noProof/>
          <w:sz w:val="22"/>
          <w:szCs w:val="22"/>
          <w:lang w:eastAsia="en-GB"/>
        </w:rPr>
        <w:tab/>
      </w:r>
      <w:r w:rsidRPr="00C0348C">
        <w:rPr>
          <w:rFonts w:eastAsia="SimSun"/>
          <w:noProof/>
        </w:rPr>
        <w:t>NW-TT port numbers</w:t>
      </w:r>
      <w:r>
        <w:rPr>
          <w:noProof/>
        </w:rPr>
        <w:tab/>
      </w:r>
      <w:r>
        <w:rPr>
          <w:noProof/>
        </w:rPr>
        <w:fldChar w:fldCharType="begin" w:fldLock="1"/>
      </w:r>
      <w:r>
        <w:rPr>
          <w:noProof/>
        </w:rPr>
        <w:instrText xml:space="preserve"> PAGEREF _Toc131304778 \h </w:instrText>
      </w:r>
      <w:r>
        <w:rPr>
          <w:noProof/>
        </w:rPr>
      </w:r>
      <w:r>
        <w:rPr>
          <w:noProof/>
        </w:rPr>
        <w:fldChar w:fldCharType="separate"/>
      </w:r>
      <w:r>
        <w:rPr>
          <w:noProof/>
        </w:rPr>
        <w:t>84</w:t>
      </w:r>
      <w:r>
        <w:rPr>
          <w:noProof/>
        </w:rPr>
        <w:fldChar w:fldCharType="end"/>
      </w:r>
    </w:p>
    <w:p w14:paraId="274E0542" w14:textId="41C66F86" w:rsidR="00393B42" w:rsidRDefault="00393B42">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_Toc131304779 \h </w:instrText>
      </w:r>
      <w:r>
        <w:rPr>
          <w:noProof/>
        </w:rPr>
      </w:r>
      <w:r>
        <w:rPr>
          <w:noProof/>
        </w:rPr>
        <w:fldChar w:fldCharType="separate"/>
      </w:r>
      <w:r>
        <w:rPr>
          <w:noProof/>
        </w:rPr>
        <w:t>84</w:t>
      </w:r>
      <w:r>
        <w:rPr>
          <w:noProof/>
        </w:rPr>
        <w:fldChar w:fldCharType="end"/>
      </w:r>
    </w:p>
    <w:p w14:paraId="772C76C3" w14:textId="0F0B15C3" w:rsidR="00393B42" w:rsidRDefault="00393B42">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_Toc131304780 \h </w:instrText>
      </w:r>
      <w:r>
        <w:rPr>
          <w:noProof/>
        </w:rPr>
      </w:r>
      <w:r>
        <w:rPr>
          <w:noProof/>
        </w:rPr>
        <w:fldChar w:fldCharType="separate"/>
      </w:r>
      <w:r>
        <w:rPr>
          <w:noProof/>
        </w:rPr>
        <w:t>101</w:t>
      </w:r>
      <w:r>
        <w:rPr>
          <w:noProof/>
        </w:rPr>
        <w:fldChar w:fldCharType="end"/>
      </w:r>
    </w:p>
    <w:p w14:paraId="7FD5031C" w14:textId="6E4E09C6" w:rsidR="00393B42" w:rsidRDefault="00393B42">
      <w:pPr>
        <w:pStyle w:val="TOC2"/>
        <w:rPr>
          <w:rFonts w:asciiTheme="minorHAnsi" w:eastAsiaTheme="minorEastAsia" w:hAnsiTheme="minorHAnsi" w:cstheme="minorBidi"/>
          <w:noProof/>
          <w:sz w:val="22"/>
          <w:szCs w:val="22"/>
          <w:lang w:eastAsia="en-GB"/>
        </w:rPr>
      </w:pPr>
      <w:r>
        <w:rPr>
          <w:noProof/>
        </w:rPr>
        <w:t>9.17</w:t>
      </w:r>
      <w:r>
        <w:rPr>
          <w:rFonts w:asciiTheme="minorHAnsi" w:eastAsiaTheme="minorEastAsia" w:hAnsiTheme="minorHAnsi" w:cstheme="minorBidi"/>
          <w:noProof/>
          <w:sz w:val="22"/>
          <w:szCs w:val="22"/>
          <w:lang w:eastAsia="en-GB"/>
        </w:rPr>
        <w:tab/>
      </w:r>
      <w:r w:rsidRPr="00C0348C">
        <w:rPr>
          <w:rFonts w:cs="Arial"/>
          <w:noProof/>
        </w:rPr>
        <w:t xml:space="preserve">IPv4 </w:t>
      </w:r>
      <w:r>
        <w:rPr>
          <w:noProof/>
        </w:rPr>
        <w:t>address information</w:t>
      </w:r>
      <w:r>
        <w:rPr>
          <w:noProof/>
        </w:rPr>
        <w:tab/>
      </w:r>
      <w:r>
        <w:rPr>
          <w:noProof/>
        </w:rPr>
        <w:fldChar w:fldCharType="begin" w:fldLock="1"/>
      </w:r>
      <w:r>
        <w:rPr>
          <w:noProof/>
        </w:rPr>
        <w:instrText xml:space="preserve"> PAGEREF _Toc131304781 \h </w:instrText>
      </w:r>
      <w:r>
        <w:rPr>
          <w:noProof/>
        </w:rPr>
      </w:r>
      <w:r>
        <w:rPr>
          <w:noProof/>
        </w:rPr>
        <w:fldChar w:fldCharType="separate"/>
      </w:r>
      <w:r>
        <w:rPr>
          <w:noProof/>
        </w:rPr>
        <w:t>102</w:t>
      </w:r>
      <w:r>
        <w:rPr>
          <w:noProof/>
        </w:rPr>
        <w:fldChar w:fldCharType="end"/>
      </w:r>
    </w:p>
    <w:p w14:paraId="29E53525" w14:textId="3B3BD5DE" w:rsidR="00393B42" w:rsidRDefault="00393B42">
      <w:pPr>
        <w:pStyle w:val="TOC2"/>
        <w:rPr>
          <w:rFonts w:asciiTheme="minorHAnsi" w:eastAsiaTheme="minorEastAsia" w:hAnsiTheme="minorHAnsi" w:cstheme="minorBidi"/>
          <w:noProof/>
          <w:sz w:val="22"/>
          <w:szCs w:val="22"/>
          <w:lang w:eastAsia="en-GB"/>
        </w:rPr>
      </w:pPr>
      <w:r>
        <w:rPr>
          <w:noProof/>
        </w:rPr>
        <w:t>9.18</w:t>
      </w:r>
      <w:r>
        <w:rPr>
          <w:rFonts w:asciiTheme="minorHAnsi" w:eastAsiaTheme="minorEastAsia" w:hAnsiTheme="minorHAnsi" w:cstheme="minorBidi"/>
          <w:noProof/>
          <w:sz w:val="22"/>
          <w:szCs w:val="22"/>
          <w:lang w:eastAsia="en-GB"/>
        </w:rPr>
        <w:tab/>
      </w:r>
      <w:r w:rsidRPr="00C0348C">
        <w:rPr>
          <w:rFonts w:cs="Arial"/>
          <w:noProof/>
        </w:rPr>
        <w:t>IPv4 neighbor information</w:t>
      </w:r>
      <w:r>
        <w:rPr>
          <w:noProof/>
        </w:rPr>
        <w:tab/>
      </w:r>
      <w:r>
        <w:rPr>
          <w:noProof/>
        </w:rPr>
        <w:fldChar w:fldCharType="begin" w:fldLock="1"/>
      </w:r>
      <w:r>
        <w:rPr>
          <w:noProof/>
        </w:rPr>
        <w:instrText xml:space="preserve"> PAGEREF _Toc131304782 \h </w:instrText>
      </w:r>
      <w:r>
        <w:rPr>
          <w:noProof/>
        </w:rPr>
      </w:r>
      <w:r>
        <w:rPr>
          <w:noProof/>
        </w:rPr>
        <w:fldChar w:fldCharType="separate"/>
      </w:r>
      <w:r>
        <w:rPr>
          <w:noProof/>
        </w:rPr>
        <w:t>103</w:t>
      </w:r>
      <w:r>
        <w:rPr>
          <w:noProof/>
        </w:rPr>
        <w:fldChar w:fldCharType="end"/>
      </w:r>
    </w:p>
    <w:p w14:paraId="59349C8A" w14:textId="3A85532A" w:rsidR="00393B42" w:rsidRDefault="00393B42">
      <w:pPr>
        <w:pStyle w:val="TOC2"/>
        <w:rPr>
          <w:rFonts w:asciiTheme="minorHAnsi" w:eastAsiaTheme="minorEastAsia" w:hAnsiTheme="minorHAnsi" w:cstheme="minorBidi"/>
          <w:noProof/>
          <w:sz w:val="22"/>
          <w:szCs w:val="22"/>
          <w:lang w:eastAsia="en-GB"/>
        </w:rPr>
      </w:pPr>
      <w:r>
        <w:rPr>
          <w:noProof/>
        </w:rPr>
        <w:t>9.19</w:t>
      </w:r>
      <w:r>
        <w:rPr>
          <w:rFonts w:asciiTheme="minorHAnsi" w:eastAsiaTheme="minorEastAsia" w:hAnsiTheme="minorHAnsi" w:cstheme="minorBidi"/>
          <w:noProof/>
          <w:sz w:val="22"/>
          <w:szCs w:val="22"/>
          <w:lang w:eastAsia="en-GB"/>
        </w:rPr>
        <w:tab/>
      </w:r>
      <w:r w:rsidRPr="00C0348C">
        <w:rPr>
          <w:rFonts w:cs="Arial"/>
          <w:noProof/>
        </w:rPr>
        <w:t xml:space="preserve">IPv6 </w:t>
      </w:r>
      <w:r>
        <w:rPr>
          <w:noProof/>
        </w:rPr>
        <w:t>address information</w:t>
      </w:r>
      <w:r>
        <w:rPr>
          <w:noProof/>
        </w:rPr>
        <w:tab/>
      </w:r>
      <w:r>
        <w:rPr>
          <w:noProof/>
        </w:rPr>
        <w:fldChar w:fldCharType="begin" w:fldLock="1"/>
      </w:r>
      <w:r>
        <w:rPr>
          <w:noProof/>
        </w:rPr>
        <w:instrText xml:space="preserve"> PAGEREF _Toc131304783 \h </w:instrText>
      </w:r>
      <w:r>
        <w:rPr>
          <w:noProof/>
        </w:rPr>
      </w:r>
      <w:r>
        <w:rPr>
          <w:noProof/>
        </w:rPr>
        <w:fldChar w:fldCharType="separate"/>
      </w:r>
      <w:r>
        <w:rPr>
          <w:noProof/>
        </w:rPr>
        <w:t>104</w:t>
      </w:r>
      <w:r>
        <w:rPr>
          <w:noProof/>
        </w:rPr>
        <w:fldChar w:fldCharType="end"/>
      </w:r>
    </w:p>
    <w:p w14:paraId="52663AA4" w14:textId="2CF43A82" w:rsidR="00393B42" w:rsidRDefault="00393B42">
      <w:pPr>
        <w:pStyle w:val="TOC2"/>
        <w:rPr>
          <w:rFonts w:asciiTheme="minorHAnsi" w:eastAsiaTheme="minorEastAsia" w:hAnsiTheme="minorHAnsi" w:cstheme="minorBidi"/>
          <w:noProof/>
          <w:sz w:val="22"/>
          <w:szCs w:val="22"/>
          <w:lang w:eastAsia="en-GB"/>
        </w:rPr>
      </w:pPr>
      <w:r>
        <w:rPr>
          <w:noProof/>
        </w:rPr>
        <w:t>9.20</w:t>
      </w:r>
      <w:r>
        <w:rPr>
          <w:rFonts w:asciiTheme="minorHAnsi" w:eastAsiaTheme="minorEastAsia" w:hAnsiTheme="minorHAnsi" w:cstheme="minorBidi"/>
          <w:noProof/>
          <w:sz w:val="22"/>
          <w:szCs w:val="22"/>
          <w:lang w:eastAsia="en-GB"/>
        </w:rPr>
        <w:tab/>
      </w:r>
      <w:r w:rsidRPr="00C0348C">
        <w:rPr>
          <w:rFonts w:cs="Arial"/>
          <w:noProof/>
        </w:rPr>
        <w:t xml:space="preserve">IPv6 </w:t>
      </w:r>
      <w:r>
        <w:rPr>
          <w:noProof/>
        </w:rPr>
        <w:t>neighbor information</w:t>
      </w:r>
      <w:r>
        <w:rPr>
          <w:noProof/>
        </w:rPr>
        <w:tab/>
      </w:r>
      <w:r>
        <w:rPr>
          <w:noProof/>
        </w:rPr>
        <w:fldChar w:fldCharType="begin" w:fldLock="1"/>
      </w:r>
      <w:r>
        <w:rPr>
          <w:noProof/>
        </w:rPr>
        <w:instrText xml:space="preserve"> PAGEREF _Toc131304784 \h </w:instrText>
      </w:r>
      <w:r>
        <w:rPr>
          <w:noProof/>
        </w:rPr>
      </w:r>
      <w:r>
        <w:rPr>
          <w:noProof/>
        </w:rPr>
        <w:fldChar w:fldCharType="separate"/>
      </w:r>
      <w:r>
        <w:rPr>
          <w:noProof/>
        </w:rPr>
        <w:t>108</w:t>
      </w:r>
      <w:r>
        <w:rPr>
          <w:noProof/>
        </w:rPr>
        <w:fldChar w:fldCharType="end"/>
      </w:r>
    </w:p>
    <w:p w14:paraId="36E47D9F" w14:textId="50577E29" w:rsidR="00393B42" w:rsidRDefault="00393B42">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_Toc131304785 \h </w:instrText>
      </w:r>
      <w:r>
        <w:rPr>
          <w:noProof/>
        </w:rPr>
      </w:r>
      <w:r>
        <w:rPr>
          <w:noProof/>
        </w:rPr>
        <w:fldChar w:fldCharType="separate"/>
      </w:r>
      <w:r>
        <w:rPr>
          <w:noProof/>
        </w:rPr>
        <w:t>112</w:t>
      </w:r>
      <w:r>
        <w:rPr>
          <w:noProof/>
        </w:rPr>
        <w:fldChar w:fldCharType="end"/>
      </w:r>
    </w:p>
    <w:p w14:paraId="76B400A5" w14:textId="2DAE2B36" w:rsidR="00393B42" w:rsidRDefault="00393B42" w:rsidP="00393B42">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_Toc131304786 \h </w:instrText>
      </w:r>
      <w:r>
        <w:rPr>
          <w:noProof/>
        </w:rPr>
      </w:r>
      <w:r>
        <w:rPr>
          <w:noProof/>
        </w:rPr>
        <w:fldChar w:fldCharType="separate"/>
      </w:r>
      <w:r>
        <w:rPr>
          <w:noProof/>
        </w:rPr>
        <w:t>114</w:t>
      </w:r>
      <w:r>
        <w:rPr>
          <w:noProof/>
        </w:rPr>
        <w:fldChar w:fldCharType="end"/>
      </w:r>
    </w:p>
    <w:p w14:paraId="2C112167" w14:textId="7289A982"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31304660"/>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31304661"/>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31304662"/>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7072F695" w:rsidR="001C6BA3" w:rsidRPr="00644C11"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31304663"/>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31304664"/>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31304665"/>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644C11" w:rsidRDefault="0078234A" w:rsidP="00E80BE1">
      <w:pPr>
        <w:pStyle w:val="EW"/>
      </w:pPr>
      <w:r>
        <w:rPr>
          <w:lang w:eastAsia="ko-KR"/>
        </w:rPr>
        <w:t>MTU</w:t>
      </w:r>
      <w:r w:rsidRPr="00644C11">
        <w:rPr>
          <w:lang w:eastAsia="ko-KR"/>
        </w:rPr>
        <w:tab/>
      </w:r>
      <w:r>
        <w:t>Maximum Transmission Unit</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lastRenderedPageBreak/>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31304666"/>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6F44EE5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2B054AA9" w14:textId="7825CAFF"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3801C31B" w14:textId="20ECFA0B"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5.28.3.1-1</w:t>
      </w:r>
      <w:r>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31304667"/>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20233370"/>
      <w:bookmarkStart w:id="81" w:name="_Toc131304668"/>
      <w:bookmarkEnd w:id="66"/>
      <w:r w:rsidRPr="00644C11">
        <w:t>5.1</w:t>
      </w:r>
      <w:r w:rsidRPr="00644C11">
        <w:tab/>
        <w:t>General</w:t>
      </w:r>
      <w:bookmarkEnd w:id="75"/>
      <w:bookmarkEnd w:id="76"/>
      <w:bookmarkEnd w:id="77"/>
      <w:bookmarkEnd w:id="78"/>
      <w:bookmarkEnd w:id="79"/>
      <w:bookmarkEnd w:id="81"/>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20233373"/>
      <w:bookmarkStart w:id="88" w:name="_Toc131304669"/>
      <w:bookmarkEnd w:id="80"/>
      <w:r w:rsidRPr="00644C11">
        <w:lastRenderedPageBreak/>
        <w:t>5.2</w:t>
      </w:r>
      <w:r w:rsidRPr="00644C11">
        <w:tab/>
        <w:t>Procedures</w:t>
      </w:r>
      <w:bookmarkEnd w:id="82"/>
      <w:bookmarkEnd w:id="83"/>
      <w:bookmarkEnd w:id="84"/>
      <w:bookmarkEnd w:id="85"/>
      <w:bookmarkEnd w:id="86"/>
      <w:bookmarkEnd w:id="88"/>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31304670"/>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31304671"/>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31304672"/>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7pt;height:103.35pt" o:ole="">
            <v:imagedata r:id="rId16" o:title="" croptop="9094f" cropbottom="13170f" cropright="14105f"/>
          </v:shape>
          <o:OLEObject Type="Embed" ProgID="Visio.Drawing.11" ShapeID="_x0000_i1027" DrawAspect="Content" ObjectID="_1741917480"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20233375"/>
      <w:bookmarkStart w:id="115" w:name="_Toc131304673"/>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5"/>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4"/>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31304674"/>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20233377"/>
      <w:bookmarkStart w:id="130" w:name="_Toc131304675"/>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30"/>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20233379"/>
      <w:bookmarkStart w:id="137" w:name="_Toc131304676"/>
      <w:bookmarkEnd w:id="129"/>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7"/>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31304677"/>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20233380"/>
      <w:bookmarkStart w:id="150" w:name="_Toc131304678"/>
      <w:bookmarkEnd w:id="136"/>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50"/>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pt;height:131.15pt" o:ole="">
            <v:imagedata r:id="rId18" o:title="" croptop="5137f" cropbottom="33157f" cropright="24961f"/>
          </v:shape>
          <o:OLEObject Type="Embed" ProgID="Visio.Drawing.11" ShapeID="_x0000_i1028" DrawAspect="Content" ObjectID="_1741917481"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20233381"/>
      <w:bookmarkStart w:id="157" w:name="_Toc131304679"/>
      <w:bookmarkEnd w:id="149"/>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7"/>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20233382"/>
      <w:bookmarkStart w:id="164" w:name="_Toc131304680"/>
      <w:bookmarkEnd w:id="156"/>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4"/>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20233383"/>
      <w:bookmarkStart w:id="171" w:name="_Toc131304681"/>
      <w:bookmarkEnd w:id="163"/>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1"/>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20233384"/>
      <w:bookmarkStart w:id="178" w:name="_Toc131304682"/>
      <w:bookmarkEnd w:id="170"/>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8"/>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31304683"/>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31304684"/>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31304685"/>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05pt;height:89.8pt" o:ole="">
            <v:imagedata r:id="rId20" o:title=""/>
          </v:shape>
          <o:OLEObject Type="Embed" ProgID="Visio.Drawing.11" ShapeID="_x0000_i1029" DrawAspect="Content" ObjectID="_1741917482"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31304686"/>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31304687"/>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31304688"/>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31304689"/>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31304690"/>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31304691"/>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30" type="#_x0000_t75" style="width:354.3pt;height:102.65pt" o:ole="">
            <v:imagedata r:id="rId22" o:title="" croptop="9094f" cropbottom="13170f" cropright="14105f"/>
          </v:shape>
          <o:OLEObject Type="Embed" ProgID="Visio.Drawing.11" ShapeID="_x0000_i1030" DrawAspect="Content" ObjectID="_1741917483" r:id="rId23"/>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40" w:name="_Toc22917676"/>
      <w:bookmarkStart w:id="241" w:name="_Toc33963248"/>
      <w:bookmarkStart w:id="242" w:name="_Toc34393318"/>
      <w:bookmarkStart w:id="243" w:name="_Toc45216121"/>
      <w:bookmarkStart w:id="244" w:name="_Toc51931690"/>
      <w:bookmarkStart w:id="245" w:name="_Toc58235049"/>
      <w:bookmarkStart w:id="246" w:name="_Toc131304692"/>
      <w:r w:rsidRPr="00644C11">
        <w:t>6.2.1.3</w:t>
      </w:r>
      <w:r w:rsidRPr="00644C11">
        <w:tab/>
        <w:t>TSN AF-requested port management procedure completion</w:t>
      </w:r>
      <w:bookmarkEnd w:id="240"/>
      <w:bookmarkEnd w:id="241"/>
      <w:bookmarkEnd w:id="242"/>
      <w:bookmarkEnd w:id="243"/>
      <w:bookmarkEnd w:id="244"/>
      <w:bookmarkEnd w:id="245"/>
      <w:bookmarkEnd w:id="246"/>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7" w:name="_Toc22917677"/>
      <w:bookmarkStart w:id="248" w:name="_Toc33963249"/>
      <w:bookmarkStart w:id="249" w:name="_Toc34393319"/>
      <w:bookmarkStart w:id="250" w:name="_Toc45216122"/>
      <w:bookmarkStart w:id="251" w:name="_Toc51931691"/>
      <w:bookmarkStart w:id="252"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3" w:name="_Toc131304693"/>
      <w:r w:rsidRPr="00644C11">
        <w:t>6.2.1.4</w:t>
      </w:r>
      <w:r w:rsidRPr="00644C11">
        <w:tab/>
        <w:t>Abnormal cases in the TSN AF</w:t>
      </w:r>
      <w:bookmarkEnd w:id="247"/>
      <w:bookmarkEnd w:id="248"/>
      <w:bookmarkEnd w:id="249"/>
      <w:bookmarkEnd w:id="250"/>
      <w:bookmarkEnd w:id="251"/>
      <w:bookmarkEnd w:id="252"/>
      <w:bookmarkEnd w:id="253"/>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4" w:name="_Toc22917678"/>
      <w:bookmarkStart w:id="255" w:name="_Toc33963250"/>
      <w:bookmarkStart w:id="256" w:name="_Toc34393320"/>
      <w:bookmarkStart w:id="257" w:name="_Toc45216123"/>
      <w:bookmarkStart w:id="258" w:name="_Toc51931692"/>
      <w:bookmarkStart w:id="259" w:name="_Toc58235051"/>
      <w:bookmarkStart w:id="260" w:name="_Toc131304694"/>
      <w:r w:rsidRPr="00644C11">
        <w:t>6.2.1.5</w:t>
      </w:r>
      <w:r w:rsidRPr="00644C11">
        <w:tab/>
        <w:t>Abnormal cases in the NW-TT</w:t>
      </w:r>
      <w:bookmarkEnd w:id="254"/>
      <w:bookmarkEnd w:id="255"/>
      <w:bookmarkEnd w:id="256"/>
      <w:bookmarkEnd w:id="257"/>
      <w:bookmarkEnd w:id="258"/>
      <w:bookmarkEnd w:id="259"/>
      <w:bookmarkEnd w:id="260"/>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1" w:name="_Toc22917679"/>
      <w:bookmarkStart w:id="262" w:name="_Toc33963251"/>
      <w:bookmarkStart w:id="263" w:name="_Toc34393321"/>
      <w:bookmarkStart w:id="264" w:name="_Toc45216124"/>
      <w:bookmarkStart w:id="265" w:name="_Toc51931693"/>
      <w:bookmarkStart w:id="266" w:name="_Toc58235052"/>
      <w:bookmarkStart w:id="267" w:name="_Toc131304695"/>
      <w:r w:rsidRPr="00644C11">
        <w:t>6.2.2</w:t>
      </w:r>
      <w:r w:rsidRPr="00644C11">
        <w:tab/>
        <w:t>NW-TT-initiated port management procedure</w:t>
      </w:r>
      <w:bookmarkEnd w:id="261"/>
      <w:bookmarkEnd w:id="262"/>
      <w:bookmarkEnd w:id="263"/>
      <w:bookmarkEnd w:id="264"/>
      <w:bookmarkEnd w:id="265"/>
      <w:bookmarkEnd w:id="266"/>
      <w:bookmarkEnd w:id="267"/>
    </w:p>
    <w:p w14:paraId="257FADBF" w14:textId="77777777" w:rsidR="00D6344C" w:rsidRPr="00644C11" w:rsidRDefault="00D6344C" w:rsidP="00D6344C">
      <w:pPr>
        <w:pStyle w:val="Heading4"/>
      </w:pPr>
      <w:bookmarkStart w:id="268" w:name="_Toc20233378"/>
      <w:bookmarkStart w:id="269" w:name="_Toc22917680"/>
      <w:bookmarkStart w:id="270" w:name="_Toc33963252"/>
      <w:bookmarkStart w:id="271" w:name="_Toc34393322"/>
      <w:bookmarkStart w:id="272" w:name="_Toc45216125"/>
      <w:bookmarkStart w:id="273" w:name="_Toc51931694"/>
      <w:bookmarkStart w:id="274" w:name="_Toc58235053"/>
      <w:bookmarkStart w:id="275" w:name="_Toc131304696"/>
      <w:r w:rsidRPr="00644C11">
        <w:t>6.2.2.1</w:t>
      </w:r>
      <w:r w:rsidRPr="00644C11">
        <w:tab/>
        <w:t>General</w:t>
      </w:r>
      <w:bookmarkEnd w:id="268"/>
      <w:bookmarkEnd w:id="269"/>
      <w:bookmarkEnd w:id="270"/>
      <w:bookmarkEnd w:id="271"/>
      <w:bookmarkEnd w:id="272"/>
      <w:bookmarkEnd w:id="273"/>
      <w:bookmarkEnd w:id="274"/>
      <w:bookmarkEnd w:id="275"/>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6" w:name="_Toc22917681"/>
      <w:bookmarkStart w:id="277" w:name="_Toc33963253"/>
      <w:bookmarkStart w:id="278" w:name="_Toc34393323"/>
      <w:bookmarkStart w:id="279" w:name="_Toc45216126"/>
      <w:bookmarkStart w:id="280" w:name="_Toc51931695"/>
      <w:bookmarkStart w:id="281" w:name="_Toc58235054"/>
      <w:bookmarkStart w:id="282" w:name="_Toc131304697"/>
      <w:r w:rsidRPr="00644C11">
        <w:t>6.2.2.2</w:t>
      </w:r>
      <w:r w:rsidRPr="00644C11">
        <w:tab/>
        <w:t>NW-TT-initiated port management procedure initiation</w:t>
      </w:r>
      <w:bookmarkEnd w:id="276"/>
      <w:bookmarkEnd w:id="277"/>
      <w:bookmarkEnd w:id="278"/>
      <w:bookmarkEnd w:id="279"/>
      <w:bookmarkEnd w:id="280"/>
      <w:bookmarkEnd w:id="281"/>
      <w:bookmarkEnd w:id="282"/>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7.95pt;height:106.2pt" o:ole="">
            <v:imagedata r:id="rId24" o:title="" croptop="5423f" cropbottom="37648f" cropright="21881f"/>
          </v:shape>
          <o:OLEObject Type="Embed" ProgID="Visio.Drawing.11" ShapeID="_x0000_i1031" DrawAspect="Content" ObjectID="_1741917484"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3" w:name="_Toc22917682"/>
      <w:bookmarkStart w:id="284" w:name="_Toc33963254"/>
      <w:bookmarkStart w:id="285" w:name="_Toc34393324"/>
      <w:bookmarkStart w:id="286" w:name="_Toc45216127"/>
      <w:bookmarkStart w:id="287" w:name="_Toc51931696"/>
      <w:bookmarkStart w:id="288" w:name="_Toc58235055"/>
      <w:bookmarkStart w:id="289" w:name="_Toc131304698"/>
      <w:r w:rsidRPr="00644C11">
        <w:t>6.2.2.3</w:t>
      </w:r>
      <w:r w:rsidRPr="00644C11">
        <w:tab/>
        <w:t>NW-TT-initiated port management procedure completion</w:t>
      </w:r>
      <w:bookmarkEnd w:id="283"/>
      <w:bookmarkEnd w:id="284"/>
      <w:bookmarkEnd w:id="285"/>
      <w:bookmarkEnd w:id="286"/>
      <w:bookmarkEnd w:id="287"/>
      <w:bookmarkEnd w:id="288"/>
      <w:bookmarkEnd w:id="289"/>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0" w:name="_Toc22917684"/>
      <w:bookmarkStart w:id="291" w:name="_Toc33963255"/>
      <w:bookmarkStart w:id="292" w:name="_Toc34393325"/>
      <w:bookmarkStart w:id="293" w:name="_Toc45216128"/>
      <w:bookmarkStart w:id="294" w:name="_Toc51931697"/>
      <w:bookmarkStart w:id="295" w:name="_Toc58235056"/>
      <w:bookmarkStart w:id="296" w:name="_Toc131304699"/>
      <w:r w:rsidRPr="00644C11">
        <w:t>6.2.2.4</w:t>
      </w:r>
      <w:r w:rsidRPr="00644C11">
        <w:tab/>
        <w:t>Abnormal cases in the TSN AF</w:t>
      </w:r>
      <w:bookmarkEnd w:id="290"/>
      <w:bookmarkEnd w:id="291"/>
      <w:bookmarkEnd w:id="292"/>
      <w:bookmarkEnd w:id="293"/>
      <w:bookmarkEnd w:id="294"/>
      <w:bookmarkEnd w:id="295"/>
      <w:bookmarkEnd w:id="296"/>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7" w:name="_Toc22917685"/>
      <w:bookmarkStart w:id="298" w:name="_Toc33963256"/>
      <w:bookmarkStart w:id="299" w:name="_Toc34393326"/>
      <w:bookmarkStart w:id="300" w:name="_Toc45216129"/>
      <w:bookmarkStart w:id="301" w:name="_Toc51931698"/>
      <w:bookmarkStart w:id="302" w:name="_Toc58235057"/>
      <w:bookmarkStart w:id="303" w:name="_Toc131304700"/>
      <w:r w:rsidRPr="00644C11">
        <w:t>6.2.2.5</w:t>
      </w:r>
      <w:r w:rsidRPr="00644C11">
        <w:tab/>
        <w:t>Abnormal cases in the NW-TT</w:t>
      </w:r>
      <w:bookmarkEnd w:id="297"/>
      <w:bookmarkEnd w:id="298"/>
      <w:bookmarkEnd w:id="299"/>
      <w:bookmarkEnd w:id="300"/>
      <w:bookmarkEnd w:id="301"/>
      <w:bookmarkEnd w:id="302"/>
      <w:bookmarkEnd w:id="303"/>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4" w:name="_Toc45216130"/>
      <w:bookmarkStart w:id="305" w:name="_Toc51931699"/>
      <w:bookmarkStart w:id="306" w:name="_Toc58235058"/>
      <w:bookmarkStart w:id="307" w:name="_Hlk40196395"/>
      <w:bookmarkStart w:id="308" w:name="_Toc33963257"/>
      <w:bookmarkStart w:id="309" w:name="_Toc34393327"/>
      <w:bookmarkStart w:id="310" w:name="_Toc131304701"/>
      <w:r w:rsidRPr="00644C11">
        <w:t>6.3</w:t>
      </w:r>
      <w:r w:rsidRPr="00644C11">
        <w:tab/>
        <w:t xml:space="preserve">Procedures for </w:t>
      </w:r>
      <w:r w:rsidR="00DB3FD5" w:rsidRPr="00644C11">
        <w:t>User plane node</w:t>
      </w:r>
      <w:r w:rsidRPr="00644C11">
        <w:t xml:space="preserve"> management service</w:t>
      </w:r>
      <w:bookmarkEnd w:id="304"/>
      <w:bookmarkEnd w:id="305"/>
      <w:bookmarkEnd w:id="306"/>
      <w:bookmarkEnd w:id="310"/>
    </w:p>
    <w:p w14:paraId="3FFE06BE" w14:textId="30F3A898" w:rsidR="004236FF" w:rsidRPr="00644C11" w:rsidRDefault="004236FF" w:rsidP="004236FF">
      <w:pPr>
        <w:pStyle w:val="Heading3"/>
      </w:pPr>
      <w:bookmarkStart w:id="311" w:name="_Toc45216131"/>
      <w:bookmarkStart w:id="312" w:name="_Toc51931700"/>
      <w:bookmarkStart w:id="313" w:name="_Toc58235059"/>
      <w:bookmarkStart w:id="314" w:name="_Toc131304702"/>
      <w:r w:rsidRPr="00644C11">
        <w:t>6.3.1</w:t>
      </w:r>
      <w:r w:rsidRPr="00644C11">
        <w:tab/>
        <w:t xml:space="preserve">TSN AF-requested </w:t>
      </w:r>
      <w:r w:rsidR="00D829C5" w:rsidRPr="00644C11">
        <w:t>User plane node</w:t>
      </w:r>
      <w:r w:rsidRPr="00644C11">
        <w:t xml:space="preserve"> management procedure</w:t>
      </w:r>
      <w:bookmarkEnd w:id="311"/>
      <w:bookmarkEnd w:id="312"/>
      <w:bookmarkEnd w:id="313"/>
      <w:bookmarkEnd w:id="314"/>
    </w:p>
    <w:p w14:paraId="0F558D9B" w14:textId="77777777" w:rsidR="004236FF" w:rsidRPr="00644C11" w:rsidRDefault="004236FF" w:rsidP="004236FF">
      <w:pPr>
        <w:pStyle w:val="Heading4"/>
      </w:pPr>
      <w:bookmarkStart w:id="315" w:name="_Toc45216132"/>
      <w:bookmarkStart w:id="316" w:name="_Toc51931701"/>
      <w:bookmarkStart w:id="317" w:name="_Toc58235060"/>
      <w:bookmarkStart w:id="318" w:name="_Toc131304703"/>
      <w:r w:rsidRPr="00644C11">
        <w:t>6.3.1.1</w:t>
      </w:r>
      <w:r w:rsidRPr="00644C11">
        <w:tab/>
        <w:t>General</w:t>
      </w:r>
      <w:bookmarkEnd w:id="315"/>
      <w:bookmarkEnd w:id="316"/>
      <w:bookmarkEnd w:id="317"/>
      <w:bookmarkEnd w:id="318"/>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lastRenderedPageBreak/>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9" w:name="_Toc45216133"/>
      <w:bookmarkStart w:id="320" w:name="_Toc51931702"/>
      <w:bookmarkStart w:id="321"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2" w:name="_Toc131304704"/>
      <w:r w:rsidRPr="00644C11">
        <w:t>6.3.1.2</w:t>
      </w:r>
      <w:r w:rsidRPr="00644C11">
        <w:tab/>
        <w:t xml:space="preserve">TSN AF-requested </w:t>
      </w:r>
      <w:r w:rsidR="00D829C5" w:rsidRPr="00644C11">
        <w:t>User plane node</w:t>
      </w:r>
      <w:r w:rsidRPr="00644C11">
        <w:t xml:space="preserve"> management procedure initiation</w:t>
      </w:r>
      <w:bookmarkEnd w:id="319"/>
      <w:bookmarkEnd w:id="320"/>
      <w:bookmarkEnd w:id="321"/>
      <w:bookmarkEnd w:id="322"/>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05pt;height:114.75pt" o:ole="">
            <v:imagedata r:id="rId26" o:title="" croptop="8030f" cropbottom="5430f"/>
          </v:shape>
          <o:OLEObject Type="Embed" ProgID="Visio.Drawing.11" ShapeID="_x0000_i1032" DrawAspect="Content" ObjectID="_1741917485"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3" w:name="_Toc45216134"/>
      <w:bookmarkStart w:id="324" w:name="_Toc51931703"/>
      <w:bookmarkStart w:id="325" w:name="_Toc58235062"/>
      <w:bookmarkStart w:id="326" w:name="_Toc131304705"/>
      <w:r w:rsidRPr="00644C11">
        <w:t>6.3.1.3</w:t>
      </w:r>
      <w:r w:rsidRPr="00644C11">
        <w:tab/>
        <w:t xml:space="preserve">TSN AF-requested </w:t>
      </w:r>
      <w:r w:rsidR="00FB427E" w:rsidRPr="00644C11">
        <w:t>User plane node</w:t>
      </w:r>
      <w:r w:rsidRPr="00644C11">
        <w:t xml:space="preserve"> management procedure completion</w:t>
      </w:r>
      <w:bookmarkEnd w:id="323"/>
      <w:bookmarkEnd w:id="324"/>
      <w:bookmarkEnd w:id="325"/>
      <w:bookmarkEnd w:id="326"/>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67C8DB2"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7" w:name="_Toc45216135"/>
      <w:bookmarkStart w:id="328" w:name="_Toc51931704"/>
      <w:bookmarkStart w:id="329"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0" w:name="_Toc131304706"/>
      <w:r w:rsidRPr="00644C11">
        <w:t>6.3.1.4</w:t>
      </w:r>
      <w:r w:rsidRPr="00644C11">
        <w:tab/>
        <w:t>Abnormal cases in the TSN AF</w:t>
      </w:r>
      <w:bookmarkEnd w:id="327"/>
      <w:bookmarkEnd w:id="328"/>
      <w:bookmarkEnd w:id="329"/>
      <w:bookmarkEnd w:id="330"/>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1" w:name="_Toc45216136"/>
      <w:bookmarkStart w:id="332" w:name="_Toc51931705"/>
      <w:bookmarkStart w:id="333" w:name="_Toc58235064"/>
      <w:bookmarkStart w:id="334" w:name="_Toc131304707"/>
      <w:r w:rsidRPr="00644C11">
        <w:lastRenderedPageBreak/>
        <w:t>6.3.1.5</w:t>
      </w:r>
      <w:r w:rsidRPr="00644C11">
        <w:tab/>
        <w:t>Abnormal cases in the NW-TT</w:t>
      </w:r>
      <w:bookmarkEnd w:id="331"/>
      <w:bookmarkEnd w:id="332"/>
      <w:bookmarkEnd w:id="333"/>
      <w:bookmarkEnd w:id="334"/>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5" w:name="_Toc45216137"/>
      <w:bookmarkStart w:id="336" w:name="_Toc51931706"/>
      <w:bookmarkStart w:id="337" w:name="_Toc58235065"/>
      <w:bookmarkStart w:id="338" w:name="_Toc131304708"/>
      <w:r w:rsidRPr="00644C11">
        <w:t>6.3.2</w:t>
      </w:r>
      <w:r w:rsidRPr="00644C11">
        <w:tab/>
        <w:t xml:space="preserve">NW-TT-initiated </w:t>
      </w:r>
      <w:r w:rsidR="00576E91" w:rsidRPr="00644C11">
        <w:t>User plane node</w:t>
      </w:r>
      <w:r w:rsidRPr="00644C11">
        <w:t xml:space="preserve"> management procedure</w:t>
      </w:r>
      <w:bookmarkEnd w:id="335"/>
      <w:bookmarkEnd w:id="336"/>
      <w:bookmarkEnd w:id="337"/>
      <w:bookmarkEnd w:id="338"/>
    </w:p>
    <w:p w14:paraId="0BFAE98B" w14:textId="77777777" w:rsidR="004236FF" w:rsidRPr="00644C11" w:rsidRDefault="004236FF" w:rsidP="004236FF">
      <w:pPr>
        <w:pStyle w:val="Heading4"/>
      </w:pPr>
      <w:bookmarkStart w:id="339" w:name="_Toc45216138"/>
      <w:bookmarkStart w:id="340" w:name="_Toc51931707"/>
      <w:bookmarkStart w:id="341" w:name="_Toc58235066"/>
      <w:bookmarkStart w:id="342" w:name="_Toc131304709"/>
      <w:r w:rsidRPr="00644C11">
        <w:t>6.3.2.1</w:t>
      </w:r>
      <w:r w:rsidRPr="00644C11">
        <w:tab/>
        <w:t>General</w:t>
      </w:r>
      <w:bookmarkEnd w:id="339"/>
      <w:bookmarkEnd w:id="340"/>
      <w:bookmarkEnd w:id="341"/>
      <w:bookmarkEnd w:id="342"/>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3" w:name="_Toc45216139"/>
      <w:bookmarkStart w:id="344" w:name="_Toc51931708"/>
      <w:bookmarkStart w:id="345" w:name="_Toc58235067"/>
      <w:bookmarkStart w:id="346" w:name="_Toc131304710"/>
      <w:r w:rsidRPr="00644C11">
        <w:t>6.3.2.2</w:t>
      </w:r>
      <w:r w:rsidRPr="00644C11">
        <w:tab/>
      </w:r>
      <w:bookmarkStart w:id="347" w:name="_Hlk40198344"/>
      <w:r w:rsidRPr="00644C11">
        <w:t xml:space="preserve">NW-TT-initiated </w:t>
      </w:r>
      <w:r w:rsidR="00576E91" w:rsidRPr="00644C11">
        <w:t xml:space="preserve">User plane node </w:t>
      </w:r>
      <w:r w:rsidRPr="00644C11">
        <w:t xml:space="preserve">management procedure </w:t>
      </w:r>
      <w:bookmarkEnd w:id="347"/>
      <w:r w:rsidRPr="00644C11">
        <w:t>initiation</w:t>
      </w:r>
      <w:bookmarkEnd w:id="343"/>
      <w:bookmarkEnd w:id="344"/>
      <w:bookmarkEnd w:id="345"/>
      <w:bookmarkEnd w:id="346"/>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15pt;height:151.15pt" o:ole="">
            <v:imagedata r:id="rId28" o:title=""/>
          </v:shape>
          <o:OLEObject Type="Embed" ProgID="Visio.Drawing.11" ShapeID="_x0000_i1033" DrawAspect="Content" ObjectID="_1741917486"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8" w:name="_Toc45216140"/>
      <w:bookmarkStart w:id="349" w:name="_Toc51931709"/>
      <w:bookmarkStart w:id="350" w:name="_Toc58235068"/>
      <w:bookmarkStart w:id="351" w:name="_Toc131304711"/>
      <w:r w:rsidRPr="00644C11">
        <w:t>6.3.2.3</w:t>
      </w:r>
      <w:r w:rsidRPr="00644C11">
        <w:tab/>
        <w:t xml:space="preserve">NW-TT-initiated </w:t>
      </w:r>
      <w:r w:rsidR="00576E91" w:rsidRPr="00644C11">
        <w:t>User plane node</w:t>
      </w:r>
      <w:r w:rsidRPr="00644C11">
        <w:t xml:space="preserve"> management procedure completion</w:t>
      </w:r>
      <w:bookmarkEnd w:id="348"/>
      <w:bookmarkEnd w:id="349"/>
      <w:bookmarkEnd w:id="350"/>
      <w:bookmarkEnd w:id="351"/>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2" w:name="_Toc45216141"/>
      <w:bookmarkStart w:id="353" w:name="_Toc51931710"/>
      <w:bookmarkStart w:id="354" w:name="_Toc58235069"/>
      <w:bookmarkStart w:id="355" w:name="_Toc131304712"/>
      <w:r w:rsidRPr="00644C11">
        <w:lastRenderedPageBreak/>
        <w:t>6.3.2.4</w:t>
      </w:r>
      <w:r w:rsidRPr="00644C11">
        <w:tab/>
        <w:t>Abnormal cases in the TSN AF</w:t>
      </w:r>
      <w:bookmarkEnd w:id="352"/>
      <w:bookmarkEnd w:id="353"/>
      <w:bookmarkEnd w:id="354"/>
      <w:bookmarkEnd w:id="355"/>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6" w:name="_Toc45216142"/>
      <w:bookmarkStart w:id="357" w:name="_Toc51931711"/>
      <w:bookmarkStart w:id="358" w:name="_Toc58235070"/>
      <w:bookmarkStart w:id="359" w:name="_Toc131304713"/>
      <w:r w:rsidRPr="00644C11">
        <w:t>6.3.2.5</w:t>
      </w:r>
      <w:r w:rsidRPr="00644C11">
        <w:tab/>
        <w:t>Abnormal cases in the NW-TT</w:t>
      </w:r>
      <w:bookmarkEnd w:id="356"/>
      <w:bookmarkEnd w:id="357"/>
      <w:bookmarkEnd w:id="358"/>
      <w:bookmarkEnd w:id="359"/>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0" w:name="_Toc45216143"/>
      <w:bookmarkStart w:id="361" w:name="_Toc51931712"/>
      <w:bookmarkStart w:id="362" w:name="_Toc58235071"/>
      <w:bookmarkStart w:id="363" w:name="_Toc131304714"/>
      <w:bookmarkEnd w:id="307"/>
      <w:r w:rsidRPr="00644C11">
        <w:t>7</w:t>
      </w:r>
      <w:r w:rsidRPr="00644C11">
        <w:tab/>
      </w:r>
      <w:bookmarkStart w:id="364"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8"/>
      <w:bookmarkEnd w:id="309"/>
      <w:bookmarkEnd w:id="360"/>
      <w:bookmarkEnd w:id="361"/>
      <w:bookmarkEnd w:id="362"/>
      <w:bookmarkEnd w:id="363"/>
    </w:p>
    <w:p w14:paraId="6AE4478D" w14:textId="77777777" w:rsidR="00E80BE1" w:rsidRPr="00644C11" w:rsidRDefault="00E80BE1" w:rsidP="00E80BE1">
      <w:pPr>
        <w:pStyle w:val="Heading2"/>
      </w:pPr>
      <w:bookmarkStart w:id="365" w:name="_Toc33963258"/>
      <w:bookmarkStart w:id="366" w:name="_Toc34393328"/>
      <w:bookmarkStart w:id="367" w:name="_Toc45216144"/>
      <w:bookmarkStart w:id="368" w:name="_Toc51931713"/>
      <w:bookmarkStart w:id="369" w:name="_Toc58235072"/>
      <w:bookmarkStart w:id="370" w:name="_Toc20233385"/>
      <w:bookmarkStart w:id="371" w:name="_Toc131304715"/>
      <w:bookmarkEnd w:id="177"/>
      <w:bookmarkEnd w:id="364"/>
      <w:r w:rsidRPr="00644C11">
        <w:t>7.1</w:t>
      </w:r>
      <w:r w:rsidRPr="00644C11">
        <w:tab/>
        <w:t>General</w:t>
      </w:r>
      <w:bookmarkEnd w:id="365"/>
      <w:bookmarkEnd w:id="366"/>
      <w:bookmarkEnd w:id="367"/>
      <w:bookmarkEnd w:id="368"/>
      <w:bookmarkEnd w:id="369"/>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2" w:name="_Toc33963259"/>
      <w:bookmarkStart w:id="373" w:name="_Toc34393329"/>
      <w:bookmarkStart w:id="374" w:name="_Toc45216145"/>
      <w:bookmarkStart w:id="375" w:name="_Toc51931714"/>
      <w:bookmarkStart w:id="376" w:name="_Toc58235073"/>
      <w:bookmarkStart w:id="377" w:name="_Toc131304716"/>
      <w:r w:rsidRPr="00644C11">
        <w:t>7.2</w:t>
      </w:r>
      <w:r w:rsidRPr="00644C11">
        <w:tab/>
        <w:t>Message too short or too long</w:t>
      </w:r>
      <w:bookmarkEnd w:id="372"/>
      <w:bookmarkEnd w:id="373"/>
      <w:bookmarkEnd w:id="374"/>
      <w:bookmarkEnd w:id="375"/>
      <w:bookmarkEnd w:id="376"/>
      <w:bookmarkEnd w:id="377"/>
    </w:p>
    <w:p w14:paraId="009F518A" w14:textId="77777777" w:rsidR="00E80BE1" w:rsidRPr="00644C11" w:rsidRDefault="00E80BE1" w:rsidP="00E80BE1">
      <w:pPr>
        <w:pStyle w:val="Heading3"/>
      </w:pPr>
      <w:bookmarkStart w:id="378" w:name="_Toc33963260"/>
      <w:bookmarkStart w:id="379" w:name="_Toc34393330"/>
      <w:bookmarkStart w:id="380" w:name="_Toc45216146"/>
      <w:bookmarkStart w:id="381" w:name="_Toc51931715"/>
      <w:bookmarkStart w:id="382" w:name="_Toc58235074"/>
      <w:bookmarkStart w:id="383" w:name="_Toc131304717"/>
      <w:r w:rsidRPr="00644C11">
        <w:t>7.2.1</w:t>
      </w:r>
      <w:r w:rsidRPr="00644C11">
        <w:tab/>
        <w:t>Message too short</w:t>
      </w:r>
      <w:bookmarkEnd w:id="378"/>
      <w:bookmarkEnd w:id="379"/>
      <w:bookmarkEnd w:id="380"/>
      <w:bookmarkEnd w:id="381"/>
      <w:bookmarkEnd w:id="382"/>
      <w:bookmarkEnd w:id="383"/>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4" w:name="_Toc33963261"/>
      <w:bookmarkStart w:id="385" w:name="_Toc34393331"/>
      <w:bookmarkStart w:id="386" w:name="_Toc45216147"/>
      <w:bookmarkStart w:id="387" w:name="_Toc51931716"/>
      <w:bookmarkStart w:id="388" w:name="_Toc58235075"/>
      <w:bookmarkStart w:id="389" w:name="_Toc131304718"/>
      <w:r w:rsidRPr="00644C11">
        <w:lastRenderedPageBreak/>
        <w:t>7.2.2</w:t>
      </w:r>
      <w:r w:rsidRPr="00644C11">
        <w:tab/>
        <w:t>Message too long</w:t>
      </w:r>
      <w:bookmarkEnd w:id="384"/>
      <w:bookmarkEnd w:id="385"/>
      <w:bookmarkEnd w:id="386"/>
      <w:bookmarkEnd w:id="387"/>
      <w:bookmarkEnd w:id="388"/>
      <w:bookmarkEnd w:id="389"/>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0" w:name="_Toc33963262"/>
      <w:bookmarkStart w:id="391" w:name="_Toc34393332"/>
      <w:bookmarkStart w:id="392" w:name="_Toc45216148"/>
      <w:bookmarkStart w:id="393" w:name="_Toc51931717"/>
      <w:bookmarkStart w:id="394" w:name="_Toc58235076"/>
      <w:bookmarkStart w:id="395" w:name="_Toc131304719"/>
      <w:r w:rsidRPr="00644C11">
        <w:t>7.3</w:t>
      </w:r>
      <w:r w:rsidRPr="00644C11">
        <w:tab/>
        <w:t>Unknown or unforeseen message type</w:t>
      </w:r>
      <w:bookmarkEnd w:id="390"/>
      <w:bookmarkEnd w:id="391"/>
      <w:bookmarkEnd w:id="392"/>
      <w:bookmarkEnd w:id="393"/>
      <w:bookmarkEnd w:id="394"/>
      <w:bookmarkEnd w:id="395"/>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6" w:name="_Toc33963263"/>
      <w:bookmarkStart w:id="397"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8" w:name="_Toc45216149"/>
      <w:bookmarkStart w:id="399" w:name="_Toc51931718"/>
      <w:bookmarkStart w:id="400" w:name="_Toc58235077"/>
      <w:bookmarkStart w:id="401" w:name="_Toc131304720"/>
      <w:r w:rsidRPr="00644C11">
        <w:t>7.4</w:t>
      </w:r>
      <w:r w:rsidRPr="00644C11">
        <w:tab/>
        <w:t>Non-semantical mandatory information element errors</w:t>
      </w:r>
      <w:bookmarkEnd w:id="396"/>
      <w:bookmarkEnd w:id="397"/>
      <w:bookmarkEnd w:id="398"/>
      <w:bookmarkEnd w:id="399"/>
      <w:bookmarkEnd w:id="400"/>
      <w:bookmarkEnd w:id="401"/>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2" w:name="_Toc33963264"/>
      <w:bookmarkStart w:id="403" w:name="_Toc34393334"/>
      <w:bookmarkStart w:id="404" w:name="_Toc45216150"/>
      <w:bookmarkStart w:id="405" w:name="_Toc51931719"/>
      <w:bookmarkStart w:id="406" w:name="_Toc58235078"/>
      <w:bookmarkStart w:id="407" w:name="_Toc131304721"/>
      <w:r w:rsidRPr="00644C11">
        <w:lastRenderedPageBreak/>
        <w:t>7.5</w:t>
      </w:r>
      <w:r w:rsidRPr="00644C11">
        <w:tab/>
        <w:t>Unknown and unforeseen IEs in the non-imperative message part</w:t>
      </w:r>
      <w:bookmarkEnd w:id="402"/>
      <w:bookmarkEnd w:id="403"/>
      <w:bookmarkEnd w:id="404"/>
      <w:bookmarkEnd w:id="405"/>
      <w:bookmarkEnd w:id="406"/>
      <w:bookmarkEnd w:id="407"/>
    </w:p>
    <w:p w14:paraId="513095E6" w14:textId="77777777" w:rsidR="00E80BE1" w:rsidRPr="00644C11" w:rsidRDefault="00E80BE1" w:rsidP="00E80BE1">
      <w:pPr>
        <w:pStyle w:val="Heading3"/>
      </w:pPr>
      <w:bookmarkStart w:id="408" w:name="_Toc33963265"/>
      <w:bookmarkStart w:id="409" w:name="_Toc34393335"/>
      <w:bookmarkStart w:id="410" w:name="_Toc45216151"/>
      <w:bookmarkStart w:id="411" w:name="_Toc51931720"/>
      <w:bookmarkStart w:id="412" w:name="_Toc58235079"/>
      <w:bookmarkStart w:id="413" w:name="_Toc131304722"/>
      <w:r w:rsidRPr="00644C11">
        <w:t>7.5.1</w:t>
      </w:r>
      <w:r w:rsidRPr="00644C11">
        <w:tab/>
        <w:t>IEIs unknown in the message</w:t>
      </w:r>
      <w:bookmarkEnd w:id="408"/>
      <w:bookmarkEnd w:id="409"/>
      <w:bookmarkEnd w:id="410"/>
      <w:bookmarkEnd w:id="411"/>
      <w:bookmarkEnd w:id="412"/>
      <w:bookmarkEnd w:id="413"/>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4" w:name="_Toc33963266"/>
      <w:bookmarkStart w:id="415" w:name="_Toc34393336"/>
      <w:bookmarkStart w:id="416" w:name="_Toc45216152"/>
      <w:bookmarkStart w:id="417" w:name="_Toc51931721"/>
      <w:bookmarkStart w:id="418" w:name="_Toc58235080"/>
      <w:bookmarkStart w:id="419" w:name="_Toc131304723"/>
      <w:r w:rsidRPr="00644C11">
        <w:t>7.5.2</w:t>
      </w:r>
      <w:r w:rsidRPr="00644C11">
        <w:tab/>
        <w:t>Out of sequence IEs</w:t>
      </w:r>
      <w:bookmarkEnd w:id="414"/>
      <w:bookmarkEnd w:id="415"/>
      <w:bookmarkEnd w:id="416"/>
      <w:bookmarkEnd w:id="417"/>
      <w:bookmarkEnd w:id="418"/>
      <w:bookmarkEnd w:id="419"/>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0" w:name="_Toc33963267"/>
      <w:bookmarkStart w:id="421" w:name="_Toc34393337"/>
      <w:bookmarkStart w:id="422" w:name="_Toc45216153"/>
      <w:bookmarkStart w:id="423" w:name="_Toc51931722"/>
      <w:bookmarkStart w:id="424" w:name="_Toc58235081"/>
      <w:bookmarkStart w:id="425" w:name="_Toc131304724"/>
      <w:r w:rsidRPr="00644C11">
        <w:t>7.5.3</w:t>
      </w:r>
      <w:r w:rsidRPr="00644C11">
        <w:tab/>
        <w:t>Repeated IEs</w:t>
      </w:r>
      <w:bookmarkEnd w:id="420"/>
      <w:bookmarkEnd w:id="421"/>
      <w:bookmarkEnd w:id="422"/>
      <w:bookmarkEnd w:id="423"/>
      <w:bookmarkEnd w:id="424"/>
      <w:bookmarkEnd w:id="425"/>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6" w:name="_Toc33963268"/>
      <w:bookmarkStart w:id="427" w:name="_Toc34393338"/>
      <w:bookmarkStart w:id="428" w:name="_Toc45216154"/>
      <w:bookmarkStart w:id="429" w:name="_Toc51931723"/>
      <w:bookmarkStart w:id="430" w:name="_Toc58235082"/>
      <w:bookmarkStart w:id="431" w:name="_Toc131304725"/>
      <w:r w:rsidRPr="00644C11">
        <w:t>7.6</w:t>
      </w:r>
      <w:r w:rsidRPr="00644C11">
        <w:tab/>
        <w:t>Non-imperative message part errors</w:t>
      </w:r>
      <w:bookmarkEnd w:id="426"/>
      <w:bookmarkEnd w:id="427"/>
      <w:bookmarkEnd w:id="428"/>
      <w:bookmarkEnd w:id="429"/>
      <w:bookmarkEnd w:id="430"/>
      <w:bookmarkEnd w:id="431"/>
    </w:p>
    <w:p w14:paraId="138E943E" w14:textId="77777777" w:rsidR="00E80BE1" w:rsidRPr="00644C11" w:rsidRDefault="00E80BE1" w:rsidP="00E80BE1">
      <w:pPr>
        <w:pStyle w:val="Heading3"/>
      </w:pPr>
      <w:bookmarkStart w:id="432" w:name="_Toc33963269"/>
      <w:bookmarkStart w:id="433" w:name="_Toc34393339"/>
      <w:bookmarkStart w:id="434" w:name="_Toc45216155"/>
      <w:bookmarkStart w:id="435" w:name="_Toc51931724"/>
      <w:bookmarkStart w:id="436" w:name="_Toc58235083"/>
      <w:bookmarkStart w:id="437" w:name="_Toc131304726"/>
      <w:r w:rsidRPr="00644C11">
        <w:t>7.6.1</w:t>
      </w:r>
      <w:r w:rsidRPr="00644C11">
        <w:tab/>
        <w:t>General</w:t>
      </w:r>
      <w:bookmarkEnd w:id="432"/>
      <w:bookmarkEnd w:id="433"/>
      <w:bookmarkEnd w:id="434"/>
      <w:bookmarkEnd w:id="435"/>
      <w:bookmarkEnd w:id="436"/>
      <w:bookmarkEnd w:id="437"/>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8" w:name="_Toc33963270"/>
      <w:bookmarkStart w:id="439" w:name="_Toc34393340"/>
      <w:bookmarkStart w:id="440" w:name="_Toc45216156"/>
      <w:bookmarkStart w:id="441" w:name="_Toc51931725"/>
      <w:bookmarkStart w:id="442" w:name="_Toc58235084"/>
      <w:bookmarkStart w:id="443" w:name="_Toc131304727"/>
      <w:r w:rsidRPr="00644C11">
        <w:t>7.6.2</w:t>
      </w:r>
      <w:r w:rsidRPr="00644C11">
        <w:tab/>
        <w:t>Syntactically incorrect optional IEs</w:t>
      </w:r>
      <w:bookmarkEnd w:id="438"/>
      <w:bookmarkEnd w:id="439"/>
      <w:bookmarkEnd w:id="440"/>
      <w:bookmarkEnd w:id="441"/>
      <w:bookmarkEnd w:id="442"/>
      <w:bookmarkEnd w:id="443"/>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4" w:name="_Toc33963271"/>
      <w:bookmarkStart w:id="445" w:name="_Toc34393341"/>
      <w:bookmarkStart w:id="446" w:name="_Toc45216157"/>
      <w:bookmarkStart w:id="447" w:name="_Toc51931726"/>
      <w:bookmarkStart w:id="448" w:name="_Toc58235085"/>
      <w:bookmarkStart w:id="449" w:name="_Toc131304728"/>
      <w:r w:rsidRPr="00644C11">
        <w:t>7.6.3</w:t>
      </w:r>
      <w:r w:rsidRPr="00644C11">
        <w:tab/>
        <w:t>Conditional IE errors</w:t>
      </w:r>
      <w:bookmarkEnd w:id="444"/>
      <w:bookmarkEnd w:id="445"/>
      <w:bookmarkEnd w:id="446"/>
      <w:bookmarkEnd w:id="447"/>
      <w:bookmarkEnd w:id="448"/>
      <w:bookmarkEnd w:id="449"/>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0" w:name="_Toc33963272"/>
      <w:bookmarkStart w:id="451" w:name="_Toc34393342"/>
      <w:bookmarkStart w:id="452" w:name="_Toc45216158"/>
      <w:bookmarkStart w:id="453" w:name="_Toc51931727"/>
      <w:bookmarkStart w:id="454" w:name="_Toc58235086"/>
      <w:bookmarkStart w:id="455" w:name="_Toc131304729"/>
      <w:r w:rsidRPr="00644C11">
        <w:t>7.7</w:t>
      </w:r>
      <w:r w:rsidRPr="00644C11">
        <w:tab/>
        <w:t>Messages with semantically incorrect contents</w:t>
      </w:r>
      <w:bookmarkEnd w:id="450"/>
      <w:bookmarkEnd w:id="451"/>
      <w:bookmarkEnd w:id="452"/>
      <w:bookmarkEnd w:id="453"/>
      <w:bookmarkEnd w:id="454"/>
      <w:bookmarkEnd w:id="455"/>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6" w:name="_Toc33963273"/>
      <w:bookmarkStart w:id="457" w:name="_Toc34393343"/>
      <w:bookmarkStart w:id="458" w:name="_Toc45216159"/>
      <w:bookmarkStart w:id="459" w:name="_Toc51931728"/>
      <w:bookmarkStart w:id="460" w:name="_Toc58235087"/>
      <w:bookmarkStart w:id="461" w:name="_Toc131304730"/>
      <w:r w:rsidRPr="00644C11">
        <w:t>8</w:t>
      </w:r>
      <w:r w:rsidR="005B5AD6" w:rsidRPr="00644C11">
        <w:tab/>
        <w:t>Message functional definition and contents</w:t>
      </w:r>
      <w:bookmarkEnd w:id="456"/>
      <w:bookmarkEnd w:id="457"/>
      <w:bookmarkEnd w:id="458"/>
      <w:bookmarkEnd w:id="459"/>
      <w:bookmarkEnd w:id="460"/>
      <w:bookmarkEnd w:id="461"/>
    </w:p>
    <w:p w14:paraId="4971CACA" w14:textId="69C8C55F" w:rsidR="005B5AD6" w:rsidRPr="00644C11" w:rsidRDefault="00F40D79" w:rsidP="007A3061">
      <w:pPr>
        <w:pStyle w:val="Heading2"/>
      </w:pPr>
      <w:bookmarkStart w:id="462" w:name="_Toc33963274"/>
      <w:bookmarkStart w:id="463" w:name="_Toc34393344"/>
      <w:bookmarkStart w:id="464" w:name="_Toc45216160"/>
      <w:bookmarkStart w:id="465" w:name="_Toc51931729"/>
      <w:bookmarkStart w:id="466" w:name="_Toc58235088"/>
      <w:bookmarkStart w:id="467" w:name="_Toc20233387"/>
      <w:bookmarkStart w:id="468" w:name="_Toc131304731"/>
      <w:bookmarkEnd w:id="370"/>
      <w:r w:rsidRPr="00644C11">
        <w:t>8</w:t>
      </w:r>
      <w:r w:rsidR="005B5AD6" w:rsidRPr="00644C11">
        <w:t>.1</w:t>
      </w:r>
      <w:r w:rsidR="005B5AD6" w:rsidRPr="00644C11">
        <w:tab/>
        <w:t>Manage port command</w:t>
      </w:r>
      <w:bookmarkEnd w:id="462"/>
      <w:bookmarkEnd w:id="463"/>
      <w:bookmarkEnd w:id="464"/>
      <w:bookmarkEnd w:id="465"/>
      <w:bookmarkEnd w:id="466"/>
      <w:bookmarkEnd w:id="468"/>
    </w:p>
    <w:p w14:paraId="2D7D8F29" w14:textId="39C57706" w:rsidR="005B5AD6" w:rsidRPr="00644C11" w:rsidRDefault="00F40D79" w:rsidP="007A3061">
      <w:pPr>
        <w:pStyle w:val="Heading3"/>
        <w:rPr>
          <w:lang w:eastAsia="ko-KR"/>
        </w:rPr>
      </w:pPr>
      <w:bookmarkStart w:id="469" w:name="_Toc33963275"/>
      <w:bookmarkStart w:id="470" w:name="_Toc34393345"/>
      <w:bookmarkStart w:id="471" w:name="_Toc45216161"/>
      <w:bookmarkStart w:id="472" w:name="_Toc51931730"/>
      <w:bookmarkStart w:id="473" w:name="_Toc58235089"/>
      <w:bookmarkStart w:id="474" w:name="_Toc131304732"/>
      <w:r w:rsidRPr="00644C11">
        <w:t>8</w:t>
      </w:r>
      <w:r w:rsidR="005B5AD6" w:rsidRPr="00644C11">
        <w:t>.1.1</w:t>
      </w:r>
      <w:r w:rsidR="005B5AD6" w:rsidRPr="00644C11">
        <w:tab/>
      </w:r>
      <w:r w:rsidR="005B5AD6" w:rsidRPr="00644C11">
        <w:rPr>
          <w:lang w:eastAsia="ko-KR"/>
        </w:rPr>
        <w:t>Message definition</w:t>
      </w:r>
      <w:bookmarkEnd w:id="469"/>
      <w:bookmarkEnd w:id="470"/>
      <w:bookmarkEnd w:id="471"/>
      <w:bookmarkEnd w:id="472"/>
      <w:bookmarkEnd w:id="473"/>
      <w:bookmarkEnd w:id="474"/>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5" w:name="_Toc33963276"/>
      <w:bookmarkStart w:id="476" w:name="_Toc34393346"/>
      <w:bookmarkStart w:id="477" w:name="_Toc45216162"/>
      <w:bookmarkStart w:id="478" w:name="_Toc51931731"/>
      <w:bookmarkStart w:id="479" w:name="_Toc58235091"/>
      <w:bookmarkStart w:id="480" w:name="_Toc20233392"/>
      <w:bookmarkStart w:id="481" w:name="_Toc131304733"/>
      <w:bookmarkEnd w:id="467"/>
      <w:r w:rsidRPr="00644C11">
        <w:t>8</w:t>
      </w:r>
      <w:r w:rsidR="005B5AD6" w:rsidRPr="00644C11">
        <w:t>.2</w:t>
      </w:r>
      <w:r w:rsidR="005B5AD6" w:rsidRPr="00644C11">
        <w:tab/>
        <w:t>Manage port complete</w:t>
      </w:r>
      <w:bookmarkEnd w:id="475"/>
      <w:bookmarkEnd w:id="476"/>
      <w:bookmarkEnd w:id="477"/>
      <w:bookmarkEnd w:id="478"/>
      <w:bookmarkEnd w:id="479"/>
      <w:bookmarkEnd w:id="481"/>
    </w:p>
    <w:p w14:paraId="6D472F51" w14:textId="0A544960" w:rsidR="005B5AD6" w:rsidRPr="00644C11" w:rsidRDefault="00F40D79" w:rsidP="007A3061">
      <w:pPr>
        <w:pStyle w:val="Heading3"/>
        <w:rPr>
          <w:lang w:eastAsia="ko-KR"/>
        </w:rPr>
      </w:pPr>
      <w:bookmarkStart w:id="482" w:name="_Toc33963277"/>
      <w:bookmarkStart w:id="483" w:name="_Toc34393347"/>
      <w:bookmarkStart w:id="484" w:name="_Toc45216163"/>
      <w:bookmarkStart w:id="485" w:name="_Toc51931732"/>
      <w:bookmarkStart w:id="486" w:name="_Toc58235092"/>
      <w:bookmarkStart w:id="487" w:name="_Toc131304734"/>
      <w:r w:rsidRPr="00644C11">
        <w:t>8</w:t>
      </w:r>
      <w:r w:rsidR="005B5AD6" w:rsidRPr="00644C11">
        <w:t>.2.1</w:t>
      </w:r>
      <w:r w:rsidR="005B5AD6" w:rsidRPr="00644C11">
        <w:tab/>
      </w:r>
      <w:r w:rsidR="005B5AD6" w:rsidRPr="00644C11">
        <w:rPr>
          <w:lang w:eastAsia="ko-KR"/>
        </w:rPr>
        <w:t>Message definition</w:t>
      </w:r>
      <w:bookmarkEnd w:id="482"/>
      <w:bookmarkEnd w:id="483"/>
      <w:bookmarkEnd w:id="484"/>
      <w:bookmarkEnd w:id="485"/>
      <w:bookmarkEnd w:id="486"/>
      <w:bookmarkEnd w:id="487"/>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8" w:name="_Toc33963278"/>
      <w:bookmarkStart w:id="489" w:name="_Toc34393348"/>
      <w:bookmarkStart w:id="490" w:name="_Toc45216164"/>
      <w:bookmarkStart w:id="491" w:name="_Toc51931733"/>
      <w:bookmarkStart w:id="492" w:name="_Toc58235093"/>
      <w:bookmarkStart w:id="493" w:name="_Toc131304735"/>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8"/>
      <w:bookmarkEnd w:id="489"/>
      <w:bookmarkEnd w:id="490"/>
      <w:bookmarkEnd w:id="491"/>
      <w:bookmarkEnd w:id="492"/>
      <w:bookmarkEnd w:id="493"/>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4" w:name="_Toc33963279"/>
      <w:bookmarkStart w:id="495" w:name="_Toc34393349"/>
      <w:bookmarkStart w:id="496" w:name="_Toc45216165"/>
      <w:bookmarkStart w:id="497" w:name="_Toc51931734"/>
      <w:bookmarkStart w:id="498" w:name="_Toc58235094"/>
      <w:bookmarkStart w:id="499" w:name="_Toc131304736"/>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4"/>
      <w:bookmarkEnd w:id="495"/>
      <w:bookmarkEnd w:id="496"/>
      <w:bookmarkEnd w:id="497"/>
      <w:bookmarkEnd w:id="498"/>
      <w:bookmarkEnd w:id="499"/>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0" w:name="_Toc33963280"/>
      <w:bookmarkStart w:id="501" w:name="_Toc34393350"/>
      <w:bookmarkStart w:id="502" w:name="_Toc45216166"/>
      <w:bookmarkStart w:id="503" w:name="_Toc51931735"/>
      <w:bookmarkStart w:id="504" w:name="_Toc58235095"/>
      <w:bookmarkStart w:id="505" w:name="_Toc13130473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0"/>
      <w:bookmarkEnd w:id="501"/>
      <w:bookmarkEnd w:id="502"/>
      <w:bookmarkEnd w:id="503"/>
      <w:bookmarkEnd w:id="504"/>
      <w:bookmarkEnd w:id="505"/>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6" w:name="_Toc33963281"/>
      <w:bookmarkStart w:id="507" w:name="_Toc34393351"/>
      <w:bookmarkStart w:id="508" w:name="_Toc45216167"/>
      <w:bookmarkStart w:id="509" w:name="_Toc51931736"/>
      <w:bookmarkStart w:id="510" w:name="_Toc58235097"/>
      <w:bookmarkStart w:id="511" w:name="_Toc20233394"/>
      <w:bookmarkStart w:id="512" w:name="_Toc131304738"/>
      <w:bookmarkEnd w:id="480"/>
      <w:r w:rsidRPr="00644C11">
        <w:t>8</w:t>
      </w:r>
      <w:r w:rsidR="005B5AD6" w:rsidRPr="00644C11">
        <w:t>.3</w:t>
      </w:r>
      <w:r w:rsidR="005B5AD6" w:rsidRPr="00644C11">
        <w:tab/>
      </w:r>
      <w:r w:rsidR="00590B58" w:rsidRPr="00644C11">
        <w:t>P</w:t>
      </w:r>
      <w:r w:rsidR="005B5AD6" w:rsidRPr="00644C11">
        <w:t>ort management notify</w:t>
      </w:r>
      <w:bookmarkEnd w:id="506"/>
      <w:bookmarkEnd w:id="507"/>
      <w:bookmarkEnd w:id="508"/>
      <w:bookmarkEnd w:id="509"/>
      <w:bookmarkEnd w:id="510"/>
      <w:bookmarkEnd w:id="512"/>
    </w:p>
    <w:p w14:paraId="0F4F1AAA" w14:textId="5E3E3A63" w:rsidR="005B5AD6" w:rsidRPr="00644C11" w:rsidRDefault="00C534A0" w:rsidP="007A3061">
      <w:pPr>
        <w:pStyle w:val="Heading3"/>
        <w:rPr>
          <w:lang w:eastAsia="ko-KR"/>
        </w:rPr>
      </w:pPr>
      <w:bookmarkStart w:id="513" w:name="_Toc33963282"/>
      <w:bookmarkStart w:id="514" w:name="_Toc34393352"/>
      <w:bookmarkStart w:id="515" w:name="_Toc45216168"/>
      <w:bookmarkStart w:id="516" w:name="_Toc51931737"/>
      <w:bookmarkStart w:id="517" w:name="_Toc58235098"/>
      <w:bookmarkStart w:id="518" w:name="_Toc131304739"/>
      <w:r w:rsidRPr="00644C11">
        <w:t>8</w:t>
      </w:r>
      <w:r w:rsidR="005B5AD6" w:rsidRPr="00644C11">
        <w:t>.3.1</w:t>
      </w:r>
      <w:r w:rsidR="005B5AD6" w:rsidRPr="00644C11">
        <w:tab/>
      </w:r>
      <w:r w:rsidR="005B5AD6" w:rsidRPr="00644C11">
        <w:rPr>
          <w:lang w:eastAsia="ko-KR"/>
        </w:rPr>
        <w:t>Message definition</w:t>
      </w:r>
      <w:bookmarkEnd w:id="513"/>
      <w:bookmarkEnd w:id="514"/>
      <w:bookmarkEnd w:id="515"/>
      <w:bookmarkEnd w:id="516"/>
      <w:bookmarkEnd w:id="517"/>
      <w:bookmarkEnd w:id="518"/>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9" w:name="_Toc33963283"/>
      <w:bookmarkStart w:id="520" w:name="_Toc34393353"/>
      <w:bookmarkStart w:id="521" w:name="_Toc45216169"/>
      <w:bookmarkStart w:id="522" w:name="_Toc51931738"/>
      <w:bookmarkStart w:id="523" w:name="_Toc58235099"/>
      <w:bookmarkStart w:id="524" w:name="_Toc20233396"/>
      <w:bookmarkStart w:id="525" w:name="_Toc131304740"/>
      <w:bookmarkEnd w:id="511"/>
      <w:r w:rsidRPr="00644C11">
        <w:t>8</w:t>
      </w:r>
      <w:r w:rsidR="005B5AD6" w:rsidRPr="00644C11">
        <w:t>.4</w:t>
      </w:r>
      <w:r w:rsidR="005B5AD6" w:rsidRPr="00644C11">
        <w:tab/>
      </w:r>
      <w:r w:rsidR="00590B58" w:rsidRPr="00644C11">
        <w:t>P</w:t>
      </w:r>
      <w:r w:rsidR="005B5AD6" w:rsidRPr="00644C11">
        <w:t>ort management notify ack</w:t>
      </w:r>
      <w:bookmarkEnd w:id="519"/>
      <w:bookmarkEnd w:id="520"/>
      <w:bookmarkEnd w:id="521"/>
      <w:bookmarkEnd w:id="522"/>
      <w:bookmarkEnd w:id="523"/>
      <w:bookmarkEnd w:id="525"/>
    </w:p>
    <w:p w14:paraId="0E254B26" w14:textId="29AB5E80" w:rsidR="005B5AD6" w:rsidRPr="00644C11" w:rsidRDefault="00C534A0" w:rsidP="007A3061">
      <w:pPr>
        <w:pStyle w:val="Heading3"/>
        <w:rPr>
          <w:lang w:eastAsia="ko-KR"/>
        </w:rPr>
      </w:pPr>
      <w:bookmarkStart w:id="526" w:name="_Toc33963284"/>
      <w:bookmarkStart w:id="527" w:name="_Toc34393354"/>
      <w:bookmarkStart w:id="528" w:name="_Toc45216170"/>
      <w:bookmarkStart w:id="529" w:name="_Toc51931739"/>
      <w:bookmarkStart w:id="530" w:name="_Toc58235100"/>
      <w:bookmarkStart w:id="531" w:name="_Toc131304741"/>
      <w:r w:rsidRPr="00644C11">
        <w:t>8</w:t>
      </w:r>
      <w:r w:rsidR="005B5AD6" w:rsidRPr="00644C11">
        <w:t>.4.1</w:t>
      </w:r>
      <w:r w:rsidR="005B5AD6" w:rsidRPr="00644C11">
        <w:tab/>
      </w:r>
      <w:r w:rsidR="005B5AD6" w:rsidRPr="00644C11">
        <w:rPr>
          <w:lang w:eastAsia="ko-KR"/>
        </w:rPr>
        <w:t>Message definition</w:t>
      </w:r>
      <w:bookmarkEnd w:id="526"/>
      <w:bookmarkEnd w:id="527"/>
      <w:bookmarkEnd w:id="528"/>
      <w:bookmarkEnd w:id="529"/>
      <w:bookmarkEnd w:id="530"/>
      <w:bookmarkEnd w:id="531"/>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2" w:name="_Toc33963285"/>
      <w:bookmarkStart w:id="533" w:name="_Toc34393355"/>
      <w:bookmarkStart w:id="534" w:name="_Toc45216171"/>
      <w:bookmarkStart w:id="535" w:name="_Toc51931740"/>
      <w:bookmarkStart w:id="536" w:name="_Toc58235101"/>
      <w:bookmarkStart w:id="537" w:name="_Toc20233398"/>
      <w:bookmarkStart w:id="538" w:name="_Toc131304742"/>
      <w:bookmarkEnd w:id="524"/>
      <w:r w:rsidRPr="00644C11">
        <w:t>8</w:t>
      </w:r>
      <w:r w:rsidR="005B5AD6" w:rsidRPr="00644C11">
        <w:t>.5</w:t>
      </w:r>
      <w:r w:rsidR="005B5AD6" w:rsidRPr="00644C11">
        <w:tab/>
      </w:r>
      <w:r w:rsidR="00590B58" w:rsidRPr="00644C11">
        <w:t>P</w:t>
      </w:r>
      <w:r w:rsidR="005B5AD6" w:rsidRPr="00644C11">
        <w:t>ort management notify complete</w:t>
      </w:r>
      <w:bookmarkEnd w:id="532"/>
      <w:bookmarkEnd w:id="533"/>
      <w:bookmarkEnd w:id="534"/>
      <w:bookmarkEnd w:id="535"/>
      <w:bookmarkEnd w:id="536"/>
      <w:bookmarkEnd w:id="538"/>
    </w:p>
    <w:p w14:paraId="18A28E9F" w14:textId="7D17BF3D" w:rsidR="005B5AD6" w:rsidRPr="00644C11" w:rsidRDefault="00C30FB2" w:rsidP="007A3061">
      <w:pPr>
        <w:pStyle w:val="Heading3"/>
        <w:rPr>
          <w:lang w:eastAsia="ko-KR"/>
        </w:rPr>
      </w:pPr>
      <w:bookmarkStart w:id="539" w:name="_Toc33963286"/>
      <w:bookmarkStart w:id="540" w:name="_Toc34393356"/>
      <w:bookmarkStart w:id="541" w:name="_Toc45216172"/>
      <w:bookmarkStart w:id="542" w:name="_Toc51931741"/>
      <w:bookmarkStart w:id="543" w:name="_Toc58235102"/>
      <w:bookmarkStart w:id="544" w:name="_Toc131304743"/>
      <w:r w:rsidRPr="00644C11">
        <w:t>8</w:t>
      </w:r>
      <w:r w:rsidR="005B5AD6" w:rsidRPr="00644C11">
        <w:t>.5.1</w:t>
      </w:r>
      <w:r w:rsidR="005B5AD6" w:rsidRPr="00644C11">
        <w:tab/>
      </w:r>
      <w:r w:rsidR="005B5AD6" w:rsidRPr="00644C11">
        <w:rPr>
          <w:lang w:eastAsia="ko-KR"/>
        </w:rPr>
        <w:t>Message definition</w:t>
      </w:r>
      <w:bookmarkEnd w:id="539"/>
      <w:bookmarkEnd w:id="540"/>
      <w:bookmarkEnd w:id="541"/>
      <w:bookmarkEnd w:id="542"/>
      <w:bookmarkEnd w:id="543"/>
      <w:bookmarkEnd w:id="544"/>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5" w:name="_Toc22917696"/>
      <w:bookmarkStart w:id="546" w:name="_Toc33963287"/>
      <w:bookmarkStart w:id="547" w:name="_Toc34393357"/>
      <w:bookmarkStart w:id="548" w:name="_Toc45216173"/>
      <w:bookmarkStart w:id="549" w:name="_Toc51931742"/>
      <w:bookmarkStart w:id="550" w:name="_Toc58235103"/>
      <w:bookmarkStart w:id="551" w:name="_Toc20233400"/>
      <w:bookmarkStart w:id="552" w:name="_Hlk23686580"/>
      <w:bookmarkStart w:id="553" w:name="_Toc131304744"/>
      <w:bookmarkEnd w:id="537"/>
      <w:r w:rsidRPr="00644C11">
        <w:t>8.</w:t>
      </w:r>
      <w:r w:rsidR="00104F8D" w:rsidRPr="00644C11">
        <w:t>6</w:t>
      </w:r>
      <w:r w:rsidRPr="00644C11">
        <w:tab/>
      </w:r>
      <w:r w:rsidR="00EA4CED" w:rsidRPr="00644C11">
        <w:t>P</w:t>
      </w:r>
      <w:r w:rsidRPr="00644C11">
        <w:t xml:space="preserve">ort management </w:t>
      </w:r>
      <w:bookmarkEnd w:id="545"/>
      <w:r w:rsidRPr="00644C11">
        <w:t>capability</w:t>
      </w:r>
      <w:bookmarkEnd w:id="546"/>
      <w:bookmarkEnd w:id="547"/>
      <w:bookmarkEnd w:id="548"/>
      <w:bookmarkEnd w:id="549"/>
      <w:bookmarkEnd w:id="550"/>
      <w:bookmarkEnd w:id="553"/>
    </w:p>
    <w:p w14:paraId="175B2671" w14:textId="43B8B8A2" w:rsidR="00EC4ACE" w:rsidRPr="00644C11" w:rsidRDefault="00EC4ACE" w:rsidP="00EC4ACE">
      <w:pPr>
        <w:pStyle w:val="Heading3"/>
        <w:rPr>
          <w:lang w:eastAsia="ko-KR"/>
        </w:rPr>
      </w:pPr>
      <w:bookmarkStart w:id="554" w:name="_Toc33963288"/>
      <w:bookmarkStart w:id="555" w:name="_Toc34393358"/>
      <w:bookmarkStart w:id="556" w:name="_Toc45216174"/>
      <w:bookmarkStart w:id="557" w:name="_Toc51931743"/>
      <w:bookmarkStart w:id="558" w:name="_Toc58235104"/>
      <w:bookmarkStart w:id="559" w:name="_Toc131304745"/>
      <w:r w:rsidRPr="00644C11">
        <w:t>8.</w:t>
      </w:r>
      <w:r w:rsidR="00104F8D" w:rsidRPr="00644C11">
        <w:t>6</w:t>
      </w:r>
      <w:r w:rsidRPr="00644C11">
        <w:t>.1</w:t>
      </w:r>
      <w:r w:rsidRPr="00644C11">
        <w:tab/>
      </w:r>
      <w:r w:rsidRPr="00644C11">
        <w:rPr>
          <w:lang w:eastAsia="ko-KR"/>
        </w:rPr>
        <w:t>Message definition</w:t>
      </w:r>
      <w:bookmarkEnd w:id="554"/>
      <w:bookmarkEnd w:id="555"/>
      <w:bookmarkEnd w:id="556"/>
      <w:bookmarkEnd w:id="557"/>
      <w:bookmarkEnd w:id="558"/>
      <w:bookmarkEnd w:id="559"/>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0" w:name="_Toc33963289"/>
      <w:bookmarkStart w:id="561" w:name="_Toc34393359"/>
      <w:bookmarkStart w:id="562" w:name="_Toc45216175"/>
      <w:bookmarkStart w:id="563" w:name="_Toc51931744"/>
      <w:bookmarkStart w:id="564" w:name="_Toc58235105"/>
      <w:bookmarkStart w:id="565" w:name="_Toc131304746"/>
      <w:r w:rsidRPr="00644C11">
        <w:lastRenderedPageBreak/>
        <w:t>8.</w:t>
      </w:r>
      <w:r w:rsidR="00104F8D" w:rsidRPr="00644C11">
        <w:t>6</w:t>
      </w:r>
      <w:r w:rsidRPr="00644C11">
        <w:t>.2</w:t>
      </w:r>
      <w:r w:rsidRPr="00644C11">
        <w:tab/>
      </w:r>
      <w:bookmarkEnd w:id="560"/>
      <w:bookmarkEnd w:id="561"/>
      <w:r w:rsidR="00446AE9" w:rsidRPr="00644C11">
        <w:rPr>
          <w:lang w:eastAsia="ko-KR"/>
        </w:rPr>
        <w:t>Void</w:t>
      </w:r>
      <w:bookmarkEnd w:id="562"/>
      <w:bookmarkEnd w:id="563"/>
      <w:bookmarkEnd w:id="564"/>
      <w:bookmarkEnd w:id="565"/>
    </w:p>
    <w:p w14:paraId="2F4D021E" w14:textId="544E43B5" w:rsidR="0063384D" w:rsidRPr="00644C11" w:rsidRDefault="0063384D" w:rsidP="0063384D">
      <w:pPr>
        <w:pStyle w:val="Heading2"/>
      </w:pPr>
      <w:bookmarkStart w:id="566" w:name="_Toc45216176"/>
      <w:bookmarkStart w:id="567" w:name="_Toc51931745"/>
      <w:bookmarkStart w:id="568" w:name="_Toc58235107"/>
      <w:bookmarkStart w:id="569" w:name="_Toc33963290"/>
      <w:bookmarkStart w:id="570" w:name="_Toc34393360"/>
      <w:bookmarkStart w:id="571" w:name="_Toc131304747"/>
      <w:r w:rsidRPr="00644C11">
        <w:t>8.7</w:t>
      </w:r>
      <w:r w:rsidRPr="00644C11">
        <w:tab/>
        <w:t xml:space="preserve">Manage </w:t>
      </w:r>
      <w:r w:rsidR="00EA4CED" w:rsidRPr="00644C11">
        <w:t>User plane node</w:t>
      </w:r>
      <w:r w:rsidRPr="00644C11">
        <w:t xml:space="preserve"> command</w:t>
      </w:r>
      <w:bookmarkEnd w:id="566"/>
      <w:bookmarkEnd w:id="567"/>
      <w:bookmarkEnd w:id="568"/>
      <w:bookmarkEnd w:id="571"/>
    </w:p>
    <w:p w14:paraId="3856F90A" w14:textId="77777777" w:rsidR="0063384D" w:rsidRPr="00644C11" w:rsidRDefault="0063384D" w:rsidP="0063384D">
      <w:pPr>
        <w:pStyle w:val="Heading3"/>
        <w:rPr>
          <w:lang w:eastAsia="ko-KR"/>
        </w:rPr>
      </w:pPr>
      <w:bookmarkStart w:id="572" w:name="_Toc45216177"/>
      <w:bookmarkStart w:id="573" w:name="_Toc51931746"/>
      <w:bookmarkStart w:id="574" w:name="_Toc58235108"/>
      <w:bookmarkStart w:id="575" w:name="_Toc131304748"/>
      <w:r w:rsidRPr="00644C11">
        <w:t>8.7.1</w:t>
      </w:r>
      <w:r w:rsidRPr="00644C11">
        <w:tab/>
      </w:r>
      <w:r w:rsidRPr="00644C11">
        <w:rPr>
          <w:lang w:eastAsia="ko-KR"/>
        </w:rPr>
        <w:t>Message definition</w:t>
      </w:r>
      <w:bookmarkEnd w:id="572"/>
      <w:bookmarkEnd w:id="573"/>
      <w:bookmarkEnd w:id="574"/>
      <w:bookmarkEnd w:id="575"/>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6" w:name="_Toc45216178"/>
      <w:bookmarkStart w:id="577" w:name="_Toc51931747"/>
      <w:bookmarkStart w:id="578" w:name="_Toc58235109"/>
      <w:bookmarkStart w:id="579" w:name="_Toc131304749"/>
      <w:r w:rsidRPr="00644C11">
        <w:t>8.8</w:t>
      </w:r>
      <w:r w:rsidRPr="00644C11">
        <w:tab/>
        <w:t xml:space="preserve">Manage </w:t>
      </w:r>
      <w:r w:rsidR="00EA4CED" w:rsidRPr="00644C11">
        <w:t>User plane node</w:t>
      </w:r>
      <w:r w:rsidRPr="00644C11">
        <w:t xml:space="preserve"> complete</w:t>
      </w:r>
      <w:bookmarkEnd w:id="576"/>
      <w:bookmarkEnd w:id="577"/>
      <w:bookmarkEnd w:id="578"/>
      <w:bookmarkEnd w:id="579"/>
    </w:p>
    <w:p w14:paraId="5A2298E2" w14:textId="77777777" w:rsidR="006D5029" w:rsidRPr="00644C11" w:rsidRDefault="006D5029" w:rsidP="006D5029">
      <w:pPr>
        <w:pStyle w:val="Heading3"/>
        <w:rPr>
          <w:lang w:eastAsia="ko-KR"/>
        </w:rPr>
      </w:pPr>
      <w:bookmarkStart w:id="580" w:name="_Toc45216179"/>
      <w:bookmarkStart w:id="581" w:name="_Toc51931748"/>
      <w:bookmarkStart w:id="582" w:name="_Toc58235110"/>
      <w:bookmarkStart w:id="583" w:name="_Toc131304750"/>
      <w:r w:rsidRPr="00644C11">
        <w:t>8.8.1</w:t>
      </w:r>
      <w:r w:rsidRPr="00644C11">
        <w:tab/>
      </w:r>
      <w:r w:rsidRPr="00644C11">
        <w:rPr>
          <w:lang w:eastAsia="ko-KR"/>
        </w:rPr>
        <w:t>Message definition</w:t>
      </w:r>
      <w:bookmarkEnd w:id="580"/>
      <w:bookmarkEnd w:id="581"/>
      <w:bookmarkEnd w:id="582"/>
      <w:bookmarkEnd w:id="583"/>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4" w:name="_Toc45216180"/>
      <w:bookmarkStart w:id="585" w:name="_Toc51931749"/>
      <w:bookmarkStart w:id="586" w:name="_Toc58235111"/>
      <w:bookmarkStart w:id="587" w:name="_Toc131304751"/>
      <w:r w:rsidRPr="00644C11">
        <w:t>8.8.2</w:t>
      </w:r>
      <w:r w:rsidRPr="00644C11">
        <w:tab/>
      </w:r>
      <w:r w:rsidR="00EA4CED" w:rsidRPr="00644C11">
        <w:rPr>
          <w:lang w:eastAsia="ko-KR"/>
        </w:rPr>
        <w:t>User plane node</w:t>
      </w:r>
      <w:r w:rsidRPr="00644C11">
        <w:rPr>
          <w:lang w:eastAsia="ko-KR"/>
        </w:rPr>
        <w:t xml:space="preserve"> management capability</w:t>
      </w:r>
      <w:bookmarkEnd w:id="584"/>
      <w:bookmarkEnd w:id="585"/>
      <w:bookmarkEnd w:id="586"/>
      <w:bookmarkEnd w:id="587"/>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8" w:name="_Toc45216181"/>
      <w:bookmarkStart w:id="589" w:name="_Toc51931750"/>
      <w:bookmarkStart w:id="590" w:name="_Toc58235112"/>
      <w:bookmarkStart w:id="591" w:name="_Toc131304752"/>
      <w:r w:rsidRPr="00644C11">
        <w:lastRenderedPageBreak/>
        <w:t>8.8.3</w:t>
      </w:r>
      <w:r w:rsidRPr="00644C11">
        <w:tab/>
      </w:r>
      <w:r w:rsidR="00EA4CED" w:rsidRPr="00644C11">
        <w:rPr>
          <w:lang w:eastAsia="ko-KR"/>
        </w:rPr>
        <w:t>User plane node</w:t>
      </w:r>
      <w:r w:rsidRPr="00644C11">
        <w:rPr>
          <w:lang w:eastAsia="ko-KR"/>
        </w:rPr>
        <w:t xml:space="preserve"> status</w:t>
      </w:r>
      <w:bookmarkEnd w:id="588"/>
      <w:bookmarkEnd w:id="589"/>
      <w:bookmarkEnd w:id="590"/>
      <w:bookmarkEnd w:id="591"/>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2" w:name="_Toc45216182"/>
      <w:bookmarkStart w:id="593" w:name="_Toc51931751"/>
      <w:bookmarkStart w:id="594" w:name="_Toc58235113"/>
      <w:bookmarkStart w:id="595" w:name="_Toc131304753"/>
      <w:r w:rsidRPr="00644C11">
        <w:t>8.8.4</w:t>
      </w:r>
      <w:r w:rsidRPr="00644C11">
        <w:tab/>
      </w:r>
      <w:r w:rsidR="00EA4CED" w:rsidRPr="00644C11">
        <w:rPr>
          <w:lang w:eastAsia="ko-KR"/>
        </w:rPr>
        <w:t>User plane node</w:t>
      </w:r>
      <w:r w:rsidRPr="00644C11">
        <w:rPr>
          <w:lang w:eastAsia="ko-KR"/>
        </w:rPr>
        <w:t xml:space="preserve"> update result</w:t>
      </w:r>
      <w:bookmarkEnd w:id="592"/>
      <w:bookmarkEnd w:id="593"/>
      <w:bookmarkEnd w:id="594"/>
      <w:bookmarkEnd w:id="595"/>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6" w:name="_Toc45216183"/>
      <w:bookmarkStart w:id="597" w:name="_Toc51931752"/>
      <w:bookmarkStart w:id="598" w:name="_Toc58235114"/>
      <w:bookmarkStart w:id="599" w:name="_Toc131304754"/>
      <w:r w:rsidRPr="00644C11">
        <w:t>8.9</w:t>
      </w:r>
      <w:r w:rsidRPr="00644C11">
        <w:tab/>
      </w:r>
      <w:r w:rsidR="00EA4CED" w:rsidRPr="00644C11">
        <w:t>User plane node</w:t>
      </w:r>
      <w:r w:rsidRPr="00644C11">
        <w:t xml:space="preserve"> management notify</w:t>
      </w:r>
      <w:bookmarkEnd w:id="596"/>
      <w:bookmarkEnd w:id="597"/>
      <w:bookmarkEnd w:id="598"/>
      <w:bookmarkEnd w:id="599"/>
    </w:p>
    <w:p w14:paraId="2D11E91B" w14:textId="77777777" w:rsidR="006D5029" w:rsidRPr="00644C11" w:rsidRDefault="006D5029" w:rsidP="006D5029">
      <w:pPr>
        <w:pStyle w:val="Heading3"/>
        <w:rPr>
          <w:lang w:eastAsia="ko-KR"/>
        </w:rPr>
      </w:pPr>
      <w:bookmarkStart w:id="600" w:name="_Toc45216184"/>
      <w:bookmarkStart w:id="601" w:name="_Toc51931753"/>
      <w:bookmarkStart w:id="602" w:name="_Toc58235115"/>
      <w:bookmarkStart w:id="603" w:name="_Toc131304755"/>
      <w:r w:rsidRPr="00644C11">
        <w:t>8.9.1</w:t>
      </w:r>
      <w:r w:rsidRPr="00644C11">
        <w:tab/>
      </w:r>
      <w:r w:rsidRPr="00644C11">
        <w:rPr>
          <w:lang w:eastAsia="ko-KR"/>
        </w:rPr>
        <w:t>Message definition</w:t>
      </w:r>
      <w:bookmarkEnd w:id="600"/>
      <w:bookmarkEnd w:id="601"/>
      <w:bookmarkEnd w:id="602"/>
      <w:bookmarkEnd w:id="603"/>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4" w:name="_Toc45216185"/>
      <w:bookmarkStart w:id="605" w:name="_Toc51931754"/>
      <w:bookmarkStart w:id="606" w:name="_Toc58235116"/>
      <w:bookmarkStart w:id="607" w:name="_Toc131304756"/>
      <w:r w:rsidRPr="00644C11">
        <w:t>8.10</w:t>
      </w:r>
      <w:r w:rsidRPr="00644C11">
        <w:tab/>
      </w:r>
      <w:r w:rsidR="00EA4CED" w:rsidRPr="00644C11">
        <w:t>User plane node</w:t>
      </w:r>
      <w:r w:rsidRPr="00644C11">
        <w:t xml:space="preserve"> management notify ack</w:t>
      </w:r>
      <w:bookmarkEnd w:id="604"/>
      <w:bookmarkEnd w:id="605"/>
      <w:bookmarkEnd w:id="606"/>
      <w:bookmarkEnd w:id="607"/>
    </w:p>
    <w:p w14:paraId="638E0594" w14:textId="77777777" w:rsidR="006D5029" w:rsidRPr="00644C11" w:rsidRDefault="006D5029" w:rsidP="006D5029">
      <w:pPr>
        <w:pStyle w:val="Heading3"/>
        <w:rPr>
          <w:lang w:eastAsia="ko-KR"/>
        </w:rPr>
      </w:pPr>
      <w:bookmarkStart w:id="608" w:name="_Toc45216186"/>
      <w:bookmarkStart w:id="609" w:name="_Toc51931755"/>
      <w:bookmarkStart w:id="610" w:name="_Toc58235117"/>
      <w:bookmarkStart w:id="611" w:name="_Toc131304757"/>
      <w:r w:rsidRPr="00644C11">
        <w:t>8.10.1</w:t>
      </w:r>
      <w:r w:rsidRPr="00644C11">
        <w:tab/>
      </w:r>
      <w:r w:rsidRPr="00644C11">
        <w:rPr>
          <w:lang w:eastAsia="ko-KR"/>
        </w:rPr>
        <w:t>Message definition</w:t>
      </w:r>
      <w:bookmarkEnd w:id="608"/>
      <w:bookmarkEnd w:id="609"/>
      <w:bookmarkEnd w:id="610"/>
      <w:bookmarkEnd w:id="611"/>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2" w:name="_Toc45216187"/>
      <w:bookmarkStart w:id="613" w:name="_Toc51931756"/>
      <w:bookmarkStart w:id="614" w:name="_Toc58235118"/>
      <w:bookmarkStart w:id="615" w:name="_Toc131304758"/>
      <w:r w:rsidRPr="00644C11">
        <w:rPr>
          <w:lang w:val="fr-FR"/>
        </w:rPr>
        <w:lastRenderedPageBreak/>
        <w:t>9</w:t>
      </w:r>
      <w:r w:rsidR="005B5AD6" w:rsidRPr="00644C11">
        <w:rPr>
          <w:lang w:val="fr-FR"/>
        </w:rPr>
        <w:tab/>
        <w:t>Information elements coding</w:t>
      </w:r>
      <w:bookmarkEnd w:id="569"/>
      <w:bookmarkEnd w:id="570"/>
      <w:bookmarkEnd w:id="612"/>
      <w:bookmarkEnd w:id="613"/>
      <w:bookmarkEnd w:id="614"/>
      <w:bookmarkEnd w:id="615"/>
    </w:p>
    <w:p w14:paraId="149029F1" w14:textId="09055CBF" w:rsidR="005B5AD6" w:rsidRPr="00644C11" w:rsidRDefault="00C30FB2" w:rsidP="007A3061">
      <w:pPr>
        <w:pStyle w:val="Heading2"/>
        <w:rPr>
          <w:lang w:val="fr-FR"/>
        </w:rPr>
      </w:pPr>
      <w:bookmarkStart w:id="616" w:name="_Toc33963291"/>
      <w:bookmarkStart w:id="617" w:name="_Toc34393361"/>
      <w:bookmarkStart w:id="618" w:name="_Toc45216188"/>
      <w:bookmarkStart w:id="619" w:name="_Toc51931757"/>
      <w:bookmarkStart w:id="620" w:name="_Toc58235119"/>
      <w:bookmarkStart w:id="621" w:name="_Toc131304759"/>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6"/>
      <w:bookmarkEnd w:id="617"/>
      <w:bookmarkEnd w:id="618"/>
      <w:bookmarkEnd w:id="619"/>
      <w:bookmarkEnd w:id="620"/>
      <w:bookmarkEnd w:id="621"/>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258C4"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2" w:name="_Toc33963292"/>
      <w:bookmarkStart w:id="623" w:name="_Toc34393362"/>
      <w:bookmarkStart w:id="624" w:name="_Toc45216189"/>
      <w:bookmarkStart w:id="625" w:name="_Toc51931758"/>
      <w:bookmarkStart w:id="626" w:name="_Toc58235120"/>
      <w:bookmarkStart w:id="627" w:name="_Toc20233401"/>
      <w:bookmarkStart w:id="628" w:name="_Toc131304760"/>
      <w:bookmarkEnd w:id="551"/>
      <w:bookmarkEnd w:id="552"/>
      <w:r w:rsidRPr="00644C11">
        <w:t>9</w:t>
      </w:r>
      <w:r w:rsidR="005B5AD6" w:rsidRPr="00644C11">
        <w:t>.2</w:t>
      </w:r>
      <w:r w:rsidR="005B5AD6" w:rsidRPr="00644C11">
        <w:tab/>
      </w:r>
      <w:r w:rsidR="00973FDC" w:rsidRPr="00644C11">
        <w:t>P</w:t>
      </w:r>
      <w:r w:rsidR="005B5AD6" w:rsidRPr="00644C11">
        <w:t>ort management list</w:t>
      </w:r>
      <w:bookmarkEnd w:id="622"/>
      <w:bookmarkEnd w:id="623"/>
      <w:bookmarkEnd w:id="624"/>
      <w:bookmarkEnd w:id="625"/>
      <w:bookmarkEnd w:id="626"/>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9" w:name="_Toc33963293"/>
      <w:bookmarkStart w:id="630" w:name="_Toc34393363"/>
      <w:bookmarkStart w:id="631" w:name="_Toc45216190"/>
      <w:bookmarkStart w:id="632" w:name="_Toc51931759"/>
      <w:bookmarkStart w:id="633" w:name="_Toc58235121"/>
      <w:bookmarkStart w:id="634" w:name="_Toc20233402"/>
      <w:bookmarkEnd w:id="627"/>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676E26" w:rsidRDefault="00813CE9" w:rsidP="00813CE9">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lastRenderedPageBreak/>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96AC540" w:rsidR="00813CE9" w:rsidRPr="00D25151" w:rsidRDefault="00813CE9" w:rsidP="00980DFF">
            <w:pPr>
              <w:pStyle w:val="TAL"/>
            </w:pPr>
            <w:r w:rsidRPr="00D25151">
              <w:t>0 0 0 0 0 1 1 0</w:t>
            </w:r>
            <w:r w:rsidR="00AF0474">
              <w:tab/>
            </w:r>
            <w:r w:rsidRPr="00D25151">
              <w:t>Selective read parameter</w:t>
            </w:r>
          </w:p>
          <w:p w14:paraId="7C9B76E9" w14:textId="7FC1FF36" w:rsidR="00813CE9" w:rsidRPr="00D25151" w:rsidRDefault="00813CE9" w:rsidP="00980DFF">
            <w:pPr>
              <w:pStyle w:val="TAL"/>
            </w:pPr>
            <w:r w:rsidRPr="00D25151">
              <w:t>0 0 0 0 0 1 1 1</w:t>
            </w:r>
            <w:r w:rsidR="00AF0474">
              <w:tab/>
            </w:r>
            <w:r w:rsidRPr="00D25151">
              <w:t>Selective subscribe-notify for parameter</w:t>
            </w:r>
          </w:p>
          <w:p w14:paraId="732DCBB1" w14:textId="202706D8" w:rsidR="00813CE9" w:rsidRPr="00D25151" w:rsidRDefault="00813CE9" w:rsidP="00980DFF">
            <w:pPr>
              <w:pStyle w:val="TAL"/>
            </w:pPr>
            <w:r w:rsidRPr="00D25151">
              <w:t>0 0 0 0 1 0 0 0</w:t>
            </w:r>
            <w:r w:rsidR="00AF0474">
              <w:tab/>
            </w:r>
            <w:r w:rsidRPr="00D25151">
              <w:t>Selective unsubscribe for parameter</w:t>
            </w:r>
          </w:p>
          <w:p w14:paraId="3EEC39AA" w14:textId="6B0C2CF3"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r w:rsidR="007302B1">
              <w:t xml:space="preserve"> </w:t>
            </w:r>
            <w:r w:rsidR="007302B1" w:rsidRPr="00D25151">
              <w:t>(NOTE</w:t>
            </w:r>
            <w:r w:rsidR="007302B1" w:rsidRPr="00D25151">
              <w:rPr>
                <w:rFonts w:cs="Arial"/>
              </w:rPr>
              <w:t> </w:t>
            </w:r>
            <w:r w:rsidR="007302B1">
              <w:rPr>
                <w:rFonts w:cs="Arial"/>
              </w:rPr>
              <w:t>MM</w:t>
            </w:r>
            <w:r w:rsidR="007302B1" w:rsidRPr="00D25151">
              <w:t>)</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lastRenderedPageBreak/>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0009H txPropagationDelayDeltaThreshold</w:t>
            </w:r>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000BH SupportedListMax;</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lastRenderedPageBreak/>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3F6D5213" w14:textId="5CE9A14E" w:rsidR="00190AF8" w:rsidRPr="00D25151" w:rsidRDefault="00190AF8" w:rsidP="00190AF8">
            <w:pPr>
              <w:pStyle w:val="TAL"/>
              <w:rPr>
                <w:rFonts w:cs="Arial"/>
              </w:rPr>
            </w:pPr>
            <w:r w:rsidRPr="00D25151">
              <w:rPr>
                <w:rFonts w:cs="Arial"/>
              </w:rPr>
              <w:t>-</w:t>
            </w:r>
            <w:r w:rsidRPr="00D25151">
              <w:rPr>
                <w:rFonts w:cs="Arial"/>
              </w:rPr>
              <w:tab/>
            </w:r>
            <w:r>
              <w:rPr>
                <w:rFonts w:cs="Arial"/>
              </w:rPr>
              <w:t>00EF</w:t>
            </w:r>
            <w:r w:rsidRPr="00D25151">
              <w:rPr>
                <w:rFonts w:cs="Arial"/>
              </w:rPr>
              <w:t>H</w:t>
            </w:r>
          </w:p>
          <w:p w14:paraId="5FF27AF1" w14:textId="77777777" w:rsidR="00190AF8" w:rsidRDefault="00190AF8" w:rsidP="00190AF8">
            <w:pPr>
              <w:pStyle w:val="TAL"/>
              <w:rPr>
                <w:rFonts w:cs="Arial"/>
              </w:rPr>
            </w:pPr>
          </w:p>
          <w:p w14:paraId="746359CC" w14:textId="77777777" w:rsidR="00190AF8" w:rsidRDefault="00190AF8" w:rsidP="00190AF8">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XY</w:t>
            </w:r>
            <w:r>
              <w:rPr>
                <w:rFonts w:cs="Arial"/>
              </w:rPr>
              <w:t>);</w:t>
            </w:r>
          </w:p>
          <w:p w14:paraId="2278D6AE" w14:textId="77777777" w:rsidR="00190AF8" w:rsidRDefault="00190AF8" w:rsidP="00190AF8">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XY</w:t>
            </w:r>
            <w:r>
              <w:rPr>
                <w:rFonts w:cs="Arial"/>
              </w:rPr>
              <w:t>);</w:t>
            </w:r>
          </w:p>
          <w:p w14:paraId="10D09686" w14:textId="77777777" w:rsidR="00190AF8" w:rsidRDefault="00190AF8" w:rsidP="00190AF8">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XY</w:t>
            </w:r>
            <w:r>
              <w:rPr>
                <w:rFonts w:cs="Arial"/>
              </w:rPr>
              <w:t>);</w:t>
            </w:r>
          </w:p>
          <w:p w14:paraId="2D2B46D5" w14:textId="77777777" w:rsidR="00190AF8" w:rsidRDefault="00190AF8" w:rsidP="00190AF8">
            <w:pPr>
              <w:pStyle w:val="TAL"/>
              <w:rPr>
                <w:rFonts w:cs="Arial"/>
              </w:rPr>
            </w:pPr>
          </w:p>
          <w:p w14:paraId="70491D09" w14:textId="77777777" w:rsidR="00190AF8" w:rsidRDefault="00190AF8" w:rsidP="00190AF8">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XY</w:t>
            </w:r>
            <w:r>
              <w:rPr>
                <w:rFonts w:cs="Arial"/>
              </w:rPr>
              <w:t>);</w:t>
            </w:r>
          </w:p>
          <w:p w14:paraId="3FEBE34C" w14:textId="77777777" w:rsidR="00190AF8" w:rsidRDefault="00190AF8" w:rsidP="00190AF8">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XY</w:t>
            </w:r>
            <w:r>
              <w:rPr>
                <w:rFonts w:cs="Arial"/>
              </w:rPr>
              <w:t>);</w:t>
            </w:r>
          </w:p>
          <w:p w14:paraId="577BAC5B" w14:textId="77777777" w:rsidR="00190AF8" w:rsidRDefault="00190AF8" w:rsidP="00190AF8">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XY</w:t>
            </w:r>
            <w:r>
              <w:rPr>
                <w:rFonts w:cs="Arial"/>
              </w:rPr>
              <w:t>);</w:t>
            </w:r>
          </w:p>
          <w:p w14:paraId="3E8FFF6B" w14:textId="77777777" w:rsidR="00190AF8" w:rsidRDefault="00190AF8" w:rsidP="00190AF8">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XY</w:t>
            </w:r>
            <w:r>
              <w:rPr>
                <w:rFonts w:cs="Arial"/>
              </w:rPr>
              <w:t>);</w:t>
            </w:r>
          </w:p>
          <w:p w14:paraId="354675FA" w14:textId="77777777" w:rsidR="00190AF8" w:rsidRDefault="00190AF8" w:rsidP="00190AF8">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XY</w:t>
            </w:r>
            <w:r>
              <w:rPr>
                <w:rFonts w:cs="Arial"/>
              </w:rPr>
              <w:t>);</w:t>
            </w:r>
          </w:p>
          <w:p w14:paraId="6B28C3F2" w14:textId="77777777" w:rsidR="00190AF8" w:rsidRDefault="00190AF8" w:rsidP="00190AF8">
            <w:pPr>
              <w:pStyle w:val="TAL"/>
              <w:rPr>
                <w:rFonts w:cs="Arial"/>
              </w:rPr>
            </w:pPr>
          </w:p>
          <w:p w14:paraId="15F209BC" w14:textId="77777777" w:rsidR="00190AF8" w:rsidRDefault="00190AF8" w:rsidP="00190AF8">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XY</w:t>
            </w:r>
            <w:r>
              <w:rPr>
                <w:rFonts w:cs="Arial"/>
              </w:rPr>
              <w:t>);</w:t>
            </w:r>
          </w:p>
          <w:p w14:paraId="016C3DA7" w14:textId="77777777" w:rsidR="00190AF8" w:rsidRDefault="00190AF8" w:rsidP="00190AF8">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XY</w:t>
            </w:r>
            <w:r>
              <w:rPr>
                <w:rFonts w:cs="Arial"/>
              </w:rPr>
              <w:t>);</w:t>
            </w:r>
          </w:p>
          <w:p w14:paraId="3085E6AB" w14:textId="77777777" w:rsidR="00190AF8" w:rsidRDefault="00190AF8" w:rsidP="00190AF8">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XY</w:t>
            </w:r>
            <w:r>
              <w:rPr>
                <w:rFonts w:cs="Arial"/>
              </w:rPr>
              <w:t>);</w:t>
            </w:r>
          </w:p>
          <w:p w14:paraId="1BEEEE0A" w14:textId="77777777" w:rsidR="00190AF8" w:rsidRDefault="00190AF8" w:rsidP="00190AF8">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XY</w:t>
            </w:r>
            <w:r>
              <w:rPr>
                <w:rFonts w:cs="Arial"/>
              </w:rPr>
              <w:t>);</w:t>
            </w:r>
          </w:p>
          <w:p w14:paraId="382EB24A" w14:textId="77777777" w:rsidR="00190AF8" w:rsidRPr="00D25151" w:rsidRDefault="00190AF8" w:rsidP="00190AF8">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XY</w:t>
            </w:r>
            <w:r>
              <w:rPr>
                <w:rFonts w:cs="Arial"/>
              </w:rPr>
              <w:t>);</w:t>
            </w:r>
          </w:p>
          <w:p w14:paraId="727A8900" w14:textId="77777777" w:rsidR="00190AF8" w:rsidRDefault="00190AF8" w:rsidP="00190AF8">
            <w:pPr>
              <w:pStyle w:val="TAL"/>
              <w:rPr>
                <w:rFonts w:cs="Arial"/>
              </w:rPr>
            </w:pPr>
          </w:p>
          <w:p w14:paraId="61E6AB80" w14:textId="77777777" w:rsidR="00190AF8" w:rsidRPr="00D25151" w:rsidRDefault="00190AF8" w:rsidP="00190AF8">
            <w:pPr>
              <w:pStyle w:val="TAL"/>
            </w:pPr>
            <w:r w:rsidRPr="00D25151">
              <w:rPr>
                <w:rFonts w:cs="Arial"/>
              </w:rPr>
              <w:t>-</w:t>
            </w:r>
            <w:r w:rsidRPr="00D25151">
              <w:rPr>
                <w:rFonts w:cs="Arial"/>
              </w:rPr>
              <w:tab/>
              <w:t>00</w:t>
            </w:r>
            <w:r>
              <w:rPr>
                <w:rFonts w:cs="Arial"/>
              </w:rPr>
              <w:t>FD</w:t>
            </w:r>
            <w:r w:rsidRPr="00D25151">
              <w:rPr>
                <w:rFonts w:cs="Arial"/>
              </w:rPr>
              <w:t>H</w:t>
            </w:r>
          </w:p>
          <w:p w14:paraId="694E39EB" w14:textId="77777777" w:rsidR="00190AF8" w:rsidRPr="00D25151" w:rsidRDefault="00190AF8" w:rsidP="00190AF8">
            <w:pPr>
              <w:pStyle w:val="TAL"/>
            </w:pPr>
            <w:r w:rsidRPr="00D25151">
              <w:tab/>
              <w:t>to</w:t>
            </w:r>
            <w:r w:rsidRPr="00D25151">
              <w:tab/>
            </w:r>
            <w:r w:rsidRPr="00D25151">
              <w:tab/>
            </w:r>
            <w:r w:rsidRPr="00D25151">
              <w:tab/>
              <w:t>Spare</w:t>
            </w:r>
          </w:p>
          <w:p w14:paraId="7F93F07B" w14:textId="4E525305" w:rsidR="00190AF8" w:rsidRPr="00D25151" w:rsidRDefault="00190AF8" w:rsidP="00980DFF">
            <w:pPr>
              <w:pStyle w:val="TAL"/>
              <w:rPr>
                <w:rFonts w:cs="Arial"/>
              </w:rPr>
            </w:pPr>
            <w:r w:rsidRPr="00D25151">
              <w:rPr>
                <w:rFonts w:cs="Arial"/>
              </w:rPr>
              <w:t>-</w:t>
            </w:r>
            <w:r w:rsidRPr="00D25151">
              <w:rPr>
                <w:rFonts w:cs="Arial"/>
              </w:rPr>
              <w:tab/>
            </w:r>
            <w:r>
              <w:rPr>
                <w:rFonts w:cs="Arial"/>
              </w:rPr>
              <w:t>7F</w:t>
            </w:r>
            <w:r w:rsidRPr="00D25151">
              <w:rPr>
                <w:rFonts w:cs="Arial"/>
              </w:rPr>
              <w:t>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lastRenderedPageBreak/>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lastRenderedPageBreak/>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35" w:name="_Hlk31730501"/>
            <w:r w:rsidRPr="00D25151">
              <w:t>3GPP TS 23.501 [2] table 5.28.3.1-1</w:t>
            </w:r>
            <w:bookmarkEnd w:id="635"/>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23381937" w14:textId="77777777" w:rsidR="00190AF8" w:rsidRDefault="00190AF8" w:rsidP="00190AF8">
            <w:pPr>
              <w:pStyle w:val="TAL"/>
            </w:pPr>
          </w:p>
          <w:p w14:paraId="3A2C11FF" w14:textId="1A18C143" w:rsidR="00190AF8" w:rsidRDefault="00190AF8" w:rsidP="00190AF8">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rsidR="00CB3FFB">
              <w:t>15</w:t>
            </w:r>
            <w:r w:rsidRPr="001B7C50">
              <w:t>]</w:t>
            </w:r>
            <w:r>
              <w:t xml:space="preserve">, coded as UTF-8 string of interface type listed in </w:t>
            </w:r>
            <w:r w:rsidRPr="001B7C50">
              <w:t>IETF RFC </w:t>
            </w:r>
            <w:r>
              <w:t>7224</w:t>
            </w:r>
            <w:r w:rsidRPr="001B7C50">
              <w:t> [</w:t>
            </w:r>
            <w:r>
              <w:t>Z</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47BB3442" w14:textId="77777777" w:rsidR="00190AF8" w:rsidRDefault="00190AF8" w:rsidP="00190AF8">
            <w:pPr>
              <w:pStyle w:val="TAL"/>
            </w:pPr>
          </w:p>
          <w:p w14:paraId="73D0B2E5" w14:textId="39CB2482" w:rsidR="00190AF8" w:rsidRPr="002B4FAA" w:rsidRDefault="00190AF8" w:rsidP="00190AF8">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rsidR="00CB3FFB">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86C031D" w14:textId="77777777" w:rsidR="00190AF8" w:rsidRDefault="00190AF8" w:rsidP="00190AF8">
            <w:pPr>
              <w:pStyle w:val="TAL"/>
            </w:pPr>
          </w:p>
          <w:p w14:paraId="52C03631" w14:textId="67610B17" w:rsidR="00190AF8" w:rsidRDefault="00190AF8" w:rsidP="00190AF8">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rsidR="00CB3FFB">
              <w:t>15</w:t>
            </w:r>
            <w:r w:rsidRPr="001B7C50">
              <w:t>]</w:t>
            </w:r>
            <w:r w:rsidRPr="00D25151">
              <w:t>.</w:t>
            </w:r>
          </w:p>
          <w:p w14:paraId="32EBDAA8" w14:textId="77777777" w:rsidR="00190AF8" w:rsidRDefault="00190AF8" w:rsidP="00190AF8">
            <w:pPr>
              <w:pStyle w:val="TAL"/>
            </w:pPr>
          </w:p>
          <w:p w14:paraId="1D30253E" w14:textId="4EC7860A" w:rsidR="00190AF8" w:rsidRDefault="00190AF8" w:rsidP="00190AF8">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B117691" w14:textId="77777777" w:rsidR="00190AF8" w:rsidRDefault="00190AF8" w:rsidP="00190AF8">
            <w:pPr>
              <w:pStyle w:val="TAL"/>
            </w:pPr>
          </w:p>
          <w:p w14:paraId="47FE779C" w14:textId="652E58B5" w:rsidR="00190AF8" w:rsidRDefault="00190AF8" w:rsidP="00190AF8">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83F7AD6" w14:textId="77777777" w:rsidR="00190AF8" w:rsidRDefault="00190AF8" w:rsidP="00190AF8">
            <w:pPr>
              <w:pStyle w:val="TAL"/>
            </w:pPr>
          </w:p>
          <w:p w14:paraId="06580B15" w14:textId="727A29C0" w:rsidR="00190AF8" w:rsidRDefault="00190AF8" w:rsidP="00190AF8">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rsidR="008359EA">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AADE5F7" w14:textId="77777777" w:rsidR="00190AF8" w:rsidRDefault="00190AF8" w:rsidP="00190AF8">
            <w:pPr>
              <w:pStyle w:val="TAL"/>
            </w:pPr>
          </w:p>
          <w:p w14:paraId="7C5C1D8D" w14:textId="15590C65" w:rsidR="00190AF8" w:rsidRDefault="00190AF8" w:rsidP="00190AF8">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rsidR="00A6669D">
              <w:t>17</w:t>
            </w:r>
            <w:r w:rsidRPr="00D25151">
              <w:t>.</w:t>
            </w:r>
          </w:p>
          <w:p w14:paraId="74E6AEEB" w14:textId="77777777" w:rsidR="00190AF8" w:rsidRDefault="00190AF8" w:rsidP="00190AF8">
            <w:pPr>
              <w:pStyle w:val="TAL"/>
            </w:pPr>
          </w:p>
          <w:p w14:paraId="50D16196" w14:textId="5CFAC48F" w:rsidR="00190AF8" w:rsidRPr="00D25151" w:rsidRDefault="00190AF8" w:rsidP="00190AF8">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bookmarkStart w:id="636" w:name="_Hlk126760126"/>
            <w:bookmarkStart w:id="637" w:name="_Hlk126760404"/>
            <w:r>
              <w:rPr>
                <w:rFonts w:cs="Arial"/>
              </w:rPr>
              <w:t>for IPv4</w:t>
            </w:r>
            <w:r w:rsidRPr="005104B4">
              <w:t xml:space="preserve"> </w:t>
            </w:r>
            <w:r w:rsidRPr="00D25151">
              <w:t xml:space="preserve">as specified in </w:t>
            </w:r>
            <w:r w:rsidRPr="001B7C50">
              <w:t>IETF RFC </w:t>
            </w:r>
            <w:r>
              <w:t>8344</w:t>
            </w:r>
            <w:bookmarkEnd w:id="636"/>
            <w:r w:rsidRPr="001B7C50">
              <w:t> </w:t>
            </w:r>
            <w:bookmarkEnd w:id="637"/>
            <w:r w:rsidRPr="001B7C50">
              <w:t>[</w:t>
            </w:r>
            <w:r w:rsidR="008359EA">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rsidR="00A6669D">
              <w:t>18</w:t>
            </w:r>
            <w:r w:rsidRPr="00D25151">
              <w:t>.</w:t>
            </w:r>
          </w:p>
          <w:p w14:paraId="1BD6CDA9" w14:textId="183CBB88" w:rsidR="00190AF8" w:rsidRDefault="00190AF8" w:rsidP="00190AF8">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A9C80EC" w14:textId="77777777" w:rsidR="00190AF8" w:rsidRDefault="00190AF8" w:rsidP="00190AF8">
            <w:pPr>
              <w:pStyle w:val="TAL"/>
            </w:pPr>
          </w:p>
          <w:p w14:paraId="010A9DE1" w14:textId="62B972B2" w:rsidR="00190AF8" w:rsidRDefault="00190AF8" w:rsidP="00190AF8">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rsidR="008359EA">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F576070" w14:textId="77777777" w:rsidR="00190AF8" w:rsidRDefault="00190AF8" w:rsidP="00190AF8">
            <w:pPr>
              <w:pStyle w:val="TAL"/>
            </w:pPr>
          </w:p>
          <w:p w14:paraId="261B55CC" w14:textId="640ABE29" w:rsidR="00190AF8" w:rsidRPr="004B4C1F" w:rsidRDefault="00190AF8" w:rsidP="00190AF8">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rsidR="008359EA">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01B73F6E" w14:textId="77777777" w:rsidR="00190AF8" w:rsidRDefault="00190AF8" w:rsidP="00190AF8">
            <w:pPr>
              <w:pStyle w:val="TAL"/>
            </w:pPr>
          </w:p>
          <w:p w14:paraId="6E08FF4A" w14:textId="4144C4EE" w:rsidR="00190AF8" w:rsidRDefault="00190AF8" w:rsidP="00190AF8">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rsidR="008359EA">
              <w:t>19</w:t>
            </w:r>
            <w:r w:rsidRPr="00D25151">
              <w:t>.</w:t>
            </w:r>
          </w:p>
          <w:p w14:paraId="6A36B567" w14:textId="77777777" w:rsidR="00190AF8" w:rsidRDefault="00190AF8" w:rsidP="00190AF8">
            <w:pPr>
              <w:pStyle w:val="TAL"/>
            </w:pPr>
          </w:p>
          <w:p w14:paraId="4FDA1EC9" w14:textId="662AB698" w:rsidR="00190AF8" w:rsidRPr="00D25151" w:rsidRDefault="00190AF8" w:rsidP="00190AF8">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rsidR="008359EA">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rsidR="00A6669D">
              <w:t>20</w:t>
            </w:r>
            <w:r w:rsidRPr="00D25151">
              <w:t>.</w:t>
            </w:r>
          </w:p>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09DE132B" w:rsidR="00813CE9" w:rsidRPr="00D25151" w:rsidRDefault="00813CE9" w:rsidP="00980DFF">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 xml:space="preserve">00D2H PSFPMaxFlowMeterInstances; </w:t>
            </w:r>
            <w:r w:rsidRPr="00D25151">
              <w:br/>
              <w:t>-</w:t>
            </w:r>
            <w:r w:rsidRPr="00D25151">
              <w:tab/>
              <w:t>00D3H PSFPSupportedListMax.</w:t>
            </w:r>
            <w:r w:rsidR="00190AF8" w:rsidRPr="00D25151">
              <w:t xml:space="preserve"> </w:t>
            </w:r>
            <w:r w:rsidR="00190AF8" w:rsidRPr="00D25151">
              <w:br/>
              <w:t>-</w:t>
            </w:r>
            <w:r w:rsidR="00190AF8" w:rsidRPr="00D25151">
              <w:tab/>
            </w:r>
            <w:r w:rsidR="00190AF8" w:rsidRPr="00D25151">
              <w:rPr>
                <w:rFonts w:cs="Arial"/>
              </w:rPr>
              <w:t>00</w:t>
            </w:r>
            <w:r w:rsidR="00190AF8">
              <w:rPr>
                <w:rFonts w:cs="Arial"/>
              </w:rPr>
              <w:t>F0</w:t>
            </w:r>
            <w:r w:rsidR="00190AF8" w:rsidRPr="00D25151">
              <w:rPr>
                <w:rFonts w:cs="Arial"/>
              </w:rPr>
              <w:t>H</w:t>
            </w:r>
            <w:r w:rsidR="00190AF8">
              <w:rPr>
                <w:rFonts w:cs="Arial"/>
              </w:rPr>
              <w:t xml:space="preserve"> </w:t>
            </w:r>
            <w:r w:rsidR="00190AF8" w:rsidRPr="00A30CE6">
              <w:rPr>
                <w:rFonts w:cs="Arial"/>
              </w:rPr>
              <w:t>Interface</w:t>
            </w:r>
            <w:r w:rsidR="00190AF8">
              <w:rPr>
                <w:rFonts w:cs="Arial"/>
              </w:rPr>
              <w:t xml:space="preserve"> t</w:t>
            </w:r>
            <w:r w:rsidR="00190AF8" w:rsidRPr="00A30CE6">
              <w:rPr>
                <w:rFonts w:cs="Arial"/>
              </w:rPr>
              <w:t>ype</w:t>
            </w:r>
            <w:r w:rsidR="00190AF8" w:rsidRPr="00D25151">
              <w:t xml:space="preserve">; </w:t>
            </w:r>
            <w:r w:rsidR="00190AF8" w:rsidRPr="00D25151">
              <w:br/>
              <w:t>-</w:t>
            </w:r>
            <w:r w:rsidR="00190AF8" w:rsidRPr="00D25151">
              <w:tab/>
            </w:r>
            <w:r w:rsidR="00190AF8" w:rsidRPr="00D25151">
              <w:rPr>
                <w:rFonts w:cs="Arial"/>
              </w:rPr>
              <w:t>00</w:t>
            </w:r>
            <w:r w:rsidR="00190AF8">
              <w:rPr>
                <w:rFonts w:cs="Arial"/>
              </w:rPr>
              <w:t>F1</w:t>
            </w:r>
            <w:r w:rsidR="00190AF8" w:rsidRPr="00D25151">
              <w:rPr>
                <w:rFonts w:cs="Arial"/>
              </w:rPr>
              <w:t>H</w:t>
            </w:r>
            <w:r w:rsidR="00190AF8">
              <w:rPr>
                <w:rFonts w:cs="Arial"/>
              </w:rPr>
              <w:t xml:space="preserve"> </w:t>
            </w:r>
            <w:r w:rsidR="00190AF8">
              <w:t>Interface enable status</w:t>
            </w:r>
            <w:r w:rsidR="00190AF8" w:rsidRPr="00D25151">
              <w:t>;</w:t>
            </w:r>
            <w:r w:rsidR="00190AF8" w:rsidRPr="00D25151">
              <w:br/>
              <w:t>-</w:t>
            </w:r>
            <w:r w:rsidR="00190AF8" w:rsidRPr="00D25151">
              <w:tab/>
            </w:r>
            <w:r w:rsidR="00190AF8" w:rsidRPr="00D25151">
              <w:rPr>
                <w:rFonts w:cs="Arial"/>
              </w:rPr>
              <w:t>00</w:t>
            </w:r>
            <w:r w:rsidR="00190AF8">
              <w:rPr>
                <w:rFonts w:cs="Arial"/>
              </w:rPr>
              <w:t>F2</w:t>
            </w:r>
            <w:r w:rsidR="00190AF8" w:rsidRPr="00D25151">
              <w:rPr>
                <w:rFonts w:cs="Arial"/>
              </w:rPr>
              <w:t>H</w:t>
            </w:r>
            <w:r w:rsidR="00190AF8">
              <w:rPr>
                <w:rFonts w:cs="Arial"/>
              </w:rPr>
              <w:t xml:space="preserve"> </w:t>
            </w:r>
            <w:r w:rsidR="00190AF8">
              <w:t>Phys-address</w:t>
            </w:r>
            <w:r w:rsidR="00190AF8" w:rsidRPr="00D25151">
              <w:t xml:space="preserve">; </w:t>
            </w:r>
            <w:r w:rsidR="00190AF8" w:rsidRPr="00D25151">
              <w:br/>
              <w:t>-</w:t>
            </w:r>
            <w:r w:rsidR="00190AF8" w:rsidRPr="00D25151">
              <w:tab/>
            </w:r>
            <w:r w:rsidR="00190AF8" w:rsidRPr="00D25151">
              <w:rPr>
                <w:rFonts w:cs="Arial"/>
              </w:rPr>
              <w:t>00</w:t>
            </w:r>
            <w:r w:rsidR="00190AF8">
              <w:rPr>
                <w:rFonts w:cs="Arial"/>
              </w:rPr>
              <w:t>F3</w:t>
            </w:r>
            <w:r w:rsidR="00190AF8" w:rsidRPr="00D25151">
              <w:rPr>
                <w:rFonts w:cs="Arial"/>
              </w:rPr>
              <w:t>H</w:t>
            </w:r>
            <w:r w:rsidR="00190AF8">
              <w:rPr>
                <w:rFonts w:cs="Arial"/>
              </w:rPr>
              <w:t xml:space="preserve"> IPv4 enable status</w:t>
            </w:r>
            <w:r w:rsidR="00190AF8" w:rsidRPr="00D25151">
              <w:t>;</w:t>
            </w:r>
            <w:r w:rsidR="00190AF8" w:rsidRPr="00D25151">
              <w:br/>
              <w:t>-</w:t>
            </w:r>
            <w:r w:rsidR="00190AF8" w:rsidRPr="00D25151">
              <w:tab/>
            </w:r>
            <w:r w:rsidR="00190AF8" w:rsidRPr="00D25151">
              <w:rPr>
                <w:rFonts w:cs="Arial"/>
              </w:rPr>
              <w:t>00</w:t>
            </w:r>
            <w:r w:rsidR="00190AF8">
              <w:rPr>
                <w:rFonts w:cs="Arial"/>
              </w:rPr>
              <w:t>F4</w:t>
            </w:r>
            <w:r w:rsidR="00190AF8" w:rsidRPr="00D25151">
              <w:rPr>
                <w:rFonts w:cs="Arial"/>
              </w:rPr>
              <w:t>H</w:t>
            </w:r>
            <w:r w:rsidR="00190AF8">
              <w:rPr>
                <w:rFonts w:cs="Arial"/>
              </w:rPr>
              <w:t xml:space="preserve"> IPv4 forwarding status</w:t>
            </w:r>
            <w:r w:rsidR="00190AF8" w:rsidRPr="00D25151">
              <w:t>;</w:t>
            </w:r>
            <w:r w:rsidR="00190AF8" w:rsidRPr="00D25151">
              <w:br/>
              <w:t>-</w:t>
            </w:r>
            <w:r w:rsidR="00190AF8" w:rsidRPr="00D25151">
              <w:tab/>
            </w:r>
            <w:r w:rsidR="00190AF8" w:rsidRPr="00D25151">
              <w:rPr>
                <w:rFonts w:cs="Arial"/>
              </w:rPr>
              <w:t>00</w:t>
            </w:r>
            <w:r w:rsidR="00190AF8">
              <w:rPr>
                <w:rFonts w:cs="Arial"/>
              </w:rPr>
              <w:t>F5</w:t>
            </w:r>
            <w:r w:rsidR="00190AF8" w:rsidRPr="00D25151">
              <w:rPr>
                <w:rFonts w:cs="Arial"/>
              </w:rPr>
              <w:t>H</w:t>
            </w:r>
            <w:r w:rsidR="00190AF8">
              <w:rPr>
                <w:rFonts w:cs="Arial"/>
              </w:rPr>
              <w:t xml:space="preserve"> IPv4 MTU</w:t>
            </w:r>
            <w:r w:rsidR="00190AF8" w:rsidRPr="00D25151">
              <w:t>;</w:t>
            </w:r>
            <w:r w:rsidR="00190AF8" w:rsidRPr="00D25151">
              <w:br/>
              <w:t>-</w:t>
            </w:r>
            <w:r w:rsidR="00190AF8" w:rsidRPr="00D25151">
              <w:tab/>
            </w:r>
            <w:r w:rsidR="00190AF8" w:rsidRPr="00D25151">
              <w:rPr>
                <w:rFonts w:cs="Arial"/>
              </w:rPr>
              <w:t>00</w:t>
            </w:r>
            <w:r w:rsidR="00190AF8">
              <w:rPr>
                <w:rFonts w:cs="Arial"/>
              </w:rPr>
              <w:t>F6</w:t>
            </w:r>
            <w:r w:rsidR="00190AF8" w:rsidRPr="00D25151">
              <w:rPr>
                <w:rFonts w:cs="Arial"/>
              </w:rPr>
              <w:t>H</w:t>
            </w:r>
            <w:r w:rsidR="00190AF8">
              <w:rPr>
                <w:rFonts w:cs="Arial"/>
              </w:rPr>
              <w:t xml:space="preserve"> IPv4 addresses</w:t>
            </w:r>
            <w:r w:rsidR="00190AF8" w:rsidRPr="00D25151">
              <w:t>;</w:t>
            </w:r>
            <w:r w:rsidR="00190AF8" w:rsidRPr="00D25151">
              <w:br/>
              <w:t>-</w:t>
            </w:r>
            <w:r w:rsidR="00190AF8" w:rsidRPr="00D25151">
              <w:tab/>
            </w:r>
            <w:r w:rsidR="00190AF8" w:rsidRPr="00D25151">
              <w:rPr>
                <w:rFonts w:cs="Arial"/>
              </w:rPr>
              <w:t>00</w:t>
            </w:r>
            <w:r w:rsidR="00190AF8">
              <w:rPr>
                <w:rFonts w:cs="Arial"/>
              </w:rPr>
              <w:t>F7</w:t>
            </w:r>
            <w:r w:rsidR="00190AF8" w:rsidRPr="00D25151">
              <w:rPr>
                <w:rFonts w:cs="Arial"/>
              </w:rPr>
              <w:t>H</w:t>
            </w:r>
            <w:r w:rsidR="00190AF8">
              <w:rPr>
                <w:rFonts w:cs="Arial"/>
              </w:rPr>
              <w:t xml:space="preserve"> </w:t>
            </w:r>
            <w:r w:rsidR="00190AF8">
              <w:rPr>
                <w:rFonts w:hint="eastAsia"/>
                <w:lang w:eastAsia="zh-CN"/>
              </w:rPr>
              <w:t>IPv4 neighbor information</w:t>
            </w:r>
            <w:r w:rsidR="00190AF8" w:rsidRPr="00D25151">
              <w:t xml:space="preserve">; </w:t>
            </w:r>
            <w:r w:rsidR="00190AF8" w:rsidRPr="00D25151">
              <w:br/>
              <w:t>-</w:t>
            </w:r>
            <w:r w:rsidR="00190AF8" w:rsidRPr="00D25151">
              <w:tab/>
            </w:r>
            <w:r w:rsidR="00190AF8" w:rsidRPr="00D25151">
              <w:rPr>
                <w:rFonts w:cs="Arial"/>
              </w:rPr>
              <w:t>00</w:t>
            </w:r>
            <w:r w:rsidR="00190AF8">
              <w:rPr>
                <w:rFonts w:cs="Arial"/>
              </w:rPr>
              <w:t>F8</w:t>
            </w:r>
            <w:r w:rsidR="00190AF8" w:rsidRPr="00D25151">
              <w:rPr>
                <w:rFonts w:cs="Arial"/>
              </w:rPr>
              <w:t>H</w:t>
            </w:r>
            <w:r w:rsidR="00190AF8">
              <w:rPr>
                <w:rFonts w:cs="Arial"/>
              </w:rPr>
              <w:t xml:space="preserve"> IPv6 enable status</w:t>
            </w:r>
            <w:r w:rsidR="00190AF8" w:rsidRPr="00D25151">
              <w:t>;</w:t>
            </w:r>
            <w:r w:rsidR="00190AF8" w:rsidRPr="00D25151">
              <w:br/>
              <w:t>-</w:t>
            </w:r>
            <w:r w:rsidR="00190AF8" w:rsidRPr="00D25151">
              <w:tab/>
            </w:r>
            <w:r w:rsidR="00190AF8" w:rsidRPr="00D25151">
              <w:rPr>
                <w:rFonts w:cs="Arial"/>
              </w:rPr>
              <w:t>00</w:t>
            </w:r>
            <w:r w:rsidR="00190AF8">
              <w:rPr>
                <w:rFonts w:cs="Arial"/>
              </w:rPr>
              <w:t>F9</w:t>
            </w:r>
            <w:r w:rsidR="00190AF8" w:rsidRPr="00D25151">
              <w:rPr>
                <w:rFonts w:cs="Arial"/>
              </w:rPr>
              <w:t>H</w:t>
            </w:r>
            <w:r w:rsidR="00190AF8">
              <w:rPr>
                <w:rFonts w:cs="Arial"/>
              </w:rPr>
              <w:t xml:space="preserve"> IPv6 forwarding status</w:t>
            </w:r>
            <w:r w:rsidR="00190AF8" w:rsidRPr="00D25151">
              <w:t>;</w:t>
            </w:r>
            <w:r w:rsidR="00190AF8" w:rsidRPr="00D25151">
              <w:br/>
              <w:t>-</w:t>
            </w:r>
            <w:r w:rsidR="00190AF8" w:rsidRPr="00D25151">
              <w:tab/>
            </w:r>
            <w:r w:rsidR="00190AF8" w:rsidRPr="00D25151">
              <w:rPr>
                <w:rFonts w:cs="Arial"/>
              </w:rPr>
              <w:t>00</w:t>
            </w:r>
            <w:r w:rsidR="00190AF8">
              <w:rPr>
                <w:rFonts w:cs="Arial"/>
              </w:rPr>
              <w:t>FA</w:t>
            </w:r>
            <w:r w:rsidR="00190AF8" w:rsidRPr="00D25151">
              <w:rPr>
                <w:rFonts w:cs="Arial"/>
              </w:rPr>
              <w:t>H</w:t>
            </w:r>
            <w:r w:rsidR="00190AF8">
              <w:rPr>
                <w:rFonts w:cs="Arial"/>
              </w:rPr>
              <w:t xml:space="preserve"> IPv6 MTU</w:t>
            </w:r>
            <w:r w:rsidR="00190AF8" w:rsidRPr="00D25151">
              <w:t>;</w:t>
            </w:r>
            <w:r w:rsidR="00190AF8" w:rsidRPr="00D25151">
              <w:br/>
              <w:t>-</w:t>
            </w:r>
            <w:r w:rsidR="00190AF8" w:rsidRPr="00D25151">
              <w:tab/>
            </w:r>
            <w:r w:rsidR="00190AF8" w:rsidRPr="00D25151">
              <w:rPr>
                <w:rFonts w:cs="Arial"/>
              </w:rPr>
              <w:t>00</w:t>
            </w:r>
            <w:r w:rsidR="00190AF8">
              <w:rPr>
                <w:rFonts w:cs="Arial"/>
              </w:rPr>
              <w:t>FB</w:t>
            </w:r>
            <w:r w:rsidR="00190AF8" w:rsidRPr="00D25151">
              <w:rPr>
                <w:rFonts w:cs="Arial"/>
              </w:rPr>
              <w:t>H</w:t>
            </w:r>
            <w:r w:rsidR="00190AF8">
              <w:rPr>
                <w:rFonts w:cs="Arial"/>
              </w:rPr>
              <w:t xml:space="preserve"> IPv6 address information</w:t>
            </w:r>
            <w:r w:rsidR="00190AF8" w:rsidRPr="00D25151">
              <w:t xml:space="preserve">; </w:t>
            </w:r>
            <w:r w:rsidR="00190AF8">
              <w:t>and</w:t>
            </w:r>
            <w:r w:rsidR="00190AF8" w:rsidRPr="00D25151">
              <w:br/>
              <w:t>-</w:t>
            </w:r>
            <w:r w:rsidR="00190AF8" w:rsidRPr="00D25151">
              <w:tab/>
            </w:r>
            <w:r w:rsidR="00190AF8" w:rsidRPr="00D25151">
              <w:rPr>
                <w:rFonts w:cs="Arial"/>
              </w:rPr>
              <w:t>00</w:t>
            </w:r>
            <w:r w:rsidR="00190AF8">
              <w:rPr>
                <w:rFonts w:cs="Arial"/>
              </w:rPr>
              <w:t>FC</w:t>
            </w:r>
            <w:r w:rsidR="00190AF8" w:rsidRPr="00D25151">
              <w:rPr>
                <w:rFonts w:cs="Arial"/>
              </w:rPr>
              <w:t>H</w:t>
            </w:r>
            <w:r w:rsidR="00190AF8">
              <w:rPr>
                <w:rFonts w:cs="Arial"/>
              </w:rPr>
              <w:t xml:space="preserve"> IPv6 neighbor information</w:t>
            </w:r>
            <w:r w:rsidR="00190AF8" w:rsidRPr="00D25151">
              <w:t>.</w:t>
            </w:r>
          </w:p>
          <w:p w14:paraId="4847E970" w14:textId="77777777" w:rsidR="00813CE9"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3B4B18F6" w14:textId="77777777" w:rsidR="00190AF8" w:rsidRDefault="00190AF8" w:rsidP="00190AF8">
            <w:pPr>
              <w:pStyle w:val="TAN"/>
            </w:pPr>
            <w:r w:rsidRPr="00D25151">
              <w:t>NOTE </w:t>
            </w:r>
            <w:r>
              <w:t>MM</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addresses</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C5C1E92" w14:textId="4B09738D" w:rsidR="00190AF8" w:rsidRPr="00D25151" w:rsidRDefault="00190AF8" w:rsidP="00190AF8">
            <w:pPr>
              <w:pStyle w:val="TAN"/>
            </w:pPr>
            <w:r w:rsidRPr="00D25151">
              <w:t>NOTE </w:t>
            </w:r>
            <w:r>
              <w:t>XY</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8" w:name="_Toc131304761"/>
      <w:r w:rsidRPr="00644C11">
        <w:t>9</w:t>
      </w:r>
      <w:r w:rsidR="005B5AD6" w:rsidRPr="00644C11">
        <w:t>.3</w:t>
      </w:r>
      <w:r w:rsidR="005B5AD6" w:rsidRPr="00644C11">
        <w:tab/>
      </w:r>
      <w:r w:rsidR="00B51DBC" w:rsidRPr="00644C11">
        <w:t>P</w:t>
      </w:r>
      <w:r w:rsidR="005B5AD6" w:rsidRPr="00644C11">
        <w:t>ort management capability</w:t>
      </w:r>
      <w:bookmarkEnd w:id="629"/>
      <w:bookmarkEnd w:id="630"/>
      <w:bookmarkEnd w:id="631"/>
      <w:bookmarkEnd w:id="632"/>
      <w:bookmarkEnd w:id="633"/>
      <w:bookmarkEnd w:id="638"/>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9" w:name="_Toc33963294"/>
      <w:bookmarkStart w:id="640" w:name="_Toc34393364"/>
      <w:bookmarkStart w:id="641" w:name="_Toc45216191"/>
      <w:bookmarkStart w:id="642" w:name="_Toc51931760"/>
      <w:bookmarkStart w:id="643" w:name="_Toc58235122"/>
      <w:bookmarkStart w:id="644" w:name="_Toc20233403"/>
      <w:bookmarkStart w:id="645" w:name="_Toc131304762"/>
      <w:bookmarkEnd w:id="634"/>
      <w:r w:rsidRPr="00644C11">
        <w:t>9</w:t>
      </w:r>
      <w:r w:rsidR="005B5AD6" w:rsidRPr="00644C11">
        <w:t>.4</w:t>
      </w:r>
      <w:r w:rsidR="005B5AD6" w:rsidRPr="00644C11">
        <w:tab/>
      </w:r>
      <w:r w:rsidR="00B51DBC" w:rsidRPr="00644C11">
        <w:t>P</w:t>
      </w:r>
      <w:r w:rsidR="005B5AD6" w:rsidRPr="00644C11">
        <w:t>ort status</w:t>
      </w:r>
      <w:bookmarkEnd w:id="639"/>
      <w:bookmarkEnd w:id="640"/>
      <w:bookmarkEnd w:id="641"/>
      <w:bookmarkEnd w:id="642"/>
      <w:bookmarkEnd w:id="643"/>
      <w:bookmarkEnd w:id="645"/>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6" w:name="_Toc33963295"/>
      <w:bookmarkStart w:id="647" w:name="_Toc34393365"/>
      <w:bookmarkStart w:id="648" w:name="_Toc45216192"/>
      <w:bookmarkStart w:id="649" w:name="_Toc51931761"/>
      <w:bookmarkStart w:id="650" w:name="_Toc58235123"/>
      <w:bookmarkStart w:id="651" w:name="_Toc20233404"/>
      <w:bookmarkStart w:id="652" w:name="_Toc131304763"/>
      <w:bookmarkEnd w:id="644"/>
      <w:r w:rsidRPr="00644C11">
        <w:t>9</w:t>
      </w:r>
      <w:r w:rsidR="005B5AD6" w:rsidRPr="00644C11">
        <w:t>.5</w:t>
      </w:r>
      <w:r w:rsidR="005B5AD6" w:rsidRPr="00644C11">
        <w:tab/>
      </w:r>
      <w:r w:rsidR="00616DD3" w:rsidRPr="00644C11">
        <w:t>P</w:t>
      </w:r>
      <w:r w:rsidR="005B5AD6" w:rsidRPr="00644C11">
        <w:t>ort update result</w:t>
      </w:r>
      <w:bookmarkEnd w:id="646"/>
      <w:bookmarkEnd w:id="647"/>
      <w:bookmarkEnd w:id="648"/>
      <w:bookmarkEnd w:id="649"/>
      <w:bookmarkEnd w:id="650"/>
      <w:bookmarkEnd w:id="652"/>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3" w:name="_Toc45216193"/>
      <w:bookmarkStart w:id="654" w:name="_Toc51931762"/>
      <w:bookmarkStart w:id="655" w:name="_Toc58235124"/>
      <w:bookmarkStart w:id="656" w:name="_Toc33963296"/>
      <w:bookmarkStart w:id="657" w:name="_Toc34393366"/>
      <w:bookmarkStart w:id="658" w:name="_Toc20233405"/>
      <w:bookmarkStart w:id="659" w:name="_Toc131304764"/>
      <w:bookmarkEnd w:id="651"/>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3"/>
      <w:bookmarkEnd w:id="654"/>
      <w:bookmarkEnd w:id="655"/>
      <w:bookmarkEnd w:id="659"/>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60" w:name="_Toc45216194"/>
      <w:bookmarkStart w:id="661" w:name="_Toc51931763"/>
      <w:bookmarkStart w:id="662" w:name="_Toc58235125"/>
      <w:bookmarkStart w:id="663" w:name="_Toc131304765"/>
      <w:r w:rsidRPr="00644C11">
        <w:t>9.5B</w:t>
      </w:r>
      <w:r w:rsidRPr="00644C11">
        <w:tab/>
      </w:r>
      <w:r w:rsidR="00EA4CED" w:rsidRPr="00644C11">
        <w:t>User plane node</w:t>
      </w:r>
      <w:r w:rsidRPr="00644C11">
        <w:t xml:space="preserve"> management list</w:t>
      </w:r>
      <w:bookmarkEnd w:id="660"/>
      <w:bookmarkEnd w:id="661"/>
      <w:bookmarkEnd w:id="662"/>
      <w:bookmarkEnd w:id="663"/>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lastRenderedPageBreak/>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lastRenderedPageBreak/>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4" w:name="_Hlk87635869"/>
            <w:bookmarkStart w:id="665"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4"/>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5"/>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6" w:name="_Toc45216195"/>
      <w:bookmarkStart w:id="667" w:name="_Toc51931764"/>
      <w:bookmarkStart w:id="668" w:name="_Toc58235126"/>
      <w:bookmarkStart w:id="669" w:name="_Toc131304766"/>
      <w:r w:rsidRPr="00644C11">
        <w:t>9.5C</w:t>
      </w:r>
      <w:r w:rsidRPr="00644C11">
        <w:tab/>
      </w:r>
      <w:r w:rsidR="00EA4CED" w:rsidRPr="00644C11">
        <w:t>User plane node</w:t>
      </w:r>
      <w:r w:rsidRPr="00644C11">
        <w:t xml:space="preserve"> management capability</w:t>
      </w:r>
      <w:bookmarkEnd w:id="666"/>
      <w:bookmarkEnd w:id="667"/>
      <w:bookmarkEnd w:id="668"/>
      <w:bookmarkEnd w:id="669"/>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70" w:name="_Toc45216196"/>
      <w:bookmarkStart w:id="671" w:name="_Toc51931765"/>
      <w:bookmarkStart w:id="672" w:name="_Toc58235127"/>
      <w:bookmarkStart w:id="673" w:name="_Toc131304767"/>
      <w:r w:rsidRPr="00644C11">
        <w:t>9.5D</w:t>
      </w:r>
      <w:r w:rsidRPr="00644C11">
        <w:tab/>
      </w:r>
      <w:r w:rsidR="00EA4CED" w:rsidRPr="00644C11">
        <w:t>User plane node</w:t>
      </w:r>
      <w:r w:rsidRPr="00644C11">
        <w:t xml:space="preserve"> status</w:t>
      </w:r>
      <w:bookmarkEnd w:id="670"/>
      <w:bookmarkEnd w:id="671"/>
      <w:bookmarkEnd w:id="672"/>
      <w:bookmarkEnd w:id="673"/>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4" w:name="_Toc45216197"/>
      <w:bookmarkStart w:id="675" w:name="_Toc51931766"/>
      <w:bookmarkStart w:id="676" w:name="_Toc58235128"/>
      <w:bookmarkStart w:id="677" w:name="_Toc131304768"/>
      <w:r w:rsidRPr="00644C11">
        <w:t>9.5E</w:t>
      </w:r>
      <w:r w:rsidRPr="00644C11">
        <w:tab/>
      </w:r>
      <w:r w:rsidR="00EA4CED" w:rsidRPr="00644C11">
        <w:t>User plane node</w:t>
      </w:r>
      <w:r w:rsidRPr="00644C11">
        <w:t xml:space="preserve"> update result</w:t>
      </w:r>
      <w:bookmarkEnd w:id="674"/>
      <w:bookmarkEnd w:id="675"/>
      <w:bookmarkEnd w:id="676"/>
      <w:bookmarkEnd w:id="677"/>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8" w:name="_Toc45216198"/>
      <w:bookmarkStart w:id="679" w:name="_Toc51931767"/>
      <w:bookmarkStart w:id="680" w:name="_Toc58235129"/>
      <w:bookmarkStart w:id="681" w:name="_Toc131304769"/>
      <w:r w:rsidRPr="00644C11">
        <w:t>9.</w:t>
      </w:r>
      <w:r w:rsidR="00DF3809" w:rsidRPr="00644C11">
        <w:t>6</w:t>
      </w:r>
      <w:r w:rsidRPr="00644C11">
        <w:tab/>
        <w:t>Static filtering entries</w:t>
      </w:r>
      <w:bookmarkEnd w:id="656"/>
      <w:bookmarkEnd w:id="657"/>
      <w:bookmarkEnd w:id="678"/>
      <w:bookmarkEnd w:id="679"/>
      <w:bookmarkEnd w:id="680"/>
      <w:bookmarkEnd w:id="681"/>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82" w:name="_Toc33963297"/>
      <w:bookmarkStart w:id="683" w:name="_Toc34393367"/>
      <w:bookmarkStart w:id="684" w:name="_Toc45216199"/>
      <w:bookmarkStart w:id="685" w:name="_Toc51931768"/>
      <w:bookmarkStart w:id="686" w:name="_Toc58235130"/>
      <w:bookmarkStart w:id="687" w:name="_Toc131304770"/>
      <w:r w:rsidRPr="00972C99">
        <w:t>9.</w:t>
      </w:r>
      <w:r>
        <w:t>6B</w:t>
      </w:r>
      <w:r w:rsidRPr="00972C99">
        <w:tab/>
        <w:t xml:space="preserve">Static filtering </w:t>
      </w:r>
      <w:r>
        <w:t xml:space="preserve">with port-map support </w:t>
      </w:r>
      <w:r w:rsidRPr="00972C99">
        <w:t>entries</w:t>
      </w:r>
      <w:bookmarkEnd w:id="687"/>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8" w:name="_Toc131304771"/>
      <w:r w:rsidRPr="00644C11">
        <w:t>9</w:t>
      </w:r>
      <w:r w:rsidR="005B5AD6" w:rsidRPr="00644C11">
        <w:t>.</w:t>
      </w:r>
      <w:r w:rsidR="00DF3809" w:rsidRPr="00644C11">
        <w:t>7</w:t>
      </w:r>
      <w:r w:rsidR="005B5AD6" w:rsidRPr="00644C11">
        <w:tab/>
        <w:t>Traffic class table</w:t>
      </w:r>
      <w:bookmarkEnd w:id="682"/>
      <w:bookmarkEnd w:id="683"/>
      <w:bookmarkEnd w:id="684"/>
      <w:bookmarkEnd w:id="685"/>
      <w:bookmarkEnd w:id="686"/>
      <w:bookmarkEnd w:id="688"/>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9" w:name="_Toc45216200"/>
      <w:bookmarkStart w:id="690" w:name="_Toc51931769"/>
      <w:bookmarkStart w:id="691" w:name="_Toc58235131"/>
      <w:bookmarkStart w:id="692" w:name="_Toc131304772"/>
      <w:r w:rsidRPr="00644C11">
        <w:t>9.8</w:t>
      </w:r>
      <w:r w:rsidR="001207A1" w:rsidRPr="00644C11">
        <w:tab/>
        <w:t>Stream filter instance table</w:t>
      </w:r>
      <w:bookmarkEnd w:id="689"/>
      <w:bookmarkEnd w:id="690"/>
      <w:bookmarkEnd w:id="691"/>
      <w:bookmarkEnd w:id="692"/>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3" w:name="_Toc45216201"/>
      <w:bookmarkStart w:id="694" w:name="_Toc51931770"/>
      <w:bookmarkStart w:id="695"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6" w:name="MCCQCTEMPBM_00000161"/>
          </w:p>
        </w:tc>
      </w:tr>
      <w:bookmarkEnd w:id="696"/>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7" w:name="MCCQCTEMPBM_00000162"/>
          </w:p>
        </w:tc>
      </w:tr>
      <w:bookmarkEnd w:id="697"/>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8" w:name="MCCQCTEMPBM_00000163"/>
          </w:p>
        </w:tc>
      </w:tr>
      <w:bookmarkEnd w:id="698"/>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9" w:name="MCCQCTEMPBM_00000164"/>
          </w:p>
        </w:tc>
      </w:tr>
      <w:bookmarkEnd w:id="699"/>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700" w:name="MCCQCTEMPBM_00000165"/>
          </w:p>
        </w:tc>
      </w:tr>
      <w:bookmarkEnd w:id="700"/>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701" w:name="_Toc131304773"/>
      <w:r w:rsidRPr="00644C11">
        <w:t>9.9</w:t>
      </w:r>
      <w:r w:rsidRPr="00644C11">
        <w:tab/>
        <w:t>Stream gate instance table</w:t>
      </w:r>
      <w:bookmarkEnd w:id="693"/>
      <w:bookmarkEnd w:id="694"/>
      <w:bookmarkEnd w:id="695"/>
      <w:bookmarkEnd w:id="701"/>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702" w:name="_Toc45216202"/>
      <w:bookmarkStart w:id="703" w:name="_Toc51931771"/>
      <w:bookmarkStart w:id="704" w:name="_Toc58235133"/>
      <w:bookmarkStart w:id="705" w:name="_Toc33963298"/>
      <w:bookmarkStart w:id="706" w:name="_Toc34393368"/>
      <w:bookmarkEnd w:id="658"/>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707" w:name="MCCQCTEMPBM_00000166"/>
          </w:p>
        </w:tc>
      </w:tr>
      <w:bookmarkEnd w:id="707"/>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708" w:name="MCCQCTEMPBM_00000167"/>
          </w:p>
        </w:tc>
      </w:tr>
      <w:bookmarkEnd w:id="708"/>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709" w:name="MCCQCTEMPBM_00000168"/>
          </w:p>
        </w:tc>
      </w:tr>
      <w:bookmarkEnd w:id="709"/>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710" w:name="MCCQCTEMPBM_00000169"/>
          </w:p>
        </w:tc>
      </w:tr>
      <w:bookmarkEnd w:id="710"/>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711" w:name="MCCQCTEMPBM_00000170"/>
          </w:p>
        </w:tc>
      </w:tr>
      <w:bookmarkEnd w:id="711"/>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712" w:name="MCCQCTEMPBM_00000171"/>
          </w:p>
        </w:tc>
      </w:tr>
      <w:bookmarkEnd w:id="712"/>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713" w:name="MCCQCTEMPBM_00000172"/>
          </w:p>
        </w:tc>
      </w:tr>
      <w:bookmarkEnd w:id="713"/>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714" w:name="MCCQCTEMPBM_00000173"/>
          </w:p>
        </w:tc>
      </w:tr>
      <w:bookmarkEnd w:id="714"/>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715" w:name="MCCQCTEMPBM_00000174"/>
          </w:p>
        </w:tc>
      </w:tr>
      <w:bookmarkEnd w:id="715"/>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716" w:name="MCCQCTEMPBM_00000175"/>
          </w:p>
        </w:tc>
      </w:tr>
      <w:bookmarkEnd w:id="716"/>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7" w:name="_Toc131304774"/>
      <w:r w:rsidRPr="00644C11">
        <w:t>9.10</w:t>
      </w:r>
      <w:r w:rsidRPr="00644C11">
        <w:tab/>
        <w:t>DS-TT port neighbor discovery configuration for DS-TT ports</w:t>
      </w:r>
      <w:bookmarkEnd w:id="702"/>
      <w:bookmarkEnd w:id="703"/>
      <w:bookmarkEnd w:id="704"/>
      <w:bookmarkEnd w:id="717"/>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8" w:name="_Toc45216203"/>
      <w:bookmarkStart w:id="719" w:name="_Toc51931772"/>
      <w:bookmarkStart w:id="720"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21" w:name="MCCQCTEMPBM_00000176"/>
          </w:p>
        </w:tc>
      </w:tr>
      <w:bookmarkEnd w:id="721"/>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22" w:name="MCCQCTEMPBM_00000177"/>
          </w:p>
        </w:tc>
      </w:tr>
      <w:bookmarkEnd w:id="722"/>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23" w:name="MCCQCTEMPBM_00000178"/>
          </w:p>
        </w:tc>
      </w:tr>
      <w:bookmarkEnd w:id="723"/>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24" w:name="MCCQCTEMPBM_00000179"/>
          </w:p>
        </w:tc>
      </w:tr>
      <w:bookmarkEnd w:id="724"/>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25" w:name="MCCQCTEMPBM_00000180"/>
          </w:p>
        </w:tc>
      </w:tr>
      <w:bookmarkEnd w:id="725"/>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26" w:name="MCCQCTEMPBM_00000181"/>
          </w:p>
        </w:tc>
      </w:tr>
      <w:bookmarkEnd w:id="726"/>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7" w:name="MCCQCTEMPBM_00000182"/>
          </w:p>
        </w:tc>
      </w:tr>
      <w:bookmarkEnd w:id="727"/>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8" w:name="MCCQCTEMPBM_00000183"/>
          </w:p>
        </w:tc>
      </w:tr>
      <w:bookmarkEnd w:id="728"/>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9" w:name="_Toc131304775"/>
      <w:r w:rsidRPr="00644C11">
        <w:t>9.11</w:t>
      </w:r>
      <w:r w:rsidRPr="00644C11">
        <w:tab/>
        <w:t>Discovered neighbor information for DS-TT ports</w:t>
      </w:r>
      <w:bookmarkEnd w:id="718"/>
      <w:bookmarkEnd w:id="719"/>
      <w:bookmarkEnd w:id="720"/>
      <w:bookmarkEnd w:id="729"/>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lastRenderedPageBreak/>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30" w:name="MCCQCTEMPBM_00000184"/>
          </w:p>
        </w:tc>
      </w:tr>
      <w:bookmarkEnd w:id="730"/>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31" w:name="MCCQCTEMPBM_00000185"/>
          </w:p>
        </w:tc>
      </w:tr>
      <w:bookmarkEnd w:id="731"/>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32" w:name="MCCQCTEMPBM_00000186"/>
          </w:p>
        </w:tc>
      </w:tr>
      <w:bookmarkEnd w:id="732"/>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33" w:name="MCCQCTEMPBM_00000187"/>
          </w:p>
        </w:tc>
      </w:tr>
      <w:bookmarkEnd w:id="733"/>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34" w:name="MCCQCTEMPBM_00000188"/>
          </w:p>
        </w:tc>
      </w:tr>
      <w:bookmarkEnd w:id="734"/>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35" w:name="MCCQCTEMPBM_00000189"/>
          </w:p>
        </w:tc>
      </w:tr>
      <w:bookmarkEnd w:id="735"/>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36" w:name="MCCQCTEMPBM_00000190"/>
          </w:p>
        </w:tc>
      </w:tr>
      <w:bookmarkEnd w:id="736"/>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7" w:name="MCCQCTEMPBM_00000191"/>
          </w:p>
        </w:tc>
      </w:tr>
      <w:bookmarkEnd w:id="737"/>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8" w:name="MCCQCTEMPBM_00000192"/>
          </w:p>
        </w:tc>
      </w:tr>
      <w:bookmarkEnd w:id="738"/>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9" w:name="MCCQCTEMPBM_00000193"/>
          </w:p>
        </w:tc>
      </w:tr>
      <w:bookmarkEnd w:id="739"/>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40" w:name="MCCQCTEMPBM_00000194"/>
          </w:p>
        </w:tc>
      </w:tr>
      <w:bookmarkEnd w:id="740"/>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41" w:name="MCCQCTEMPBM_00000195"/>
          </w:p>
        </w:tc>
      </w:tr>
      <w:bookmarkEnd w:id="741"/>
    </w:tbl>
    <w:p w14:paraId="0B10E223" w14:textId="06CC598C" w:rsidR="0028171D" w:rsidRPr="00644C11" w:rsidRDefault="0028171D" w:rsidP="0028171D"/>
    <w:p w14:paraId="1B70F1FF" w14:textId="77777777" w:rsidR="004B57FC" w:rsidRDefault="00CC7DDA" w:rsidP="00CC7DDA">
      <w:pPr>
        <w:pStyle w:val="Heading2"/>
      </w:pPr>
      <w:bookmarkStart w:id="742" w:name="_Toc58235135"/>
      <w:bookmarkStart w:id="743" w:name="_Toc131304776"/>
      <w:r w:rsidRPr="00644C11">
        <w:lastRenderedPageBreak/>
        <w:t>9.12</w:t>
      </w:r>
      <w:r w:rsidRPr="00644C11">
        <w:tab/>
      </w:r>
      <w:r w:rsidR="004B57FC">
        <w:t>Void</w:t>
      </w:r>
      <w:bookmarkEnd w:id="743"/>
    </w:p>
    <w:p w14:paraId="28752B61" w14:textId="77777777" w:rsidR="009117E3" w:rsidRDefault="00C831E5" w:rsidP="00C831E5">
      <w:pPr>
        <w:pStyle w:val="Heading2"/>
      </w:pPr>
      <w:bookmarkStart w:id="744" w:name="_Toc58235136"/>
      <w:bookmarkStart w:id="745" w:name="_Toc131304777"/>
      <w:bookmarkEnd w:id="742"/>
      <w:r w:rsidRPr="00644C11">
        <w:t>9.13</w:t>
      </w:r>
      <w:r w:rsidRPr="00644C11">
        <w:tab/>
      </w:r>
      <w:r w:rsidR="009117E3">
        <w:t>Void</w:t>
      </w:r>
      <w:bookmarkEnd w:id="745"/>
    </w:p>
    <w:p w14:paraId="3601AA6E" w14:textId="6F2975F1" w:rsidR="00D81F8D" w:rsidRPr="00644C11" w:rsidRDefault="00D81F8D" w:rsidP="00D81F8D">
      <w:pPr>
        <w:pStyle w:val="Heading2"/>
        <w:rPr>
          <w:rFonts w:eastAsia="SimSun"/>
        </w:rPr>
      </w:pPr>
      <w:bookmarkStart w:id="746" w:name="_Toc131304778"/>
      <w:bookmarkEnd w:id="744"/>
      <w:r w:rsidRPr="00644C11">
        <w:rPr>
          <w:rFonts w:eastAsia="SimSun"/>
        </w:rPr>
        <w:t>9.14</w:t>
      </w:r>
      <w:r w:rsidRPr="00644C11">
        <w:rPr>
          <w:rFonts w:eastAsia="SimSun"/>
        </w:rPr>
        <w:tab/>
        <w:t>NW-TT port numbers</w:t>
      </w:r>
      <w:bookmarkEnd w:id="746"/>
    </w:p>
    <w:p w14:paraId="78F40B22" w14:textId="74811B40" w:rsidR="00D81F8D" w:rsidRPr="00644C11" w:rsidRDefault="00D81F8D" w:rsidP="00D81F8D">
      <w:pPr>
        <w:rPr>
          <w:rFonts w:eastAsia="SimSun"/>
        </w:rPr>
      </w:pPr>
      <w:r w:rsidRPr="00644C11">
        <w:t xml:space="preserve">The purpose of the </w:t>
      </w:r>
      <w:bookmarkStart w:id="747" w:name="_Hlk51860245"/>
      <w:r w:rsidRPr="00644C11">
        <w:t xml:space="preserve">NW-TT port numbers </w:t>
      </w:r>
      <w:bookmarkEnd w:id="747"/>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8" w:name="MCCQCTEMPBM_00000196"/>
          </w:p>
        </w:tc>
      </w:tr>
      <w:bookmarkEnd w:id="748"/>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9" w:name="MCCQCTEMPBM_00000197"/>
          </w:p>
        </w:tc>
      </w:tr>
      <w:bookmarkEnd w:id="749"/>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50" w:name="MCCQCTEMPBM_00000198"/>
          </w:p>
        </w:tc>
      </w:tr>
      <w:bookmarkEnd w:id="750"/>
    </w:tbl>
    <w:p w14:paraId="689401E9" w14:textId="74E3C125" w:rsidR="00C44A0B" w:rsidRPr="00644C11" w:rsidRDefault="00C44A0B" w:rsidP="0028171D"/>
    <w:p w14:paraId="0484E6C5" w14:textId="33CF04A4" w:rsidR="00D4527F" w:rsidRPr="00644C11" w:rsidRDefault="00D4527F" w:rsidP="00D4527F">
      <w:pPr>
        <w:pStyle w:val="Heading2"/>
      </w:pPr>
      <w:bookmarkStart w:id="751" w:name="_Toc59180064"/>
      <w:bookmarkStart w:id="752" w:name="_Toc131304779"/>
      <w:r w:rsidRPr="00644C11">
        <w:t>9.15</w:t>
      </w:r>
      <w:r w:rsidRPr="00644C11">
        <w:tab/>
        <w:t>PTP instance</w:t>
      </w:r>
      <w:bookmarkEnd w:id="751"/>
      <w:r w:rsidRPr="00644C11">
        <w:t xml:space="preserve"> list</w:t>
      </w:r>
      <w:bookmarkEnd w:id="752"/>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lastRenderedPageBreak/>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53" w:name="MCCQCTEMPBM_00000199"/>
          </w:p>
        </w:tc>
      </w:tr>
      <w:bookmarkEnd w:id="753"/>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54" w:name="MCCQCTEMPBM_00000200"/>
          </w:p>
        </w:tc>
      </w:tr>
      <w:bookmarkEnd w:id="754"/>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55" w:name="MCCQCTEMPBM_00000201"/>
          </w:p>
        </w:tc>
      </w:tr>
      <w:bookmarkEnd w:id="755"/>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56" w:name="MCCQCTEMPBM_00000202"/>
          </w:p>
        </w:tc>
      </w:tr>
      <w:bookmarkEnd w:id="756"/>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7" w:name="MCCQCTEMPBM_00000203"/>
          </w:p>
        </w:tc>
      </w:tr>
      <w:bookmarkEnd w:id="757"/>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8" w:name="MCCQCTEMPBM_00000204"/>
          </w:p>
        </w:tc>
      </w:tr>
      <w:bookmarkEnd w:id="758"/>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9" w:name="_Toc131304780"/>
      <w:r w:rsidRPr="00644C11">
        <w:t>9.16</w:t>
      </w:r>
      <w:r w:rsidRPr="00644C11">
        <w:tab/>
        <w:t>DS-TT port time synchronization information list</w:t>
      </w:r>
      <w:bookmarkEnd w:id="759"/>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60" w:name="MCCQCTEMPBM_00000205"/>
          </w:p>
        </w:tc>
      </w:tr>
      <w:bookmarkEnd w:id="760"/>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61" w:name="MCCQCTEMPBM_00000206"/>
          </w:p>
        </w:tc>
      </w:tr>
      <w:bookmarkEnd w:id="761"/>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62" w:name="MCCQCTEMPBM_00000207"/>
          </w:p>
        </w:tc>
      </w:tr>
      <w:bookmarkEnd w:id="762"/>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63" w:name="MCCQCTEMPBM_00000208"/>
          </w:p>
        </w:tc>
      </w:tr>
      <w:bookmarkEnd w:id="763"/>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64" w:name="MCCQCTEMPBM_00000209"/>
          </w:p>
        </w:tc>
      </w:tr>
    </w:tbl>
    <w:p w14:paraId="0BC3D76F" w14:textId="7CD4AE47" w:rsidR="00246FA1" w:rsidRPr="00644C11" w:rsidRDefault="00246FA1" w:rsidP="00246FA1">
      <w:pPr>
        <w:pStyle w:val="Heading2"/>
      </w:pPr>
      <w:bookmarkStart w:id="765" w:name="_Toc131304781"/>
      <w:bookmarkEnd w:id="764"/>
      <w:r w:rsidRPr="00644C11">
        <w:t>9.</w:t>
      </w:r>
      <w:r>
        <w:t>17</w:t>
      </w:r>
      <w:r w:rsidRPr="00644C11">
        <w:tab/>
      </w:r>
      <w:r>
        <w:rPr>
          <w:rFonts w:cs="Arial"/>
        </w:rPr>
        <w:t xml:space="preserve">IPv4 </w:t>
      </w:r>
      <w:r>
        <w:t>address information</w:t>
      </w:r>
      <w:bookmarkEnd w:id="765"/>
    </w:p>
    <w:p w14:paraId="732C7717" w14:textId="77777777"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lastRenderedPageBreak/>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77777777"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77777777"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octets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77777777"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octets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66" w:name="_Toc131304782"/>
      <w:r w:rsidRPr="00644C11">
        <w:t>9.</w:t>
      </w:r>
      <w:r>
        <w:t>18</w:t>
      </w:r>
      <w:r w:rsidRPr="00644C11">
        <w:tab/>
      </w:r>
      <w:r>
        <w:rPr>
          <w:rFonts w:cs="Arial"/>
        </w:rPr>
        <w:t>IPv4 neighbor information</w:t>
      </w:r>
      <w:bookmarkEnd w:id="766"/>
    </w:p>
    <w:p w14:paraId="535608D2" w14:textId="77777777"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lastRenderedPageBreak/>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77777777"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neighbors</w:t>
            </w:r>
            <w:r>
              <w:rPr>
                <w:rFonts w:cs="Arial"/>
                <w:lang w:eastAsia="en-GB"/>
              </w:rPr>
              <w:t xml:space="preserve"> information element (octets 3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77777777" w:rsidR="00246FA1" w:rsidRDefault="00246FA1" w:rsidP="00507877">
            <w:pPr>
              <w:pStyle w:val="TAL"/>
              <w:rPr>
                <w:rFonts w:cs="Arial"/>
                <w:lang w:eastAsia="en-GB"/>
              </w:rPr>
            </w:pPr>
            <w:r>
              <w:rPr>
                <w:rFonts w:cs="Arial"/>
              </w:rPr>
              <w:t xml:space="preserve">IPv4 </w:t>
            </w:r>
            <w:r>
              <w:t>neighbors</w:t>
            </w:r>
            <w:r>
              <w:rPr>
                <w:rFonts w:cs="Arial"/>
                <w:lang w:eastAsia="en-GB"/>
              </w:rPr>
              <w:t xml:space="preserve"> contents </w:t>
            </w:r>
            <w:r>
              <w:rPr>
                <w:lang w:eastAsia="en-GB"/>
              </w:rPr>
              <w:t xml:space="preserve">(octets </w:t>
            </w:r>
            <w:r>
              <w:rPr>
                <w:rFonts w:cs="Arial"/>
                <w:lang w:eastAsia="en-GB"/>
              </w:rPr>
              <w:t>3 to n+13</w:t>
            </w:r>
            <w:r>
              <w:rPr>
                <w:lang w:eastAsia="en-GB"/>
              </w:rPr>
              <w:t>)</w:t>
            </w:r>
          </w:p>
          <w:p w14:paraId="5B73B3A5" w14:textId="5E2A5EBD"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ies for IPv4 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7" w:name="_Toc131304783"/>
      <w:r w:rsidRPr="00644C11">
        <w:t>9.</w:t>
      </w:r>
      <w:r>
        <w:t>19</w:t>
      </w:r>
      <w:r w:rsidRPr="00644C11">
        <w:tab/>
      </w:r>
      <w:r>
        <w:rPr>
          <w:rFonts w:cs="Arial"/>
        </w:rPr>
        <w:t xml:space="preserve">IPv6 </w:t>
      </w:r>
      <w:r>
        <w:t>address information</w:t>
      </w:r>
      <w:bookmarkEnd w:id="767"/>
    </w:p>
    <w:p w14:paraId="18326B70" w14:textId="77777777"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2F153E9D"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572F745" w14:textId="77777777" w:rsidTr="00507877">
        <w:trPr>
          <w:cantSplit/>
          <w:jc w:val="center"/>
        </w:trPr>
        <w:tc>
          <w:tcPr>
            <w:tcW w:w="708" w:type="dxa"/>
            <w:hideMark/>
          </w:tcPr>
          <w:p w14:paraId="5D0FD903" w14:textId="77777777" w:rsidR="00246FA1" w:rsidRPr="00644C11" w:rsidRDefault="00246FA1" w:rsidP="00507877">
            <w:pPr>
              <w:pStyle w:val="TAC"/>
              <w:rPr>
                <w:lang w:eastAsia="en-GB"/>
              </w:rPr>
            </w:pPr>
            <w:r w:rsidRPr="00644C11">
              <w:rPr>
                <w:lang w:eastAsia="en-GB"/>
              </w:rPr>
              <w:lastRenderedPageBreak/>
              <w:t>8</w:t>
            </w:r>
          </w:p>
        </w:tc>
        <w:tc>
          <w:tcPr>
            <w:tcW w:w="709" w:type="dxa"/>
            <w:hideMark/>
          </w:tcPr>
          <w:p w14:paraId="440528F9" w14:textId="77777777" w:rsidR="00246FA1" w:rsidRPr="00644C11" w:rsidRDefault="00246FA1" w:rsidP="00507877">
            <w:pPr>
              <w:pStyle w:val="TAC"/>
              <w:rPr>
                <w:lang w:eastAsia="en-GB"/>
              </w:rPr>
            </w:pPr>
            <w:r w:rsidRPr="00644C11">
              <w:rPr>
                <w:lang w:eastAsia="en-GB"/>
              </w:rPr>
              <w:t>7</w:t>
            </w:r>
          </w:p>
        </w:tc>
        <w:tc>
          <w:tcPr>
            <w:tcW w:w="709" w:type="dxa"/>
            <w:hideMark/>
          </w:tcPr>
          <w:p w14:paraId="1501ACFB" w14:textId="77777777" w:rsidR="00246FA1" w:rsidRPr="00644C11" w:rsidRDefault="00246FA1" w:rsidP="00507877">
            <w:pPr>
              <w:pStyle w:val="TAC"/>
              <w:rPr>
                <w:lang w:eastAsia="en-GB"/>
              </w:rPr>
            </w:pPr>
            <w:r w:rsidRPr="00644C11">
              <w:rPr>
                <w:lang w:eastAsia="en-GB"/>
              </w:rPr>
              <w:t>6</w:t>
            </w:r>
          </w:p>
        </w:tc>
        <w:tc>
          <w:tcPr>
            <w:tcW w:w="709" w:type="dxa"/>
            <w:hideMark/>
          </w:tcPr>
          <w:p w14:paraId="7C55C876" w14:textId="77777777" w:rsidR="00246FA1" w:rsidRPr="00644C11" w:rsidRDefault="00246FA1" w:rsidP="00507877">
            <w:pPr>
              <w:pStyle w:val="TAC"/>
              <w:rPr>
                <w:lang w:eastAsia="en-GB"/>
              </w:rPr>
            </w:pPr>
            <w:r w:rsidRPr="00644C11">
              <w:rPr>
                <w:lang w:eastAsia="en-GB"/>
              </w:rPr>
              <w:t>5</w:t>
            </w:r>
          </w:p>
        </w:tc>
        <w:tc>
          <w:tcPr>
            <w:tcW w:w="709" w:type="dxa"/>
            <w:hideMark/>
          </w:tcPr>
          <w:p w14:paraId="01F84850" w14:textId="77777777" w:rsidR="00246FA1" w:rsidRPr="00644C11" w:rsidRDefault="00246FA1" w:rsidP="00507877">
            <w:pPr>
              <w:pStyle w:val="TAC"/>
              <w:rPr>
                <w:lang w:eastAsia="en-GB"/>
              </w:rPr>
            </w:pPr>
            <w:r w:rsidRPr="00644C11">
              <w:rPr>
                <w:lang w:eastAsia="en-GB"/>
              </w:rPr>
              <w:t>4</w:t>
            </w:r>
          </w:p>
        </w:tc>
        <w:tc>
          <w:tcPr>
            <w:tcW w:w="709" w:type="dxa"/>
            <w:hideMark/>
          </w:tcPr>
          <w:p w14:paraId="2CFAD8D7" w14:textId="77777777" w:rsidR="00246FA1" w:rsidRPr="00644C11" w:rsidRDefault="00246FA1" w:rsidP="00507877">
            <w:pPr>
              <w:pStyle w:val="TAC"/>
              <w:rPr>
                <w:lang w:eastAsia="en-GB"/>
              </w:rPr>
            </w:pPr>
            <w:r w:rsidRPr="00644C11">
              <w:rPr>
                <w:lang w:eastAsia="en-GB"/>
              </w:rPr>
              <w:t>3</w:t>
            </w:r>
          </w:p>
        </w:tc>
        <w:tc>
          <w:tcPr>
            <w:tcW w:w="709" w:type="dxa"/>
            <w:hideMark/>
          </w:tcPr>
          <w:p w14:paraId="2E5D774B" w14:textId="77777777" w:rsidR="00246FA1" w:rsidRPr="00644C11" w:rsidRDefault="00246FA1" w:rsidP="00507877">
            <w:pPr>
              <w:pStyle w:val="TAC"/>
              <w:rPr>
                <w:lang w:eastAsia="en-GB"/>
              </w:rPr>
            </w:pPr>
            <w:r w:rsidRPr="00644C11">
              <w:rPr>
                <w:lang w:eastAsia="en-GB"/>
              </w:rPr>
              <w:t>2</w:t>
            </w:r>
          </w:p>
        </w:tc>
        <w:tc>
          <w:tcPr>
            <w:tcW w:w="709" w:type="dxa"/>
            <w:hideMark/>
          </w:tcPr>
          <w:p w14:paraId="52B631CA" w14:textId="77777777" w:rsidR="00246FA1" w:rsidRPr="00644C11" w:rsidRDefault="00246FA1" w:rsidP="00507877">
            <w:pPr>
              <w:pStyle w:val="TAC"/>
              <w:rPr>
                <w:lang w:eastAsia="en-GB"/>
              </w:rPr>
            </w:pPr>
            <w:r w:rsidRPr="00644C11">
              <w:rPr>
                <w:lang w:eastAsia="en-GB"/>
              </w:rPr>
              <w:t>1</w:t>
            </w:r>
          </w:p>
        </w:tc>
        <w:tc>
          <w:tcPr>
            <w:tcW w:w="1134" w:type="dxa"/>
          </w:tcPr>
          <w:p w14:paraId="32A0FF68" w14:textId="77777777" w:rsidR="00246FA1" w:rsidRPr="00644C11" w:rsidRDefault="00246FA1" w:rsidP="00507877">
            <w:pPr>
              <w:pStyle w:val="TAL"/>
              <w:rPr>
                <w:lang w:eastAsia="en-GB"/>
              </w:rPr>
            </w:pPr>
          </w:p>
        </w:tc>
      </w:tr>
      <w:tr w:rsidR="00246FA1" w:rsidRPr="00644C11" w14:paraId="57D169D2"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684FEA4" w14:textId="77777777" w:rsidR="00246FA1" w:rsidRPr="00644C11" w:rsidRDefault="00246FA1" w:rsidP="00507877">
            <w:pPr>
              <w:pStyle w:val="TAC"/>
              <w:rPr>
                <w:lang w:eastAsia="ko-KR"/>
              </w:rPr>
            </w:pPr>
            <w:r>
              <w:t>IPv6 address</w:t>
            </w:r>
          </w:p>
        </w:tc>
        <w:tc>
          <w:tcPr>
            <w:tcW w:w="1134" w:type="dxa"/>
            <w:hideMark/>
          </w:tcPr>
          <w:p w14:paraId="3729949F"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513776B2"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50F2FE4A" w14:textId="77777777" w:rsidTr="00046ED2">
        <w:trPr>
          <w:jc w:val="center"/>
        </w:trPr>
        <w:tc>
          <w:tcPr>
            <w:tcW w:w="708" w:type="dxa"/>
            <w:tcBorders>
              <w:top w:val="single" w:sz="6" w:space="0" w:color="auto"/>
              <w:left w:val="single" w:sz="6" w:space="0" w:color="auto"/>
              <w:right w:val="single" w:sz="6" w:space="0" w:color="auto"/>
            </w:tcBorders>
          </w:tcPr>
          <w:p w14:paraId="17D5915B" w14:textId="77777777" w:rsidR="00246FA1" w:rsidRDefault="00246FA1" w:rsidP="00507877">
            <w:pPr>
              <w:pStyle w:val="TAC"/>
            </w:pPr>
            <w:r>
              <w:t>0</w:t>
            </w:r>
          </w:p>
        </w:tc>
        <w:tc>
          <w:tcPr>
            <w:tcW w:w="4963" w:type="dxa"/>
            <w:gridSpan w:val="7"/>
            <w:vMerge w:val="restart"/>
            <w:tcBorders>
              <w:top w:val="single" w:sz="6" w:space="0" w:color="auto"/>
              <w:left w:val="single" w:sz="6" w:space="0" w:color="auto"/>
              <w:right w:val="single" w:sz="6" w:space="0" w:color="auto"/>
            </w:tcBorders>
          </w:tcPr>
          <w:p w14:paraId="77361165" w14:textId="77777777" w:rsidR="00246FA1" w:rsidRDefault="00246FA1" w:rsidP="00507877">
            <w:pPr>
              <w:pStyle w:val="TAC"/>
            </w:pPr>
            <w:r>
              <w:t>prefix-length</w:t>
            </w:r>
          </w:p>
        </w:tc>
        <w:tc>
          <w:tcPr>
            <w:tcW w:w="1134" w:type="dxa"/>
            <w:vMerge w:val="restart"/>
          </w:tcPr>
          <w:p w14:paraId="70463883" w14:textId="77777777" w:rsidR="00246FA1" w:rsidRPr="00644C11" w:rsidRDefault="00246FA1" w:rsidP="00507877">
            <w:pPr>
              <w:pStyle w:val="TAL"/>
              <w:rPr>
                <w:lang w:eastAsia="ko-KR"/>
              </w:rPr>
            </w:pPr>
            <w:r w:rsidRPr="00644C11">
              <w:rPr>
                <w:lang w:eastAsia="ko-KR"/>
              </w:rPr>
              <w:t xml:space="preserve">octet </w:t>
            </w:r>
            <w:r>
              <w:rPr>
                <w:lang w:eastAsia="ko-KR"/>
              </w:rPr>
              <w:t>n+19</w:t>
            </w:r>
          </w:p>
        </w:tc>
      </w:tr>
      <w:tr w:rsidR="00246FA1" w:rsidRPr="00644C11" w14:paraId="3111B4D9" w14:textId="77777777" w:rsidTr="00046ED2">
        <w:trPr>
          <w:jc w:val="center"/>
        </w:trPr>
        <w:tc>
          <w:tcPr>
            <w:tcW w:w="708" w:type="dxa"/>
            <w:tcBorders>
              <w:left w:val="single" w:sz="6" w:space="0" w:color="auto"/>
              <w:bottom w:val="single" w:sz="4" w:space="0" w:color="auto"/>
              <w:right w:val="single" w:sz="6" w:space="0" w:color="auto"/>
            </w:tcBorders>
          </w:tcPr>
          <w:p w14:paraId="15122ABC" w14:textId="77777777" w:rsidR="00246FA1" w:rsidRDefault="00246FA1" w:rsidP="00507877">
            <w:pPr>
              <w:pStyle w:val="TAC"/>
            </w:pPr>
            <w:r>
              <w:t>spare</w:t>
            </w:r>
          </w:p>
        </w:tc>
        <w:tc>
          <w:tcPr>
            <w:tcW w:w="4963" w:type="dxa"/>
            <w:gridSpan w:val="7"/>
            <w:vMerge/>
            <w:tcBorders>
              <w:left w:val="single" w:sz="6" w:space="0" w:color="auto"/>
              <w:bottom w:val="single" w:sz="4" w:space="0" w:color="auto"/>
              <w:right w:val="single" w:sz="6" w:space="0" w:color="auto"/>
            </w:tcBorders>
          </w:tcPr>
          <w:p w14:paraId="74FE3D91" w14:textId="77777777" w:rsidR="00246FA1" w:rsidRDefault="00246FA1" w:rsidP="00507877">
            <w:pPr>
              <w:pStyle w:val="TAC"/>
            </w:pPr>
          </w:p>
        </w:tc>
        <w:tc>
          <w:tcPr>
            <w:tcW w:w="1134" w:type="dxa"/>
            <w:vMerge/>
          </w:tcPr>
          <w:p w14:paraId="588CEA9F" w14:textId="77777777" w:rsidR="00246FA1" w:rsidRPr="00644C11" w:rsidRDefault="00246FA1" w:rsidP="00507877">
            <w:pPr>
              <w:pStyle w:val="TAL"/>
              <w:rPr>
                <w:lang w:eastAsia="ko-KR"/>
              </w:rPr>
            </w:pPr>
          </w:p>
        </w:tc>
      </w:tr>
      <w:tr w:rsidR="00246FA1" w:rsidRPr="00644C11" w14:paraId="0852EA1B" w14:textId="77777777" w:rsidTr="00507877">
        <w:trPr>
          <w:trHeight w:val="260"/>
          <w:jc w:val="center"/>
        </w:trPr>
        <w:tc>
          <w:tcPr>
            <w:tcW w:w="2835" w:type="dxa"/>
            <w:gridSpan w:val="4"/>
            <w:vMerge w:val="restart"/>
            <w:tcBorders>
              <w:top w:val="single" w:sz="4" w:space="0" w:color="auto"/>
              <w:left w:val="single" w:sz="4" w:space="0" w:color="auto"/>
              <w:right w:val="single" w:sz="6" w:space="0" w:color="auto"/>
            </w:tcBorders>
          </w:tcPr>
          <w:p w14:paraId="0F53AF91" w14:textId="77777777" w:rsidR="00246FA1" w:rsidRPr="00644C11" w:rsidRDefault="00246FA1" w:rsidP="00507877">
            <w:pPr>
              <w:pStyle w:val="TAC"/>
              <w:rPr>
                <w:lang w:eastAsia="ko-KR"/>
              </w:rPr>
            </w:pPr>
            <w:r>
              <w:rPr>
                <w:lang w:eastAsia="ko-KR"/>
              </w:rPr>
              <w:t>state</w:t>
            </w:r>
          </w:p>
        </w:tc>
        <w:tc>
          <w:tcPr>
            <w:tcW w:w="709" w:type="dxa"/>
            <w:tcBorders>
              <w:top w:val="single" w:sz="4" w:space="0" w:color="auto"/>
              <w:left w:val="single" w:sz="6" w:space="0" w:color="auto"/>
              <w:bottom w:val="single" w:sz="4" w:space="0" w:color="auto"/>
              <w:right w:val="single" w:sz="6" w:space="0" w:color="auto"/>
            </w:tcBorders>
          </w:tcPr>
          <w:p w14:paraId="18831323" w14:textId="77777777" w:rsidR="00246FA1" w:rsidRPr="00644C11" w:rsidRDefault="00246FA1" w:rsidP="00507877">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7781E7CC" w14:textId="77777777" w:rsidR="00246FA1" w:rsidRPr="00644C11" w:rsidRDefault="00246FA1" w:rsidP="00507877">
            <w:pPr>
              <w:pStyle w:val="TAC"/>
              <w:rPr>
                <w:lang w:eastAsia="ko-KR"/>
              </w:rPr>
            </w:pPr>
            <w:r w:rsidRPr="009E5D27">
              <w:rPr>
                <w:rFonts w:cs="Arial"/>
              </w:rPr>
              <w:t>origin</w:t>
            </w:r>
          </w:p>
        </w:tc>
        <w:tc>
          <w:tcPr>
            <w:tcW w:w="1134" w:type="dxa"/>
            <w:vMerge w:val="restart"/>
            <w:tcBorders>
              <w:left w:val="single" w:sz="4" w:space="0" w:color="auto"/>
            </w:tcBorders>
          </w:tcPr>
          <w:p w14:paraId="4DA68541" w14:textId="77777777" w:rsidR="00246FA1" w:rsidRPr="00644C11" w:rsidRDefault="00246FA1" w:rsidP="00507877">
            <w:pPr>
              <w:pStyle w:val="TAL"/>
              <w:rPr>
                <w:lang w:eastAsia="ko-KR"/>
              </w:rPr>
            </w:pPr>
            <w:r w:rsidRPr="00644C11">
              <w:rPr>
                <w:lang w:eastAsia="ko-KR"/>
              </w:rPr>
              <w:t xml:space="preserve">octet </w:t>
            </w:r>
            <w:r>
              <w:rPr>
                <w:lang w:eastAsia="ko-KR"/>
              </w:rPr>
              <w:t>n+20</w:t>
            </w:r>
          </w:p>
        </w:tc>
      </w:tr>
      <w:tr w:rsidR="00246FA1" w:rsidRPr="00644C11" w14:paraId="0EBA823B" w14:textId="77777777" w:rsidTr="00507877">
        <w:trPr>
          <w:trHeight w:val="260"/>
          <w:jc w:val="center"/>
        </w:trPr>
        <w:tc>
          <w:tcPr>
            <w:tcW w:w="2835" w:type="dxa"/>
            <w:gridSpan w:val="4"/>
            <w:vMerge/>
            <w:tcBorders>
              <w:left w:val="single" w:sz="4" w:space="0" w:color="auto"/>
              <w:bottom w:val="single" w:sz="4" w:space="0" w:color="auto"/>
              <w:right w:val="single" w:sz="6" w:space="0" w:color="auto"/>
            </w:tcBorders>
          </w:tcPr>
          <w:p w14:paraId="6FEBB8F7" w14:textId="77777777" w:rsidR="00246FA1" w:rsidRDefault="00246FA1" w:rsidP="00507877">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4123CD8C" w14:textId="77777777" w:rsidR="00246FA1" w:rsidRPr="009E5D27" w:rsidRDefault="00246FA1" w:rsidP="00507877">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15914A68" w14:textId="77777777" w:rsidR="00246FA1" w:rsidRPr="009E5D27" w:rsidRDefault="00246FA1" w:rsidP="00507877">
            <w:pPr>
              <w:pStyle w:val="TAC"/>
              <w:rPr>
                <w:rFonts w:cs="Arial"/>
              </w:rPr>
            </w:pPr>
          </w:p>
        </w:tc>
        <w:tc>
          <w:tcPr>
            <w:tcW w:w="1134" w:type="dxa"/>
            <w:vMerge/>
            <w:tcBorders>
              <w:left w:val="single" w:sz="4" w:space="0" w:color="auto"/>
            </w:tcBorders>
          </w:tcPr>
          <w:p w14:paraId="01E02365" w14:textId="77777777" w:rsidR="00246FA1" w:rsidRPr="00644C11" w:rsidRDefault="00246FA1" w:rsidP="00507877">
            <w:pPr>
              <w:pStyle w:val="TAL"/>
              <w:rPr>
                <w:lang w:eastAsia="ko-KR"/>
              </w:rPr>
            </w:pPr>
          </w:p>
        </w:tc>
      </w:tr>
    </w:tbl>
    <w:p w14:paraId="2422CF2E" w14:textId="41DAA106" w:rsidR="00246FA1" w:rsidRPr="00644C11" w:rsidRDefault="00246FA1" w:rsidP="00246FA1">
      <w:pPr>
        <w:pStyle w:val="TF"/>
      </w:pPr>
      <w:r w:rsidRPr="00644C11">
        <w:t>Figure 9.</w:t>
      </w:r>
      <w:r w:rsidR="00D03259">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lastRenderedPageBreak/>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77777777" w:rsidR="00246FA1" w:rsidRPr="00644C11" w:rsidRDefault="00246FA1" w:rsidP="00507877">
            <w:pPr>
              <w:pStyle w:val="TAL"/>
              <w:rPr>
                <w:rFonts w:cs="Arial"/>
                <w:lang w:eastAsia="en-GB"/>
              </w:rPr>
            </w:pPr>
            <w:r w:rsidRPr="00644C11">
              <w:rPr>
                <w:rFonts w:cs="Arial"/>
                <w:lang w:eastAsia="en-GB"/>
              </w:rPr>
              <w:lastRenderedPageBreak/>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77777777"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77777777"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octets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77777777"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octets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lastRenderedPageBreak/>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8" w:name="_Toc131304784"/>
      <w:r w:rsidRPr="00644C11">
        <w:t>9.</w:t>
      </w:r>
      <w:r>
        <w:t>20</w:t>
      </w:r>
      <w:r w:rsidRPr="00644C11">
        <w:tab/>
      </w:r>
      <w:r>
        <w:rPr>
          <w:rFonts w:cs="Arial"/>
        </w:rPr>
        <w:t xml:space="preserve">IPv6 </w:t>
      </w:r>
      <w:r>
        <w:t xml:space="preserve">neighbor </w:t>
      </w:r>
      <w:r w:rsidRPr="00644C11">
        <w:t>information</w:t>
      </w:r>
      <w:bookmarkEnd w:id="768"/>
    </w:p>
    <w:p w14:paraId="77A9DA19" w14:textId="77777777"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5.28.3.1-1.</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p w14:paraId="76D2D8AE"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171E4ADD" w14:textId="77777777" w:rsidTr="00507877">
        <w:trPr>
          <w:cantSplit/>
          <w:jc w:val="center"/>
        </w:trPr>
        <w:tc>
          <w:tcPr>
            <w:tcW w:w="708" w:type="dxa"/>
            <w:hideMark/>
          </w:tcPr>
          <w:p w14:paraId="11CF8280" w14:textId="77777777" w:rsidR="00246FA1" w:rsidRPr="00644C11" w:rsidRDefault="00246FA1" w:rsidP="00507877">
            <w:pPr>
              <w:pStyle w:val="TAC"/>
              <w:rPr>
                <w:lang w:eastAsia="en-GB"/>
              </w:rPr>
            </w:pPr>
            <w:r w:rsidRPr="00644C11">
              <w:rPr>
                <w:lang w:eastAsia="en-GB"/>
              </w:rPr>
              <w:lastRenderedPageBreak/>
              <w:t>8</w:t>
            </w:r>
          </w:p>
        </w:tc>
        <w:tc>
          <w:tcPr>
            <w:tcW w:w="709" w:type="dxa"/>
            <w:hideMark/>
          </w:tcPr>
          <w:p w14:paraId="60CE2291" w14:textId="77777777" w:rsidR="00246FA1" w:rsidRPr="00644C11" w:rsidRDefault="00246FA1" w:rsidP="00507877">
            <w:pPr>
              <w:pStyle w:val="TAC"/>
              <w:rPr>
                <w:lang w:eastAsia="en-GB"/>
              </w:rPr>
            </w:pPr>
            <w:r w:rsidRPr="00644C11">
              <w:rPr>
                <w:lang w:eastAsia="en-GB"/>
              </w:rPr>
              <w:t>7</w:t>
            </w:r>
          </w:p>
        </w:tc>
        <w:tc>
          <w:tcPr>
            <w:tcW w:w="709" w:type="dxa"/>
            <w:hideMark/>
          </w:tcPr>
          <w:p w14:paraId="5F110C1C" w14:textId="77777777" w:rsidR="00246FA1" w:rsidRPr="00644C11" w:rsidRDefault="00246FA1" w:rsidP="00507877">
            <w:pPr>
              <w:pStyle w:val="TAC"/>
              <w:rPr>
                <w:lang w:eastAsia="en-GB"/>
              </w:rPr>
            </w:pPr>
            <w:r w:rsidRPr="00644C11">
              <w:rPr>
                <w:lang w:eastAsia="en-GB"/>
              </w:rPr>
              <w:t>6</w:t>
            </w:r>
          </w:p>
        </w:tc>
        <w:tc>
          <w:tcPr>
            <w:tcW w:w="709" w:type="dxa"/>
            <w:hideMark/>
          </w:tcPr>
          <w:p w14:paraId="2C0A7C8B" w14:textId="77777777" w:rsidR="00246FA1" w:rsidRPr="00644C11" w:rsidRDefault="00246FA1" w:rsidP="00507877">
            <w:pPr>
              <w:pStyle w:val="TAC"/>
              <w:rPr>
                <w:lang w:eastAsia="en-GB"/>
              </w:rPr>
            </w:pPr>
            <w:r w:rsidRPr="00644C11">
              <w:rPr>
                <w:lang w:eastAsia="en-GB"/>
              </w:rPr>
              <w:t>5</w:t>
            </w:r>
          </w:p>
        </w:tc>
        <w:tc>
          <w:tcPr>
            <w:tcW w:w="709" w:type="dxa"/>
            <w:hideMark/>
          </w:tcPr>
          <w:p w14:paraId="2958A954" w14:textId="77777777" w:rsidR="00246FA1" w:rsidRPr="00644C11" w:rsidRDefault="00246FA1" w:rsidP="00507877">
            <w:pPr>
              <w:pStyle w:val="TAC"/>
              <w:rPr>
                <w:lang w:eastAsia="en-GB"/>
              </w:rPr>
            </w:pPr>
            <w:r w:rsidRPr="00644C11">
              <w:rPr>
                <w:lang w:eastAsia="en-GB"/>
              </w:rPr>
              <w:t>4</w:t>
            </w:r>
          </w:p>
        </w:tc>
        <w:tc>
          <w:tcPr>
            <w:tcW w:w="709" w:type="dxa"/>
            <w:hideMark/>
          </w:tcPr>
          <w:p w14:paraId="4964C445" w14:textId="77777777" w:rsidR="00246FA1" w:rsidRPr="00644C11" w:rsidRDefault="00246FA1" w:rsidP="00507877">
            <w:pPr>
              <w:pStyle w:val="TAC"/>
              <w:rPr>
                <w:lang w:eastAsia="en-GB"/>
              </w:rPr>
            </w:pPr>
            <w:r w:rsidRPr="00644C11">
              <w:rPr>
                <w:lang w:eastAsia="en-GB"/>
              </w:rPr>
              <w:t>3</w:t>
            </w:r>
          </w:p>
        </w:tc>
        <w:tc>
          <w:tcPr>
            <w:tcW w:w="709" w:type="dxa"/>
            <w:hideMark/>
          </w:tcPr>
          <w:p w14:paraId="39CA7338" w14:textId="77777777" w:rsidR="00246FA1" w:rsidRPr="00644C11" w:rsidRDefault="00246FA1" w:rsidP="00507877">
            <w:pPr>
              <w:pStyle w:val="TAC"/>
              <w:rPr>
                <w:lang w:eastAsia="en-GB"/>
              </w:rPr>
            </w:pPr>
            <w:r w:rsidRPr="00644C11">
              <w:rPr>
                <w:lang w:eastAsia="en-GB"/>
              </w:rPr>
              <w:t>2</w:t>
            </w:r>
          </w:p>
        </w:tc>
        <w:tc>
          <w:tcPr>
            <w:tcW w:w="709" w:type="dxa"/>
            <w:hideMark/>
          </w:tcPr>
          <w:p w14:paraId="26B2F141" w14:textId="77777777" w:rsidR="00246FA1" w:rsidRPr="00644C11" w:rsidRDefault="00246FA1" w:rsidP="00507877">
            <w:pPr>
              <w:pStyle w:val="TAC"/>
              <w:rPr>
                <w:lang w:eastAsia="en-GB"/>
              </w:rPr>
            </w:pPr>
            <w:r w:rsidRPr="00644C11">
              <w:rPr>
                <w:lang w:eastAsia="en-GB"/>
              </w:rPr>
              <w:t>1</w:t>
            </w:r>
          </w:p>
        </w:tc>
        <w:tc>
          <w:tcPr>
            <w:tcW w:w="1134" w:type="dxa"/>
          </w:tcPr>
          <w:p w14:paraId="39DE1026" w14:textId="77777777" w:rsidR="00246FA1" w:rsidRPr="00644C11" w:rsidRDefault="00246FA1" w:rsidP="00507877">
            <w:pPr>
              <w:pStyle w:val="TAL"/>
              <w:rPr>
                <w:lang w:eastAsia="en-GB"/>
              </w:rPr>
            </w:pPr>
          </w:p>
        </w:tc>
      </w:tr>
      <w:tr w:rsidR="00246FA1" w:rsidRPr="00644C11" w14:paraId="29601F2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02AB796" w14:textId="77777777" w:rsidR="00246FA1" w:rsidRPr="00644C11" w:rsidRDefault="00246FA1" w:rsidP="00507877">
            <w:pPr>
              <w:pStyle w:val="TAC"/>
              <w:rPr>
                <w:lang w:eastAsia="ko-KR"/>
              </w:rPr>
            </w:pPr>
            <w:r>
              <w:t>IPv6 address</w:t>
            </w:r>
          </w:p>
        </w:tc>
        <w:tc>
          <w:tcPr>
            <w:tcW w:w="1134" w:type="dxa"/>
            <w:hideMark/>
          </w:tcPr>
          <w:p w14:paraId="01D1AAEC"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396C067"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4D962C15"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96E1DE"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2263FA49" w14:textId="77777777" w:rsidR="00246FA1" w:rsidRPr="00644C11" w:rsidRDefault="00246FA1" w:rsidP="00507877">
            <w:pPr>
              <w:pStyle w:val="TAL"/>
              <w:rPr>
                <w:lang w:eastAsia="ko-KR"/>
              </w:rPr>
            </w:pPr>
            <w:r w:rsidRPr="00644C11">
              <w:rPr>
                <w:lang w:eastAsia="ko-KR"/>
              </w:rPr>
              <w:t xml:space="preserve">octet </w:t>
            </w:r>
            <w:r>
              <w:rPr>
                <w:lang w:eastAsia="ko-KR"/>
              </w:rPr>
              <w:t>n+19</w:t>
            </w:r>
          </w:p>
          <w:p w14:paraId="708586ED" w14:textId="77777777" w:rsidR="00246FA1" w:rsidRPr="00644C11" w:rsidRDefault="00246FA1" w:rsidP="00507877">
            <w:pPr>
              <w:pStyle w:val="TAL"/>
              <w:rPr>
                <w:lang w:eastAsia="ko-KR"/>
              </w:rPr>
            </w:pPr>
            <w:r w:rsidRPr="00644C11">
              <w:rPr>
                <w:lang w:eastAsia="ko-KR"/>
              </w:rPr>
              <w:t xml:space="preserve">octet </w:t>
            </w:r>
            <w:r>
              <w:rPr>
                <w:lang w:eastAsia="ko-KR"/>
              </w:rPr>
              <w:t>n+24</w:t>
            </w:r>
          </w:p>
        </w:tc>
      </w:tr>
      <w:tr w:rsidR="00246FA1" w:rsidRPr="00644C11" w14:paraId="6438B4FF" w14:textId="77777777" w:rsidTr="00507877">
        <w:trPr>
          <w:jc w:val="center"/>
        </w:trPr>
        <w:tc>
          <w:tcPr>
            <w:tcW w:w="708" w:type="dxa"/>
            <w:tcBorders>
              <w:top w:val="single" w:sz="4" w:space="0" w:color="auto"/>
              <w:left w:val="single" w:sz="6" w:space="0" w:color="auto"/>
            </w:tcBorders>
          </w:tcPr>
          <w:p w14:paraId="1525F062"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6B838F67" w14:textId="77777777" w:rsidR="00246FA1" w:rsidRPr="00644C11" w:rsidRDefault="00246FA1" w:rsidP="00507877">
            <w:pPr>
              <w:pStyle w:val="TAC"/>
              <w:rPr>
                <w:lang w:eastAsia="ko-KR"/>
              </w:rPr>
            </w:pPr>
            <w:r>
              <w:rPr>
                <w:lang w:eastAsia="ko-KR"/>
              </w:rPr>
              <w:t>0</w:t>
            </w:r>
          </w:p>
        </w:tc>
        <w:tc>
          <w:tcPr>
            <w:tcW w:w="709" w:type="dxa"/>
            <w:tcBorders>
              <w:top w:val="single" w:sz="4" w:space="0" w:color="auto"/>
              <w:right w:val="single" w:sz="6" w:space="0" w:color="auto"/>
            </w:tcBorders>
          </w:tcPr>
          <w:p w14:paraId="31215E47" w14:textId="77777777" w:rsidR="00246FA1" w:rsidRPr="00644C11" w:rsidRDefault="00246FA1" w:rsidP="00507877">
            <w:pPr>
              <w:pStyle w:val="TAC"/>
              <w:rPr>
                <w:lang w:eastAsia="ko-KR"/>
              </w:rPr>
            </w:pPr>
            <w:r>
              <w:rPr>
                <w:lang w:eastAsia="ko-KR"/>
              </w:rPr>
              <w:t>0</w:t>
            </w:r>
          </w:p>
        </w:tc>
        <w:tc>
          <w:tcPr>
            <w:tcW w:w="709" w:type="dxa"/>
            <w:vMerge w:val="restart"/>
            <w:tcBorders>
              <w:top w:val="single" w:sz="4" w:space="0" w:color="auto"/>
              <w:left w:val="single" w:sz="6" w:space="0" w:color="auto"/>
              <w:right w:val="single" w:sz="6" w:space="0" w:color="auto"/>
            </w:tcBorders>
          </w:tcPr>
          <w:p w14:paraId="682A8702" w14:textId="77777777" w:rsidR="00246FA1" w:rsidRPr="00644C11" w:rsidRDefault="00246FA1" w:rsidP="00507877">
            <w:pPr>
              <w:pStyle w:val="TAC"/>
              <w:rPr>
                <w:lang w:eastAsia="ko-KR"/>
              </w:rPr>
            </w:pPr>
            <w:r>
              <w:rPr>
                <w:lang w:eastAsia="ko-KR"/>
              </w:rPr>
              <w:t>state</w:t>
            </w:r>
          </w:p>
        </w:tc>
        <w:tc>
          <w:tcPr>
            <w:tcW w:w="709" w:type="dxa"/>
            <w:vMerge w:val="restart"/>
            <w:tcBorders>
              <w:top w:val="single" w:sz="4" w:space="0" w:color="auto"/>
              <w:left w:val="single" w:sz="6" w:space="0" w:color="auto"/>
              <w:right w:val="single" w:sz="6" w:space="0" w:color="auto"/>
            </w:tcBorders>
          </w:tcPr>
          <w:p w14:paraId="428A40ED" w14:textId="77777777" w:rsidR="00246FA1" w:rsidRPr="00644C11" w:rsidRDefault="00246FA1" w:rsidP="00507877">
            <w:pPr>
              <w:pStyle w:val="TAC"/>
              <w:rPr>
                <w:lang w:eastAsia="ko-KR"/>
              </w:rPr>
            </w:pPr>
            <w:r>
              <w:t>is-router</w:t>
            </w:r>
          </w:p>
        </w:tc>
        <w:tc>
          <w:tcPr>
            <w:tcW w:w="2127" w:type="dxa"/>
            <w:gridSpan w:val="3"/>
            <w:vMerge w:val="restart"/>
            <w:tcBorders>
              <w:top w:val="single" w:sz="4" w:space="0" w:color="auto"/>
              <w:left w:val="single" w:sz="6" w:space="0" w:color="auto"/>
              <w:right w:val="single" w:sz="6" w:space="0" w:color="auto"/>
            </w:tcBorders>
          </w:tcPr>
          <w:p w14:paraId="4CE99ED6"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397F504F" w14:textId="77777777" w:rsidR="00246FA1" w:rsidRPr="00644C11" w:rsidRDefault="00246FA1" w:rsidP="00507877">
            <w:pPr>
              <w:pStyle w:val="TAL"/>
              <w:rPr>
                <w:lang w:eastAsia="ko-KR"/>
              </w:rPr>
            </w:pPr>
            <w:r w:rsidRPr="00644C11">
              <w:rPr>
                <w:lang w:eastAsia="ko-KR"/>
              </w:rPr>
              <w:t xml:space="preserve">octet </w:t>
            </w:r>
            <w:r>
              <w:rPr>
                <w:lang w:eastAsia="ko-KR"/>
              </w:rPr>
              <w:t>n+25</w:t>
            </w:r>
          </w:p>
        </w:tc>
      </w:tr>
      <w:tr w:rsidR="00246FA1" w:rsidRPr="00644C11" w14:paraId="78971807" w14:textId="77777777" w:rsidTr="00507877">
        <w:trPr>
          <w:jc w:val="center"/>
        </w:trPr>
        <w:tc>
          <w:tcPr>
            <w:tcW w:w="2126" w:type="dxa"/>
            <w:gridSpan w:val="3"/>
            <w:tcBorders>
              <w:left w:val="single" w:sz="6" w:space="0" w:color="auto"/>
              <w:bottom w:val="single" w:sz="6" w:space="0" w:color="auto"/>
              <w:right w:val="single" w:sz="6" w:space="0" w:color="auto"/>
            </w:tcBorders>
          </w:tcPr>
          <w:p w14:paraId="6E8493B8" w14:textId="77777777" w:rsidR="00246FA1" w:rsidRPr="00644C11" w:rsidRDefault="00246FA1" w:rsidP="00507877">
            <w:pPr>
              <w:pStyle w:val="TAC"/>
              <w:rPr>
                <w:lang w:eastAsia="ko-KR"/>
              </w:rPr>
            </w:pPr>
            <w:r>
              <w:rPr>
                <w:lang w:eastAsia="ko-KR"/>
              </w:rPr>
              <w:t>Spare</w:t>
            </w:r>
          </w:p>
        </w:tc>
        <w:tc>
          <w:tcPr>
            <w:tcW w:w="709" w:type="dxa"/>
            <w:vMerge/>
            <w:tcBorders>
              <w:left w:val="single" w:sz="6" w:space="0" w:color="auto"/>
              <w:bottom w:val="single" w:sz="6" w:space="0" w:color="auto"/>
              <w:right w:val="single" w:sz="6" w:space="0" w:color="auto"/>
            </w:tcBorders>
          </w:tcPr>
          <w:p w14:paraId="6F23E810" w14:textId="77777777" w:rsidR="00246FA1" w:rsidRDefault="00246FA1" w:rsidP="00507877">
            <w:pPr>
              <w:pStyle w:val="TAC"/>
              <w:rPr>
                <w:lang w:eastAsia="ko-KR"/>
              </w:rPr>
            </w:pPr>
          </w:p>
        </w:tc>
        <w:tc>
          <w:tcPr>
            <w:tcW w:w="709" w:type="dxa"/>
            <w:vMerge/>
            <w:tcBorders>
              <w:left w:val="single" w:sz="6" w:space="0" w:color="auto"/>
              <w:bottom w:val="single" w:sz="6" w:space="0" w:color="auto"/>
              <w:right w:val="single" w:sz="6" w:space="0" w:color="auto"/>
            </w:tcBorders>
          </w:tcPr>
          <w:p w14:paraId="4F8A8F25" w14:textId="77777777" w:rsidR="00246FA1" w:rsidRDefault="00246FA1" w:rsidP="00507877">
            <w:pPr>
              <w:pStyle w:val="TAC"/>
            </w:pPr>
          </w:p>
        </w:tc>
        <w:tc>
          <w:tcPr>
            <w:tcW w:w="2127" w:type="dxa"/>
            <w:gridSpan w:val="3"/>
            <w:vMerge/>
            <w:tcBorders>
              <w:left w:val="single" w:sz="6" w:space="0" w:color="auto"/>
              <w:bottom w:val="single" w:sz="6" w:space="0" w:color="auto"/>
              <w:right w:val="single" w:sz="6" w:space="0" w:color="auto"/>
            </w:tcBorders>
          </w:tcPr>
          <w:p w14:paraId="11A2567C" w14:textId="77777777" w:rsidR="00246FA1" w:rsidRDefault="00246FA1" w:rsidP="00507877">
            <w:pPr>
              <w:pStyle w:val="TAC"/>
              <w:rPr>
                <w:rFonts w:cs="Arial"/>
              </w:rPr>
            </w:pPr>
          </w:p>
        </w:tc>
        <w:tc>
          <w:tcPr>
            <w:tcW w:w="1134" w:type="dxa"/>
            <w:vMerge/>
          </w:tcPr>
          <w:p w14:paraId="1BDC96EF" w14:textId="77777777" w:rsidR="00246FA1" w:rsidRPr="00644C11" w:rsidRDefault="00246FA1" w:rsidP="00507877">
            <w:pPr>
              <w:pStyle w:val="TAL"/>
              <w:rPr>
                <w:lang w:eastAsia="ko-KR"/>
              </w:rPr>
            </w:pP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lastRenderedPageBreak/>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7777777" w:rsidR="00246FA1" w:rsidRPr="00644C11" w:rsidRDefault="00246FA1" w:rsidP="00507877">
            <w:pPr>
              <w:pStyle w:val="TAL"/>
              <w:rPr>
                <w:rFonts w:cs="Arial"/>
                <w:lang w:eastAsia="en-GB"/>
              </w:rPr>
            </w:pPr>
            <w:r w:rsidRPr="00644C11">
              <w:rPr>
                <w:rFonts w:cs="Arial"/>
                <w:lang w:eastAsia="en-GB"/>
              </w:rPr>
              <w:lastRenderedPageBreak/>
              <w:t xml:space="preserve">Value part of the </w:t>
            </w:r>
            <w:r>
              <w:rPr>
                <w:rFonts w:cs="Arial"/>
              </w:rPr>
              <w:t>IPv6 neighbor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7777777"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769" w:name="_Toc45216204"/>
      <w:bookmarkStart w:id="770" w:name="_Toc51931773"/>
      <w:bookmarkStart w:id="771" w:name="_Toc58235137"/>
      <w:bookmarkStart w:id="772" w:name="_Toc131304785"/>
      <w:r w:rsidRPr="00644C11">
        <w:t>10</w:t>
      </w:r>
      <w:r w:rsidR="005B5AD6" w:rsidRPr="00644C11">
        <w:tab/>
        <w:t>Timers of port management service</w:t>
      </w:r>
      <w:bookmarkEnd w:id="705"/>
      <w:bookmarkEnd w:id="706"/>
      <w:bookmarkEnd w:id="769"/>
      <w:bookmarkEnd w:id="770"/>
      <w:bookmarkEnd w:id="771"/>
      <w:bookmarkEnd w:id="772"/>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lastRenderedPageBreak/>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73" w:name="_Toc33963299"/>
      <w:bookmarkStart w:id="774" w:name="_Toc34393369"/>
      <w:bookmarkStart w:id="775" w:name="_Toc45216205"/>
      <w:bookmarkStart w:id="776" w:name="_Toc51931774"/>
      <w:bookmarkStart w:id="777" w:name="_Toc58235138"/>
      <w:bookmarkStart w:id="778" w:name="_Toc131304786"/>
      <w:r w:rsidRPr="00644C11">
        <w:lastRenderedPageBreak/>
        <w:t xml:space="preserve">Annex </w:t>
      </w:r>
      <w:r w:rsidR="00CB4F14" w:rsidRPr="00644C11">
        <w:t>A</w:t>
      </w:r>
      <w:r w:rsidRPr="00644C11">
        <w:t xml:space="preserve"> (informative):</w:t>
      </w:r>
      <w:r w:rsidRPr="00644C11">
        <w:br/>
        <w:t>Change history</w:t>
      </w:r>
      <w:bookmarkEnd w:id="773"/>
      <w:bookmarkEnd w:id="774"/>
      <w:bookmarkEnd w:id="775"/>
      <w:bookmarkEnd w:id="776"/>
      <w:bookmarkEnd w:id="777"/>
      <w:bookmarkEnd w:id="778"/>
    </w:p>
    <w:p w14:paraId="69DCB1D9" w14:textId="77777777" w:rsidR="00054A22" w:rsidRPr="00644C11" w:rsidRDefault="00054A22" w:rsidP="00054A22">
      <w:pPr>
        <w:pStyle w:val="TH"/>
      </w:pPr>
      <w:bookmarkStart w:id="779" w:name="historyclause"/>
      <w:bookmarkEnd w:id="77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B80D45" w:rsidP="00046ED2">
            <w:pPr>
              <w:spacing w:after="0"/>
              <w:jc w:val="center"/>
              <w:rPr>
                <w:rFonts w:cs="Arial"/>
                <w:sz w:val="16"/>
                <w:szCs w:val="16"/>
                <w:lang w:eastAsia="en-GB"/>
              </w:rPr>
            </w:pPr>
            <w:hyperlink r:id="rId30" w:history="1">
              <w:r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6987E" w14:textId="77777777" w:rsidR="00F83D37" w:rsidRDefault="00F83D37">
      <w:r>
        <w:separator/>
      </w:r>
    </w:p>
    <w:p w14:paraId="67251CD2" w14:textId="77777777" w:rsidR="00F83D37" w:rsidRDefault="00F83D37"/>
  </w:endnote>
  <w:endnote w:type="continuationSeparator" w:id="0">
    <w:p w14:paraId="58201BE1" w14:textId="77777777" w:rsidR="00F83D37" w:rsidRDefault="00F83D37">
      <w:r>
        <w:continuationSeparator/>
      </w:r>
    </w:p>
    <w:p w14:paraId="62DA5F14" w14:textId="77777777" w:rsidR="00F83D37" w:rsidRDefault="00F83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80E0C" w14:textId="77777777" w:rsidR="00F83D37" w:rsidRDefault="00F83D37">
      <w:r>
        <w:separator/>
      </w:r>
    </w:p>
    <w:p w14:paraId="657FAE2F" w14:textId="77777777" w:rsidR="00F83D37" w:rsidRDefault="00F83D37"/>
  </w:footnote>
  <w:footnote w:type="continuationSeparator" w:id="0">
    <w:p w14:paraId="30AE9E5D" w14:textId="77777777" w:rsidR="00F83D37" w:rsidRDefault="00F83D37">
      <w:r>
        <w:continuationSeparator/>
      </w:r>
    </w:p>
    <w:p w14:paraId="35FE2AD4" w14:textId="77777777" w:rsidR="00F83D37" w:rsidRDefault="00F83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E93B585"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B42">
      <w:rPr>
        <w:rFonts w:ascii="Arial" w:hAnsi="Arial" w:cs="Arial"/>
        <w:b/>
        <w:noProof/>
        <w:sz w:val="18"/>
        <w:szCs w:val="18"/>
      </w:rPr>
      <w:t>3GPP TS 24.539 V18.1.0 (2023-03)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D59B44B"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B42">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1024"/>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AF8"/>
    <w:rsid w:val="00190BB1"/>
    <w:rsid w:val="00197FA1"/>
    <w:rsid w:val="001A10AD"/>
    <w:rsid w:val="001A45AD"/>
    <w:rsid w:val="001A4C42"/>
    <w:rsid w:val="001A4E05"/>
    <w:rsid w:val="001A5C83"/>
    <w:rsid w:val="001A7420"/>
    <w:rsid w:val="001B59BB"/>
    <w:rsid w:val="001B6637"/>
    <w:rsid w:val="001C21C3"/>
    <w:rsid w:val="001C30DF"/>
    <w:rsid w:val="001C6BA3"/>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46FA1"/>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6B76"/>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3B42"/>
    <w:rsid w:val="00397C74"/>
    <w:rsid w:val="003A0006"/>
    <w:rsid w:val="003A11D7"/>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68AB"/>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5118"/>
    <w:rsid w:val="005C6F8E"/>
    <w:rsid w:val="005D29B2"/>
    <w:rsid w:val="005D2E01"/>
    <w:rsid w:val="005D7526"/>
    <w:rsid w:val="005E4BB2"/>
    <w:rsid w:val="005E6524"/>
    <w:rsid w:val="005F1FDF"/>
    <w:rsid w:val="005F2546"/>
    <w:rsid w:val="005F66C9"/>
    <w:rsid w:val="00602AEA"/>
    <w:rsid w:val="0060493C"/>
    <w:rsid w:val="00614FDF"/>
    <w:rsid w:val="00616DD3"/>
    <w:rsid w:val="00617AC0"/>
    <w:rsid w:val="00623546"/>
    <w:rsid w:val="006271E4"/>
    <w:rsid w:val="00630D8E"/>
    <w:rsid w:val="0063380B"/>
    <w:rsid w:val="0063384D"/>
    <w:rsid w:val="00633BF5"/>
    <w:rsid w:val="0063543D"/>
    <w:rsid w:val="00637B11"/>
    <w:rsid w:val="00644C11"/>
    <w:rsid w:val="00644CE5"/>
    <w:rsid w:val="00647114"/>
    <w:rsid w:val="00651A2D"/>
    <w:rsid w:val="0066075D"/>
    <w:rsid w:val="00671CDC"/>
    <w:rsid w:val="0067494B"/>
    <w:rsid w:val="00676E26"/>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49E0"/>
    <w:rsid w:val="007053CC"/>
    <w:rsid w:val="00713C44"/>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8234A"/>
    <w:rsid w:val="0078476E"/>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359EA"/>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1E4"/>
    <w:rsid w:val="008E4855"/>
    <w:rsid w:val="008F05AF"/>
    <w:rsid w:val="008F0B2C"/>
    <w:rsid w:val="008F2A64"/>
    <w:rsid w:val="008F4E50"/>
    <w:rsid w:val="008F55A2"/>
    <w:rsid w:val="008F6CEA"/>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57FCD"/>
    <w:rsid w:val="00A63904"/>
    <w:rsid w:val="00A6669D"/>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4B23"/>
    <w:rsid w:val="00AF5A46"/>
    <w:rsid w:val="00AF774B"/>
    <w:rsid w:val="00B00D77"/>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73EB7"/>
    <w:rsid w:val="00B73ED5"/>
    <w:rsid w:val="00B74524"/>
    <w:rsid w:val="00B80D45"/>
    <w:rsid w:val="00B84D3B"/>
    <w:rsid w:val="00B93086"/>
    <w:rsid w:val="00B97240"/>
    <w:rsid w:val="00BA0D1C"/>
    <w:rsid w:val="00BA19ED"/>
    <w:rsid w:val="00BA3DCA"/>
    <w:rsid w:val="00BA4B8D"/>
    <w:rsid w:val="00BC00FE"/>
    <w:rsid w:val="00BC0101"/>
    <w:rsid w:val="00BC0F7D"/>
    <w:rsid w:val="00BD1FFB"/>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259"/>
    <w:rsid w:val="00D036F2"/>
    <w:rsid w:val="00D1716F"/>
    <w:rsid w:val="00D172F1"/>
    <w:rsid w:val="00D20E32"/>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450C"/>
    <w:rsid w:val="00E775D8"/>
    <w:rsid w:val="00E77645"/>
    <w:rsid w:val="00E80BE1"/>
    <w:rsid w:val="00E82034"/>
    <w:rsid w:val="00E85892"/>
    <w:rsid w:val="00E86FCF"/>
    <w:rsid w:val="00E90F11"/>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45B4"/>
    <w:rsid w:val="00F5659B"/>
    <w:rsid w:val="00F653B8"/>
    <w:rsid w:val="00F66FFA"/>
    <w:rsid w:val="00F7294B"/>
    <w:rsid w:val="00F72FA9"/>
    <w:rsid w:val="00F73297"/>
    <w:rsid w:val="00F77CB8"/>
    <w:rsid w:val="00F826E3"/>
    <w:rsid w:val="00F83028"/>
    <w:rsid w:val="00F83D37"/>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3BA3"/>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116</Pages>
  <Words>33290</Words>
  <Characters>189755</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222600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24.301_CR3879R2_(Rel-18)_TEI18</cp:lastModifiedBy>
  <cp:revision>33</cp:revision>
  <cp:lastPrinted>2019-02-25T14:05:00Z</cp:lastPrinted>
  <dcterms:created xsi:type="dcterms:W3CDTF">2023-04-02T02:24:00Z</dcterms:created>
  <dcterms:modified xsi:type="dcterms:W3CDTF">2023-04-02T03:11:00Z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