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3C8C3DB4"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4800E7">
              <w:rPr>
                <w:noProof w:val="0"/>
              </w:rPr>
              <w:t>17.8.</w:t>
            </w:r>
            <w:r w:rsidR="00B96843">
              <w:rPr>
                <w:noProof w:val="0"/>
              </w:rPr>
              <w:t>0</w:t>
            </w:r>
            <w:bookmarkEnd w:id="3"/>
            <w:r w:rsidRPr="00644C11">
              <w:rPr>
                <w:noProof w:val="0"/>
              </w:rPr>
              <w:t xml:space="preserve"> </w:t>
            </w:r>
            <w:r w:rsidRPr="00644C11">
              <w:rPr>
                <w:noProof w:val="0"/>
                <w:sz w:val="32"/>
              </w:rPr>
              <w:t>(</w:t>
            </w:r>
            <w:bookmarkStart w:id="4" w:name="issueDate"/>
            <w:r w:rsidR="004800E7">
              <w:rPr>
                <w:noProof w:val="0"/>
                <w:sz w:val="32"/>
              </w:rPr>
              <w:t>2023-12</w:t>
            </w:r>
            <w:bookmarkEnd w:id="4"/>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8"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9"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9"/>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0"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1"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1"/>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2"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7DF5E5" w:rsidR="00E16509" w:rsidRPr="00644C11" w:rsidRDefault="00E16509" w:rsidP="00133525">
            <w:pPr>
              <w:pStyle w:val="FP"/>
              <w:jc w:val="center"/>
              <w:rPr>
                <w:sz w:val="18"/>
              </w:rPr>
            </w:pPr>
            <w:r w:rsidRPr="00644C11">
              <w:rPr>
                <w:sz w:val="18"/>
              </w:rPr>
              <w:t xml:space="preserve">© </w:t>
            </w:r>
            <w:r w:rsidR="00242616" w:rsidRPr="00644C11">
              <w:rPr>
                <w:sz w:val="18"/>
              </w:rPr>
              <w:t>202</w:t>
            </w:r>
            <w:r w:rsidR="00FE3660">
              <w:rPr>
                <w:sz w:val="18"/>
              </w:rPr>
              <w:t>3</w:t>
            </w:r>
            <w:r w:rsidRPr="00644C11">
              <w:rPr>
                <w:sz w:val="18"/>
              </w:rPr>
              <w:t>, 3GPP Organizational Partners (ARIB, ATIS, CCSA, ETSI, TSDSI, TTA, TTC).</w:t>
            </w:r>
            <w:bookmarkStart w:id="13" w:name="copyrightaddon"/>
            <w:bookmarkEnd w:id="13"/>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2"/>
          </w:p>
          <w:p w14:paraId="75746E5E" w14:textId="77777777" w:rsidR="00E16509" w:rsidRPr="00644C11" w:rsidRDefault="00E16509" w:rsidP="00133525"/>
        </w:tc>
      </w:tr>
      <w:bookmarkEnd w:id="10"/>
    </w:tbl>
    <w:p w14:paraId="35D06D4E" w14:textId="77777777" w:rsidR="00080512" w:rsidRPr="00644C11" w:rsidRDefault="00080512">
      <w:pPr>
        <w:pStyle w:val="TT"/>
      </w:pPr>
      <w:r w:rsidRPr="00644C11">
        <w:br w:type="page"/>
      </w:r>
      <w:bookmarkStart w:id="14" w:name="tableOfContents"/>
      <w:bookmarkEnd w:id="14"/>
      <w:r w:rsidRPr="00644C11">
        <w:lastRenderedPageBreak/>
        <w:t>Contents</w:t>
      </w:r>
    </w:p>
    <w:p w14:paraId="58B07F1E" w14:textId="42D33E24" w:rsidR="001453D2"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1453D2">
        <w:rPr>
          <w:noProof/>
        </w:rPr>
        <w:t>Foreword</w:t>
      </w:r>
      <w:r w:rsidR="001453D2">
        <w:rPr>
          <w:noProof/>
        </w:rPr>
        <w:tab/>
      </w:r>
      <w:r w:rsidR="001453D2">
        <w:rPr>
          <w:noProof/>
        </w:rPr>
        <w:fldChar w:fldCharType="begin" w:fldLock="1"/>
      </w:r>
      <w:r w:rsidR="001453D2">
        <w:rPr>
          <w:noProof/>
        </w:rPr>
        <w:instrText xml:space="preserve"> PAGEREF _Toc155426528 \h </w:instrText>
      </w:r>
      <w:r w:rsidR="001453D2">
        <w:rPr>
          <w:noProof/>
        </w:rPr>
      </w:r>
      <w:r w:rsidR="001453D2">
        <w:rPr>
          <w:noProof/>
        </w:rPr>
        <w:fldChar w:fldCharType="separate"/>
      </w:r>
      <w:r w:rsidR="001453D2">
        <w:rPr>
          <w:noProof/>
        </w:rPr>
        <w:t>6</w:t>
      </w:r>
      <w:r w:rsidR="001453D2">
        <w:rPr>
          <w:noProof/>
        </w:rPr>
        <w:fldChar w:fldCharType="end"/>
      </w:r>
    </w:p>
    <w:p w14:paraId="060990A5" w14:textId="1C212290" w:rsidR="001453D2" w:rsidRDefault="001453D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_Toc155426529 \h </w:instrText>
      </w:r>
      <w:r>
        <w:rPr>
          <w:noProof/>
        </w:rPr>
      </w:r>
      <w:r>
        <w:rPr>
          <w:noProof/>
        </w:rPr>
        <w:fldChar w:fldCharType="separate"/>
      </w:r>
      <w:r>
        <w:rPr>
          <w:noProof/>
        </w:rPr>
        <w:t>8</w:t>
      </w:r>
      <w:r>
        <w:rPr>
          <w:noProof/>
        </w:rPr>
        <w:fldChar w:fldCharType="end"/>
      </w:r>
    </w:p>
    <w:p w14:paraId="37FECF40" w14:textId="072AFC4B" w:rsidR="001453D2" w:rsidRDefault="001453D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_Toc155426530 \h </w:instrText>
      </w:r>
      <w:r>
        <w:rPr>
          <w:noProof/>
        </w:rPr>
      </w:r>
      <w:r>
        <w:rPr>
          <w:noProof/>
        </w:rPr>
        <w:fldChar w:fldCharType="separate"/>
      </w:r>
      <w:r>
        <w:rPr>
          <w:noProof/>
        </w:rPr>
        <w:t>8</w:t>
      </w:r>
      <w:r>
        <w:rPr>
          <w:noProof/>
        </w:rPr>
        <w:fldChar w:fldCharType="end"/>
      </w:r>
    </w:p>
    <w:p w14:paraId="4561A4C3" w14:textId="293CB909" w:rsidR="001453D2" w:rsidRDefault="001453D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_Toc155426531 \h </w:instrText>
      </w:r>
      <w:r>
        <w:rPr>
          <w:noProof/>
        </w:rPr>
      </w:r>
      <w:r>
        <w:rPr>
          <w:noProof/>
        </w:rPr>
        <w:fldChar w:fldCharType="separate"/>
      </w:r>
      <w:r>
        <w:rPr>
          <w:noProof/>
        </w:rPr>
        <w:t>9</w:t>
      </w:r>
      <w:r>
        <w:rPr>
          <w:noProof/>
        </w:rPr>
        <w:fldChar w:fldCharType="end"/>
      </w:r>
    </w:p>
    <w:p w14:paraId="4DFAB6DD" w14:textId="646C2B53" w:rsidR="001453D2" w:rsidRDefault="001453D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_Toc155426532 \h </w:instrText>
      </w:r>
      <w:r>
        <w:rPr>
          <w:noProof/>
        </w:rPr>
      </w:r>
      <w:r>
        <w:rPr>
          <w:noProof/>
        </w:rPr>
        <w:fldChar w:fldCharType="separate"/>
      </w:r>
      <w:r>
        <w:rPr>
          <w:noProof/>
        </w:rPr>
        <w:t>9</w:t>
      </w:r>
      <w:r>
        <w:rPr>
          <w:noProof/>
        </w:rPr>
        <w:fldChar w:fldCharType="end"/>
      </w:r>
    </w:p>
    <w:p w14:paraId="264616F3" w14:textId="788AD3B0" w:rsidR="001453D2" w:rsidRDefault="001453D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_Toc155426533 \h </w:instrText>
      </w:r>
      <w:r>
        <w:rPr>
          <w:noProof/>
        </w:rPr>
      </w:r>
      <w:r>
        <w:rPr>
          <w:noProof/>
        </w:rPr>
        <w:fldChar w:fldCharType="separate"/>
      </w:r>
      <w:r>
        <w:rPr>
          <w:noProof/>
        </w:rPr>
        <w:t>9</w:t>
      </w:r>
      <w:r>
        <w:rPr>
          <w:noProof/>
        </w:rPr>
        <w:fldChar w:fldCharType="end"/>
      </w:r>
    </w:p>
    <w:p w14:paraId="69EB39DF" w14:textId="08D40A0C" w:rsidR="001453D2" w:rsidRDefault="001453D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_Toc155426534 \h </w:instrText>
      </w:r>
      <w:r>
        <w:rPr>
          <w:noProof/>
        </w:rPr>
      </w:r>
      <w:r>
        <w:rPr>
          <w:noProof/>
        </w:rPr>
        <w:fldChar w:fldCharType="separate"/>
      </w:r>
      <w:r>
        <w:rPr>
          <w:noProof/>
        </w:rPr>
        <w:t>10</w:t>
      </w:r>
      <w:r>
        <w:rPr>
          <w:noProof/>
        </w:rPr>
        <w:fldChar w:fldCharType="end"/>
      </w:r>
    </w:p>
    <w:p w14:paraId="001818CD" w14:textId="3079CBA8" w:rsidR="001453D2" w:rsidRDefault="001453D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_Toc155426535 \h </w:instrText>
      </w:r>
      <w:r>
        <w:rPr>
          <w:noProof/>
        </w:rPr>
      </w:r>
      <w:r>
        <w:rPr>
          <w:noProof/>
        </w:rPr>
        <w:fldChar w:fldCharType="separate"/>
      </w:r>
      <w:r>
        <w:rPr>
          <w:noProof/>
        </w:rPr>
        <w:t>10</w:t>
      </w:r>
      <w:r>
        <w:rPr>
          <w:noProof/>
        </w:rPr>
        <w:fldChar w:fldCharType="end"/>
      </w:r>
    </w:p>
    <w:p w14:paraId="377C1C75" w14:textId="58746DBD" w:rsidR="001453D2" w:rsidRDefault="001453D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_Toc155426536 \h </w:instrText>
      </w:r>
      <w:r>
        <w:rPr>
          <w:noProof/>
        </w:rPr>
      </w:r>
      <w:r>
        <w:rPr>
          <w:noProof/>
        </w:rPr>
        <w:fldChar w:fldCharType="separate"/>
      </w:r>
      <w:r>
        <w:rPr>
          <w:noProof/>
        </w:rPr>
        <w:t>10</w:t>
      </w:r>
      <w:r>
        <w:rPr>
          <w:noProof/>
        </w:rPr>
        <w:fldChar w:fldCharType="end"/>
      </w:r>
    </w:p>
    <w:p w14:paraId="2F5C7FE2" w14:textId="3CADFA3E" w:rsidR="001453D2" w:rsidRDefault="001453D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_Toc155426537 \h </w:instrText>
      </w:r>
      <w:r>
        <w:rPr>
          <w:noProof/>
        </w:rPr>
      </w:r>
      <w:r>
        <w:rPr>
          <w:noProof/>
        </w:rPr>
        <w:fldChar w:fldCharType="separate"/>
      </w:r>
      <w:r>
        <w:rPr>
          <w:noProof/>
        </w:rPr>
        <w:t>10</w:t>
      </w:r>
      <w:r>
        <w:rPr>
          <w:noProof/>
        </w:rPr>
        <w:fldChar w:fldCharType="end"/>
      </w:r>
    </w:p>
    <w:p w14:paraId="0AA2DE3E" w14:textId="728F434B" w:rsidR="001453D2" w:rsidRDefault="001453D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_Toc155426538 \h </w:instrText>
      </w:r>
      <w:r>
        <w:rPr>
          <w:noProof/>
        </w:rPr>
      </w:r>
      <w:r>
        <w:rPr>
          <w:noProof/>
        </w:rPr>
        <w:fldChar w:fldCharType="separate"/>
      </w:r>
      <w:r>
        <w:rPr>
          <w:noProof/>
        </w:rPr>
        <w:t>10</w:t>
      </w:r>
      <w:r>
        <w:rPr>
          <w:noProof/>
        </w:rPr>
        <w:fldChar w:fldCharType="end"/>
      </w:r>
    </w:p>
    <w:p w14:paraId="25349B89" w14:textId="3EE5E3D4" w:rsidR="001453D2" w:rsidRDefault="001453D2">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_Toc155426539 \h </w:instrText>
      </w:r>
      <w:r>
        <w:rPr>
          <w:noProof/>
        </w:rPr>
      </w:r>
      <w:r>
        <w:rPr>
          <w:noProof/>
        </w:rPr>
        <w:fldChar w:fldCharType="separate"/>
      </w:r>
      <w:r>
        <w:rPr>
          <w:noProof/>
        </w:rPr>
        <w:t>10</w:t>
      </w:r>
      <w:r>
        <w:rPr>
          <w:noProof/>
        </w:rPr>
        <w:fldChar w:fldCharType="end"/>
      </w:r>
    </w:p>
    <w:p w14:paraId="6E3F9448" w14:textId="44E408ED" w:rsidR="001453D2" w:rsidRDefault="001453D2">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_Toc155426540 \h </w:instrText>
      </w:r>
      <w:r>
        <w:rPr>
          <w:noProof/>
        </w:rPr>
      </w:r>
      <w:r>
        <w:rPr>
          <w:noProof/>
        </w:rPr>
        <w:fldChar w:fldCharType="separate"/>
      </w:r>
      <w:r>
        <w:rPr>
          <w:noProof/>
        </w:rPr>
        <w:t>11</w:t>
      </w:r>
      <w:r>
        <w:rPr>
          <w:noProof/>
        </w:rPr>
        <w:fldChar w:fldCharType="end"/>
      </w:r>
    </w:p>
    <w:p w14:paraId="1828933B" w14:textId="3E894DF8" w:rsidR="001453D2" w:rsidRDefault="001453D2">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_Toc155426541 \h </w:instrText>
      </w:r>
      <w:r>
        <w:rPr>
          <w:noProof/>
        </w:rPr>
      </w:r>
      <w:r>
        <w:rPr>
          <w:noProof/>
        </w:rPr>
        <w:fldChar w:fldCharType="separate"/>
      </w:r>
      <w:r>
        <w:rPr>
          <w:noProof/>
        </w:rPr>
        <w:t>11</w:t>
      </w:r>
      <w:r>
        <w:rPr>
          <w:noProof/>
        </w:rPr>
        <w:fldChar w:fldCharType="end"/>
      </w:r>
    </w:p>
    <w:p w14:paraId="67A508AF" w14:textId="60171FA4" w:rsidR="001453D2" w:rsidRDefault="001453D2">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_Toc155426542 \h </w:instrText>
      </w:r>
      <w:r>
        <w:rPr>
          <w:noProof/>
        </w:rPr>
      </w:r>
      <w:r>
        <w:rPr>
          <w:noProof/>
        </w:rPr>
        <w:fldChar w:fldCharType="separate"/>
      </w:r>
      <w:r>
        <w:rPr>
          <w:noProof/>
        </w:rPr>
        <w:t>12</w:t>
      </w:r>
      <w:r>
        <w:rPr>
          <w:noProof/>
        </w:rPr>
        <w:fldChar w:fldCharType="end"/>
      </w:r>
    </w:p>
    <w:p w14:paraId="414B2200" w14:textId="36B2D389" w:rsidR="001453D2" w:rsidRDefault="001453D2">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_Toc155426543 \h </w:instrText>
      </w:r>
      <w:r>
        <w:rPr>
          <w:noProof/>
        </w:rPr>
      </w:r>
      <w:r>
        <w:rPr>
          <w:noProof/>
        </w:rPr>
        <w:fldChar w:fldCharType="separate"/>
      </w:r>
      <w:r>
        <w:rPr>
          <w:noProof/>
        </w:rPr>
        <w:t>12</w:t>
      </w:r>
      <w:r>
        <w:rPr>
          <w:noProof/>
        </w:rPr>
        <w:fldChar w:fldCharType="end"/>
      </w:r>
    </w:p>
    <w:p w14:paraId="7A644093" w14:textId="45591F76" w:rsidR="001453D2" w:rsidRDefault="001453D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_Toc155426544 \h </w:instrText>
      </w:r>
      <w:r>
        <w:rPr>
          <w:noProof/>
        </w:rPr>
      </w:r>
      <w:r>
        <w:rPr>
          <w:noProof/>
        </w:rPr>
        <w:fldChar w:fldCharType="separate"/>
      </w:r>
      <w:r>
        <w:rPr>
          <w:noProof/>
        </w:rPr>
        <w:t>13</w:t>
      </w:r>
      <w:r>
        <w:rPr>
          <w:noProof/>
        </w:rPr>
        <w:fldChar w:fldCharType="end"/>
      </w:r>
    </w:p>
    <w:p w14:paraId="730E3ACA" w14:textId="3958C67F" w:rsidR="001453D2" w:rsidRDefault="001453D2">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_Toc155426545 \h </w:instrText>
      </w:r>
      <w:r>
        <w:rPr>
          <w:noProof/>
        </w:rPr>
      </w:r>
      <w:r>
        <w:rPr>
          <w:noProof/>
        </w:rPr>
        <w:fldChar w:fldCharType="separate"/>
      </w:r>
      <w:r>
        <w:rPr>
          <w:noProof/>
        </w:rPr>
        <w:t>13</w:t>
      </w:r>
      <w:r>
        <w:rPr>
          <w:noProof/>
        </w:rPr>
        <w:fldChar w:fldCharType="end"/>
      </w:r>
    </w:p>
    <w:p w14:paraId="03F24D19" w14:textId="686A029D" w:rsidR="001453D2" w:rsidRDefault="001453D2">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_Toc155426546 \h </w:instrText>
      </w:r>
      <w:r>
        <w:rPr>
          <w:noProof/>
        </w:rPr>
      </w:r>
      <w:r>
        <w:rPr>
          <w:noProof/>
        </w:rPr>
        <w:fldChar w:fldCharType="separate"/>
      </w:r>
      <w:r>
        <w:rPr>
          <w:noProof/>
        </w:rPr>
        <w:t>13</w:t>
      </w:r>
      <w:r>
        <w:rPr>
          <w:noProof/>
        </w:rPr>
        <w:fldChar w:fldCharType="end"/>
      </w:r>
    </w:p>
    <w:p w14:paraId="01847959" w14:textId="3B467FC0" w:rsidR="001453D2" w:rsidRDefault="001453D2">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_Toc155426547 \h </w:instrText>
      </w:r>
      <w:r>
        <w:rPr>
          <w:noProof/>
        </w:rPr>
      </w:r>
      <w:r>
        <w:rPr>
          <w:noProof/>
        </w:rPr>
        <w:fldChar w:fldCharType="separate"/>
      </w:r>
      <w:r>
        <w:rPr>
          <w:noProof/>
        </w:rPr>
        <w:t>13</w:t>
      </w:r>
      <w:r>
        <w:rPr>
          <w:noProof/>
        </w:rPr>
        <w:fldChar w:fldCharType="end"/>
      </w:r>
    </w:p>
    <w:p w14:paraId="523006D3" w14:textId="64F91064" w:rsidR="001453D2" w:rsidRDefault="001453D2">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_Toc155426548 \h </w:instrText>
      </w:r>
      <w:r>
        <w:rPr>
          <w:noProof/>
        </w:rPr>
      </w:r>
      <w:r>
        <w:rPr>
          <w:noProof/>
        </w:rPr>
        <w:fldChar w:fldCharType="separate"/>
      </w:r>
      <w:r>
        <w:rPr>
          <w:noProof/>
        </w:rPr>
        <w:t>13</w:t>
      </w:r>
      <w:r>
        <w:rPr>
          <w:noProof/>
        </w:rPr>
        <w:fldChar w:fldCharType="end"/>
      </w:r>
    </w:p>
    <w:p w14:paraId="1782AF0A" w14:textId="7641F223" w:rsidR="001453D2" w:rsidRDefault="001453D2">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_Toc155426549 \h </w:instrText>
      </w:r>
      <w:r>
        <w:rPr>
          <w:noProof/>
        </w:rPr>
      </w:r>
      <w:r>
        <w:rPr>
          <w:noProof/>
        </w:rPr>
        <w:fldChar w:fldCharType="separate"/>
      </w:r>
      <w:r>
        <w:rPr>
          <w:noProof/>
        </w:rPr>
        <w:t>14</w:t>
      </w:r>
      <w:r>
        <w:rPr>
          <w:noProof/>
        </w:rPr>
        <w:fldChar w:fldCharType="end"/>
      </w:r>
    </w:p>
    <w:p w14:paraId="0B81BE2B" w14:textId="2CDF2FD8" w:rsidR="001453D2" w:rsidRDefault="001453D2">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_Toc155426550 \h </w:instrText>
      </w:r>
      <w:r>
        <w:rPr>
          <w:noProof/>
        </w:rPr>
      </w:r>
      <w:r>
        <w:rPr>
          <w:noProof/>
        </w:rPr>
        <w:fldChar w:fldCharType="separate"/>
      </w:r>
      <w:r>
        <w:rPr>
          <w:noProof/>
        </w:rPr>
        <w:t>14</w:t>
      </w:r>
      <w:r>
        <w:rPr>
          <w:noProof/>
        </w:rPr>
        <w:fldChar w:fldCharType="end"/>
      </w:r>
    </w:p>
    <w:p w14:paraId="0B693F8E" w14:textId="3A602D1F" w:rsidR="001453D2" w:rsidRDefault="001453D2">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_Toc155426551 \h </w:instrText>
      </w:r>
      <w:r>
        <w:rPr>
          <w:noProof/>
        </w:rPr>
      </w:r>
      <w:r>
        <w:rPr>
          <w:noProof/>
        </w:rPr>
        <w:fldChar w:fldCharType="separate"/>
      </w:r>
      <w:r>
        <w:rPr>
          <w:noProof/>
        </w:rPr>
        <w:t>14</w:t>
      </w:r>
      <w:r>
        <w:rPr>
          <w:noProof/>
        </w:rPr>
        <w:fldChar w:fldCharType="end"/>
      </w:r>
    </w:p>
    <w:p w14:paraId="5FB7EC72" w14:textId="22742B55" w:rsidR="001453D2" w:rsidRDefault="001453D2">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_Toc155426552 \h </w:instrText>
      </w:r>
      <w:r>
        <w:rPr>
          <w:noProof/>
        </w:rPr>
      </w:r>
      <w:r>
        <w:rPr>
          <w:noProof/>
        </w:rPr>
        <w:fldChar w:fldCharType="separate"/>
      </w:r>
      <w:r>
        <w:rPr>
          <w:noProof/>
        </w:rPr>
        <w:t>14</w:t>
      </w:r>
      <w:r>
        <w:rPr>
          <w:noProof/>
        </w:rPr>
        <w:fldChar w:fldCharType="end"/>
      </w:r>
    </w:p>
    <w:p w14:paraId="2DF6C4A8" w14:textId="529CFD83" w:rsidR="001453D2" w:rsidRDefault="001453D2">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_Toc155426553 \h </w:instrText>
      </w:r>
      <w:r>
        <w:rPr>
          <w:noProof/>
        </w:rPr>
      </w:r>
      <w:r>
        <w:rPr>
          <w:noProof/>
        </w:rPr>
        <w:fldChar w:fldCharType="separate"/>
      </w:r>
      <w:r>
        <w:rPr>
          <w:noProof/>
        </w:rPr>
        <w:t>14</w:t>
      </w:r>
      <w:r>
        <w:rPr>
          <w:noProof/>
        </w:rPr>
        <w:fldChar w:fldCharType="end"/>
      </w:r>
    </w:p>
    <w:p w14:paraId="6EE32271" w14:textId="24218036" w:rsidR="001453D2" w:rsidRDefault="001453D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_Toc155426554 \h </w:instrText>
      </w:r>
      <w:r>
        <w:rPr>
          <w:noProof/>
        </w:rPr>
      </w:r>
      <w:r>
        <w:rPr>
          <w:noProof/>
        </w:rPr>
        <w:fldChar w:fldCharType="separate"/>
      </w:r>
      <w:r>
        <w:rPr>
          <w:noProof/>
        </w:rPr>
        <w:t>15</w:t>
      </w:r>
      <w:r>
        <w:rPr>
          <w:noProof/>
        </w:rPr>
        <w:fldChar w:fldCharType="end"/>
      </w:r>
    </w:p>
    <w:p w14:paraId="1AAD38D9" w14:textId="1CFF03F7" w:rsidR="001453D2" w:rsidRDefault="001453D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_Toc155426555 \h </w:instrText>
      </w:r>
      <w:r>
        <w:rPr>
          <w:noProof/>
        </w:rPr>
      </w:r>
      <w:r>
        <w:rPr>
          <w:noProof/>
        </w:rPr>
        <w:fldChar w:fldCharType="separate"/>
      </w:r>
      <w:r>
        <w:rPr>
          <w:noProof/>
        </w:rPr>
        <w:t>15</w:t>
      </w:r>
      <w:r>
        <w:rPr>
          <w:noProof/>
        </w:rPr>
        <w:fldChar w:fldCharType="end"/>
      </w:r>
    </w:p>
    <w:p w14:paraId="026A909D" w14:textId="7765D6C4" w:rsidR="001453D2" w:rsidRDefault="001453D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_Toc155426556 \h </w:instrText>
      </w:r>
      <w:r>
        <w:rPr>
          <w:noProof/>
        </w:rPr>
      </w:r>
      <w:r>
        <w:rPr>
          <w:noProof/>
        </w:rPr>
        <w:fldChar w:fldCharType="separate"/>
      </w:r>
      <w:r>
        <w:rPr>
          <w:noProof/>
        </w:rPr>
        <w:t>15</w:t>
      </w:r>
      <w:r>
        <w:rPr>
          <w:noProof/>
        </w:rPr>
        <w:fldChar w:fldCharType="end"/>
      </w:r>
    </w:p>
    <w:p w14:paraId="4D3A77DA" w14:textId="1B3CB37F" w:rsidR="001453D2" w:rsidRDefault="001453D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_Toc155426557 \h </w:instrText>
      </w:r>
      <w:r>
        <w:rPr>
          <w:noProof/>
        </w:rPr>
      </w:r>
      <w:r>
        <w:rPr>
          <w:noProof/>
        </w:rPr>
        <w:fldChar w:fldCharType="separate"/>
      </w:r>
      <w:r>
        <w:rPr>
          <w:noProof/>
        </w:rPr>
        <w:t>15</w:t>
      </w:r>
      <w:r>
        <w:rPr>
          <w:noProof/>
        </w:rPr>
        <w:fldChar w:fldCharType="end"/>
      </w:r>
    </w:p>
    <w:p w14:paraId="5714D577" w14:textId="7F626F4F" w:rsidR="001453D2" w:rsidRDefault="001453D2">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_Toc155426558 \h </w:instrText>
      </w:r>
      <w:r>
        <w:rPr>
          <w:noProof/>
        </w:rPr>
      </w:r>
      <w:r>
        <w:rPr>
          <w:noProof/>
        </w:rPr>
        <w:fldChar w:fldCharType="separate"/>
      </w:r>
      <w:r>
        <w:rPr>
          <w:noProof/>
        </w:rPr>
        <w:t>15</w:t>
      </w:r>
      <w:r>
        <w:rPr>
          <w:noProof/>
        </w:rPr>
        <w:fldChar w:fldCharType="end"/>
      </w:r>
    </w:p>
    <w:p w14:paraId="554E1CF5" w14:textId="08204257" w:rsidR="001453D2" w:rsidRDefault="001453D2">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_Toc155426559 \h </w:instrText>
      </w:r>
      <w:r>
        <w:rPr>
          <w:noProof/>
        </w:rPr>
      </w:r>
      <w:r>
        <w:rPr>
          <w:noProof/>
        </w:rPr>
        <w:fldChar w:fldCharType="separate"/>
      </w:r>
      <w:r>
        <w:rPr>
          <w:noProof/>
        </w:rPr>
        <w:t>15</w:t>
      </w:r>
      <w:r>
        <w:rPr>
          <w:noProof/>
        </w:rPr>
        <w:fldChar w:fldCharType="end"/>
      </w:r>
    </w:p>
    <w:p w14:paraId="30B9BDF8" w14:textId="6377B4F0" w:rsidR="001453D2" w:rsidRDefault="001453D2">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_Toc155426560 \h </w:instrText>
      </w:r>
      <w:r>
        <w:rPr>
          <w:noProof/>
        </w:rPr>
      </w:r>
      <w:r>
        <w:rPr>
          <w:noProof/>
        </w:rPr>
        <w:fldChar w:fldCharType="separate"/>
      </w:r>
      <w:r>
        <w:rPr>
          <w:noProof/>
        </w:rPr>
        <w:t>16</w:t>
      </w:r>
      <w:r>
        <w:rPr>
          <w:noProof/>
        </w:rPr>
        <w:fldChar w:fldCharType="end"/>
      </w:r>
    </w:p>
    <w:p w14:paraId="60B99A33" w14:textId="12B88B39" w:rsidR="001453D2" w:rsidRDefault="001453D2">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_Toc155426561 \h </w:instrText>
      </w:r>
      <w:r>
        <w:rPr>
          <w:noProof/>
        </w:rPr>
      </w:r>
      <w:r>
        <w:rPr>
          <w:noProof/>
        </w:rPr>
        <w:fldChar w:fldCharType="separate"/>
      </w:r>
      <w:r>
        <w:rPr>
          <w:noProof/>
        </w:rPr>
        <w:t>17</w:t>
      </w:r>
      <w:r>
        <w:rPr>
          <w:noProof/>
        </w:rPr>
        <w:fldChar w:fldCharType="end"/>
      </w:r>
    </w:p>
    <w:p w14:paraId="4B5D7ED4" w14:textId="4853609F" w:rsidR="001453D2" w:rsidRDefault="001453D2">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_Toc155426562 \h </w:instrText>
      </w:r>
      <w:r>
        <w:rPr>
          <w:noProof/>
        </w:rPr>
      </w:r>
      <w:r>
        <w:rPr>
          <w:noProof/>
        </w:rPr>
        <w:fldChar w:fldCharType="separate"/>
      </w:r>
      <w:r>
        <w:rPr>
          <w:noProof/>
        </w:rPr>
        <w:t>17</w:t>
      </w:r>
      <w:r>
        <w:rPr>
          <w:noProof/>
        </w:rPr>
        <w:fldChar w:fldCharType="end"/>
      </w:r>
    </w:p>
    <w:p w14:paraId="5CD75EDC" w14:textId="27C96BAC" w:rsidR="001453D2" w:rsidRDefault="001453D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_Toc155426563 \h </w:instrText>
      </w:r>
      <w:r>
        <w:rPr>
          <w:noProof/>
        </w:rPr>
      </w:r>
      <w:r>
        <w:rPr>
          <w:noProof/>
        </w:rPr>
        <w:fldChar w:fldCharType="separate"/>
      </w:r>
      <w:r>
        <w:rPr>
          <w:noProof/>
        </w:rPr>
        <w:t>17</w:t>
      </w:r>
      <w:r>
        <w:rPr>
          <w:noProof/>
        </w:rPr>
        <w:fldChar w:fldCharType="end"/>
      </w:r>
    </w:p>
    <w:p w14:paraId="4D5F0193" w14:textId="30523972" w:rsidR="001453D2" w:rsidRDefault="001453D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_Toc155426564 \h </w:instrText>
      </w:r>
      <w:r>
        <w:rPr>
          <w:noProof/>
        </w:rPr>
      </w:r>
      <w:r>
        <w:rPr>
          <w:noProof/>
        </w:rPr>
        <w:fldChar w:fldCharType="separate"/>
      </w:r>
      <w:r>
        <w:rPr>
          <w:noProof/>
        </w:rPr>
        <w:t>17</w:t>
      </w:r>
      <w:r>
        <w:rPr>
          <w:noProof/>
        </w:rPr>
        <w:fldChar w:fldCharType="end"/>
      </w:r>
    </w:p>
    <w:p w14:paraId="50CC5492" w14:textId="25CCB8C8" w:rsidR="001453D2" w:rsidRDefault="001453D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_Toc155426565 \h </w:instrText>
      </w:r>
      <w:r>
        <w:rPr>
          <w:noProof/>
        </w:rPr>
      </w:r>
      <w:r>
        <w:rPr>
          <w:noProof/>
        </w:rPr>
        <w:fldChar w:fldCharType="separate"/>
      </w:r>
      <w:r>
        <w:rPr>
          <w:noProof/>
        </w:rPr>
        <w:t>17</w:t>
      </w:r>
      <w:r>
        <w:rPr>
          <w:noProof/>
        </w:rPr>
        <w:fldChar w:fldCharType="end"/>
      </w:r>
    </w:p>
    <w:p w14:paraId="49D53BA8" w14:textId="5988EFEA" w:rsidR="001453D2" w:rsidRDefault="001453D2">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_Toc155426566 \h </w:instrText>
      </w:r>
      <w:r>
        <w:rPr>
          <w:noProof/>
        </w:rPr>
      </w:r>
      <w:r>
        <w:rPr>
          <w:noProof/>
        </w:rPr>
        <w:fldChar w:fldCharType="separate"/>
      </w:r>
      <w:r>
        <w:rPr>
          <w:noProof/>
        </w:rPr>
        <w:t>18</w:t>
      </w:r>
      <w:r>
        <w:rPr>
          <w:noProof/>
        </w:rPr>
        <w:fldChar w:fldCharType="end"/>
      </w:r>
    </w:p>
    <w:p w14:paraId="145E74F9" w14:textId="69C01BCA" w:rsidR="001453D2" w:rsidRDefault="001453D2">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_Toc155426567 \h </w:instrText>
      </w:r>
      <w:r>
        <w:rPr>
          <w:noProof/>
        </w:rPr>
      </w:r>
      <w:r>
        <w:rPr>
          <w:noProof/>
        </w:rPr>
        <w:fldChar w:fldCharType="separate"/>
      </w:r>
      <w:r>
        <w:rPr>
          <w:noProof/>
        </w:rPr>
        <w:t>18</w:t>
      </w:r>
      <w:r>
        <w:rPr>
          <w:noProof/>
        </w:rPr>
        <w:fldChar w:fldCharType="end"/>
      </w:r>
    </w:p>
    <w:p w14:paraId="06BA3F3D" w14:textId="6D3F9B1E" w:rsidR="001453D2" w:rsidRDefault="001453D2">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_Toc155426568 \h </w:instrText>
      </w:r>
      <w:r>
        <w:rPr>
          <w:noProof/>
        </w:rPr>
      </w:r>
      <w:r>
        <w:rPr>
          <w:noProof/>
        </w:rPr>
        <w:fldChar w:fldCharType="separate"/>
      </w:r>
      <w:r>
        <w:rPr>
          <w:noProof/>
        </w:rPr>
        <w:t>18</w:t>
      </w:r>
      <w:r>
        <w:rPr>
          <w:noProof/>
        </w:rPr>
        <w:fldChar w:fldCharType="end"/>
      </w:r>
    </w:p>
    <w:p w14:paraId="3218C547" w14:textId="1F8B6C88" w:rsidR="001453D2" w:rsidRDefault="001453D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_Toc155426569 \h </w:instrText>
      </w:r>
      <w:r>
        <w:rPr>
          <w:noProof/>
        </w:rPr>
      </w:r>
      <w:r>
        <w:rPr>
          <w:noProof/>
        </w:rPr>
        <w:fldChar w:fldCharType="separate"/>
      </w:r>
      <w:r>
        <w:rPr>
          <w:noProof/>
        </w:rPr>
        <w:t>18</w:t>
      </w:r>
      <w:r>
        <w:rPr>
          <w:noProof/>
        </w:rPr>
        <w:fldChar w:fldCharType="end"/>
      </w:r>
    </w:p>
    <w:p w14:paraId="7B54FE85" w14:textId="40CD842D" w:rsidR="001453D2" w:rsidRDefault="001453D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_Toc155426570 \h </w:instrText>
      </w:r>
      <w:r>
        <w:rPr>
          <w:noProof/>
        </w:rPr>
      </w:r>
      <w:r>
        <w:rPr>
          <w:noProof/>
        </w:rPr>
        <w:fldChar w:fldCharType="separate"/>
      </w:r>
      <w:r>
        <w:rPr>
          <w:noProof/>
        </w:rPr>
        <w:t>18</w:t>
      </w:r>
      <w:r>
        <w:rPr>
          <w:noProof/>
        </w:rPr>
        <w:fldChar w:fldCharType="end"/>
      </w:r>
    </w:p>
    <w:p w14:paraId="06B52A55" w14:textId="77BCA4B9" w:rsidR="001453D2" w:rsidRDefault="001453D2">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_Toc155426571 \h </w:instrText>
      </w:r>
      <w:r>
        <w:rPr>
          <w:noProof/>
        </w:rPr>
      </w:r>
      <w:r>
        <w:rPr>
          <w:noProof/>
        </w:rPr>
        <w:fldChar w:fldCharType="separate"/>
      </w:r>
      <w:r>
        <w:rPr>
          <w:noProof/>
        </w:rPr>
        <w:t>18</w:t>
      </w:r>
      <w:r>
        <w:rPr>
          <w:noProof/>
        </w:rPr>
        <w:fldChar w:fldCharType="end"/>
      </w:r>
    </w:p>
    <w:p w14:paraId="6F25B5A6" w14:textId="55F01AFD" w:rsidR="001453D2" w:rsidRDefault="001453D2">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_Toc155426572 \h </w:instrText>
      </w:r>
      <w:r>
        <w:rPr>
          <w:noProof/>
        </w:rPr>
      </w:r>
      <w:r>
        <w:rPr>
          <w:noProof/>
        </w:rPr>
        <w:fldChar w:fldCharType="separate"/>
      </w:r>
      <w:r>
        <w:rPr>
          <w:noProof/>
        </w:rPr>
        <w:t>19</w:t>
      </w:r>
      <w:r>
        <w:rPr>
          <w:noProof/>
        </w:rPr>
        <w:fldChar w:fldCharType="end"/>
      </w:r>
    </w:p>
    <w:p w14:paraId="14B6990B" w14:textId="0B9DE4AA" w:rsidR="001453D2" w:rsidRDefault="001453D2">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_Toc155426573 \h </w:instrText>
      </w:r>
      <w:r>
        <w:rPr>
          <w:noProof/>
        </w:rPr>
      </w:r>
      <w:r>
        <w:rPr>
          <w:noProof/>
        </w:rPr>
        <w:fldChar w:fldCharType="separate"/>
      </w:r>
      <w:r>
        <w:rPr>
          <w:noProof/>
        </w:rPr>
        <w:t>19</w:t>
      </w:r>
      <w:r>
        <w:rPr>
          <w:noProof/>
        </w:rPr>
        <w:fldChar w:fldCharType="end"/>
      </w:r>
    </w:p>
    <w:p w14:paraId="3C19F8AA" w14:textId="6580E018" w:rsidR="001453D2" w:rsidRDefault="001453D2">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_Toc155426574 \h </w:instrText>
      </w:r>
      <w:r>
        <w:rPr>
          <w:noProof/>
        </w:rPr>
      </w:r>
      <w:r>
        <w:rPr>
          <w:noProof/>
        </w:rPr>
        <w:fldChar w:fldCharType="separate"/>
      </w:r>
      <w:r>
        <w:rPr>
          <w:noProof/>
        </w:rPr>
        <w:t>20</w:t>
      </w:r>
      <w:r>
        <w:rPr>
          <w:noProof/>
        </w:rPr>
        <w:fldChar w:fldCharType="end"/>
      </w:r>
    </w:p>
    <w:p w14:paraId="4B65580A" w14:textId="3489A0A9" w:rsidR="001453D2" w:rsidRDefault="001453D2">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_Toc155426575 \h </w:instrText>
      </w:r>
      <w:r>
        <w:rPr>
          <w:noProof/>
        </w:rPr>
      </w:r>
      <w:r>
        <w:rPr>
          <w:noProof/>
        </w:rPr>
        <w:fldChar w:fldCharType="separate"/>
      </w:r>
      <w:r>
        <w:rPr>
          <w:noProof/>
        </w:rPr>
        <w:t>21</w:t>
      </w:r>
      <w:r>
        <w:rPr>
          <w:noProof/>
        </w:rPr>
        <w:fldChar w:fldCharType="end"/>
      </w:r>
    </w:p>
    <w:p w14:paraId="09EF6003" w14:textId="6B68B86B" w:rsidR="001453D2" w:rsidRDefault="001453D2">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_Toc155426576 \h </w:instrText>
      </w:r>
      <w:r>
        <w:rPr>
          <w:noProof/>
        </w:rPr>
      </w:r>
      <w:r>
        <w:rPr>
          <w:noProof/>
        </w:rPr>
        <w:fldChar w:fldCharType="separate"/>
      </w:r>
      <w:r>
        <w:rPr>
          <w:noProof/>
        </w:rPr>
        <w:t>21</w:t>
      </w:r>
      <w:r>
        <w:rPr>
          <w:noProof/>
        </w:rPr>
        <w:fldChar w:fldCharType="end"/>
      </w:r>
    </w:p>
    <w:p w14:paraId="3F43078A" w14:textId="67C257E1" w:rsidR="001453D2" w:rsidRDefault="001453D2">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_Toc155426577 \h </w:instrText>
      </w:r>
      <w:r>
        <w:rPr>
          <w:noProof/>
        </w:rPr>
      </w:r>
      <w:r>
        <w:rPr>
          <w:noProof/>
        </w:rPr>
        <w:fldChar w:fldCharType="separate"/>
      </w:r>
      <w:r>
        <w:rPr>
          <w:noProof/>
        </w:rPr>
        <w:t>21</w:t>
      </w:r>
      <w:r>
        <w:rPr>
          <w:noProof/>
        </w:rPr>
        <w:fldChar w:fldCharType="end"/>
      </w:r>
    </w:p>
    <w:p w14:paraId="098518AC" w14:textId="685F9926" w:rsidR="001453D2" w:rsidRDefault="001453D2">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_Toc155426578 \h </w:instrText>
      </w:r>
      <w:r>
        <w:rPr>
          <w:noProof/>
        </w:rPr>
      </w:r>
      <w:r>
        <w:rPr>
          <w:noProof/>
        </w:rPr>
        <w:fldChar w:fldCharType="separate"/>
      </w:r>
      <w:r>
        <w:rPr>
          <w:noProof/>
        </w:rPr>
        <w:t>21</w:t>
      </w:r>
      <w:r>
        <w:rPr>
          <w:noProof/>
        </w:rPr>
        <w:fldChar w:fldCharType="end"/>
      </w:r>
    </w:p>
    <w:p w14:paraId="5210224D" w14:textId="11483AB4" w:rsidR="001453D2" w:rsidRDefault="001453D2">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_Toc155426579 \h </w:instrText>
      </w:r>
      <w:r>
        <w:rPr>
          <w:noProof/>
        </w:rPr>
      </w:r>
      <w:r>
        <w:rPr>
          <w:noProof/>
        </w:rPr>
        <w:fldChar w:fldCharType="separate"/>
      </w:r>
      <w:r>
        <w:rPr>
          <w:noProof/>
        </w:rPr>
        <w:t>21</w:t>
      </w:r>
      <w:r>
        <w:rPr>
          <w:noProof/>
        </w:rPr>
        <w:fldChar w:fldCharType="end"/>
      </w:r>
    </w:p>
    <w:p w14:paraId="5000B711" w14:textId="2E1FCA78" w:rsidR="001453D2" w:rsidRDefault="001453D2">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_Toc155426580 \h </w:instrText>
      </w:r>
      <w:r>
        <w:rPr>
          <w:noProof/>
        </w:rPr>
      </w:r>
      <w:r>
        <w:rPr>
          <w:noProof/>
        </w:rPr>
        <w:fldChar w:fldCharType="separate"/>
      </w:r>
      <w:r>
        <w:rPr>
          <w:noProof/>
        </w:rPr>
        <w:t>22</w:t>
      </w:r>
      <w:r>
        <w:rPr>
          <w:noProof/>
        </w:rPr>
        <w:fldChar w:fldCharType="end"/>
      </w:r>
    </w:p>
    <w:p w14:paraId="467BF1E0" w14:textId="6C62C162" w:rsidR="001453D2" w:rsidRDefault="001453D2">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_Toc155426581 \h </w:instrText>
      </w:r>
      <w:r>
        <w:rPr>
          <w:noProof/>
        </w:rPr>
      </w:r>
      <w:r>
        <w:rPr>
          <w:noProof/>
        </w:rPr>
        <w:fldChar w:fldCharType="separate"/>
      </w:r>
      <w:r>
        <w:rPr>
          <w:noProof/>
        </w:rPr>
        <w:t>22</w:t>
      </w:r>
      <w:r>
        <w:rPr>
          <w:noProof/>
        </w:rPr>
        <w:fldChar w:fldCharType="end"/>
      </w:r>
    </w:p>
    <w:p w14:paraId="1BFAEB07" w14:textId="49C1DC39" w:rsidR="001453D2" w:rsidRDefault="001453D2">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_Toc155426582 \h </w:instrText>
      </w:r>
      <w:r>
        <w:rPr>
          <w:noProof/>
        </w:rPr>
      </w:r>
      <w:r>
        <w:rPr>
          <w:noProof/>
        </w:rPr>
        <w:fldChar w:fldCharType="separate"/>
      </w:r>
      <w:r>
        <w:rPr>
          <w:noProof/>
        </w:rPr>
        <w:t>22</w:t>
      </w:r>
      <w:r>
        <w:rPr>
          <w:noProof/>
        </w:rPr>
        <w:fldChar w:fldCharType="end"/>
      </w:r>
    </w:p>
    <w:p w14:paraId="04173E6B" w14:textId="156A2483" w:rsidR="001453D2" w:rsidRDefault="001453D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_Toc155426583 \h </w:instrText>
      </w:r>
      <w:r>
        <w:rPr>
          <w:noProof/>
        </w:rPr>
      </w:r>
      <w:r>
        <w:rPr>
          <w:noProof/>
        </w:rPr>
        <w:fldChar w:fldCharType="separate"/>
      </w:r>
      <w:r>
        <w:rPr>
          <w:noProof/>
        </w:rPr>
        <w:t>22</w:t>
      </w:r>
      <w:r>
        <w:rPr>
          <w:noProof/>
        </w:rPr>
        <w:fldChar w:fldCharType="end"/>
      </w:r>
    </w:p>
    <w:p w14:paraId="0AC23E4E" w14:textId="3B20FFC5" w:rsidR="001453D2" w:rsidRDefault="001453D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_Toc155426584 \h </w:instrText>
      </w:r>
      <w:r>
        <w:rPr>
          <w:noProof/>
        </w:rPr>
      </w:r>
      <w:r>
        <w:rPr>
          <w:noProof/>
        </w:rPr>
        <w:fldChar w:fldCharType="separate"/>
      </w:r>
      <w:r>
        <w:rPr>
          <w:noProof/>
        </w:rPr>
        <w:t>22</w:t>
      </w:r>
      <w:r>
        <w:rPr>
          <w:noProof/>
        </w:rPr>
        <w:fldChar w:fldCharType="end"/>
      </w:r>
    </w:p>
    <w:p w14:paraId="58DCE8FC" w14:textId="13802160" w:rsidR="001453D2" w:rsidRDefault="001453D2">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_Toc155426585 \h </w:instrText>
      </w:r>
      <w:r>
        <w:rPr>
          <w:noProof/>
        </w:rPr>
      </w:r>
      <w:r>
        <w:rPr>
          <w:noProof/>
        </w:rPr>
        <w:fldChar w:fldCharType="separate"/>
      </w:r>
      <w:r>
        <w:rPr>
          <w:noProof/>
        </w:rPr>
        <w:t>22</w:t>
      </w:r>
      <w:r>
        <w:rPr>
          <w:noProof/>
        </w:rPr>
        <w:fldChar w:fldCharType="end"/>
      </w:r>
    </w:p>
    <w:p w14:paraId="2DE303A9" w14:textId="1144C699" w:rsidR="001453D2" w:rsidRDefault="001453D2">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_Toc155426586 \h </w:instrText>
      </w:r>
      <w:r>
        <w:rPr>
          <w:noProof/>
        </w:rPr>
      </w:r>
      <w:r>
        <w:rPr>
          <w:noProof/>
        </w:rPr>
        <w:fldChar w:fldCharType="separate"/>
      </w:r>
      <w:r>
        <w:rPr>
          <w:noProof/>
        </w:rPr>
        <w:t>23</w:t>
      </w:r>
      <w:r>
        <w:rPr>
          <w:noProof/>
        </w:rPr>
        <w:fldChar w:fldCharType="end"/>
      </w:r>
    </w:p>
    <w:p w14:paraId="79102463" w14:textId="7F46AC21" w:rsidR="001453D2" w:rsidRDefault="001453D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_Toc155426587 \h </w:instrText>
      </w:r>
      <w:r>
        <w:rPr>
          <w:noProof/>
        </w:rPr>
      </w:r>
      <w:r>
        <w:rPr>
          <w:noProof/>
        </w:rPr>
        <w:fldChar w:fldCharType="separate"/>
      </w:r>
      <w:r>
        <w:rPr>
          <w:noProof/>
        </w:rPr>
        <w:t>23</w:t>
      </w:r>
      <w:r>
        <w:rPr>
          <w:noProof/>
        </w:rPr>
        <w:fldChar w:fldCharType="end"/>
      </w:r>
    </w:p>
    <w:p w14:paraId="7B50DA6E" w14:textId="0EBF9BE8" w:rsidR="001453D2" w:rsidRDefault="001453D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_Toc155426588 \h </w:instrText>
      </w:r>
      <w:r>
        <w:rPr>
          <w:noProof/>
        </w:rPr>
      </w:r>
      <w:r>
        <w:rPr>
          <w:noProof/>
        </w:rPr>
        <w:fldChar w:fldCharType="separate"/>
      </w:r>
      <w:r>
        <w:rPr>
          <w:noProof/>
        </w:rPr>
        <w:t>23</w:t>
      </w:r>
      <w:r>
        <w:rPr>
          <w:noProof/>
        </w:rPr>
        <w:fldChar w:fldCharType="end"/>
      </w:r>
    </w:p>
    <w:p w14:paraId="67D8A086" w14:textId="30A5349A" w:rsidR="001453D2" w:rsidRDefault="001453D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_Toc155426589 \h </w:instrText>
      </w:r>
      <w:r>
        <w:rPr>
          <w:noProof/>
        </w:rPr>
      </w:r>
      <w:r>
        <w:rPr>
          <w:noProof/>
        </w:rPr>
        <w:fldChar w:fldCharType="separate"/>
      </w:r>
      <w:r>
        <w:rPr>
          <w:noProof/>
        </w:rPr>
        <w:t>24</w:t>
      </w:r>
      <w:r>
        <w:rPr>
          <w:noProof/>
        </w:rPr>
        <w:fldChar w:fldCharType="end"/>
      </w:r>
    </w:p>
    <w:p w14:paraId="7C932A8A" w14:textId="128968AE" w:rsidR="001453D2" w:rsidRDefault="001453D2">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_Toc155426590 \h </w:instrText>
      </w:r>
      <w:r>
        <w:rPr>
          <w:noProof/>
        </w:rPr>
      </w:r>
      <w:r>
        <w:rPr>
          <w:noProof/>
        </w:rPr>
        <w:fldChar w:fldCharType="separate"/>
      </w:r>
      <w:r>
        <w:rPr>
          <w:noProof/>
        </w:rPr>
        <w:t>24</w:t>
      </w:r>
      <w:r>
        <w:rPr>
          <w:noProof/>
        </w:rPr>
        <w:fldChar w:fldCharType="end"/>
      </w:r>
    </w:p>
    <w:p w14:paraId="34D3E59F" w14:textId="143727F2" w:rsidR="001453D2" w:rsidRDefault="001453D2">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_Toc155426591 \h </w:instrText>
      </w:r>
      <w:r>
        <w:rPr>
          <w:noProof/>
        </w:rPr>
      </w:r>
      <w:r>
        <w:rPr>
          <w:noProof/>
        </w:rPr>
        <w:fldChar w:fldCharType="separate"/>
      </w:r>
      <w:r>
        <w:rPr>
          <w:noProof/>
        </w:rPr>
        <w:t>24</w:t>
      </w:r>
      <w:r>
        <w:rPr>
          <w:noProof/>
        </w:rPr>
        <w:fldChar w:fldCharType="end"/>
      </w:r>
    </w:p>
    <w:p w14:paraId="401CD768" w14:textId="21A5AAB8" w:rsidR="001453D2" w:rsidRDefault="001453D2">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_Toc155426592 \h </w:instrText>
      </w:r>
      <w:r>
        <w:rPr>
          <w:noProof/>
        </w:rPr>
      </w:r>
      <w:r>
        <w:rPr>
          <w:noProof/>
        </w:rPr>
        <w:fldChar w:fldCharType="separate"/>
      </w:r>
      <w:r>
        <w:rPr>
          <w:noProof/>
        </w:rPr>
        <w:t>24</w:t>
      </w:r>
      <w:r>
        <w:rPr>
          <w:noProof/>
        </w:rPr>
        <w:fldChar w:fldCharType="end"/>
      </w:r>
    </w:p>
    <w:p w14:paraId="2D809809" w14:textId="7F328CC7" w:rsidR="001453D2" w:rsidRDefault="001453D2">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_Toc155426593 \h </w:instrText>
      </w:r>
      <w:r>
        <w:rPr>
          <w:noProof/>
        </w:rPr>
      </w:r>
      <w:r>
        <w:rPr>
          <w:noProof/>
        </w:rPr>
        <w:fldChar w:fldCharType="separate"/>
      </w:r>
      <w:r>
        <w:rPr>
          <w:noProof/>
        </w:rPr>
        <w:t>24</w:t>
      </w:r>
      <w:r>
        <w:rPr>
          <w:noProof/>
        </w:rPr>
        <w:fldChar w:fldCharType="end"/>
      </w:r>
    </w:p>
    <w:p w14:paraId="39555049" w14:textId="3BF71F3F" w:rsidR="001453D2" w:rsidRDefault="001453D2">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_Toc155426594 \h </w:instrText>
      </w:r>
      <w:r>
        <w:rPr>
          <w:noProof/>
        </w:rPr>
      </w:r>
      <w:r>
        <w:rPr>
          <w:noProof/>
        </w:rPr>
        <w:fldChar w:fldCharType="separate"/>
      </w:r>
      <w:r>
        <w:rPr>
          <w:noProof/>
        </w:rPr>
        <w:t>24</w:t>
      </w:r>
      <w:r>
        <w:rPr>
          <w:noProof/>
        </w:rPr>
        <w:fldChar w:fldCharType="end"/>
      </w:r>
    </w:p>
    <w:p w14:paraId="18F5D125" w14:textId="2F6C591A" w:rsidR="001453D2" w:rsidRDefault="001453D2">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_Toc155426595 \h </w:instrText>
      </w:r>
      <w:r>
        <w:rPr>
          <w:noProof/>
        </w:rPr>
      </w:r>
      <w:r>
        <w:rPr>
          <w:noProof/>
        </w:rPr>
        <w:fldChar w:fldCharType="separate"/>
      </w:r>
      <w:r>
        <w:rPr>
          <w:noProof/>
        </w:rPr>
        <w:t>24</w:t>
      </w:r>
      <w:r>
        <w:rPr>
          <w:noProof/>
        </w:rPr>
        <w:fldChar w:fldCharType="end"/>
      </w:r>
    </w:p>
    <w:p w14:paraId="29653D01" w14:textId="05314216" w:rsidR="001453D2" w:rsidRDefault="001453D2">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_Toc155426596 \h </w:instrText>
      </w:r>
      <w:r>
        <w:rPr>
          <w:noProof/>
        </w:rPr>
      </w:r>
      <w:r>
        <w:rPr>
          <w:noProof/>
        </w:rPr>
        <w:fldChar w:fldCharType="separate"/>
      </w:r>
      <w:r>
        <w:rPr>
          <w:noProof/>
        </w:rPr>
        <w:t>24</w:t>
      </w:r>
      <w:r>
        <w:rPr>
          <w:noProof/>
        </w:rPr>
        <w:fldChar w:fldCharType="end"/>
      </w:r>
    </w:p>
    <w:p w14:paraId="2BE20A8F" w14:textId="0DD05582" w:rsidR="001453D2" w:rsidRDefault="001453D2">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_Toc155426597 \h </w:instrText>
      </w:r>
      <w:r>
        <w:rPr>
          <w:noProof/>
        </w:rPr>
      </w:r>
      <w:r>
        <w:rPr>
          <w:noProof/>
        </w:rPr>
        <w:fldChar w:fldCharType="separate"/>
      </w:r>
      <w:r>
        <w:rPr>
          <w:noProof/>
        </w:rPr>
        <w:t>25</w:t>
      </w:r>
      <w:r>
        <w:rPr>
          <w:noProof/>
        </w:rPr>
        <w:fldChar w:fldCharType="end"/>
      </w:r>
    </w:p>
    <w:p w14:paraId="19BBD676" w14:textId="2D68B358" w:rsidR="001453D2" w:rsidRDefault="001453D2">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_Toc155426598 \h </w:instrText>
      </w:r>
      <w:r>
        <w:rPr>
          <w:noProof/>
        </w:rPr>
      </w:r>
      <w:r>
        <w:rPr>
          <w:noProof/>
        </w:rPr>
        <w:fldChar w:fldCharType="separate"/>
      </w:r>
      <w:r>
        <w:rPr>
          <w:noProof/>
        </w:rPr>
        <w:t>25</w:t>
      </w:r>
      <w:r>
        <w:rPr>
          <w:noProof/>
        </w:rPr>
        <w:fldChar w:fldCharType="end"/>
      </w:r>
    </w:p>
    <w:p w14:paraId="561F1D6B" w14:textId="599B70B8" w:rsidR="001453D2" w:rsidRDefault="001453D2">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_Toc155426599 \h </w:instrText>
      </w:r>
      <w:r>
        <w:rPr>
          <w:noProof/>
        </w:rPr>
      </w:r>
      <w:r>
        <w:rPr>
          <w:noProof/>
        </w:rPr>
        <w:fldChar w:fldCharType="separate"/>
      </w:r>
      <w:r>
        <w:rPr>
          <w:noProof/>
        </w:rPr>
        <w:t>25</w:t>
      </w:r>
      <w:r>
        <w:rPr>
          <w:noProof/>
        </w:rPr>
        <w:fldChar w:fldCharType="end"/>
      </w:r>
    </w:p>
    <w:p w14:paraId="02B886B0" w14:textId="0D90D7E0" w:rsidR="001453D2" w:rsidRDefault="001453D2">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_Toc155426600 \h </w:instrText>
      </w:r>
      <w:r>
        <w:rPr>
          <w:noProof/>
        </w:rPr>
      </w:r>
      <w:r>
        <w:rPr>
          <w:noProof/>
        </w:rPr>
        <w:fldChar w:fldCharType="separate"/>
      </w:r>
      <w:r>
        <w:rPr>
          <w:noProof/>
        </w:rPr>
        <w:t>25</w:t>
      </w:r>
      <w:r>
        <w:rPr>
          <w:noProof/>
        </w:rPr>
        <w:fldChar w:fldCharType="end"/>
      </w:r>
    </w:p>
    <w:p w14:paraId="7C13C83A" w14:textId="0D1380F9" w:rsidR="001453D2" w:rsidRDefault="001453D2">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_Toc155426601 \h </w:instrText>
      </w:r>
      <w:r>
        <w:rPr>
          <w:noProof/>
        </w:rPr>
      </w:r>
      <w:r>
        <w:rPr>
          <w:noProof/>
        </w:rPr>
        <w:fldChar w:fldCharType="separate"/>
      </w:r>
      <w:r>
        <w:rPr>
          <w:noProof/>
        </w:rPr>
        <w:t>25</w:t>
      </w:r>
      <w:r>
        <w:rPr>
          <w:noProof/>
        </w:rPr>
        <w:fldChar w:fldCharType="end"/>
      </w:r>
    </w:p>
    <w:p w14:paraId="1DF5656A" w14:textId="229CA919" w:rsidR="001453D2" w:rsidRDefault="001453D2">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_Toc155426602 \h </w:instrText>
      </w:r>
      <w:r>
        <w:rPr>
          <w:noProof/>
        </w:rPr>
      </w:r>
      <w:r>
        <w:rPr>
          <w:noProof/>
        </w:rPr>
        <w:fldChar w:fldCharType="separate"/>
      </w:r>
      <w:r>
        <w:rPr>
          <w:noProof/>
        </w:rPr>
        <w:t>25</w:t>
      </w:r>
      <w:r>
        <w:rPr>
          <w:noProof/>
        </w:rPr>
        <w:fldChar w:fldCharType="end"/>
      </w:r>
    </w:p>
    <w:p w14:paraId="6A406627" w14:textId="2E31D701" w:rsidR="001453D2" w:rsidRDefault="001453D2">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_Toc155426603 \h </w:instrText>
      </w:r>
      <w:r>
        <w:rPr>
          <w:noProof/>
        </w:rPr>
      </w:r>
      <w:r>
        <w:rPr>
          <w:noProof/>
        </w:rPr>
        <w:fldChar w:fldCharType="separate"/>
      </w:r>
      <w:r>
        <w:rPr>
          <w:noProof/>
        </w:rPr>
        <w:t>26</w:t>
      </w:r>
      <w:r>
        <w:rPr>
          <w:noProof/>
        </w:rPr>
        <w:fldChar w:fldCharType="end"/>
      </w:r>
    </w:p>
    <w:p w14:paraId="439BCD6B" w14:textId="2BD9A650" w:rsidR="001453D2" w:rsidRDefault="001453D2">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_Toc155426604 \h </w:instrText>
      </w:r>
      <w:r>
        <w:rPr>
          <w:noProof/>
        </w:rPr>
      </w:r>
      <w:r>
        <w:rPr>
          <w:noProof/>
        </w:rPr>
        <w:fldChar w:fldCharType="separate"/>
      </w:r>
      <w:r>
        <w:rPr>
          <w:noProof/>
        </w:rPr>
        <w:t>26</w:t>
      </w:r>
      <w:r>
        <w:rPr>
          <w:noProof/>
        </w:rPr>
        <w:fldChar w:fldCharType="end"/>
      </w:r>
    </w:p>
    <w:p w14:paraId="4B246740" w14:textId="2B42B43C" w:rsidR="001453D2" w:rsidRDefault="001453D2">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_Toc155426605 \h </w:instrText>
      </w:r>
      <w:r>
        <w:rPr>
          <w:noProof/>
        </w:rPr>
      </w:r>
      <w:r>
        <w:rPr>
          <w:noProof/>
        </w:rPr>
        <w:fldChar w:fldCharType="separate"/>
      </w:r>
      <w:r>
        <w:rPr>
          <w:noProof/>
        </w:rPr>
        <w:t>26</w:t>
      </w:r>
      <w:r>
        <w:rPr>
          <w:noProof/>
        </w:rPr>
        <w:fldChar w:fldCharType="end"/>
      </w:r>
    </w:p>
    <w:p w14:paraId="4E99D2DF" w14:textId="467C20CD" w:rsidR="001453D2" w:rsidRDefault="001453D2">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_Toc155426606 \h </w:instrText>
      </w:r>
      <w:r>
        <w:rPr>
          <w:noProof/>
        </w:rPr>
      </w:r>
      <w:r>
        <w:rPr>
          <w:noProof/>
        </w:rPr>
        <w:fldChar w:fldCharType="separate"/>
      </w:r>
      <w:r>
        <w:rPr>
          <w:noProof/>
        </w:rPr>
        <w:t>26</w:t>
      </w:r>
      <w:r>
        <w:rPr>
          <w:noProof/>
        </w:rPr>
        <w:fldChar w:fldCharType="end"/>
      </w:r>
    </w:p>
    <w:p w14:paraId="7E3B9FEE" w14:textId="6F02A265" w:rsidR="001453D2" w:rsidRDefault="001453D2">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_Toc155426607 \h </w:instrText>
      </w:r>
      <w:r>
        <w:rPr>
          <w:noProof/>
        </w:rPr>
      </w:r>
      <w:r>
        <w:rPr>
          <w:noProof/>
        </w:rPr>
        <w:fldChar w:fldCharType="separate"/>
      </w:r>
      <w:r>
        <w:rPr>
          <w:noProof/>
        </w:rPr>
        <w:t>26</w:t>
      </w:r>
      <w:r>
        <w:rPr>
          <w:noProof/>
        </w:rPr>
        <w:fldChar w:fldCharType="end"/>
      </w:r>
    </w:p>
    <w:p w14:paraId="50737561" w14:textId="3862F7F4" w:rsidR="001453D2" w:rsidRDefault="001453D2">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_Toc155426608 \h </w:instrText>
      </w:r>
      <w:r>
        <w:rPr>
          <w:noProof/>
        </w:rPr>
      </w:r>
      <w:r>
        <w:rPr>
          <w:noProof/>
        </w:rPr>
        <w:fldChar w:fldCharType="separate"/>
      </w:r>
      <w:r>
        <w:rPr>
          <w:noProof/>
        </w:rPr>
        <w:t>26</w:t>
      </w:r>
      <w:r>
        <w:rPr>
          <w:noProof/>
        </w:rPr>
        <w:fldChar w:fldCharType="end"/>
      </w:r>
    </w:p>
    <w:p w14:paraId="786AF741" w14:textId="5E8FB92A" w:rsidR="001453D2" w:rsidRDefault="001453D2">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_Toc155426609 \h </w:instrText>
      </w:r>
      <w:r>
        <w:rPr>
          <w:noProof/>
        </w:rPr>
      </w:r>
      <w:r>
        <w:rPr>
          <w:noProof/>
        </w:rPr>
        <w:fldChar w:fldCharType="separate"/>
      </w:r>
      <w:r>
        <w:rPr>
          <w:noProof/>
        </w:rPr>
        <w:t>26</w:t>
      </w:r>
      <w:r>
        <w:rPr>
          <w:noProof/>
        </w:rPr>
        <w:fldChar w:fldCharType="end"/>
      </w:r>
    </w:p>
    <w:p w14:paraId="3A9C83D5" w14:textId="7CF382F2" w:rsidR="001453D2" w:rsidRDefault="001453D2">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_Toc155426610 \h </w:instrText>
      </w:r>
      <w:r>
        <w:rPr>
          <w:noProof/>
        </w:rPr>
      </w:r>
      <w:r>
        <w:rPr>
          <w:noProof/>
        </w:rPr>
        <w:fldChar w:fldCharType="separate"/>
      </w:r>
      <w:r>
        <w:rPr>
          <w:noProof/>
        </w:rPr>
        <w:t>27</w:t>
      </w:r>
      <w:r>
        <w:rPr>
          <w:noProof/>
        </w:rPr>
        <w:fldChar w:fldCharType="end"/>
      </w:r>
    </w:p>
    <w:p w14:paraId="217A48BD" w14:textId="57C3DC8F" w:rsidR="001453D2" w:rsidRDefault="001453D2">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_Toc155426611 \h </w:instrText>
      </w:r>
      <w:r>
        <w:rPr>
          <w:noProof/>
        </w:rPr>
      </w:r>
      <w:r>
        <w:rPr>
          <w:noProof/>
        </w:rPr>
        <w:fldChar w:fldCharType="separate"/>
      </w:r>
      <w:r>
        <w:rPr>
          <w:noProof/>
        </w:rPr>
        <w:t>27</w:t>
      </w:r>
      <w:r>
        <w:rPr>
          <w:noProof/>
        </w:rPr>
        <w:fldChar w:fldCharType="end"/>
      </w:r>
    </w:p>
    <w:p w14:paraId="6B4543A3" w14:textId="22514824" w:rsidR="001453D2" w:rsidRDefault="001453D2">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_Toc155426612 \h </w:instrText>
      </w:r>
      <w:r>
        <w:rPr>
          <w:noProof/>
        </w:rPr>
      </w:r>
      <w:r>
        <w:rPr>
          <w:noProof/>
        </w:rPr>
        <w:fldChar w:fldCharType="separate"/>
      </w:r>
      <w:r>
        <w:rPr>
          <w:noProof/>
        </w:rPr>
        <w:t>27</w:t>
      </w:r>
      <w:r>
        <w:rPr>
          <w:noProof/>
        </w:rPr>
        <w:fldChar w:fldCharType="end"/>
      </w:r>
    </w:p>
    <w:p w14:paraId="5B40C145" w14:textId="5949DB9C" w:rsidR="001453D2" w:rsidRDefault="001453D2">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_Toc155426613 \h </w:instrText>
      </w:r>
      <w:r>
        <w:rPr>
          <w:noProof/>
        </w:rPr>
      </w:r>
      <w:r>
        <w:rPr>
          <w:noProof/>
        </w:rPr>
        <w:fldChar w:fldCharType="separate"/>
      </w:r>
      <w:r>
        <w:rPr>
          <w:noProof/>
        </w:rPr>
        <w:t>27</w:t>
      </w:r>
      <w:r>
        <w:rPr>
          <w:noProof/>
        </w:rPr>
        <w:fldChar w:fldCharType="end"/>
      </w:r>
    </w:p>
    <w:p w14:paraId="5E43540C" w14:textId="2327BCDD" w:rsidR="001453D2" w:rsidRDefault="001453D2">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_Toc155426614 \h </w:instrText>
      </w:r>
      <w:r>
        <w:rPr>
          <w:noProof/>
        </w:rPr>
      </w:r>
      <w:r>
        <w:rPr>
          <w:noProof/>
        </w:rPr>
        <w:fldChar w:fldCharType="separate"/>
      </w:r>
      <w:r>
        <w:rPr>
          <w:noProof/>
        </w:rPr>
        <w:t>28</w:t>
      </w:r>
      <w:r>
        <w:rPr>
          <w:noProof/>
        </w:rPr>
        <w:fldChar w:fldCharType="end"/>
      </w:r>
    </w:p>
    <w:p w14:paraId="57FC4459" w14:textId="00778BD5" w:rsidR="001453D2" w:rsidRDefault="001453D2">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_Toc155426615 \h </w:instrText>
      </w:r>
      <w:r>
        <w:rPr>
          <w:noProof/>
        </w:rPr>
      </w:r>
      <w:r>
        <w:rPr>
          <w:noProof/>
        </w:rPr>
        <w:fldChar w:fldCharType="separate"/>
      </w:r>
      <w:r>
        <w:rPr>
          <w:noProof/>
        </w:rPr>
        <w:t>28</w:t>
      </w:r>
      <w:r>
        <w:rPr>
          <w:noProof/>
        </w:rPr>
        <w:fldChar w:fldCharType="end"/>
      </w:r>
    </w:p>
    <w:p w14:paraId="03D6EB12" w14:textId="06938E64" w:rsidR="001453D2" w:rsidRDefault="001453D2">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_Toc155426616 \h </w:instrText>
      </w:r>
      <w:r>
        <w:rPr>
          <w:noProof/>
        </w:rPr>
      </w:r>
      <w:r>
        <w:rPr>
          <w:noProof/>
        </w:rPr>
        <w:fldChar w:fldCharType="separate"/>
      </w:r>
      <w:r>
        <w:rPr>
          <w:noProof/>
        </w:rPr>
        <w:t>28</w:t>
      </w:r>
      <w:r>
        <w:rPr>
          <w:noProof/>
        </w:rPr>
        <w:fldChar w:fldCharType="end"/>
      </w:r>
    </w:p>
    <w:p w14:paraId="6704B1C2" w14:textId="06170681" w:rsidR="001453D2" w:rsidRDefault="001453D2">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_Toc155426617 \h </w:instrText>
      </w:r>
      <w:r>
        <w:rPr>
          <w:noProof/>
        </w:rPr>
      </w:r>
      <w:r>
        <w:rPr>
          <w:noProof/>
        </w:rPr>
        <w:fldChar w:fldCharType="separate"/>
      </w:r>
      <w:r>
        <w:rPr>
          <w:noProof/>
        </w:rPr>
        <w:t>28</w:t>
      </w:r>
      <w:r>
        <w:rPr>
          <w:noProof/>
        </w:rPr>
        <w:fldChar w:fldCharType="end"/>
      </w:r>
    </w:p>
    <w:p w14:paraId="3A243D5D" w14:textId="07F6AD84" w:rsidR="001453D2" w:rsidRDefault="001453D2">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_Toc155426618 \h </w:instrText>
      </w:r>
      <w:r>
        <w:rPr>
          <w:noProof/>
        </w:rPr>
      </w:r>
      <w:r>
        <w:rPr>
          <w:noProof/>
        </w:rPr>
        <w:fldChar w:fldCharType="separate"/>
      </w:r>
      <w:r>
        <w:rPr>
          <w:noProof/>
        </w:rPr>
        <w:t>28</w:t>
      </w:r>
      <w:r>
        <w:rPr>
          <w:noProof/>
        </w:rPr>
        <w:fldChar w:fldCharType="end"/>
      </w:r>
    </w:p>
    <w:p w14:paraId="1B52E31E" w14:textId="4A4FEC9F" w:rsidR="001453D2" w:rsidRDefault="001453D2">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_Toc155426619 \h </w:instrText>
      </w:r>
      <w:r>
        <w:rPr>
          <w:noProof/>
        </w:rPr>
      </w:r>
      <w:r>
        <w:rPr>
          <w:noProof/>
        </w:rPr>
        <w:fldChar w:fldCharType="separate"/>
      </w:r>
      <w:r>
        <w:rPr>
          <w:noProof/>
        </w:rPr>
        <w:t>28</w:t>
      </w:r>
      <w:r>
        <w:rPr>
          <w:noProof/>
        </w:rPr>
        <w:fldChar w:fldCharType="end"/>
      </w:r>
    </w:p>
    <w:p w14:paraId="55DFB091" w14:textId="3935A0B2" w:rsidR="001453D2" w:rsidRDefault="001453D2">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_Toc155426620 \h </w:instrText>
      </w:r>
      <w:r>
        <w:rPr>
          <w:noProof/>
        </w:rPr>
      </w:r>
      <w:r>
        <w:rPr>
          <w:noProof/>
        </w:rPr>
        <w:fldChar w:fldCharType="separate"/>
      </w:r>
      <w:r>
        <w:rPr>
          <w:noProof/>
        </w:rPr>
        <w:t>29</w:t>
      </w:r>
      <w:r>
        <w:rPr>
          <w:noProof/>
        </w:rPr>
        <w:fldChar w:fldCharType="end"/>
      </w:r>
    </w:p>
    <w:p w14:paraId="01858D23" w14:textId="247A6F14" w:rsidR="001453D2" w:rsidRDefault="001453D2">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_Toc155426621 \h </w:instrText>
      </w:r>
      <w:r>
        <w:rPr>
          <w:noProof/>
        </w:rPr>
      </w:r>
      <w:r>
        <w:rPr>
          <w:noProof/>
        </w:rPr>
        <w:fldChar w:fldCharType="separate"/>
      </w:r>
      <w:r>
        <w:rPr>
          <w:noProof/>
        </w:rPr>
        <w:t>29</w:t>
      </w:r>
      <w:r>
        <w:rPr>
          <w:noProof/>
        </w:rPr>
        <w:fldChar w:fldCharType="end"/>
      </w:r>
    </w:p>
    <w:p w14:paraId="7B841EC0" w14:textId="291A59A1" w:rsidR="001453D2" w:rsidRDefault="001453D2">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_Toc155426622 \h </w:instrText>
      </w:r>
      <w:r>
        <w:rPr>
          <w:noProof/>
        </w:rPr>
      </w:r>
      <w:r>
        <w:rPr>
          <w:noProof/>
        </w:rPr>
        <w:fldChar w:fldCharType="separate"/>
      </w:r>
      <w:r>
        <w:rPr>
          <w:noProof/>
        </w:rPr>
        <w:t>29</w:t>
      </w:r>
      <w:r>
        <w:rPr>
          <w:noProof/>
        </w:rPr>
        <w:fldChar w:fldCharType="end"/>
      </w:r>
    </w:p>
    <w:p w14:paraId="169C9DF2" w14:textId="03DD7BAB" w:rsidR="001453D2" w:rsidRDefault="001453D2">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_Toc155426623 \h </w:instrText>
      </w:r>
      <w:r>
        <w:rPr>
          <w:noProof/>
        </w:rPr>
      </w:r>
      <w:r>
        <w:rPr>
          <w:noProof/>
        </w:rPr>
        <w:fldChar w:fldCharType="separate"/>
      </w:r>
      <w:r>
        <w:rPr>
          <w:noProof/>
        </w:rPr>
        <w:t>29</w:t>
      </w:r>
      <w:r>
        <w:rPr>
          <w:noProof/>
        </w:rPr>
        <w:fldChar w:fldCharType="end"/>
      </w:r>
    </w:p>
    <w:p w14:paraId="1164050A" w14:textId="3757D79E" w:rsidR="001453D2" w:rsidRDefault="001453D2">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_Toc155426624 \h </w:instrText>
      </w:r>
      <w:r>
        <w:rPr>
          <w:noProof/>
        </w:rPr>
      </w:r>
      <w:r>
        <w:rPr>
          <w:noProof/>
        </w:rPr>
        <w:fldChar w:fldCharType="separate"/>
      </w:r>
      <w:r>
        <w:rPr>
          <w:noProof/>
        </w:rPr>
        <w:t>29</w:t>
      </w:r>
      <w:r>
        <w:rPr>
          <w:noProof/>
        </w:rPr>
        <w:fldChar w:fldCharType="end"/>
      </w:r>
    </w:p>
    <w:p w14:paraId="452205FB" w14:textId="69BD8CC2" w:rsidR="001453D2" w:rsidRDefault="001453D2">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_Toc155426625 \h </w:instrText>
      </w:r>
      <w:r>
        <w:rPr>
          <w:noProof/>
        </w:rPr>
      </w:r>
      <w:r>
        <w:rPr>
          <w:noProof/>
        </w:rPr>
        <w:fldChar w:fldCharType="separate"/>
      </w:r>
      <w:r>
        <w:rPr>
          <w:noProof/>
        </w:rPr>
        <w:t>29</w:t>
      </w:r>
      <w:r>
        <w:rPr>
          <w:noProof/>
        </w:rPr>
        <w:fldChar w:fldCharType="end"/>
      </w:r>
    </w:p>
    <w:p w14:paraId="454C549C" w14:textId="6685C570" w:rsidR="001453D2" w:rsidRDefault="001453D2">
      <w:pPr>
        <w:pStyle w:val="TOC1"/>
        <w:rPr>
          <w:rFonts w:asciiTheme="minorHAnsi" w:eastAsiaTheme="minorEastAsia" w:hAnsiTheme="minorHAnsi" w:cstheme="minorBidi"/>
          <w:noProof/>
          <w:szCs w:val="22"/>
          <w:lang w:eastAsia="en-GB"/>
        </w:rPr>
      </w:pPr>
      <w:r w:rsidRPr="00556E39">
        <w:rPr>
          <w:noProof/>
          <w:lang w:val="fr-FR"/>
        </w:rPr>
        <w:t>9</w:t>
      </w:r>
      <w:r>
        <w:rPr>
          <w:rFonts w:asciiTheme="minorHAnsi" w:eastAsiaTheme="minorEastAsia" w:hAnsiTheme="minorHAnsi" w:cstheme="minorBidi"/>
          <w:noProof/>
          <w:szCs w:val="22"/>
          <w:lang w:eastAsia="en-GB"/>
        </w:rPr>
        <w:tab/>
      </w:r>
      <w:r w:rsidRPr="00556E39">
        <w:rPr>
          <w:noProof/>
          <w:lang w:val="fr-FR"/>
        </w:rPr>
        <w:t>Information elements coding</w:t>
      </w:r>
      <w:r>
        <w:rPr>
          <w:noProof/>
        </w:rPr>
        <w:tab/>
      </w:r>
      <w:r>
        <w:rPr>
          <w:noProof/>
        </w:rPr>
        <w:fldChar w:fldCharType="begin" w:fldLock="1"/>
      </w:r>
      <w:r>
        <w:rPr>
          <w:noProof/>
        </w:rPr>
        <w:instrText xml:space="preserve"> PAGEREF _Toc155426626 \h </w:instrText>
      </w:r>
      <w:r>
        <w:rPr>
          <w:noProof/>
        </w:rPr>
      </w:r>
      <w:r>
        <w:rPr>
          <w:noProof/>
        </w:rPr>
        <w:fldChar w:fldCharType="separate"/>
      </w:r>
      <w:r>
        <w:rPr>
          <w:noProof/>
        </w:rPr>
        <w:t>30</w:t>
      </w:r>
      <w:r>
        <w:rPr>
          <w:noProof/>
        </w:rPr>
        <w:fldChar w:fldCharType="end"/>
      </w:r>
    </w:p>
    <w:p w14:paraId="1C56CA21" w14:textId="1E33EB9B" w:rsidR="001453D2" w:rsidRDefault="001453D2">
      <w:pPr>
        <w:pStyle w:val="TOC2"/>
        <w:rPr>
          <w:rFonts w:asciiTheme="minorHAnsi" w:eastAsiaTheme="minorEastAsia" w:hAnsiTheme="minorHAnsi" w:cstheme="minorBidi"/>
          <w:noProof/>
          <w:sz w:val="22"/>
          <w:szCs w:val="22"/>
          <w:lang w:eastAsia="en-GB"/>
        </w:rPr>
      </w:pPr>
      <w:r w:rsidRPr="00556E39">
        <w:rPr>
          <w:noProof/>
          <w:lang w:val="fr-FR"/>
        </w:rPr>
        <w:t>9.1</w:t>
      </w:r>
      <w:r>
        <w:rPr>
          <w:rFonts w:asciiTheme="minorHAnsi" w:eastAsiaTheme="minorEastAsia" w:hAnsiTheme="minorHAnsi" w:cstheme="minorBidi"/>
          <w:noProof/>
          <w:sz w:val="22"/>
          <w:szCs w:val="22"/>
          <w:lang w:eastAsia="en-GB"/>
        </w:rPr>
        <w:tab/>
      </w:r>
      <w:r w:rsidRPr="00556E39">
        <w:rPr>
          <w:noProof/>
          <w:lang w:val="fr-FR"/>
        </w:rPr>
        <w:t>Port management service message type</w:t>
      </w:r>
      <w:r>
        <w:rPr>
          <w:noProof/>
        </w:rPr>
        <w:tab/>
      </w:r>
      <w:r>
        <w:rPr>
          <w:noProof/>
        </w:rPr>
        <w:fldChar w:fldCharType="begin" w:fldLock="1"/>
      </w:r>
      <w:r>
        <w:rPr>
          <w:noProof/>
        </w:rPr>
        <w:instrText xml:space="preserve"> PAGEREF _Toc155426627 \h </w:instrText>
      </w:r>
      <w:r>
        <w:rPr>
          <w:noProof/>
        </w:rPr>
      </w:r>
      <w:r>
        <w:rPr>
          <w:noProof/>
        </w:rPr>
        <w:fldChar w:fldCharType="separate"/>
      </w:r>
      <w:r>
        <w:rPr>
          <w:noProof/>
        </w:rPr>
        <w:t>30</w:t>
      </w:r>
      <w:r>
        <w:rPr>
          <w:noProof/>
        </w:rPr>
        <w:fldChar w:fldCharType="end"/>
      </w:r>
    </w:p>
    <w:p w14:paraId="48950537" w14:textId="1B690041" w:rsidR="001453D2" w:rsidRDefault="001453D2">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_Toc155426628 \h </w:instrText>
      </w:r>
      <w:r>
        <w:rPr>
          <w:noProof/>
        </w:rPr>
      </w:r>
      <w:r>
        <w:rPr>
          <w:noProof/>
        </w:rPr>
        <w:fldChar w:fldCharType="separate"/>
      </w:r>
      <w:r>
        <w:rPr>
          <w:noProof/>
        </w:rPr>
        <w:t>30</w:t>
      </w:r>
      <w:r>
        <w:rPr>
          <w:noProof/>
        </w:rPr>
        <w:fldChar w:fldCharType="end"/>
      </w:r>
    </w:p>
    <w:p w14:paraId="17F5F5C9" w14:textId="7043B4A0" w:rsidR="001453D2" w:rsidRDefault="001453D2">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_Toc155426629 \h </w:instrText>
      </w:r>
      <w:r>
        <w:rPr>
          <w:noProof/>
        </w:rPr>
      </w:r>
      <w:r>
        <w:rPr>
          <w:noProof/>
        </w:rPr>
        <w:fldChar w:fldCharType="separate"/>
      </w:r>
      <w:r>
        <w:rPr>
          <w:noProof/>
        </w:rPr>
        <w:t>39</w:t>
      </w:r>
      <w:r>
        <w:rPr>
          <w:noProof/>
        </w:rPr>
        <w:fldChar w:fldCharType="end"/>
      </w:r>
    </w:p>
    <w:p w14:paraId="51E2DB96" w14:textId="4F8FDC49" w:rsidR="001453D2" w:rsidRDefault="001453D2">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_Toc155426630 \h </w:instrText>
      </w:r>
      <w:r>
        <w:rPr>
          <w:noProof/>
        </w:rPr>
      </w:r>
      <w:r>
        <w:rPr>
          <w:noProof/>
        </w:rPr>
        <w:fldChar w:fldCharType="separate"/>
      </w:r>
      <w:r>
        <w:rPr>
          <w:noProof/>
        </w:rPr>
        <w:t>40</w:t>
      </w:r>
      <w:r>
        <w:rPr>
          <w:noProof/>
        </w:rPr>
        <w:fldChar w:fldCharType="end"/>
      </w:r>
    </w:p>
    <w:p w14:paraId="070EF2D8" w14:textId="282ABADA" w:rsidR="001453D2" w:rsidRDefault="001453D2">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_Toc155426631 \h </w:instrText>
      </w:r>
      <w:r>
        <w:rPr>
          <w:noProof/>
        </w:rPr>
      </w:r>
      <w:r>
        <w:rPr>
          <w:noProof/>
        </w:rPr>
        <w:fldChar w:fldCharType="separate"/>
      </w:r>
      <w:r>
        <w:rPr>
          <w:noProof/>
        </w:rPr>
        <w:t>42</w:t>
      </w:r>
      <w:r>
        <w:rPr>
          <w:noProof/>
        </w:rPr>
        <w:fldChar w:fldCharType="end"/>
      </w:r>
    </w:p>
    <w:p w14:paraId="63870AC7" w14:textId="0007FD8E" w:rsidR="001453D2" w:rsidRDefault="001453D2">
      <w:pPr>
        <w:pStyle w:val="TOC2"/>
        <w:rPr>
          <w:rFonts w:asciiTheme="minorHAnsi" w:eastAsiaTheme="minorEastAsia" w:hAnsiTheme="minorHAnsi" w:cstheme="minorBidi"/>
          <w:noProof/>
          <w:sz w:val="22"/>
          <w:szCs w:val="22"/>
          <w:lang w:eastAsia="en-GB"/>
        </w:rPr>
      </w:pPr>
      <w:r w:rsidRPr="00556E39">
        <w:rPr>
          <w:noProof/>
          <w:lang w:val="fr-FR"/>
        </w:rPr>
        <w:t>9.5A</w:t>
      </w:r>
      <w:r>
        <w:rPr>
          <w:rFonts w:asciiTheme="minorHAnsi" w:eastAsiaTheme="minorEastAsia" w:hAnsiTheme="minorHAnsi" w:cstheme="minorBidi"/>
          <w:noProof/>
          <w:sz w:val="22"/>
          <w:szCs w:val="22"/>
          <w:lang w:eastAsia="en-GB"/>
        </w:rPr>
        <w:tab/>
      </w:r>
      <w:r w:rsidRPr="00556E39">
        <w:rPr>
          <w:noProof/>
          <w:lang w:val="fr-FR"/>
        </w:rPr>
        <w:t>User plane node management service message type</w:t>
      </w:r>
      <w:r>
        <w:rPr>
          <w:noProof/>
        </w:rPr>
        <w:tab/>
      </w:r>
      <w:r>
        <w:rPr>
          <w:noProof/>
        </w:rPr>
        <w:fldChar w:fldCharType="begin" w:fldLock="1"/>
      </w:r>
      <w:r>
        <w:rPr>
          <w:noProof/>
        </w:rPr>
        <w:instrText xml:space="preserve"> PAGEREF _Toc155426632 \h </w:instrText>
      </w:r>
      <w:r>
        <w:rPr>
          <w:noProof/>
        </w:rPr>
      </w:r>
      <w:r>
        <w:rPr>
          <w:noProof/>
        </w:rPr>
        <w:fldChar w:fldCharType="separate"/>
      </w:r>
      <w:r>
        <w:rPr>
          <w:noProof/>
        </w:rPr>
        <w:t>46</w:t>
      </w:r>
      <w:r>
        <w:rPr>
          <w:noProof/>
        </w:rPr>
        <w:fldChar w:fldCharType="end"/>
      </w:r>
    </w:p>
    <w:p w14:paraId="4EB56AFB" w14:textId="25330A29" w:rsidR="001453D2" w:rsidRDefault="001453D2">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_Toc155426633 \h </w:instrText>
      </w:r>
      <w:r>
        <w:rPr>
          <w:noProof/>
        </w:rPr>
      </w:r>
      <w:r>
        <w:rPr>
          <w:noProof/>
        </w:rPr>
        <w:fldChar w:fldCharType="separate"/>
      </w:r>
      <w:r>
        <w:rPr>
          <w:noProof/>
        </w:rPr>
        <w:t>46</w:t>
      </w:r>
      <w:r>
        <w:rPr>
          <w:noProof/>
        </w:rPr>
        <w:fldChar w:fldCharType="end"/>
      </w:r>
    </w:p>
    <w:p w14:paraId="20D5EE3C" w14:textId="59C51389" w:rsidR="001453D2" w:rsidRDefault="001453D2">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_Toc155426634 \h </w:instrText>
      </w:r>
      <w:r>
        <w:rPr>
          <w:noProof/>
        </w:rPr>
      </w:r>
      <w:r>
        <w:rPr>
          <w:noProof/>
        </w:rPr>
        <w:fldChar w:fldCharType="separate"/>
      </w:r>
      <w:r>
        <w:rPr>
          <w:noProof/>
        </w:rPr>
        <w:t>54</w:t>
      </w:r>
      <w:r>
        <w:rPr>
          <w:noProof/>
        </w:rPr>
        <w:fldChar w:fldCharType="end"/>
      </w:r>
    </w:p>
    <w:p w14:paraId="4A213F79" w14:textId="3B7599B3" w:rsidR="001453D2" w:rsidRDefault="001453D2">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_Toc155426635 \h </w:instrText>
      </w:r>
      <w:r>
        <w:rPr>
          <w:noProof/>
        </w:rPr>
      </w:r>
      <w:r>
        <w:rPr>
          <w:noProof/>
        </w:rPr>
        <w:fldChar w:fldCharType="separate"/>
      </w:r>
      <w:r>
        <w:rPr>
          <w:noProof/>
        </w:rPr>
        <w:t>55</w:t>
      </w:r>
      <w:r>
        <w:rPr>
          <w:noProof/>
        </w:rPr>
        <w:fldChar w:fldCharType="end"/>
      </w:r>
    </w:p>
    <w:p w14:paraId="788CF053" w14:textId="3160DC48" w:rsidR="001453D2" w:rsidRDefault="001453D2">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_Toc155426636 \h </w:instrText>
      </w:r>
      <w:r>
        <w:rPr>
          <w:noProof/>
        </w:rPr>
      </w:r>
      <w:r>
        <w:rPr>
          <w:noProof/>
        </w:rPr>
        <w:fldChar w:fldCharType="separate"/>
      </w:r>
      <w:r>
        <w:rPr>
          <w:noProof/>
        </w:rPr>
        <w:t>58</w:t>
      </w:r>
      <w:r>
        <w:rPr>
          <w:noProof/>
        </w:rPr>
        <w:fldChar w:fldCharType="end"/>
      </w:r>
    </w:p>
    <w:p w14:paraId="51ECAB85" w14:textId="2BCA08C3" w:rsidR="001453D2" w:rsidRDefault="001453D2">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_Toc155426637 \h </w:instrText>
      </w:r>
      <w:r>
        <w:rPr>
          <w:noProof/>
        </w:rPr>
      </w:r>
      <w:r>
        <w:rPr>
          <w:noProof/>
        </w:rPr>
        <w:fldChar w:fldCharType="separate"/>
      </w:r>
      <w:r>
        <w:rPr>
          <w:noProof/>
        </w:rPr>
        <w:t>63</w:t>
      </w:r>
      <w:r>
        <w:rPr>
          <w:noProof/>
        </w:rPr>
        <w:fldChar w:fldCharType="end"/>
      </w:r>
    </w:p>
    <w:p w14:paraId="7F7CE175" w14:textId="6B201A3E" w:rsidR="001453D2" w:rsidRDefault="001453D2">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_Toc155426638 \h </w:instrText>
      </w:r>
      <w:r>
        <w:rPr>
          <w:noProof/>
        </w:rPr>
      </w:r>
      <w:r>
        <w:rPr>
          <w:noProof/>
        </w:rPr>
        <w:fldChar w:fldCharType="separate"/>
      </w:r>
      <w:r>
        <w:rPr>
          <w:noProof/>
        </w:rPr>
        <w:t>64</w:t>
      </w:r>
      <w:r>
        <w:rPr>
          <w:noProof/>
        </w:rPr>
        <w:fldChar w:fldCharType="end"/>
      </w:r>
    </w:p>
    <w:p w14:paraId="74E24507" w14:textId="69926DB1" w:rsidR="001453D2" w:rsidRDefault="001453D2">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_Toc155426639 \h </w:instrText>
      </w:r>
      <w:r>
        <w:rPr>
          <w:noProof/>
        </w:rPr>
      </w:r>
      <w:r>
        <w:rPr>
          <w:noProof/>
        </w:rPr>
        <w:fldChar w:fldCharType="separate"/>
      </w:r>
      <w:r>
        <w:rPr>
          <w:noProof/>
        </w:rPr>
        <w:t>66</w:t>
      </w:r>
      <w:r>
        <w:rPr>
          <w:noProof/>
        </w:rPr>
        <w:fldChar w:fldCharType="end"/>
      </w:r>
    </w:p>
    <w:p w14:paraId="277F23BE" w14:textId="7F86A217" w:rsidR="001453D2" w:rsidRDefault="001453D2">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_Toc155426640 \h </w:instrText>
      </w:r>
      <w:r>
        <w:rPr>
          <w:noProof/>
        </w:rPr>
      </w:r>
      <w:r>
        <w:rPr>
          <w:noProof/>
        </w:rPr>
        <w:fldChar w:fldCharType="separate"/>
      </w:r>
      <w:r>
        <w:rPr>
          <w:noProof/>
        </w:rPr>
        <w:t>70</w:t>
      </w:r>
      <w:r>
        <w:rPr>
          <w:noProof/>
        </w:rPr>
        <w:fldChar w:fldCharType="end"/>
      </w:r>
    </w:p>
    <w:p w14:paraId="538AEFC9" w14:textId="6EE372DF" w:rsidR="001453D2" w:rsidRDefault="001453D2">
      <w:pPr>
        <w:pStyle w:val="TOC2"/>
        <w:rPr>
          <w:rFonts w:asciiTheme="minorHAnsi" w:eastAsiaTheme="minorEastAsia" w:hAnsiTheme="minorHAnsi" w:cstheme="minorBidi"/>
          <w:noProof/>
          <w:sz w:val="22"/>
          <w:szCs w:val="22"/>
          <w:lang w:eastAsia="en-GB"/>
        </w:rPr>
      </w:pPr>
      <w:r>
        <w:rPr>
          <w:noProof/>
        </w:rPr>
        <w:lastRenderedPageBreak/>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_Toc155426641 \h </w:instrText>
      </w:r>
      <w:r>
        <w:rPr>
          <w:noProof/>
        </w:rPr>
      </w:r>
      <w:r>
        <w:rPr>
          <w:noProof/>
        </w:rPr>
        <w:fldChar w:fldCharType="separate"/>
      </w:r>
      <w:r>
        <w:rPr>
          <w:noProof/>
        </w:rPr>
        <w:t>75</w:t>
      </w:r>
      <w:r>
        <w:rPr>
          <w:noProof/>
        </w:rPr>
        <w:fldChar w:fldCharType="end"/>
      </w:r>
    </w:p>
    <w:p w14:paraId="141DE1F7" w14:textId="3FB52BC7" w:rsidR="001453D2" w:rsidRDefault="001453D2">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_Toc155426642 \h </w:instrText>
      </w:r>
      <w:r>
        <w:rPr>
          <w:noProof/>
        </w:rPr>
      </w:r>
      <w:r>
        <w:rPr>
          <w:noProof/>
        </w:rPr>
        <w:fldChar w:fldCharType="separate"/>
      </w:r>
      <w:r>
        <w:rPr>
          <w:noProof/>
        </w:rPr>
        <w:t>77</w:t>
      </w:r>
      <w:r>
        <w:rPr>
          <w:noProof/>
        </w:rPr>
        <w:fldChar w:fldCharType="end"/>
      </w:r>
    </w:p>
    <w:p w14:paraId="59728271" w14:textId="0440E378" w:rsidR="001453D2" w:rsidRDefault="001453D2">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_Toc155426643 \h </w:instrText>
      </w:r>
      <w:r>
        <w:rPr>
          <w:noProof/>
        </w:rPr>
      </w:r>
      <w:r>
        <w:rPr>
          <w:noProof/>
        </w:rPr>
        <w:fldChar w:fldCharType="separate"/>
      </w:r>
      <w:r>
        <w:rPr>
          <w:noProof/>
        </w:rPr>
        <w:t>79</w:t>
      </w:r>
      <w:r>
        <w:rPr>
          <w:noProof/>
        </w:rPr>
        <w:fldChar w:fldCharType="end"/>
      </w:r>
    </w:p>
    <w:p w14:paraId="19030E5B" w14:textId="2BBF3080" w:rsidR="001453D2" w:rsidRDefault="001453D2">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_Toc155426644 \h </w:instrText>
      </w:r>
      <w:r>
        <w:rPr>
          <w:noProof/>
        </w:rPr>
      </w:r>
      <w:r>
        <w:rPr>
          <w:noProof/>
        </w:rPr>
        <w:fldChar w:fldCharType="separate"/>
      </w:r>
      <w:r>
        <w:rPr>
          <w:noProof/>
        </w:rPr>
        <w:t>82</w:t>
      </w:r>
      <w:r>
        <w:rPr>
          <w:noProof/>
        </w:rPr>
        <w:fldChar w:fldCharType="end"/>
      </w:r>
    </w:p>
    <w:p w14:paraId="254A82B7" w14:textId="57A8E28A" w:rsidR="001453D2" w:rsidRDefault="001453D2">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_Toc155426645 \h </w:instrText>
      </w:r>
      <w:r>
        <w:rPr>
          <w:noProof/>
        </w:rPr>
      </w:r>
      <w:r>
        <w:rPr>
          <w:noProof/>
        </w:rPr>
        <w:fldChar w:fldCharType="separate"/>
      </w:r>
      <w:r>
        <w:rPr>
          <w:noProof/>
        </w:rPr>
        <w:t>82</w:t>
      </w:r>
      <w:r>
        <w:rPr>
          <w:noProof/>
        </w:rPr>
        <w:fldChar w:fldCharType="end"/>
      </w:r>
    </w:p>
    <w:p w14:paraId="36856F29" w14:textId="6904E983" w:rsidR="001453D2" w:rsidRDefault="001453D2">
      <w:pPr>
        <w:pStyle w:val="TOC2"/>
        <w:rPr>
          <w:rFonts w:asciiTheme="minorHAnsi" w:eastAsiaTheme="minorEastAsia" w:hAnsiTheme="minorHAnsi" w:cstheme="minorBidi"/>
          <w:noProof/>
          <w:sz w:val="22"/>
          <w:szCs w:val="22"/>
          <w:lang w:eastAsia="en-GB"/>
        </w:rPr>
      </w:pPr>
      <w:r w:rsidRPr="00556E39">
        <w:rPr>
          <w:rFonts w:eastAsia="SimSun"/>
          <w:noProof/>
        </w:rPr>
        <w:t>9.14</w:t>
      </w:r>
      <w:r>
        <w:rPr>
          <w:rFonts w:asciiTheme="minorHAnsi" w:eastAsiaTheme="minorEastAsia" w:hAnsiTheme="minorHAnsi" w:cstheme="minorBidi"/>
          <w:noProof/>
          <w:sz w:val="22"/>
          <w:szCs w:val="22"/>
          <w:lang w:eastAsia="en-GB"/>
        </w:rPr>
        <w:tab/>
      </w:r>
      <w:r w:rsidRPr="00556E39">
        <w:rPr>
          <w:rFonts w:eastAsia="SimSun"/>
          <w:noProof/>
        </w:rPr>
        <w:t>NW-TT port numbers</w:t>
      </w:r>
      <w:r>
        <w:rPr>
          <w:noProof/>
        </w:rPr>
        <w:tab/>
      </w:r>
      <w:r>
        <w:rPr>
          <w:noProof/>
        </w:rPr>
        <w:fldChar w:fldCharType="begin" w:fldLock="1"/>
      </w:r>
      <w:r>
        <w:rPr>
          <w:noProof/>
        </w:rPr>
        <w:instrText xml:space="preserve"> PAGEREF _Toc155426646 \h </w:instrText>
      </w:r>
      <w:r>
        <w:rPr>
          <w:noProof/>
        </w:rPr>
      </w:r>
      <w:r>
        <w:rPr>
          <w:noProof/>
        </w:rPr>
        <w:fldChar w:fldCharType="separate"/>
      </w:r>
      <w:r>
        <w:rPr>
          <w:noProof/>
        </w:rPr>
        <w:t>82</w:t>
      </w:r>
      <w:r>
        <w:rPr>
          <w:noProof/>
        </w:rPr>
        <w:fldChar w:fldCharType="end"/>
      </w:r>
    </w:p>
    <w:p w14:paraId="38065914" w14:textId="7D588737" w:rsidR="001453D2" w:rsidRDefault="001453D2">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_Toc155426647 \h </w:instrText>
      </w:r>
      <w:r>
        <w:rPr>
          <w:noProof/>
        </w:rPr>
      </w:r>
      <w:r>
        <w:rPr>
          <w:noProof/>
        </w:rPr>
        <w:fldChar w:fldCharType="separate"/>
      </w:r>
      <w:r>
        <w:rPr>
          <w:noProof/>
        </w:rPr>
        <w:t>82</w:t>
      </w:r>
      <w:r>
        <w:rPr>
          <w:noProof/>
        </w:rPr>
        <w:fldChar w:fldCharType="end"/>
      </w:r>
    </w:p>
    <w:p w14:paraId="66941E4B" w14:textId="259CFDBE" w:rsidR="001453D2" w:rsidRDefault="001453D2">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_Toc155426648 \h </w:instrText>
      </w:r>
      <w:r>
        <w:rPr>
          <w:noProof/>
        </w:rPr>
      </w:r>
      <w:r>
        <w:rPr>
          <w:noProof/>
        </w:rPr>
        <w:fldChar w:fldCharType="separate"/>
      </w:r>
      <w:r>
        <w:rPr>
          <w:noProof/>
        </w:rPr>
        <w:t>99</w:t>
      </w:r>
      <w:r>
        <w:rPr>
          <w:noProof/>
        </w:rPr>
        <w:fldChar w:fldCharType="end"/>
      </w:r>
    </w:p>
    <w:p w14:paraId="5B5B0EC4" w14:textId="13321A8B" w:rsidR="001453D2" w:rsidRDefault="001453D2">
      <w:pPr>
        <w:pStyle w:val="TOC3"/>
        <w:rPr>
          <w:rFonts w:asciiTheme="minorHAnsi" w:eastAsiaTheme="minorEastAsia" w:hAnsiTheme="minorHAnsi" w:cstheme="minorBidi"/>
          <w:noProof/>
          <w:sz w:val="22"/>
          <w:szCs w:val="22"/>
          <w:lang w:eastAsia="en-GB"/>
        </w:rPr>
      </w:pPr>
      <w:r w:rsidRPr="00556E39">
        <w:rPr>
          <w:noProof/>
          <w:lang w:val="en-US"/>
        </w:rPr>
        <w:t>9.17</w:t>
      </w:r>
      <w:r>
        <w:rPr>
          <w:rFonts w:asciiTheme="minorHAnsi" w:eastAsiaTheme="minorEastAsia" w:hAnsiTheme="minorHAnsi" w:cstheme="minorBidi"/>
          <w:noProof/>
          <w:sz w:val="22"/>
          <w:szCs w:val="22"/>
          <w:lang w:eastAsia="en-GB"/>
        </w:rPr>
        <w:tab/>
      </w:r>
      <w:r w:rsidRPr="00556E39">
        <w:rPr>
          <w:noProof/>
          <w:lang w:val="en-US"/>
        </w:rPr>
        <w:t>queueMaxSDUTable</w:t>
      </w:r>
      <w:r>
        <w:rPr>
          <w:noProof/>
        </w:rPr>
        <w:tab/>
      </w:r>
      <w:r>
        <w:rPr>
          <w:noProof/>
        </w:rPr>
        <w:fldChar w:fldCharType="begin" w:fldLock="1"/>
      </w:r>
      <w:r>
        <w:rPr>
          <w:noProof/>
        </w:rPr>
        <w:instrText xml:space="preserve"> PAGEREF _Toc155426649 \h </w:instrText>
      </w:r>
      <w:r>
        <w:rPr>
          <w:noProof/>
        </w:rPr>
      </w:r>
      <w:r>
        <w:rPr>
          <w:noProof/>
        </w:rPr>
        <w:fldChar w:fldCharType="separate"/>
      </w:r>
      <w:r>
        <w:rPr>
          <w:noProof/>
        </w:rPr>
        <w:t>100</w:t>
      </w:r>
      <w:r>
        <w:rPr>
          <w:noProof/>
        </w:rPr>
        <w:fldChar w:fldCharType="end"/>
      </w:r>
    </w:p>
    <w:p w14:paraId="4F526824" w14:textId="5021D61C" w:rsidR="001453D2" w:rsidRDefault="001453D2">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_Toc155426650 \h </w:instrText>
      </w:r>
      <w:r>
        <w:rPr>
          <w:noProof/>
        </w:rPr>
      </w:r>
      <w:r>
        <w:rPr>
          <w:noProof/>
        </w:rPr>
        <w:fldChar w:fldCharType="separate"/>
      </w:r>
      <w:r>
        <w:rPr>
          <w:noProof/>
        </w:rPr>
        <w:t>101</w:t>
      </w:r>
      <w:r>
        <w:rPr>
          <w:noProof/>
        </w:rPr>
        <w:fldChar w:fldCharType="end"/>
      </w:r>
    </w:p>
    <w:p w14:paraId="27721F58" w14:textId="6C0A73D6" w:rsidR="001453D2" w:rsidRDefault="001453D2" w:rsidP="001453D2">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_Toc155426651 \h </w:instrText>
      </w:r>
      <w:r>
        <w:rPr>
          <w:noProof/>
        </w:rPr>
      </w:r>
      <w:r>
        <w:rPr>
          <w:noProof/>
        </w:rPr>
        <w:fldChar w:fldCharType="separate"/>
      </w:r>
      <w:r>
        <w:rPr>
          <w:noProof/>
        </w:rPr>
        <w:t>103</w:t>
      </w:r>
      <w:r>
        <w:rPr>
          <w:noProof/>
        </w:rPr>
        <w:fldChar w:fldCharType="end"/>
      </w:r>
    </w:p>
    <w:p w14:paraId="2C112167" w14:textId="60294CE2"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5" w:name="foreword"/>
      <w:bookmarkStart w:id="16" w:name="_Toc33963215"/>
      <w:bookmarkStart w:id="17" w:name="_Toc34393285"/>
      <w:bookmarkStart w:id="18" w:name="_Toc45216089"/>
      <w:bookmarkStart w:id="19" w:name="_Toc51931658"/>
      <w:bookmarkStart w:id="20" w:name="_Toc58235017"/>
      <w:bookmarkStart w:id="21" w:name="_Toc155426528"/>
      <w:bookmarkEnd w:id="15"/>
      <w:r w:rsidRPr="00644C11">
        <w:lastRenderedPageBreak/>
        <w:t>Foreword</w:t>
      </w:r>
      <w:bookmarkEnd w:id="16"/>
      <w:bookmarkEnd w:id="17"/>
      <w:bookmarkEnd w:id="18"/>
      <w:bookmarkEnd w:id="19"/>
      <w:bookmarkEnd w:id="20"/>
      <w:bookmarkEnd w:id="21"/>
    </w:p>
    <w:p w14:paraId="7FFE3D74" w14:textId="77777777" w:rsidR="00080512" w:rsidRPr="00644C11" w:rsidRDefault="00080512">
      <w:r w:rsidRPr="00644C11">
        <w:t xml:space="preserve">This Technical </w:t>
      </w:r>
      <w:bookmarkStart w:id="22" w:name="spectype3"/>
      <w:r w:rsidRPr="00644C11">
        <w:t>Specification</w:t>
      </w:r>
      <w:bookmarkEnd w:id="22"/>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3" w:name="introduction"/>
      <w:bookmarkEnd w:id="23"/>
      <w:r w:rsidRPr="00644C11">
        <w:br w:type="page"/>
      </w:r>
      <w:bookmarkStart w:id="24" w:name="scope"/>
      <w:bookmarkStart w:id="25" w:name="_Toc33963216"/>
      <w:bookmarkStart w:id="26" w:name="_Toc34393286"/>
      <w:bookmarkStart w:id="27" w:name="_Toc45216090"/>
      <w:bookmarkStart w:id="28" w:name="_Toc51931659"/>
      <w:bookmarkStart w:id="29" w:name="_Toc58235018"/>
      <w:bookmarkStart w:id="30" w:name="_Toc155426529"/>
      <w:bookmarkEnd w:id="24"/>
      <w:r w:rsidRPr="00644C11">
        <w:lastRenderedPageBreak/>
        <w:t>1</w:t>
      </w:r>
      <w:r w:rsidRPr="00644C11">
        <w:tab/>
        <w:t>Scope</w:t>
      </w:r>
      <w:bookmarkEnd w:id="25"/>
      <w:bookmarkEnd w:id="26"/>
      <w:bookmarkEnd w:id="27"/>
      <w:bookmarkEnd w:id="28"/>
      <w:bookmarkEnd w:id="29"/>
      <w:bookmarkEnd w:id="30"/>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1" w:name="references"/>
      <w:bookmarkEnd w:id="31"/>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2" w:name="_Toc33963217"/>
      <w:bookmarkStart w:id="33"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4" w:name="_Toc45216091"/>
      <w:bookmarkStart w:id="35" w:name="_Toc51931660"/>
      <w:bookmarkStart w:id="36" w:name="_Toc58235019"/>
      <w:bookmarkStart w:id="37" w:name="_Toc155426530"/>
      <w:r w:rsidRPr="00644C11">
        <w:t>2</w:t>
      </w:r>
      <w:r w:rsidRPr="00644C11">
        <w:tab/>
        <w:t>References</w:t>
      </w:r>
      <w:bookmarkEnd w:id="32"/>
      <w:bookmarkEnd w:id="33"/>
      <w:bookmarkEnd w:id="34"/>
      <w:bookmarkEnd w:id="35"/>
      <w:bookmarkEnd w:id="36"/>
      <w:bookmarkEnd w:id="37"/>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8"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39" w:name="definitions"/>
      <w:bookmarkStart w:id="40" w:name="_Toc33963218"/>
      <w:bookmarkStart w:id="41" w:name="_Toc34393288"/>
      <w:bookmarkStart w:id="42" w:name="_Toc45216092"/>
      <w:bookmarkStart w:id="43" w:name="_Toc51931661"/>
      <w:bookmarkStart w:id="44" w:name="_Toc58235020"/>
      <w:bookmarkStart w:id="45" w:name="_Toc155426531"/>
      <w:bookmarkEnd w:id="38"/>
      <w:bookmarkEnd w:id="39"/>
      <w:r w:rsidRPr="00644C11">
        <w:t>3</w:t>
      </w:r>
      <w:r w:rsidRPr="00644C11">
        <w:tab/>
        <w:t>Definitions</w:t>
      </w:r>
      <w:r w:rsidR="00602AEA" w:rsidRPr="00644C11">
        <w:t xml:space="preserve"> of terms, symbols and abbreviations</w:t>
      </w:r>
      <w:bookmarkEnd w:id="40"/>
      <w:bookmarkEnd w:id="41"/>
      <w:bookmarkEnd w:id="42"/>
      <w:bookmarkEnd w:id="43"/>
      <w:bookmarkEnd w:id="44"/>
      <w:bookmarkEnd w:id="45"/>
    </w:p>
    <w:p w14:paraId="7A71B412" w14:textId="77777777" w:rsidR="00080512" w:rsidRPr="00644C11" w:rsidRDefault="00080512">
      <w:pPr>
        <w:pStyle w:val="Heading2"/>
      </w:pPr>
      <w:bookmarkStart w:id="46" w:name="_Toc33963219"/>
      <w:bookmarkStart w:id="47" w:name="_Toc34393289"/>
      <w:bookmarkStart w:id="48" w:name="_Toc45216093"/>
      <w:bookmarkStart w:id="49" w:name="_Toc51931662"/>
      <w:bookmarkStart w:id="50" w:name="_Toc58235021"/>
      <w:bookmarkStart w:id="51" w:name="_Toc155426532"/>
      <w:r w:rsidRPr="00644C11">
        <w:t>3.1</w:t>
      </w:r>
      <w:r w:rsidRPr="00644C11">
        <w:tab/>
      </w:r>
      <w:r w:rsidR="002B6339" w:rsidRPr="00644C11">
        <w:t>Terms</w:t>
      </w:r>
      <w:bookmarkEnd w:id="46"/>
      <w:bookmarkEnd w:id="47"/>
      <w:bookmarkEnd w:id="48"/>
      <w:bookmarkEnd w:id="49"/>
      <w:bookmarkEnd w:id="50"/>
      <w:bookmarkEnd w:id="51"/>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2" w:name="_Toc33963221"/>
      <w:bookmarkStart w:id="53" w:name="_Toc34393291"/>
      <w:bookmarkStart w:id="54" w:name="_Toc45216094"/>
      <w:bookmarkStart w:id="55" w:name="_Toc51931663"/>
      <w:bookmarkStart w:id="56" w:name="_Toc58235022"/>
      <w:bookmarkStart w:id="57" w:name="_Toc155426533"/>
      <w:r w:rsidRPr="00644C11">
        <w:t>3.</w:t>
      </w:r>
      <w:r w:rsidR="00DE2E43" w:rsidRPr="00644C11">
        <w:t>2</w:t>
      </w:r>
      <w:r w:rsidRPr="00644C11">
        <w:tab/>
        <w:t>Abbreviations</w:t>
      </w:r>
      <w:bookmarkEnd w:id="52"/>
      <w:bookmarkEnd w:id="53"/>
      <w:bookmarkEnd w:id="54"/>
      <w:bookmarkEnd w:id="55"/>
      <w:bookmarkEnd w:id="56"/>
      <w:bookmarkEnd w:id="57"/>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8" w:name="clause4"/>
      <w:bookmarkStart w:id="59" w:name="_Toc33963222"/>
      <w:bookmarkStart w:id="60" w:name="_Toc34393292"/>
      <w:bookmarkStart w:id="61" w:name="_Toc45216095"/>
      <w:bookmarkStart w:id="62" w:name="_Toc51931664"/>
      <w:bookmarkStart w:id="63" w:name="_Toc58235023"/>
      <w:bookmarkStart w:id="64" w:name="_Toc155426534"/>
      <w:bookmarkEnd w:id="58"/>
      <w:r w:rsidRPr="00644C11">
        <w:lastRenderedPageBreak/>
        <w:t>4</w:t>
      </w:r>
      <w:r w:rsidRPr="00644C11">
        <w:tab/>
      </w:r>
      <w:r w:rsidR="007009CD" w:rsidRPr="00644C11">
        <w:t>General</w:t>
      </w:r>
      <w:bookmarkEnd w:id="59"/>
      <w:bookmarkEnd w:id="60"/>
      <w:bookmarkEnd w:id="61"/>
      <w:bookmarkEnd w:id="62"/>
      <w:bookmarkEnd w:id="63"/>
      <w:bookmarkEnd w:id="64"/>
    </w:p>
    <w:p w14:paraId="5A32AA22" w14:textId="011374D8" w:rsidR="00D6344C" w:rsidRPr="00644C11" w:rsidRDefault="00D6344C" w:rsidP="00D6344C">
      <w:pPr>
        <w:rPr>
          <w:lang w:eastAsia="ko-KR"/>
        </w:rPr>
      </w:pPr>
      <w:bookmarkStart w:id="65"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6" w:name="_Hlk71807206"/>
      <w:r w:rsidR="004374AC" w:rsidRPr="00644C11">
        <w:rPr>
          <w:lang w:eastAsia="ko-KR"/>
        </w:rPr>
        <w:t>a 5GS can be independently used to enable TSC</w:t>
      </w:r>
      <w:bookmarkEnd w:id="66"/>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10A5ED1B"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w:t>
      </w:r>
      <w:r w:rsidR="00D7586F" w:rsidRPr="00644C11">
        <w:t xml:space="preserve">table </w:t>
      </w:r>
      <w:r w:rsidR="00D7586F">
        <w:t>K.1-1</w:t>
      </w:r>
      <w:r w:rsidR="00D7586F" w:rsidRPr="00644C11">
        <w:t xml:space="preserve"> and table </w:t>
      </w:r>
      <w:r w:rsidR="00D7586F">
        <w:t>K.1-2</w:t>
      </w:r>
      <w:r w:rsidR="00D7586F" w:rsidRPr="00644C11">
        <w:t>.</w:t>
      </w:r>
    </w:p>
    <w:p w14:paraId="2B054AA9" w14:textId="2E029DF8"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w:t>
      </w:r>
      <w:r w:rsidR="00EC707C" w:rsidRPr="00644C11">
        <w:t xml:space="preserve">table </w:t>
      </w:r>
      <w:r w:rsidR="00EC707C">
        <w:t>K.1-1</w:t>
      </w:r>
      <w:r w:rsidR="00EC707C" w:rsidRPr="00644C11">
        <w:t xml:space="preserve"> and table </w:t>
      </w:r>
      <w:r w:rsidR="00EC707C">
        <w:t>K.1-2</w:t>
      </w:r>
      <w:r w:rsidR="00EC707C" w:rsidRPr="00644C11">
        <w:t>.</w:t>
      </w:r>
    </w:p>
    <w:p w14:paraId="75556B23" w14:textId="0C3554D5" w:rsidR="006C2BF7" w:rsidRPr="00644C11" w:rsidRDefault="006C2BF7" w:rsidP="00D36F28">
      <w:pPr>
        <w:pStyle w:val="NO"/>
      </w:pPr>
      <w:bookmarkStart w:id="67" w:name="_Hlk82712957"/>
      <w:r w:rsidRPr="00644C11">
        <w:t>NOTE:</w:t>
      </w:r>
      <w:r w:rsidRPr="00644C11">
        <w:tab/>
        <w:t>What is applicable for a TSN AF in this technical specification can be applied for a TSCTSF unless specified otherwise.</w:t>
      </w:r>
      <w:bookmarkEnd w:id="67"/>
    </w:p>
    <w:p w14:paraId="5FF2B01A" w14:textId="77777777" w:rsidR="00CB628A" w:rsidRPr="00644C11" w:rsidRDefault="00CB628A" w:rsidP="00BE4391">
      <w:pPr>
        <w:pStyle w:val="Heading1"/>
      </w:pPr>
      <w:bookmarkStart w:id="68" w:name="_Toc33963223"/>
      <w:bookmarkStart w:id="69" w:name="_Toc34393293"/>
      <w:bookmarkStart w:id="70" w:name="_Toc45216096"/>
      <w:bookmarkStart w:id="71" w:name="_Toc51931665"/>
      <w:bookmarkStart w:id="72" w:name="_Toc58235024"/>
      <w:bookmarkStart w:id="73" w:name="_Toc155426535"/>
      <w:r w:rsidRPr="00644C11">
        <w:t>5</w:t>
      </w:r>
      <w:r w:rsidRPr="00644C11">
        <w:tab/>
      </w:r>
      <w:r w:rsidR="00637B11" w:rsidRPr="00644C11">
        <w:t>Elementary procedures</w:t>
      </w:r>
      <w:r w:rsidRPr="00644C11">
        <w:t xml:space="preserve"> between TSN AF and DS-TT</w:t>
      </w:r>
      <w:bookmarkEnd w:id="68"/>
      <w:bookmarkEnd w:id="69"/>
      <w:bookmarkEnd w:id="70"/>
      <w:bookmarkEnd w:id="71"/>
      <w:bookmarkEnd w:id="72"/>
      <w:bookmarkEnd w:id="73"/>
    </w:p>
    <w:p w14:paraId="35BF3060" w14:textId="2C947B7E" w:rsidR="005B5AD6" w:rsidRPr="00644C11" w:rsidRDefault="005B5AD6" w:rsidP="005B5AD6">
      <w:pPr>
        <w:pStyle w:val="Heading2"/>
      </w:pPr>
      <w:bookmarkStart w:id="74" w:name="_Toc33963224"/>
      <w:bookmarkStart w:id="75" w:name="_Toc34393294"/>
      <w:bookmarkStart w:id="76" w:name="_Toc45216097"/>
      <w:bookmarkStart w:id="77" w:name="_Toc51931666"/>
      <w:bookmarkStart w:id="78" w:name="_Toc58235025"/>
      <w:bookmarkStart w:id="79" w:name="_Toc20233370"/>
      <w:bookmarkStart w:id="80" w:name="_Toc155426536"/>
      <w:bookmarkEnd w:id="65"/>
      <w:r w:rsidRPr="00644C11">
        <w:t>5.1</w:t>
      </w:r>
      <w:r w:rsidRPr="00644C11">
        <w:tab/>
        <w:t>General</w:t>
      </w:r>
      <w:bookmarkEnd w:id="74"/>
      <w:bookmarkEnd w:id="75"/>
      <w:bookmarkEnd w:id="76"/>
      <w:bookmarkEnd w:id="77"/>
      <w:bookmarkEnd w:id="78"/>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1" w:name="_Toc33963225"/>
      <w:bookmarkStart w:id="82" w:name="_Toc34393295"/>
      <w:bookmarkStart w:id="83" w:name="_Toc45216098"/>
      <w:bookmarkStart w:id="84" w:name="_Toc51931667"/>
      <w:bookmarkStart w:id="85" w:name="_Toc58235026"/>
      <w:bookmarkStart w:id="86" w:name="_Toc20233373"/>
      <w:bookmarkStart w:id="87" w:name="_Toc155426537"/>
      <w:bookmarkEnd w:id="79"/>
      <w:r w:rsidRPr="00644C11">
        <w:t>5.2</w:t>
      </w:r>
      <w:r w:rsidRPr="00644C11">
        <w:tab/>
        <w:t>Procedures</w:t>
      </w:r>
      <w:bookmarkEnd w:id="81"/>
      <w:bookmarkEnd w:id="82"/>
      <w:bookmarkEnd w:id="83"/>
      <w:bookmarkEnd w:id="84"/>
      <w:bookmarkEnd w:id="85"/>
      <w:bookmarkEnd w:id="87"/>
    </w:p>
    <w:p w14:paraId="2C651E0A" w14:textId="6C077446" w:rsidR="005B5AD6" w:rsidRPr="00644C11" w:rsidRDefault="005B5AD6" w:rsidP="005B5AD6">
      <w:pPr>
        <w:pStyle w:val="Heading3"/>
      </w:pPr>
      <w:bookmarkStart w:id="88" w:name="_Toc33963226"/>
      <w:bookmarkStart w:id="89" w:name="_Toc34393296"/>
      <w:bookmarkStart w:id="90" w:name="_Toc45216099"/>
      <w:bookmarkStart w:id="91" w:name="_Toc51931668"/>
      <w:bookmarkStart w:id="92" w:name="_Toc58235027"/>
      <w:bookmarkStart w:id="93" w:name="_Toc155426538"/>
      <w:r w:rsidRPr="00644C11">
        <w:t>5.2.1</w:t>
      </w:r>
      <w:r w:rsidRPr="00644C11">
        <w:tab/>
        <w:t>Network-requested port management procedure</w:t>
      </w:r>
      <w:bookmarkEnd w:id="88"/>
      <w:bookmarkEnd w:id="89"/>
      <w:bookmarkEnd w:id="90"/>
      <w:bookmarkEnd w:id="91"/>
      <w:bookmarkEnd w:id="92"/>
      <w:bookmarkEnd w:id="93"/>
    </w:p>
    <w:p w14:paraId="3E3E39ED" w14:textId="696162E8" w:rsidR="005B5AD6" w:rsidRPr="00644C11" w:rsidRDefault="005B5AD6" w:rsidP="005B5AD6">
      <w:pPr>
        <w:pStyle w:val="Heading4"/>
      </w:pPr>
      <w:bookmarkStart w:id="94" w:name="_Toc33963227"/>
      <w:bookmarkStart w:id="95" w:name="_Toc34393297"/>
      <w:bookmarkStart w:id="96" w:name="_Toc45216100"/>
      <w:bookmarkStart w:id="97" w:name="_Toc51931669"/>
      <w:bookmarkStart w:id="98" w:name="_Toc58235028"/>
      <w:bookmarkStart w:id="99" w:name="_Toc155426539"/>
      <w:r w:rsidRPr="00644C11">
        <w:t>5.2.1.1</w:t>
      </w:r>
      <w:r w:rsidRPr="00644C11">
        <w:tab/>
        <w:t>General</w:t>
      </w:r>
      <w:bookmarkEnd w:id="94"/>
      <w:bookmarkEnd w:id="95"/>
      <w:bookmarkEnd w:id="96"/>
      <w:bookmarkEnd w:id="97"/>
      <w:bookmarkEnd w:id="98"/>
      <w:bookmarkEnd w:id="99"/>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lastRenderedPageBreak/>
        <w:t>c)</w:t>
      </w:r>
      <w:r w:rsidRPr="00644C11">
        <w:tab/>
        <w:t>set the values of port management parameters at the DS-TT port;</w:t>
      </w:r>
    </w:p>
    <w:p w14:paraId="33AEE7A9" w14:textId="1DC6EBD8" w:rsidR="00813CE9" w:rsidRPr="00D25151" w:rsidRDefault="00813CE9" w:rsidP="00813CE9">
      <w:pPr>
        <w:pStyle w:val="B1"/>
      </w:pPr>
      <w:bookmarkStart w:id="100" w:name="_Toc33963228"/>
      <w:bookmarkStart w:id="101" w:name="_Toc34393298"/>
      <w:bookmarkStart w:id="102" w:name="_Toc45216101"/>
      <w:bookmarkStart w:id="103" w:name="_Toc51931670"/>
      <w:bookmarkStart w:id="104" w:name="_Toc58235029"/>
      <w:bookmarkStart w:id="105" w:name="_Toc20233374"/>
      <w:bookmarkStart w:id="106" w:name="_Hlk23686437"/>
      <w:bookmarkEnd w:id="86"/>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7" w:name="_Toc155426540"/>
      <w:r w:rsidRPr="00644C11">
        <w:t>5.2.1.2</w:t>
      </w:r>
      <w:r w:rsidRPr="00644C11">
        <w:tab/>
        <w:t>Network-requested port management procedure initiation</w:t>
      </w:r>
      <w:bookmarkEnd w:id="100"/>
      <w:bookmarkEnd w:id="101"/>
      <w:bookmarkEnd w:id="102"/>
      <w:bookmarkEnd w:id="103"/>
      <w:bookmarkEnd w:id="104"/>
      <w:bookmarkEnd w:id="107"/>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103.3pt" o:ole="">
            <v:imagedata r:id="rId14" o:title="" croptop="9094f" cropbottom="13170f" cropright="14105f"/>
          </v:shape>
          <o:OLEObject Type="Embed" ProgID="Visio.Drawing.11" ShapeID="_x0000_i1025" DrawAspect="Content" ObjectID="_1766039316"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8" w:name="_Toc33963229"/>
      <w:bookmarkStart w:id="109" w:name="_Toc34393299"/>
      <w:bookmarkStart w:id="110" w:name="_Toc45216102"/>
      <w:bookmarkStart w:id="111" w:name="_Toc51931671"/>
      <w:bookmarkStart w:id="112" w:name="_Toc58235030"/>
      <w:bookmarkStart w:id="113" w:name="_Toc20233375"/>
      <w:bookmarkStart w:id="114" w:name="_Toc155426541"/>
      <w:bookmarkEnd w:id="105"/>
      <w:bookmarkEnd w:id="106"/>
      <w:r w:rsidRPr="00644C11">
        <w:t>5</w:t>
      </w:r>
      <w:r w:rsidR="005B5AD6" w:rsidRPr="00644C11">
        <w:t>.2.1.3</w:t>
      </w:r>
      <w:r w:rsidR="005B5AD6" w:rsidRPr="00644C11">
        <w:tab/>
        <w:t>Network-requested port management procedure completion</w:t>
      </w:r>
      <w:bookmarkEnd w:id="108"/>
      <w:bookmarkEnd w:id="109"/>
      <w:bookmarkEnd w:id="110"/>
      <w:bookmarkEnd w:id="111"/>
      <w:bookmarkEnd w:id="112"/>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lastRenderedPageBreak/>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5" w:name="_Hlk23686954"/>
      <w:bookmarkStart w:id="116" w:name="_Toc33963230"/>
      <w:bookmarkStart w:id="117" w:name="_Toc34393300"/>
      <w:bookmarkStart w:id="118" w:name="_Toc45216103"/>
      <w:bookmarkStart w:id="119" w:name="_Toc51931672"/>
      <w:bookmarkStart w:id="120" w:name="_Toc58235031"/>
      <w:bookmarkStart w:id="121" w:name="_Toc20233376"/>
      <w:bookmarkEnd w:id="113"/>
      <w:r w:rsidRPr="00D25151">
        <w:t>g)</w:t>
      </w:r>
      <w:r w:rsidRPr="00D25151">
        <w:tab/>
        <w:t>if the operation code is "unsubscribe for parameter", delete the stored request from the TSN AF to be notified of changes in the value of the corresponding parameter, if any;</w:t>
      </w:r>
    </w:p>
    <w:bookmarkEnd w:id="115"/>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2" w:name="_Toc155426542"/>
      <w:r w:rsidRPr="00644C11">
        <w:t>5</w:t>
      </w:r>
      <w:r w:rsidR="005B5AD6" w:rsidRPr="00644C11">
        <w:t>.2.1.4</w:t>
      </w:r>
      <w:r w:rsidR="005B5AD6" w:rsidRPr="00644C11">
        <w:tab/>
        <w:t>Abnormal cases on the network side</w:t>
      </w:r>
      <w:bookmarkEnd w:id="116"/>
      <w:bookmarkEnd w:id="117"/>
      <w:bookmarkEnd w:id="118"/>
      <w:bookmarkEnd w:id="119"/>
      <w:bookmarkEnd w:id="120"/>
      <w:bookmarkEnd w:id="122"/>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3" w:name="_Toc33963231"/>
      <w:bookmarkStart w:id="124" w:name="_Toc34393301"/>
      <w:bookmarkStart w:id="125" w:name="_Toc45216104"/>
      <w:bookmarkStart w:id="126" w:name="_Toc51931673"/>
      <w:bookmarkStart w:id="127" w:name="_Toc58235032"/>
      <w:bookmarkStart w:id="128" w:name="_Toc20233377"/>
      <w:bookmarkStart w:id="129" w:name="_Toc155426543"/>
      <w:bookmarkEnd w:id="121"/>
      <w:r w:rsidRPr="00644C11">
        <w:t>5</w:t>
      </w:r>
      <w:r w:rsidR="005B5AD6" w:rsidRPr="00644C11">
        <w:t>.2.1.5</w:t>
      </w:r>
      <w:r w:rsidR="005B5AD6" w:rsidRPr="00644C11">
        <w:tab/>
        <w:t>Abnormal cases in the DS-TT</w:t>
      </w:r>
      <w:bookmarkEnd w:id="123"/>
      <w:bookmarkEnd w:id="124"/>
      <w:bookmarkEnd w:id="125"/>
      <w:bookmarkEnd w:id="126"/>
      <w:bookmarkEnd w:id="127"/>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lastRenderedPageBreak/>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0" w:name="_Toc33963232"/>
      <w:bookmarkStart w:id="131" w:name="_Toc34393302"/>
      <w:bookmarkStart w:id="132" w:name="_Toc45216105"/>
      <w:bookmarkStart w:id="133" w:name="_Toc51931674"/>
      <w:bookmarkStart w:id="134" w:name="_Toc58235033"/>
      <w:bookmarkStart w:id="135" w:name="_Toc20233379"/>
      <w:bookmarkStart w:id="136" w:name="_Toc155426544"/>
      <w:bookmarkEnd w:id="128"/>
      <w:r w:rsidRPr="00644C11">
        <w:t>5</w:t>
      </w:r>
      <w:r w:rsidR="005B5AD6" w:rsidRPr="00644C11">
        <w:t>.2.2</w:t>
      </w:r>
      <w:r w:rsidR="005B5AD6" w:rsidRPr="00644C11">
        <w:tab/>
        <w:t>DS-TT-initiated port management procedure</w:t>
      </w:r>
      <w:bookmarkEnd w:id="130"/>
      <w:bookmarkEnd w:id="131"/>
      <w:bookmarkEnd w:id="132"/>
      <w:bookmarkEnd w:id="133"/>
      <w:bookmarkEnd w:id="134"/>
      <w:bookmarkEnd w:id="136"/>
    </w:p>
    <w:p w14:paraId="2D72F1DB" w14:textId="71ACCED7" w:rsidR="005B5AD6" w:rsidRPr="00644C11" w:rsidRDefault="00197FA1" w:rsidP="005B5AD6">
      <w:pPr>
        <w:pStyle w:val="Heading4"/>
      </w:pPr>
      <w:bookmarkStart w:id="137" w:name="_Toc33963233"/>
      <w:bookmarkStart w:id="138" w:name="_Toc34393303"/>
      <w:bookmarkStart w:id="139" w:name="_Toc45216106"/>
      <w:bookmarkStart w:id="140" w:name="_Toc51931675"/>
      <w:bookmarkStart w:id="141" w:name="_Toc58235034"/>
      <w:bookmarkStart w:id="142" w:name="_Toc155426545"/>
      <w:r w:rsidRPr="00644C11">
        <w:t>5</w:t>
      </w:r>
      <w:r w:rsidR="005B5AD6" w:rsidRPr="00644C11">
        <w:t>.2.2.1</w:t>
      </w:r>
      <w:r w:rsidR="005B5AD6" w:rsidRPr="00644C11">
        <w:tab/>
        <w:t>General</w:t>
      </w:r>
      <w:bookmarkEnd w:id="137"/>
      <w:bookmarkEnd w:id="138"/>
      <w:bookmarkEnd w:id="139"/>
      <w:bookmarkEnd w:id="140"/>
      <w:bookmarkEnd w:id="141"/>
      <w:bookmarkEnd w:id="142"/>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3" w:name="_Toc33963234"/>
      <w:bookmarkStart w:id="144" w:name="_Toc34393304"/>
      <w:bookmarkStart w:id="145" w:name="_Toc45216107"/>
      <w:bookmarkStart w:id="146" w:name="_Toc51931676"/>
      <w:bookmarkStart w:id="147" w:name="_Toc58235035"/>
      <w:bookmarkStart w:id="148" w:name="_Toc20233380"/>
      <w:bookmarkStart w:id="149" w:name="_Toc155426546"/>
      <w:bookmarkEnd w:id="135"/>
      <w:r w:rsidRPr="00644C11">
        <w:t>5</w:t>
      </w:r>
      <w:r w:rsidR="005B5AD6" w:rsidRPr="00644C11">
        <w:t>.2.2.2</w:t>
      </w:r>
      <w:r w:rsidR="005B5AD6" w:rsidRPr="00644C11">
        <w:tab/>
        <w:t>DS-TT-initiated port management procedure initiation</w:t>
      </w:r>
      <w:bookmarkEnd w:id="143"/>
      <w:bookmarkEnd w:id="144"/>
      <w:bookmarkEnd w:id="145"/>
      <w:bookmarkEnd w:id="146"/>
      <w:bookmarkEnd w:id="147"/>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35pt;height:131.5pt" o:ole="">
            <v:imagedata r:id="rId16" o:title="" croptop="5137f" cropbottom="33157f" cropright="24961f"/>
          </v:shape>
          <o:OLEObject Type="Embed" ProgID="Visio.Drawing.11" ShapeID="_x0000_i1026" DrawAspect="Content" ObjectID="_1766039317"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0" w:name="_Toc33963235"/>
      <w:bookmarkStart w:id="151" w:name="_Toc34393305"/>
      <w:bookmarkStart w:id="152" w:name="_Toc45216108"/>
      <w:bookmarkStart w:id="153" w:name="_Toc51931677"/>
      <w:bookmarkStart w:id="154" w:name="_Toc58235036"/>
      <w:bookmarkStart w:id="155" w:name="_Toc20233381"/>
      <w:bookmarkStart w:id="156" w:name="_Toc155426547"/>
      <w:bookmarkEnd w:id="148"/>
      <w:r w:rsidRPr="00644C11">
        <w:t>5</w:t>
      </w:r>
      <w:r w:rsidR="005B5AD6" w:rsidRPr="00644C11">
        <w:t>.2.2.3</w:t>
      </w:r>
      <w:r w:rsidR="005B5AD6" w:rsidRPr="00644C11">
        <w:tab/>
        <w:t>DS-TT-initiated port management procedure accepted by the TSN AF</w:t>
      </w:r>
      <w:bookmarkEnd w:id="150"/>
      <w:bookmarkEnd w:id="151"/>
      <w:bookmarkEnd w:id="152"/>
      <w:bookmarkEnd w:id="153"/>
      <w:bookmarkEnd w:id="154"/>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7" w:name="_Toc33963236"/>
      <w:bookmarkStart w:id="158" w:name="_Toc34393306"/>
      <w:bookmarkStart w:id="159" w:name="_Toc45216109"/>
      <w:bookmarkStart w:id="160" w:name="_Toc51931678"/>
      <w:bookmarkStart w:id="161" w:name="_Toc58235037"/>
      <w:bookmarkStart w:id="162" w:name="_Toc20233382"/>
      <w:bookmarkStart w:id="163" w:name="_Toc155426548"/>
      <w:bookmarkEnd w:id="155"/>
      <w:r w:rsidRPr="00644C11">
        <w:t>5</w:t>
      </w:r>
      <w:r w:rsidR="005B5AD6" w:rsidRPr="00644C11">
        <w:t>.2.2.4</w:t>
      </w:r>
      <w:r w:rsidR="005B5AD6" w:rsidRPr="00644C11">
        <w:tab/>
        <w:t>DS-TT-initiated port management procedure completion</w:t>
      </w:r>
      <w:bookmarkEnd w:id="157"/>
      <w:bookmarkEnd w:id="158"/>
      <w:bookmarkEnd w:id="159"/>
      <w:bookmarkEnd w:id="160"/>
      <w:bookmarkEnd w:id="161"/>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4" w:name="_Toc33963237"/>
      <w:bookmarkStart w:id="165" w:name="_Toc34393307"/>
      <w:bookmarkStart w:id="166" w:name="_Toc45216110"/>
      <w:bookmarkStart w:id="167" w:name="_Toc51931679"/>
      <w:bookmarkStart w:id="168" w:name="_Toc58235038"/>
      <w:bookmarkStart w:id="169" w:name="_Toc20233383"/>
      <w:bookmarkStart w:id="170" w:name="_Toc155426549"/>
      <w:bookmarkEnd w:id="162"/>
      <w:r w:rsidRPr="00644C11">
        <w:lastRenderedPageBreak/>
        <w:t>5</w:t>
      </w:r>
      <w:r w:rsidR="005B5AD6" w:rsidRPr="00644C11">
        <w:t>.2.2.</w:t>
      </w:r>
      <w:r w:rsidRPr="00644C11">
        <w:t>5</w:t>
      </w:r>
      <w:r w:rsidR="005B5AD6" w:rsidRPr="00644C11">
        <w:tab/>
        <w:t>Abnormal cases on the network side</w:t>
      </w:r>
      <w:bookmarkEnd w:id="164"/>
      <w:bookmarkEnd w:id="165"/>
      <w:bookmarkEnd w:id="166"/>
      <w:bookmarkEnd w:id="167"/>
      <w:bookmarkEnd w:id="168"/>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1" w:name="_Toc33963238"/>
      <w:bookmarkStart w:id="172" w:name="_Toc34393308"/>
      <w:bookmarkStart w:id="173" w:name="_Toc45216111"/>
      <w:bookmarkStart w:id="174" w:name="_Toc51931680"/>
      <w:bookmarkStart w:id="175" w:name="_Toc58235039"/>
      <w:bookmarkStart w:id="176" w:name="_Toc20233384"/>
      <w:bookmarkStart w:id="177" w:name="_Toc155426550"/>
      <w:bookmarkEnd w:id="169"/>
      <w:r w:rsidRPr="00644C11">
        <w:t>5</w:t>
      </w:r>
      <w:r w:rsidR="005B5AD6" w:rsidRPr="00644C11">
        <w:t>.2.2.</w:t>
      </w:r>
      <w:r w:rsidRPr="00644C11">
        <w:t>6</w:t>
      </w:r>
      <w:r w:rsidR="005B5AD6" w:rsidRPr="00644C11">
        <w:tab/>
        <w:t>Abnormal cases in the DS-TT</w:t>
      </w:r>
      <w:bookmarkEnd w:id="171"/>
      <w:bookmarkEnd w:id="172"/>
      <w:bookmarkEnd w:id="173"/>
      <w:bookmarkEnd w:id="174"/>
      <w:bookmarkEnd w:id="175"/>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8" w:name="_Toc33963239"/>
      <w:bookmarkStart w:id="179" w:name="_Toc34393309"/>
      <w:bookmarkStart w:id="180" w:name="_Toc45216112"/>
      <w:bookmarkStart w:id="181" w:name="_Toc51931681"/>
      <w:bookmarkStart w:id="182" w:name="_Toc58235040"/>
      <w:bookmarkStart w:id="183" w:name="_Toc155426551"/>
      <w:r w:rsidRPr="00644C11">
        <w:t>5.2.</w:t>
      </w:r>
      <w:r w:rsidR="00104F8D" w:rsidRPr="00644C11">
        <w:t>3</w:t>
      </w:r>
      <w:r w:rsidRPr="00644C11">
        <w:tab/>
        <w:t>DS-TT-initiated port management capability procedure</w:t>
      </w:r>
      <w:bookmarkEnd w:id="178"/>
      <w:bookmarkEnd w:id="179"/>
      <w:bookmarkEnd w:id="180"/>
      <w:bookmarkEnd w:id="181"/>
      <w:bookmarkEnd w:id="182"/>
      <w:bookmarkEnd w:id="183"/>
    </w:p>
    <w:p w14:paraId="6D06A673" w14:textId="58F5848D" w:rsidR="00135ACA" w:rsidRPr="00644C11" w:rsidRDefault="00135ACA" w:rsidP="00135ACA">
      <w:pPr>
        <w:pStyle w:val="Heading4"/>
      </w:pPr>
      <w:bookmarkStart w:id="184" w:name="_Toc33963240"/>
      <w:bookmarkStart w:id="185" w:name="_Toc34393310"/>
      <w:bookmarkStart w:id="186" w:name="_Toc45216113"/>
      <w:bookmarkStart w:id="187" w:name="_Toc51931682"/>
      <w:bookmarkStart w:id="188" w:name="_Toc58235041"/>
      <w:bookmarkStart w:id="189" w:name="_Toc155426552"/>
      <w:r w:rsidRPr="00644C11">
        <w:t>5.2.</w:t>
      </w:r>
      <w:r w:rsidR="00104F8D" w:rsidRPr="00644C11">
        <w:t>3</w:t>
      </w:r>
      <w:r w:rsidRPr="00644C11">
        <w:t>.1</w:t>
      </w:r>
      <w:r w:rsidRPr="00644C11">
        <w:tab/>
        <w:t>General</w:t>
      </w:r>
      <w:bookmarkEnd w:id="184"/>
      <w:bookmarkEnd w:id="185"/>
      <w:bookmarkEnd w:id="186"/>
      <w:bookmarkEnd w:id="187"/>
      <w:bookmarkEnd w:id="188"/>
      <w:bookmarkEnd w:id="189"/>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0" w:name="_Toc33963241"/>
      <w:bookmarkStart w:id="191" w:name="_Toc34393311"/>
      <w:bookmarkStart w:id="192" w:name="_Toc45216114"/>
      <w:bookmarkStart w:id="193" w:name="_Toc51931683"/>
      <w:bookmarkStart w:id="194" w:name="_Toc58235042"/>
      <w:bookmarkStart w:id="195" w:name="_Toc155426553"/>
      <w:r w:rsidRPr="00644C11">
        <w:t>5.2.</w:t>
      </w:r>
      <w:r w:rsidR="00104F8D" w:rsidRPr="00644C11">
        <w:t>3</w:t>
      </w:r>
      <w:r w:rsidRPr="00644C11">
        <w:t>.2</w:t>
      </w:r>
      <w:r w:rsidRPr="00644C11">
        <w:tab/>
        <w:t>DS-TT-initiated port management capability procedure</w:t>
      </w:r>
      <w:bookmarkEnd w:id="190"/>
      <w:bookmarkEnd w:id="191"/>
      <w:bookmarkEnd w:id="192"/>
      <w:bookmarkEnd w:id="193"/>
      <w:bookmarkEnd w:id="194"/>
      <w:bookmarkEnd w:id="195"/>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5.6pt;height:89.55pt" o:ole="">
            <v:imagedata r:id="rId18" o:title=""/>
          </v:shape>
          <o:OLEObject Type="Embed" ProgID="Visio.Drawing.11" ShapeID="_x0000_i1027" DrawAspect="Content" ObjectID="_1766039318"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6" w:name="_Toc33963242"/>
      <w:bookmarkStart w:id="197" w:name="_Toc34393312"/>
      <w:bookmarkStart w:id="198" w:name="_Toc45216115"/>
      <w:bookmarkStart w:id="199" w:name="_Toc51931684"/>
      <w:bookmarkStart w:id="200" w:name="_Toc58235043"/>
      <w:bookmarkStart w:id="201" w:name="_Toc155426554"/>
      <w:r w:rsidRPr="00644C11">
        <w:lastRenderedPageBreak/>
        <w:t>6</w:t>
      </w:r>
      <w:r w:rsidRPr="00644C11">
        <w:tab/>
      </w:r>
      <w:r w:rsidR="00637B11" w:rsidRPr="00644C11">
        <w:t>Elementary procedures</w:t>
      </w:r>
      <w:r w:rsidRPr="00644C11">
        <w:t xml:space="preserve"> between TSN AF and NW-TT</w:t>
      </w:r>
      <w:bookmarkEnd w:id="196"/>
      <w:bookmarkEnd w:id="197"/>
      <w:bookmarkEnd w:id="198"/>
      <w:bookmarkEnd w:id="199"/>
      <w:bookmarkEnd w:id="200"/>
      <w:bookmarkEnd w:id="201"/>
    </w:p>
    <w:p w14:paraId="0FE5C8C0" w14:textId="77777777" w:rsidR="00D6344C" w:rsidRPr="00644C11" w:rsidRDefault="00D6344C" w:rsidP="00D6344C">
      <w:pPr>
        <w:pStyle w:val="Heading2"/>
      </w:pPr>
      <w:bookmarkStart w:id="202" w:name="_Toc22917671"/>
      <w:bookmarkStart w:id="203" w:name="_Toc33963243"/>
      <w:bookmarkStart w:id="204" w:name="_Toc34393313"/>
      <w:bookmarkStart w:id="205" w:name="_Toc45216116"/>
      <w:bookmarkStart w:id="206" w:name="_Toc51931685"/>
      <w:bookmarkStart w:id="207" w:name="_Toc58235044"/>
      <w:bookmarkStart w:id="208" w:name="_Toc155426555"/>
      <w:r w:rsidRPr="00644C11">
        <w:t>6.1</w:t>
      </w:r>
      <w:r w:rsidRPr="00644C11">
        <w:tab/>
        <w:t>General</w:t>
      </w:r>
      <w:bookmarkEnd w:id="202"/>
      <w:bookmarkEnd w:id="203"/>
      <w:bookmarkEnd w:id="204"/>
      <w:bookmarkEnd w:id="205"/>
      <w:bookmarkEnd w:id="206"/>
      <w:bookmarkEnd w:id="207"/>
      <w:bookmarkEnd w:id="208"/>
    </w:p>
    <w:p w14:paraId="08A1182C" w14:textId="530A77AC" w:rsidR="006F5957" w:rsidRPr="00644C11" w:rsidRDefault="006F5957" w:rsidP="006F5957">
      <w:pPr>
        <w:rPr>
          <w:lang w:eastAsia="ko-KR"/>
        </w:rPr>
      </w:pPr>
      <w:bookmarkStart w:id="209" w:name="_Toc22917672"/>
      <w:bookmarkStart w:id="210" w:name="_Toc33963244"/>
      <w:bookmarkStart w:id="211"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2" w:name="_Toc45216117"/>
      <w:bookmarkStart w:id="213" w:name="_Toc51931686"/>
      <w:bookmarkStart w:id="214" w:name="_Toc58235045"/>
      <w:bookmarkStart w:id="215" w:name="_Toc155426556"/>
      <w:r w:rsidRPr="00644C11">
        <w:t>6.2</w:t>
      </w:r>
      <w:r w:rsidRPr="00644C11">
        <w:tab/>
        <w:t>Procedures for port management service</w:t>
      </w:r>
      <w:bookmarkEnd w:id="209"/>
      <w:bookmarkEnd w:id="210"/>
      <w:bookmarkEnd w:id="211"/>
      <w:bookmarkEnd w:id="212"/>
      <w:bookmarkEnd w:id="213"/>
      <w:bookmarkEnd w:id="214"/>
      <w:bookmarkEnd w:id="215"/>
    </w:p>
    <w:p w14:paraId="0D9C21C2" w14:textId="716A069D" w:rsidR="00D6344C" w:rsidRPr="00644C11" w:rsidRDefault="00D6344C" w:rsidP="00D6344C">
      <w:pPr>
        <w:pStyle w:val="Heading3"/>
      </w:pPr>
      <w:bookmarkStart w:id="216" w:name="_Toc20233371"/>
      <w:bookmarkStart w:id="217" w:name="_Toc22917673"/>
      <w:bookmarkStart w:id="218" w:name="_Toc33963245"/>
      <w:bookmarkStart w:id="219" w:name="_Toc34393315"/>
      <w:bookmarkStart w:id="220" w:name="_Toc45216118"/>
      <w:bookmarkStart w:id="221" w:name="_Toc51931687"/>
      <w:bookmarkStart w:id="222" w:name="_Toc58235046"/>
      <w:bookmarkStart w:id="223" w:name="_Toc155426557"/>
      <w:r w:rsidRPr="00644C11">
        <w:t>6.2.1</w:t>
      </w:r>
      <w:r w:rsidRPr="00644C11">
        <w:tab/>
        <w:t>TSN AF-requested port management procedure</w:t>
      </w:r>
      <w:bookmarkEnd w:id="216"/>
      <w:bookmarkEnd w:id="217"/>
      <w:bookmarkEnd w:id="218"/>
      <w:bookmarkEnd w:id="219"/>
      <w:bookmarkEnd w:id="220"/>
      <w:bookmarkEnd w:id="221"/>
      <w:bookmarkEnd w:id="222"/>
      <w:bookmarkEnd w:id="223"/>
    </w:p>
    <w:p w14:paraId="39C7C773" w14:textId="77777777" w:rsidR="00D6344C" w:rsidRPr="00644C11" w:rsidRDefault="00D6344C" w:rsidP="00D6344C">
      <w:pPr>
        <w:pStyle w:val="Heading4"/>
      </w:pPr>
      <w:bookmarkStart w:id="224" w:name="_Toc20233372"/>
      <w:bookmarkStart w:id="225" w:name="_Toc22917674"/>
      <w:bookmarkStart w:id="226" w:name="_Toc33963246"/>
      <w:bookmarkStart w:id="227" w:name="_Toc34393316"/>
      <w:bookmarkStart w:id="228" w:name="_Toc45216119"/>
      <w:bookmarkStart w:id="229" w:name="_Toc51931688"/>
      <w:bookmarkStart w:id="230" w:name="_Toc58235047"/>
      <w:bookmarkStart w:id="231" w:name="_Toc155426558"/>
      <w:r w:rsidRPr="00644C11">
        <w:t>6.2.1.1</w:t>
      </w:r>
      <w:r w:rsidRPr="00644C11">
        <w:tab/>
        <w:t>General</w:t>
      </w:r>
      <w:bookmarkEnd w:id="224"/>
      <w:bookmarkEnd w:id="225"/>
      <w:bookmarkEnd w:id="226"/>
      <w:bookmarkEnd w:id="227"/>
      <w:bookmarkEnd w:id="228"/>
      <w:bookmarkEnd w:id="229"/>
      <w:bookmarkEnd w:id="230"/>
      <w:bookmarkEnd w:id="231"/>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2" w:name="_Toc22917675"/>
      <w:bookmarkStart w:id="233" w:name="_Toc33963247"/>
      <w:bookmarkStart w:id="234" w:name="_Toc34393317"/>
      <w:bookmarkStart w:id="235" w:name="_Toc45216120"/>
      <w:bookmarkStart w:id="236" w:name="_Toc51931689"/>
      <w:bookmarkStart w:id="237"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8" w:name="_Toc155426559"/>
      <w:r w:rsidRPr="00644C11">
        <w:t>6.2.1.2</w:t>
      </w:r>
      <w:r w:rsidRPr="00644C11">
        <w:tab/>
        <w:t>TSN AF-requested port management procedure initiation</w:t>
      </w:r>
      <w:bookmarkEnd w:id="232"/>
      <w:bookmarkEnd w:id="233"/>
      <w:bookmarkEnd w:id="234"/>
      <w:bookmarkEnd w:id="235"/>
      <w:bookmarkEnd w:id="236"/>
      <w:bookmarkEnd w:id="237"/>
      <w:bookmarkEnd w:id="238"/>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35pt;height:102.7pt" o:ole="">
            <v:imagedata r:id="rId20" o:title="" croptop="9094f" cropbottom="13170f" cropright="14105f"/>
          </v:shape>
          <o:OLEObject Type="Embed" ProgID="Visio.Drawing.11" ShapeID="_x0000_i1028" DrawAspect="Content" ObjectID="_1766039319"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39" w:name="_Toc22917676"/>
      <w:bookmarkStart w:id="240" w:name="_Toc33963248"/>
      <w:bookmarkStart w:id="241" w:name="_Toc34393318"/>
      <w:bookmarkStart w:id="242" w:name="_Toc45216121"/>
      <w:bookmarkStart w:id="243" w:name="_Toc51931690"/>
      <w:bookmarkStart w:id="244" w:name="_Toc58235049"/>
      <w:bookmarkStart w:id="245" w:name="_Toc155426560"/>
      <w:r w:rsidRPr="00644C11">
        <w:t>6.2.1.3</w:t>
      </w:r>
      <w:r w:rsidRPr="00644C11">
        <w:tab/>
        <w:t>TSN AF-requested port management procedure completion</w:t>
      </w:r>
      <w:bookmarkEnd w:id="239"/>
      <w:bookmarkEnd w:id="240"/>
      <w:bookmarkEnd w:id="241"/>
      <w:bookmarkEnd w:id="242"/>
      <w:bookmarkEnd w:id="243"/>
      <w:bookmarkEnd w:id="244"/>
      <w:bookmarkEnd w:id="245"/>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6" w:name="_Toc22917677"/>
      <w:bookmarkStart w:id="247" w:name="_Toc33963249"/>
      <w:bookmarkStart w:id="248" w:name="_Toc34393319"/>
      <w:bookmarkStart w:id="249" w:name="_Toc45216122"/>
      <w:bookmarkStart w:id="250" w:name="_Toc51931691"/>
      <w:bookmarkStart w:id="251"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lastRenderedPageBreak/>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2" w:name="_Toc155426561"/>
      <w:r w:rsidRPr="00644C11">
        <w:t>6.2.1.4</w:t>
      </w:r>
      <w:r w:rsidRPr="00644C11">
        <w:tab/>
        <w:t>Abnormal cases in the TSN AF</w:t>
      </w:r>
      <w:bookmarkEnd w:id="246"/>
      <w:bookmarkEnd w:id="247"/>
      <w:bookmarkEnd w:id="248"/>
      <w:bookmarkEnd w:id="249"/>
      <w:bookmarkEnd w:id="250"/>
      <w:bookmarkEnd w:id="251"/>
      <w:bookmarkEnd w:id="252"/>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3" w:name="_Toc22917678"/>
      <w:bookmarkStart w:id="254" w:name="_Toc33963250"/>
      <w:bookmarkStart w:id="255" w:name="_Toc34393320"/>
      <w:bookmarkStart w:id="256" w:name="_Toc45216123"/>
      <w:bookmarkStart w:id="257" w:name="_Toc51931692"/>
      <w:bookmarkStart w:id="258" w:name="_Toc58235051"/>
      <w:bookmarkStart w:id="259" w:name="_Toc155426562"/>
      <w:r w:rsidRPr="00644C11">
        <w:t>6.2.1.5</w:t>
      </w:r>
      <w:r w:rsidRPr="00644C11">
        <w:tab/>
        <w:t>Abnormal cases in the NW-TT</w:t>
      </w:r>
      <w:bookmarkEnd w:id="253"/>
      <w:bookmarkEnd w:id="254"/>
      <w:bookmarkEnd w:id="255"/>
      <w:bookmarkEnd w:id="256"/>
      <w:bookmarkEnd w:id="257"/>
      <w:bookmarkEnd w:id="258"/>
      <w:bookmarkEnd w:id="259"/>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0" w:name="_Toc22917679"/>
      <w:bookmarkStart w:id="261" w:name="_Toc33963251"/>
      <w:bookmarkStart w:id="262" w:name="_Toc34393321"/>
      <w:bookmarkStart w:id="263" w:name="_Toc45216124"/>
      <w:bookmarkStart w:id="264" w:name="_Toc51931693"/>
      <w:bookmarkStart w:id="265" w:name="_Toc58235052"/>
      <w:bookmarkStart w:id="266" w:name="_Toc155426563"/>
      <w:r w:rsidRPr="00644C11">
        <w:t>6.2.2</w:t>
      </w:r>
      <w:r w:rsidRPr="00644C11">
        <w:tab/>
        <w:t>NW-TT-initiated port management procedure</w:t>
      </w:r>
      <w:bookmarkEnd w:id="260"/>
      <w:bookmarkEnd w:id="261"/>
      <w:bookmarkEnd w:id="262"/>
      <w:bookmarkEnd w:id="263"/>
      <w:bookmarkEnd w:id="264"/>
      <w:bookmarkEnd w:id="265"/>
      <w:bookmarkEnd w:id="266"/>
    </w:p>
    <w:p w14:paraId="257FADBF" w14:textId="77777777" w:rsidR="00D6344C" w:rsidRPr="00644C11" w:rsidRDefault="00D6344C" w:rsidP="00D6344C">
      <w:pPr>
        <w:pStyle w:val="Heading4"/>
      </w:pPr>
      <w:bookmarkStart w:id="267" w:name="_Toc20233378"/>
      <w:bookmarkStart w:id="268" w:name="_Toc22917680"/>
      <w:bookmarkStart w:id="269" w:name="_Toc33963252"/>
      <w:bookmarkStart w:id="270" w:name="_Toc34393322"/>
      <w:bookmarkStart w:id="271" w:name="_Toc45216125"/>
      <w:bookmarkStart w:id="272" w:name="_Toc51931694"/>
      <w:bookmarkStart w:id="273" w:name="_Toc58235053"/>
      <w:bookmarkStart w:id="274" w:name="_Toc155426564"/>
      <w:r w:rsidRPr="00644C11">
        <w:t>6.2.2.1</w:t>
      </w:r>
      <w:r w:rsidRPr="00644C11">
        <w:tab/>
        <w:t>General</w:t>
      </w:r>
      <w:bookmarkEnd w:id="267"/>
      <w:bookmarkEnd w:id="268"/>
      <w:bookmarkEnd w:id="269"/>
      <w:bookmarkEnd w:id="270"/>
      <w:bookmarkEnd w:id="271"/>
      <w:bookmarkEnd w:id="272"/>
      <w:bookmarkEnd w:id="273"/>
      <w:bookmarkEnd w:id="274"/>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5" w:name="_Toc22917681"/>
      <w:bookmarkStart w:id="276" w:name="_Toc33963253"/>
      <w:bookmarkStart w:id="277" w:name="_Toc34393323"/>
      <w:bookmarkStart w:id="278" w:name="_Toc45216126"/>
      <w:bookmarkStart w:id="279" w:name="_Toc51931695"/>
      <w:bookmarkStart w:id="280" w:name="_Toc58235054"/>
      <w:bookmarkStart w:id="281" w:name="_Toc155426565"/>
      <w:r w:rsidRPr="00644C11">
        <w:t>6.2.2.2</w:t>
      </w:r>
      <w:r w:rsidRPr="00644C11">
        <w:tab/>
        <w:t>NW-TT-initiated port management procedure initiation</w:t>
      </w:r>
      <w:bookmarkEnd w:id="275"/>
      <w:bookmarkEnd w:id="276"/>
      <w:bookmarkEnd w:id="277"/>
      <w:bookmarkEnd w:id="278"/>
      <w:bookmarkEnd w:id="279"/>
      <w:bookmarkEnd w:id="280"/>
      <w:bookmarkEnd w:id="281"/>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lastRenderedPageBreak/>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05pt;height:105.8pt" o:ole="">
            <v:imagedata r:id="rId22" o:title="" croptop="5423f" cropbottom="37648f" cropright="21881f"/>
          </v:shape>
          <o:OLEObject Type="Embed" ProgID="Visio.Drawing.11" ShapeID="_x0000_i1029" DrawAspect="Content" ObjectID="_1766039320"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2" w:name="_Toc22917682"/>
      <w:bookmarkStart w:id="283" w:name="_Toc33963254"/>
      <w:bookmarkStart w:id="284" w:name="_Toc34393324"/>
      <w:bookmarkStart w:id="285" w:name="_Toc45216127"/>
      <w:bookmarkStart w:id="286" w:name="_Toc51931696"/>
      <w:bookmarkStart w:id="287" w:name="_Toc58235055"/>
      <w:bookmarkStart w:id="288" w:name="_Toc155426566"/>
      <w:r w:rsidRPr="00644C11">
        <w:t>6.2.2.3</w:t>
      </w:r>
      <w:r w:rsidRPr="00644C11">
        <w:tab/>
        <w:t>NW-TT-initiated port management procedure completion</w:t>
      </w:r>
      <w:bookmarkEnd w:id="282"/>
      <w:bookmarkEnd w:id="283"/>
      <w:bookmarkEnd w:id="284"/>
      <w:bookmarkEnd w:id="285"/>
      <w:bookmarkEnd w:id="286"/>
      <w:bookmarkEnd w:id="287"/>
      <w:bookmarkEnd w:id="288"/>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89" w:name="_Toc22917684"/>
      <w:bookmarkStart w:id="290" w:name="_Toc33963255"/>
      <w:bookmarkStart w:id="291" w:name="_Toc34393325"/>
      <w:bookmarkStart w:id="292" w:name="_Toc45216128"/>
      <w:bookmarkStart w:id="293" w:name="_Toc51931697"/>
      <w:bookmarkStart w:id="294" w:name="_Toc58235056"/>
      <w:bookmarkStart w:id="295" w:name="_Toc155426567"/>
      <w:r w:rsidRPr="00644C11">
        <w:t>6.2.2.4</w:t>
      </w:r>
      <w:r w:rsidRPr="00644C11">
        <w:tab/>
        <w:t>Abnormal cases in the TSN AF</w:t>
      </w:r>
      <w:bookmarkEnd w:id="289"/>
      <w:bookmarkEnd w:id="290"/>
      <w:bookmarkEnd w:id="291"/>
      <w:bookmarkEnd w:id="292"/>
      <w:bookmarkEnd w:id="293"/>
      <w:bookmarkEnd w:id="294"/>
      <w:bookmarkEnd w:id="295"/>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6" w:name="_Toc22917685"/>
      <w:bookmarkStart w:id="297" w:name="_Toc33963256"/>
      <w:bookmarkStart w:id="298" w:name="_Toc34393326"/>
      <w:bookmarkStart w:id="299" w:name="_Toc45216129"/>
      <w:bookmarkStart w:id="300" w:name="_Toc51931698"/>
      <w:bookmarkStart w:id="301" w:name="_Toc58235057"/>
      <w:bookmarkStart w:id="302" w:name="_Toc155426568"/>
      <w:r w:rsidRPr="00644C11">
        <w:t>6.2.2.5</w:t>
      </w:r>
      <w:r w:rsidRPr="00644C11">
        <w:tab/>
        <w:t>Abnormal cases in the NW-TT</w:t>
      </w:r>
      <w:bookmarkEnd w:id="296"/>
      <w:bookmarkEnd w:id="297"/>
      <w:bookmarkEnd w:id="298"/>
      <w:bookmarkEnd w:id="299"/>
      <w:bookmarkEnd w:id="300"/>
      <w:bookmarkEnd w:id="301"/>
      <w:bookmarkEnd w:id="302"/>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3" w:name="_Toc45216130"/>
      <w:bookmarkStart w:id="304" w:name="_Toc51931699"/>
      <w:bookmarkStart w:id="305" w:name="_Toc58235058"/>
      <w:bookmarkStart w:id="306" w:name="_Hlk40196395"/>
      <w:bookmarkStart w:id="307" w:name="_Toc33963257"/>
      <w:bookmarkStart w:id="308" w:name="_Toc34393327"/>
      <w:bookmarkStart w:id="309" w:name="_Toc155426569"/>
      <w:r w:rsidRPr="00644C11">
        <w:t>6.3</w:t>
      </w:r>
      <w:r w:rsidRPr="00644C11">
        <w:tab/>
        <w:t xml:space="preserve">Procedures for </w:t>
      </w:r>
      <w:r w:rsidR="00DB3FD5" w:rsidRPr="00644C11">
        <w:t>User plane node</w:t>
      </w:r>
      <w:r w:rsidRPr="00644C11">
        <w:t xml:space="preserve"> management service</w:t>
      </w:r>
      <w:bookmarkEnd w:id="303"/>
      <w:bookmarkEnd w:id="304"/>
      <w:bookmarkEnd w:id="305"/>
      <w:bookmarkEnd w:id="309"/>
    </w:p>
    <w:p w14:paraId="3FFE06BE" w14:textId="30F3A898" w:rsidR="004236FF" w:rsidRPr="00644C11" w:rsidRDefault="004236FF" w:rsidP="004236FF">
      <w:pPr>
        <w:pStyle w:val="Heading3"/>
      </w:pPr>
      <w:bookmarkStart w:id="310" w:name="_Toc45216131"/>
      <w:bookmarkStart w:id="311" w:name="_Toc51931700"/>
      <w:bookmarkStart w:id="312" w:name="_Toc58235059"/>
      <w:bookmarkStart w:id="313" w:name="_Toc155426570"/>
      <w:r w:rsidRPr="00644C11">
        <w:t>6.3.1</w:t>
      </w:r>
      <w:r w:rsidRPr="00644C11">
        <w:tab/>
        <w:t xml:space="preserve">TSN AF-requested </w:t>
      </w:r>
      <w:r w:rsidR="00D829C5" w:rsidRPr="00644C11">
        <w:t>User plane node</w:t>
      </w:r>
      <w:r w:rsidRPr="00644C11">
        <w:t xml:space="preserve"> management procedure</w:t>
      </w:r>
      <w:bookmarkEnd w:id="310"/>
      <w:bookmarkEnd w:id="311"/>
      <w:bookmarkEnd w:id="312"/>
      <w:bookmarkEnd w:id="313"/>
    </w:p>
    <w:p w14:paraId="0F558D9B" w14:textId="77777777" w:rsidR="004236FF" w:rsidRPr="00644C11" w:rsidRDefault="004236FF" w:rsidP="004236FF">
      <w:pPr>
        <w:pStyle w:val="Heading4"/>
      </w:pPr>
      <w:bookmarkStart w:id="314" w:name="_Toc45216132"/>
      <w:bookmarkStart w:id="315" w:name="_Toc51931701"/>
      <w:bookmarkStart w:id="316" w:name="_Toc58235060"/>
      <w:bookmarkStart w:id="317" w:name="_Toc155426571"/>
      <w:r w:rsidRPr="00644C11">
        <w:t>6.3.1.1</w:t>
      </w:r>
      <w:r w:rsidRPr="00644C11">
        <w:tab/>
        <w:t>General</w:t>
      </w:r>
      <w:bookmarkEnd w:id="314"/>
      <w:bookmarkEnd w:id="315"/>
      <w:bookmarkEnd w:id="316"/>
      <w:bookmarkEnd w:id="317"/>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lastRenderedPageBreak/>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18" w:name="_Toc45216133"/>
      <w:bookmarkStart w:id="319" w:name="_Toc51931702"/>
      <w:bookmarkStart w:id="320"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1" w:name="_Toc155426572"/>
      <w:r w:rsidRPr="00644C11">
        <w:t>6.3.1.2</w:t>
      </w:r>
      <w:r w:rsidRPr="00644C11">
        <w:tab/>
        <w:t xml:space="preserve">TSN AF-requested </w:t>
      </w:r>
      <w:r w:rsidR="00D829C5" w:rsidRPr="00644C11">
        <w:t>User plane node</w:t>
      </w:r>
      <w:r w:rsidRPr="00644C11">
        <w:t xml:space="preserve"> management procedure initiation</w:t>
      </w:r>
      <w:bookmarkEnd w:id="318"/>
      <w:bookmarkEnd w:id="319"/>
      <w:bookmarkEnd w:id="320"/>
      <w:bookmarkEnd w:id="321"/>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95pt;height:114.55pt" o:ole="">
            <v:imagedata r:id="rId24" o:title="" croptop="8030f" cropbottom="5430f"/>
          </v:shape>
          <o:OLEObject Type="Embed" ProgID="Visio.Drawing.11" ShapeID="_x0000_i1030" DrawAspect="Content" ObjectID="_1766039321"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2" w:name="_Toc45216134"/>
      <w:bookmarkStart w:id="323" w:name="_Toc51931703"/>
      <w:bookmarkStart w:id="324" w:name="_Toc58235062"/>
      <w:bookmarkStart w:id="325" w:name="_Toc155426573"/>
      <w:r w:rsidRPr="00644C11">
        <w:t>6.3.1.3</w:t>
      </w:r>
      <w:r w:rsidRPr="00644C11">
        <w:tab/>
        <w:t xml:space="preserve">TSN AF-requested </w:t>
      </w:r>
      <w:r w:rsidR="00FB427E" w:rsidRPr="00644C11">
        <w:t>User plane node</w:t>
      </w:r>
      <w:r w:rsidRPr="00644C11">
        <w:t xml:space="preserve"> management procedure completion</w:t>
      </w:r>
      <w:bookmarkEnd w:id="322"/>
      <w:bookmarkEnd w:id="323"/>
      <w:bookmarkEnd w:id="324"/>
      <w:bookmarkEnd w:id="325"/>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6" w:name="_Toc45216135"/>
      <w:bookmarkStart w:id="327" w:name="_Toc51931704"/>
      <w:bookmarkStart w:id="328"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29" w:name="_Toc155426574"/>
      <w:r w:rsidRPr="00644C11">
        <w:t>6.3.1.4</w:t>
      </w:r>
      <w:r w:rsidRPr="00644C11">
        <w:tab/>
        <w:t>Abnormal cases in the TSN AF</w:t>
      </w:r>
      <w:bookmarkEnd w:id="326"/>
      <w:bookmarkEnd w:id="327"/>
      <w:bookmarkEnd w:id="328"/>
      <w:bookmarkEnd w:id="329"/>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0" w:name="_Toc45216136"/>
      <w:bookmarkStart w:id="331" w:name="_Toc51931705"/>
      <w:bookmarkStart w:id="332" w:name="_Toc58235064"/>
      <w:bookmarkStart w:id="333" w:name="_Toc155426575"/>
      <w:r w:rsidRPr="00644C11">
        <w:lastRenderedPageBreak/>
        <w:t>6.3.1.5</w:t>
      </w:r>
      <w:r w:rsidRPr="00644C11">
        <w:tab/>
        <w:t>Abnormal cases in the NW-TT</w:t>
      </w:r>
      <w:bookmarkEnd w:id="330"/>
      <w:bookmarkEnd w:id="331"/>
      <w:bookmarkEnd w:id="332"/>
      <w:bookmarkEnd w:id="333"/>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4" w:name="_Toc45216137"/>
      <w:bookmarkStart w:id="335" w:name="_Toc51931706"/>
      <w:bookmarkStart w:id="336" w:name="_Toc58235065"/>
      <w:bookmarkStart w:id="337" w:name="_Toc155426576"/>
      <w:r w:rsidRPr="00644C11">
        <w:t>6.3.2</w:t>
      </w:r>
      <w:r w:rsidRPr="00644C11">
        <w:tab/>
        <w:t xml:space="preserve">NW-TT-initiated </w:t>
      </w:r>
      <w:r w:rsidR="00576E91" w:rsidRPr="00644C11">
        <w:t>User plane node</w:t>
      </w:r>
      <w:r w:rsidRPr="00644C11">
        <w:t xml:space="preserve"> management procedure</w:t>
      </w:r>
      <w:bookmarkEnd w:id="334"/>
      <w:bookmarkEnd w:id="335"/>
      <w:bookmarkEnd w:id="336"/>
      <w:bookmarkEnd w:id="337"/>
    </w:p>
    <w:p w14:paraId="0BFAE98B" w14:textId="77777777" w:rsidR="004236FF" w:rsidRPr="00644C11" w:rsidRDefault="004236FF" w:rsidP="004236FF">
      <w:pPr>
        <w:pStyle w:val="Heading4"/>
      </w:pPr>
      <w:bookmarkStart w:id="338" w:name="_Toc45216138"/>
      <w:bookmarkStart w:id="339" w:name="_Toc51931707"/>
      <w:bookmarkStart w:id="340" w:name="_Toc58235066"/>
      <w:bookmarkStart w:id="341" w:name="_Toc155426577"/>
      <w:r w:rsidRPr="00644C11">
        <w:t>6.3.2.1</w:t>
      </w:r>
      <w:r w:rsidRPr="00644C11">
        <w:tab/>
        <w:t>General</w:t>
      </w:r>
      <w:bookmarkEnd w:id="338"/>
      <w:bookmarkEnd w:id="339"/>
      <w:bookmarkEnd w:id="340"/>
      <w:bookmarkEnd w:id="341"/>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2" w:name="_Toc45216139"/>
      <w:bookmarkStart w:id="343" w:name="_Toc51931708"/>
      <w:bookmarkStart w:id="344" w:name="_Toc58235067"/>
      <w:bookmarkStart w:id="345" w:name="_Toc155426578"/>
      <w:r w:rsidRPr="00644C11">
        <w:t>6.3.2.2</w:t>
      </w:r>
      <w:r w:rsidRPr="00644C11">
        <w:tab/>
      </w:r>
      <w:bookmarkStart w:id="346" w:name="_Hlk40198344"/>
      <w:r w:rsidRPr="00644C11">
        <w:t xml:space="preserve">NW-TT-initiated </w:t>
      </w:r>
      <w:r w:rsidR="00576E91" w:rsidRPr="00644C11">
        <w:t xml:space="preserve">User plane node </w:t>
      </w:r>
      <w:r w:rsidRPr="00644C11">
        <w:t xml:space="preserve">management procedure </w:t>
      </w:r>
      <w:bookmarkEnd w:id="346"/>
      <w:r w:rsidRPr="00644C11">
        <w:t>initiation</w:t>
      </w:r>
      <w:bookmarkEnd w:id="342"/>
      <w:bookmarkEnd w:id="343"/>
      <w:bookmarkEnd w:id="344"/>
      <w:bookmarkEnd w:id="345"/>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6.85pt;height:150.9pt" o:ole="">
            <v:imagedata r:id="rId26" o:title=""/>
          </v:shape>
          <o:OLEObject Type="Embed" ProgID="Visio.Drawing.11" ShapeID="_x0000_i1031" DrawAspect="Content" ObjectID="_1766039322"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7" w:name="_Toc45216140"/>
      <w:bookmarkStart w:id="348" w:name="_Toc51931709"/>
      <w:bookmarkStart w:id="349" w:name="_Toc58235068"/>
      <w:bookmarkStart w:id="350" w:name="_Toc155426579"/>
      <w:r w:rsidRPr="00644C11">
        <w:t>6.3.2.3</w:t>
      </w:r>
      <w:r w:rsidRPr="00644C11">
        <w:tab/>
        <w:t xml:space="preserve">NW-TT-initiated </w:t>
      </w:r>
      <w:r w:rsidR="00576E91" w:rsidRPr="00644C11">
        <w:t>User plane node</w:t>
      </w:r>
      <w:r w:rsidRPr="00644C11">
        <w:t xml:space="preserve"> management procedure completion</w:t>
      </w:r>
      <w:bookmarkEnd w:id="347"/>
      <w:bookmarkEnd w:id="348"/>
      <w:bookmarkEnd w:id="349"/>
      <w:bookmarkEnd w:id="350"/>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1" w:name="_Toc45216141"/>
      <w:bookmarkStart w:id="352" w:name="_Toc51931710"/>
      <w:bookmarkStart w:id="353" w:name="_Toc58235069"/>
      <w:bookmarkStart w:id="354" w:name="_Toc155426580"/>
      <w:r w:rsidRPr="00644C11">
        <w:lastRenderedPageBreak/>
        <w:t>6.3.2.4</w:t>
      </w:r>
      <w:r w:rsidRPr="00644C11">
        <w:tab/>
        <w:t>Abnormal cases in the TSN AF</w:t>
      </w:r>
      <w:bookmarkEnd w:id="351"/>
      <w:bookmarkEnd w:id="352"/>
      <w:bookmarkEnd w:id="353"/>
      <w:bookmarkEnd w:id="354"/>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5" w:name="_Toc45216142"/>
      <w:bookmarkStart w:id="356" w:name="_Toc51931711"/>
      <w:bookmarkStart w:id="357" w:name="_Toc58235070"/>
      <w:bookmarkStart w:id="358" w:name="_Toc155426581"/>
      <w:r w:rsidRPr="00644C11">
        <w:t>6.3.2.5</w:t>
      </w:r>
      <w:r w:rsidRPr="00644C11">
        <w:tab/>
        <w:t>Abnormal cases in the NW-TT</w:t>
      </w:r>
      <w:bookmarkEnd w:id="355"/>
      <w:bookmarkEnd w:id="356"/>
      <w:bookmarkEnd w:id="357"/>
      <w:bookmarkEnd w:id="358"/>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59" w:name="_Toc45216143"/>
      <w:bookmarkStart w:id="360" w:name="_Toc51931712"/>
      <w:bookmarkStart w:id="361" w:name="_Toc58235071"/>
      <w:bookmarkStart w:id="362" w:name="_Toc155426582"/>
      <w:bookmarkEnd w:id="306"/>
      <w:r w:rsidRPr="00644C11">
        <w:t>7</w:t>
      </w:r>
      <w:r w:rsidRPr="00644C11">
        <w:tab/>
      </w:r>
      <w:bookmarkStart w:id="363"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07"/>
      <w:bookmarkEnd w:id="308"/>
      <w:bookmarkEnd w:id="359"/>
      <w:bookmarkEnd w:id="360"/>
      <w:bookmarkEnd w:id="361"/>
      <w:bookmarkEnd w:id="362"/>
    </w:p>
    <w:p w14:paraId="6AE4478D" w14:textId="77777777" w:rsidR="00E80BE1" w:rsidRPr="00644C11" w:rsidRDefault="00E80BE1" w:rsidP="00E80BE1">
      <w:pPr>
        <w:pStyle w:val="Heading2"/>
      </w:pPr>
      <w:bookmarkStart w:id="364" w:name="_Toc33963258"/>
      <w:bookmarkStart w:id="365" w:name="_Toc34393328"/>
      <w:bookmarkStart w:id="366" w:name="_Toc45216144"/>
      <w:bookmarkStart w:id="367" w:name="_Toc51931713"/>
      <w:bookmarkStart w:id="368" w:name="_Toc58235072"/>
      <w:bookmarkStart w:id="369" w:name="_Toc20233385"/>
      <w:bookmarkStart w:id="370" w:name="_Toc155426583"/>
      <w:bookmarkEnd w:id="176"/>
      <w:bookmarkEnd w:id="363"/>
      <w:r w:rsidRPr="00644C11">
        <w:t>7.1</w:t>
      </w:r>
      <w:r w:rsidRPr="00644C11">
        <w:tab/>
        <w:t>General</w:t>
      </w:r>
      <w:bookmarkEnd w:id="364"/>
      <w:bookmarkEnd w:id="365"/>
      <w:bookmarkEnd w:id="366"/>
      <w:bookmarkEnd w:id="367"/>
      <w:bookmarkEnd w:id="368"/>
      <w:bookmarkEnd w:id="370"/>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1" w:name="_Toc33963259"/>
      <w:bookmarkStart w:id="372" w:name="_Toc34393329"/>
      <w:bookmarkStart w:id="373" w:name="_Toc45216145"/>
      <w:bookmarkStart w:id="374" w:name="_Toc51931714"/>
      <w:bookmarkStart w:id="375" w:name="_Toc58235073"/>
      <w:bookmarkStart w:id="376" w:name="_Toc155426584"/>
      <w:r w:rsidRPr="00644C11">
        <w:t>7.2</w:t>
      </w:r>
      <w:r w:rsidRPr="00644C11">
        <w:tab/>
        <w:t>Message too short or too long</w:t>
      </w:r>
      <w:bookmarkEnd w:id="371"/>
      <w:bookmarkEnd w:id="372"/>
      <w:bookmarkEnd w:id="373"/>
      <w:bookmarkEnd w:id="374"/>
      <w:bookmarkEnd w:id="375"/>
      <w:bookmarkEnd w:id="376"/>
    </w:p>
    <w:p w14:paraId="009F518A" w14:textId="77777777" w:rsidR="00E80BE1" w:rsidRPr="00644C11" w:rsidRDefault="00E80BE1" w:rsidP="00E80BE1">
      <w:pPr>
        <w:pStyle w:val="Heading3"/>
      </w:pPr>
      <w:bookmarkStart w:id="377" w:name="_Toc33963260"/>
      <w:bookmarkStart w:id="378" w:name="_Toc34393330"/>
      <w:bookmarkStart w:id="379" w:name="_Toc45216146"/>
      <w:bookmarkStart w:id="380" w:name="_Toc51931715"/>
      <w:bookmarkStart w:id="381" w:name="_Toc58235074"/>
      <w:bookmarkStart w:id="382" w:name="_Toc155426585"/>
      <w:r w:rsidRPr="00644C11">
        <w:t>7.2.1</w:t>
      </w:r>
      <w:r w:rsidRPr="00644C11">
        <w:tab/>
        <w:t>Message too short</w:t>
      </w:r>
      <w:bookmarkEnd w:id="377"/>
      <w:bookmarkEnd w:id="378"/>
      <w:bookmarkEnd w:id="379"/>
      <w:bookmarkEnd w:id="380"/>
      <w:bookmarkEnd w:id="381"/>
      <w:bookmarkEnd w:id="382"/>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3" w:name="_Toc33963261"/>
      <w:bookmarkStart w:id="384" w:name="_Toc34393331"/>
      <w:bookmarkStart w:id="385" w:name="_Toc45216147"/>
      <w:bookmarkStart w:id="386" w:name="_Toc51931716"/>
      <w:bookmarkStart w:id="387" w:name="_Toc58235075"/>
      <w:bookmarkStart w:id="388" w:name="_Toc155426586"/>
      <w:r w:rsidRPr="00644C11">
        <w:lastRenderedPageBreak/>
        <w:t>7.2.2</w:t>
      </w:r>
      <w:r w:rsidRPr="00644C11">
        <w:tab/>
        <w:t>Message too long</w:t>
      </w:r>
      <w:bookmarkEnd w:id="383"/>
      <w:bookmarkEnd w:id="384"/>
      <w:bookmarkEnd w:id="385"/>
      <w:bookmarkEnd w:id="386"/>
      <w:bookmarkEnd w:id="387"/>
      <w:bookmarkEnd w:id="388"/>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89" w:name="_Toc33963262"/>
      <w:bookmarkStart w:id="390" w:name="_Toc34393332"/>
      <w:bookmarkStart w:id="391" w:name="_Toc45216148"/>
      <w:bookmarkStart w:id="392" w:name="_Toc51931717"/>
      <w:bookmarkStart w:id="393" w:name="_Toc58235076"/>
      <w:bookmarkStart w:id="394" w:name="_Toc155426587"/>
      <w:r w:rsidRPr="00644C11">
        <w:t>7.3</w:t>
      </w:r>
      <w:r w:rsidRPr="00644C11">
        <w:tab/>
        <w:t>Unknown or unforeseen message type</w:t>
      </w:r>
      <w:bookmarkEnd w:id="389"/>
      <w:bookmarkEnd w:id="390"/>
      <w:bookmarkEnd w:id="391"/>
      <w:bookmarkEnd w:id="392"/>
      <w:bookmarkEnd w:id="393"/>
      <w:bookmarkEnd w:id="394"/>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5" w:name="_Toc33963263"/>
      <w:bookmarkStart w:id="396"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7" w:name="_Toc45216149"/>
      <w:bookmarkStart w:id="398" w:name="_Toc51931718"/>
      <w:bookmarkStart w:id="399" w:name="_Toc58235077"/>
      <w:bookmarkStart w:id="400" w:name="_Toc155426588"/>
      <w:r w:rsidRPr="00644C11">
        <w:t>7.4</w:t>
      </w:r>
      <w:r w:rsidRPr="00644C11">
        <w:tab/>
        <w:t>Non-semantical mandatory information element errors</w:t>
      </w:r>
      <w:bookmarkEnd w:id="395"/>
      <w:bookmarkEnd w:id="396"/>
      <w:bookmarkEnd w:id="397"/>
      <w:bookmarkEnd w:id="398"/>
      <w:bookmarkEnd w:id="399"/>
      <w:bookmarkEnd w:id="400"/>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1" w:name="_Toc33963264"/>
      <w:bookmarkStart w:id="402" w:name="_Toc34393334"/>
      <w:bookmarkStart w:id="403" w:name="_Toc45216150"/>
      <w:bookmarkStart w:id="404" w:name="_Toc51931719"/>
      <w:bookmarkStart w:id="405" w:name="_Toc58235078"/>
      <w:bookmarkStart w:id="406" w:name="_Toc155426589"/>
      <w:r w:rsidRPr="00644C11">
        <w:lastRenderedPageBreak/>
        <w:t>7.5</w:t>
      </w:r>
      <w:r w:rsidRPr="00644C11">
        <w:tab/>
        <w:t>Unknown and unforeseen IEs in the non-imperative message part</w:t>
      </w:r>
      <w:bookmarkEnd w:id="401"/>
      <w:bookmarkEnd w:id="402"/>
      <w:bookmarkEnd w:id="403"/>
      <w:bookmarkEnd w:id="404"/>
      <w:bookmarkEnd w:id="405"/>
      <w:bookmarkEnd w:id="406"/>
    </w:p>
    <w:p w14:paraId="513095E6" w14:textId="77777777" w:rsidR="00E80BE1" w:rsidRPr="00644C11" w:rsidRDefault="00E80BE1" w:rsidP="00E80BE1">
      <w:pPr>
        <w:pStyle w:val="Heading3"/>
      </w:pPr>
      <w:bookmarkStart w:id="407" w:name="_Toc33963265"/>
      <w:bookmarkStart w:id="408" w:name="_Toc34393335"/>
      <w:bookmarkStart w:id="409" w:name="_Toc45216151"/>
      <w:bookmarkStart w:id="410" w:name="_Toc51931720"/>
      <w:bookmarkStart w:id="411" w:name="_Toc58235079"/>
      <w:bookmarkStart w:id="412" w:name="_Toc155426590"/>
      <w:r w:rsidRPr="00644C11">
        <w:t>7.5.1</w:t>
      </w:r>
      <w:r w:rsidRPr="00644C11">
        <w:tab/>
        <w:t>IEIs unknown in the message</w:t>
      </w:r>
      <w:bookmarkEnd w:id="407"/>
      <w:bookmarkEnd w:id="408"/>
      <w:bookmarkEnd w:id="409"/>
      <w:bookmarkEnd w:id="410"/>
      <w:bookmarkEnd w:id="411"/>
      <w:bookmarkEnd w:id="412"/>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3" w:name="_Toc33963266"/>
      <w:bookmarkStart w:id="414" w:name="_Toc34393336"/>
      <w:bookmarkStart w:id="415" w:name="_Toc45216152"/>
      <w:bookmarkStart w:id="416" w:name="_Toc51931721"/>
      <w:bookmarkStart w:id="417" w:name="_Toc58235080"/>
      <w:bookmarkStart w:id="418" w:name="_Toc155426591"/>
      <w:r w:rsidRPr="00644C11">
        <w:t>7.5.2</w:t>
      </w:r>
      <w:r w:rsidRPr="00644C11">
        <w:tab/>
        <w:t>Out of sequence IEs</w:t>
      </w:r>
      <w:bookmarkEnd w:id="413"/>
      <w:bookmarkEnd w:id="414"/>
      <w:bookmarkEnd w:id="415"/>
      <w:bookmarkEnd w:id="416"/>
      <w:bookmarkEnd w:id="417"/>
      <w:bookmarkEnd w:id="418"/>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19" w:name="_Toc33963267"/>
      <w:bookmarkStart w:id="420" w:name="_Toc34393337"/>
      <w:bookmarkStart w:id="421" w:name="_Toc45216153"/>
      <w:bookmarkStart w:id="422" w:name="_Toc51931722"/>
      <w:bookmarkStart w:id="423" w:name="_Toc58235081"/>
      <w:bookmarkStart w:id="424" w:name="_Toc155426592"/>
      <w:r w:rsidRPr="00644C11">
        <w:t>7.5.3</w:t>
      </w:r>
      <w:r w:rsidRPr="00644C11">
        <w:tab/>
        <w:t>Repeated IEs</w:t>
      </w:r>
      <w:bookmarkEnd w:id="419"/>
      <w:bookmarkEnd w:id="420"/>
      <w:bookmarkEnd w:id="421"/>
      <w:bookmarkEnd w:id="422"/>
      <w:bookmarkEnd w:id="423"/>
      <w:bookmarkEnd w:id="424"/>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5" w:name="_Toc33963268"/>
      <w:bookmarkStart w:id="426" w:name="_Toc34393338"/>
      <w:bookmarkStart w:id="427" w:name="_Toc45216154"/>
      <w:bookmarkStart w:id="428" w:name="_Toc51931723"/>
      <w:bookmarkStart w:id="429" w:name="_Toc58235082"/>
      <w:bookmarkStart w:id="430" w:name="_Toc155426593"/>
      <w:r w:rsidRPr="00644C11">
        <w:t>7.6</w:t>
      </w:r>
      <w:r w:rsidRPr="00644C11">
        <w:tab/>
        <w:t>Non-imperative message part errors</w:t>
      </w:r>
      <w:bookmarkEnd w:id="425"/>
      <w:bookmarkEnd w:id="426"/>
      <w:bookmarkEnd w:id="427"/>
      <w:bookmarkEnd w:id="428"/>
      <w:bookmarkEnd w:id="429"/>
      <w:bookmarkEnd w:id="430"/>
    </w:p>
    <w:p w14:paraId="138E943E" w14:textId="77777777" w:rsidR="00E80BE1" w:rsidRPr="00644C11" w:rsidRDefault="00E80BE1" w:rsidP="00E80BE1">
      <w:pPr>
        <w:pStyle w:val="Heading3"/>
      </w:pPr>
      <w:bookmarkStart w:id="431" w:name="_Toc33963269"/>
      <w:bookmarkStart w:id="432" w:name="_Toc34393339"/>
      <w:bookmarkStart w:id="433" w:name="_Toc45216155"/>
      <w:bookmarkStart w:id="434" w:name="_Toc51931724"/>
      <w:bookmarkStart w:id="435" w:name="_Toc58235083"/>
      <w:bookmarkStart w:id="436" w:name="_Toc155426594"/>
      <w:r w:rsidRPr="00644C11">
        <w:t>7.6.1</w:t>
      </w:r>
      <w:r w:rsidRPr="00644C11">
        <w:tab/>
        <w:t>General</w:t>
      </w:r>
      <w:bookmarkEnd w:id="431"/>
      <w:bookmarkEnd w:id="432"/>
      <w:bookmarkEnd w:id="433"/>
      <w:bookmarkEnd w:id="434"/>
      <w:bookmarkEnd w:id="435"/>
      <w:bookmarkEnd w:id="436"/>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7" w:name="_Toc33963270"/>
      <w:bookmarkStart w:id="438" w:name="_Toc34393340"/>
      <w:bookmarkStart w:id="439" w:name="_Toc45216156"/>
      <w:bookmarkStart w:id="440" w:name="_Toc51931725"/>
      <w:bookmarkStart w:id="441" w:name="_Toc58235084"/>
      <w:bookmarkStart w:id="442" w:name="_Toc155426595"/>
      <w:r w:rsidRPr="00644C11">
        <w:t>7.6.2</w:t>
      </w:r>
      <w:r w:rsidRPr="00644C11">
        <w:tab/>
        <w:t>Syntactically incorrect optional IEs</w:t>
      </w:r>
      <w:bookmarkEnd w:id="437"/>
      <w:bookmarkEnd w:id="438"/>
      <w:bookmarkEnd w:id="439"/>
      <w:bookmarkEnd w:id="440"/>
      <w:bookmarkEnd w:id="441"/>
      <w:bookmarkEnd w:id="442"/>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3" w:name="_Toc33963271"/>
      <w:bookmarkStart w:id="444" w:name="_Toc34393341"/>
      <w:bookmarkStart w:id="445" w:name="_Toc45216157"/>
      <w:bookmarkStart w:id="446" w:name="_Toc51931726"/>
      <w:bookmarkStart w:id="447" w:name="_Toc58235085"/>
      <w:bookmarkStart w:id="448" w:name="_Toc155426596"/>
      <w:r w:rsidRPr="00644C11">
        <w:t>7.6.3</w:t>
      </w:r>
      <w:r w:rsidRPr="00644C11">
        <w:tab/>
        <w:t>Conditional IE errors</w:t>
      </w:r>
      <w:bookmarkEnd w:id="443"/>
      <w:bookmarkEnd w:id="444"/>
      <w:bookmarkEnd w:id="445"/>
      <w:bookmarkEnd w:id="446"/>
      <w:bookmarkEnd w:id="447"/>
      <w:bookmarkEnd w:id="448"/>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49" w:name="_Toc33963272"/>
      <w:bookmarkStart w:id="450" w:name="_Toc34393342"/>
      <w:bookmarkStart w:id="451" w:name="_Toc45216158"/>
      <w:bookmarkStart w:id="452" w:name="_Toc51931727"/>
      <w:bookmarkStart w:id="453" w:name="_Toc58235086"/>
      <w:bookmarkStart w:id="454" w:name="_Toc155426597"/>
      <w:r w:rsidRPr="00644C11">
        <w:t>7.7</w:t>
      </w:r>
      <w:r w:rsidRPr="00644C11">
        <w:tab/>
        <w:t>Messages with semantically incorrect contents</w:t>
      </w:r>
      <w:bookmarkEnd w:id="449"/>
      <w:bookmarkEnd w:id="450"/>
      <w:bookmarkEnd w:id="451"/>
      <w:bookmarkEnd w:id="452"/>
      <w:bookmarkEnd w:id="453"/>
      <w:bookmarkEnd w:id="454"/>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5" w:name="_Toc33963273"/>
      <w:bookmarkStart w:id="456" w:name="_Toc34393343"/>
      <w:bookmarkStart w:id="457" w:name="_Toc45216159"/>
      <w:bookmarkStart w:id="458" w:name="_Toc51931728"/>
      <w:bookmarkStart w:id="459" w:name="_Toc58235087"/>
      <w:bookmarkStart w:id="460" w:name="_Toc155426598"/>
      <w:r w:rsidRPr="00644C11">
        <w:t>8</w:t>
      </w:r>
      <w:r w:rsidR="005B5AD6" w:rsidRPr="00644C11">
        <w:tab/>
        <w:t>Message functional definition and contents</w:t>
      </w:r>
      <w:bookmarkEnd w:id="455"/>
      <w:bookmarkEnd w:id="456"/>
      <w:bookmarkEnd w:id="457"/>
      <w:bookmarkEnd w:id="458"/>
      <w:bookmarkEnd w:id="459"/>
      <w:bookmarkEnd w:id="460"/>
    </w:p>
    <w:p w14:paraId="4971CACA" w14:textId="69C8C55F" w:rsidR="005B5AD6" w:rsidRPr="00644C11" w:rsidRDefault="00F40D79" w:rsidP="007A3061">
      <w:pPr>
        <w:pStyle w:val="Heading2"/>
      </w:pPr>
      <w:bookmarkStart w:id="461" w:name="_Toc33963274"/>
      <w:bookmarkStart w:id="462" w:name="_Toc34393344"/>
      <w:bookmarkStart w:id="463" w:name="_Toc45216160"/>
      <w:bookmarkStart w:id="464" w:name="_Toc51931729"/>
      <w:bookmarkStart w:id="465" w:name="_Toc58235088"/>
      <w:bookmarkStart w:id="466" w:name="_Toc20233387"/>
      <w:bookmarkStart w:id="467" w:name="_Toc155426599"/>
      <w:bookmarkEnd w:id="369"/>
      <w:r w:rsidRPr="00644C11">
        <w:t>8</w:t>
      </w:r>
      <w:r w:rsidR="005B5AD6" w:rsidRPr="00644C11">
        <w:t>.1</w:t>
      </w:r>
      <w:r w:rsidR="005B5AD6" w:rsidRPr="00644C11">
        <w:tab/>
        <w:t>Manage port command</w:t>
      </w:r>
      <w:bookmarkEnd w:id="461"/>
      <w:bookmarkEnd w:id="462"/>
      <w:bookmarkEnd w:id="463"/>
      <w:bookmarkEnd w:id="464"/>
      <w:bookmarkEnd w:id="465"/>
      <w:bookmarkEnd w:id="467"/>
    </w:p>
    <w:p w14:paraId="2D7D8F29" w14:textId="39C57706" w:rsidR="005B5AD6" w:rsidRPr="00644C11" w:rsidRDefault="00F40D79" w:rsidP="007A3061">
      <w:pPr>
        <w:pStyle w:val="Heading3"/>
        <w:rPr>
          <w:lang w:eastAsia="ko-KR"/>
        </w:rPr>
      </w:pPr>
      <w:bookmarkStart w:id="468" w:name="_Toc33963275"/>
      <w:bookmarkStart w:id="469" w:name="_Toc34393345"/>
      <w:bookmarkStart w:id="470" w:name="_Toc45216161"/>
      <w:bookmarkStart w:id="471" w:name="_Toc51931730"/>
      <w:bookmarkStart w:id="472" w:name="_Toc58235089"/>
      <w:bookmarkStart w:id="473" w:name="_Toc155426600"/>
      <w:r w:rsidRPr="00644C11">
        <w:t>8</w:t>
      </w:r>
      <w:r w:rsidR="005B5AD6" w:rsidRPr="00644C11">
        <w:t>.1.1</w:t>
      </w:r>
      <w:r w:rsidR="005B5AD6" w:rsidRPr="00644C11">
        <w:tab/>
      </w:r>
      <w:r w:rsidR="005B5AD6" w:rsidRPr="00644C11">
        <w:rPr>
          <w:lang w:eastAsia="ko-KR"/>
        </w:rPr>
        <w:t>Message definition</w:t>
      </w:r>
      <w:bookmarkEnd w:id="468"/>
      <w:bookmarkEnd w:id="469"/>
      <w:bookmarkEnd w:id="470"/>
      <w:bookmarkEnd w:id="471"/>
      <w:bookmarkEnd w:id="472"/>
      <w:bookmarkEnd w:id="473"/>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2F3604" w:rsidRDefault="005B5AD6" w:rsidP="005B5AD6">
      <w:pPr>
        <w:pStyle w:val="B1"/>
      </w:pPr>
      <w:r w:rsidRPr="002F3604">
        <w:t>Message type:</w:t>
      </w:r>
      <w:r w:rsidRPr="002F3604">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2F3604" w:rsidRDefault="007541E9"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4" w:name="_Toc33963276"/>
      <w:bookmarkStart w:id="475" w:name="_Toc34393346"/>
      <w:bookmarkStart w:id="476" w:name="_Toc45216162"/>
      <w:bookmarkStart w:id="477" w:name="_Toc51931731"/>
      <w:bookmarkStart w:id="478" w:name="_Toc58235091"/>
      <w:bookmarkStart w:id="479" w:name="_Toc20233392"/>
      <w:bookmarkStart w:id="480" w:name="_Toc155426601"/>
      <w:bookmarkEnd w:id="466"/>
      <w:r w:rsidRPr="00644C11">
        <w:t>8</w:t>
      </w:r>
      <w:r w:rsidR="005B5AD6" w:rsidRPr="00644C11">
        <w:t>.2</w:t>
      </w:r>
      <w:r w:rsidR="005B5AD6" w:rsidRPr="00644C11">
        <w:tab/>
        <w:t>Manage port complete</w:t>
      </w:r>
      <w:bookmarkEnd w:id="474"/>
      <w:bookmarkEnd w:id="475"/>
      <w:bookmarkEnd w:id="476"/>
      <w:bookmarkEnd w:id="477"/>
      <w:bookmarkEnd w:id="478"/>
      <w:bookmarkEnd w:id="480"/>
    </w:p>
    <w:p w14:paraId="6D472F51" w14:textId="0A544960" w:rsidR="005B5AD6" w:rsidRPr="00644C11" w:rsidRDefault="00F40D79" w:rsidP="007A3061">
      <w:pPr>
        <w:pStyle w:val="Heading3"/>
        <w:rPr>
          <w:lang w:eastAsia="ko-KR"/>
        </w:rPr>
      </w:pPr>
      <w:bookmarkStart w:id="481" w:name="_Toc33963277"/>
      <w:bookmarkStart w:id="482" w:name="_Toc34393347"/>
      <w:bookmarkStart w:id="483" w:name="_Toc45216163"/>
      <w:bookmarkStart w:id="484" w:name="_Toc51931732"/>
      <w:bookmarkStart w:id="485" w:name="_Toc58235092"/>
      <w:bookmarkStart w:id="486" w:name="_Toc155426602"/>
      <w:r w:rsidRPr="00644C11">
        <w:t>8</w:t>
      </w:r>
      <w:r w:rsidR="005B5AD6" w:rsidRPr="00644C11">
        <w:t>.2.1</w:t>
      </w:r>
      <w:r w:rsidR="005B5AD6" w:rsidRPr="00644C11">
        <w:tab/>
      </w:r>
      <w:r w:rsidR="005B5AD6" w:rsidRPr="00644C11">
        <w:rPr>
          <w:lang w:eastAsia="ko-KR"/>
        </w:rPr>
        <w:t>Message definition</w:t>
      </w:r>
      <w:bookmarkEnd w:id="481"/>
      <w:bookmarkEnd w:id="482"/>
      <w:bookmarkEnd w:id="483"/>
      <w:bookmarkEnd w:id="484"/>
      <w:bookmarkEnd w:id="485"/>
      <w:bookmarkEnd w:id="486"/>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2F3604" w:rsidRDefault="005B5AD6" w:rsidP="005B5AD6">
            <w:pPr>
              <w:pStyle w:val="TAL"/>
              <w:rPr>
                <w:lang w:val="fr-FR"/>
              </w:rPr>
            </w:pPr>
            <w:r w:rsidRPr="002F3604">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2F3604" w:rsidRDefault="007541E9"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7" w:name="_Toc33963278"/>
      <w:bookmarkStart w:id="488" w:name="_Toc34393348"/>
      <w:bookmarkStart w:id="489" w:name="_Toc45216164"/>
      <w:bookmarkStart w:id="490" w:name="_Toc51931733"/>
      <w:bookmarkStart w:id="491" w:name="_Toc58235093"/>
      <w:bookmarkStart w:id="492" w:name="_Toc155426603"/>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7"/>
      <w:bookmarkEnd w:id="488"/>
      <w:bookmarkEnd w:id="489"/>
      <w:bookmarkEnd w:id="490"/>
      <w:bookmarkEnd w:id="491"/>
      <w:bookmarkEnd w:id="492"/>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3" w:name="_Toc33963279"/>
      <w:bookmarkStart w:id="494" w:name="_Toc34393349"/>
      <w:bookmarkStart w:id="495" w:name="_Toc45216165"/>
      <w:bookmarkStart w:id="496" w:name="_Toc51931734"/>
      <w:bookmarkStart w:id="497" w:name="_Toc58235094"/>
      <w:bookmarkStart w:id="498" w:name="_Toc155426604"/>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3"/>
      <w:bookmarkEnd w:id="494"/>
      <w:bookmarkEnd w:id="495"/>
      <w:bookmarkEnd w:id="496"/>
      <w:bookmarkEnd w:id="497"/>
      <w:bookmarkEnd w:id="498"/>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499" w:name="_Toc33963280"/>
      <w:bookmarkStart w:id="500" w:name="_Toc34393350"/>
      <w:bookmarkStart w:id="501" w:name="_Toc45216166"/>
      <w:bookmarkStart w:id="502" w:name="_Toc51931735"/>
      <w:bookmarkStart w:id="503" w:name="_Toc58235095"/>
      <w:bookmarkStart w:id="504" w:name="_Toc155426605"/>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499"/>
      <w:bookmarkEnd w:id="500"/>
      <w:bookmarkEnd w:id="501"/>
      <w:bookmarkEnd w:id="502"/>
      <w:bookmarkEnd w:id="503"/>
      <w:bookmarkEnd w:id="504"/>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5" w:name="_Toc33963281"/>
      <w:bookmarkStart w:id="506" w:name="_Toc34393351"/>
      <w:bookmarkStart w:id="507" w:name="_Toc45216167"/>
      <w:bookmarkStart w:id="508" w:name="_Toc51931736"/>
      <w:bookmarkStart w:id="509" w:name="_Toc58235097"/>
      <w:bookmarkStart w:id="510" w:name="_Toc20233394"/>
      <w:bookmarkStart w:id="511" w:name="_Toc155426606"/>
      <w:bookmarkEnd w:id="479"/>
      <w:r w:rsidRPr="00644C11">
        <w:t>8</w:t>
      </w:r>
      <w:r w:rsidR="005B5AD6" w:rsidRPr="00644C11">
        <w:t>.3</w:t>
      </w:r>
      <w:r w:rsidR="005B5AD6" w:rsidRPr="00644C11">
        <w:tab/>
      </w:r>
      <w:r w:rsidR="00590B58" w:rsidRPr="00644C11">
        <w:t>P</w:t>
      </w:r>
      <w:r w:rsidR="005B5AD6" w:rsidRPr="00644C11">
        <w:t>ort management notify</w:t>
      </w:r>
      <w:bookmarkEnd w:id="505"/>
      <w:bookmarkEnd w:id="506"/>
      <w:bookmarkEnd w:id="507"/>
      <w:bookmarkEnd w:id="508"/>
      <w:bookmarkEnd w:id="509"/>
      <w:bookmarkEnd w:id="511"/>
    </w:p>
    <w:p w14:paraId="0F4F1AAA" w14:textId="5E3E3A63" w:rsidR="005B5AD6" w:rsidRPr="00644C11" w:rsidRDefault="00C534A0" w:rsidP="007A3061">
      <w:pPr>
        <w:pStyle w:val="Heading3"/>
        <w:rPr>
          <w:lang w:eastAsia="ko-KR"/>
        </w:rPr>
      </w:pPr>
      <w:bookmarkStart w:id="512" w:name="_Toc33963282"/>
      <w:bookmarkStart w:id="513" w:name="_Toc34393352"/>
      <w:bookmarkStart w:id="514" w:name="_Toc45216168"/>
      <w:bookmarkStart w:id="515" w:name="_Toc51931737"/>
      <w:bookmarkStart w:id="516" w:name="_Toc58235098"/>
      <w:bookmarkStart w:id="517" w:name="_Toc155426607"/>
      <w:r w:rsidRPr="00644C11">
        <w:t>8</w:t>
      </w:r>
      <w:r w:rsidR="005B5AD6" w:rsidRPr="00644C11">
        <w:t>.3.1</w:t>
      </w:r>
      <w:r w:rsidR="005B5AD6" w:rsidRPr="00644C11">
        <w:tab/>
      </w:r>
      <w:r w:rsidR="005B5AD6" w:rsidRPr="00644C11">
        <w:rPr>
          <w:lang w:eastAsia="ko-KR"/>
        </w:rPr>
        <w:t>Message definition</w:t>
      </w:r>
      <w:bookmarkEnd w:id="512"/>
      <w:bookmarkEnd w:id="513"/>
      <w:bookmarkEnd w:id="514"/>
      <w:bookmarkEnd w:id="515"/>
      <w:bookmarkEnd w:id="516"/>
      <w:bookmarkEnd w:id="517"/>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2F3604" w:rsidRDefault="005B5AD6" w:rsidP="005B5AD6">
      <w:pPr>
        <w:pStyle w:val="B1"/>
        <w:rPr>
          <w:lang w:val="fr-FR"/>
        </w:rPr>
      </w:pPr>
      <w:r w:rsidRPr="002F3604">
        <w:rPr>
          <w:lang w:val="fr-FR"/>
        </w:rPr>
        <w:t>Significance:</w:t>
      </w:r>
      <w:r w:rsidRPr="002F3604">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2F3604" w:rsidRDefault="00C534A0"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18" w:name="_Toc33963283"/>
      <w:bookmarkStart w:id="519" w:name="_Toc34393353"/>
      <w:bookmarkStart w:id="520" w:name="_Toc45216169"/>
      <w:bookmarkStart w:id="521" w:name="_Toc51931738"/>
      <w:bookmarkStart w:id="522" w:name="_Toc58235099"/>
      <w:bookmarkStart w:id="523" w:name="_Toc20233396"/>
      <w:bookmarkStart w:id="524" w:name="_Toc155426608"/>
      <w:bookmarkEnd w:id="510"/>
      <w:r w:rsidRPr="00644C11">
        <w:t>8</w:t>
      </w:r>
      <w:r w:rsidR="005B5AD6" w:rsidRPr="00644C11">
        <w:t>.4</w:t>
      </w:r>
      <w:r w:rsidR="005B5AD6" w:rsidRPr="00644C11">
        <w:tab/>
      </w:r>
      <w:r w:rsidR="00590B58" w:rsidRPr="00644C11">
        <w:t>P</w:t>
      </w:r>
      <w:r w:rsidR="005B5AD6" w:rsidRPr="00644C11">
        <w:t>ort management notify ack</w:t>
      </w:r>
      <w:bookmarkEnd w:id="518"/>
      <w:bookmarkEnd w:id="519"/>
      <w:bookmarkEnd w:id="520"/>
      <w:bookmarkEnd w:id="521"/>
      <w:bookmarkEnd w:id="522"/>
      <w:bookmarkEnd w:id="524"/>
    </w:p>
    <w:p w14:paraId="0E254B26" w14:textId="29AB5E80" w:rsidR="005B5AD6" w:rsidRPr="00644C11" w:rsidRDefault="00C534A0" w:rsidP="007A3061">
      <w:pPr>
        <w:pStyle w:val="Heading3"/>
        <w:rPr>
          <w:lang w:eastAsia="ko-KR"/>
        </w:rPr>
      </w:pPr>
      <w:bookmarkStart w:id="525" w:name="_Toc33963284"/>
      <w:bookmarkStart w:id="526" w:name="_Toc34393354"/>
      <w:bookmarkStart w:id="527" w:name="_Toc45216170"/>
      <w:bookmarkStart w:id="528" w:name="_Toc51931739"/>
      <w:bookmarkStart w:id="529" w:name="_Toc58235100"/>
      <w:bookmarkStart w:id="530" w:name="_Toc155426609"/>
      <w:r w:rsidRPr="00644C11">
        <w:t>8</w:t>
      </w:r>
      <w:r w:rsidR="005B5AD6" w:rsidRPr="00644C11">
        <w:t>.4.1</w:t>
      </w:r>
      <w:r w:rsidR="005B5AD6" w:rsidRPr="00644C11">
        <w:tab/>
      </w:r>
      <w:r w:rsidR="005B5AD6" w:rsidRPr="00644C11">
        <w:rPr>
          <w:lang w:eastAsia="ko-KR"/>
        </w:rPr>
        <w:t>Message definition</w:t>
      </w:r>
      <w:bookmarkEnd w:id="525"/>
      <w:bookmarkEnd w:id="526"/>
      <w:bookmarkEnd w:id="527"/>
      <w:bookmarkEnd w:id="528"/>
      <w:bookmarkEnd w:id="529"/>
      <w:bookmarkEnd w:id="530"/>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2F3604" w:rsidRDefault="005B5AD6" w:rsidP="005B5AD6">
      <w:pPr>
        <w:pStyle w:val="TH"/>
        <w:rPr>
          <w:lang w:val="fr-FR"/>
        </w:rPr>
      </w:pPr>
      <w:r w:rsidRPr="002F3604">
        <w:rPr>
          <w:lang w:val="fr-FR"/>
        </w:rPr>
        <w:t>Table </w:t>
      </w:r>
      <w:r w:rsidR="00C30FB2" w:rsidRPr="002F3604">
        <w:rPr>
          <w:lang w:val="fr-FR"/>
        </w:rPr>
        <w:t>8</w:t>
      </w:r>
      <w:r w:rsidRPr="002F3604">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2F3604" w:rsidRDefault="00C534A0"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1" w:name="_Toc33963285"/>
      <w:bookmarkStart w:id="532" w:name="_Toc34393355"/>
      <w:bookmarkStart w:id="533" w:name="_Toc45216171"/>
      <w:bookmarkStart w:id="534" w:name="_Toc51931740"/>
      <w:bookmarkStart w:id="535" w:name="_Toc58235101"/>
      <w:bookmarkStart w:id="536" w:name="_Toc20233398"/>
      <w:bookmarkStart w:id="537" w:name="_Toc155426610"/>
      <w:bookmarkEnd w:id="523"/>
      <w:r w:rsidRPr="00644C11">
        <w:t>8</w:t>
      </w:r>
      <w:r w:rsidR="005B5AD6" w:rsidRPr="00644C11">
        <w:t>.5</w:t>
      </w:r>
      <w:r w:rsidR="005B5AD6" w:rsidRPr="00644C11">
        <w:tab/>
      </w:r>
      <w:r w:rsidR="00590B58" w:rsidRPr="00644C11">
        <w:t>P</w:t>
      </w:r>
      <w:r w:rsidR="005B5AD6" w:rsidRPr="00644C11">
        <w:t>ort management notify complete</w:t>
      </w:r>
      <w:bookmarkEnd w:id="531"/>
      <w:bookmarkEnd w:id="532"/>
      <w:bookmarkEnd w:id="533"/>
      <w:bookmarkEnd w:id="534"/>
      <w:bookmarkEnd w:id="535"/>
      <w:bookmarkEnd w:id="537"/>
    </w:p>
    <w:p w14:paraId="18A28E9F" w14:textId="7D17BF3D" w:rsidR="005B5AD6" w:rsidRPr="00644C11" w:rsidRDefault="00C30FB2" w:rsidP="007A3061">
      <w:pPr>
        <w:pStyle w:val="Heading3"/>
        <w:rPr>
          <w:lang w:eastAsia="ko-KR"/>
        </w:rPr>
      </w:pPr>
      <w:bookmarkStart w:id="538" w:name="_Toc33963286"/>
      <w:bookmarkStart w:id="539" w:name="_Toc34393356"/>
      <w:bookmarkStart w:id="540" w:name="_Toc45216172"/>
      <w:bookmarkStart w:id="541" w:name="_Toc51931741"/>
      <w:bookmarkStart w:id="542" w:name="_Toc58235102"/>
      <w:bookmarkStart w:id="543" w:name="_Toc155426611"/>
      <w:r w:rsidRPr="00644C11">
        <w:t>8</w:t>
      </w:r>
      <w:r w:rsidR="005B5AD6" w:rsidRPr="00644C11">
        <w:t>.5.1</w:t>
      </w:r>
      <w:r w:rsidR="005B5AD6" w:rsidRPr="00644C11">
        <w:tab/>
      </w:r>
      <w:r w:rsidR="005B5AD6" w:rsidRPr="00644C11">
        <w:rPr>
          <w:lang w:eastAsia="ko-KR"/>
        </w:rPr>
        <w:t>Message definition</w:t>
      </w:r>
      <w:bookmarkEnd w:id="538"/>
      <w:bookmarkEnd w:id="539"/>
      <w:bookmarkEnd w:id="540"/>
      <w:bookmarkEnd w:id="541"/>
      <w:bookmarkEnd w:id="542"/>
      <w:bookmarkEnd w:id="543"/>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2F3604" w:rsidRDefault="005B5AD6" w:rsidP="005B5AD6">
            <w:pPr>
              <w:pStyle w:val="TAL"/>
              <w:rPr>
                <w:lang w:val="fr-FR"/>
              </w:rPr>
            </w:pPr>
            <w:r w:rsidRPr="002F3604">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2F3604" w:rsidRDefault="002E2DEA" w:rsidP="005B5AD6">
            <w:pPr>
              <w:pStyle w:val="TAL"/>
              <w:rPr>
                <w:lang w:val="fr-FR"/>
              </w:rPr>
            </w:pPr>
            <w:r w:rsidRPr="002F3604">
              <w:rPr>
                <w:lang w:val="fr-FR"/>
              </w:rPr>
              <w:t>9</w:t>
            </w:r>
            <w:r w:rsidR="005B5AD6" w:rsidRPr="002F3604">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4" w:name="_Toc22917696"/>
      <w:bookmarkStart w:id="545" w:name="_Toc33963287"/>
      <w:bookmarkStart w:id="546" w:name="_Toc34393357"/>
      <w:bookmarkStart w:id="547" w:name="_Toc45216173"/>
      <w:bookmarkStart w:id="548" w:name="_Toc51931742"/>
      <w:bookmarkStart w:id="549" w:name="_Toc58235103"/>
      <w:bookmarkStart w:id="550" w:name="_Toc20233400"/>
      <w:bookmarkStart w:id="551" w:name="_Hlk23686580"/>
      <w:bookmarkStart w:id="552" w:name="_Toc155426612"/>
      <w:bookmarkEnd w:id="536"/>
      <w:r w:rsidRPr="00644C11">
        <w:t>8.</w:t>
      </w:r>
      <w:r w:rsidR="00104F8D" w:rsidRPr="00644C11">
        <w:t>6</w:t>
      </w:r>
      <w:r w:rsidRPr="00644C11">
        <w:tab/>
      </w:r>
      <w:r w:rsidR="00EA4CED" w:rsidRPr="00644C11">
        <w:t>P</w:t>
      </w:r>
      <w:r w:rsidRPr="00644C11">
        <w:t xml:space="preserve">ort management </w:t>
      </w:r>
      <w:bookmarkEnd w:id="544"/>
      <w:r w:rsidRPr="00644C11">
        <w:t>capability</w:t>
      </w:r>
      <w:bookmarkEnd w:id="545"/>
      <w:bookmarkEnd w:id="546"/>
      <w:bookmarkEnd w:id="547"/>
      <w:bookmarkEnd w:id="548"/>
      <w:bookmarkEnd w:id="549"/>
      <w:bookmarkEnd w:id="552"/>
    </w:p>
    <w:p w14:paraId="175B2671" w14:textId="43B8B8A2" w:rsidR="00EC4ACE" w:rsidRPr="00644C11" w:rsidRDefault="00EC4ACE" w:rsidP="00EC4ACE">
      <w:pPr>
        <w:pStyle w:val="Heading3"/>
        <w:rPr>
          <w:lang w:eastAsia="ko-KR"/>
        </w:rPr>
      </w:pPr>
      <w:bookmarkStart w:id="553" w:name="_Toc33963288"/>
      <w:bookmarkStart w:id="554" w:name="_Toc34393358"/>
      <w:bookmarkStart w:id="555" w:name="_Toc45216174"/>
      <w:bookmarkStart w:id="556" w:name="_Toc51931743"/>
      <w:bookmarkStart w:id="557" w:name="_Toc58235104"/>
      <w:bookmarkStart w:id="558" w:name="_Toc155426613"/>
      <w:r w:rsidRPr="00644C11">
        <w:t>8.</w:t>
      </w:r>
      <w:r w:rsidR="00104F8D" w:rsidRPr="00644C11">
        <w:t>6</w:t>
      </w:r>
      <w:r w:rsidRPr="00644C11">
        <w:t>.1</w:t>
      </w:r>
      <w:r w:rsidRPr="00644C11">
        <w:tab/>
      </w:r>
      <w:r w:rsidRPr="00644C11">
        <w:rPr>
          <w:lang w:eastAsia="ko-KR"/>
        </w:rPr>
        <w:t>Message definition</w:t>
      </w:r>
      <w:bookmarkEnd w:id="553"/>
      <w:bookmarkEnd w:id="554"/>
      <w:bookmarkEnd w:id="555"/>
      <w:bookmarkEnd w:id="556"/>
      <w:bookmarkEnd w:id="557"/>
      <w:bookmarkEnd w:id="558"/>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D7586F" w:rsidRDefault="00EC4ACE" w:rsidP="002A0585">
            <w:pPr>
              <w:pStyle w:val="TAL"/>
              <w:rPr>
                <w:lang w:val="fr-FR"/>
              </w:rPr>
            </w:pPr>
            <w:r w:rsidRPr="00D7586F">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D7586F" w:rsidRDefault="00EC4ACE" w:rsidP="002A0585">
            <w:pPr>
              <w:pStyle w:val="TAL"/>
              <w:rPr>
                <w:lang w:val="fr-FR"/>
              </w:rPr>
            </w:pPr>
            <w:r w:rsidRPr="00D7586F">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59" w:name="_Toc33963289"/>
      <w:bookmarkStart w:id="560" w:name="_Toc34393359"/>
      <w:bookmarkStart w:id="561" w:name="_Toc45216175"/>
      <w:bookmarkStart w:id="562" w:name="_Toc51931744"/>
      <w:bookmarkStart w:id="563" w:name="_Toc58235105"/>
      <w:bookmarkStart w:id="564" w:name="_Toc155426614"/>
      <w:r w:rsidRPr="00644C11">
        <w:lastRenderedPageBreak/>
        <w:t>8.</w:t>
      </w:r>
      <w:r w:rsidR="00104F8D" w:rsidRPr="00644C11">
        <w:t>6</w:t>
      </w:r>
      <w:r w:rsidRPr="00644C11">
        <w:t>.2</w:t>
      </w:r>
      <w:r w:rsidRPr="00644C11">
        <w:tab/>
      </w:r>
      <w:bookmarkEnd w:id="559"/>
      <w:bookmarkEnd w:id="560"/>
      <w:r w:rsidR="00446AE9" w:rsidRPr="00644C11">
        <w:rPr>
          <w:lang w:eastAsia="ko-KR"/>
        </w:rPr>
        <w:t>Void</w:t>
      </w:r>
      <w:bookmarkEnd w:id="561"/>
      <w:bookmarkEnd w:id="562"/>
      <w:bookmarkEnd w:id="563"/>
      <w:bookmarkEnd w:id="564"/>
    </w:p>
    <w:p w14:paraId="2F4D021E" w14:textId="544E43B5" w:rsidR="0063384D" w:rsidRPr="00644C11" w:rsidRDefault="0063384D" w:rsidP="0063384D">
      <w:pPr>
        <w:pStyle w:val="Heading2"/>
      </w:pPr>
      <w:bookmarkStart w:id="565" w:name="_Toc45216176"/>
      <w:bookmarkStart w:id="566" w:name="_Toc51931745"/>
      <w:bookmarkStart w:id="567" w:name="_Toc58235107"/>
      <w:bookmarkStart w:id="568" w:name="_Toc33963290"/>
      <w:bookmarkStart w:id="569" w:name="_Toc34393360"/>
      <w:bookmarkStart w:id="570" w:name="_Toc155426615"/>
      <w:r w:rsidRPr="00644C11">
        <w:t>8.7</w:t>
      </w:r>
      <w:r w:rsidRPr="00644C11">
        <w:tab/>
        <w:t xml:space="preserve">Manage </w:t>
      </w:r>
      <w:r w:rsidR="00EA4CED" w:rsidRPr="00644C11">
        <w:t>User plane node</w:t>
      </w:r>
      <w:r w:rsidRPr="00644C11">
        <w:t xml:space="preserve"> command</w:t>
      </w:r>
      <w:bookmarkEnd w:id="565"/>
      <w:bookmarkEnd w:id="566"/>
      <w:bookmarkEnd w:id="567"/>
      <w:bookmarkEnd w:id="570"/>
    </w:p>
    <w:p w14:paraId="3856F90A" w14:textId="77777777" w:rsidR="0063384D" w:rsidRPr="00644C11" w:rsidRDefault="0063384D" w:rsidP="0063384D">
      <w:pPr>
        <w:pStyle w:val="Heading3"/>
        <w:rPr>
          <w:lang w:eastAsia="ko-KR"/>
        </w:rPr>
      </w:pPr>
      <w:bookmarkStart w:id="571" w:name="_Toc45216177"/>
      <w:bookmarkStart w:id="572" w:name="_Toc51931746"/>
      <w:bookmarkStart w:id="573" w:name="_Toc58235108"/>
      <w:bookmarkStart w:id="574" w:name="_Toc155426616"/>
      <w:r w:rsidRPr="00644C11">
        <w:t>8.7.1</w:t>
      </w:r>
      <w:r w:rsidRPr="00644C11">
        <w:tab/>
      </w:r>
      <w:r w:rsidRPr="00644C11">
        <w:rPr>
          <w:lang w:eastAsia="ko-KR"/>
        </w:rPr>
        <w:t>Message definition</w:t>
      </w:r>
      <w:bookmarkEnd w:id="571"/>
      <w:bookmarkEnd w:id="572"/>
      <w:bookmarkEnd w:id="573"/>
      <w:bookmarkEnd w:id="574"/>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D7586F" w:rsidRDefault="0063384D" w:rsidP="0063384D">
      <w:pPr>
        <w:pStyle w:val="TH"/>
      </w:pPr>
      <w:r w:rsidRPr="00D7586F">
        <w:t xml:space="preserve">Table 8.7.1.1: MANAGE </w:t>
      </w:r>
      <w:r w:rsidR="00233D8D" w:rsidRPr="00D7586F">
        <w:t>USER PLANE NODE</w:t>
      </w:r>
      <w:r w:rsidRPr="00D7586F">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5" w:name="_Toc45216178"/>
      <w:bookmarkStart w:id="576" w:name="_Toc51931747"/>
      <w:bookmarkStart w:id="577" w:name="_Toc58235109"/>
      <w:bookmarkStart w:id="578" w:name="_Toc155426617"/>
      <w:r w:rsidRPr="00644C11">
        <w:t>8.8</w:t>
      </w:r>
      <w:r w:rsidRPr="00644C11">
        <w:tab/>
        <w:t xml:space="preserve">Manage </w:t>
      </w:r>
      <w:r w:rsidR="00EA4CED" w:rsidRPr="00644C11">
        <w:t>User plane node</w:t>
      </w:r>
      <w:r w:rsidRPr="00644C11">
        <w:t xml:space="preserve"> complete</w:t>
      </w:r>
      <w:bookmarkEnd w:id="575"/>
      <w:bookmarkEnd w:id="576"/>
      <w:bookmarkEnd w:id="577"/>
      <w:bookmarkEnd w:id="578"/>
    </w:p>
    <w:p w14:paraId="5A2298E2" w14:textId="77777777" w:rsidR="006D5029" w:rsidRPr="00644C11" w:rsidRDefault="006D5029" w:rsidP="006D5029">
      <w:pPr>
        <w:pStyle w:val="Heading3"/>
        <w:rPr>
          <w:lang w:eastAsia="ko-KR"/>
        </w:rPr>
      </w:pPr>
      <w:bookmarkStart w:id="579" w:name="_Toc45216179"/>
      <w:bookmarkStart w:id="580" w:name="_Toc51931748"/>
      <w:bookmarkStart w:id="581" w:name="_Toc58235110"/>
      <w:bookmarkStart w:id="582" w:name="_Toc155426618"/>
      <w:r w:rsidRPr="00644C11">
        <w:t>8.8.1</w:t>
      </w:r>
      <w:r w:rsidRPr="00644C11">
        <w:tab/>
      </w:r>
      <w:r w:rsidRPr="00644C11">
        <w:rPr>
          <w:lang w:eastAsia="ko-KR"/>
        </w:rPr>
        <w:t>Message definition</w:t>
      </w:r>
      <w:bookmarkEnd w:id="579"/>
      <w:bookmarkEnd w:id="580"/>
      <w:bookmarkEnd w:id="581"/>
      <w:bookmarkEnd w:id="582"/>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D7586F" w:rsidRDefault="006D5029" w:rsidP="006D5029">
      <w:pPr>
        <w:pStyle w:val="TH"/>
      </w:pPr>
      <w:r w:rsidRPr="00D7586F">
        <w:t xml:space="preserve">Table 8.8.1.1: MANAGE </w:t>
      </w:r>
      <w:r w:rsidR="00233D8D" w:rsidRPr="00D7586F">
        <w:t>USER PLANE NODE</w:t>
      </w:r>
      <w:r w:rsidRPr="00D7586F">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3" w:name="_Toc45216180"/>
      <w:bookmarkStart w:id="584" w:name="_Toc51931749"/>
      <w:bookmarkStart w:id="585" w:name="_Toc58235111"/>
      <w:bookmarkStart w:id="586" w:name="_Toc155426619"/>
      <w:r w:rsidRPr="00644C11">
        <w:t>8.8.2</w:t>
      </w:r>
      <w:r w:rsidRPr="00644C11">
        <w:tab/>
      </w:r>
      <w:r w:rsidR="00EA4CED" w:rsidRPr="00644C11">
        <w:rPr>
          <w:lang w:eastAsia="ko-KR"/>
        </w:rPr>
        <w:t>User plane node</w:t>
      </w:r>
      <w:r w:rsidRPr="00644C11">
        <w:rPr>
          <w:lang w:eastAsia="ko-KR"/>
        </w:rPr>
        <w:t xml:space="preserve"> management capability</w:t>
      </w:r>
      <w:bookmarkEnd w:id="583"/>
      <w:bookmarkEnd w:id="584"/>
      <w:bookmarkEnd w:id="585"/>
      <w:bookmarkEnd w:id="586"/>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7" w:name="_Toc45216181"/>
      <w:bookmarkStart w:id="588" w:name="_Toc51931750"/>
      <w:bookmarkStart w:id="589" w:name="_Toc58235112"/>
      <w:bookmarkStart w:id="590" w:name="_Toc155426620"/>
      <w:r w:rsidRPr="00644C11">
        <w:lastRenderedPageBreak/>
        <w:t>8.8.3</w:t>
      </w:r>
      <w:r w:rsidRPr="00644C11">
        <w:tab/>
      </w:r>
      <w:r w:rsidR="00EA4CED" w:rsidRPr="00644C11">
        <w:rPr>
          <w:lang w:eastAsia="ko-KR"/>
        </w:rPr>
        <w:t>User plane node</w:t>
      </w:r>
      <w:r w:rsidRPr="00644C11">
        <w:rPr>
          <w:lang w:eastAsia="ko-KR"/>
        </w:rPr>
        <w:t xml:space="preserve"> status</w:t>
      </w:r>
      <w:bookmarkEnd w:id="587"/>
      <w:bookmarkEnd w:id="588"/>
      <w:bookmarkEnd w:id="589"/>
      <w:bookmarkEnd w:id="590"/>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1" w:name="_Toc45216182"/>
      <w:bookmarkStart w:id="592" w:name="_Toc51931751"/>
      <w:bookmarkStart w:id="593" w:name="_Toc58235113"/>
      <w:bookmarkStart w:id="594" w:name="_Toc155426621"/>
      <w:r w:rsidRPr="00644C11">
        <w:t>8.8.4</w:t>
      </w:r>
      <w:r w:rsidRPr="00644C11">
        <w:tab/>
      </w:r>
      <w:r w:rsidR="00EA4CED" w:rsidRPr="00644C11">
        <w:rPr>
          <w:lang w:eastAsia="ko-KR"/>
        </w:rPr>
        <w:t>User plane node</w:t>
      </w:r>
      <w:r w:rsidRPr="00644C11">
        <w:rPr>
          <w:lang w:eastAsia="ko-KR"/>
        </w:rPr>
        <w:t xml:space="preserve"> update result</w:t>
      </w:r>
      <w:bookmarkEnd w:id="591"/>
      <w:bookmarkEnd w:id="592"/>
      <w:bookmarkEnd w:id="593"/>
      <w:bookmarkEnd w:id="594"/>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5" w:name="_Toc45216183"/>
      <w:bookmarkStart w:id="596" w:name="_Toc51931752"/>
      <w:bookmarkStart w:id="597" w:name="_Toc58235114"/>
      <w:bookmarkStart w:id="598" w:name="_Toc155426622"/>
      <w:r w:rsidRPr="00644C11">
        <w:t>8.9</w:t>
      </w:r>
      <w:r w:rsidRPr="00644C11">
        <w:tab/>
      </w:r>
      <w:r w:rsidR="00EA4CED" w:rsidRPr="00644C11">
        <w:t>User plane node</w:t>
      </w:r>
      <w:r w:rsidRPr="00644C11">
        <w:t xml:space="preserve"> management notify</w:t>
      </w:r>
      <w:bookmarkEnd w:id="595"/>
      <w:bookmarkEnd w:id="596"/>
      <w:bookmarkEnd w:id="597"/>
      <w:bookmarkEnd w:id="598"/>
    </w:p>
    <w:p w14:paraId="2D11E91B" w14:textId="77777777" w:rsidR="006D5029" w:rsidRPr="00644C11" w:rsidRDefault="006D5029" w:rsidP="006D5029">
      <w:pPr>
        <w:pStyle w:val="Heading3"/>
        <w:rPr>
          <w:lang w:eastAsia="ko-KR"/>
        </w:rPr>
      </w:pPr>
      <w:bookmarkStart w:id="599" w:name="_Toc45216184"/>
      <w:bookmarkStart w:id="600" w:name="_Toc51931753"/>
      <w:bookmarkStart w:id="601" w:name="_Toc58235115"/>
      <w:bookmarkStart w:id="602" w:name="_Toc155426623"/>
      <w:r w:rsidRPr="00644C11">
        <w:t>8.9.1</w:t>
      </w:r>
      <w:r w:rsidRPr="00644C11">
        <w:tab/>
      </w:r>
      <w:r w:rsidRPr="00644C11">
        <w:rPr>
          <w:lang w:eastAsia="ko-KR"/>
        </w:rPr>
        <w:t>Message definition</w:t>
      </w:r>
      <w:bookmarkEnd w:id="599"/>
      <w:bookmarkEnd w:id="600"/>
      <w:bookmarkEnd w:id="601"/>
      <w:bookmarkEnd w:id="602"/>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D7586F" w:rsidRDefault="006D5029" w:rsidP="006D5029">
      <w:pPr>
        <w:pStyle w:val="TH"/>
      </w:pPr>
      <w:r w:rsidRPr="00D7586F">
        <w:t xml:space="preserve">Table 8.9.1.1: </w:t>
      </w:r>
      <w:r w:rsidR="00233D8D" w:rsidRPr="00D7586F">
        <w:t>USER PLANE NODE</w:t>
      </w:r>
      <w:r w:rsidRPr="00D7586F">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3" w:name="_Toc45216185"/>
      <w:bookmarkStart w:id="604" w:name="_Toc51931754"/>
      <w:bookmarkStart w:id="605" w:name="_Toc58235116"/>
      <w:bookmarkStart w:id="606" w:name="_Toc155426624"/>
      <w:r w:rsidRPr="00644C11">
        <w:t>8.10</w:t>
      </w:r>
      <w:r w:rsidRPr="00644C11">
        <w:tab/>
      </w:r>
      <w:r w:rsidR="00EA4CED" w:rsidRPr="00644C11">
        <w:t>User plane node</w:t>
      </w:r>
      <w:r w:rsidRPr="00644C11">
        <w:t xml:space="preserve"> management notify ack</w:t>
      </w:r>
      <w:bookmarkEnd w:id="603"/>
      <w:bookmarkEnd w:id="604"/>
      <w:bookmarkEnd w:id="605"/>
      <w:bookmarkEnd w:id="606"/>
    </w:p>
    <w:p w14:paraId="638E0594" w14:textId="77777777" w:rsidR="006D5029" w:rsidRPr="00644C11" w:rsidRDefault="006D5029" w:rsidP="006D5029">
      <w:pPr>
        <w:pStyle w:val="Heading3"/>
        <w:rPr>
          <w:lang w:eastAsia="ko-KR"/>
        </w:rPr>
      </w:pPr>
      <w:bookmarkStart w:id="607" w:name="_Toc45216186"/>
      <w:bookmarkStart w:id="608" w:name="_Toc51931755"/>
      <w:bookmarkStart w:id="609" w:name="_Toc58235117"/>
      <w:bookmarkStart w:id="610" w:name="_Toc155426625"/>
      <w:r w:rsidRPr="00644C11">
        <w:t>8.10.1</w:t>
      </w:r>
      <w:r w:rsidRPr="00644C11">
        <w:tab/>
      </w:r>
      <w:r w:rsidRPr="00644C11">
        <w:rPr>
          <w:lang w:eastAsia="ko-KR"/>
        </w:rPr>
        <w:t>Message definition</w:t>
      </w:r>
      <w:bookmarkEnd w:id="607"/>
      <w:bookmarkEnd w:id="608"/>
      <w:bookmarkEnd w:id="609"/>
      <w:bookmarkEnd w:id="610"/>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1" w:name="_Toc45216187"/>
      <w:bookmarkStart w:id="612" w:name="_Toc51931756"/>
      <w:bookmarkStart w:id="613" w:name="_Toc58235118"/>
      <w:bookmarkStart w:id="614" w:name="_Toc155426626"/>
      <w:r w:rsidRPr="00644C11">
        <w:rPr>
          <w:lang w:val="fr-FR"/>
        </w:rPr>
        <w:lastRenderedPageBreak/>
        <w:t>9</w:t>
      </w:r>
      <w:r w:rsidR="005B5AD6" w:rsidRPr="00644C11">
        <w:rPr>
          <w:lang w:val="fr-FR"/>
        </w:rPr>
        <w:tab/>
        <w:t>Information elements coding</w:t>
      </w:r>
      <w:bookmarkEnd w:id="568"/>
      <w:bookmarkEnd w:id="569"/>
      <w:bookmarkEnd w:id="611"/>
      <w:bookmarkEnd w:id="612"/>
      <w:bookmarkEnd w:id="613"/>
      <w:bookmarkEnd w:id="614"/>
    </w:p>
    <w:p w14:paraId="149029F1" w14:textId="09055CBF" w:rsidR="005B5AD6" w:rsidRPr="00644C11" w:rsidRDefault="00C30FB2" w:rsidP="007A3061">
      <w:pPr>
        <w:pStyle w:val="Heading2"/>
        <w:rPr>
          <w:lang w:val="fr-FR"/>
        </w:rPr>
      </w:pPr>
      <w:bookmarkStart w:id="615" w:name="_Toc33963291"/>
      <w:bookmarkStart w:id="616" w:name="_Toc34393361"/>
      <w:bookmarkStart w:id="617" w:name="_Toc45216188"/>
      <w:bookmarkStart w:id="618" w:name="_Toc51931757"/>
      <w:bookmarkStart w:id="619" w:name="_Toc58235119"/>
      <w:bookmarkStart w:id="620" w:name="_Toc155426627"/>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5"/>
      <w:bookmarkEnd w:id="616"/>
      <w:bookmarkEnd w:id="617"/>
      <w:bookmarkEnd w:id="618"/>
      <w:bookmarkEnd w:id="619"/>
      <w:bookmarkEnd w:id="620"/>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D7586F"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D7586F" w:rsidRDefault="005B5AD6" w:rsidP="005B5AD6">
            <w:pPr>
              <w:pStyle w:val="TAL"/>
              <w:rPr>
                <w:lang w:val="fr-FR"/>
              </w:rPr>
            </w:pPr>
            <w:r w:rsidRPr="00D7586F">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1" w:name="_Toc33963292"/>
      <w:bookmarkStart w:id="622" w:name="_Toc34393362"/>
      <w:bookmarkStart w:id="623" w:name="_Toc45216189"/>
      <w:bookmarkStart w:id="624" w:name="_Toc51931758"/>
      <w:bookmarkStart w:id="625" w:name="_Toc58235120"/>
      <w:bookmarkStart w:id="626" w:name="_Toc20233401"/>
      <w:bookmarkStart w:id="627" w:name="_Toc155426628"/>
      <w:bookmarkEnd w:id="550"/>
      <w:bookmarkEnd w:id="551"/>
      <w:r w:rsidRPr="00644C11">
        <w:t>9</w:t>
      </w:r>
      <w:r w:rsidR="005B5AD6" w:rsidRPr="00644C11">
        <w:t>.2</w:t>
      </w:r>
      <w:r w:rsidR="005B5AD6" w:rsidRPr="00644C11">
        <w:tab/>
      </w:r>
      <w:r w:rsidR="00973FDC" w:rsidRPr="00644C11">
        <w:t>P</w:t>
      </w:r>
      <w:r w:rsidR="005B5AD6" w:rsidRPr="00644C11">
        <w:t>ort management list</w:t>
      </w:r>
      <w:bookmarkEnd w:id="621"/>
      <w:bookmarkEnd w:id="622"/>
      <w:bookmarkEnd w:id="623"/>
      <w:bookmarkEnd w:id="624"/>
      <w:bookmarkEnd w:id="625"/>
      <w:bookmarkEnd w:id="627"/>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28" w:name="_Toc33963293"/>
      <w:bookmarkStart w:id="629" w:name="_Toc34393363"/>
      <w:bookmarkStart w:id="630" w:name="_Toc45216190"/>
      <w:bookmarkStart w:id="631" w:name="_Toc51931759"/>
      <w:bookmarkStart w:id="632" w:name="_Toc58235121"/>
      <w:bookmarkStart w:id="633" w:name="_Toc20233402"/>
      <w:bookmarkEnd w:id="626"/>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17551CE" w14:textId="77777777" w:rsidR="00FE3660" w:rsidRPr="0045243D" w:rsidRDefault="00FE3660" w:rsidP="00FE3660">
      <w:pPr>
        <w:pStyle w:val="TH"/>
        <w:rPr>
          <w:lang w:val="fr-FR"/>
        </w:rPr>
      </w:pPr>
      <w:r w:rsidRPr="0045243D">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E3660" w:rsidRPr="00D25151" w14:paraId="42E14D77" w14:textId="77777777" w:rsidTr="0095237E">
        <w:trPr>
          <w:cantSplit/>
          <w:jc w:val="center"/>
        </w:trPr>
        <w:tc>
          <w:tcPr>
            <w:tcW w:w="7102" w:type="dxa"/>
          </w:tcPr>
          <w:p w14:paraId="2CD001C9" w14:textId="77777777" w:rsidR="00FE3660" w:rsidRPr="00D25151" w:rsidRDefault="00FE3660" w:rsidP="0095237E">
            <w:pPr>
              <w:pStyle w:val="TAL"/>
            </w:pPr>
            <w:r w:rsidRPr="00D25151">
              <w:lastRenderedPageBreak/>
              <w:t>Value part of the port management list information element (octets 4 to z)</w:t>
            </w:r>
          </w:p>
        </w:tc>
      </w:tr>
      <w:tr w:rsidR="00FE3660" w:rsidRPr="00D25151" w14:paraId="517A0EDA" w14:textId="77777777" w:rsidTr="0095237E">
        <w:trPr>
          <w:cantSplit/>
          <w:jc w:val="center"/>
        </w:trPr>
        <w:tc>
          <w:tcPr>
            <w:tcW w:w="7102" w:type="dxa"/>
          </w:tcPr>
          <w:p w14:paraId="5865B914" w14:textId="77777777" w:rsidR="00FE3660" w:rsidRPr="00D25151" w:rsidRDefault="00FE3660" w:rsidP="0095237E">
            <w:pPr>
              <w:pStyle w:val="TAL"/>
            </w:pPr>
          </w:p>
        </w:tc>
      </w:tr>
      <w:tr w:rsidR="00FE3660" w:rsidRPr="00D25151" w14:paraId="46F8B1FB" w14:textId="77777777" w:rsidTr="0095237E">
        <w:trPr>
          <w:cantSplit/>
          <w:jc w:val="center"/>
        </w:trPr>
        <w:tc>
          <w:tcPr>
            <w:tcW w:w="7102" w:type="dxa"/>
          </w:tcPr>
          <w:p w14:paraId="5298B230" w14:textId="77777777" w:rsidR="00FE3660" w:rsidRPr="00D25151" w:rsidRDefault="00FE3660" w:rsidP="0095237E">
            <w:pPr>
              <w:pStyle w:val="TAL"/>
            </w:pPr>
            <w:r w:rsidRPr="00D25151">
              <w:t>The value part of the port management list information element consists of one or several operations.</w:t>
            </w:r>
          </w:p>
        </w:tc>
      </w:tr>
      <w:tr w:rsidR="00FE3660" w:rsidRPr="00D25151" w14:paraId="5BCF196E" w14:textId="77777777" w:rsidTr="0095237E">
        <w:trPr>
          <w:cantSplit/>
          <w:jc w:val="center"/>
        </w:trPr>
        <w:tc>
          <w:tcPr>
            <w:tcW w:w="7102" w:type="dxa"/>
          </w:tcPr>
          <w:p w14:paraId="4DD0BC28" w14:textId="77777777" w:rsidR="00FE3660" w:rsidRPr="00D25151" w:rsidRDefault="00FE3660" w:rsidP="0095237E">
            <w:pPr>
              <w:pStyle w:val="TAL"/>
            </w:pPr>
          </w:p>
        </w:tc>
      </w:tr>
      <w:tr w:rsidR="00FE3660" w:rsidRPr="00D25151" w14:paraId="730ADA6D" w14:textId="77777777" w:rsidTr="0095237E">
        <w:trPr>
          <w:cantSplit/>
          <w:jc w:val="center"/>
        </w:trPr>
        <w:tc>
          <w:tcPr>
            <w:tcW w:w="7102" w:type="dxa"/>
          </w:tcPr>
          <w:p w14:paraId="330F7511" w14:textId="77777777" w:rsidR="00FE3660" w:rsidRPr="00D25151" w:rsidRDefault="00FE3660" w:rsidP="0095237E">
            <w:pPr>
              <w:pStyle w:val="TAL"/>
            </w:pPr>
            <w:r w:rsidRPr="00D25151">
              <w:t>Operation</w:t>
            </w:r>
          </w:p>
        </w:tc>
      </w:tr>
      <w:tr w:rsidR="00FE3660" w:rsidRPr="00D25151" w14:paraId="47B86588" w14:textId="77777777" w:rsidTr="0095237E">
        <w:trPr>
          <w:cantSplit/>
          <w:jc w:val="center"/>
        </w:trPr>
        <w:tc>
          <w:tcPr>
            <w:tcW w:w="7102" w:type="dxa"/>
          </w:tcPr>
          <w:p w14:paraId="026A6BDB" w14:textId="77777777" w:rsidR="00FE3660" w:rsidRPr="00D25151" w:rsidRDefault="00FE3660" w:rsidP="0095237E">
            <w:pPr>
              <w:pStyle w:val="TAL"/>
            </w:pPr>
          </w:p>
        </w:tc>
      </w:tr>
      <w:tr w:rsidR="00FE3660" w:rsidRPr="00D25151" w14:paraId="34AD19C2" w14:textId="77777777" w:rsidTr="0095237E">
        <w:trPr>
          <w:cantSplit/>
          <w:jc w:val="center"/>
        </w:trPr>
        <w:tc>
          <w:tcPr>
            <w:tcW w:w="7102" w:type="dxa"/>
          </w:tcPr>
          <w:p w14:paraId="081BFC5C" w14:textId="77777777" w:rsidR="00FE3660" w:rsidRPr="00D25151" w:rsidRDefault="00FE3660" w:rsidP="0095237E">
            <w:pPr>
              <w:pStyle w:val="TAL"/>
            </w:pPr>
            <w:r w:rsidRPr="00D25151">
              <w:t>Operation code (octet d)</w:t>
            </w:r>
          </w:p>
        </w:tc>
      </w:tr>
      <w:tr w:rsidR="00FE3660" w:rsidRPr="00D25151" w14:paraId="0168C2C5" w14:textId="77777777" w:rsidTr="0095237E">
        <w:trPr>
          <w:cantSplit/>
          <w:jc w:val="center"/>
        </w:trPr>
        <w:tc>
          <w:tcPr>
            <w:tcW w:w="7102" w:type="dxa"/>
          </w:tcPr>
          <w:p w14:paraId="6FC1F420" w14:textId="77777777" w:rsidR="00FE3660" w:rsidRPr="00D25151" w:rsidRDefault="00FE3660" w:rsidP="0095237E">
            <w:pPr>
              <w:pStyle w:val="TAL"/>
            </w:pPr>
            <w:r w:rsidRPr="00D25151">
              <w:t>Bits</w:t>
            </w:r>
          </w:p>
          <w:p w14:paraId="7EBF68DB" w14:textId="77777777" w:rsidR="00FE3660" w:rsidRPr="00D25151" w:rsidRDefault="00FE3660" w:rsidP="0095237E">
            <w:pPr>
              <w:pStyle w:val="TAL"/>
              <w:rPr>
                <w:b/>
                <w:bCs/>
              </w:rPr>
            </w:pPr>
            <w:r w:rsidRPr="00D25151">
              <w:rPr>
                <w:b/>
                <w:bCs/>
              </w:rPr>
              <w:t>8 7 6 5 4 3 2 1</w:t>
            </w:r>
          </w:p>
          <w:p w14:paraId="102695DE" w14:textId="77777777" w:rsidR="00FE3660" w:rsidRPr="00D25151" w:rsidRDefault="00FE3660" w:rsidP="0095237E">
            <w:pPr>
              <w:pStyle w:val="TAL"/>
            </w:pPr>
            <w:r w:rsidRPr="00D25151">
              <w:t>0 0 0 0 0 0 0 0</w:t>
            </w:r>
            <w:r w:rsidRPr="00D25151">
              <w:tab/>
              <w:t>Reserved</w:t>
            </w:r>
          </w:p>
          <w:p w14:paraId="33502650" w14:textId="77777777" w:rsidR="00FE3660" w:rsidRPr="00D25151" w:rsidRDefault="00FE3660" w:rsidP="0095237E">
            <w:pPr>
              <w:pStyle w:val="TAL"/>
            </w:pPr>
            <w:r w:rsidRPr="00D25151">
              <w:t>0 0 0 0 0 0 0 1</w:t>
            </w:r>
            <w:r w:rsidRPr="00D25151">
              <w:tab/>
              <w:t>Get capabilities</w:t>
            </w:r>
          </w:p>
          <w:p w14:paraId="24DA9B8A" w14:textId="77777777" w:rsidR="00FE3660" w:rsidRPr="00D25151" w:rsidRDefault="00FE3660" w:rsidP="0095237E">
            <w:pPr>
              <w:pStyle w:val="TAL"/>
            </w:pPr>
            <w:r w:rsidRPr="00D25151">
              <w:t>0 0 0 0 0 0 1 0</w:t>
            </w:r>
            <w:r w:rsidRPr="00D25151">
              <w:tab/>
              <w:t>Read parameter</w:t>
            </w:r>
          </w:p>
          <w:p w14:paraId="718DB3C1" w14:textId="490A8823" w:rsidR="00FE3660" w:rsidRPr="00D25151" w:rsidRDefault="00FE3660" w:rsidP="0095237E">
            <w:pPr>
              <w:pStyle w:val="TAL"/>
            </w:pPr>
            <w:r w:rsidRPr="00D25151">
              <w:t>0 0 0 0 0 0 1 1</w:t>
            </w:r>
            <w:r w:rsidRPr="00D25151">
              <w:tab/>
              <w:t>Set parameter (NOTE</w:t>
            </w:r>
            <w:r w:rsidRPr="00D25151">
              <w:rPr>
                <w:rFonts w:cs="Arial"/>
              </w:rPr>
              <w:t> 1</w:t>
            </w:r>
            <w:r w:rsidR="00AE01FF">
              <w:t>, NOTE in Table 9.</w:t>
            </w:r>
            <w:r w:rsidR="006F7A43">
              <w:t>17</w:t>
            </w:r>
            <w:r w:rsidR="00AE01FF">
              <w:t>.1</w:t>
            </w:r>
            <w:r w:rsidRPr="00D25151">
              <w:t>)</w:t>
            </w:r>
          </w:p>
          <w:p w14:paraId="6435DCE9" w14:textId="77777777" w:rsidR="00FE3660" w:rsidRPr="00D25151" w:rsidRDefault="00FE3660" w:rsidP="0095237E">
            <w:pPr>
              <w:pStyle w:val="TAL"/>
            </w:pPr>
            <w:r w:rsidRPr="00D25151">
              <w:t>0 0 0 0 0 1 0 0</w:t>
            </w:r>
            <w:r w:rsidRPr="00D25151">
              <w:tab/>
              <w:t>Subscribe-notify for parameter</w:t>
            </w:r>
          </w:p>
        </w:tc>
      </w:tr>
      <w:tr w:rsidR="00FE3660" w:rsidRPr="00D25151" w14:paraId="2605080F" w14:textId="77777777" w:rsidTr="0095237E">
        <w:trPr>
          <w:cantSplit/>
          <w:jc w:val="center"/>
        </w:trPr>
        <w:tc>
          <w:tcPr>
            <w:tcW w:w="7102" w:type="dxa"/>
          </w:tcPr>
          <w:p w14:paraId="2B04B72A" w14:textId="77777777" w:rsidR="00FE3660" w:rsidRPr="00D25151" w:rsidRDefault="00FE3660" w:rsidP="0095237E">
            <w:pPr>
              <w:pStyle w:val="TAL"/>
            </w:pPr>
            <w:r w:rsidRPr="00D25151">
              <w:t>0 0 0 0 0 1 0 1</w:t>
            </w:r>
            <w:r w:rsidRPr="00D25151">
              <w:tab/>
              <w:t>Unsubscribe for parameter</w:t>
            </w:r>
          </w:p>
          <w:p w14:paraId="6EF3978E" w14:textId="77777777" w:rsidR="00FE3660" w:rsidRPr="00D25151" w:rsidRDefault="00FE3660" w:rsidP="0095237E">
            <w:pPr>
              <w:pStyle w:val="TAL"/>
            </w:pPr>
            <w:r w:rsidRPr="00D25151">
              <w:t>0 0 0 0 0 1 1 0</w:t>
            </w:r>
            <w:r>
              <w:tab/>
            </w:r>
            <w:r w:rsidRPr="00D25151">
              <w:t>Selective read parameter</w:t>
            </w:r>
          </w:p>
          <w:p w14:paraId="120A0B00" w14:textId="77777777" w:rsidR="00FE3660" w:rsidRPr="00D25151" w:rsidRDefault="00FE3660" w:rsidP="0095237E">
            <w:pPr>
              <w:pStyle w:val="TAL"/>
            </w:pPr>
            <w:r w:rsidRPr="00D25151">
              <w:t>0 0 0 0 0 1 1 1</w:t>
            </w:r>
            <w:r>
              <w:tab/>
            </w:r>
            <w:r w:rsidRPr="00D25151">
              <w:t>Selective subscribe-notify for parameter</w:t>
            </w:r>
          </w:p>
          <w:p w14:paraId="2654CA28" w14:textId="77777777" w:rsidR="00FE3660" w:rsidRPr="00D25151" w:rsidRDefault="00FE3660" w:rsidP="0095237E">
            <w:pPr>
              <w:pStyle w:val="TAL"/>
            </w:pPr>
            <w:r w:rsidRPr="00D25151">
              <w:t>0 0 0 0 1 0 0 0</w:t>
            </w:r>
            <w:r>
              <w:tab/>
            </w:r>
            <w:r w:rsidRPr="00D25151">
              <w:t>Selective unsubscribe for parameter</w:t>
            </w:r>
          </w:p>
          <w:p w14:paraId="1DDC1B21" w14:textId="77777777" w:rsidR="00FE3660" w:rsidRDefault="00FE3660" w:rsidP="0095237E">
            <w:pPr>
              <w:pStyle w:val="TAL"/>
            </w:pPr>
            <w:r w:rsidRPr="008E09D0">
              <w:t xml:space="preserve">0 0 0 0 1 0 </w:t>
            </w:r>
            <w:r>
              <w:t>0</w:t>
            </w:r>
            <w:r w:rsidRPr="008E09D0">
              <w:t xml:space="preserve"> </w:t>
            </w:r>
            <w:r>
              <w:t>1</w:t>
            </w:r>
            <w:r w:rsidRPr="008E09D0">
              <w:tab/>
            </w:r>
            <w:r>
              <w:t>D</w:t>
            </w:r>
            <w:r w:rsidRPr="008E09D0">
              <w:t>elete parameter</w:t>
            </w:r>
            <w:r>
              <w:t>-entry</w:t>
            </w:r>
          </w:p>
          <w:p w14:paraId="2009761D" w14:textId="77777777" w:rsidR="00FE3660" w:rsidRPr="00D25151" w:rsidRDefault="00FE3660" w:rsidP="0095237E">
            <w:pPr>
              <w:pStyle w:val="TAL"/>
            </w:pPr>
          </w:p>
        </w:tc>
      </w:tr>
      <w:tr w:rsidR="00FE3660" w:rsidRPr="00D25151" w14:paraId="33FD5E63" w14:textId="77777777" w:rsidTr="0095237E">
        <w:trPr>
          <w:cantSplit/>
          <w:jc w:val="center"/>
        </w:trPr>
        <w:tc>
          <w:tcPr>
            <w:tcW w:w="7102" w:type="dxa"/>
          </w:tcPr>
          <w:p w14:paraId="2A12F2E7" w14:textId="77777777" w:rsidR="00FE3660" w:rsidRPr="00D25151" w:rsidRDefault="00FE3660" w:rsidP="0095237E">
            <w:pPr>
              <w:pStyle w:val="TAL"/>
            </w:pPr>
            <w:r w:rsidRPr="00D25151">
              <w:t>All other values are spare.</w:t>
            </w:r>
          </w:p>
        </w:tc>
      </w:tr>
      <w:tr w:rsidR="00FE3660" w:rsidRPr="00D25151" w14:paraId="104FEB1E" w14:textId="77777777" w:rsidTr="0095237E">
        <w:trPr>
          <w:cantSplit/>
          <w:jc w:val="center"/>
        </w:trPr>
        <w:tc>
          <w:tcPr>
            <w:tcW w:w="7102" w:type="dxa"/>
          </w:tcPr>
          <w:p w14:paraId="1A1AC6F9" w14:textId="77777777" w:rsidR="00FE3660" w:rsidRPr="00D25151" w:rsidRDefault="00FE3660" w:rsidP="0095237E">
            <w:pPr>
              <w:pStyle w:val="TAL"/>
            </w:pPr>
          </w:p>
        </w:tc>
      </w:tr>
      <w:tr w:rsidR="00FE3660" w:rsidRPr="00D25151" w14:paraId="2380507A" w14:textId="77777777" w:rsidTr="0095237E">
        <w:trPr>
          <w:cantSplit/>
          <w:jc w:val="center"/>
        </w:trPr>
        <w:tc>
          <w:tcPr>
            <w:tcW w:w="7102" w:type="dxa"/>
          </w:tcPr>
          <w:p w14:paraId="64FB9B43" w14:textId="77777777" w:rsidR="00FE3660" w:rsidRPr="00D25151" w:rsidRDefault="00FE3660" w:rsidP="0095237E">
            <w:pPr>
              <w:pStyle w:val="TAL"/>
            </w:pPr>
            <w:r w:rsidRPr="00D25151">
              <w:t>Port parameter name (octets d+1 to d+2)</w:t>
            </w:r>
          </w:p>
        </w:tc>
      </w:tr>
      <w:tr w:rsidR="00FE3660" w:rsidRPr="00D25151" w14:paraId="5E236D3D" w14:textId="77777777" w:rsidTr="0095237E">
        <w:trPr>
          <w:cantSplit/>
          <w:jc w:val="center"/>
        </w:trPr>
        <w:tc>
          <w:tcPr>
            <w:tcW w:w="7102" w:type="dxa"/>
          </w:tcPr>
          <w:p w14:paraId="0C9C2AD2" w14:textId="77777777" w:rsidR="00FE3660" w:rsidRPr="00D25151" w:rsidRDefault="00FE3660" w:rsidP="0095237E">
            <w:pPr>
              <w:pStyle w:val="TAL"/>
            </w:pPr>
          </w:p>
        </w:tc>
      </w:tr>
      <w:tr w:rsidR="00FE3660" w:rsidRPr="00D25151" w14:paraId="01FC4E9A" w14:textId="77777777" w:rsidTr="0095237E">
        <w:trPr>
          <w:cantSplit/>
          <w:jc w:val="center"/>
        </w:trPr>
        <w:tc>
          <w:tcPr>
            <w:tcW w:w="7102" w:type="dxa"/>
          </w:tcPr>
          <w:p w14:paraId="1022AAC9" w14:textId="77777777" w:rsidR="00FE3660" w:rsidRPr="00D25151" w:rsidRDefault="00FE3660" w:rsidP="0095237E">
            <w:pPr>
              <w:pStyle w:val="TAL"/>
            </w:pPr>
            <w:r w:rsidRPr="00D25151">
              <w:lastRenderedPageBreak/>
              <w:t>This field contains the name of the port parameter to which the operation applies, encoded as follows:</w:t>
            </w:r>
          </w:p>
          <w:p w14:paraId="1CFE8A88" w14:textId="77777777" w:rsidR="00FE3660" w:rsidRPr="00D25151" w:rsidRDefault="00FE3660" w:rsidP="0095237E">
            <w:pPr>
              <w:pStyle w:val="TAL"/>
            </w:pPr>
          </w:p>
          <w:p w14:paraId="6C154F02" w14:textId="77777777" w:rsidR="00FE3660" w:rsidRPr="00D25151" w:rsidRDefault="00FE3660" w:rsidP="0095237E">
            <w:pPr>
              <w:pStyle w:val="TAL"/>
              <w:rPr>
                <w:rFonts w:cs="Arial"/>
              </w:rPr>
            </w:pPr>
            <w:r w:rsidRPr="00D25151">
              <w:rPr>
                <w:rFonts w:cs="Arial"/>
              </w:rPr>
              <w:t>-</w:t>
            </w:r>
            <w:r w:rsidRPr="00D25151">
              <w:rPr>
                <w:rFonts w:cs="Arial"/>
              </w:rPr>
              <w:tab/>
              <w:t>0000H Reserved;</w:t>
            </w:r>
          </w:p>
          <w:p w14:paraId="0884E422" w14:textId="77777777" w:rsidR="00FE3660" w:rsidRPr="00D25151" w:rsidRDefault="00FE3660" w:rsidP="0095237E">
            <w:pPr>
              <w:pStyle w:val="TAL"/>
              <w:rPr>
                <w:rFonts w:cs="Arial"/>
              </w:rPr>
            </w:pPr>
          </w:p>
          <w:p w14:paraId="6D30AF1C" w14:textId="77777777" w:rsidR="00FE3660" w:rsidRPr="00D25151" w:rsidRDefault="00FE3660" w:rsidP="0095237E">
            <w:pPr>
              <w:pStyle w:val="TAL"/>
            </w:pPr>
            <w:r w:rsidRPr="00D25151">
              <w:rPr>
                <w:rFonts w:cs="Arial"/>
              </w:rPr>
              <w:t>-</w:t>
            </w:r>
            <w:r w:rsidRPr="00D25151">
              <w:rPr>
                <w:rFonts w:cs="Arial"/>
              </w:rPr>
              <w:tab/>
              <w:t>0001H txPropagationDelay;</w:t>
            </w:r>
          </w:p>
          <w:p w14:paraId="7FBABF4D" w14:textId="77777777" w:rsidR="00FE3660" w:rsidRPr="00D25151" w:rsidRDefault="00FE3660" w:rsidP="0095237E">
            <w:pPr>
              <w:pStyle w:val="TAL"/>
              <w:rPr>
                <w:rFonts w:cs="Arial"/>
              </w:rPr>
            </w:pPr>
          </w:p>
          <w:p w14:paraId="3A49F02C" w14:textId="77777777" w:rsidR="00FE3660" w:rsidRPr="00D25151" w:rsidRDefault="00FE3660" w:rsidP="0095237E">
            <w:pPr>
              <w:pStyle w:val="TAL"/>
              <w:rPr>
                <w:rFonts w:cs="Arial"/>
              </w:rPr>
            </w:pPr>
            <w:r w:rsidRPr="00D25151">
              <w:t>-</w:t>
            </w:r>
            <w:r w:rsidRPr="00D25151">
              <w:tab/>
              <w:t>0002H Traffic class table</w:t>
            </w:r>
            <w:r w:rsidRPr="00D25151">
              <w:rPr>
                <w:rFonts w:cs="Arial"/>
              </w:rPr>
              <w:t>;</w:t>
            </w:r>
          </w:p>
          <w:p w14:paraId="418FA3EC" w14:textId="77777777" w:rsidR="00FE3660" w:rsidRPr="00D25151" w:rsidRDefault="00FE3660" w:rsidP="0095237E">
            <w:pPr>
              <w:pStyle w:val="TAL"/>
              <w:rPr>
                <w:rFonts w:cs="Arial"/>
              </w:rPr>
            </w:pPr>
          </w:p>
          <w:p w14:paraId="3E9069B4" w14:textId="77777777" w:rsidR="00FE3660" w:rsidRPr="00D25151" w:rsidRDefault="00FE3660" w:rsidP="0095237E">
            <w:pPr>
              <w:pStyle w:val="TAL"/>
              <w:rPr>
                <w:rFonts w:cs="Arial"/>
              </w:rPr>
            </w:pPr>
            <w:r w:rsidRPr="00D25151">
              <w:rPr>
                <w:rFonts w:cs="Arial"/>
              </w:rPr>
              <w:t>-</w:t>
            </w:r>
            <w:r w:rsidRPr="00D25151">
              <w:rPr>
                <w:rFonts w:cs="Arial"/>
              </w:rPr>
              <w:tab/>
              <w:t>0003H GateEnabled;</w:t>
            </w:r>
          </w:p>
          <w:p w14:paraId="4533F77B" w14:textId="77777777" w:rsidR="00FE3660" w:rsidRPr="00D25151" w:rsidRDefault="00FE3660" w:rsidP="0095237E">
            <w:pPr>
              <w:pStyle w:val="TAL"/>
              <w:rPr>
                <w:rFonts w:cs="Arial"/>
              </w:rPr>
            </w:pPr>
            <w:r w:rsidRPr="00D25151">
              <w:rPr>
                <w:rFonts w:cs="Arial"/>
              </w:rPr>
              <w:t>-</w:t>
            </w:r>
            <w:r w:rsidRPr="00D25151">
              <w:rPr>
                <w:rFonts w:cs="Arial"/>
              </w:rPr>
              <w:tab/>
              <w:t>0004H AdminBaseTime;</w:t>
            </w:r>
          </w:p>
          <w:p w14:paraId="75AA0265" w14:textId="77777777" w:rsidR="00FE3660" w:rsidRPr="00D25151" w:rsidRDefault="00FE3660" w:rsidP="0095237E">
            <w:pPr>
              <w:pStyle w:val="TAL"/>
              <w:rPr>
                <w:rFonts w:cs="Arial"/>
              </w:rPr>
            </w:pPr>
            <w:r w:rsidRPr="00D25151">
              <w:rPr>
                <w:rFonts w:cs="Arial"/>
              </w:rPr>
              <w:t>-</w:t>
            </w:r>
            <w:r w:rsidRPr="00D25151">
              <w:rPr>
                <w:rFonts w:cs="Arial"/>
              </w:rPr>
              <w:tab/>
              <w:t>0005H AdminControlListLength;</w:t>
            </w:r>
          </w:p>
          <w:p w14:paraId="162ADF4B" w14:textId="77777777" w:rsidR="00FE3660" w:rsidRPr="00D25151" w:rsidRDefault="00FE3660" w:rsidP="0095237E">
            <w:pPr>
              <w:pStyle w:val="TAL"/>
              <w:rPr>
                <w:rFonts w:cs="Arial"/>
              </w:rPr>
            </w:pPr>
            <w:r w:rsidRPr="00D25151">
              <w:rPr>
                <w:rFonts w:cs="Arial"/>
              </w:rPr>
              <w:t>-</w:t>
            </w:r>
            <w:r w:rsidRPr="00D25151">
              <w:rPr>
                <w:rFonts w:cs="Arial"/>
              </w:rPr>
              <w:tab/>
              <w:t>0006H AdminControlList;</w:t>
            </w:r>
          </w:p>
          <w:p w14:paraId="05C50ACE" w14:textId="77777777" w:rsidR="00FE3660" w:rsidRPr="00D25151" w:rsidRDefault="00FE3660" w:rsidP="0095237E">
            <w:pPr>
              <w:pStyle w:val="TAL"/>
              <w:rPr>
                <w:rFonts w:cs="Arial"/>
              </w:rPr>
            </w:pPr>
            <w:r w:rsidRPr="00D25151">
              <w:rPr>
                <w:rFonts w:cs="Arial"/>
              </w:rPr>
              <w:t>-</w:t>
            </w:r>
            <w:r w:rsidRPr="00D25151">
              <w:rPr>
                <w:rFonts w:cs="Arial"/>
              </w:rPr>
              <w:tab/>
              <w:t>0007H AdminCycleTime;</w:t>
            </w:r>
          </w:p>
          <w:p w14:paraId="733C2A0B" w14:textId="77777777" w:rsidR="00FE3660" w:rsidRPr="00D25151" w:rsidRDefault="00FE3660" w:rsidP="0095237E">
            <w:pPr>
              <w:pStyle w:val="TAL"/>
              <w:rPr>
                <w:rFonts w:cs="Arial"/>
              </w:rPr>
            </w:pPr>
            <w:r w:rsidRPr="00D25151">
              <w:rPr>
                <w:rFonts w:cs="Arial"/>
              </w:rPr>
              <w:t>-</w:t>
            </w:r>
            <w:r w:rsidRPr="00D25151">
              <w:rPr>
                <w:rFonts w:cs="Arial"/>
              </w:rPr>
              <w:tab/>
              <w:t>0008H Tick granularity;</w:t>
            </w:r>
          </w:p>
          <w:p w14:paraId="56BA04BD" w14:textId="2FAB5F25" w:rsidR="00FE3660" w:rsidRDefault="00FE3660" w:rsidP="0095237E">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3954B541" w14:textId="77777777" w:rsidR="00FE3660" w:rsidRDefault="00FE3660" w:rsidP="0095237E">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6F6B534B" w14:textId="77777777" w:rsidR="00C80C9E" w:rsidRDefault="00C80C9E" w:rsidP="00C80C9E">
            <w:pPr>
              <w:pStyle w:val="TAL"/>
              <w:rPr>
                <w:rFonts w:cs="Arial"/>
              </w:rPr>
            </w:pPr>
            <w:r w:rsidRPr="00C54769">
              <w:rPr>
                <w:rFonts w:cs="Arial"/>
              </w:rPr>
              <w:t>-</w:t>
            </w:r>
            <w:r w:rsidRPr="00C54769">
              <w:rPr>
                <w:rFonts w:cs="Arial"/>
              </w:rPr>
              <w:tab/>
              <w:t>000BH SupportedListMax;</w:t>
            </w:r>
          </w:p>
          <w:p w14:paraId="0367650D" w14:textId="77777777" w:rsidR="00C80C9E" w:rsidRPr="00F85509" w:rsidRDefault="00C80C9E" w:rsidP="00C80C9E">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54761575" w14:textId="4E49288D" w:rsidR="00C80C9E" w:rsidRDefault="00C80C9E" w:rsidP="0095237E">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01BA5C5A" w14:textId="77777777" w:rsidR="00FE3660" w:rsidRPr="00D25151" w:rsidRDefault="00FE3660" w:rsidP="0095237E">
            <w:pPr>
              <w:pStyle w:val="TAL"/>
              <w:rPr>
                <w:rFonts w:cs="Arial"/>
              </w:rPr>
            </w:pPr>
          </w:p>
          <w:p w14:paraId="2DBDB010" w14:textId="1DB5B3C4" w:rsidR="009B4512" w:rsidRPr="00D25151" w:rsidRDefault="009B4512" w:rsidP="009B4512">
            <w:pPr>
              <w:pStyle w:val="TAL"/>
              <w:rPr>
                <w:rFonts w:cs="Arial"/>
              </w:rPr>
            </w:pPr>
            <w:r w:rsidRPr="00D25151">
              <w:rPr>
                <w:rFonts w:cs="Arial"/>
              </w:rPr>
              <w:t>-</w:t>
            </w:r>
            <w:r w:rsidRPr="00D25151">
              <w:rPr>
                <w:rFonts w:cs="Arial"/>
              </w:rPr>
              <w:tab/>
            </w:r>
            <w:r>
              <w:rPr>
                <w:rFonts w:cs="Arial"/>
              </w:rPr>
              <w:t>000EH</w:t>
            </w:r>
          </w:p>
          <w:p w14:paraId="6D4B2644" w14:textId="77777777" w:rsidR="00FE3660" w:rsidRPr="00D25151" w:rsidRDefault="00FE3660" w:rsidP="0095237E">
            <w:pPr>
              <w:pStyle w:val="TAL"/>
            </w:pPr>
            <w:r w:rsidRPr="00D25151">
              <w:tab/>
              <w:t>to</w:t>
            </w:r>
            <w:r w:rsidRPr="00D25151">
              <w:tab/>
            </w:r>
            <w:r w:rsidRPr="00D25151">
              <w:tab/>
            </w:r>
            <w:r w:rsidRPr="00D25151">
              <w:tab/>
              <w:t>Spare</w:t>
            </w:r>
          </w:p>
          <w:p w14:paraId="7707F769" w14:textId="77777777" w:rsidR="00FE3660" w:rsidRPr="00D25151" w:rsidRDefault="00FE3660" w:rsidP="0095237E">
            <w:pPr>
              <w:pStyle w:val="TAL"/>
              <w:rPr>
                <w:rFonts w:cs="Arial"/>
              </w:rPr>
            </w:pPr>
            <w:r w:rsidRPr="00D25151">
              <w:rPr>
                <w:rFonts w:cs="Arial"/>
              </w:rPr>
              <w:t>-</w:t>
            </w:r>
            <w:r w:rsidRPr="00D25151">
              <w:rPr>
                <w:rFonts w:cs="Arial"/>
              </w:rPr>
              <w:tab/>
              <w:t>003FH</w:t>
            </w:r>
          </w:p>
          <w:p w14:paraId="07AB68F7" w14:textId="77777777" w:rsidR="00FE3660" w:rsidRPr="00D25151" w:rsidRDefault="00FE3660" w:rsidP="0095237E">
            <w:pPr>
              <w:pStyle w:val="TAL"/>
              <w:rPr>
                <w:rFonts w:cs="Arial"/>
              </w:rPr>
            </w:pPr>
          </w:p>
          <w:p w14:paraId="55E67BE9" w14:textId="77777777" w:rsidR="00FE3660" w:rsidRPr="00D25151" w:rsidRDefault="00FE3660" w:rsidP="0095237E">
            <w:pPr>
              <w:pStyle w:val="TAL"/>
              <w:rPr>
                <w:rFonts w:cs="Arial"/>
              </w:rPr>
            </w:pPr>
            <w:r w:rsidRPr="00D25151">
              <w:rPr>
                <w:rFonts w:cs="Arial"/>
              </w:rPr>
              <w:t>-</w:t>
            </w:r>
            <w:r w:rsidRPr="00D25151">
              <w:rPr>
                <w:rFonts w:cs="Arial"/>
              </w:rPr>
              <w:tab/>
              <w:t>0040H lldpV2PortConfigAdminStatusV2;</w:t>
            </w:r>
          </w:p>
          <w:p w14:paraId="062C6B9F" w14:textId="77777777" w:rsidR="00FE3660" w:rsidRPr="00D25151" w:rsidRDefault="00FE3660" w:rsidP="0095237E">
            <w:pPr>
              <w:pStyle w:val="TAL"/>
              <w:rPr>
                <w:rFonts w:cs="Arial"/>
              </w:rPr>
            </w:pPr>
            <w:r w:rsidRPr="00D25151">
              <w:rPr>
                <w:rFonts w:cs="Arial"/>
              </w:rPr>
              <w:t>-</w:t>
            </w:r>
            <w:r w:rsidRPr="00D25151">
              <w:rPr>
                <w:rFonts w:cs="Arial"/>
              </w:rPr>
              <w:tab/>
              <w:t>0041H lldpV2LocChassisIdSubtype;</w:t>
            </w:r>
          </w:p>
          <w:p w14:paraId="71295B4C" w14:textId="77777777" w:rsidR="00FE3660" w:rsidRPr="00D25151" w:rsidRDefault="00FE3660" w:rsidP="0095237E">
            <w:pPr>
              <w:pStyle w:val="TAL"/>
              <w:rPr>
                <w:rFonts w:cs="Arial"/>
              </w:rPr>
            </w:pPr>
            <w:r w:rsidRPr="00D25151">
              <w:rPr>
                <w:rFonts w:cs="Arial"/>
              </w:rPr>
              <w:t>-</w:t>
            </w:r>
            <w:r w:rsidRPr="00D25151">
              <w:rPr>
                <w:rFonts w:cs="Arial"/>
              </w:rPr>
              <w:tab/>
              <w:t>0042H lldpV2LocChassisId;</w:t>
            </w:r>
          </w:p>
          <w:p w14:paraId="5AA056B6" w14:textId="77777777" w:rsidR="00FE3660" w:rsidRPr="00D25151" w:rsidRDefault="00FE3660" w:rsidP="0095237E">
            <w:pPr>
              <w:pStyle w:val="TAL"/>
              <w:rPr>
                <w:rFonts w:cs="Arial"/>
              </w:rPr>
            </w:pPr>
            <w:r w:rsidRPr="00D25151">
              <w:rPr>
                <w:rFonts w:cs="Arial"/>
              </w:rPr>
              <w:t>-</w:t>
            </w:r>
            <w:r w:rsidRPr="00D25151">
              <w:rPr>
                <w:rFonts w:cs="Arial"/>
              </w:rPr>
              <w:tab/>
              <w:t>0043H lldpV2MessageTxInterval;</w:t>
            </w:r>
          </w:p>
          <w:p w14:paraId="542B77BB" w14:textId="77777777" w:rsidR="00FE3660" w:rsidRPr="00D25151" w:rsidRDefault="00FE3660" w:rsidP="0095237E">
            <w:pPr>
              <w:pStyle w:val="TAL"/>
              <w:rPr>
                <w:rFonts w:cs="Arial"/>
              </w:rPr>
            </w:pPr>
            <w:r w:rsidRPr="00D25151">
              <w:rPr>
                <w:rFonts w:cs="Arial"/>
              </w:rPr>
              <w:t>-</w:t>
            </w:r>
            <w:r w:rsidRPr="00D25151">
              <w:rPr>
                <w:rFonts w:cs="Arial"/>
              </w:rPr>
              <w:tab/>
              <w:t>0044H lldpV2MessageTxHoldMultiplier;</w:t>
            </w:r>
          </w:p>
          <w:p w14:paraId="229D2531" w14:textId="77777777" w:rsidR="00FE3660" w:rsidRPr="00D25151" w:rsidRDefault="00FE3660" w:rsidP="0095237E">
            <w:pPr>
              <w:pStyle w:val="TAL"/>
              <w:rPr>
                <w:rFonts w:cs="Arial"/>
              </w:rPr>
            </w:pPr>
          </w:p>
          <w:p w14:paraId="01A87DA1" w14:textId="77777777" w:rsidR="00FE3660" w:rsidRPr="00D25151" w:rsidRDefault="00FE3660" w:rsidP="0095237E">
            <w:pPr>
              <w:pStyle w:val="TAL"/>
              <w:rPr>
                <w:rFonts w:cs="Arial"/>
              </w:rPr>
            </w:pPr>
            <w:r w:rsidRPr="00D25151">
              <w:rPr>
                <w:rFonts w:cs="Arial"/>
              </w:rPr>
              <w:t>-</w:t>
            </w:r>
            <w:r w:rsidRPr="00D25151">
              <w:rPr>
                <w:rFonts w:cs="Arial"/>
              </w:rPr>
              <w:tab/>
              <w:t>0045H</w:t>
            </w:r>
          </w:p>
          <w:p w14:paraId="37E83F23" w14:textId="77777777" w:rsidR="00FE3660" w:rsidRPr="00D25151" w:rsidRDefault="00FE3660" w:rsidP="0095237E">
            <w:pPr>
              <w:pStyle w:val="TAL"/>
            </w:pPr>
            <w:r w:rsidRPr="00D25151">
              <w:tab/>
              <w:t>to</w:t>
            </w:r>
            <w:r w:rsidRPr="00D25151">
              <w:tab/>
            </w:r>
            <w:r w:rsidRPr="00D25151">
              <w:tab/>
            </w:r>
            <w:r w:rsidRPr="00D25151">
              <w:tab/>
              <w:t>Spare</w:t>
            </w:r>
          </w:p>
          <w:p w14:paraId="63CAFDA7" w14:textId="77777777" w:rsidR="00FE3660" w:rsidRPr="00D25151" w:rsidRDefault="00FE3660" w:rsidP="0095237E">
            <w:pPr>
              <w:pStyle w:val="TAL"/>
              <w:rPr>
                <w:rFonts w:cs="Arial"/>
              </w:rPr>
            </w:pPr>
            <w:r w:rsidRPr="00D25151">
              <w:rPr>
                <w:rFonts w:cs="Arial"/>
              </w:rPr>
              <w:t>-</w:t>
            </w:r>
            <w:r w:rsidRPr="00D25151">
              <w:rPr>
                <w:rFonts w:cs="Arial"/>
              </w:rPr>
              <w:tab/>
              <w:t>005FH</w:t>
            </w:r>
          </w:p>
          <w:p w14:paraId="7D71D019" w14:textId="77777777" w:rsidR="00FE3660" w:rsidRPr="00D25151" w:rsidRDefault="00FE3660" w:rsidP="0095237E">
            <w:pPr>
              <w:pStyle w:val="TAL"/>
              <w:rPr>
                <w:rFonts w:cs="Arial"/>
              </w:rPr>
            </w:pPr>
          </w:p>
          <w:p w14:paraId="12494685" w14:textId="77777777" w:rsidR="00FE3660" w:rsidRPr="00D25151" w:rsidRDefault="00FE3660" w:rsidP="0095237E">
            <w:pPr>
              <w:pStyle w:val="TAL"/>
              <w:rPr>
                <w:rFonts w:cs="Arial"/>
              </w:rPr>
            </w:pPr>
            <w:r w:rsidRPr="00D25151">
              <w:rPr>
                <w:rFonts w:cs="Arial"/>
              </w:rPr>
              <w:t>-</w:t>
            </w:r>
            <w:r w:rsidRPr="00D25151">
              <w:rPr>
                <w:rFonts w:cs="Arial"/>
              </w:rPr>
              <w:tab/>
              <w:t>0060H lldpV2LocPortIdSubtype;</w:t>
            </w:r>
          </w:p>
          <w:p w14:paraId="2023247A" w14:textId="77777777" w:rsidR="00FE3660" w:rsidRPr="00D25151" w:rsidRDefault="00FE3660" w:rsidP="0095237E">
            <w:pPr>
              <w:pStyle w:val="TAL"/>
              <w:rPr>
                <w:rFonts w:cs="Arial"/>
              </w:rPr>
            </w:pPr>
            <w:r w:rsidRPr="00D25151">
              <w:rPr>
                <w:rFonts w:cs="Arial"/>
              </w:rPr>
              <w:t>-</w:t>
            </w:r>
            <w:r w:rsidRPr="00D25151">
              <w:rPr>
                <w:rFonts w:cs="Arial"/>
              </w:rPr>
              <w:tab/>
              <w:t>0061H lldpV2LocPortId;</w:t>
            </w:r>
          </w:p>
          <w:p w14:paraId="7F3B0CB8" w14:textId="77777777" w:rsidR="00FE3660" w:rsidRPr="00D25151" w:rsidRDefault="00FE3660" w:rsidP="0095237E">
            <w:pPr>
              <w:pStyle w:val="TAL"/>
              <w:rPr>
                <w:rFonts w:cs="Arial"/>
              </w:rPr>
            </w:pPr>
          </w:p>
          <w:p w14:paraId="1763FC16" w14:textId="77777777" w:rsidR="00FE3660" w:rsidRPr="00D25151" w:rsidRDefault="00FE3660" w:rsidP="0095237E">
            <w:pPr>
              <w:pStyle w:val="TAL"/>
              <w:rPr>
                <w:rFonts w:cs="Arial"/>
              </w:rPr>
            </w:pPr>
            <w:r w:rsidRPr="00D25151">
              <w:rPr>
                <w:rFonts w:cs="Arial"/>
              </w:rPr>
              <w:t>-</w:t>
            </w:r>
            <w:r w:rsidRPr="00D25151">
              <w:rPr>
                <w:rFonts w:cs="Arial"/>
              </w:rPr>
              <w:tab/>
              <w:t>0062H</w:t>
            </w:r>
          </w:p>
          <w:p w14:paraId="71CA9A9A" w14:textId="77777777" w:rsidR="00FE3660" w:rsidRPr="00D25151" w:rsidRDefault="00FE3660" w:rsidP="0095237E">
            <w:pPr>
              <w:pStyle w:val="TAL"/>
            </w:pPr>
            <w:r w:rsidRPr="00D25151">
              <w:tab/>
              <w:t>to</w:t>
            </w:r>
            <w:r w:rsidRPr="00D25151">
              <w:tab/>
            </w:r>
            <w:r w:rsidRPr="00D25151">
              <w:tab/>
            </w:r>
            <w:r w:rsidRPr="00D25151">
              <w:tab/>
              <w:t>Spare</w:t>
            </w:r>
          </w:p>
          <w:p w14:paraId="0499F225" w14:textId="77777777" w:rsidR="00FE3660" w:rsidRPr="00D25151" w:rsidRDefault="00FE3660" w:rsidP="0095237E">
            <w:pPr>
              <w:pStyle w:val="TAL"/>
              <w:rPr>
                <w:rFonts w:cs="Arial"/>
              </w:rPr>
            </w:pPr>
            <w:r w:rsidRPr="00D25151">
              <w:rPr>
                <w:rFonts w:cs="Arial"/>
              </w:rPr>
              <w:t>-</w:t>
            </w:r>
            <w:r w:rsidRPr="00D25151">
              <w:rPr>
                <w:rFonts w:cs="Arial"/>
              </w:rPr>
              <w:tab/>
              <w:t>009FH</w:t>
            </w:r>
          </w:p>
          <w:p w14:paraId="20EB3402" w14:textId="77777777" w:rsidR="00FE3660" w:rsidRPr="00D25151" w:rsidRDefault="00FE3660" w:rsidP="0095237E">
            <w:pPr>
              <w:pStyle w:val="TAL"/>
              <w:rPr>
                <w:rFonts w:cs="Arial"/>
              </w:rPr>
            </w:pPr>
          </w:p>
          <w:p w14:paraId="7A36FDE6" w14:textId="77777777" w:rsidR="00FE3660" w:rsidRPr="00D25151" w:rsidRDefault="00FE3660" w:rsidP="0095237E">
            <w:pPr>
              <w:pStyle w:val="TAL"/>
              <w:rPr>
                <w:rFonts w:cs="Arial"/>
              </w:rPr>
            </w:pPr>
            <w:r w:rsidRPr="00D25151">
              <w:rPr>
                <w:rFonts w:cs="Arial"/>
              </w:rPr>
              <w:t>-</w:t>
            </w:r>
            <w:r w:rsidRPr="00D25151">
              <w:rPr>
                <w:rFonts w:cs="Arial"/>
              </w:rPr>
              <w:tab/>
              <w:t>00A0H lldpV2RemChassisIdSubtype;</w:t>
            </w:r>
          </w:p>
          <w:p w14:paraId="2AB76435" w14:textId="77777777" w:rsidR="00FE3660" w:rsidRPr="00D25151" w:rsidRDefault="00FE3660" w:rsidP="0095237E">
            <w:pPr>
              <w:pStyle w:val="TAL"/>
              <w:rPr>
                <w:rFonts w:cs="Arial"/>
              </w:rPr>
            </w:pPr>
            <w:r w:rsidRPr="00D25151">
              <w:rPr>
                <w:rFonts w:cs="Arial"/>
              </w:rPr>
              <w:t>-</w:t>
            </w:r>
            <w:r w:rsidRPr="00D25151">
              <w:rPr>
                <w:rFonts w:cs="Arial"/>
              </w:rPr>
              <w:tab/>
              <w:t>00A1H lldpV2RemChassisId;</w:t>
            </w:r>
          </w:p>
          <w:p w14:paraId="588BFE46" w14:textId="77777777" w:rsidR="00FE3660" w:rsidRPr="00D25151" w:rsidRDefault="00FE3660" w:rsidP="0095237E">
            <w:pPr>
              <w:pStyle w:val="TAL"/>
              <w:rPr>
                <w:rFonts w:cs="Arial"/>
              </w:rPr>
            </w:pPr>
            <w:r w:rsidRPr="00D25151">
              <w:rPr>
                <w:rFonts w:cs="Arial"/>
              </w:rPr>
              <w:t>-</w:t>
            </w:r>
            <w:r w:rsidRPr="00D25151">
              <w:rPr>
                <w:rFonts w:cs="Arial"/>
              </w:rPr>
              <w:tab/>
              <w:t>00A2H lldpV2RemPortIdSubtype;</w:t>
            </w:r>
          </w:p>
          <w:p w14:paraId="0DA6A60A" w14:textId="77777777" w:rsidR="00FE3660" w:rsidRPr="00D25151" w:rsidRDefault="00FE3660" w:rsidP="0095237E">
            <w:pPr>
              <w:pStyle w:val="TAL"/>
              <w:rPr>
                <w:rFonts w:cs="Arial"/>
              </w:rPr>
            </w:pPr>
            <w:r w:rsidRPr="00D25151">
              <w:rPr>
                <w:rFonts w:cs="Arial"/>
              </w:rPr>
              <w:t>-</w:t>
            </w:r>
            <w:r w:rsidRPr="00D25151">
              <w:rPr>
                <w:rFonts w:cs="Arial"/>
              </w:rPr>
              <w:tab/>
              <w:t>00A3H lldpV2RemPortId;</w:t>
            </w:r>
          </w:p>
          <w:p w14:paraId="4D3C829B" w14:textId="77777777" w:rsidR="00FE3660" w:rsidRPr="00D25151" w:rsidRDefault="00FE3660" w:rsidP="0095237E">
            <w:pPr>
              <w:pStyle w:val="TAL"/>
              <w:rPr>
                <w:rFonts w:cs="Arial"/>
              </w:rPr>
            </w:pPr>
            <w:r w:rsidRPr="00D25151">
              <w:rPr>
                <w:rFonts w:cs="Arial"/>
              </w:rPr>
              <w:t>-</w:t>
            </w:r>
            <w:r w:rsidRPr="00D25151">
              <w:rPr>
                <w:rFonts w:cs="Arial"/>
              </w:rPr>
              <w:tab/>
              <w:t>00A4H lldpTTL;</w:t>
            </w:r>
          </w:p>
          <w:p w14:paraId="256B5E42" w14:textId="77777777" w:rsidR="00FE3660" w:rsidRPr="00D25151" w:rsidRDefault="00FE3660" w:rsidP="0095237E">
            <w:pPr>
              <w:pStyle w:val="TAL"/>
              <w:rPr>
                <w:rFonts w:cs="Arial"/>
              </w:rPr>
            </w:pPr>
          </w:p>
          <w:p w14:paraId="230BDDAC" w14:textId="77777777" w:rsidR="00FE3660" w:rsidRPr="00D25151" w:rsidRDefault="00FE3660" w:rsidP="0095237E">
            <w:pPr>
              <w:pStyle w:val="TAL"/>
              <w:rPr>
                <w:rFonts w:cs="Arial"/>
              </w:rPr>
            </w:pPr>
            <w:r w:rsidRPr="00D25151">
              <w:rPr>
                <w:rFonts w:cs="Arial"/>
              </w:rPr>
              <w:t>-</w:t>
            </w:r>
            <w:r w:rsidRPr="00D25151">
              <w:rPr>
                <w:rFonts w:cs="Arial"/>
              </w:rPr>
              <w:tab/>
              <w:t>00A5H</w:t>
            </w:r>
          </w:p>
          <w:p w14:paraId="1943E534" w14:textId="77777777" w:rsidR="00FE3660" w:rsidRPr="00D25151" w:rsidRDefault="00FE3660" w:rsidP="0095237E">
            <w:pPr>
              <w:pStyle w:val="TAL"/>
            </w:pPr>
            <w:r w:rsidRPr="00D25151">
              <w:tab/>
              <w:t>to</w:t>
            </w:r>
            <w:r w:rsidRPr="00D25151">
              <w:tab/>
            </w:r>
            <w:r w:rsidRPr="00D25151">
              <w:tab/>
            </w:r>
            <w:r w:rsidRPr="00D25151">
              <w:tab/>
              <w:t>Spare</w:t>
            </w:r>
          </w:p>
          <w:p w14:paraId="5CBCCDF0" w14:textId="77777777" w:rsidR="00FE3660" w:rsidRPr="00D25151" w:rsidRDefault="00FE3660" w:rsidP="0095237E">
            <w:pPr>
              <w:pStyle w:val="TAL"/>
              <w:rPr>
                <w:rFonts w:cs="Arial"/>
              </w:rPr>
            </w:pPr>
            <w:r w:rsidRPr="00D25151">
              <w:rPr>
                <w:rFonts w:cs="Arial"/>
              </w:rPr>
              <w:t>-</w:t>
            </w:r>
            <w:r w:rsidRPr="00D25151">
              <w:rPr>
                <w:rFonts w:cs="Arial"/>
              </w:rPr>
              <w:tab/>
              <w:t>00CFH</w:t>
            </w:r>
          </w:p>
          <w:p w14:paraId="5235460E" w14:textId="77777777" w:rsidR="00FE3660" w:rsidRPr="00D25151" w:rsidRDefault="00FE3660" w:rsidP="0095237E">
            <w:pPr>
              <w:pStyle w:val="TAL"/>
              <w:rPr>
                <w:rFonts w:cs="Arial"/>
              </w:rPr>
            </w:pPr>
          </w:p>
          <w:p w14:paraId="60CD6711" w14:textId="77777777" w:rsidR="00FE3660" w:rsidRPr="00D25151" w:rsidRDefault="00FE3660" w:rsidP="0095237E">
            <w:pPr>
              <w:pStyle w:val="TAL"/>
              <w:rPr>
                <w:rFonts w:cs="Arial"/>
              </w:rPr>
            </w:pPr>
            <w:r w:rsidRPr="00D25151">
              <w:rPr>
                <w:rFonts w:cs="Arial"/>
              </w:rPr>
              <w:t>-</w:t>
            </w:r>
            <w:r w:rsidRPr="00D25151">
              <w:rPr>
                <w:rFonts w:cs="Arial"/>
              </w:rPr>
              <w:tab/>
              <w:t>00D0H PSFPMaxStreamFilterInstances;</w:t>
            </w:r>
          </w:p>
          <w:p w14:paraId="42F7EB2A" w14:textId="77777777" w:rsidR="00FE3660" w:rsidRPr="00D25151" w:rsidRDefault="00FE3660" w:rsidP="0095237E">
            <w:pPr>
              <w:pStyle w:val="TAL"/>
              <w:rPr>
                <w:rFonts w:cs="Arial"/>
              </w:rPr>
            </w:pPr>
            <w:r w:rsidRPr="00D25151">
              <w:rPr>
                <w:rFonts w:cs="Arial"/>
              </w:rPr>
              <w:t>-</w:t>
            </w:r>
            <w:r w:rsidRPr="00D25151">
              <w:rPr>
                <w:rFonts w:cs="Arial"/>
              </w:rPr>
              <w:tab/>
              <w:t>00D1H PSFPMaxStreamGateInstances;</w:t>
            </w:r>
          </w:p>
          <w:p w14:paraId="3C058AFE" w14:textId="77777777" w:rsidR="00FE3660" w:rsidRPr="00D25151" w:rsidRDefault="00FE3660" w:rsidP="0095237E">
            <w:pPr>
              <w:pStyle w:val="TAL"/>
              <w:rPr>
                <w:rFonts w:cs="Arial"/>
              </w:rPr>
            </w:pPr>
            <w:r w:rsidRPr="00D25151">
              <w:rPr>
                <w:rFonts w:cs="Arial"/>
              </w:rPr>
              <w:t>-</w:t>
            </w:r>
            <w:r w:rsidRPr="00D25151">
              <w:rPr>
                <w:rFonts w:cs="Arial"/>
              </w:rPr>
              <w:tab/>
              <w:t>00D2H PSFPMaxFlowMeterInstances;</w:t>
            </w:r>
          </w:p>
          <w:p w14:paraId="3BB1F8DB" w14:textId="77777777" w:rsidR="00FE3660" w:rsidRPr="00D25151" w:rsidRDefault="00FE3660" w:rsidP="0095237E">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5A4C772" w14:textId="77777777" w:rsidR="00FE3660" w:rsidRPr="00D25151" w:rsidRDefault="00FE3660" w:rsidP="0095237E">
            <w:pPr>
              <w:pStyle w:val="TAL"/>
              <w:rPr>
                <w:rFonts w:cs="Arial"/>
              </w:rPr>
            </w:pPr>
          </w:p>
          <w:p w14:paraId="0D842ABF" w14:textId="77777777" w:rsidR="00FE3660" w:rsidRPr="00D25151" w:rsidRDefault="00FE3660" w:rsidP="0095237E">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2689C0F" w14:textId="77777777" w:rsidR="00FE3660" w:rsidRPr="00D25151" w:rsidRDefault="00FE3660" w:rsidP="0095237E">
            <w:pPr>
              <w:pStyle w:val="TAL"/>
              <w:rPr>
                <w:rFonts w:cs="Arial"/>
              </w:rPr>
            </w:pPr>
            <w:r w:rsidRPr="00D25151">
              <w:rPr>
                <w:rFonts w:cs="Arial"/>
              </w:rPr>
              <w:t>-</w:t>
            </w:r>
            <w:r w:rsidRPr="00D25151">
              <w:rPr>
                <w:rFonts w:cs="Arial"/>
              </w:rPr>
              <w:tab/>
              <w:t>00D5H</w:t>
            </w:r>
          </w:p>
          <w:p w14:paraId="2237A78B" w14:textId="77777777" w:rsidR="00FE3660" w:rsidRPr="00D25151" w:rsidRDefault="00FE3660" w:rsidP="0095237E">
            <w:pPr>
              <w:pStyle w:val="TAL"/>
            </w:pPr>
            <w:r w:rsidRPr="00D25151">
              <w:tab/>
              <w:t>to</w:t>
            </w:r>
            <w:r w:rsidRPr="00D25151">
              <w:tab/>
            </w:r>
            <w:r w:rsidRPr="00D25151">
              <w:tab/>
            </w:r>
            <w:r w:rsidRPr="00D25151">
              <w:tab/>
              <w:t>Spare</w:t>
            </w:r>
          </w:p>
          <w:p w14:paraId="4C234CE6" w14:textId="77777777" w:rsidR="00FE3660" w:rsidRPr="00D25151" w:rsidRDefault="00FE3660" w:rsidP="0095237E">
            <w:pPr>
              <w:pStyle w:val="TAL"/>
              <w:rPr>
                <w:rFonts w:cs="Arial"/>
              </w:rPr>
            </w:pPr>
            <w:r w:rsidRPr="00D25151">
              <w:rPr>
                <w:rFonts w:cs="Arial"/>
              </w:rPr>
              <w:t>-</w:t>
            </w:r>
            <w:r w:rsidRPr="00D25151">
              <w:rPr>
                <w:rFonts w:cs="Arial"/>
              </w:rPr>
              <w:tab/>
              <w:t>00DFH</w:t>
            </w:r>
          </w:p>
          <w:p w14:paraId="0149DF63" w14:textId="77777777" w:rsidR="00FE3660" w:rsidRPr="00D25151" w:rsidRDefault="00FE3660" w:rsidP="0095237E">
            <w:pPr>
              <w:pStyle w:val="TAL"/>
              <w:rPr>
                <w:rFonts w:cs="Arial"/>
              </w:rPr>
            </w:pPr>
          </w:p>
          <w:p w14:paraId="0A0B858D" w14:textId="77777777" w:rsidR="00FE3660" w:rsidRPr="00D25151" w:rsidRDefault="00FE3660" w:rsidP="0095237E">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770F289E" w14:textId="77777777" w:rsidR="00FE3660" w:rsidRPr="00D25151" w:rsidRDefault="00FE3660" w:rsidP="0095237E">
            <w:pPr>
              <w:pStyle w:val="TAL"/>
              <w:rPr>
                <w:rFonts w:cs="Arial"/>
              </w:rPr>
            </w:pPr>
            <w:r w:rsidRPr="00D25151">
              <w:rPr>
                <w:rFonts w:cs="Arial"/>
              </w:rPr>
              <w:t>-</w:t>
            </w:r>
            <w:r w:rsidRPr="00D25151">
              <w:rPr>
                <w:rFonts w:cs="Arial"/>
              </w:rPr>
              <w:tab/>
              <w:t>00E1H Stream gate instance table</w:t>
            </w:r>
          </w:p>
          <w:p w14:paraId="1B963C29" w14:textId="77777777" w:rsidR="00FE3660" w:rsidRPr="00D25151" w:rsidRDefault="00FE3660" w:rsidP="0095237E">
            <w:pPr>
              <w:pStyle w:val="TAL"/>
              <w:rPr>
                <w:rFonts w:cs="Arial"/>
              </w:rPr>
            </w:pPr>
          </w:p>
          <w:p w14:paraId="6D8EAB69" w14:textId="77777777" w:rsidR="00FE3660" w:rsidRPr="00D25151" w:rsidRDefault="00FE3660" w:rsidP="0095237E">
            <w:pPr>
              <w:pStyle w:val="TAL"/>
              <w:rPr>
                <w:rFonts w:cs="Arial"/>
              </w:rPr>
            </w:pPr>
            <w:r w:rsidRPr="00D25151">
              <w:rPr>
                <w:rFonts w:cs="Arial"/>
              </w:rPr>
              <w:t>-</w:t>
            </w:r>
            <w:r w:rsidRPr="00D25151">
              <w:rPr>
                <w:rFonts w:cs="Arial"/>
              </w:rPr>
              <w:tab/>
              <w:t>00E2H Supported PTP instance types</w:t>
            </w:r>
          </w:p>
          <w:p w14:paraId="1552D608" w14:textId="77777777" w:rsidR="00FE3660" w:rsidRPr="00D25151" w:rsidRDefault="00FE3660" w:rsidP="0095237E">
            <w:pPr>
              <w:pStyle w:val="TAL"/>
              <w:rPr>
                <w:rFonts w:cs="Arial"/>
              </w:rPr>
            </w:pPr>
            <w:r w:rsidRPr="00D25151">
              <w:rPr>
                <w:rFonts w:cs="Arial"/>
              </w:rPr>
              <w:t>-</w:t>
            </w:r>
            <w:r w:rsidRPr="00D25151">
              <w:rPr>
                <w:rFonts w:cs="Arial"/>
              </w:rPr>
              <w:tab/>
              <w:t>00E3H Supported transport types</w:t>
            </w:r>
          </w:p>
          <w:p w14:paraId="25E9A030" w14:textId="77777777" w:rsidR="00FE3660" w:rsidRPr="00D25151" w:rsidRDefault="00FE3660" w:rsidP="0095237E">
            <w:pPr>
              <w:pStyle w:val="TAL"/>
              <w:rPr>
                <w:rFonts w:cs="Arial"/>
              </w:rPr>
            </w:pPr>
            <w:r w:rsidRPr="00D25151">
              <w:rPr>
                <w:rFonts w:cs="Arial"/>
              </w:rPr>
              <w:lastRenderedPageBreak/>
              <w:t>-</w:t>
            </w:r>
            <w:r w:rsidRPr="00D25151">
              <w:rPr>
                <w:rFonts w:cs="Arial"/>
              </w:rPr>
              <w:tab/>
              <w:t>00E4H Supported delay mechanisms</w:t>
            </w:r>
          </w:p>
          <w:p w14:paraId="0EB31C85" w14:textId="77777777" w:rsidR="00FE3660" w:rsidRPr="00D25151" w:rsidRDefault="00FE3660" w:rsidP="0095237E">
            <w:pPr>
              <w:pStyle w:val="TAL"/>
              <w:rPr>
                <w:rFonts w:cs="Arial"/>
              </w:rPr>
            </w:pPr>
            <w:r w:rsidRPr="00D25151">
              <w:rPr>
                <w:rFonts w:cs="Arial"/>
              </w:rPr>
              <w:t>-</w:t>
            </w:r>
            <w:r w:rsidRPr="00D25151">
              <w:rPr>
                <w:rFonts w:cs="Arial"/>
              </w:rPr>
              <w:tab/>
              <w:t>00E5H PTP grandmaster capable</w:t>
            </w:r>
          </w:p>
          <w:p w14:paraId="0859CDF2" w14:textId="77777777" w:rsidR="00FE3660" w:rsidRPr="00D25151" w:rsidRDefault="00FE3660" w:rsidP="0095237E">
            <w:pPr>
              <w:pStyle w:val="TAL"/>
              <w:rPr>
                <w:rFonts w:cs="Arial"/>
              </w:rPr>
            </w:pPr>
            <w:r w:rsidRPr="00D25151">
              <w:rPr>
                <w:rFonts w:cs="Arial"/>
              </w:rPr>
              <w:t>-</w:t>
            </w:r>
            <w:r w:rsidRPr="00D25151">
              <w:rPr>
                <w:rFonts w:cs="Arial"/>
              </w:rPr>
              <w:tab/>
              <w:t>00E6H gPTP grandmaster capable</w:t>
            </w:r>
          </w:p>
          <w:p w14:paraId="783E7628" w14:textId="77777777" w:rsidR="00FE3660" w:rsidRPr="00D25151" w:rsidRDefault="00FE3660" w:rsidP="0095237E">
            <w:pPr>
              <w:pStyle w:val="TAL"/>
              <w:rPr>
                <w:rFonts w:cs="Arial"/>
              </w:rPr>
            </w:pPr>
            <w:r w:rsidRPr="00D25151">
              <w:rPr>
                <w:rFonts w:cs="Arial"/>
              </w:rPr>
              <w:t>-</w:t>
            </w:r>
            <w:r w:rsidRPr="00D25151">
              <w:rPr>
                <w:rFonts w:cs="Arial"/>
              </w:rPr>
              <w:tab/>
              <w:t>00E7H Supported PTP profiles</w:t>
            </w:r>
          </w:p>
          <w:p w14:paraId="0F47D40C" w14:textId="77777777" w:rsidR="00FE3660" w:rsidRPr="00D25151" w:rsidRDefault="00FE3660" w:rsidP="0095237E">
            <w:pPr>
              <w:pStyle w:val="TAL"/>
              <w:rPr>
                <w:rFonts w:cs="Arial"/>
              </w:rPr>
            </w:pPr>
            <w:r w:rsidRPr="00D25151">
              <w:rPr>
                <w:rFonts w:cs="Arial"/>
              </w:rPr>
              <w:t>-</w:t>
            </w:r>
            <w:r w:rsidRPr="00D25151">
              <w:rPr>
                <w:rFonts w:cs="Arial"/>
              </w:rPr>
              <w:tab/>
              <w:t>00E8H Number of supported PTP instances</w:t>
            </w:r>
          </w:p>
          <w:p w14:paraId="519E790B" w14:textId="77777777" w:rsidR="00FE3660" w:rsidRPr="00D25151" w:rsidRDefault="00FE3660" w:rsidP="0095237E">
            <w:pPr>
              <w:pStyle w:val="TAL"/>
              <w:rPr>
                <w:rFonts w:cs="Arial"/>
              </w:rPr>
            </w:pPr>
            <w:r w:rsidRPr="00D25151">
              <w:rPr>
                <w:rFonts w:cs="Arial"/>
              </w:rPr>
              <w:t>-</w:t>
            </w:r>
            <w:r w:rsidRPr="00D25151">
              <w:rPr>
                <w:rFonts w:cs="Arial"/>
              </w:rPr>
              <w:tab/>
              <w:t>00E9H PTP instance list</w:t>
            </w:r>
          </w:p>
          <w:p w14:paraId="47968D09" w14:textId="77777777" w:rsidR="00FE3660" w:rsidRPr="00D25151" w:rsidRDefault="00FE3660" w:rsidP="0095237E">
            <w:pPr>
              <w:pStyle w:val="TAL"/>
              <w:rPr>
                <w:rFonts w:cs="Arial"/>
              </w:rPr>
            </w:pPr>
          </w:p>
          <w:p w14:paraId="75AD7DA4" w14:textId="77777777" w:rsidR="00FE3660" w:rsidRPr="00D25151" w:rsidRDefault="00FE3660" w:rsidP="0095237E">
            <w:pPr>
              <w:pStyle w:val="TAL"/>
            </w:pPr>
            <w:r w:rsidRPr="00D25151">
              <w:rPr>
                <w:rFonts w:cs="Arial"/>
              </w:rPr>
              <w:t>-</w:t>
            </w:r>
            <w:r w:rsidRPr="00D25151">
              <w:rPr>
                <w:rFonts w:cs="Arial"/>
              </w:rPr>
              <w:tab/>
              <w:t>00EAH</w:t>
            </w:r>
          </w:p>
          <w:p w14:paraId="1BB9E196" w14:textId="77777777" w:rsidR="00FE3660" w:rsidRPr="00D25151" w:rsidRDefault="00FE3660" w:rsidP="0095237E">
            <w:pPr>
              <w:pStyle w:val="TAL"/>
            </w:pPr>
            <w:r w:rsidRPr="00D25151">
              <w:tab/>
              <w:t>to</w:t>
            </w:r>
            <w:r w:rsidRPr="00D25151">
              <w:tab/>
            </w:r>
            <w:r w:rsidRPr="00D25151">
              <w:tab/>
            </w:r>
            <w:r w:rsidRPr="00D25151">
              <w:tab/>
              <w:t>Spare</w:t>
            </w:r>
          </w:p>
          <w:p w14:paraId="450FE546" w14:textId="77777777" w:rsidR="00FE3660" w:rsidRPr="00D25151" w:rsidRDefault="00FE3660" w:rsidP="0095237E">
            <w:pPr>
              <w:pStyle w:val="TAL"/>
              <w:rPr>
                <w:rFonts w:cs="Arial"/>
              </w:rPr>
            </w:pPr>
            <w:r w:rsidRPr="00D25151">
              <w:rPr>
                <w:rFonts w:cs="Arial"/>
              </w:rPr>
              <w:t>-</w:t>
            </w:r>
            <w:r w:rsidRPr="00D25151">
              <w:rPr>
                <w:rFonts w:cs="Arial"/>
              </w:rPr>
              <w:tab/>
              <w:t>7FFFH</w:t>
            </w:r>
          </w:p>
          <w:p w14:paraId="0DDB8799" w14:textId="77777777" w:rsidR="00FE3660" w:rsidRPr="00D25151" w:rsidRDefault="00FE3660" w:rsidP="0095237E">
            <w:pPr>
              <w:pStyle w:val="TAL"/>
              <w:rPr>
                <w:rFonts w:cs="Arial"/>
              </w:rPr>
            </w:pPr>
          </w:p>
          <w:p w14:paraId="39EDB1E7" w14:textId="77777777" w:rsidR="00FE3660" w:rsidRPr="00D25151" w:rsidRDefault="00FE3660" w:rsidP="0095237E">
            <w:pPr>
              <w:pStyle w:val="TAL"/>
              <w:rPr>
                <w:rFonts w:cs="Arial"/>
              </w:rPr>
            </w:pPr>
            <w:r w:rsidRPr="00D25151">
              <w:rPr>
                <w:rFonts w:cs="Arial"/>
              </w:rPr>
              <w:t>-</w:t>
            </w:r>
            <w:r w:rsidRPr="00D25151">
              <w:rPr>
                <w:rFonts w:cs="Arial"/>
              </w:rPr>
              <w:tab/>
              <w:t>8000H</w:t>
            </w:r>
          </w:p>
          <w:p w14:paraId="6ECEC308" w14:textId="77777777" w:rsidR="00FE3660" w:rsidRPr="00D25151" w:rsidRDefault="00FE3660" w:rsidP="0095237E">
            <w:pPr>
              <w:pStyle w:val="TAL"/>
            </w:pPr>
            <w:r w:rsidRPr="00D25151">
              <w:tab/>
              <w:t>to</w:t>
            </w:r>
            <w:r w:rsidRPr="00D25151">
              <w:tab/>
            </w:r>
            <w:r w:rsidRPr="00D25151">
              <w:tab/>
            </w:r>
            <w:r w:rsidRPr="00D25151">
              <w:tab/>
              <w:t>Reserved for deployment specific parameters</w:t>
            </w:r>
          </w:p>
          <w:p w14:paraId="0D1CFB20" w14:textId="77777777" w:rsidR="00FE3660" w:rsidRPr="00D25151" w:rsidRDefault="00FE3660" w:rsidP="0095237E">
            <w:pPr>
              <w:pStyle w:val="TAL"/>
              <w:rPr>
                <w:rFonts w:cs="Arial"/>
              </w:rPr>
            </w:pPr>
            <w:r w:rsidRPr="00D25151">
              <w:rPr>
                <w:rFonts w:cs="Arial"/>
              </w:rPr>
              <w:t>-</w:t>
            </w:r>
            <w:r w:rsidRPr="00D25151">
              <w:rPr>
                <w:rFonts w:cs="Arial"/>
              </w:rPr>
              <w:tab/>
              <w:t>FFFFH</w:t>
            </w:r>
          </w:p>
          <w:p w14:paraId="2BDABFC9" w14:textId="77777777" w:rsidR="00FE3660" w:rsidRPr="00D25151" w:rsidRDefault="00FE3660" w:rsidP="0095237E">
            <w:pPr>
              <w:pStyle w:val="TAL"/>
            </w:pPr>
          </w:p>
        </w:tc>
      </w:tr>
      <w:tr w:rsidR="00FE3660" w:rsidRPr="00D25151" w14:paraId="4B3EE1F6" w14:textId="77777777" w:rsidTr="0095237E">
        <w:trPr>
          <w:cantSplit/>
          <w:jc w:val="center"/>
        </w:trPr>
        <w:tc>
          <w:tcPr>
            <w:tcW w:w="7102" w:type="dxa"/>
          </w:tcPr>
          <w:p w14:paraId="47600F7C" w14:textId="77777777" w:rsidR="00FE3660" w:rsidRPr="00D25151" w:rsidRDefault="00FE3660" w:rsidP="0095237E">
            <w:pPr>
              <w:pStyle w:val="TAL"/>
            </w:pPr>
            <w:r w:rsidRPr="00D25151">
              <w:lastRenderedPageBreak/>
              <w:t>Length of port parameter value (octets d+3 to d+4)</w:t>
            </w:r>
          </w:p>
        </w:tc>
      </w:tr>
      <w:tr w:rsidR="00FE3660" w:rsidRPr="00D25151" w14:paraId="400E614B" w14:textId="77777777" w:rsidTr="0095237E">
        <w:trPr>
          <w:cantSplit/>
          <w:jc w:val="center"/>
        </w:trPr>
        <w:tc>
          <w:tcPr>
            <w:tcW w:w="7102" w:type="dxa"/>
          </w:tcPr>
          <w:p w14:paraId="466F8A03" w14:textId="77777777" w:rsidR="00FE3660" w:rsidRPr="00D25151" w:rsidRDefault="00FE3660" w:rsidP="0095237E">
            <w:pPr>
              <w:pStyle w:val="TAL"/>
            </w:pPr>
          </w:p>
        </w:tc>
      </w:tr>
      <w:tr w:rsidR="00FE3660" w:rsidRPr="00D25151" w14:paraId="4C9213A4" w14:textId="77777777" w:rsidTr="0095237E">
        <w:trPr>
          <w:cantSplit/>
          <w:jc w:val="center"/>
        </w:trPr>
        <w:tc>
          <w:tcPr>
            <w:tcW w:w="7102" w:type="dxa"/>
          </w:tcPr>
          <w:p w14:paraId="02B749AD" w14:textId="77777777" w:rsidR="00FE3660" w:rsidRPr="00D25151" w:rsidRDefault="00FE3660" w:rsidP="0095237E">
            <w:pPr>
              <w:pStyle w:val="TAL"/>
            </w:pPr>
            <w:r w:rsidRPr="00D25151">
              <w:t>This field contains the binary encoding of the length of the port parameter value</w:t>
            </w:r>
          </w:p>
        </w:tc>
      </w:tr>
      <w:tr w:rsidR="00FE3660" w:rsidRPr="00D25151" w14:paraId="29259ADA" w14:textId="77777777" w:rsidTr="0095237E">
        <w:trPr>
          <w:cantSplit/>
          <w:jc w:val="center"/>
        </w:trPr>
        <w:tc>
          <w:tcPr>
            <w:tcW w:w="7102" w:type="dxa"/>
          </w:tcPr>
          <w:p w14:paraId="1B08515A" w14:textId="77777777" w:rsidR="00FE3660" w:rsidRPr="00D25151" w:rsidRDefault="00FE3660" w:rsidP="0095237E">
            <w:pPr>
              <w:pStyle w:val="TAL"/>
            </w:pPr>
          </w:p>
        </w:tc>
      </w:tr>
      <w:tr w:rsidR="00FE3660" w:rsidRPr="00D25151" w14:paraId="2EB39DD0" w14:textId="77777777" w:rsidTr="0095237E">
        <w:trPr>
          <w:cantSplit/>
          <w:jc w:val="center"/>
        </w:trPr>
        <w:tc>
          <w:tcPr>
            <w:tcW w:w="7102" w:type="dxa"/>
          </w:tcPr>
          <w:p w14:paraId="22B256AB" w14:textId="77777777" w:rsidR="00FE3660" w:rsidRPr="00D25151" w:rsidRDefault="00FE3660" w:rsidP="0095237E">
            <w:pPr>
              <w:pStyle w:val="TAL"/>
            </w:pPr>
            <w:r w:rsidRPr="00D25151">
              <w:t>Port parameter value (octet d+5 to e)</w:t>
            </w:r>
          </w:p>
        </w:tc>
      </w:tr>
      <w:tr w:rsidR="00FE3660" w:rsidRPr="00D25151" w14:paraId="684C3F2E" w14:textId="77777777" w:rsidTr="0095237E">
        <w:trPr>
          <w:cantSplit/>
          <w:jc w:val="center"/>
        </w:trPr>
        <w:tc>
          <w:tcPr>
            <w:tcW w:w="7102" w:type="dxa"/>
          </w:tcPr>
          <w:p w14:paraId="3BB9F72D" w14:textId="77777777" w:rsidR="00FE3660" w:rsidRPr="00D25151" w:rsidRDefault="00FE3660" w:rsidP="0095237E">
            <w:pPr>
              <w:pStyle w:val="TAL"/>
            </w:pPr>
          </w:p>
        </w:tc>
      </w:tr>
      <w:tr w:rsidR="00FE3660" w:rsidRPr="00D25151" w14:paraId="07C1F023" w14:textId="77777777" w:rsidTr="0095237E">
        <w:trPr>
          <w:cantSplit/>
          <w:jc w:val="center"/>
        </w:trPr>
        <w:tc>
          <w:tcPr>
            <w:tcW w:w="7102" w:type="dxa"/>
          </w:tcPr>
          <w:p w14:paraId="5020ACA4" w14:textId="77777777" w:rsidR="00FE3660" w:rsidRPr="00D25151" w:rsidRDefault="00FE3660" w:rsidP="0095237E">
            <w:pPr>
              <w:pStyle w:val="TAL"/>
            </w:pPr>
            <w:r w:rsidRPr="00D25151">
              <w:lastRenderedPageBreak/>
              <w:t>This field contains the value to be set for the port parameter.</w:t>
            </w:r>
          </w:p>
          <w:p w14:paraId="108BDCC2" w14:textId="77777777" w:rsidR="00FE3660" w:rsidRPr="00D25151" w:rsidRDefault="00FE3660" w:rsidP="0095237E">
            <w:pPr>
              <w:pStyle w:val="TAL"/>
            </w:pPr>
          </w:p>
          <w:p w14:paraId="60A0B566" w14:textId="77777777" w:rsidR="00FE3660" w:rsidRPr="00D25151" w:rsidRDefault="00FE3660" w:rsidP="0095237E">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5BE95E" w14:textId="77777777" w:rsidR="00FE3660" w:rsidRPr="00D25151" w:rsidRDefault="00FE3660" w:rsidP="0095237E">
            <w:pPr>
              <w:pStyle w:val="TAL"/>
            </w:pPr>
          </w:p>
          <w:p w14:paraId="3114706C" w14:textId="77777777" w:rsidR="00FE3660" w:rsidRPr="00D25151" w:rsidRDefault="00FE3660" w:rsidP="0095237E">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829BEB1" w14:textId="77777777" w:rsidR="00FE3660" w:rsidRPr="00D25151" w:rsidRDefault="00FE3660" w:rsidP="0095237E">
            <w:pPr>
              <w:pStyle w:val="TAL"/>
            </w:pPr>
          </w:p>
          <w:p w14:paraId="748575DF" w14:textId="77777777" w:rsidR="00FE3660" w:rsidRPr="00D25151" w:rsidRDefault="00FE3660" w:rsidP="0095237E">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3F07E9AB" w14:textId="77777777" w:rsidR="00FE3660" w:rsidRPr="00D25151" w:rsidRDefault="00FE3660" w:rsidP="0095237E">
            <w:pPr>
              <w:pStyle w:val="TAL"/>
            </w:pPr>
          </w:p>
          <w:p w14:paraId="2D9C1020" w14:textId="77777777" w:rsidR="00FE3660" w:rsidRPr="00D25151" w:rsidRDefault="00FE3660" w:rsidP="0095237E">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7236EA5" w14:textId="77777777" w:rsidR="00FE3660" w:rsidRPr="00D25151" w:rsidRDefault="00FE3660" w:rsidP="0095237E">
            <w:pPr>
              <w:pStyle w:val="TAL"/>
            </w:pPr>
          </w:p>
          <w:p w14:paraId="055893AD" w14:textId="77777777" w:rsidR="00FE3660" w:rsidRPr="00D25151" w:rsidRDefault="00FE3660" w:rsidP="0095237E">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section 17.7.22</w:t>
            </w:r>
            <w:r w:rsidRPr="00D25151">
              <w:t>. The length of port parameter value field indicates a value of 2.</w:t>
            </w:r>
          </w:p>
          <w:p w14:paraId="3225FE42" w14:textId="77777777" w:rsidR="00FE3660" w:rsidRPr="00D25151" w:rsidRDefault="00FE3660" w:rsidP="0095237E">
            <w:pPr>
              <w:pStyle w:val="TAL"/>
            </w:pPr>
          </w:p>
          <w:p w14:paraId="7697FC78" w14:textId="5AFF6813" w:rsidR="00FE3660" w:rsidRPr="00D25151" w:rsidRDefault="00FE3660" w:rsidP="0095237E">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section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in this version of the specification, shall be set to 0 (SetGateStates). The receiver shall interpret any other value as 0.</w:t>
            </w:r>
          </w:p>
          <w:p w14:paraId="3FBD8746" w14:textId="77777777" w:rsidR="00FE3660" w:rsidRPr="00D25151" w:rsidRDefault="00FE3660" w:rsidP="0095237E">
            <w:pPr>
              <w:pStyle w:val="TAL"/>
            </w:pPr>
          </w:p>
          <w:p w14:paraId="64FB4FAF" w14:textId="77777777" w:rsidR="00FE3660" w:rsidRPr="00D25151" w:rsidRDefault="00FE3660" w:rsidP="0095237E">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182CE2D0" w14:textId="77777777" w:rsidR="00FE3660" w:rsidRPr="00D25151" w:rsidRDefault="00FE3660" w:rsidP="0095237E">
            <w:pPr>
              <w:pStyle w:val="TAL"/>
            </w:pPr>
          </w:p>
          <w:p w14:paraId="0D06112B" w14:textId="77777777" w:rsidR="00FE3660" w:rsidRPr="00D25151" w:rsidRDefault="00FE3660" w:rsidP="0095237E">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CCD5CAA" w14:textId="77777777" w:rsidR="00FE3660" w:rsidRPr="00D25151" w:rsidRDefault="00FE3660" w:rsidP="0095237E">
            <w:pPr>
              <w:pStyle w:val="TAL"/>
            </w:pPr>
          </w:p>
          <w:p w14:paraId="2D68A885" w14:textId="32B84255" w:rsidR="00FE3660" w:rsidRPr="00D25151" w:rsidRDefault="00FE3660" w:rsidP="0095237E">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F254D7">
              <w:t>K.1-1</w:t>
            </w:r>
            <w:r w:rsidRPr="00D25151">
              <w:t>, expressed in unit of nanoseconds and multiplied by 216, with the LSB bit included in bit 1 of the first octet. The length of port parameter value indicates a value of 8.</w:t>
            </w:r>
          </w:p>
          <w:p w14:paraId="2315CA17" w14:textId="77777777" w:rsidR="00FE3660" w:rsidRPr="00D25151" w:rsidRDefault="00FE3660" w:rsidP="0095237E">
            <w:pPr>
              <w:pStyle w:val="TAL"/>
            </w:pPr>
          </w:p>
          <w:p w14:paraId="15F68AAE" w14:textId="77777777" w:rsidR="00FE3660" w:rsidRDefault="00FE3660" w:rsidP="0095237E">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60D9A655" w14:textId="77777777" w:rsidR="00544D55" w:rsidRDefault="00544D55" w:rsidP="0095237E">
            <w:pPr>
              <w:pStyle w:val="TAL"/>
            </w:pPr>
          </w:p>
          <w:p w14:paraId="718E5E29" w14:textId="3FA09239" w:rsidR="00544D55" w:rsidRDefault="00544D55" w:rsidP="0095237E">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2E330323" w14:textId="77777777" w:rsidR="00FE3660" w:rsidRPr="00D25151" w:rsidRDefault="00FE3660" w:rsidP="0095237E">
            <w:pPr>
              <w:pStyle w:val="TAL"/>
            </w:pPr>
          </w:p>
          <w:p w14:paraId="760C2BF4" w14:textId="77777777" w:rsidR="00FE3660" w:rsidRPr="00C54769" w:rsidRDefault="00FE3660" w:rsidP="0095237E">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218DE78C" w14:textId="348E090B" w:rsidR="00A356C6" w:rsidRPr="00C54769" w:rsidRDefault="00A356C6" w:rsidP="00A356C6">
            <w:pPr>
              <w:pStyle w:val="TAL"/>
            </w:pPr>
            <w:r w:rsidRPr="00F85509">
              <w:t xml:space="preserve">When the Ethernet port parameter name indicates </w:t>
            </w:r>
            <w:r>
              <w:t>queueMaxSDUTable</w:t>
            </w:r>
            <w:r w:rsidRPr="00F85509">
              <w:t xml:space="preserve">, the Ethernet port parameter value field contains the value </w:t>
            </w:r>
            <w:r>
              <w:t>of</w:t>
            </w:r>
            <w:r w:rsidRPr="00D25151">
              <w:t xml:space="preserve"> 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6F7A43">
              <w:t>17</w:t>
            </w:r>
            <w:r w:rsidRPr="00D25151">
              <w:t>.</w:t>
            </w:r>
            <w:r>
              <w:t xml:space="preserve"> </w:t>
            </w:r>
            <w:r w:rsidRPr="00F85509">
              <w:t xml:space="preserve">The length of Ethernet port parameter value field indicates a value </w:t>
            </w:r>
            <w:r>
              <w:t>between 5 and 104</w:t>
            </w:r>
            <w:r w:rsidRPr="00F85509">
              <w:t>.</w:t>
            </w:r>
          </w:p>
          <w:p w14:paraId="4BFF3277" w14:textId="77777777" w:rsidR="00FE3660" w:rsidRPr="00D25151" w:rsidRDefault="00FE3660" w:rsidP="0095237E">
            <w:pPr>
              <w:pStyle w:val="TAL"/>
            </w:pPr>
            <w:r w:rsidRPr="00D25151">
              <w:lastRenderedPageBreak/>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183FDEC4" w14:textId="77777777" w:rsidR="00FE3660" w:rsidRPr="00D25151" w:rsidRDefault="00FE3660" w:rsidP="0095237E">
            <w:pPr>
              <w:pStyle w:val="TAL"/>
            </w:pPr>
          </w:p>
          <w:p w14:paraId="6551CF61" w14:textId="77777777" w:rsidR="00FE3660" w:rsidRPr="00D25151" w:rsidRDefault="00FE3660" w:rsidP="0095237E">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E8DB5B3" w14:textId="77777777" w:rsidR="00FE3660" w:rsidRPr="00D25151" w:rsidRDefault="00FE3660" w:rsidP="0095237E">
            <w:pPr>
              <w:pStyle w:val="TAL"/>
            </w:pPr>
          </w:p>
          <w:p w14:paraId="6D80585C" w14:textId="77777777" w:rsidR="00FE3660" w:rsidRPr="00D25151" w:rsidRDefault="00FE3660" w:rsidP="0095237E">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6FCAB46F" w14:textId="77777777" w:rsidR="00FE3660" w:rsidRPr="00D25151" w:rsidRDefault="00FE3660" w:rsidP="0095237E">
            <w:pPr>
              <w:pStyle w:val="TAL"/>
            </w:pPr>
          </w:p>
          <w:p w14:paraId="4E78FFA2" w14:textId="77777777" w:rsidR="00FE3660" w:rsidRPr="00D25151" w:rsidRDefault="00FE3660" w:rsidP="0095237E">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12F3C6B1" w14:textId="77777777" w:rsidR="00FE3660" w:rsidRPr="00D25151" w:rsidRDefault="00FE3660" w:rsidP="0095237E">
            <w:pPr>
              <w:pStyle w:val="TAL"/>
              <w:rPr>
                <w:rFonts w:cs="Arial"/>
              </w:rPr>
            </w:pPr>
          </w:p>
          <w:p w14:paraId="2D1A29CD" w14:textId="77777777" w:rsidR="00FE3660" w:rsidRPr="00D25151" w:rsidRDefault="00FE3660" w:rsidP="0095237E">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5FC26B79" w14:textId="77777777" w:rsidR="00FE3660" w:rsidRPr="00D25151" w:rsidRDefault="00FE3660" w:rsidP="0095237E">
            <w:pPr>
              <w:pStyle w:val="TAL"/>
              <w:rPr>
                <w:rFonts w:cs="Arial"/>
              </w:rPr>
            </w:pPr>
          </w:p>
          <w:p w14:paraId="40A1DE2B" w14:textId="77777777" w:rsidR="00FE3660" w:rsidRPr="00D25151" w:rsidRDefault="00FE3660" w:rsidP="0095237E">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1CD4EFF7" w14:textId="77777777" w:rsidR="00FE3660" w:rsidRPr="00D25151" w:rsidRDefault="00FE3660" w:rsidP="0095237E">
            <w:pPr>
              <w:pStyle w:val="TAL"/>
              <w:rPr>
                <w:rFonts w:cs="Arial"/>
              </w:rPr>
            </w:pPr>
          </w:p>
          <w:p w14:paraId="30069020" w14:textId="77777777" w:rsidR="00FE3660" w:rsidRPr="00D25151" w:rsidRDefault="00FE3660" w:rsidP="0095237E">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6D3FAB6" w14:textId="77777777" w:rsidR="00FE3660" w:rsidRPr="00D25151" w:rsidRDefault="00FE3660" w:rsidP="0095237E">
            <w:pPr>
              <w:pStyle w:val="TAL"/>
            </w:pPr>
          </w:p>
          <w:p w14:paraId="0D45DEDA" w14:textId="77777777" w:rsidR="00FE3660" w:rsidRPr="00D25151" w:rsidRDefault="00FE3660" w:rsidP="0095237E">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4C8316A7" w14:textId="77777777" w:rsidR="00FE3660" w:rsidRPr="00D25151" w:rsidRDefault="00FE3660" w:rsidP="0095237E">
            <w:pPr>
              <w:pStyle w:val="TAL"/>
            </w:pPr>
          </w:p>
          <w:p w14:paraId="5C08ED1E" w14:textId="77777777" w:rsidR="00FE3660" w:rsidRPr="00D25151" w:rsidRDefault="00FE3660" w:rsidP="0095237E">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D7D79AE" w14:textId="77777777" w:rsidR="00FE3660" w:rsidRPr="00D25151" w:rsidRDefault="00FE3660" w:rsidP="0095237E">
            <w:pPr>
              <w:pStyle w:val="TAL"/>
              <w:rPr>
                <w:rFonts w:cs="Arial"/>
              </w:rPr>
            </w:pPr>
          </w:p>
          <w:p w14:paraId="31B1E3A0" w14:textId="77777777" w:rsidR="00FE3660" w:rsidRPr="00D25151" w:rsidRDefault="00FE3660" w:rsidP="0095237E">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10763BAF" w14:textId="77777777" w:rsidR="00FE3660" w:rsidRPr="00D25151" w:rsidRDefault="00FE3660" w:rsidP="0095237E">
            <w:pPr>
              <w:pStyle w:val="TAL"/>
            </w:pPr>
          </w:p>
          <w:p w14:paraId="22DC51C9" w14:textId="77777777" w:rsidR="00FE3660" w:rsidRPr="00D25151" w:rsidRDefault="00FE3660" w:rsidP="0095237E">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793A621C" w14:textId="77777777" w:rsidR="00FE3660" w:rsidRPr="00D25151" w:rsidRDefault="00FE3660" w:rsidP="0095237E">
            <w:pPr>
              <w:pStyle w:val="TAL"/>
              <w:rPr>
                <w:rFonts w:cs="Arial"/>
              </w:rPr>
            </w:pPr>
          </w:p>
          <w:p w14:paraId="4FD2C10F" w14:textId="77777777" w:rsidR="00FE3660" w:rsidRPr="00D25151" w:rsidRDefault="00FE3660" w:rsidP="0095237E">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63454413" w14:textId="77777777" w:rsidR="00FE3660" w:rsidRPr="00D25151" w:rsidRDefault="00FE3660" w:rsidP="0095237E">
            <w:pPr>
              <w:pStyle w:val="TAL"/>
            </w:pPr>
          </w:p>
          <w:p w14:paraId="73516EC2" w14:textId="77777777" w:rsidR="00FE3660" w:rsidRPr="00D25151" w:rsidRDefault="00FE3660" w:rsidP="0095237E">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612EADC" w14:textId="77777777" w:rsidR="00FE3660" w:rsidRPr="00D25151" w:rsidRDefault="00FE3660" w:rsidP="0095237E">
            <w:pPr>
              <w:pStyle w:val="TAL"/>
              <w:rPr>
                <w:rFonts w:cs="Arial"/>
              </w:rPr>
            </w:pPr>
          </w:p>
          <w:p w14:paraId="6EC8C06D" w14:textId="77777777" w:rsidR="00FE3660" w:rsidRPr="00D25151" w:rsidRDefault="00FE3660" w:rsidP="0095237E">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w:t>
            </w:r>
            <w:r w:rsidRPr="00D25151">
              <w:lastRenderedPageBreak/>
              <w:t xml:space="preserve">IEEE Std 802.1Q [7] </w:t>
            </w:r>
            <w:r w:rsidRPr="00D25151">
              <w:rPr>
                <w:rFonts w:cs="Arial"/>
              </w:rPr>
              <w:t>clause 12.31</w:t>
            </w:r>
            <w:r w:rsidRPr="00D25151">
              <w:t>.1.2. The length of port parameter value field indicates a value of 4</w:t>
            </w:r>
            <w:r w:rsidRPr="00D25151">
              <w:rPr>
                <w:rFonts w:cs="Arial"/>
              </w:rPr>
              <w:t>.</w:t>
            </w:r>
          </w:p>
          <w:p w14:paraId="268B12E1" w14:textId="77777777" w:rsidR="00FE3660" w:rsidRPr="00D25151" w:rsidRDefault="00FE3660" w:rsidP="0095237E">
            <w:pPr>
              <w:pStyle w:val="TAL"/>
              <w:rPr>
                <w:rFonts w:cs="Arial"/>
              </w:rPr>
            </w:pPr>
          </w:p>
          <w:p w14:paraId="40601030" w14:textId="77777777" w:rsidR="00FE3660" w:rsidRPr="00D25151" w:rsidRDefault="00FE3660" w:rsidP="0095237E">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059E218" w14:textId="77777777" w:rsidR="00FE3660" w:rsidRPr="00D25151" w:rsidRDefault="00FE3660" w:rsidP="0095237E">
            <w:pPr>
              <w:pStyle w:val="TAL"/>
              <w:rPr>
                <w:rFonts w:cs="Arial"/>
              </w:rPr>
            </w:pPr>
          </w:p>
          <w:p w14:paraId="534398B2" w14:textId="77777777" w:rsidR="00FE3660" w:rsidRPr="00D25151" w:rsidRDefault="00FE3660" w:rsidP="0095237E">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6345C6AB" w14:textId="77777777" w:rsidR="00FE3660" w:rsidRPr="00D25151" w:rsidRDefault="00FE3660" w:rsidP="0095237E">
            <w:pPr>
              <w:pStyle w:val="TAL"/>
              <w:rPr>
                <w:rFonts w:cs="Arial"/>
              </w:rPr>
            </w:pPr>
          </w:p>
          <w:p w14:paraId="06E37E71" w14:textId="61D59669" w:rsidR="00FE3660" w:rsidRPr="00D25151" w:rsidRDefault="00FE3660" w:rsidP="0095237E">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6F6287">
              <w:rPr>
                <w:rFonts w:ascii="Arial" w:hAnsi="Arial"/>
                <w:sz w:val="18"/>
              </w:rPr>
              <w:t>K.1-1</w:t>
            </w:r>
            <w:r w:rsidRPr="00D25151">
              <w:rPr>
                <w:rFonts w:ascii="Arial" w:hAnsi="Arial"/>
                <w:sz w:val="18"/>
              </w:rPr>
              <w:t>. The length of port parameter value field indicates a value of 1.</w:t>
            </w:r>
          </w:p>
          <w:p w14:paraId="6076733D" w14:textId="59F82AB0" w:rsidR="00FE3660" w:rsidRPr="00D25151" w:rsidRDefault="00FE3660" w:rsidP="0095237E">
            <w:pPr>
              <w:pStyle w:val="TAL"/>
            </w:pPr>
            <w:r w:rsidRPr="00D25151">
              <w:t>When the port parameter name indicates Stream filter instance table, the port parameter value field contains a Stream filter instance table as defined in 3GPP TS 23.501 [2] table </w:t>
            </w:r>
            <w:r w:rsidR="005F0163">
              <w:t>K.1-1</w:t>
            </w:r>
            <w:r w:rsidR="005F0163" w:rsidRPr="00D25151">
              <w:t>,</w:t>
            </w:r>
            <w:r w:rsidRPr="00D25151">
              <w:t xml:space="preserve"> encoded as the value part of the Stream filter instance table information element as specified in clause 9.8.</w:t>
            </w:r>
          </w:p>
          <w:p w14:paraId="3B2FE239" w14:textId="77777777" w:rsidR="00FE3660" w:rsidRPr="00D25151" w:rsidRDefault="00FE3660" w:rsidP="0095237E">
            <w:pPr>
              <w:pStyle w:val="TAL"/>
            </w:pPr>
          </w:p>
          <w:p w14:paraId="3706703C" w14:textId="208A7509" w:rsidR="00FE3660" w:rsidRPr="00D25151" w:rsidRDefault="00FE3660" w:rsidP="0095237E">
            <w:pPr>
              <w:pStyle w:val="TAL"/>
            </w:pPr>
            <w:r w:rsidRPr="00D25151">
              <w:t xml:space="preserve">When the port parameter name indicates Stream gate instance table, the port parameter value field contains a Stream gate instance table as defined in </w:t>
            </w:r>
            <w:bookmarkStart w:id="634" w:name="_Hlk31730501"/>
            <w:r w:rsidRPr="00D25151">
              <w:t>3GPP TS 23.501 [2] table </w:t>
            </w:r>
            <w:r w:rsidR="002D0C6D">
              <w:t>K.1-1</w:t>
            </w:r>
            <w:bookmarkEnd w:id="634"/>
            <w:r w:rsidRPr="00D25151">
              <w:t>, encoded as the value part of the Stream gate instance table information element as specified in clause 9.9.</w:t>
            </w:r>
          </w:p>
          <w:p w14:paraId="0D0C8B3C" w14:textId="77777777" w:rsidR="00FE3660" w:rsidRPr="00D25151" w:rsidRDefault="00FE3660" w:rsidP="0095237E">
            <w:pPr>
              <w:pStyle w:val="TAL"/>
            </w:pPr>
          </w:p>
          <w:p w14:paraId="354643AE" w14:textId="77777777" w:rsidR="00FE3660" w:rsidRPr="00D25151" w:rsidRDefault="00FE3660" w:rsidP="0095237E">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39F3D9B" w14:textId="77777777" w:rsidR="00FE3660" w:rsidRPr="00D25151" w:rsidRDefault="00FE3660" w:rsidP="0095237E">
            <w:pPr>
              <w:pStyle w:val="TAL"/>
            </w:pPr>
          </w:p>
          <w:p w14:paraId="6F0B4384" w14:textId="77777777" w:rsidR="00FE3660" w:rsidRPr="00D25151" w:rsidRDefault="00FE3660" w:rsidP="0095237E">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1E2A017C" w14:textId="77777777" w:rsidR="00FE3660" w:rsidRPr="00D25151" w:rsidRDefault="00FE3660" w:rsidP="0095237E">
            <w:pPr>
              <w:pStyle w:val="TAL"/>
            </w:pPr>
          </w:p>
          <w:p w14:paraId="4C87C67E" w14:textId="77777777" w:rsidR="00FE3660" w:rsidRPr="00D25151" w:rsidRDefault="00FE3660" w:rsidP="0095237E">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0FD69E74" w14:textId="77777777" w:rsidR="00FE3660" w:rsidRPr="00D25151" w:rsidRDefault="00FE3660" w:rsidP="0095237E">
            <w:pPr>
              <w:pStyle w:val="TAL"/>
            </w:pPr>
          </w:p>
          <w:p w14:paraId="378970FA" w14:textId="77777777" w:rsidR="00FE3660" w:rsidRPr="00D25151" w:rsidRDefault="00FE3660" w:rsidP="0095237E">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2EC00070" w14:textId="77777777" w:rsidR="00FE3660" w:rsidRPr="00D25151" w:rsidRDefault="00FE3660" w:rsidP="0095237E">
            <w:pPr>
              <w:pStyle w:val="TAL"/>
            </w:pPr>
          </w:p>
          <w:p w14:paraId="16DD8575" w14:textId="77777777" w:rsidR="00FE3660" w:rsidRPr="00D25151" w:rsidRDefault="00FE3660" w:rsidP="0095237E">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4B5598E5" w14:textId="77777777" w:rsidR="00FE3660" w:rsidRPr="00D25151" w:rsidRDefault="00FE3660" w:rsidP="0095237E">
            <w:pPr>
              <w:pStyle w:val="TAL"/>
            </w:pPr>
          </w:p>
          <w:p w14:paraId="2DD7564B" w14:textId="77777777" w:rsidR="00FE3660" w:rsidRPr="00D25151" w:rsidRDefault="00FE3660" w:rsidP="0095237E">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39165190" w14:textId="77777777" w:rsidR="00FE3660" w:rsidRPr="00D25151" w:rsidRDefault="00FE3660" w:rsidP="0095237E">
            <w:pPr>
              <w:pStyle w:val="TAL"/>
            </w:pPr>
          </w:p>
          <w:p w14:paraId="2843E4BE" w14:textId="77777777" w:rsidR="00FE3660" w:rsidRPr="00D25151" w:rsidRDefault="00FE3660" w:rsidP="0095237E">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4FAB2849" w14:textId="77777777" w:rsidR="00FE3660" w:rsidRPr="00D25151" w:rsidRDefault="00FE3660" w:rsidP="0095237E">
            <w:pPr>
              <w:pStyle w:val="TAL"/>
            </w:pPr>
          </w:p>
          <w:p w14:paraId="74355B7F" w14:textId="7AB89E9A" w:rsidR="00FE3660" w:rsidRPr="00D25151" w:rsidRDefault="00FE3660" w:rsidP="0095237E">
            <w:pPr>
              <w:pStyle w:val="TAL"/>
            </w:pPr>
            <w:r w:rsidRPr="00D25151">
              <w:t>When the port parameter name indicates PTP instance list, the port parameter value field contains a PTP instance list as defined in 3GPP TS 23.501 [2] table </w:t>
            </w:r>
            <w:r w:rsidR="00FA0EFD">
              <w:t>K.1-1</w:t>
            </w:r>
            <w:r w:rsidR="00FA0EFD" w:rsidRPr="00D25151">
              <w:t>,</w:t>
            </w:r>
            <w:r w:rsidRPr="00D25151">
              <w:t xml:space="preserve"> encoded as the value part of the PTP instance list information element as specified in clause 9.15.</w:t>
            </w:r>
          </w:p>
          <w:p w14:paraId="3E041551" w14:textId="77777777" w:rsidR="00FE3660" w:rsidRPr="00D25151" w:rsidRDefault="00FE3660" w:rsidP="0095237E">
            <w:pPr>
              <w:pStyle w:val="TAL"/>
            </w:pPr>
          </w:p>
          <w:p w14:paraId="3DB299C5" w14:textId="77777777" w:rsidR="00FE3660" w:rsidRPr="00D25151" w:rsidRDefault="00FE3660" w:rsidP="0095237E">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FE3660" w:rsidRPr="00D25151" w14:paraId="7278A6C2" w14:textId="77777777" w:rsidTr="0095237E">
        <w:trPr>
          <w:cantSplit/>
          <w:jc w:val="center"/>
        </w:trPr>
        <w:tc>
          <w:tcPr>
            <w:tcW w:w="7102" w:type="dxa"/>
            <w:tcBorders>
              <w:bottom w:val="single" w:sz="4" w:space="0" w:color="auto"/>
            </w:tcBorders>
          </w:tcPr>
          <w:p w14:paraId="362632D3" w14:textId="77777777" w:rsidR="00FE3660" w:rsidRPr="00D25151" w:rsidRDefault="00FE3660" w:rsidP="0095237E">
            <w:pPr>
              <w:pStyle w:val="TAL"/>
            </w:pPr>
          </w:p>
        </w:tc>
      </w:tr>
      <w:tr w:rsidR="00FE3660" w:rsidRPr="00D25151" w14:paraId="6355937D" w14:textId="77777777" w:rsidTr="0095237E">
        <w:trPr>
          <w:cantSplit/>
          <w:jc w:val="center"/>
        </w:trPr>
        <w:tc>
          <w:tcPr>
            <w:tcW w:w="7102" w:type="dxa"/>
            <w:tcBorders>
              <w:top w:val="single" w:sz="4" w:space="0" w:color="auto"/>
              <w:bottom w:val="single" w:sz="4" w:space="0" w:color="auto"/>
            </w:tcBorders>
          </w:tcPr>
          <w:p w14:paraId="19A26614" w14:textId="77777777" w:rsidR="00FE3660" w:rsidRPr="00D25151" w:rsidRDefault="00FE3660" w:rsidP="0095237E">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0632BBA6" w14:textId="77777777" w:rsidR="00FE3660" w:rsidRPr="00D25151" w:rsidRDefault="00FE3660" w:rsidP="0095237E">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35" w:name="_Toc155426629"/>
      <w:r w:rsidRPr="00644C11">
        <w:t>9</w:t>
      </w:r>
      <w:r w:rsidR="005B5AD6" w:rsidRPr="00644C11">
        <w:t>.3</w:t>
      </w:r>
      <w:r w:rsidR="005B5AD6" w:rsidRPr="00644C11">
        <w:tab/>
      </w:r>
      <w:r w:rsidR="00B51DBC" w:rsidRPr="00644C11">
        <w:t>P</w:t>
      </w:r>
      <w:r w:rsidR="005B5AD6" w:rsidRPr="00644C11">
        <w:t>ort management capability</w:t>
      </w:r>
      <w:bookmarkEnd w:id="628"/>
      <w:bookmarkEnd w:id="629"/>
      <w:bookmarkEnd w:id="630"/>
      <w:bookmarkEnd w:id="631"/>
      <w:bookmarkEnd w:id="632"/>
      <w:bookmarkEnd w:id="635"/>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D7586F" w:rsidRDefault="005B5AD6" w:rsidP="005B5AD6">
      <w:pPr>
        <w:pStyle w:val="TF"/>
        <w:rPr>
          <w:lang w:val="fr-FR"/>
        </w:rPr>
      </w:pPr>
      <w:r w:rsidRPr="00D7586F">
        <w:rPr>
          <w:lang w:val="fr-FR"/>
        </w:rPr>
        <w:t>Figure </w:t>
      </w:r>
      <w:r w:rsidR="00F13781" w:rsidRPr="00D7586F">
        <w:rPr>
          <w:lang w:val="fr-FR"/>
        </w:rPr>
        <w:t>9</w:t>
      </w:r>
      <w:r w:rsidRPr="00D7586F">
        <w:rPr>
          <w:lang w:val="fr-FR"/>
        </w:rPr>
        <w:t>.3.1: port management capability information element</w:t>
      </w:r>
    </w:p>
    <w:p w14:paraId="5F4C5B6A" w14:textId="77777777" w:rsidR="005B5AD6" w:rsidRPr="00D7586F"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D7586F" w:rsidRDefault="005B5AD6" w:rsidP="005B5AD6">
      <w:pPr>
        <w:pStyle w:val="TH"/>
        <w:rPr>
          <w:lang w:val="fr-FR"/>
        </w:rPr>
      </w:pPr>
      <w:r w:rsidRPr="00D7586F">
        <w:rPr>
          <w:lang w:val="fr-FR"/>
        </w:rPr>
        <w:t>Table </w:t>
      </w:r>
      <w:r w:rsidR="00F13781" w:rsidRPr="00D7586F">
        <w:rPr>
          <w:lang w:val="fr-FR"/>
        </w:rPr>
        <w:t>9</w:t>
      </w:r>
      <w:r w:rsidRPr="00D7586F">
        <w:rPr>
          <w:lang w:val="fr-FR"/>
        </w:rPr>
        <w:t xml:space="preserve">.3.1: </w:t>
      </w:r>
      <w:r w:rsidR="00570201" w:rsidRPr="00D7586F">
        <w:rPr>
          <w:lang w:val="fr-FR"/>
        </w:rPr>
        <w:t>P</w:t>
      </w:r>
      <w:r w:rsidRPr="00D7586F">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6" w:name="_Toc33963294"/>
      <w:bookmarkStart w:id="637" w:name="_Toc34393364"/>
      <w:bookmarkStart w:id="638" w:name="_Toc45216191"/>
      <w:bookmarkStart w:id="639" w:name="_Toc51931760"/>
      <w:bookmarkStart w:id="640" w:name="_Toc58235122"/>
      <w:bookmarkStart w:id="641" w:name="_Toc20233403"/>
      <w:bookmarkStart w:id="642" w:name="_Toc155426630"/>
      <w:bookmarkEnd w:id="633"/>
      <w:r w:rsidRPr="00644C11">
        <w:t>9</w:t>
      </w:r>
      <w:r w:rsidR="005B5AD6" w:rsidRPr="00644C11">
        <w:t>.4</w:t>
      </w:r>
      <w:r w:rsidR="005B5AD6" w:rsidRPr="00644C11">
        <w:tab/>
      </w:r>
      <w:r w:rsidR="00B51DBC" w:rsidRPr="00644C11">
        <w:t>P</w:t>
      </w:r>
      <w:r w:rsidR="005B5AD6" w:rsidRPr="00644C11">
        <w:t>ort status</w:t>
      </w:r>
      <w:bookmarkEnd w:id="636"/>
      <w:bookmarkEnd w:id="637"/>
      <w:bookmarkEnd w:id="638"/>
      <w:bookmarkEnd w:id="639"/>
      <w:bookmarkEnd w:id="640"/>
      <w:bookmarkEnd w:id="642"/>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lastRenderedPageBreak/>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3" w:name="_Toc33963295"/>
      <w:bookmarkStart w:id="644" w:name="_Toc34393365"/>
      <w:bookmarkStart w:id="645" w:name="_Toc45216192"/>
      <w:bookmarkStart w:id="646" w:name="_Toc51931761"/>
      <w:bookmarkStart w:id="647" w:name="_Toc58235123"/>
      <w:bookmarkStart w:id="648" w:name="_Toc20233404"/>
      <w:bookmarkStart w:id="649" w:name="_Toc155426631"/>
      <w:bookmarkEnd w:id="641"/>
      <w:r w:rsidRPr="00644C11">
        <w:t>9</w:t>
      </w:r>
      <w:r w:rsidR="005B5AD6" w:rsidRPr="00644C11">
        <w:t>.5</w:t>
      </w:r>
      <w:r w:rsidR="005B5AD6" w:rsidRPr="00644C11">
        <w:tab/>
      </w:r>
      <w:r w:rsidR="00616DD3" w:rsidRPr="00644C11">
        <w:t>P</w:t>
      </w:r>
      <w:r w:rsidR="005B5AD6" w:rsidRPr="00644C11">
        <w:t>ort update result</w:t>
      </w:r>
      <w:bookmarkEnd w:id="643"/>
      <w:bookmarkEnd w:id="644"/>
      <w:bookmarkEnd w:id="645"/>
      <w:bookmarkEnd w:id="646"/>
      <w:bookmarkEnd w:id="647"/>
      <w:bookmarkEnd w:id="649"/>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lastRenderedPageBreak/>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0" w:name="_Toc45216193"/>
      <w:bookmarkStart w:id="651" w:name="_Toc51931762"/>
      <w:bookmarkStart w:id="652" w:name="_Toc58235124"/>
      <w:bookmarkStart w:id="653" w:name="_Toc33963296"/>
      <w:bookmarkStart w:id="654" w:name="_Toc34393366"/>
      <w:bookmarkStart w:id="655" w:name="_Toc20233405"/>
      <w:bookmarkStart w:id="656" w:name="_Toc155426632"/>
      <w:bookmarkEnd w:id="648"/>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0"/>
      <w:bookmarkEnd w:id="651"/>
      <w:bookmarkEnd w:id="652"/>
      <w:bookmarkEnd w:id="656"/>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7" w:name="_Toc45216194"/>
      <w:bookmarkStart w:id="658" w:name="_Toc51931763"/>
      <w:bookmarkStart w:id="659" w:name="_Toc58235125"/>
      <w:bookmarkStart w:id="660" w:name="_Toc155426633"/>
      <w:r w:rsidRPr="00644C11">
        <w:t>9.5B</w:t>
      </w:r>
      <w:r w:rsidRPr="00644C11">
        <w:tab/>
      </w:r>
      <w:r w:rsidR="00EA4CED" w:rsidRPr="00644C11">
        <w:t>User plane node</w:t>
      </w:r>
      <w:r w:rsidRPr="00644C11">
        <w:t xml:space="preserve"> management list</w:t>
      </w:r>
      <w:bookmarkEnd w:id="657"/>
      <w:bookmarkEnd w:id="658"/>
      <w:bookmarkEnd w:id="659"/>
      <w:bookmarkEnd w:id="660"/>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D7586F" w:rsidRDefault="00F85066" w:rsidP="004E7FA3">
            <w:pPr>
              <w:pStyle w:val="TAC"/>
              <w:rPr>
                <w:lang w:val="fr-FR"/>
              </w:rPr>
            </w:pPr>
          </w:p>
          <w:p w14:paraId="4EB760E3" w14:textId="77777777" w:rsidR="00F85066" w:rsidRPr="00D7586F" w:rsidRDefault="00F85066" w:rsidP="004E7FA3">
            <w:pPr>
              <w:pStyle w:val="TAC"/>
              <w:rPr>
                <w:lang w:val="fr-FR"/>
              </w:rPr>
            </w:pPr>
          </w:p>
          <w:p w14:paraId="6C0CCB7D" w14:textId="77777777" w:rsidR="00F85066" w:rsidRPr="00D7586F" w:rsidRDefault="00F85066" w:rsidP="004E7FA3">
            <w:pPr>
              <w:pStyle w:val="TAC"/>
              <w:rPr>
                <w:lang w:val="fr-FR"/>
              </w:rPr>
            </w:pPr>
          </w:p>
          <w:p w14:paraId="41E7713F" w14:textId="7BEA52C2" w:rsidR="00F85066" w:rsidRPr="00D7586F" w:rsidRDefault="00EA4CED" w:rsidP="004E7FA3">
            <w:pPr>
              <w:pStyle w:val="TAC"/>
              <w:rPr>
                <w:lang w:val="fr-FR"/>
              </w:rPr>
            </w:pPr>
            <w:r w:rsidRPr="00D7586F">
              <w:rPr>
                <w:lang w:val="fr-FR"/>
              </w:rPr>
              <w:t>User plane node</w:t>
            </w:r>
            <w:r w:rsidR="00F85066" w:rsidRPr="00D7586F">
              <w:rPr>
                <w:lang w:val="fr-FR"/>
              </w:rPr>
              <w:t xml:space="preserve"> management list contents</w:t>
            </w:r>
          </w:p>
          <w:p w14:paraId="66F05B05" w14:textId="77777777" w:rsidR="00F85066" w:rsidRPr="00D7586F" w:rsidRDefault="00F85066" w:rsidP="004E7FA3">
            <w:pPr>
              <w:pStyle w:val="TAC"/>
              <w:rPr>
                <w:lang w:val="fr-FR"/>
              </w:rPr>
            </w:pPr>
          </w:p>
          <w:p w14:paraId="2DE0C68E" w14:textId="77777777" w:rsidR="00F85066" w:rsidRPr="00D7586F" w:rsidRDefault="00F85066" w:rsidP="004E7FA3">
            <w:pPr>
              <w:pStyle w:val="TAC"/>
              <w:rPr>
                <w:lang w:val="fr-FR"/>
              </w:rPr>
            </w:pPr>
          </w:p>
          <w:p w14:paraId="232DF31B" w14:textId="77777777" w:rsidR="00F85066" w:rsidRPr="00D7586F"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lastRenderedPageBreak/>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p>
        </w:tc>
      </w:tr>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p>
        </w:tc>
      </w:tr>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p>
        </w:tc>
      </w:tr>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48302787" w:rsidR="00813CE9" w:rsidRPr="00D25151" w:rsidRDefault="00813CE9" w:rsidP="00980DFF">
            <w:pPr>
              <w:pStyle w:val="TAL"/>
            </w:pPr>
            <w:r w:rsidRPr="00D25151">
              <w:t>0 0 0 0 0 1 1 0</w:t>
            </w:r>
            <w:r w:rsidR="00AF0474">
              <w:tab/>
            </w:r>
            <w:r w:rsidRPr="00D25151">
              <w:t>Selective read parameter</w:t>
            </w:r>
          </w:p>
          <w:p w14:paraId="051EA471" w14:textId="7A1867B2" w:rsidR="00813CE9" w:rsidRPr="00D25151" w:rsidRDefault="00813CE9" w:rsidP="00980DFF">
            <w:pPr>
              <w:pStyle w:val="TAL"/>
            </w:pPr>
            <w:r w:rsidRPr="00D25151">
              <w:t>0 0 0 0 0 1 1 1</w:t>
            </w:r>
            <w:r w:rsidR="00AF0474">
              <w:tab/>
            </w:r>
            <w:r w:rsidRPr="00D25151">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p>
        </w:tc>
      </w:tr>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p>
        </w:tc>
      </w:tr>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lastRenderedPageBreak/>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p>
        </w:tc>
      </w:tr>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p>
        </w:tc>
      </w:tr>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p>
        </w:tc>
      </w:tr>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lastRenderedPageBreak/>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59C5EC50"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w:t>
            </w:r>
            <w:r w:rsidR="00167F0A">
              <w:t>K.1-2</w:t>
            </w:r>
            <w:r w:rsidRPr="00D25151">
              <w:t>,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190795D4" w:rsidR="00813CE9" w:rsidRPr="00D25151" w:rsidRDefault="00813CE9" w:rsidP="00980DFF">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6E51BE">
              <w:t>K.1-2</w:t>
            </w:r>
            <w:r w:rsidR="006E51BE" w:rsidRPr="00D25151">
              <w:t>,</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530B948C" w:rsidR="00813CE9" w:rsidRPr="00D25151" w:rsidRDefault="00813CE9" w:rsidP="00980DFF">
            <w:pPr>
              <w:pStyle w:val="TAL"/>
            </w:pPr>
            <w:r w:rsidRPr="00D25151">
              <w:t>When the User plane node parameter name indicates Static filtering with port-map support entries, the User plane node parameter value field contains Static filtering entries as defined in 3GPP TS 23.501 [2] table </w:t>
            </w:r>
            <w:r w:rsidR="004D59DA">
              <w:t>K.1-2</w:t>
            </w:r>
            <w:r w:rsidR="004D59DA" w:rsidRPr="00D25151">
              <w:t>,</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E4E90FA"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74565E">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271CCA06"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32041C">
              <w:t>K.1-2</w:t>
            </w:r>
            <w:r w:rsidR="0032041C"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167EFDC2"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0D481F">
              <w:t>K.1-2</w:t>
            </w:r>
            <w:r w:rsidR="000D481F" w:rsidRPr="00D25151">
              <w:t>,</w:t>
            </w:r>
            <w:r w:rsidRPr="00D25151">
              <w:t xml:space="preserve">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20D9AA16"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0D481F">
              <w:t>K.1-2</w:t>
            </w:r>
            <w:r w:rsidRPr="00D25151">
              <w:rPr>
                <w:rFonts w:ascii="Arial" w:hAnsi="Arial"/>
                <w:sz w:val="18"/>
              </w:rPr>
              <w:t>,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p>
        </w:tc>
      </w:tr>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661" w:name="_Hlk87635869"/>
            <w:bookmarkStart w:id="662"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661"/>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662"/>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55426634"/>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lastRenderedPageBreak/>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55426635"/>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D7586F" w:rsidRDefault="00EA4CED" w:rsidP="004E7FA3">
            <w:pPr>
              <w:pStyle w:val="TAC"/>
              <w:rPr>
                <w:lang w:val="fr-FR"/>
              </w:rPr>
            </w:pPr>
            <w:r w:rsidRPr="00D7586F">
              <w:rPr>
                <w:lang w:val="fr-FR"/>
              </w:rPr>
              <w:t xml:space="preserve">User plane mode </w:t>
            </w:r>
            <w:r w:rsidR="004A4723" w:rsidRPr="00D7586F">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lastRenderedPageBreak/>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lastRenderedPageBreak/>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55426636"/>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lastRenderedPageBreak/>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lastRenderedPageBreak/>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lastRenderedPageBreak/>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lastRenderedPageBreak/>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55426637"/>
      <w:r w:rsidRPr="00644C11">
        <w:t>9.</w:t>
      </w:r>
      <w:r w:rsidR="00DF3809" w:rsidRPr="00644C11">
        <w:t>6</w:t>
      </w:r>
      <w:r w:rsidRPr="00644C11">
        <w:tab/>
        <w:t>Static filtering entries</w:t>
      </w:r>
      <w:bookmarkEnd w:id="653"/>
      <w:bookmarkEnd w:id="654"/>
      <w:bookmarkEnd w:id="675"/>
      <w:bookmarkEnd w:id="676"/>
      <w:bookmarkEnd w:id="677"/>
      <w:bookmarkEnd w:id="678"/>
    </w:p>
    <w:p w14:paraId="2FFA008F" w14:textId="1119A0EB" w:rsidR="002C4D07" w:rsidRPr="00644C11" w:rsidRDefault="002C4D07" w:rsidP="002C4D07">
      <w:r w:rsidRPr="00644C11">
        <w:t>The purpose of the Static filtering entries information element is to convey Static filtering entries as defined in 3GPP TS 23.501 [2] table </w:t>
      </w:r>
      <w:r w:rsidR="002D0307">
        <w:t>K.1-2</w:t>
      </w:r>
      <w:r w:rsidR="002D0307"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lastRenderedPageBreak/>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33963297"/>
      <w:bookmarkStart w:id="680" w:name="_Toc34393367"/>
      <w:bookmarkStart w:id="681" w:name="_Toc45216199"/>
      <w:bookmarkStart w:id="682" w:name="_Toc51931768"/>
      <w:bookmarkStart w:id="683" w:name="_Toc58235130"/>
      <w:bookmarkStart w:id="684" w:name="_Toc155426638"/>
      <w:r w:rsidRPr="00972C99">
        <w:t>9.</w:t>
      </w:r>
      <w:r>
        <w:t>6B</w:t>
      </w:r>
      <w:r w:rsidRPr="00972C99">
        <w:tab/>
        <w:t xml:space="preserve">Static filtering </w:t>
      </w:r>
      <w:r>
        <w:t xml:space="preserve">with port-map support </w:t>
      </w:r>
      <w:r w:rsidRPr="00972C99">
        <w:t>entries</w:t>
      </w:r>
      <w:bookmarkEnd w:id="684"/>
    </w:p>
    <w:p w14:paraId="71D7B7FF" w14:textId="53BA9408"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B20DBE">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55426639"/>
      <w:r w:rsidRPr="00644C11">
        <w:t>9</w:t>
      </w:r>
      <w:r w:rsidR="005B5AD6" w:rsidRPr="00644C11">
        <w:t>.</w:t>
      </w:r>
      <w:r w:rsidR="00DF3809" w:rsidRPr="00644C11">
        <w:t>7</w:t>
      </w:r>
      <w:r w:rsidR="005B5AD6" w:rsidRPr="00644C11">
        <w:tab/>
        <w:t>Traffic class table</w:t>
      </w:r>
      <w:bookmarkEnd w:id="679"/>
      <w:bookmarkEnd w:id="680"/>
      <w:bookmarkEnd w:id="681"/>
      <w:bookmarkEnd w:id="682"/>
      <w:bookmarkEnd w:id="683"/>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55426640"/>
      <w:r w:rsidRPr="00644C11">
        <w:t>9.8</w:t>
      </w:r>
      <w:r w:rsidR="001207A1" w:rsidRPr="00644C11">
        <w:tab/>
        <w:t>Stream filter instance table</w:t>
      </w:r>
      <w:bookmarkEnd w:id="686"/>
      <w:bookmarkEnd w:id="687"/>
      <w:bookmarkEnd w:id="688"/>
      <w:bookmarkEnd w:id="689"/>
    </w:p>
    <w:p w14:paraId="6C12650E" w14:textId="37CDEB6C" w:rsidR="001207A1" w:rsidRPr="00644C11" w:rsidRDefault="001207A1" w:rsidP="001207A1">
      <w:r w:rsidRPr="00644C11">
        <w:t>The purpose of the Stream filter instance table information element is to convey a Stream filter instance table as defined 3GPP TS 23.501 [2] table </w:t>
      </w:r>
      <w:r w:rsidR="000B45CE">
        <w:t>K.1-1</w:t>
      </w:r>
      <w:r w:rsidR="000B45CE"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55426641"/>
      <w:r w:rsidRPr="00644C11">
        <w:t>9.9</w:t>
      </w:r>
      <w:r w:rsidRPr="00644C11">
        <w:tab/>
        <w:t>Stream gate instance table</w:t>
      </w:r>
      <w:bookmarkEnd w:id="690"/>
      <w:bookmarkEnd w:id="691"/>
      <w:bookmarkEnd w:id="692"/>
      <w:bookmarkEnd w:id="698"/>
    </w:p>
    <w:p w14:paraId="5CDE3C6D" w14:textId="71CD5304" w:rsidR="00C0317B" w:rsidRPr="00644C11" w:rsidRDefault="00C0317B" w:rsidP="00C0317B">
      <w:r w:rsidRPr="00644C11">
        <w:t>The purpose of the Stream gate instance table information element is to convey a Stream gate instance table as defined in 3GPP TS 23.501 [2] table </w:t>
      </w:r>
      <w:r w:rsidR="006A07FB">
        <w:t>K.1-1</w:t>
      </w:r>
      <w:r w:rsidR="006A07FB"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4E580E6B" w14:textId="77777777" w:rsidR="00FE3660" w:rsidRPr="00F85509" w:rsidRDefault="00FE3660" w:rsidP="00FE3660">
      <w:pPr>
        <w:pStyle w:val="TH"/>
      </w:pPr>
      <w:bookmarkStart w:id="699" w:name="_Toc45216202"/>
      <w:bookmarkStart w:id="700" w:name="_Toc51931771"/>
      <w:bookmarkStart w:id="701" w:name="_Toc58235133"/>
      <w:bookmarkStart w:id="702" w:name="_Toc33963298"/>
      <w:bookmarkStart w:id="703" w:name="_Toc34393368"/>
      <w:bookmarkEnd w:id="655"/>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FE3660" w:rsidRPr="00F85509" w14:paraId="36AB0448" w14:textId="77777777" w:rsidTr="0095237E">
        <w:trPr>
          <w:cantSplit/>
          <w:jc w:val="center"/>
        </w:trPr>
        <w:tc>
          <w:tcPr>
            <w:tcW w:w="7097" w:type="dxa"/>
          </w:tcPr>
          <w:p w14:paraId="232DFF61" w14:textId="77777777" w:rsidR="00FE3660" w:rsidRPr="00F85509" w:rsidRDefault="00FE3660" w:rsidP="0095237E">
            <w:pPr>
              <w:pStyle w:val="TAL"/>
              <w:rPr>
                <w:rFonts w:cs="Arial"/>
              </w:rPr>
            </w:pPr>
            <w:r w:rsidRPr="00F85509">
              <w:rPr>
                <w:rFonts w:cs="Arial"/>
              </w:rPr>
              <w:t>Value part of the Stream gate instance table information element (octets 4 to c)</w:t>
            </w:r>
          </w:p>
        </w:tc>
      </w:tr>
      <w:tr w:rsidR="00FE3660" w:rsidRPr="00F85509" w14:paraId="1BEB2934" w14:textId="77777777" w:rsidTr="0095237E">
        <w:trPr>
          <w:cantSplit/>
          <w:jc w:val="center"/>
        </w:trPr>
        <w:tc>
          <w:tcPr>
            <w:tcW w:w="7097" w:type="dxa"/>
          </w:tcPr>
          <w:p w14:paraId="59D0020A" w14:textId="77777777" w:rsidR="00FE3660" w:rsidRPr="00F85509" w:rsidRDefault="00FE3660" w:rsidP="0095237E">
            <w:pPr>
              <w:pStyle w:val="TAL"/>
            </w:pPr>
          </w:p>
        </w:tc>
      </w:tr>
      <w:tr w:rsidR="00FE3660" w:rsidRPr="00F85509" w14:paraId="05E8DC7F" w14:textId="77777777" w:rsidTr="0095237E">
        <w:trPr>
          <w:cantSplit/>
          <w:jc w:val="center"/>
        </w:trPr>
        <w:tc>
          <w:tcPr>
            <w:tcW w:w="7097" w:type="dxa"/>
          </w:tcPr>
          <w:p w14:paraId="27987520" w14:textId="77777777" w:rsidR="00FE3660" w:rsidRPr="00F85509" w:rsidRDefault="00FE3660" w:rsidP="0095237E">
            <w:pPr>
              <w:pStyle w:val="TAL"/>
            </w:pPr>
            <w:r w:rsidRPr="00F85509">
              <w:rPr>
                <w:rFonts w:cs="Arial"/>
              </w:rPr>
              <w:t xml:space="preserve">Stream gate instance table contents </w:t>
            </w:r>
            <w:r w:rsidRPr="00F85509">
              <w:t>(octets 4 to c)</w:t>
            </w:r>
          </w:p>
          <w:p w14:paraId="1ED2202C" w14:textId="77777777" w:rsidR="00FE3660" w:rsidRPr="00F85509" w:rsidRDefault="00FE3660" w:rsidP="0095237E">
            <w:pPr>
              <w:pStyle w:val="TAL"/>
            </w:pPr>
          </w:p>
          <w:p w14:paraId="7E28FFC3" w14:textId="77777777" w:rsidR="00FE3660" w:rsidRPr="00F85509" w:rsidRDefault="00FE3660" w:rsidP="0095237E">
            <w:pPr>
              <w:pStyle w:val="TAL"/>
              <w:rPr>
                <w:rFonts w:cs="Arial"/>
              </w:rPr>
            </w:pPr>
            <w:r w:rsidRPr="00F85509">
              <w:t>This field consists of zero or more Stream gate instances.</w:t>
            </w:r>
          </w:p>
        </w:tc>
      </w:tr>
      <w:tr w:rsidR="00FE3660" w:rsidRPr="00F85509" w14:paraId="5CFBCBB9" w14:textId="77777777" w:rsidTr="0095237E">
        <w:trPr>
          <w:cantSplit/>
          <w:jc w:val="center"/>
        </w:trPr>
        <w:tc>
          <w:tcPr>
            <w:tcW w:w="7097" w:type="dxa"/>
          </w:tcPr>
          <w:p w14:paraId="515FA2F7" w14:textId="77777777" w:rsidR="00FE3660" w:rsidRPr="00F85509" w:rsidRDefault="00FE3660" w:rsidP="0095237E">
            <w:pPr>
              <w:pStyle w:val="TAL"/>
              <w:rPr>
                <w:rFonts w:cs="Arial"/>
              </w:rPr>
            </w:pPr>
          </w:p>
        </w:tc>
      </w:tr>
      <w:tr w:rsidR="00FE3660" w:rsidRPr="00F85509" w14:paraId="5DE9BD18" w14:textId="77777777" w:rsidTr="0095237E">
        <w:trPr>
          <w:cantSplit/>
          <w:jc w:val="center"/>
        </w:trPr>
        <w:tc>
          <w:tcPr>
            <w:tcW w:w="7097" w:type="dxa"/>
          </w:tcPr>
          <w:p w14:paraId="42C36AEC" w14:textId="77777777" w:rsidR="00FE3660" w:rsidRPr="00F85509" w:rsidRDefault="00FE3660" w:rsidP="0095237E">
            <w:pPr>
              <w:pStyle w:val="TAL"/>
            </w:pPr>
            <w:r w:rsidRPr="00F85509">
              <w:rPr>
                <w:rFonts w:cs="Arial"/>
              </w:rPr>
              <w:t xml:space="preserve">Stream gate instance </w:t>
            </w:r>
            <w:r w:rsidRPr="00F85509">
              <w:t>(octets 4 to a)</w:t>
            </w:r>
          </w:p>
        </w:tc>
      </w:tr>
      <w:tr w:rsidR="00FE3660" w:rsidRPr="00F85509" w14:paraId="32F33927" w14:textId="77777777" w:rsidTr="0095237E">
        <w:trPr>
          <w:cantSplit/>
          <w:jc w:val="center"/>
        </w:trPr>
        <w:tc>
          <w:tcPr>
            <w:tcW w:w="7097" w:type="dxa"/>
          </w:tcPr>
          <w:p w14:paraId="6B0827FE" w14:textId="77777777" w:rsidR="00FE3660" w:rsidRPr="00F85509" w:rsidRDefault="00FE3660" w:rsidP="0095237E">
            <w:pPr>
              <w:pStyle w:val="TAL"/>
              <w:rPr>
                <w:rFonts w:cs="Arial"/>
              </w:rPr>
            </w:pPr>
          </w:p>
        </w:tc>
      </w:tr>
      <w:tr w:rsidR="00FE3660" w:rsidRPr="00F85509" w14:paraId="649BDEDC" w14:textId="77777777" w:rsidTr="0095237E">
        <w:trPr>
          <w:cantSplit/>
          <w:jc w:val="center"/>
        </w:trPr>
        <w:tc>
          <w:tcPr>
            <w:tcW w:w="7097" w:type="dxa"/>
          </w:tcPr>
          <w:p w14:paraId="37E46D01" w14:textId="77777777" w:rsidR="00FE3660" w:rsidRPr="00F85509" w:rsidRDefault="00FE3660" w:rsidP="0095237E">
            <w:pPr>
              <w:pStyle w:val="TAL"/>
            </w:pPr>
            <w:r w:rsidRPr="00F85509">
              <w:rPr>
                <w:rFonts w:cs="Arial"/>
              </w:rPr>
              <w:t xml:space="preserve">Length of Stream gate instance </w:t>
            </w:r>
            <w:r w:rsidRPr="00F85509">
              <w:t>(octets 4 to 5)</w:t>
            </w:r>
          </w:p>
          <w:p w14:paraId="51367F0D" w14:textId="77777777" w:rsidR="00FE3660" w:rsidRPr="00F85509" w:rsidRDefault="00FE3660" w:rsidP="0095237E">
            <w:pPr>
              <w:pStyle w:val="TAL"/>
            </w:pPr>
          </w:p>
          <w:p w14:paraId="32B4FEB3" w14:textId="77777777" w:rsidR="00FE3660" w:rsidRPr="00F85509" w:rsidRDefault="00FE3660" w:rsidP="0095237E">
            <w:pPr>
              <w:pStyle w:val="TAL"/>
              <w:rPr>
                <w:rFonts w:cs="Arial"/>
              </w:rPr>
            </w:pPr>
            <w:r w:rsidRPr="00F85509">
              <w:rPr>
                <w:rFonts w:cs="Arial"/>
              </w:rPr>
              <w:t>Length of Stream gate instance contents contains the length of the vale part of Stream gate instance in octets.</w:t>
            </w:r>
          </w:p>
        </w:tc>
      </w:tr>
      <w:tr w:rsidR="00FE3660" w:rsidRPr="00F85509" w14:paraId="7CC5B25E" w14:textId="77777777" w:rsidTr="0095237E">
        <w:trPr>
          <w:cantSplit/>
          <w:jc w:val="center"/>
        </w:trPr>
        <w:tc>
          <w:tcPr>
            <w:tcW w:w="7097" w:type="dxa"/>
          </w:tcPr>
          <w:p w14:paraId="4AC182DA" w14:textId="77777777" w:rsidR="00FE3660" w:rsidRPr="00F85509" w:rsidRDefault="00FE3660" w:rsidP="0095237E">
            <w:pPr>
              <w:pStyle w:val="TAL"/>
              <w:rPr>
                <w:rFonts w:cs="Arial"/>
              </w:rPr>
            </w:pPr>
          </w:p>
        </w:tc>
      </w:tr>
      <w:tr w:rsidR="00FE3660" w:rsidRPr="00F85509" w14:paraId="595A2093" w14:textId="77777777" w:rsidTr="0095237E">
        <w:trPr>
          <w:cantSplit/>
          <w:jc w:val="center"/>
        </w:trPr>
        <w:tc>
          <w:tcPr>
            <w:tcW w:w="7097" w:type="dxa"/>
          </w:tcPr>
          <w:p w14:paraId="4758C3CC" w14:textId="77777777" w:rsidR="00FE3660" w:rsidRPr="00F85509" w:rsidRDefault="00FE3660" w:rsidP="0095237E">
            <w:pPr>
              <w:pStyle w:val="TAL"/>
              <w:rPr>
                <w:rFonts w:cs="Arial"/>
              </w:rPr>
            </w:pPr>
            <w:r w:rsidRPr="00F85509">
              <w:rPr>
                <w:rFonts w:cs="Arial"/>
              </w:rPr>
              <w:t xml:space="preserve">StreamGateIndexInstance value </w:t>
            </w:r>
            <w:r w:rsidRPr="00F85509">
              <w:t>(octets 6 to 9)</w:t>
            </w:r>
          </w:p>
          <w:p w14:paraId="335C487F" w14:textId="77777777" w:rsidR="00FE3660" w:rsidRPr="00F85509" w:rsidRDefault="00FE3660" w:rsidP="0095237E">
            <w:pPr>
              <w:pStyle w:val="TAL"/>
              <w:rPr>
                <w:rFonts w:cs="Arial"/>
              </w:rPr>
            </w:pPr>
          </w:p>
          <w:p w14:paraId="7655EC60" w14:textId="77777777" w:rsidR="00FE3660" w:rsidRPr="00F85509" w:rsidRDefault="00FE3660" w:rsidP="0095237E">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FE3660" w:rsidRPr="00F85509" w14:paraId="37F7DD43" w14:textId="77777777" w:rsidTr="0095237E">
        <w:trPr>
          <w:cantSplit/>
          <w:jc w:val="center"/>
        </w:trPr>
        <w:tc>
          <w:tcPr>
            <w:tcW w:w="7097" w:type="dxa"/>
          </w:tcPr>
          <w:p w14:paraId="71A0916C" w14:textId="77777777" w:rsidR="00FE3660" w:rsidRPr="00F85509" w:rsidRDefault="00FE3660" w:rsidP="0095237E">
            <w:pPr>
              <w:pStyle w:val="TAL"/>
              <w:rPr>
                <w:rFonts w:cs="Arial"/>
              </w:rPr>
            </w:pPr>
            <w:bookmarkStart w:id="704" w:name="MCCQCTEMPBM_00000147"/>
          </w:p>
        </w:tc>
      </w:tr>
      <w:bookmarkEnd w:id="704"/>
      <w:tr w:rsidR="00FE3660" w:rsidRPr="00F85509" w14:paraId="20E2379A" w14:textId="77777777" w:rsidTr="0095237E">
        <w:trPr>
          <w:cantSplit/>
          <w:jc w:val="center"/>
        </w:trPr>
        <w:tc>
          <w:tcPr>
            <w:tcW w:w="7097" w:type="dxa"/>
          </w:tcPr>
          <w:p w14:paraId="3AF02516" w14:textId="77777777" w:rsidR="00FE3660" w:rsidRPr="00F85509" w:rsidRDefault="00FE3660" w:rsidP="0095237E">
            <w:pPr>
              <w:pStyle w:val="TAL"/>
              <w:rPr>
                <w:rFonts w:cs="Arial"/>
              </w:rPr>
            </w:pPr>
            <w:r w:rsidRPr="00F85509">
              <w:rPr>
                <w:rFonts w:cs="Arial"/>
              </w:rPr>
              <w:t>PSFPAdminBaseTime value (octets 10 to 19)</w:t>
            </w:r>
          </w:p>
          <w:p w14:paraId="29CB9D5A" w14:textId="77777777" w:rsidR="00FE3660" w:rsidRPr="00F85509" w:rsidRDefault="00FE3660" w:rsidP="0095237E">
            <w:pPr>
              <w:pStyle w:val="TAL"/>
              <w:rPr>
                <w:rFonts w:cs="Arial"/>
              </w:rPr>
            </w:pPr>
          </w:p>
          <w:p w14:paraId="03604FCE" w14:textId="77777777" w:rsidR="00FE3660" w:rsidRPr="00F85509" w:rsidRDefault="00FE3660" w:rsidP="0095237E">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FE3660" w:rsidRPr="00F85509" w14:paraId="270356B2" w14:textId="77777777" w:rsidTr="0095237E">
        <w:trPr>
          <w:cantSplit/>
          <w:jc w:val="center"/>
        </w:trPr>
        <w:tc>
          <w:tcPr>
            <w:tcW w:w="7097" w:type="dxa"/>
          </w:tcPr>
          <w:p w14:paraId="217BD767" w14:textId="77777777" w:rsidR="00FE3660" w:rsidRPr="00F85509" w:rsidRDefault="00FE3660" w:rsidP="0095237E">
            <w:pPr>
              <w:pStyle w:val="TAL"/>
              <w:rPr>
                <w:rFonts w:cs="Arial"/>
              </w:rPr>
            </w:pPr>
            <w:bookmarkStart w:id="705" w:name="MCCQCTEMPBM_00000148"/>
          </w:p>
        </w:tc>
      </w:tr>
      <w:bookmarkEnd w:id="705"/>
      <w:tr w:rsidR="00FE3660" w:rsidRPr="00F85509" w14:paraId="00F770CC" w14:textId="77777777" w:rsidTr="0095237E">
        <w:trPr>
          <w:cantSplit/>
          <w:jc w:val="center"/>
        </w:trPr>
        <w:tc>
          <w:tcPr>
            <w:tcW w:w="7097" w:type="dxa"/>
          </w:tcPr>
          <w:p w14:paraId="4621C10E" w14:textId="77777777" w:rsidR="00FE3660" w:rsidRPr="00F85509" w:rsidRDefault="00FE3660" w:rsidP="0095237E">
            <w:pPr>
              <w:pStyle w:val="TAL"/>
              <w:rPr>
                <w:rFonts w:cs="Arial"/>
              </w:rPr>
            </w:pPr>
            <w:r w:rsidRPr="00F85509">
              <w:rPr>
                <w:rFonts w:cs="Arial"/>
              </w:rPr>
              <w:t>PSFPAdminCycleTime value (octets 20 to 27)</w:t>
            </w:r>
          </w:p>
          <w:p w14:paraId="17F8207D" w14:textId="77777777" w:rsidR="00FE3660" w:rsidRPr="00F85509" w:rsidRDefault="00FE3660" w:rsidP="0095237E">
            <w:pPr>
              <w:pStyle w:val="TAL"/>
              <w:rPr>
                <w:rFonts w:cs="Arial"/>
              </w:rPr>
            </w:pPr>
          </w:p>
          <w:p w14:paraId="25030C31" w14:textId="77777777" w:rsidR="00FE3660" w:rsidRPr="00F85509" w:rsidRDefault="00FE3660" w:rsidP="0095237E">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FE3660" w:rsidRPr="00F85509" w14:paraId="653B96BC" w14:textId="77777777" w:rsidTr="0095237E">
        <w:trPr>
          <w:cantSplit/>
          <w:jc w:val="center"/>
        </w:trPr>
        <w:tc>
          <w:tcPr>
            <w:tcW w:w="7097" w:type="dxa"/>
          </w:tcPr>
          <w:p w14:paraId="2FAEF00B" w14:textId="77777777" w:rsidR="00FE3660" w:rsidRPr="00F85509" w:rsidRDefault="00FE3660" w:rsidP="0095237E">
            <w:pPr>
              <w:pStyle w:val="TAL"/>
              <w:rPr>
                <w:rFonts w:cs="Arial"/>
              </w:rPr>
            </w:pPr>
            <w:bookmarkStart w:id="706" w:name="MCCQCTEMPBM_00000149"/>
          </w:p>
        </w:tc>
      </w:tr>
      <w:bookmarkEnd w:id="706"/>
      <w:tr w:rsidR="00FE3660" w:rsidRPr="00F85509" w14:paraId="04796DF2" w14:textId="77777777" w:rsidTr="0095237E">
        <w:trPr>
          <w:cantSplit/>
          <w:jc w:val="center"/>
        </w:trPr>
        <w:tc>
          <w:tcPr>
            <w:tcW w:w="7097" w:type="dxa"/>
          </w:tcPr>
          <w:p w14:paraId="3A128D3E" w14:textId="77777777" w:rsidR="00FE3660" w:rsidRPr="00F85509" w:rsidRDefault="00FE3660" w:rsidP="0095237E">
            <w:pPr>
              <w:pStyle w:val="TAL"/>
              <w:rPr>
                <w:rFonts w:cs="Arial"/>
              </w:rPr>
            </w:pPr>
            <w:r w:rsidRPr="00F85509">
              <w:rPr>
                <w:rFonts w:cs="Arial"/>
              </w:rPr>
              <w:t>PSFPTickGranularity value (octets 28 to 31)</w:t>
            </w:r>
          </w:p>
          <w:p w14:paraId="74C144B5" w14:textId="77777777" w:rsidR="00FE3660" w:rsidRPr="00F85509" w:rsidRDefault="00FE3660" w:rsidP="0095237E">
            <w:pPr>
              <w:pStyle w:val="TAL"/>
              <w:rPr>
                <w:rFonts w:cs="Arial"/>
              </w:rPr>
            </w:pPr>
          </w:p>
          <w:p w14:paraId="3575D502" w14:textId="77777777" w:rsidR="00FE3660" w:rsidRPr="00F85509" w:rsidRDefault="00FE3660" w:rsidP="0095237E">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FE3660" w:rsidRPr="00F85509" w14:paraId="3A73941E" w14:textId="77777777" w:rsidTr="0095237E">
        <w:trPr>
          <w:cantSplit/>
          <w:jc w:val="center"/>
        </w:trPr>
        <w:tc>
          <w:tcPr>
            <w:tcW w:w="7097" w:type="dxa"/>
          </w:tcPr>
          <w:p w14:paraId="417B8394" w14:textId="77777777" w:rsidR="00FE3660" w:rsidRPr="00F85509" w:rsidRDefault="00FE3660" w:rsidP="0095237E">
            <w:pPr>
              <w:pStyle w:val="TAL"/>
              <w:rPr>
                <w:rFonts w:cs="Arial"/>
              </w:rPr>
            </w:pPr>
            <w:bookmarkStart w:id="707" w:name="MCCQCTEMPBM_00000150"/>
          </w:p>
        </w:tc>
      </w:tr>
      <w:bookmarkEnd w:id="707"/>
      <w:tr w:rsidR="00FE3660" w:rsidRPr="00F85509" w14:paraId="66764073" w14:textId="77777777" w:rsidTr="0095237E">
        <w:trPr>
          <w:cantSplit/>
          <w:jc w:val="center"/>
        </w:trPr>
        <w:tc>
          <w:tcPr>
            <w:tcW w:w="7097" w:type="dxa"/>
          </w:tcPr>
          <w:p w14:paraId="7F060415" w14:textId="77777777" w:rsidR="00FE3660" w:rsidRPr="00F85509" w:rsidRDefault="00FE3660" w:rsidP="0095237E">
            <w:pPr>
              <w:pStyle w:val="TAL"/>
              <w:rPr>
                <w:rFonts w:cs="Arial"/>
              </w:rPr>
            </w:pPr>
            <w:r w:rsidRPr="00F85509">
              <w:rPr>
                <w:rFonts w:cs="Arial"/>
              </w:rPr>
              <w:t>PSFPAdminControlListLength value (octets 32 to 33)</w:t>
            </w:r>
          </w:p>
          <w:p w14:paraId="24D79AE2" w14:textId="77777777" w:rsidR="00FE3660" w:rsidRPr="00F85509" w:rsidRDefault="00FE3660" w:rsidP="0095237E">
            <w:pPr>
              <w:pStyle w:val="TAL"/>
              <w:rPr>
                <w:rFonts w:cs="Arial"/>
              </w:rPr>
            </w:pPr>
          </w:p>
          <w:p w14:paraId="7E5D9050" w14:textId="77777777" w:rsidR="00FE3660" w:rsidRPr="00F85509" w:rsidRDefault="00FE3660" w:rsidP="0095237E">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section 17.7.24</w:t>
            </w:r>
            <w:r w:rsidRPr="00F85509">
              <w:t>.</w:t>
            </w:r>
          </w:p>
        </w:tc>
      </w:tr>
      <w:tr w:rsidR="00FE3660" w:rsidRPr="00F85509" w14:paraId="7075AFF5" w14:textId="77777777" w:rsidTr="0095237E">
        <w:trPr>
          <w:cantSplit/>
          <w:jc w:val="center"/>
        </w:trPr>
        <w:tc>
          <w:tcPr>
            <w:tcW w:w="7097" w:type="dxa"/>
          </w:tcPr>
          <w:p w14:paraId="6193717D" w14:textId="77777777" w:rsidR="00FE3660" w:rsidRPr="00F85509" w:rsidRDefault="00FE3660" w:rsidP="0095237E">
            <w:pPr>
              <w:pStyle w:val="TAL"/>
              <w:rPr>
                <w:rFonts w:cs="Arial"/>
              </w:rPr>
            </w:pPr>
            <w:bookmarkStart w:id="708" w:name="MCCQCTEMPBM_00000151"/>
          </w:p>
        </w:tc>
      </w:tr>
      <w:bookmarkEnd w:id="708"/>
      <w:tr w:rsidR="00FE3660" w:rsidRPr="00F85509" w14:paraId="3F0F16BD" w14:textId="77777777" w:rsidTr="0095237E">
        <w:trPr>
          <w:cantSplit/>
          <w:jc w:val="center"/>
        </w:trPr>
        <w:tc>
          <w:tcPr>
            <w:tcW w:w="7097" w:type="dxa"/>
          </w:tcPr>
          <w:p w14:paraId="6DEC4B41" w14:textId="77777777" w:rsidR="00FE3660" w:rsidRPr="00F85509" w:rsidRDefault="00FE3660" w:rsidP="0095237E">
            <w:pPr>
              <w:pStyle w:val="TAL"/>
              <w:rPr>
                <w:rFonts w:cs="Arial"/>
              </w:rPr>
            </w:pPr>
            <w:r w:rsidRPr="00F85509">
              <w:rPr>
                <w:rFonts w:cs="Arial"/>
              </w:rPr>
              <w:t>PSFPAdminControlList contents (octets 34 to a)</w:t>
            </w:r>
          </w:p>
          <w:p w14:paraId="1D0FE331" w14:textId="77777777" w:rsidR="00FE3660" w:rsidRPr="00F85509" w:rsidRDefault="00FE3660" w:rsidP="0095237E">
            <w:pPr>
              <w:pStyle w:val="TAL"/>
            </w:pPr>
          </w:p>
          <w:p w14:paraId="058B9BE8" w14:textId="2E58A592" w:rsidR="00FE3660" w:rsidRDefault="00FE3660" w:rsidP="0095237E">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section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57E8C33C" w14:textId="77777777" w:rsidR="00FE3660" w:rsidRDefault="00FE3660" w:rsidP="0095237E">
            <w:pPr>
              <w:pStyle w:val="TAL"/>
              <w:rPr>
                <w:rFonts w:cs="Arial"/>
              </w:rPr>
            </w:pPr>
          </w:p>
          <w:p w14:paraId="1796B83B" w14:textId="77777777" w:rsidR="00FE3660" w:rsidRPr="00F85509" w:rsidRDefault="00FE3660" w:rsidP="0095237E">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0C266456" w14:textId="77777777" w:rsidR="00FE3660" w:rsidRPr="00F85509" w:rsidRDefault="00FE3660" w:rsidP="0095237E">
            <w:pPr>
              <w:pStyle w:val="TAL"/>
              <w:rPr>
                <w:rFonts w:cs="Arial"/>
              </w:rPr>
            </w:pPr>
          </w:p>
          <w:p w14:paraId="37E3F3DC" w14:textId="77777777" w:rsidR="00FE3660" w:rsidRPr="00F85509" w:rsidRDefault="00FE3660" w:rsidP="0095237E">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FE3660" w:rsidRPr="00F85509" w14:paraId="2506C9EF" w14:textId="77777777" w:rsidTr="0095237E">
        <w:trPr>
          <w:cantSplit/>
          <w:jc w:val="center"/>
        </w:trPr>
        <w:tc>
          <w:tcPr>
            <w:tcW w:w="7097" w:type="dxa"/>
          </w:tcPr>
          <w:p w14:paraId="40E82601" w14:textId="77777777" w:rsidR="00FE3660" w:rsidRPr="00F85509" w:rsidRDefault="00FE3660" w:rsidP="0095237E">
            <w:pPr>
              <w:pStyle w:val="TAL"/>
              <w:rPr>
                <w:rFonts w:cs="Arial"/>
              </w:rPr>
            </w:pPr>
            <w:bookmarkStart w:id="709" w:name="MCCQCTEMPBM_00000152"/>
          </w:p>
        </w:tc>
      </w:tr>
      <w:bookmarkEnd w:id="709"/>
      <w:tr w:rsidR="00FE3660" w:rsidRPr="00F85509" w14:paraId="3D8743EF" w14:textId="77777777" w:rsidTr="0095237E">
        <w:trPr>
          <w:cantSplit/>
          <w:jc w:val="center"/>
        </w:trPr>
        <w:tc>
          <w:tcPr>
            <w:tcW w:w="7097" w:type="dxa"/>
          </w:tcPr>
          <w:p w14:paraId="107D99F0" w14:textId="77777777" w:rsidR="00FE3660" w:rsidRPr="00F85509" w:rsidRDefault="00FE3660" w:rsidP="0095237E">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0" w:name="_Toc155426642"/>
      <w:r w:rsidRPr="00644C11">
        <w:t>9.10</w:t>
      </w:r>
      <w:r w:rsidRPr="00644C11">
        <w:tab/>
        <w:t>DS-TT port neighbor discovery configuration for DS-TT ports</w:t>
      </w:r>
      <w:bookmarkEnd w:id="699"/>
      <w:bookmarkEnd w:id="700"/>
      <w:bookmarkEnd w:id="701"/>
      <w:bookmarkEnd w:id="710"/>
    </w:p>
    <w:p w14:paraId="323EC8AF" w14:textId="6CF6B6EA"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4F329C">
        <w:t>K.1-2</w:t>
      </w:r>
      <w:r w:rsidR="004F329C" w:rsidRPr="00644C11">
        <w:t>.</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1" w:name="_Toc45216203"/>
      <w:bookmarkStart w:id="712" w:name="_Toc51931772"/>
      <w:bookmarkStart w:id="713"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4" w:name="MCCQCTEMPBM_00000176"/>
          </w:p>
        </w:tc>
      </w:tr>
      <w:bookmarkEnd w:id="714"/>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5" w:name="MCCQCTEMPBM_00000177"/>
          </w:p>
        </w:tc>
      </w:tr>
      <w:bookmarkEnd w:id="715"/>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6" w:name="MCCQCTEMPBM_00000178"/>
          </w:p>
        </w:tc>
      </w:tr>
      <w:bookmarkEnd w:id="716"/>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17" w:name="MCCQCTEMPBM_00000179"/>
          </w:p>
        </w:tc>
      </w:tr>
      <w:bookmarkEnd w:id="717"/>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18" w:name="MCCQCTEMPBM_00000180"/>
          </w:p>
        </w:tc>
      </w:tr>
      <w:bookmarkEnd w:id="718"/>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19" w:name="MCCQCTEMPBM_00000181"/>
          </w:p>
        </w:tc>
      </w:tr>
      <w:bookmarkEnd w:id="719"/>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0" w:name="MCCQCTEMPBM_00000182"/>
          </w:p>
        </w:tc>
      </w:tr>
      <w:bookmarkEnd w:id="720"/>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1" w:name="MCCQCTEMPBM_00000183"/>
          </w:p>
        </w:tc>
      </w:tr>
      <w:bookmarkEnd w:id="721"/>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2" w:name="_Toc155426643"/>
      <w:r w:rsidRPr="00644C11">
        <w:t>9.11</w:t>
      </w:r>
      <w:r w:rsidRPr="00644C11">
        <w:tab/>
        <w:t>Discovered neighbor information for DS-TT ports</w:t>
      </w:r>
      <w:bookmarkEnd w:id="711"/>
      <w:bookmarkEnd w:id="712"/>
      <w:bookmarkEnd w:id="713"/>
      <w:bookmarkEnd w:id="722"/>
    </w:p>
    <w:p w14:paraId="262FF292" w14:textId="4FD40F97"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4A1120">
        <w:t>K.1-2</w:t>
      </w:r>
      <w:r w:rsidR="004A1120"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3" w:name="MCCQCTEMPBM_00000184"/>
          </w:p>
        </w:tc>
      </w:tr>
      <w:bookmarkEnd w:id="723"/>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4" w:name="MCCQCTEMPBM_00000185"/>
          </w:p>
        </w:tc>
      </w:tr>
      <w:bookmarkEnd w:id="724"/>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5" w:name="MCCQCTEMPBM_00000186"/>
          </w:p>
        </w:tc>
      </w:tr>
      <w:bookmarkEnd w:id="725"/>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6" w:name="MCCQCTEMPBM_00000187"/>
          </w:p>
        </w:tc>
      </w:tr>
      <w:bookmarkEnd w:id="726"/>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27" w:name="MCCQCTEMPBM_00000188"/>
          </w:p>
        </w:tc>
      </w:tr>
      <w:bookmarkEnd w:id="727"/>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28" w:name="MCCQCTEMPBM_00000189"/>
          </w:p>
        </w:tc>
      </w:tr>
      <w:bookmarkEnd w:id="728"/>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29" w:name="MCCQCTEMPBM_00000190"/>
          </w:p>
        </w:tc>
      </w:tr>
      <w:bookmarkEnd w:id="729"/>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0" w:name="MCCQCTEMPBM_00000191"/>
          </w:p>
        </w:tc>
      </w:tr>
      <w:bookmarkEnd w:id="730"/>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1" w:name="MCCQCTEMPBM_00000192"/>
          </w:p>
        </w:tc>
      </w:tr>
      <w:bookmarkEnd w:id="731"/>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2" w:name="MCCQCTEMPBM_00000193"/>
          </w:p>
        </w:tc>
      </w:tr>
      <w:bookmarkEnd w:id="732"/>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3" w:name="MCCQCTEMPBM_00000194"/>
          </w:p>
        </w:tc>
      </w:tr>
      <w:bookmarkEnd w:id="733"/>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4" w:name="MCCQCTEMPBM_00000195"/>
          </w:p>
        </w:tc>
      </w:tr>
      <w:bookmarkEnd w:id="734"/>
    </w:tbl>
    <w:p w14:paraId="0B10E223" w14:textId="06CC598C" w:rsidR="0028171D" w:rsidRPr="00644C11" w:rsidRDefault="0028171D" w:rsidP="0028171D"/>
    <w:p w14:paraId="1B70F1FF" w14:textId="77777777" w:rsidR="004B57FC" w:rsidRDefault="00CC7DDA" w:rsidP="00CC7DDA">
      <w:pPr>
        <w:pStyle w:val="Heading2"/>
      </w:pPr>
      <w:bookmarkStart w:id="735" w:name="_Toc58235135"/>
      <w:bookmarkStart w:id="736" w:name="_Toc155426644"/>
      <w:r w:rsidRPr="00644C11">
        <w:t>9.12</w:t>
      </w:r>
      <w:r w:rsidRPr="00644C11">
        <w:tab/>
      </w:r>
      <w:r w:rsidR="004B57FC">
        <w:t>Void</w:t>
      </w:r>
      <w:bookmarkEnd w:id="736"/>
    </w:p>
    <w:p w14:paraId="28752B61" w14:textId="77777777" w:rsidR="009117E3" w:rsidRDefault="00C831E5" w:rsidP="00C831E5">
      <w:pPr>
        <w:pStyle w:val="Heading2"/>
      </w:pPr>
      <w:bookmarkStart w:id="737" w:name="_Toc58235136"/>
      <w:bookmarkStart w:id="738" w:name="_Toc155426645"/>
      <w:bookmarkEnd w:id="735"/>
      <w:r w:rsidRPr="00644C11">
        <w:t>9.13</w:t>
      </w:r>
      <w:r w:rsidRPr="00644C11">
        <w:tab/>
      </w:r>
      <w:r w:rsidR="009117E3">
        <w:t>Void</w:t>
      </w:r>
      <w:bookmarkEnd w:id="738"/>
    </w:p>
    <w:p w14:paraId="3601AA6E" w14:textId="6F2975F1" w:rsidR="00D81F8D" w:rsidRPr="00644C11" w:rsidRDefault="00D81F8D" w:rsidP="00D81F8D">
      <w:pPr>
        <w:pStyle w:val="Heading2"/>
        <w:rPr>
          <w:rFonts w:eastAsia="SimSun"/>
        </w:rPr>
      </w:pPr>
      <w:bookmarkStart w:id="739" w:name="_Toc155426646"/>
      <w:bookmarkEnd w:id="737"/>
      <w:r w:rsidRPr="00644C11">
        <w:rPr>
          <w:rFonts w:eastAsia="SimSun"/>
        </w:rPr>
        <w:t>9.14</w:t>
      </w:r>
      <w:r w:rsidRPr="00644C11">
        <w:rPr>
          <w:rFonts w:eastAsia="SimSun"/>
        </w:rPr>
        <w:tab/>
        <w:t>NW-TT port numbers</w:t>
      </w:r>
      <w:bookmarkEnd w:id="739"/>
    </w:p>
    <w:p w14:paraId="78F40B22" w14:textId="1566F2F1" w:rsidR="00D81F8D" w:rsidRPr="00644C11" w:rsidRDefault="00D81F8D" w:rsidP="00D81F8D">
      <w:pPr>
        <w:rPr>
          <w:rFonts w:eastAsia="SimSun"/>
        </w:rPr>
      </w:pPr>
      <w:r w:rsidRPr="00644C11">
        <w:t xml:space="preserve">The purpose of the </w:t>
      </w:r>
      <w:bookmarkStart w:id="740" w:name="_Hlk51860245"/>
      <w:r w:rsidRPr="00644C11">
        <w:t xml:space="preserve">NW-TT port numbers </w:t>
      </w:r>
      <w:bookmarkEnd w:id="740"/>
      <w:r w:rsidRPr="00644C11">
        <w:t>information element is to convey NW-TT port numbers as defined in 3GPP TS 23.501 [2] table </w:t>
      </w:r>
      <w:r w:rsidR="009C5D37">
        <w:t>K.1-2</w:t>
      </w:r>
      <w:r w:rsidR="009C5D37"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1" w:name="MCCQCTEMPBM_00000196"/>
          </w:p>
        </w:tc>
      </w:tr>
      <w:bookmarkEnd w:id="74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2" w:name="MCCQCTEMPBM_00000197"/>
          </w:p>
        </w:tc>
      </w:tr>
      <w:bookmarkEnd w:id="74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3" w:name="MCCQCTEMPBM_00000198"/>
          </w:p>
        </w:tc>
      </w:tr>
      <w:bookmarkEnd w:id="743"/>
    </w:tbl>
    <w:p w14:paraId="689401E9" w14:textId="74E3C125" w:rsidR="00C44A0B" w:rsidRPr="00644C11" w:rsidRDefault="00C44A0B" w:rsidP="0028171D"/>
    <w:p w14:paraId="0484E6C5" w14:textId="33CF04A4" w:rsidR="00D4527F" w:rsidRPr="00644C11" w:rsidRDefault="00D4527F" w:rsidP="00D4527F">
      <w:pPr>
        <w:pStyle w:val="Heading2"/>
      </w:pPr>
      <w:bookmarkStart w:id="744" w:name="_Toc59180064"/>
      <w:bookmarkStart w:id="745" w:name="_Toc155426647"/>
      <w:r w:rsidRPr="00644C11">
        <w:t>9.15</w:t>
      </w:r>
      <w:r w:rsidRPr="00644C11">
        <w:tab/>
        <w:t>PTP instance</w:t>
      </w:r>
      <w:bookmarkEnd w:id="744"/>
      <w:r w:rsidRPr="00644C11">
        <w:t xml:space="preserve"> list</w:t>
      </w:r>
      <w:bookmarkEnd w:id="745"/>
    </w:p>
    <w:p w14:paraId="7995BF2C" w14:textId="1A308BFB" w:rsidR="00D4527F" w:rsidRPr="00644C11" w:rsidRDefault="00D4527F" w:rsidP="00D4527F">
      <w:r w:rsidRPr="00644C11">
        <w:t>The purpose of the PTP instance list information element is to convey a list of PTP instances as defined 3GPP TS 23.501 [2] table </w:t>
      </w:r>
      <w:r w:rsidR="00876EAE">
        <w:t>K.1-1</w:t>
      </w:r>
      <w:r w:rsidRPr="00644C11">
        <w:t xml:space="preserve"> and table </w:t>
      </w:r>
      <w:r w:rsidR="00861CCE">
        <w:t>K.1-2</w:t>
      </w:r>
      <w:r w:rsidR="00861CCE"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6" w:name="MCCQCTEMPBM_00000199"/>
          </w:p>
        </w:tc>
      </w:tr>
      <w:bookmarkEnd w:id="746"/>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47" w:name="MCCQCTEMPBM_00000200"/>
          </w:p>
        </w:tc>
      </w:tr>
      <w:bookmarkEnd w:id="747"/>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48" w:name="MCCQCTEMPBM_00000201"/>
          </w:p>
        </w:tc>
      </w:tr>
      <w:bookmarkEnd w:id="748"/>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49" w:name="MCCQCTEMPBM_00000202"/>
          </w:p>
        </w:tc>
      </w:tr>
      <w:bookmarkEnd w:id="749"/>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0" w:name="MCCQCTEMPBM_00000203"/>
          </w:p>
        </w:tc>
      </w:tr>
      <w:bookmarkEnd w:id="750"/>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1" w:name="MCCQCTEMPBM_00000204"/>
          </w:p>
        </w:tc>
      </w:tr>
      <w:bookmarkEnd w:id="751"/>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2" w:name="_Toc155426648"/>
      <w:r w:rsidRPr="00644C11">
        <w:t>9.16</w:t>
      </w:r>
      <w:r w:rsidRPr="00644C11">
        <w:tab/>
        <w:t>DS-TT port time synchronization information list</w:t>
      </w:r>
      <w:bookmarkEnd w:id="752"/>
    </w:p>
    <w:p w14:paraId="3318A8C0" w14:textId="5376DE45"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0C2B36">
        <w:t>K.1-2</w:t>
      </w:r>
      <w:r w:rsidR="000C2B36"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3" w:name="MCCQCTEMPBM_00000205"/>
          </w:p>
        </w:tc>
      </w:tr>
      <w:bookmarkEnd w:id="75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4" w:name="MCCQCTEMPBM_00000206"/>
          </w:p>
        </w:tc>
      </w:tr>
      <w:bookmarkEnd w:id="75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5" w:name="MCCQCTEMPBM_00000207"/>
          </w:p>
        </w:tc>
      </w:tr>
      <w:bookmarkEnd w:id="75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6" w:name="MCCQCTEMPBM_00000208"/>
          </w:p>
        </w:tc>
      </w:tr>
      <w:bookmarkEnd w:id="75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5127063E"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D03090">
              <w:t>K.1-1</w:t>
            </w:r>
            <w:r w:rsidRPr="00644C11">
              <w:t xml:space="preserve"> and table </w:t>
            </w:r>
            <w:r w:rsidR="00704CAD">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57" w:name="MCCQCTEMPBM_00000209"/>
          </w:p>
        </w:tc>
      </w:tr>
      <w:bookmarkEnd w:id="757"/>
    </w:tbl>
    <w:p w14:paraId="260C6845" w14:textId="77777777" w:rsidR="00BA0D1C" w:rsidRPr="00644C11" w:rsidRDefault="00BA0D1C" w:rsidP="00BA0D1C"/>
    <w:p w14:paraId="777B684C" w14:textId="31C772D8" w:rsidR="00C54761" w:rsidRPr="004B3881" w:rsidRDefault="00C54761" w:rsidP="00C54761">
      <w:pPr>
        <w:pStyle w:val="Heading3"/>
        <w:rPr>
          <w:lang w:val="en-US"/>
        </w:rPr>
      </w:pPr>
      <w:bookmarkStart w:id="758" w:name="_Toc155426649"/>
      <w:r w:rsidRPr="004B3881">
        <w:rPr>
          <w:lang w:val="en-US"/>
        </w:rPr>
        <w:t>9.</w:t>
      </w:r>
      <w:r>
        <w:rPr>
          <w:lang w:val="en-US"/>
        </w:rPr>
        <w:t>17</w:t>
      </w:r>
      <w:r w:rsidRPr="004B3881">
        <w:rPr>
          <w:lang w:val="en-US"/>
        </w:rPr>
        <w:tab/>
        <w:t>queueMaxSDUTable</w:t>
      </w:r>
      <w:bookmarkEnd w:id="758"/>
    </w:p>
    <w:p w14:paraId="545D34F4" w14:textId="77777777" w:rsidR="00C54761" w:rsidRPr="00644C11" w:rsidRDefault="00C54761" w:rsidP="00C54761">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K.1</w:t>
      </w:r>
      <w:r w:rsidRPr="00644C11">
        <w:t>-1.</w:t>
      </w:r>
    </w:p>
    <w:p w14:paraId="16C54C89" w14:textId="7ED52B81" w:rsidR="00C54761" w:rsidRPr="00644C11" w:rsidRDefault="00C54761" w:rsidP="00C54761">
      <w:r w:rsidRPr="00644C11">
        <w:t xml:space="preserve">The </w:t>
      </w:r>
      <w:r>
        <w:t>queueMaxSDUTable</w:t>
      </w:r>
      <w:r w:rsidRPr="00644C11">
        <w:t xml:space="preserve"> information element is coded as shown in figure 9.</w:t>
      </w:r>
      <w:r>
        <w:t>17</w:t>
      </w:r>
      <w:r w:rsidRPr="00644C11">
        <w:t>.1, figure 9.</w:t>
      </w:r>
      <w:r>
        <w:t>17</w:t>
      </w:r>
      <w:r w:rsidRPr="00644C11">
        <w:t>.2, and table 9.</w:t>
      </w:r>
      <w:r>
        <w:t>17</w:t>
      </w:r>
      <w:r w:rsidRPr="00644C11">
        <w:t>.1.</w:t>
      </w:r>
    </w:p>
    <w:p w14:paraId="2A15D9B8" w14:textId="77777777" w:rsidR="00C54761" w:rsidRDefault="00C54761" w:rsidP="00C54761">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54761" w:rsidRPr="00644C11" w14:paraId="2367BA20" w14:textId="77777777" w:rsidTr="002C2669">
        <w:trPr>
          <w:cantSplit/>
          <w:jc w:val="center"/>
        </w:trPr>
        <w:tc>
          <w:tcPr>
            <w:tcW w:w="708" w:type="dxa"/>
          </w:tcPr>
          <w:p w14:paraId="234E394B" w14:textId="77777777" w:rsidR="00C54761" w:rsidRPr="00644C11" w:rsidRDefault="00C54761" w:rsidP="002C2669">
            <w:pPr>
              <w:pStyle w:val="TAC"/>
            </w:pPr>
            <w:r w:rsidRPr="00644C11">
              <w:t>8</w:t>
            </w:r>
          </w:p>
        </w:tc>
        <w:tc>
          <w:tcPr>
            <w:tcW w:w="709" w:type="dxa"/>
          </w:tcPr>
          <w:p w14:paraId="0AF8B6BC" w14:textId="77777777" w:rsidR="00C54761" w:rsidRPr="00644C11" w:rsidRDefault="00C54761" w:rsidP="002C2669">
            <w:pPr>
              <w:pStyle w:val="TAC"/>
            </w:pPr>
            <w:r w:rsidRPr="00644C11">
              <w:t>7</w:t>
            </w:r>
          </w:p>
        </w:tc>
        <w:tc>
          <w:tcPr>
            <w:tcW w:w="709" w:type="dxa"/>
          </w:tcPr>
          <w:p w14:paraId="0286FE87" w14:textId="77777777" w:rsidR="00C54761" w:rsidRPr="00644C11" w:rsidRDefault="00C54761" w:rsidP="002C2669">
            <w:pPr>
              <w:pStyle w:val="TAC"/>
            </w:pPr>
            <w:r w:rsidRPr="00644C11">
              <w:t>6</w:t>
            </w:r>
          </w:p>
        </w:tc>
        <w:tc>
          <w:tcPr>
            <w:tcW w:w="709" w:type="dxa"/>
          </w:tcPr>
          <w:p w14:paraId="0FDF2550" w14:textId="77777777" w:rsidR="00C54761" w:rsidRPr="00644C11" w:rsidRDefault="00C54761" w:rsidP="002C2669">
            <w:pPr>
              <w:pStyle w:val="TAC"/>
            </w:pPr>
            <w:r w:rsidRPr="00644C11">
              <w:t>5</w:t>
            </w:r>
          </w:p>
        </w:tc>
        <w:tc>
          <w:tcPr>
            <w:tcW w:w="709" w:type="dxa"/>
          </w:tcPr>
          <w:p w14:paraId="7EA71E3E" w14:textId="77777777" w:rsidR="00C54761" w:rsidRPr="00644C11" w:rsidRDefault="00C54761" w:rsidP="002C2669">
            <w:pPr>
              <w:pStyle w:val="TAC"/>
            </w:pPr>
            <w:r w:rsidRPr="00644C11">
              <w:t>4</w:t>
            </w:r>
          </w:p>
        </w:tc>
        <w:tc>
          <w:tcPr>
            <w:tcW w:w="709" w:type="dxa"/>
          </w:tcPr>
          <w:p w14:paraId="6C40197F" w14:textId="77777777" w:rsidR="00C54761" w:rsidRPr="00644C11" w:rsidRDefault="00C54761" w:rsidP="002C2669">
            <w:pPr>
              <w:pStyle w:val="TAC"/>
            </w:pPr>
            <w:r w:rsidRPr="00644C11">
              <w:t>3</w:t>
            </w:r>
          </w:p>
        </w:tc>
        <w:tc>
          <w:tcPr>
            <w:tcW w:w="709" w:type="dxa"/>
          </w:tcPr>
          <w:p w14:paraId="721F0968" w14:textId="77777777" w:rsidR="00C54761" w:rsidRPr="00644C11" w:rsidRDefault="00C54761" w:rsidP="002C2669">
            <w:pPr>
              <w:pStyle w:val="TAC"/>
            </w:pPr>
            <w:r w:rsidRPr="00644C11">
              <w:t>2</w:t>
            </w:r>
          </w:p>
        </w:tc>
        <w:tc>
          <w:tcPr>
            <w:tcW w:w="709" w:type="dxa"/>
          </w:tcPr>
          <w:p w14:paraId="2BB8C6C1" w14:textId="77777777" w:rsidR="00C54761" w:rsidRPr="00644C11" w:rsidRDefault="00C54761" w:rsidP="002C2669">
            <w:pPr>
              <w:pStyle w:val="TAC"/>
            </w:pPr>
            <w:r w:rsidRPr="00644C11">
              <w:t>1</w:t>
            </w:r>
          </w:p>
        </w:tc>
        <w:tc>
          <w:tcPr>
            <w:tcW w:w="1221" w:type="dxa"/>
          </w:tcPr>
          <w:p w14:paraId="6AADAA36" w14:textId="77777777" w:rsidR="00C54761" w:rsidRPr="00644C11" w:rsidRDefault="00C54761" w:rsidP="002C2669">
            <w:pPr>
              <w:pStyle w:val="TAL"/>
            </w:pPr>
          </w:p>
        </w:tc>
      </w:tr>
      <w:tr w:rsidR="00C54761" w:rsidRPr="00644C11" w14:paraId="165E06EF" w14:textId="77777777" w:rsidTr="002C26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5C35AA" w14:textId="77777777" w:rsidR="00C54761" w:rsidRPr="00644C11" w:rsidRDefault="00C54761" w:rsidP="002C2669">
            <w:pPr>
              <w:pStyle w:val="TAC"/>
            </w:pPr>
            <w:r>
              <w:t>queueMaxSDUTable</w:t>
            </w:r>
            <w:r w:rsidRPr="00644C11">
              <w:t xml:space="preserve"> IEI</w:t>
            </w:r>
          </w:p>
        </w:tc>
        <w:tc>
          <w:tcPr>
            <w:tcW w:w="1221" w:type="dxa"/>
          </w:tcPr>
          <w:p w14:paraId="3583A502" w14:textId="77777777" w:rsidR="00C54761" w:rsidRPr="00644C11" w:rsidRDefault="00C54761" w:rsidP="002C2669">
            <w:pPr>
              <w:pStyle w:val="TAL"/>
            </w:pPr>
            <w:r w:rsidRPr="00644C11">
              <w:t>octet 1</w:t>
            </w:r>
          </w:p>
        </w:tc>
      </w:tr>
      <w:tr w:rsidR="00C54761" w:rsidRPr="00644C11" w14:paraId="24C26C6C" w14:textId="77777777" w:rsidTr="002C26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3CC40F" w14:textId="77777777" w:rsidR="00C54761" w:rsidRDefault="00C54761" w:rsidP="002C2669">
            <w:pPr>
              <w:pStyle w:val="TAC"/>
            </w:pPr>
            <w:r w:rsidRPr="00F85509">
              <w:t xml:space="preserve">Length of </w:t>
            </w:r>
            <w:r>
              <w:t>queueMaxSDUTable</w:t>
            </w:r>
            <w:r w:rsidRPr="00F85509">
              <w:t xml:space="preserve"> contents</w:t>
            </w:r>
          </w:p>
        </w:tc>
        <w:tc>
          <w:tcPr>
            <w:tcW w:w="1221" w:type="dxa"/>
          </w:tcPr>
          <w:p w14:paraId="263A46FF" w14:textId="77777777" w:rsidR="00C54761" w:rsidRPr="00644C11" w:rsidRDefault="00C54761" w:rsidP="002C2669">
            <w:pPr>
              <w:pStyle w:val="TAL"/>
            </w:pPr>
            <w:r>
              <w:t>octet 2</w:t>
            </w:r>
          </w:p>
        </w:tc>
      </w:tr>
      <w:tr w:rsidR="00C54761" w:rsidRPr="00644C11" w14:paraId="002A68F4" w14:textId="77777777" w:rsidTr="002C266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C61F29" w14:textId="77777777" w:rsidR="00C54761" w:rsidRDefault="00C54761" w:rsidP="002C2669">
            <w:pPr>
              <w:pStyle w:val="TAC"/>
            </w:pPr>
          </w:p>
          <w:p w14:paraId="38A63D04" w14:textId="77777777" w:rsidR="00C54761" w:rsidRDefault="00C54761" w:rsidP="002C2669">
            <w:pPr>
              <w:pStyle w:val="TAC"/>
            </w:pPr>
            <w:r>
              <w:t>queueMaxSDUEntry 1</w:t>
            </w:r>
          </w:p>
          <w:p w14:paraId="5C7F831D" w14:textId="77777777" w:rsidR="00C54761" w:rsidRDefault="00C54761" w:rsidP="002C2669">
            <w:pPr>
              <w:pStyle w:val="TAC"/>
              <w:jc w:val="left"/>
            </w:pPr>
          </w:p>
        </w:tc>
        <w:tc>
          <w:tcPr>
            <w:tcW w:w="1221" w:type="dxa"/>
          </w:tcPr>
          <w:p w14:paraId="22D5E660" w14:textId="77777777" w:rsidR="00C54761" w:rsidRDefault="00C54761" w:rsidP="002C2669">
            <w:pPr>
              <w:pStyle w:val="TAL"/>
            </w:pPr>
            <w:r w:rsidRPr="00644C11">
              <w:t xml:space="preserve">octet </w:t>
            </w:r>
            <w:r>
              <w:t>3</w:t>
            </w:r>
          </w:p>
          <w:p w14:paraId="02F3A780" w14:textId="77777777" w:rsidR="00C54761" w:rsidRDefault="00C54761" w:rsidP="002C2669">
            <w:pPr>
              <w:pStyle w:val="TAL"/>
            </w:pPr>
          </w:p>
          <w:p w14:paraId="586D9CEF" w14:textId="77777777" w:rsidR="00C54761" w:rsidRPr="00644C11" w:rsidRDefault="00C54761" w:rsidP="002C2669">
            <w:pPr>
              <w:pStyle w:val="TAL"/>
            </w:pPr>
            <w:r>
              <w:t>octet m</w:t>
            </w:r>
          </w:p>
        </w:tc>
      </w:tr>
      <w:tr w:rsidR="00C54761" w:rsidRPr="005E5970" w14:paraId="1A9C86DB" w14:textId="77777777" w:rsidTr="002C2669">
        <w:trPr>
          <w:jc w:val="center"/>
        </w:trPr>
        <w:tc>
          <w:tcPr>
            <w:tcW w:w="5671" w:type="dxa"/>
            <w:gridSpan w:val="8"/>
            <w:tcBorders>
              <w:left w:val="single" w:sz="6" w:space="0" w:color="auto"/>
              <w:bottom w:val="single" w:sz="6" w:space="0" w:color="auto"/>
              <w:right w:val="single" w:sz="6" w:space="0" w:color="auto"/>
            </w:tcBorders>
          </w:tcPr>
          <w:p w14:paraId="760900E0" w14:textId="77777777" w:rsidR="00C54761" w:rsidRDefault="00C54761" w:rsidP="002C2669">
            <w:pPr>
              <w:pStyle w:val="TAC"/>
            </w:pPr>
          </w:p>
          <w:p w14:paraId="52737FF8" w14:textId="77777777" w:rsidR="00C54761" w:rsidRDefault="00C54761" w:rsidP="002C2669">
            <w:pPr>
              <w:pStyle w:val="TAC"/>
            </w:pPr>
            <w:r>
              <w:t>…</w:t>
            </w:r>
          </w:p>
          <w:p w14:paraId="34013937" w14:textId="77777777" w:rsidR="00C54761" w:rsidRPr="00644C11" w:rsidRDefault="00C54761" w:rsidP="002C2669">
            <w:pPr>
              <w:pStyle w:val="TAC"/>
            </w:pPr>
          </w:p>
        </w:tc>
        <w:tc>
          <w:tcPr>
            <w:tcW w:w="1221" w:type="dxa"/>
          </w:tcPr>
          <w:p w14:paraId="2DFCD0F1" w14:textId="77777777" w:rsidR="00C54761" w:rsidRPr="005E5970" w:rsidRDefault="00C54761" w:rsidP="002C2669">
            <w:pPr>
              <w:pStyle w:val="TAL"/>
              <w:rPr>
                <w:lang w:val="fr-FR"/>
              </w:rPr>
            </w:pPr>
            <w:r w:rsidRPr="005E5970">
              <w:rPr>
                <w:lang w:val="fr-FR"/>
              </w:rPr>
              <w:t>octet m+1*</w:t>
            </w:r>
          </w:p>
          <w:p w14:paraId="56E87ED9" w14:textId="77777777" w:rsidR="00C54761" w:rsidRPr="005E5970" w:rsidRDefault="00C54761" w:rsidP="002C2669">
            <w:pPr>
              <w:pStyle w:val="TAL"/>
              <w:rPr>
                <w:lang w:val="fr-FR" w:eastAsia="ko-KR"/>
              </w:rPr>
            </w:pPr>
          </w:p>
          <w:p w14:paraId="305727BF" w14:textId="77777777" w:rsidR="00C54761" w:rsidRPr="005E5970" w:rsidRDefault="00C54761" w:rsidP="002C2669">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C54761" w:rsidRPr="00644C11" w14:paraId="4AFAF08E" w14:textId="77777777" w:rsidTr="002C2669">
        <w:trPr>
          <w:jc w:val="center"/>
        </w:trPr>
        <w:tc>
          <w:tcPr>
            <w:tcW w:w="5671" w:type="dxa"/>
            <w:gridSpan w:val="8"/>
            <w:tcBorders>
              <w:left w:val="single" w:sz="6" w:space="0" w:color="auto"/>
              <w:bottom w:val="single" w:sz="4" w:space="0" w:color="auto"/>
              <w:right w:val="single" w:sz="6" w:space="0" w:color="auto"/>
            </w:tcBorders>
          </w:tcPr>
          <w:p w14:paraId="01EE4971" w14:textId="77777777" w:rsidR="00C54761" w:rsidRPr="005E5970" w:rsidRDefault="00C54761" w:rsidP="002C2669">
            <w:pPr>
              <w:pStyle w:val="TAC"/>
              <w:rPr>
                <w:lang w:val="fr-FR"/>
              </w:rPr>
            </w:pPr>
          </w:p>
          <w:p w14:paraId="2D842B46" w14:textId="77777777" w:rsidR="00C54761" w:rsidRDefault="00C54761" w:rsidP="002C2669">
            <w:pPr>
              <w:pStyle w:val="TAC"/>
            </w:pPr>
            <w:r>
              <w:t>queueMaxSDUEntry 8</w:t>
            </w:r>
          </w:p>
          <w:p w14:paraId="427CF140" w14:textId="77777777" w:rsidR="00C54761" w:rsidRPr="00644C11" w:rsidRDefault="00C54761" w:rsidP="002C2669">
            <w:pPr>
              <w:pStyle w:val="TAC"/>
              <w:rPr>
                <w:lang w:eastAsia="ko-KR"/>
              </w:rPr>
            </w:pPr>
          </w:p>
        </w:tc>
        <w:tc>
          <w:tcPr>
            <w:tcW w:w="1221" w:type="dxa"/>
          </w:tcPr>
          <w:p w14:paraId="4E400668" w14:textId="77777777" w:rsidR="00C54761" w:rsidRPr="00644C11" w:rsidRDefault="00C54761" w:rsidP="002C2669">
            <w:pPr>
              <w:pStyle w:val="TAL"/>
              <w:rPr>
                <w:lang w:eastAsia="ko-KR"/>
              </w:rPr>
            </w:pPr>
            <w:r w:rsidRPr="00644C11">
              <w:rPr>
                <w:lang w:eastAsia="ko-KR"/>
              </w:rPr>
              <w:t xml:space="preserve">octet </w:t>
            </w:r>
            <w:r>
              <w:rPr>
                <w:lang w:eastAsia="ko-KR"/>
              </w:rPr>
              <w:t>n+1</w:t>
            </w:r>
            <w:r w:rsidRPr="00644C11">
              <w:rPr>
                <w:lang w:eastAsia="ko-KR"/>
              </w:rPr>
              <w:t>*</w:t>
            </w:r>
          </w:p>
          <w:p w14:paraId="09429BAD" w14:textId="77777777" w:rsidR="00C54761" w:rsidRDefault="00C54761" w:rsidP="002C2669">
            <w:pPr>
              <w:pStyle w:val="TAL"/>
              <w:rPr>
                <w:lang w:eastAsia="ko-KR"/>
              </w:rPr>
            </w:pPr>
          </w:p>
          <w:p w14:paraId="5B5AF1CB" w14:textId="77777777" w:rsidR="00C54761" w:rsidRPr="00644C11" w:rsidRDefault="00C54761" w:rsidP="002C2669">
            <w:pPr>
              <w:pStyle w:val="TAL"/>
              <w:rPr>
                <w:lang w:eastAsia="ko-KR"/>
              </w:rPr>
            </w:pPr>
            <w:r>
              <w:rPr>
                <w:lang w:eastAsia="ko-KR"/>
              </w:rPr>
              <w:t>octet o*</w:t>
            </w:r>
          </w:p>
        </w:tc>
      </w:tr>
    </w:tbl>
    <w:p w14:paraId="17EB6270" w14:textId="2563822E" w:rsidR="00C54761" w:rsidRPr="004B3881" w:rsidRDefault="00C54761" w:rsidP="00C54761">
      <w:pPr>
        <w:pStyle w:val="TF"/>
        <w:rPr>
          <w:lang w:val="fr-FR"/>
        </w:rPr>
      </w:pPr>
      <w:r w:rsidRPr="004B3881">
        <w:rPr>
          <w:lang w:val="fr-FR"/>
        </w:rPr>
        <w:t>Figure 9.</w:t>
      </w:r>
      <w:r>
        <w:rPr>
          <w:lang w:val="fr-FR"/>
        </w:rPr>
        <w:t>17</w:t>
      </w:r>
      <w:r w:rsidRPr="004B3881">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C54761" w:rsidRPr="00644C11" w14:paraId="63545037" w14:textId="77777777" w:rsidTr="002C2669">
        <w:trPr>
          <w:cantSplit/>
          <w:jc w:val="center"/>
        </w:trPr>
        <w:tc>
          <w:tcPr>
            <w:tcW w:w="708" w:type="dxa"/>
          </w:tcPr>
          <w:p w14:paraId="3C2C16EA" w14:textId="77777777" w:rsidR="00C54761" w:rsidRPr="00644C11" w:rsidRDefault="00C54761" w:rsidP="002C2669">
            <w:pPr>
              <w:pStyle w:val="TAC"/>
            </w:pPr>
            <w:r w:rsidRPr="00644C11">
              <w:t>8</w:t>
            </w:r>
          </w:p>
        </w:tc>
        <w:tc>
          <w:tcPr>
            <w:tcW w:w="709" w:type="dxa"/>
            <w:gridSpan w:val="3"/>
          </w:tcPr>
          <w:p w14:paraId="0277D9A4" w14:textId="77777777" w:rsidR="00C54761" w:rsidRPr="00644C11" w:rsidRDefault="00C54761" w:rsidP="002C2669">
            <w:pPr>
              <w:pStyle w:val="TAC"/>
            </w:pPr>
            <w:r w:rsidRPr="00644C11">
              <w:t>7</w:t>
            </w:r>
          </w:p>
        </w:tc>
        <w:tc>
          <w:tcPr>
            <w:tcW w:w="743" w:type="dxa"/>
          </w:tcPr>
          <w:p w14:paraId="4AE518C2" w14:textId="77777777" w:rsidR="00C54761" w:rsidRPr="00644C11" w:rsidRDefault="00C54761" w:rsidP="002C2669">
            <w:pPr>
              <w:pStyle w:val="TAC"/>
            </w:pPr>
            <w:r w:rsidRPr="00644C11">
              <w:t>6</w:t>
            </w:r>
          </w:p>
        </w:tc>
        <w:tc>
          <w:tcPr>
            <w:tcW w:w="720" w:type="dxa"/>
          </w:tcPr>
          <w:p w14:paraId="51F39C73" w14:textId="77777777" w:rsidR="00C54761" w:rsidRPr="00644C11" w:rsidRDefault="00C54761" w:rsidP="002C2669">
            <w:pPr>
              <w:pStyle w:val="TAC"/>
            </w:pPr>
            <w:r w:rsidRPr="00644C11">
              <w:t>5</w:t>
            </w:r>
          </w:p>
        </w:tc>
        <w:tc>
          <w:tcPr>
            <w:tcW w:w="666" w:type="dxa"/>
          </w:tcPr>
          <w:p w14:paraId="09C5CDAF" w14:textId="77777777" w:rsidR="00C54761" w:rsidRPr="00644C11" w:rsidRDefault="00C54761" w:rsidP="002C2669">
            <w:pPr>
              <w:pStyle w:val="TAC"/>
            </w:pPr>
            <w:r w:rsidRPr="00644C11">
              <w:t>4</w:t>
            </w:r>
          </w:p>
        </w:tc>
        <w:tc>
          <w:tcPr>
            <w:tcW w:w="707" w:type="dxa"/>
          </w:tcPr>
          <w:p w14:paraId="04706741" w14:textId="77777777" w:rsidR="00C54761" w:rsidRPr="00644C11" w:rsidRDefault="00C54761" w:rsidP="002C2669">
            <w:pPr>
              <w:pStyle w:val="TAC"/>
            </w:pPr>
            <w:r w:rsidRPr="00644C11">
              <w:t>3</w:t>
            </w:r>
          </w:p>
        </w:tc>
        <w:tc>
          <w:tcPr>
            <w:tcW w:w="709" w:type="dxa"/>
          </w:tcPr>
          <w:p w14:paraId="6735D053" w14:textId="77777777" w:rsidR="00C54761" w:rsidRPr="00644C11" w:rsidRDefault="00C54761" w:rsidP="002C2669">
            <w:pPr>
              <w:pStyle w:val="TAC"/>
            </w:pPr>
            <w:r w:rsidRPr="00644C11">
              <w:t>2</w:t>
            </w:r>
          </w:p>
        </w:tc>
        <w:tc>
          <w:tcPr>
            <w:tcW w:w="709" w:type="dxa"/>
          </w:tcPr>
          <w:p w14:paraId="1685E456" w14:textId="77777777" w:rsidR="00C54761" w:rsidRPr="00644C11" w:rsidRDefault="00C54761" w:rsidP="002C2669">
            <w:pPr>
              <w:pStyle w:val="TAC"/>
            </w:pPr>
            <w:r w:rsidRPr="00644C11">
              <w:t>1</w:t>
            </w:r>
          </w:p>
        </w:tc>
        <w:tc>
          <w:tcPr>
            <w:tcW w:w="1221" w:type="dxa"/>
          </w:tcPr>
          <w:p w14:paraId="2995651A" w14:textId="77777777" w:rsidR="00C54761" w:rsidRPr="00644C11" w:rsidRDefault="00C54761" w:rsidP="002C2669">
            <w:pPr>
              <w:pStyle w:val="TAL"/>
            </w:pPr>
          </w:p>
        </w:tc>
      </w:tr>
      <w:tr w:rsidR="00C54761" w:rsidRPr="00644C11" w14:paraId="0F921901" w14:textId="77777777" w:rsidTr="002C2669">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3496298B" w14:textId="77777777" w:rsidR="00C54761" w:rsidRDefault="00C54761" w:rsidP="002C2669">
            <w:pPr>
              <w:pStyle w:val="TAC"/>
            </w:pPr>
            <w:r>
              <w:t>0</w:t>
            </w:r>
          </w:p>
          <w:p w14:paraId="7FC491FC" w14:textId="77777777" w:rsidR="00C54761" w:rsidRPr="00644C11" w:rsidRDefault="00C54761" w:rsidP="002C2669">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33215E3E" w14:textId="77777777" w:rsidR="00C54761" w:rsidRDefault="00C54761" w:rsidP="002C2669">
            <w:pPr>
              <w:pStyle w:val="TAC"/>
            </w:pPr>
            <w:r>
              <w:t>0</w:t>
            </w:r>
          </w:p>
          <w:p w14:paraId="2229475E" w14:textId="77777777" w:rsidR="00C54761" w:rsidRPr="00644C11" w:rsidRDefault="00C54761" w:rsidP="002C2669">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24A3A8A2" w14:textId="77777777" w:rsidR="00C54761" w:rsidRDefault="00C54761" w:rsidP="002C2669">
            <w:pPr>
              <w:pStyle w:val="TAC"/>
            </w:pPr>
            <w:r>
              <w:t>0</w:t>
            </w:r>
          </w:p>
          <w:p w14:paraId="35890D45" w14:textId="77777777" w:rsidR="00C54761" w:rsidRPr="00644C11" w:rsidRDefault="00C54761" w:rsidP="002C2669">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65CECF4E" w14:textId="77777777" w:rsidR="00C54761" w:rsidRDefault="00C54761" w:rsidP="002C2669">
            <w:pPr>
              <w:pStyle w:val="TAC"/>
            </w:pPr>
            <w:r>
              <w:t>0</w:t>
            </w:r>
          </w:p>
          <w:p w14:paraId="49F3C8DD" w14:textId="77777777" w:rsidR="00C54761" w:rsidRPr="00644C11" w:rsidRDefault="00C54761" w:rsidP="002C2669">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286DA4D9" w14:textId="77777777" w:rsidR="00C54761" w:rsidRPr="00644C11" w:rsidRDefault="00C54761" w:rsidP="002C2669">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1159D527" w14:textId="77777777" w:rsidR="00C54761" w:rsidRPr="00644C11" w:rsidRDefault="00C54761" w:rsidP="002C2669">
            <w:pPr>
              <w:pStyle w:val="TAC"/>
            </w:pPr>
            <w:r>
              <w:t>TrafficClass</w:t>
            </w:r>
          </w:p>
        </w:tc>
        <w:tc>
          <w:tcPr>
            <w:tcW w:w="1221" w:type="dxa"/>
          </w:tcPr>
          <w:p w14:paraId="3E52F51C" w14:textId="77777777" w:rsidR="00C54761" w:rsidRPr="00644C11" w:rsidRDefault="00C54761" w:rsidP="002C2669">
            <w:pPr>
              <w:pStyle w:val="TAL"/>
            </w:pPr>
            <w:r w:rsidRPr="00644C11">
              <w:t xml:space="preserve">octet </w:t>
            </w:r>
            <w:r>
              <w:t>3</w:t>
            </w:r>
          </w:p>
        </w:tc>
      </w:tr>
      <w:tr w:rsidR="00C54761" w:rsidRPr="00644C11" w14:paraId="525A6FB4" w14:textId="77777777" w:rsidTr="002C2669">
        <w:trPr>
          <w:jc w:val="center"/>
        </w:trPr>
        <w:tc>
          <w:tcPr>
            <w:tcW w:w="5671" w:type="dxa"/>
            <w:gridSpan w:val="10"/>
            <w:vMerge w:val="restart"/>
            <w:tcBorders>
              <w:top w:val="single" w:sz="4" w:space="0" w:color="auto"/>
              <w:left w:val="single" w:sz="6" w:space="0" w:color="auto"/>
              <w:right w:val="single" w:sz="6" w:space="0" w:color="auto"/>
            </w:tcBorders>
          </w:tcPr>
          <w:p w14:paraId="72D5E911" w14:textId="77777777" w:rsidR="00C54761" w:rsidRDefault="00C54761" w:rsidP="002C2669">
            <w:pPr>
              <w:pStyle w:val="TAC"/>
            </w:pPr>
          </w:p>
          <w:p w14:paraId="135B29BD" w14:textId="77777777" w:rsidR="00C54761" w:rsidRPr="00644C11" w:rsidRDefault="00C54761" w:rsidP="002C2669">
            <w:pPr>
              <w:pStyle w:val="TAC"/>
            </w:pPr>
            <w:r>
              <w:t>queueMaxSDU</w:t>
            </w:r>
          </w:p>
        </w:tc>
        <w:tc>
          <w:tcPr>
            <w:tcW w:w="1221" w:type="dxa"/>
          </w:tcPr>
          <w:p w14:paraId="2B5CF52E" w14:textId="77777777" w:rsidR="00C54761" w:rsidRPr="00644C11" w:rsidRDefault="00C54761" w:rsidP="002C2669">
            <w:pPr>
              <w:pStyle w:val="TAL"/>
            </w:pPr>
            <w:r w:rsidRPr="00644C11">
              <w:t xml:space="preserve">octet </w:t>
            </w:r>
            <w:r>
              <w:t>4</w:t>
            </w:r>
          </w:p>
          <w:p w14:paraId="28369E0F" w14:textId="77777777" w:rsidR="00C54761" w:rsidRPr="00644C11" w:rsidRDefault="00C54761" w:rsidP="002C2669">
            <w:pPr>
              <w:pStyle w:val="TAL"/>
              <w:rPr>
                <w:lang w:eastAsia="ko-KR"/>
              </w:rPr>
            </w:pPr>
          </w:p>
        </w:tc>
      </w:tr>
      <w:tr w:rsidR="00C54761" w:rsidRPr="00644C11" w14:paraId="59605DF2" w14:textId="77777777" w:rsidTr="002C2669">
        <w:trPr>
          <w:jc w:val="center"/>
        </w:trPr>
        <w:tc>
          <w:tcPr>
            <w:tcW w:w="5671" w:type="dxa"/>
            <w:gridSpan w:val="10"/>
            <w:vMerge/>
            <w:tcBorders>
              <w:left w:val="single" w:sz="6" w:space="0" w:color="auto"/>
              <w:right w:val="single" w:sz="6" w:space="0" w:color="auto"/>
            </w:tcBorders>
          </w:tcPr>
          <w:p w14:paraId="727C2674" w14:textId="77777777" w:rsidR="00C54761" w:rsidRDefault="00C54761" w:rsidP="002C2669">
            <w:pPr>
              <w:pStyle w:val="TAC"/>
            </w:pPr>
          </w:p>
        </w:tc>
        <w:tc>
          <w:tcPr>
            <w:tcW w:w="1221" w:type="dxa"/>
          </w:tcPr>
          <w:p w14:paraId="1FDC16B8" w14:textId="77777777" w:rsidR="00C54761" w:rsidRPr="00644C11" w:rsidRDefault="00C54761" w:rsidP="002C2669">
            <w:pPr>
              <w:pStyle w:val="TAL"/>
            </w:pPr>
          </w:p>
        </w:tc>
      </w:tr>
      <w:tr w:rsidR="00C54761" w:rsidRPr="00644C11" w14:paraId="59F7C68C" w14:textId="77777777" w:rsidTr="002C2669">
        <w:trPr>
          <w:jc w:val="center"/>
        </w:trPr>
        <w:tc>
          <w:tcPr>
            <w:tcW w:w="5671" w:type="dxa"/>
            <w:gridSpan w:val="10"/>
            <w:vMerge/>
            <w:tcBorders>
              <w:left w:val="single" w:sz="6" w:space="0" w:color="auto"/>
              <w:bottom w:val="single" w:sz="6" w:space="0" w:color="auto"/>
              <w:right w:val="single" w:sz="6" w:space="0" w:color="auto"/>
            </w:tcBorders>
          </w:tcPr>
          <w:p w14:paraId="6100E33B" w14:textId="77777777" w:rsidR="00C54761" w:rsidRDefault="00C54761" w:rsidP="002C2669">
            <w:pPr>
              <w:pStyle w:val="TAC"/>
            </w:pPr>
          </w:p>
        </w:tc>
        <w:tc>
          <w:tcPr>
            <w:tcW w:w="1221" w:type="dxa"/>
          </w:tcPr>
          <w:p w14:paraId="7A1A31DC" w14:textId="77777777" w:rsidR="00C54761" w:rsidRPr="00644C11" w:rsidRDefault="00C54761" w:rsidP="002C2669">
            <w:pPr>
              <w:pStyle w:val="TAL"/>
            </w:pPr>
            <w:r w:rsidRPr="00644C11">
              <w:t xml:space="preserve">octet </w:t>
            </w:r>
            <w:r>
              <w:t>7</w:t>
            </w:r>
          </w:p>
        </w:tc>
      </w:tr>
      <w:tr w:rsidR="00C54761" w:rsidRPr="00644C11" w14:paraId="7C74BA3C" w14:textId="77777777" w:rsidTr="002C2669">
        <w:trPr>
          <w:jc w:val="center"/>
        </w:trPr>
        <w:tc>
          <w:tcPr>
            <w:tcW w:w="5671" w:type="dxa"/>
            <w:gridSpan w:val="10"/>
            <w:tcBorders>
              <w:left w:val="single" w:sz="6" w:space="0" w:color="auto"/>
              <w:right w:val="single" w:sz="6" w:space="0" w:color="auto"/>
            </w:tcBorders>
          </w:tcPr>
          <w:p w14:paraId="1188CBFE" w14:textId="77777777" w:rsidR="00C54761" w:rsidRPr="00644C11" w:rsidRDefault="00C54761" w:rsidP="002C2669">
            <w:pPr>
              <w:pStyle w:val="TAC"/>
              <w:rPr>
                <w:lang w:eastAsia="ko-KR"/>
              </w:rPr>
            </w:pPr>
          </w:p>
        </w:tc>
        <w:tc>
          <w:tcPr>
            <w:tcW w:w="1221" w:type="dxa"/>
          </w:tcPr>
          <w:p w14:paraId="48068EAA" w14:textId="77777777" w:rsidR="00C54761" w:rsidRPr="00644C11" w:rsidRDefault="00C54761" w:rsidP="002C2669">
            <w:pPr>
              <w:pStyle w:val="TAL"/>
              <w:rPr>
                <w:lang w:eastAsia="ko-KR"/>
              </w:rPr>
            </w:pPr>
            <w:r w:rsidRPr="00644C11">
              <w:rPr>
                <w:lang w:eastAsia="ko-KR"/>
              </w:rPr>
              <w:t xml:space="preserve">octet </w:t>
            </w:r>
            <w:r>
              <w:rPr>
                <w:lang w:eastAsia="ko-KR"/>
              </w:rPr>
              <w:t>8*</w:t>
            </w:r>
          </w:p>
          <w:p w14:paraId="3E9BDCDC" w14:textId="77777777" w:rsidR="00C54761" w:rsidRPr="00644C11" w:rsidRDefault="00C54761" w:rsidP="002C2669">
            <w:pPr>
              <w:pStyle w:val="TAL"/>
              <w:rPr>
                <w:lang w:eastAsia="ko-KR"/>
              </w:rPr>
            </w:pPr>
          </w:p>
        </w:tc>
      </w:tr>
      <w:tr w:rsidR="00C54761" w:rsidRPr="00644C11" w14:paraId="696E6EBF" w14:textId="77777777" w:rsidTr="002C2669">
        <w:trPr>
          <w:jc w:val="center"/>
        </w:trPr>
        <w:tc>
          <w:tcPr>
            <w:tcW w:w="5671" w:type="dxa"/>
            <w:gridSpan w:val="10"/>
            <w:tcBorders>
              <w:left w:val="single" w:sz="6" w:space="0" w:color="auto"/>
              <w:right w:val="single" w:sz="6" w:space="0" w:color="auto"/>
            </w:tcBorders>
          </w:tcPr>
          <w:p w14:paraId="25199998" w14:textId="77777777" w:rsidR="00C54761" w:rsidRDefault="00C54761" w:rsidP="002C2669">
            <w:pPr>
              <w:pStyle w:val="TAC"/>
              <w:rPr>
                <w:lang w:eastAsia="ko-KR"/>
              </w:rPr>
            </w:pPr>
          </w:p>
        </w:tc>
        <w:tc>
          <w:tcPr>
            <w:tcW w:w="1221" w:type="dxa"/>
          </w:tcPr>
          <w:p w14:paraId="62261131" w14:textId="77777777" w:rsidR="00C54761" w:rsidRPr="00644C11" w:rsidRDefault="00C54761" w:rsidP="002C2669">
            <w:pPr>
              <w:pStyle w:val="TAL"/>
              <w:rPr>
                <w:lang w:eastAsia="ko-KR"/>
              </w:rPr>
            </w:pPr>
          </w:p>
        </w:tc>
      </w:tr>
      <w:tr w:rsidR="00C54761" w:rsidRPr="00644C11" w14:paraId="15889067" w14:textId="77777777" w:rsidTr="002C2669">
        <w:trPr>
          <w:jc w:val="center"/>
        </w:trPr>
        <w:tc>
          <w:tcPr>
            <w:tcW w:w="5671" w:type="dxa"/>
            <w:gridSpan w:val="10"/>
            <w:tcBorders>
              <w:left w:val="single" w:sz="6" w:space="0" w:color="auto"/>
              <w:right w:val="single" w:sz="6" w:space="0" w:color="auto"/>
            </w:tcBorders>
          </w:tcPr>
          <w:p w14:paraId="4C9B8F72" w14:textId="77777777" w:rsidR="00C54761" w:rsidRDefault="00C54761" w:rsidP="002C2669">
            <w:pPr>
              <w:pStyle w:val="TAC"/>
              <w:rPr>
                <w:lang w:eastAsia="ko-KR"/>
              </w:rPr>
            </w:pPr>
            <w:r>
              <w:rPr>
                <w:lang w:eastAsia="ko-KR"/>
              </w:rPr>
              <w:t>TransmissionOverrun</w:t>
            </w:r>
          </w:p>
        </w:tc>
        <w:tc>
          <w:tcPr>
            <w:tcW w:w="1221" w:type="dxa"/>
          </w:tcPr>
          <w:p w14:paraId="06DADE23" w14:textId="77777777" w:rsidR="00C54761" w:rsidRPr="00644C11" w:rsidRDefault="00C54761" w:rsidP="002C2669">
            <w:pPr>
              <w:pStyle w:val="TAL"/>
              <w:rPr>
                <w:lang w:eastAsia="ko-KR"/>
              </w:rPr>
            </w:pPr>
          </w:p>
        </w:tc>
      </w:tr>
      <w:tr w:rsidR="00C54761" w:rsidRPr="00644C11" w14:paraId="5E20E778" w14:textId="77777777" w:rsidTr="002C2669">
        <w:trPr>
          <w:jc w:val="center"/>
        </w:trPr>
        <w:tc>
          <w:tcPr>
            <w:tcW w:w="5671" w:type="dxa"/>
            <w:gridSpan w:val="10"/>
            <w:tcBorders>
              <w:left w:val="single" w:sz="6" w:space="0" w:color="auto"/>
              <w:right w:val="single" w:sz="6" w:space="0" w:color="auto"/>
            </w:tcBorders>
          </w:tcPr>
          <w:p w14:paraId="33186EEC" w14:textId="77777777" w:rsidR="00C54761" w:rsidRDefault="00C54761" w:rsidP="002C2669">
            <w:pPr>
              <w:pStyle w:val="TAC"/>
              <w:rPr>
                <w:lang w:eastAsia="ko-KR"/>
              </w:rPr>
            </w:pPr>
          </w:p>
        </w:tc>
        <w:tc>
          <w:tcPr>
            <w:tcW w:w="1221" w:type="dxa"/>
          </w:tcPr>
          <w:p w14:paraId="4B6433B8" w14:textId="77777777" w:rsidR="00C54761" w:rsidRPr="00644C11" w:rsidRDefault="00C54761" w:rsidP="002C2669">
            <w:pPr>
              <w:pStyle w:val="TAL"/>
              <w:rPr>
                <w:lang w:eastAsia="ko-KR"/>
              </w:rPr>
            </w:pPr>
          </w:p>
        </w:tc>
      </w:tr>
      <w:tr w:rsidR="00C54761" w:rsidRPr="00644C11" w14:paraId="5ED8A4F7" w14:textId="77777777" w:rsidTr="002C2669">
        <w:trPr>
          <w:jc w:val="center"/>
        </w:trPr>
        <w:tc>
          <w:tcPr>
            <w:tcW w:w="5671" w:type="dxa"/>
            <w:gridSpan w:val="10"/>
            <w:tcBorders>
              <w:left w:val="single" w:sz="6" w:space="0" w:color="auto"/>
              <w:right w:val="single" w:sz="6" w:space="0" w:color="auto"/>
            </w:tcBorders>
          </w:tcPr>
          <w:p w14:paraId="2F5CC754" w14:textId="77777777" w:rsidR="00C54761" w:rsidRDefault="00C54761" w:rsidP="002C2669">
            <w:pPr>
              <w:pStyle w:val="TAC"/>
              <w:rPr>
                <w:lang w:eastAsia="ko-KR"/>
              </w:rPr>
            </w:pPr>
          </w:p>
        </w:tc>
        <w:tc>
          <w:tcPr>
            <w:tcW w:w="1221" w:type="dxa"/>
          </w:tcPr>
          <w:p w14:paraId="1557A81A" w14:textId="77777777" w:rsidR="00C54761" w:rsidRPr="00644C11" w:rsidRDefault="00C54761" w:rsidP="002C2669">
            <w:pPr>
              <w:pStyle w:val="TAL"/>
              <w:rPr>
                <w:lang w:eastAsia="ko-KR"/>
              </w:rPr>
            </w:pPr>
          </w:p>
        </w:tc>
      </w:tr>
      <w:tr w:rsidR="00C54761" w:rsidRPr="00644C11" w14:paraId="52BDAB28" w14:textId="77777777" w:rsidTr="002C2669">
        <w:trPr>
          <w:jc w:val="center"/>
        </w:trPr>
        <w:tc>
          <w:tcPr>
            <w:tcW w:w="5671" w:type="dxa"/>
            <w:gridSpan w:val="10"/>
            <w:tcBorders>
              <w:left w:val="single" w:sz="6" w:space="0" w:color="auto"/>
              <w:right w:val="single" w:sz="6" w:space="0" w:color="auto"/>
            </w:tcBorders>
          </w:tcPr>
          <w:p w14:paraId="383D886C" w14:textId="77777777" w:rsidR="00C54761" w:rsidRDefault="00C54761" w:rsidP="002C2669">
            <w:pPr>
              <w:pStyle w:val="TAC"/>
              <w:rPr>
                <w:lang w:eastAsia="ko-KR"/>
              </w:rPr>
            </w:pPr>
          </w:p>
        </w:tc>
        <w:tc>
          <w:tcPr>
            <w:tcW w:w="1221" w:type="dxa"/>
          </w:tcPr>
          <w:p w14:paraId="2BA77845" w14:textId="77777777" w:rsidR="00C54761" w:rsidRPr="00644C11" w:rsidRDefault="00C54761" w:rsidP="002C2669">
            <w:pPr>
              <w:pStyle w:val="TAL"/>
              <w:rPr>
                <w:lang w:eastAsia="ko-KR"/>
              </w:rPr>
            </w:pPr>
          </w:p>
        </w:tc>
      </w:tr>
      <w:tr w:rsidR="00C54761" w:rsidRPr="00644C11" w14:paraId="12B707A3" w14:textId="77777777" w:rsidTr="002C2669">
        <w:trPr>
          <w:jc w:val="center"/>
        </w:trPr>
        <w:tc>
          <w:tcPr>
            <w:tcW w:w="5671" w:type="dxa"/>
            <w:gridSpan w:val="10"/>
            <w:tcBorders>
              <w:left w:val="single" w:sz="6" w:space="0" w:color="auto"/>
              <w:bottom w:val="single" w:sz="4" w:space="0" w:color="auto"/>
              <w:right w:val="single" w:sz="6" w:space="0" w:color="auto"/>
            </w:tcBorders>
          </w:tcPr>
          <w:p w14:paraId="515C114B" w14:textId="77777777" w:rsidR="00C54761" w:rsidRDefault="00C54761" w:rsidP="002C2669">
            <w:pPr>
              <w:pStyle w:val="TAC"/>
              <w:rPr>
                <w:lang w:eastAsia="ko-KR"/>
              </w:rPr>
            </w:pPr>
          </w:p>
        </w:tc>
        <w:tc>
          <w:tcPr>
            <w:tcW w:w="1221" w:type="dxa"/>
          </w:tcPr>
          <w:p w14:paraId="54105C70" w14:textId="77777777" w:rsidR="00C54761" w:rsidRPr="00644C11" w:rsidRDefault="00C54761" w:rsidP="002C2669">
            <w:pPr>
              <w:pStyle w:val="TAL"/>
              <w:rPr>
                <w:lang w:eastAsia="ko-KR"/>
              </w:rPr>
            </w:pPr>
            <w:r>
              <w:rPr>
                <w:lang w:eastAsia="ko-KR"/>
              </w:rPr>
              <w:t>octet 15*</w:t>
            </w:r>
          </w:p>
        </w:tc>
      </w:tr>
    </w:tbl>
    <w:p w14:paraId="12ACAE9E" w14:textId="0D8383DA" w:rsidR="00C54761" w:rsidRPr="00EC5F3C" w:rsidRDefault="00C54761" w:rsidP="00C54761">
      <w:pPr>
        <w:pStyle w:val="TF"/>
        <w:rPr>
          <w:lang w:val="fr-FR"/>
        </w:rPr>
      </w:pPr>
      <w:r w:rsidRPr="00EC5F3C">
        <w:rPr>
          <w:lang w:val="fr-FR"/>
        </w:rPr>
        <w:t>Figure 9.</w:t>
      </w:r>
      <w:r>
        <w:rPr>
          <w:lang w:val="fr-FR"/>
        </w:rPr>
        <w:t>17</w:t>
      </w:r>
      <w:r w:rsidRPr="00EC5F3C">
        <w:rPr>
          <w:lang w:val="fr-FR"/>
        </w:rPr>
        <w:t>.2: queueMaxSDU</w:t>
      </w:r>
      <w:r>
        <w:rPr>
          <w:lang w:val="fr-FR"/>
        </w:rPr>
        <w:t>Entry</w:t>
      </w:r>
    </w:p>
    <w:p w14:paraId="05B391EF" w14:textId="756E0687" w:rsidR="00C54761" w:rsidRPr="00D25151" w:rsidRDefault="00C54761" w:rsidP="00C54761">
      <w:pPr>
        <w:pStyle w:val="TH"/>
      </w:pPr>
      <w:r w:rsidRPr="00D25151">
        <w:t>Table 9.</w:t>
      </w:r>
      <w:r>
        <w:t>17</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C54761" w:rsidRPr="00A81C70" w14:paraId="333018DB" w14:textId="77777777" w:rsidTr="002C2669">
        <w:trPr>
          <w:trHeight w:val="384"/>
          <w:jc w:val="center"/>
        </w:trPr>
        <w:tc>
          <w:tcPr>
            <w:tcW w:w="7105" w:type="dxa"/>
            <w:gridSpan w:val="3"/>
            <w:tcBorders>
              <w:bottom w:val="nil"/>
            </w:tcBorders>
          </w:tcPr>
          <w:p w14:paraId="54F22995" w14:textId="77777777" w:rsidR="00C54761" w:rsidRDefault="00C54761" w:rsidP="002C2669">
            <w:pPr>
              <w:pStyle w:val="TAL"/>
              <w:rPr>
                <w:rFonts w:cs="Arial"/>
              </w:rPr>
            </w:pPr>
            <w:r>
              <w:rPr>
                <w:rFonts w:cs="Arial"/>
              </w:rPr>
              <w:t>TrafficClass (octet 1 bits 1 to 3)</w:t>
            </w:r>
          </w:p>
          <w:p w14:paraId="693215F6" w14:textId="77777777" w:rsidR="00C54761" w:rsidRDefault="00C54761" w:rsidP="002C2669">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41818098" w14:textId="77777777" w:rsidR="00C54761" w:rsidRDefault="00C54761" w:rsidP="002C2669">
            <w:pPr>
              <w:pStyle w:val="TAL"/>
              <w:rPr>
                <w:rFonts w:cs="Arial"/>
              </w:rPr>
            </w:pPr>
          </w:p>
          <w:p w14:paraId="202F1539" w14:textId="77777777" w:rsidR="00C54761" w:rsidRDefault="00C54761" w:rsidP="002C2669">
            <w:pPr>
              <w:pStyle w:val="TAL"/>
              <w:rPr>
                <w:rFonts w:cs="Arial"/>
              </w:rPr>
            </w:pPr>
            <w:r>
              <w:rPr>
                <w:rFonts w:cs="Arial"/>
              </w:rPr>
              <w:t>TransmissionOverrun presence indicator (TOPI)</w:t>
            </w:r>
          </w:p>
          <w:p w14:paraId="494DE28E" w14:textId="77777777" w:rsidR="00C54761" w:rsidRPr="00A81C70" w:rsidRDefault="00C54761" w:rsidP="002C2669">
            <w:pPr>
              <w:pStyle w:val="TAL"/>
            </w:pPr>
            <w:r w:rsidRPr="00A81C70">
              <w:t>Bit</w:t>
            </w:r>
          </w:p>
          <w:p w14:paraId="4BF939ED" w14:textId="77777777" w:rsidR="00C54761" w:rsidRPr="00A81C70" w:rsidRDefault="00C54761" w:rsidP="002C2669">
            <w:pPr>
              <w:pStyle w:val="TAL"/>
              <w:rPr>
                <w:b/>
                <w:bCs/>
              </w:rPr>
            </w:pPr>
            <w:r>
              <w:rPr>
                <w:b/>
                <w:bCs/>
              </w:rPr>
              <w:t>4</w:t>
            </w:r>
          </w:p>
        </w:tc>
      </w:tr>
      <w:tr w:rsidR="00C54761" w:rsidRPr="00A81C70" w14:paraId="4545DA4E" w14:textId="77777777" w:rsidTr="002C2669">
        <w:trPr>
          <w:trHeight w:val="187"/>
          <w:jc w:val="center"/>
        </w:trPr>
        <w:tc>
          <w:tcPr>
            <w:tcW w:w="365" w:type="dxa"/>
            <w:tcBorders>
              <w:top w:val="nil"/>
              <w:left w:val="single" w:sz="4" w:space="0" w:color="auto"/>
              <w:bottom w:val="nil"/>
              <w:right w:val="nil"/>
            </w:tcBorders>
          </w:tcPr>
          <w:p w14:paraId="573668A4" w14:textId="77777777" w:rsidR="00C54761" w:rsidRPr="00A81C70" w:rsidRDefault="00C54761" w:rsidP="002C2669">
            <w:pPr>
              <w:pStyle w:val="TAL"/>
            </w:pPr>
            <w:r w:rsidRPr="00A81C70">
              <w:t>0</w:t>
            </w:r>
          </w:p>
        </w:tc>
        <w:tc>
          <w:tcPr>
            <w:tcW w:w="6740" w:type="dxa"/>
            <w:gridSpan w:val="2"/>
            <w:tcBorders>
              <w:top w:val="nil"/>
              <w:left w:val="nil"/>
              <w:bottom w:val="nil"/>
              <w:right w:val="single" w:sz="4" w:space="0" w:color="auto"/>
            </w:tcBorders>
          </w:tcPr>
          <w:p w14:paraId="5D5948AC" w14:textId="77777777" w:rsidR="00C54761" w:rsidRPr="00A81C70" w:rsidRDefault="00C54761" w:rsidP="002C2669">
            <w:pPr>
              <w:pStyle w:val="TAL"/>
            </w:pPr>
            <w:r>
              <w:t>TransmisisonOverrun</w:t>
            </w:r>
            <w:r w:rsidRPr="00A81C70">
              <w:t xml:space="preserve"> is not present</w:t>
            </w:r>
          </w:p>
        </w:tc>
      </w:tr>
      <w:tr w:rsidR="00C54761" w:rsidRPr="00A81C70" w14:paraId="4CFF2DE2" w14:textId="77777777" w:rsidTr="002C2669">
        <w:trPr>
          <w:trHeight w:val="184"/>
          <w:jc w:val="center"/>
        </w:trPr>
        <w:tc>
          <w:tcPr>
            <w:tcW w:w="365" w:type="dxa"/>
            <w:tcBorders>
              <w:top w:val="nil"/>
              <w:left w:val="single" w:sz="4" w:space="0" w:color="auto"/>
              <w:bottom w:val="nil"/>
              <w:right w:val="nil"/>
            </w:tcBorders>
          </w:tcPr>
          <w:p w14:paraId="23D4CACA" w14:textId="77777777" w:rsidR="00C54761" w:rsidRPr="00A81C70" w:rsidRDefault="00C54761" w:rsidP="002C2669">
            <w:pPr>
              <w:pStyle w:val="TAL"/>
            </w:pPr>
            <w:r w:rsidRPr="00A81C70">
              <w:t>1</w:t>
            </w:r>
          </w:p>
        </w:tc>
        <w:tc>
          <w:tcPr>
            <w:tcW w:w="6740" w:type="dxa"/>
            <w:gridSpan w:val="2"/>
            <w:tcBorders>
              <w:top w:val="nil"/>
              <w:left w:val="nil"/>
              <w:bottom w:val="nil"/>
              <w:right w:val="single" w:sz="4" w:space="0" w:color="auto"/>
            </w:tcBorders>
          </w:tcPr>
          <w:p w14:paraId="357462CD" w14:textId="77777777" w:rsidR="00C54761" w:rsidRPr="00A81C70" w:rsidRDefault="00C54761" w:rsidP="002C2669">
            <w:pPr>
              <w:pStyle w:val="TAL"/>
            </w:pPr>
            <w:r>
              <w:t>TransmissionOverrun</w:t>
            </w:r>
            <w:r w:rsidRPr="00A81C70">
              <w:t xml:space="preserve"> is present</w:t>
            </w:r>
          </w:p>
        </w:tc>
      </w:tr>
      <w:tr w:rsidR="00C54761" w:rsidRPr="00D25151" w14:paraId="3CFA2D92" w14:textId="77777777" w:rsidTr="002C2669">
        <w:trPr>
          <w:gridAfter w:val="1"/>
          <w:wAfter w:w="8" w:type="dxa"/>
          <w:cantSplit/>
          <w:jc w:val="center"/>
        </w:trPr>
        <w:tc>
          <w:tcPr>
            <w:tcW w:w="7097" w:type="dxa"/>
            <w:gridSpan w:val="2"/>
          </w:tcPr>
          <w:p w14:paraId="74902804" w14:textId="77777777" w:rsidR="00C54761" w:rsidRDefault="00C54761" w:rsidP="002C2669">
            <w:pPr>
              <w:pStyle w:val="TAL"/>
              <w:rPr>
                <w:rFonts w:cs="Arial"/>
              </w:rPr>
            </w:pPr>
          </w:p>
          <w:p w14:paraId="595C1764" w14:textId="77777777" w:rsidR="00C54761" w:rsidRPr="00D25151" w:rsidRDefault="00C54761" w:rsidP="002C2669">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C54761" w:rsidRPr="00D25151" w14:paraId="699BBFB4" w14:textId="77777777" w:rsidTr="002C2669">
        <w:trPr>
          <w:gridAfter w:val="1"/>
          <w:wAfter w:w="8" w:type="dxa"/>
          <w:cantSplit/>
          <w:jc w:val="center"/>
        </w:trPr>
        <w:tc>
          <w:tcPr>
            <w:tcW w:w="7097" w:type="dxa"/>
            <w:gridSpan w:val="2"/>
          </w:tcPr>
          <w:p w14:paraId="64B31680" w14:textId="77777777" w:rsidR="00C54761" w:rsidRDefault="00C54761" w:rsidP="002C2669">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45730BE2" w14:textId="77777777" w:rsidR="00C54761" w:rsidRPr="00D25151" w:rsidRDefault="00C54761" w:rsidP="002C2669">
            <w:pPr>
              <w:pStyle w:val="TAL"/>
              <w:rPr>
                <w:rFonts w:cs="Arial"/>
              </w:rPr>
            </w:pPr>
          </w:p>
        </w:tc>
      </w:tr>
      <w:tr w:rsidR="00C54761" w:rsidRPr="00D25151" w14:paraId="75320E9F" w14:textId="77777777" w:rsidTr="002C2669">
        <w:trPr>
          <w:gridAfter w:val="1"/>
          <w:wAfter w:w="8" w:type="dxa"/>
          <w:cantSplit/>
          <w:jc w:val="center"/>
        </w:trPr>
        <w:tc>
          <w:tcPr>
            <w:tcW w:w="7097" w:type="dxa"/>
            <w:gridSpan w:val="2"/>
          </w:tcPr>
          <w:p w14:paraId="17165E18" w14:textId="77777777" w:rsidR="00C54761" w:rsidRPr="00D25151" w:rsidRDefault="00C54761" w:rsidP="002C2669">
            <w:pPr>
              <w:pStyle w:val="TAL"/>
            </w:pPr>
            <w:r>
              <w:rPr>
                <w:rFonts w:cs="Arial"/>
              </w:rPr>
              <w:t xml:space="preserve">TransmissionOverrun </w:t>
            </w:r>
            <w:r w:rsidRPr="00D25151">
              <w:t>(octet</w:t>
            </w:r>
            <w:r>
              <w:t>s</w:t>
            </w:r>
            <w:r w:rsidRPr="00D25151">
              <w:t xml:space="preserve"> </w:t>
            </w:r>
            <w:r>
              <w:t>5 to 13</w:t>
            </w:r>
            <w:r w:rsidRPr="00D25151">
              <w:t>)</w:t>
            </w:r>
          </w:p>
          <w:p w14:paraId="5024824E" w14:textId="77777777" w:rsidR="00C54761" w:rsidRDefault="00C54761" w:rsidP="002C2669">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23A7BE08" w14:textId="77777777" w:rsidR="00C54761" w:rsidRPr="00D25151" w:rsidRDefault="00C54761" w:rsidP="002C2669">
            <w:pPr>
              <w:pStyle w:val="TAL"/>
              <w:rPr>
                <w:rFonts w:cs="Arial"/>
              </w:rPr>
            </w:pPr>
          </w:p>
        </w:tc>
      </w:tr>
      <w:tr w:rsidR="00C54761" w:rsidRPr="00D25151" w14:paraId="585C87ED" w14:textId="77777777" w:rsidTr="002C2669">
        <w:trPr>
          <w:gridAfter w:val="1"/>
          <w:wAfter w:w="8" w:type="dxa"/>
          <w:cantSplit/>
          <w:jc w:val="center"/>
        </w:trPr>
        <w:tc>
          <w:tcPr>
            <w:tcW w:w="7097" w:type="dxa"/>
            <w:gridSpan w:val="2"/>
          </w:tcPr>
          <w:p w14:paraId="1C67E22D" w14:textId="77777777" w:rsidR="00C54761" w:rsidRPr="00D25151" w:rsidRDefault="00C54761" w:rsidP="002C2669">
            <w:pPr>
              <w:pStyle w:val="TAL"/>
              <w:rPr>
                <w:rFonts w:cs="Arial"/>
              </w:rPr>
            </w:pPr>
            <w:r>
              <w:rPr>
                <w:rFonts w:cs="Arial"/>
              </w:rPr>
              <w:t xml:space="preserve">NOTE: </w:t>
            </w:r>
            <w:r w:rsidRPr="00F85509">
              <w:t>The "Set parameter" operation shall not be applicable</w:t>
            </w:r>
            <w:r>
              <w:t xml:space="preserve"> to TransmissionOverrun</w:t>
            </w:r>
          </w:p>
        </w:tc>
      </w:tr>
    </w:tbl>
    <w:p w14:paraId="6075A319" w14:textId="77777777" w:rsidR="00D4527F" w:rsidRPr="00644C11" w:rsidRDefault="00D4527F" w:rsidP="0028171D"/>
    <w:p w14:paraId="56399AA6" w14:textId="1C751D34" w:rsidR="005B5AD6" w:rsidRPr="00644C11" w:rsidRDefault="002820D5" w:rsidP="007A3061">
      <w:pPr>
        <w:pStyle w:val="Heading1"/>
      </w:pPr>
      <w:bookmarkStart w:id="759" w:name="_Toc45216204"/>
      <w:bookmarkStart w:id="760" w:name="_Toc51931773"/>
      <w:bookmarkStart w:id="761" w:name="_Toc58235137"/>
      <w:bookmarkStart w:id="762" w:name="_Toc155426650"/>
      <w:r w:rsidRPr="00644C11">
        <w:t>10</w:t>
      </w:r>
      <w:r w:rsidR="005B5AD6" w:rsidRPr="00644C11">
        <w:tab/>
        <w:t>Timers of port management service</w:t>
      </w:r>
      <w:bookmarkEnd w:id="702"/>
      <w:bookmarkEnd w:id="703"/>
      <w:bookmarkEnd w:id="759"/>
      <w:bookmarkEnd w:id="760"/>
      <w:bookmarkEnd w:id="761"/>
      <w:bookmarkEnd w:id="762"/>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3" w:name="_Toc33963299"/>
      <w:bookmarkStart w:id="764" w:name="_Toc34393369"/>
      <w:bookmarkStart w:id="765" w:name="_Toc45216205"/>
      <w:bookmarkStart w:id="766" w:name="_Toc51931774"/>
      <w:bookmarkStart w:id="767" w:name="_Toc58235138"/>
      <w:bookmarkStart w:id="768" w:name="_Toc155426651"/>
      <w:r w:rsidRPr="00644C11">
        <w:t xml:space="preserve">Annex </w:t>
      </w:r>
      <w:r w:rsidR="00CB4F14" w:rsidRPr="00644C11">
        <w:t>A</w:t>
      </w:r>
      <w:r w:rsidRPr="00644C11">
        <w:t xml:space="preserve"> (informative):</w:t>
      </w:r>
      <w:r w:rsidRPr="00644C11">
        <w:br/>
        <w:t>Change history</w:t>
      </w:r>
      <w:bookmarkEnd w:id="763"/>
      <w:bookmarkEnd w:id="764"/>
      <w:bookmarkEnd w:id="765"/>
      <w:bookmarkEnd w:id="766"/>
      <w:bookmarkEnd w:id="767"/>
      <w:bookmarkEnd w:id="768"/>
    </w:p>
    <w:p w14:paraId="69DCB1D9" w14:textId="77777777" w:rsidR="00054A22" w:rsidRPr="00644C11" w:rsidRDefault="00054A22" w:rsidP="00054A22">
      <w:pPr>
        <w:pStyle w:val="TH"/>
      </w:pPr>
      <w:bookmarkStart w:id="769" w:name="historyclause"/>
      <w:bookmarkEnd w:id="76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4072D" w:rsidRPr="00644C11" w14:paraId="18589A6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6EE7436" w14:textId="7F5F1754" w:rsidR="00A4072D" w:rsidRDefault="00A4072D" w:rsidP="001F46D1">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D22B9" w14:textId="1C410305" w:rsidR="00A4072D" w:rsidRDefault="00A4072D" w:rsidP="001F46D1">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9C448" w14:textId="4A76B2D5" w:rsidR="00A4072D" w:rsidRPr="00A4072D" w:rsidRDefault="00A4072D" w:rsidP="00A4072D">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CBFD62" w14:textId="02800408" w:rsidR="00A4072D" w:rsidRDefault="00A4072D" w:rsidP="001F46D1">
            <w:pPr>
              <w:pStyle w:val="TAL"/>
              <w:rPr>
                <w:sz w:val="16"/>
                <w:szCs w:val="16"/>
              </w:rPr>
            </w:pPr>
            <w:r>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AC482C6" w14:textId="72EEA85A" w:rsidR="00A4072D" w:rsidRDefault="00A4072D"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9CE88" w14:textId="2A2F9AD3" w:rsidR="00A4072D" w:rsidRDefault="00A4072D"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500C3" w14:textId="3CB0A663" w:rsidR="00A4072D" w:rsidRDefault="00A4072D" w:rsidP="001F46D1">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C02" w14:textId="2798F529" w:rsidR="00A4072D" w:rsidRDefault="00A4072D" w:rsidP="001F46D1">
            <w:pPr>
              <w:pStyle w:val="TAC"/>
              <w:rPr>
                <w:sz w:val="16"/>
                <w:szCs w:val="16"/>
              </w:rPr>
            </w:pPr>
            <w:r>
              <w:rPr>
                <w:sz w:val="16"/>
                <w:szCs w:val="16"/>
              </w:rPr>
              <w:t>17.7.0</w:t>
            </w:r>
          </w:p>
        </w:tc>
      </w:tr>
      <w:tr w:rsidR="004800E7" w:rsidRPr="00644C11" w14:paraId="1FEE877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08EA055" w14:textId="32B573B5" w:rsidR="004800E7" w:rsidRDefault="00F37AD3" w:rsidP="001F46D1">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C75B" w14:textId="7624C516" w:rsidR="004800E7" w:rsidRDefault="00F37AD3" w:rsidP="001F46D1">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1A5E1" w14:textId="76481828" w:rsidR="004800E7" w:rsidRPr="002F3604" w:rsidRDefault="002F3604" w:rsidP="00A4072D">
            <w:pPr>
              <w:spacing w:after="0"/>
              <w:jc w:val="center"/>
              <w:rPr>
                <w:rFonts w:ascii="Arial" w:hAnsi="Arial" w:cs="Arial"/>
                <w:sz w:val="18"/>
                <w:szCs w:val="18"/>
                <w:lang w:eastAsia="en-GB"/>
              </w:rPr>
            </w:pPr>
            <w:r>
              <w:rPr>
                <w:rFonts w:ascii="Arial" w:hAnsi="Arial" w:cs="Arial"/>
                <w:sz w:val="18"/>
                <w:szCs w:val="18"/>
              </w:rPr>
              <w:t>CP-233193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558EF1" w14:textId="7BA9D121" w:rsidR="004800E7" w:rsidRDefault="00F37AD3" w:rsidP="001F46D1">
            <w:pPr>
              <w:pStyle w:val="TAL"/>
              <w:rPr>
                <w:sz w:val="16"/>
                <w:szCs w:val="16"/>
              </w:rPr>
            </w:pPr>
            <w:r>
              <w:rPr>
                <w:sz w:val="16"/>
                <w:szCs w:val="16"/>
              </w:rPr>
              <w:t>0029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6598419" w14:textId="3CC8CDCF" w:rsidR="004800E7" w:rsidRDefault="00F37AD3"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D9709" w14:textId="7E8C4A8C" w:rsidR="004800E7" w:rsidRDefault="00F37AD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819F3" w14:textId="6714E095" w:rsidR="004800E7" w:rsidRDefault="00F37AD3" w:rsidP="001F46D1">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8457C" w14:textId="26F89A8F" w:rsidR="004800E7" w:rsidRDefault="00F37AD3" w:rsidP="001F46D1">
            <w:pPr>
              <w:pStyle w:val="TAC"/>
              <w:rPr>
                <w:sz w:val="16"/>
                <w:szCs w:val="16"/>
              </w:rPr>
            </w:pPr>
            <w:r>
              <w:rPr>
                <w:sz w:val="16"/>
                <w:szCs w:val="16"/>
              </w:rPr>
              <w:t>17.8.0</w:t>
            </w:r>
          </w:p>
        </w:tc>
      </w:tr>
      <w:tr w:rsidR="00B94F7C" w:rsidRPr="00644C11" w14:paraId="612DFE5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0042742" w14:textId="4CE348C3" w:rsidR="00B94F7C" w:rsidRDefault="000E5DF5" w:rsidP="001F46D1">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2CAD9" w14:textId="466B39A1" w:rsidR="00B94F7C" w:rsidRDefault="000E5DF5" w:rsidP="001F46D1">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C9F54" w14:textId="235FC160" w:rsidR="00B94F7C" w:rsidRDefault="006779E7" w:rsidP="00A4072D">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4931B5" w14:textId="1A8EB8B2" w:rsidR="00B94F7C" w:rsidRDefault="000E5DF5" w:rsidP="001F46D1">
            <w:pPr>
              <w:pStyle w:val="TAL"/>
              <w:rPr>
                <w:sz w:val="16"/>
                <w:szCs w:val="16"/>
              </w:rPr>
            </w:pPr>
            <w:r>
              <w:rPr>
                <w:sz w:val="16"/>
                <w:szCs w:val="16"/>
              </w:rPr>
              <w:t>0031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904BE93" w14:textId="70504B05" w:rsidR="00B94F7C" w:rsidRDefault="000E5DF5" w:rsidP="001F46D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FF4BA" w14:textId="535AEE29" w:rsidR="00B94F7C" w:rsidRDefault="000E5DF5"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C6FFD" w14:textId="626F71BC" w:rsidR="00B94F7C" w:rsidRDefault="000E5DF5" w:rsidP="001F46D1">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136BE" w14:textId="686B2724" w:rsidR="00B94F7C" w:rsidRDefault="000E5DF5" w:rsidP="001F46D1">
            <w:pPr>
              <w:pStyle w:val="TAC"/>
              <w:rPr>
                <w:sz w:val="16"/>
                <w:szCs w:val="16"/>
              </w:rPr>
            </w:pPr>
            <w:r>
              <w:rPr>
                <w:sz w:val="16"/>
                <w:szCs w:val="16"/>
              </w:rPr>
              <w:t>17.8.0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29A59" w14:textId="77777777" w:rsidR="00011135" w:rsidRDefault="00011135">
      <w:r>
        <w:separator/>
      </w:r>
    </w:p>
    <w:p w14:paraId="7FA84EFA" w14:textId="77777777" w:rsidR="00011135" w:rsidRDefault="00011135"/>
  </w:endnote>
  <w:endnote w:type="continuationSeparator" w:id="0">
    <w:p w14:paraId="256417FC" w14:textId="77777777" w:rsidR="00011135" w:rsidRDefault="00011135">
      <w:r>
        <w:continuationSeparator/>
      </w:r>
    </w:p>
    <w:p w14:paraId="0BF8E98E" w14:textId="77777777" w:rsidR="00011135" w:rsidRDefault="00011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FDA4" w14:textId="77777777" w:rsidR="00011135" w:rsidRDefault="00011135">
      <w:r>
        <w:separator/>
      </w:r>
    </w:p>
    <w:p w14:paraId="361F73B7" w14:textId="77777777" w:rsidR="00011135" w:rsidRDefault="00011135"/>
  </w:footnote>
  <w:footnote w:type="continuationSeparator" w:id="0">
    <w:p w14:paraId="759D2122" w14:textId="77777777" w:rsidR="00011135" w:rsidRDefault="00011135">
      <w:r>
        <w:continuationSeparator/>
      </w:r>
    </w:p>
    <w:p w14:paraId="280D02F9" w14:textId="77777777" w:rsidR="00011135" w:rsidRDefault="000111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DD8FBFF"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3D2">
      <w:rPr>
        <w:rFonts w:ascii="Arial" w:hAnsi="Arial" w:cs="Arial"/>
        <w:b/>
        <w:noProof/>
        <w:sz w:val="18"/>
        <w:szCs w:val="18"/>
      </w:rPr>
      <w:t>3GPP TS 24.539 V17.8.0 (2023-12)</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06FA1A05"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3D2">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11135"/>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45CE"/>
    <w:rsid w:val="000B5D23"/>
    <w:rsid w:val="000C0993"/>
    <w:rsid w:val="000C1980"/>
    <w:rsid w:val="000C2323"/>
    <w:rsid w:val="000C2B36"/>
    <w:rsid w:val="000C47C3"/>
    <w:rsid w:val="000C6208"/>
    <w:rsid w:val="000D1CD6"/>
    <w:rsid w:val="000D481F"/>
    <w:rsid w:val="000D4A02"/>
    <w:rsid w:val="000D58AB"/>
    <w:rsid w:val="000E0829"/>
    <w:rsid w:val="000E3F59"/>
    <w:rsid w:val="000E5DF5"/>
    <w:rsid w:val="000F20F1"/>
    <w:rsid w:val="000F30CC"/>
    <w:rsid w:val="000F32DF"/>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53D2"/>
    <w:rsid w:val="001467A6"/>
    <w:rsid w:val="00150A5B"/>
    <w:rsid w:val="00150A6F"/>
    <w:rsid w:val="00156162"/>
    <w:rsid w:val="00156B7F"/>
    <w:rsid w:val="0016302B"/>
    <w:rsid w:val="001673BF"/>
    <w:rsid w:val="00167F0A"/>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2B21"/>
    <w:rsid w:val="00223A65"/>
    <w:rsid w:val="00233D8D"/>
    <w:rsid w:val="002347A2"/>
    <w:rsid w:val="002352EC"/>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0307"/>
    <w:rsid w:val="002D0C6D"/>
    <w:rsid w:val="002D2359"/>
    <w:rsid w:val="002E00EE"/>
    <w:rsid w:val="002E2DEA"/>
    <w:rsid w:val="002F3604"/>
    <w:rsid w:val="0030133C"/>
    <w:rsid w:val="00306015"/>
    <w:rsid w:val="003120E3"/>
    <w:rsid w:val="003172DC"/>
    <w:rsid w:val="0032041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3FE"/>
    <w:rsid w:val="004236FF"/>
    <w:rsid w:val="004268B1"/>
    <w:rsid w:val="0043229E"/>
    <w:rsid w:val="00432758"/>
    <w:rsid w:val="00432AB7"/>
    <w:rsid w:val="004345EC"/>
    <w:rsid w:val="00437485"/>
    <w:rsid w:val="004374AC"/>
    <w:rsid w:val="0044495E"/>
    <w:rsid w:val="00446AE9"/>
    <w:rsid w:val="00446F5F"/>
    <w:rsid w:val="00447253"/>
    <w:rsid w:val="0045303E"/>
    <w:rsid w:val="00457F95"/>
    <w:rsid w:val="00462AF2"/>
    <w:rsid w:val="004635BE"/>
    <w:rsid w:val="00465515"/>
    <w:rsid w:val="004675D2"/>
    <w:rsid w:val="00471B03"/>
    <w:rsid w:val="004800E7"/>
    <w:rsid w:val="0048078D"/>
    <w:rsid w:val="00483D08"/>
    <w:rsid w:val="00486301"/>
    <w:rsid w:val="00491875"/>
    <w:rsid w:val="004A1120"/>
    <w:rsid w:val="004A4723"/>
    <w:rsid w:val="004A47AD"/>
    <w:rsid w:val="004A739B"/>
    <w:rsid w:val="004B57FC"/>
    <w:rsid w:val="004B6DA5"/>
    <w:rsid w:val="004C3D0B"/>
    <w:rsid w:val="004D3578"/>
    <w:rsid w:val="004D59DA"/>
    <w:rsid w:val="004E0202"/>
    <w:rsid w:val="004E1F5D"/>
    <w:rsid w:val="004E213A"/>
    <w:rsid w:val="004E5C12"/>
    <w:rsid w:val="004E61D4"/>
    <w:rsid w:val="004E7FA3"/>
    <w:rsid w:val="004F0988"/>
    <w:rsid w:val="004F2F02"/>
    <w:rsid w:val="004F329C"/>
    <w:rsid w:val="004F3340"/>
    <w:rsid w:val="004F644E"/>
    <w:rsid w:val="004F687E"/>
    <w:rsid w:val="00502590"/>
    <w:rsid w:val="0050518E"/>
    <w:rsid w:val="005057C4"/>
    <w:rsid w:val="00506492"/>
    <w:rsid w:val="00507A61"/>
    <w:rsid w:val="00513E29"/>
    <w:rsid w:val="00517ED1"/>
    <w:rsid w:val="0052379A"/>
    <w:rsid w:val="0052715F"/>
    <w:rsid w:val="005302E3"/>
    <w:rsid w:val="0053388B"/>
    <w:rsid w:val="00535523"/>
    <w:rsid w:val="00535773"/>
    <w:rsid w:val="005408AB"/>
    <w:rsid w:val="00543E6C"/>
    <w:rsid w:val="005444AA"/>
    <w:rsid w:val="00544D55"/>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11E1"/>
    <w:rsid w:val="005D2E01"/>
    <w:rsid w:val="005D7526"/>
    <w:rsid w:val="005E4BB2"/>
    <w:rsid w:val="005F0163"/>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779E7"/>
    <w:rsid w:val="006804FB"/>
    <w:rsid w:val="0068457A"/>
    <w:rsid w:val="00685003"/>
    <w:rsid w:val="00686B76"/>
    <w:rsid w:val="0069633B"/>
    <w:rsid w:val="006A0125"/>
    <w:rsid w:val="006A07FB"/>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1BE"/>
    <w:rsid w:val="006E5C86"/>
    <w:rsid w:val="006F1318"/>
    <w:rsid w:val="006F5957"/>
    <w:rsid w:val="006F6287"/>
    <w:rsid w:val="006F781F"/>
    <w:rsid w:val="006F7A43"/>
    <w:rsid w:val="007009CD"/>
    <w:rsid w:val="00701116"/>
    <w:rsid w:val="00702658"/>
    <w:rsid w:val="00704379"/>
    <w:rsid w:val="00704CAD"/>
    <w:rsid w:val="007053CC"/>
    <w:rsid w:val="00713C44"/>
    <w:rsid w:val="00715BEB"/>
    <w:rsid w:val="007177E3"/>
    <w:rsid w:val="00727599"/>
    <w:rsid w:val="00730A28"/>
    <w:rsid w:val="00731556"/>
    <w:rsid w:val="00734A5B"/>
    <w:rsid w:val="007360E2"/>
    <w:rsid w:val="0074026F"/>
    <w:rsid w:val="007429F6"/>
    <w:rsid w:val="00744E76"/>
    <w:rsid w:val="00744F57"/>
    <w:rsid w:val="0074565E"/>
    <w:rsid w:val="00745D4A"/>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0DBE"/>
    <w:rsid w:val="008454CE"/>
    <w:rsid w:val="008465F2"/>
    <w:rsid w:val="00856AC7"/>
    <w:rsid w:val="00857319"/>
    <w:rsid w:val="00861CCE"/>
    <w:rsid w:val="00863CFD"/>
    <w:rsid w:val="008647F5"/>
    <w:rsid w:val="00866632"/>
    <w:rsid w:val="008768CA"/>
    <w:rsid w:val="00876EAE"/>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17E3"/>
    <w:rsid w:val="00912695"/>
    <w:rsid w:val="0091348E"/>
    <w:rsid w:val="00915576"/>
    <w:rsid w:val="00917CCB"/>
    <w:rsid w:val="0092519F"/>
    <w:rsid w:val="00937D5F"/>
    <w:rsid w:val="00942EC2"/>
    <w:rsid w:val="00951A70"/>
    <w:rsid w:val="009573D3"/>
    <w:rsid w:val="00960DF9"/>
    <w:rsid w:val="00963911"/>
    <w:rsid w:val="009656E4"/>
    <w:rsid w:val="00965E44"/>
    <w:rsid w:val="00972514"/>
    <w:rsid w:val="00972C99"/>
    <w:rsid w:val="00973FDC"/>
    <w:rsid w:val="009741B6"/>
    <w:rsid w:val="0097558B"/>
    <w:rsid w:val="009935E5"/>
    <w:rsid w:val="009A5961"/>
    <w:rsid w:val="009A76E6"/>
    <w:rsid w:val="009A7EBF"/>
    <w:rsid w:val="009B2FDB"/>
    <w:rsid w:val="009B4512"/>
    <w:rsid w:val="009B4854"/>
    <w:rsid w:val="009C05D2"/>
    <w:rsid w:val="009C202F"/>
    <w:rsid w:val="009C2E9E"/>
    <w:rsid w:val="009C5D37"/>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6956"/>
    <w:rsid w:val="00A27486"/>
    <w:rsid w:val="00A30F2F"/>
    <w:rsid w:val="00A3302A"/>
    <w:rsid w:val="00A356C6"/>
    <w:rsid w:val="00A35C7A"/>
    <w:rsid w:val="00A37541"/>
    <w:rsid w:val="00A3780D"/>
    <w:rsid w:val="00A4072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01FF"/>
    <w:rsid w:val="00AE268B"/>
    <w:rsid w:val="00AE5F32"/>
    <w:rsid w:val="00AE65E2"/>
    <w:rsid w:val="00AE75BE"/>
    <w:rsid w:val="00AF0474"/>
    <w:rsid w:val="00AF09DD"/>
    <w:rsid w:val="00AF10FB"/>
    <w:rsid w:val="00AF1E5C"/>
    <w:rsid w:val="00AF224C"/>
    <w:rsid w:val="00AF5A46"/>
    <w:rsid w:val="00B00D77"/>
    <w:rsid w:val="00B03C85"/>
    <w:rsid w:val="00B049C6"/>
    <w:rsid w:val="00B15041"/>
    <w:rsid w:val="00B15449"/>
    <w:rsid w:val="00B1668C"/>
    <w:rsid w:val="00B20BAB"/>
    <w:rsid w:val="00B20DBE"/>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4F7C"/>
    <w:rsid w:val="00B96843"/>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1"/>
    <w:rsid w:val="00C54769"/>
    <w:rsid w:val="00C56B34"/>
    <w:rsid w:val="00C5766B"/>
    <w:rsid w:val="00C72823"/>
    <w:rsid w:val="00C72833"/>
    <w:rsid w:val="00C72DC9"/>
    <w:rsid w:val="00C77631"/>
    <w:rsid w:val="00C80C9E"/>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090"/>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586F"/>
    <w:rsid w:val="00D76048"/>
    <w:rsid w:val="00D76628"/>
    <w:rsid w:val="00D779F3"/>
    <w:rsid w:val="00D81F8D"/>
    <w:rsid w:val="00D829C5"/>
    <w:rsid w:val="00D83327"/>
    <w:rsid w:val="00D83EF3"/>
    <w:rsid w:val="00D86BD7"/>
    <w:rsid w:val="00D86FE1"/>
    <w:rsid w:val="00D87E00"/>
    <w:rsid w:val="00D9134D"/>
    <w:rsid w:val="00D93110"/>
    <w:rsid w:val="00D955FB"/>
    <w:rsid w:val="00D95C2A"/>
    <w:rsid w:val="00D9708D"/>
    <w:rsid w:val="00DA2294"/>
    <w:rsid w:val="00DA78C3"/>
    <w:rsid w:val="00DA7A03"/>
    <w:rsid w:val="00DB1517"/>
    <w:rsid w:val="00DB1818"/>
    <w:rsid w:val="00DB3FD5"/>
    <w:rsid w:val="00DB6F27"/>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07C"/>
    <w:rsid w:val="00EC726F"/>
    <w:rsid w:val="00ED4789"/>
    <w:rsid w:val="00ED53CA"/>
    <w:rsid w:val="00EE4B04"/>
    <w:rsid w:val="00EF4503"/>
    <w:rsid w:val="00EF7456"/>
    <w:rsid w:val="00F01F88"/>
    <w:rsid w:val="00F025A2"/>
    <w:rsid w:val="00F04712"/>
    <w:rsid w:val="00F07C80"/>
    <w:rsid w:val="00F13360"/>
    <w:rsid w:val="00F13781"/>
    <w:rsid w:val="00F14F5F"/>
    <w:rsid w:val="00F22EC7"/>
    <w:rsid w:val="00F254D7"/>
    <w:rsid w:val="00F31684"/>
    <w:rsid w:val="00F325C8"/>
    <w:rsid w:val="00F32E93"/>
    <w:rsid w:val="00F37AD3"/>
    <w:rsid w:val="00F40D79"/>
    <w:rsid w:val="00F41F00"/>
    <w:rsid w:val="00F423AF"/>
    <w:rsid w:val="00F44713"/>
    <w:rsid w:val="00F50276"/>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0EFD"/>
    <w:rsid w:val="00FA1266"/>
    <w:rsid w:val="00FA2186"/>
    <w:rsid w:val="00FA3232"/>
    <w:rsid w:val="00FA6DBE"/>
    <w:rsid w:val="00FB0DAC"/>
    <w:rsid w:val="00FB427E"/>
    <w:rsid w:val="00FB58D7"/>
    <w:rsid w:val="00FC1192"/>
    <w:rsid w:val="00FC49AB"/>
    <w:rsid w:val="00FC5C18"/>
    <w:rsid w:val="00FC6627"/>
    <w:rsid w:val="00FD414B"/>
    <w:rsid w:val="00FE3660"/>
    <w:rsid w:val="00FE3AAF"/>
    <w:rsid w:val="00FE4371"/>
    <w:rsid w:val="00FE5365"/>
    <w:rsid w:val="00FE5F36"/>
    <w:rsid w:val="00FE79D1"/>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50685552">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925378483">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39755215">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68776717">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65</Pages>
  <Words>31123</Words>
  <Characters>177404</Characters>
  <Application>Microsoft Office Word</Application>
  <DocSecurity>0</DocSecurity>
  <Lines>1478</Lines>
  <Paragraphs>416</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208111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24.539_CR0031R3_(Rel-17)_TEI16,Vertical_LAN</cp:lastModifiedBy>
  <cp:revision>17</cp:revision>
  <cp:lastPrinted>2019-02-25T14:05:00Z</cp:lastPrinted>
  <dcterms:created xsi:type="dcterms:W3CDTF">2024-01-06T07:44:00Z</dcterms:created>
  <dcterms:modified xsi:type="dcterms:W3CDTF">2024-01-06T08:42:00Z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