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3129488"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A864CF">
              <w:t>4</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B26963">
              <w:rPr>
                <w:sz w:val="32"/>
              </w:rPr>
              <w:t>10</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 xml:space="preserve">Ranging based services and </w:t>
            </w:r>
            <w:proofErr w:type="spellStart"/>
            <w:r w:rsidRPr="007800F2">
              <w:t>sidelink</w:t>
            </w:r>
            <w:proofErr w:type="spellEnd"/>
            <w:r w:rsidRPr="007800F2">
              <w:t xml:space="preserve">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B4ABF8" w14:textId="1421EEA5" w:rsidR="002D6773"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D6773">
        <w:t>Foreword</w:t>
      </w:r>
      <w:r w:rsidR="002D6773">
        <w:tab/>
      </w:r>
      <w:r w:rsidR="002D6773">
        <w:fldChar w:fldCharType="begin"/>
      </w:r>
      <w:r w:rsidR="002D6773">
        <w:instrText xml:space="preserve"> PAGEREF _Toc148552241 \h </w:instrText>
      </w:r>
      <w:r w:rsidR="002D6773">
        <w:fldChar w:fldCharType="separate"/>
      </w:r>
      <w:r w:rsidR="002D6773">
        <w:t>6</w:t>
      </w:r>
      <w:r w:rsidR="002D6773">
        <w:fldChar w:fldCharType="end"/>
      </w:r>
    </w:p>
    <w:p w14:paraId="4535FE38" w14:textId="515B8BD2" w:rsidR="002D6773" w:rsidRDefault="002D677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_Toc148552242 \h </w:instrText>
      </w:r>
      <w:r>
        <w:fldChar w:fldCharType="separate"/>
      </w:r>
      <w:r>
        <w:t>8</w:t>
      </w:r>
      <w:r>
        <w:fldChar w:fldCharType="end"/>
      </w:r>
    </w:p>
    <w:p w14:paraId="43667BDE" w14:textId="702015C2" w:rsidR="002D6773" w:rsidRDefault="002D677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_Toc148552243 \h </w:instrText>
      </w:r>
      <w:r>
        <w:fldChar w:fldCharType="separate"/>
      </w:r>
      <w:r>
        <w:t>8</w:t>
      </w:r>
      <w:r>
        <w:fldChar w:fldCharType="end"/>
      </w:r>
    </w:p>
    <w:p w14:paraId="4DAABF1A" w14:textId="048A0605" w:rsidR="002D6773" w:rsidRDefault="002D677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_Toc148552244 \h </w:instrText>
      </w:r>
      <w:r>
        <w:fldChar w:fldCharType="separate"/>
      </w:r>
      <w:r>
        <w:t>9</w:t>
      </w:r>
      <w:r>
        <w:fldChar w:fldCharType="end"/>
      </w:r>
    </w:p>
    <w:p w14:paraId="2A721EEA" w14:textId="605001BD" w:rsidR="002D6773" w:rsidRDefault="002D677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_Toc148552245 \h </w:instrText>
      </w:r>
      <w:r>
        <w:fldChar w:fldCharType="separate"/>
      </w:r>
      <w:r>
        <w:t>9</w:t>
      </w:r>
      <w:r>
        <w:fldChar w:fldCharType="end"/>
      </w:r>
    </w:p>
    <w:p w14:paraId="7718C202" w14:textId="34E18F3F" w:rsidR="002D6773" w:rsidRDefault="002D677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_Toc148552246 \h </w:instrText>
      </w:r>
      <w:r>
        <w:fldChar w:fldCharType="separate"/>
      </w:r>
      <w:r>
        <w:t>9</w:t>
      </w:r>
      <w:r>
        <w:fldChar w:fldCharType="end"/>
      </w:r>
    </w:p>
    <w:p w14:paraId="0BD7C01D" w14:textId="0B7970AF" w:rsidR="002D6773" w:rsidRDefault="002D677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_Toc148552247 \h </w:instrText>
      </w:r>
      <w:r>
        <w:fldChar w:fldCharType="separate"/>
      </w:r>
      <w:r>
        <w:t>9</w:t>
      </w:r>
      <w:r>
        <w:fldChar w:fldCharType="end"/>
      </w:r>
    </w:p>
    <w:p w14:paraId="6EF1D5E6" w14:textId="6F43B1A2" w:rsidR="002D6773" w:rsidRDefault="002D677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_Toc148552248 \h </w:instrText>
      </w:r>
      <w:r>
        <w:fldChar w:fldCharType="separate"/>
      </w:r>
      <w:r>
        <w:t>10</w:t>
      </w:r>
      <w:r>
        <w:fldChar w:fldCharType="end"/>
      </w:r>
    </w:p>
    <w:p w14:paraId="4EA7CFB1" w14:textId="3F5D0D64" w:rsidR="002D6773" w:rsidRDefault="002D677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_Toc148552249 \h </w:instrText>
      </w:r>
      <w:r>
        <w:fldChar w:fldCharType="separate"/>
      </w:r>
      <w:r>
        <w:t>10</w:t>
      </w:r>
      <w:r>
        <w:fldChar w:fldCharType="end"/>
      </w:r>
    </w:p>
    <w:p w14:paraId="16D78BF3" w14:textId="45A7DA09" w:rsidR="002D6773" w:rsidRDefault="002D6773">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_Toc148552250 \h </w:instrText>
      </w:r>
      <w:r>
        <w:fldChar w:fldCharType="separate"/>
      </w:r>
      <w:r>
        <w:t>10</w:t>
      </w:r>
      <w:r>
        <w:fldChar w:fldCharType="end"/>
      </w:r>
    </w:p>
    <w:p w14:paraId="6620AA2A" w14:textId="62B528B5" w:rsidR="002D6773" w:rsidRDefault="002D6773">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_Toc148552251 \h </w:instrText>
      </w:r>
      <w:r>
        <w:fldChar w:fldCharType="separate"/>
      </w:r>
      <w:r>
        <w:t>10</w:t>
      </w:r>
      <w:r>
        <w:fldChar w:fldCharType="end"/>
      </w:r>
    </w:p>
    <w:p w14:paraId="0E2CF2A4" w14:textId="0519807C" w:rsidR="002D6773" w:rsidRDefault="002D6773">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_Toc148552252 \h </w:instrText>
      </w:r>
      <w:r>
        <w:fldChar w:fldCharType="separate"/>
      </w:r>
      <w:r>
        <w:t>10</w:t>
      </w:r>
      <w:r>
        <w:fldChar w:fldCharType="end"/>
      </w:r>
    </w:p>
    <w:p w14:paraId="6D6527D6" w14:textId="3FD47B93" w:rsidR="002D6773" w:rsidRDefault="002D6773">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_Toc148552253 \h </w:instrText>
      </w:r>
      <w:r>
        <w:fldChar w:fldCharType="separate"/>
      </w:r>
      <w:r>
        <w:t>10</w:t>
      </w:r>
      <w:r>
        <w:fldChar w:fldCharType="end"/>
      </w:r>
    </w:p>
    <w:p w14:paraId="5CB627AA" w14:textId="6DD91843" w:rsidR="002D6773" w:rsidRDefault="002D6773">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_Toc148552254 \h </w:instrText>
      </w:r>
      <w:r>
        <w:fldChar w:fldCharType="separate"/>
      </w:r>
      <w:r>
        <w:t>11</w:t>
      </w:r>
      <w:r>
        <w:fldChar w:fldCharType="end"/>
      </w:r>
    </w:p>
    <w:p w14:paraId="531C8663" w14:textId="4CA2B54A" w:rsidR="002D6773" w:rsidRDefault="002D6773">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_Toc148552255 \h </w:instrText>
      </w:r>
      <w:r>
        <w:fldChar w:fldCharType="separate"/>
      </w:r>
      <w:r>
        <w:t>11</w:t>
      </w:r>
      <w:r>
        <w:fldChar w:fldCharType="end"/>
      </w:r>
    </w:p>
    <w:p w14:paraId="085C77CF" w14:textId="259B9BD9" w:rsidR="002D6773" w:rsidRDefault="002D6773">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_Toc148552256 \h </w:instrText>
      </w:r>
      <w:r>
        <w:fldChar w:fldCharType="separate"/>
      </w:r>
      <w:r>
        <w:t>11</w:t>
      </w:r>
      <w:r>
        <w:fldChar w:fldCharType="end"/>
      </w:r>
    </w:p>
    <w:p w14:paraId="5E6CECA1" w14:textId="386A7675" w:rsidR="002D6773" w:rsidRDefault="002D6773">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_Toc148552257 \h </w:instrText>
      </w:r>
      <w:r>
        <w:fldChar w:fldCharType="separate"/>
      </w:r>
      <w:r>
        <w:t>11</w:t>
      </w:r>
      <w:r>
        <w:fldChar w:fldCharType="end"/>
      </w:r>
    </w:p>
    <w:p w14:paraId="13BED1AE" w14:textId="141A1CA6" w:rsidR="002D6773" w:rsidRDefault="002D6773">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_Toc148552258 \h </w:instrText>
      </w:r>
      <w:r>
        <w:fldChar w:fldCharType="separate"/>
      </w:r>
      <w:r>
        <w:t>12</w:t>
      </w:r>
      <w:r>
        <w:fldChar w:fldCharType="end"/>
      </w:r>
    </w:p>
    <w:p w14:paraId="1A7EB6FC" w14:textId="4753614D" w:rsidR="002D6773" w:rsidRDefault="002D6773">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_Toc148552259 \h </w:instrText>
      </w:r>
      <w:r>
        <w:fldChar w:fldCharType="separate"/>
      </w:r>
      <w:r>
        <w:t>12</w:t>
      </w:r>
      <w:r>
        <w:fldChar w:fldCharType="end"/>
      </w:r>
    </w:p>
    <w:p w14:paraId="0A3EB2EC" w14:textId="14F14150" w:rsidR="002D6773" w:rsidRDefault="002D6773">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_Toc148552260 \h </w:instrText>
      </w:r>
      <w:r>
        <w:fldChar w:fldCharType="separate"/>
      </w:r>
      <w:r>
        <w:t>12</w:t>
      </w:r>
      <w:r>
        <w:fldChar w:fldCharType="end"/>
      </w:r>
    </w:p>
    <w:p w14:paraId="2262C541" w14:textId="1D8B9A43" w:rsidR="002D6773" w:rsidRDefault="002D6773">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_Toc148552261 \h </w:instrText>
      </w:r>
      <w:r>
        <w:fldChar w:fldCharType="separate"/>
      </w:r>
      <w:r>
        <w:t>12</w:t>
      </w:r>
      <w:r>
        <w:fldChar w:fldCharType="end"/>
      </w:r>
    </w:p>
    <w:p w14:paraId="423606F6" w14:textId="281AC3B7" w:rsidR="002D6773" w:rsidRDefault="002D6773">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_Toc148552262 \h </w:instrText>
      </w:r>
      <w:r>
        <w:fldChar w:fldCharType="separate"/>
      </w:r>
      <w:r>
        <w:t>13</w:t>
      </w:r>
      <w:r>
        <w:fldChar w:fldCharType="end"/>
      </w:r>
    </w:p>
    <w:p w14:paraId="2DB5D59F" w14:textId="5C2B2000" w:rsidR="002D6773" w:rsidRDefault="002D6773">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_Toc148552263 \h </w:instrText>
      </w:r>
      <w:r>
        <w:fldChar w:fldCharType="separate"/>
      </w:r>
      <w:r>
        <w:t>13</w:t>
      </w:r>
      <w:r>
        <w:fldChar w:fldCharType="end"/>
      </w:r>
    </w:p>
    <w:p w14:paraId="33D10ED4" w14:textId="23A4B6A4" w:rsidR="002D6773" w:rsidRDefault="002D6773">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_Toc148552264 \h </w:instrText>
      </w:r>
      <w:r>
        <w:fldChar w:fldCharType="separate"/>
      </w:r>
      <w:r>
        <w:t>13</w:t>
      </w:r>
      <w:r>
        <w:fldChar w:fldCharType="end"/>
      </w:r>
    </w:p>
    <w:p w14:paraId="76329B3A" w14:textId="709E441F" w:rsidR="002D6773" w:rsidRDefault="002D6773">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_Toc148552265 \h </w:instrText>
      </w:r>
      <w:r>
        <w:fldChar w:fldCharType="separate"/>
      </w:r>
      <w:r>
        <w:t>13</w:t>
      </w:r>
      <w:r>
        <w:fldChar w:fldCharType="end"/>
      </w:r>
    </w:p>
    <w:p w14:paraId="0E79F377" w14:textId="50B550A6" w:rsidR="002D6773" w:rsidRDefault="002D6773">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_Toc148552266 \h </w:instrText>
      </w:r>
      <w:r>
        <w:fldChar w:fldCharType="separate"/>
      </w:r>
      <w:r>
        <w:t>13</w:t>
      </w:r>
      <w:r>
        <w:fldChar w:fldCharType="end"/>
      </w:r>
    </w:p>
    <w:p w14:paraId="777DC537" w14:textId="3575A8AB" w:rsidR="002D6773" w:rsidRDefault="002D6773">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_Toc148552267 \h </w:instrText>
      </w:r>
      <w:r>
        <w:fldChar w:fldCharType="separate"/>
      </w:r>
      <w:r>
        <w:t>14</w:t>
      </w:r>
      <w:r>
        <w:fldChar w:fldCharType="end"/>
      </w:r>
    </w:p>
    <w:p w14:paraId="2F03B688" w14:textId="1B8CEAC9" w:rsidR="002D6773" w:rsidRDefault="002D6773">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_Toc148552268 \h </w:instrText>
      </w:r>
      <w:r>
        <w:fldChar w:fldCharType="separate"/>
      </w:r>
      <w:r>
        <w:t>14</w:t>
      </w:r>
      <w:r>
        <w:fldChar w:fldCharType="end"/>
      </w:r>
    </w:p>
    <w:p w14:paraId="3C7E5A72" w14:textId="72EBA655" w:rsidR="002D6773" w:rsidRDefault="002D6773">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_Toc148552269 \h </w:instrText>
      </w:r>
      <w:r>
        <w:fldChar w:fldCharType="separate"/>
      </w:r>
      <w:r>
        <w:t>14</w:t>
      </w:r>
      <w:r>
        <w:fldChar w:fldCharType="end"/>
      </w:r>
    </w:p>
    <w:p w14:paraId="5660957D" w14:textId="1035A5DD" w:rsidR="002D6773" w:rsidRDefault="002D6773">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_Toc148552270 \h </w:instrText>
      </w:r>
      <w:r>
        <w:fldChar w:fldCharType="separate"/>
      </w:r>
      <w:r>
        <w:t>14</w:t>
      </w:r>
      <w:r>
        <w:fldChar w:fldCharType="end"/>
      </w:r>
    </w:p>
    <w:p w14:paraId="5253C097" w14:textId="1260A917" w:rsidR="002D6773" w:rsidRDefault="002D6773">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_Toc148552271 \h </w:instrText>
      </w:r>
      <w:r>
        <w:fldChar w:fldCharType="separate"/>
      </w:r>
      <w:r>
        <w:t>15</w:t>
      </w:r>
      <w:r>
        <w:fldChar w:fldCharType="end"/>
      </w:r>
    </w:p>
    <w:p w14:paraId="72103512" w14:textId="527E7C87" w:rsidR="002D6773" w:rsidRDefault="002D6773">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_Toc148552272 \h </w:instrText>
      </w:r>
      <w:r>
        <w:fldChar w:fldCharType="separate"/>
      </w:r>
      <w:r>
        <w:t>16</w:t>
      </w:r>
      <w:r>
        <w:fldChar w:fldCharType="end"/>
      </w:r>
    </w:p>
    <w:p w14:paraId="72D0FA08" w14:textId="544B0E63" w:rsidR="002D6773" w:rsidRDefault="002D6773">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_Toc148552273 \h </w:instrText>
      </w:r>
      <w:r>
        <w:fldChar w:fldCharType="separate"/>
      </w:r>
      <w:r>
        <w:t>17</w:t>
      </w:r>
      <w:r>
        <w:fldChar w:fldCharType="end"/>
      </w:r>
    </w:p>
    <w:p w14:paraId="561506E8" w14:textId="7A8B3AE2" w:rsidR="002D6773" w:rsidRDefault="002D6773">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_Toc148552274 \h </w:instrText>
      </w:r>
      <w:r>
        <w:fldChar w:fldCharType="separate"/>
      </w:r>
      <w:r>
        <w:t>17</w:t>
      </w:r>
      <w:r>
        <w:fldChar w:fldCharType="end"/>
      </w:r>
    </w:p>
    <w:p w14:paraId="7FB6D1D0" w14:textId="58F23945" w:rsidR="002D6773" w:rsidRDefault="002D6773">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_Toc148552275 \h </w:instrText>
      </w:r>
      <w:r>
        <w:fldChar w:fldCharType="separate"/>
      </w:r>
      <w:r>
        <w:t>17</w:t>
      </w:r>
      <w:r>
        <w:fldChar w:fldCharType="end"/>
      </w:r>
    </w:p>
    <w:p w14:paraId="239C091B" w14:textId="5084296A" w:rsidR="002D6773" w:rsidRDefault="002D6773">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_Toc148552276 \h </w:instrText>
      </w:r>
      <w:r>
        <w:fldChar w:fldCharType="separate"/>
      </w:r>
      <w:r>
        <w:t>17</w:t>
      </w:r>
      <w:r>
        <w:fldChar w:fldCharType="end"/>
      </w:r>
    </w:p>
    <w:p w14:paraId="3416240E" w14:textId="6A3F5AA9" w:rsidR="002D6773" w:rsidRDefault="002D6773">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_Toc148552277 \h </w:instrText>
      </w:r>
      <w:r>
        <w:fldChar w:fldCharType="separate"/>
      </w:r>
      <w:r>
        <w:t>19</w:t>
      </w:r>
      <w:r>
        <w:fldChar w:fldCharType="end"/>
      </w:r>
    </w:p>
    <w:p w14:paraId="5071FF5B" w14:textId="3D91C2ED" w:rsidR="002D6773" w:rsidRDefault="002D6773">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_Toc148552278 \h </w:instrText>
      </w:r>
      <w:r>
        <w:fldChar w:fldCharType="separate"/>
      </w:r>
      <w:r>
        <w:t>19</w:t>
      </w:r>
      <w:r>
        <w:fldChar w:fldCharType="end"/>
      </w:r>
    </w:p>
    <w:p w14:paraId="405E30D5" w14:textId="4B2076DF" w:rsidR="002D6773" w:rsidRDefault="002D6773">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_Toc148552279 \h </w:instrText>
      </w:r>
      <w:r>
        <w:fldChar w:fldCharType="separate"/>
      </w:r>
      <w:r>
        <w:t>21</w:t>
      </w:r>
      <w:r>
        <w:fldChar w:fldCharType="end"/>
      </w:r>
    </w:p>
    <w:p w14:paraId="78842EFF" w14:textId="1A236FCF" w:rsidR="002D6773" w:rsidRDefault="002D6773">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6A6436">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_Toc148552280 \h </w:instrText>
      </w:r>
      <w:r>
        <w:fldChar w:fldCharType="separate"/>
      </w:r>
      <w:r>
        <w:t>21</w:t>
      </w:r>
      <w:r>
        <w:fldChar w:fldCharType="end"/>
      </w:r>
    </w:p>
    <w:p w14:paraId="020BE1C1" w14:textId="4ABE367E" w:rsidR="002D6773" w:rsidRDefault="002D6773">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_Toc148552281 \h </w:instrText>
      </w:r>
      <w:r>
        <w:fldChar w:fldCharType="separate"/>
      </w:r>
      <w:r>
        <w:t>21</w:t>
      </w:r>
      <w:r>
        <w:fldChar w:fldCharType="end"/>
      </w:r>
    </w:p>
    <w:p w14:paraId="1CE058FF" w14:textId="47E5340B" w:rsidR="002D6773" w:rsidRDefault="002D6773">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_Toc148552282 \h </w:instrText>
      </w:r>
      <w:r>
        <w:fldChar w:fldCharType="separate"/>
      </w:r>
      <w:r>
        <w:t>22</w:t>
      </w:r>
      <w:r>
        <w:fldChar w:fldCharType="end"/>
      </w:r>
    </w:p>
    <w:p w14:paraId="65C2E4BC" w14:textId="0FE1A942" w:rsidR="002D6773" w:rsidRDefault="002D6773">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_Toc148552283 \h </w:instrText>
      </w:r>
      <w:r>
        <w:fldChar w:fldCharType="separate"/>
      </w:r>
      <w:r>
        <w:t>23</w:t>
      </w:r>
      <w:r>
        <w:fldChar w:fldCharType="end"/>
      </w:r>
    </w:p>
    <w:p w14:paraId="00CDF6B0" w14:textId="312CBBB5" w:rsidR="002D6773" w:rsidRDefault="002D6773">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_Toc148552284 \h </w:instrText>
      </w:r>
      <w:r>
        <w:fldChar w:fldCharType="separate"/>
      </w:r>
      <w:r>
        <w:t>23</w:t>
      </w:r>
      <w:r>
        <w:fldChar w:fldCharType="end"/>
      </w:r>
    </w:p>
    <w:p w14:paraId="787D711C" w14:textId="3BB48BCF" w:rsidR="002D6773" w:rsidRDefault="002D6773">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_Toc148552285 \h </w:instrText>
      </w:r>
      <w:r>
        <w:fldChar w:fldCharType="separate"/>
      </w:r>
      <w:r>
        <w:t>25</w:t>
      </w:r>
      <w:r>
        <w:fldChar w:fldCharType="end"/>
      </w:r>
    </w:p>
    <w:p w14:paraId="7F6941B2" w14:textId="6BF035A3" w:rsidR="002D6773" w:rsidRDefault="002D6773">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_Toc148552286 \h </w:instrText>
      </w:r>
      <w:r>
        <w:fldChar w:fldCharType="separate"/>
      </w:r>
      <w:r>
        <w:t>25</w:t>
      </w:r>
      <w:r>
        <w:fldChar w:fldCharType="end"/>
      </w:r>
    </w:p>
    <w:p w14:paraId="040A3F15" w14:textId="2F0A0565" w:rsidR="002D6773" w:rsidRDefault="002D6773">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_Toc148552287 \h </w:instrText>
      </w:r>
      <w:r>
        <w:fldChar w:fldCharType="separate"/>
      </w:r>
      <w:r>
        <w:t>25</w:t>
      </w:r>
      <w:r>
        <w:fldChar w:fldCharType="end"/>
      </w:r>
    </w:p>
    <w:p w14:paraId="1822AE05" w14:textId="6F223542" w:rsidR="002D6773" w:rsidRDefault="002D6773">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_Toc148552288 \h </w:instrText>
      </w:r>
      <w:r>
        <w:fldChar w:fldCharType="separate"/>
      </w:r>
      <w:r>
        <w:t>25</w:t>
      </w:r>
      <w:r>
        <w:fldChar w:fldCharType="end"/>
      </w:r>
    </w:p>
    <w:p w14:paraId="057AC1CC" w14:textId="1676A1DC" w:rsidR="002D6773" w:rsidRDefault="002D6773">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_Toc148552289 \h </w:instrText>
      </w:r>
      <w:r>
        <w:fldChar w:fldCharType="separate"/>
      </w:r>
      <w:r>
        <w:t>28</w:t>
      </w:r>
      <w:r>
        <w:fldChar w:fldCharType="end"/>
      </w:r>
    </w:p>
    <w:p w14:paraId="516969A1" w14:textId="08498BF0" w:rsidR="002D6773" w:rsidRDefault="002D6773">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_Toc148552290 \h </w:instrText>
      </w:r>
      <w:r>
        <w:fldChar w:fldCharType="separate"/>
      </w:r>
      <w:r>
        <w:t>28</w:t>
      </w:r>
      <w:r>
        <w:fldChar w:fldCharType="end"/>
      </w:r>
    </w:p>
    <w:p w14:paraId="54061A02" w14:textId="64BDBD27" w:rsidR="002D6773" w:rsidRDefault="002D6773">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_Toc148552291 \h </w:instrText>
      </w:r>
      <w:r>
        <w:fldChar w:fldCharType="separate"/>
      </w:r>
      <w:r>
        <w:t>30</w:t>
      </w:r>
      <w:r>
        <w:fldChar w:fldCharType="end"/>
      </w:r>
    </w:p>
    <w:p w14:paraId="09209460" w14:textId="20806D66" w:rsidR="002D6773" w:rsidRDefault="002D6773">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_Toc148552292 \h </w:instrText>
      </w:r>
      <w:r>
        <w:fldChar w:fldCharType="separate"/>
      </w:r>
      <w:r>
        <w:t>30</w:t>
      </w:r>
      <w:r>
        <w:fldChar w:fldCharType="end"/>
      </w:r>
    </w:p>
    <w:p w14:paraId="41E8CB97" w14:textId="32210B30" w:rsidR="002D6773" w:rsidRDefault="002D6773">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_Toc148552293 \h </w:instrText>
      </w:r>
      <w:r>
        <w:fldChar w:fldCharType="separate"/>
      </w:r>
      <w:r>
        <w:t>30</w:t>
      </w:r>
      <w:r>
        <w:fldChar w:fldCharType="end"/>
      </w:r>
    </w:p>
    <w:p w14:paraId="1AD739D9" w14:textId="7A3C553B" w:rsidR="002D6773" w:rsidRDefault="002D6773">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_Toc148552294 \h </w:instrText>
      </w:r>
      <w:r>
        <w:fldChar w:fldCharType="separate"/>
      </w:r>
      <w:r>
        <w:t>30</w:t>
      </w:r>
      <w:r>
        <w:fldChar w:fldCharType="end"/>
      </w:r>
    </w:p>
    <w:p w14:paraId="4DD2F314" w14:textId="2B9450CB" w:rsidR="002D6773" w:rsidRDefault="002D6773">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_Toc148552295 \h </w:instrText>
      </w:r>
      <w:r>
        <w:fldChar w:fldCharType="separate"/>
      </w:r>
      <w:r>
        <w:t>30</w:t>
      </w:r>
      <w:r>
        <w:fldChar w:fldCharType="end"/>
      </w:r>
    </w:p>
    <w:p w14:paraId="30C4176A" w14:textId="49E99184" w:rsidR="002D6773" w:rsidRDefault="002D6773">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_Toc148552296 \h </w:instrText>
      </w:r>
      <w:r>
        <w:fldChar w:fldCharType="separate"/>
      </w:r>
      <w:r>
        <w:t>30</w:t>
      </w:r>
      <w:r>
        <w:fldChar w:fldCharType="end"/>
      </w:r>
    </w:p>
    <w:p w14:paraId="6DC30C7B" w14:textId="0615CF09" w:rsidR="002D6773" w:rsidRDefault="002D6773">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_Toc148552297 \h </w:instrText>
      </w:r>
      <w:r>
        <w:fldChar w:fldCharType="separate"/>
      </w:r>
      <w:r>
        <w:t>30</w:t>
      </w:r>
      <w:r>
        <w:fldChar w:fldCharType="end"/>
      </w:r>
    </w:p>
    <w:p w14:paraId="6EC2B5C1" w14:textId="756F2868" w:rsidR="002D6773" w:rsidRDefault="002D6773">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_Toc148552298 \h </w:instrText>
      </w:r>
      <w:r>
        <w:fldChar w:fldCharType="separate"/>
      </w:r>
      <w:r>
        <w:t>31</w:t>
      </w:r>
      <w:r>
        <w:fldChar w:fldCharType="end"/>
      </w:r>
    </w:p>
    <w:p w14:paraId="3EC39CAF" w14:textId="46B93081" w:rsidR="002D6773" w:rsidRDefault="002D6773">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_Toc148552299 \h </w:instrText>
      </w:r>
      <w:r>
        <w:fldChar w:fldCharType="separate"/>
      </w:r>
      <w:r>
        <w:t>31</w:t>
      </w:r>
      <w:r>
        <w:fldChar w:fldCharType="end"/>
      </w:r>
    </w:p>
    <w:p w14:paraId="715EAAE1" w14:textId="2AF066FC" w:rsidR="002D6773" w:rsidRDefault="002D6773">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_Toc148552300 \h </w:instrText>
      </w:r>
      <w:r>
        <w:fldChar w:fldCharType="separate"/>
      </w:r>
      <w:r>
        <w:t>31</w:t>
      </w:r>
      <w:r>
        <w:fldChar w:fldCharType="end"/>
      </w:r>
    </w:p>
    <w:p w14:paraId="57CE7A9D" w14:textId="551CDD72" w:rsidR="002D6773" w:rsidRDefault="002D6773">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_Toc148552301 \h </w:instrText>
      </w:r>
      <w:r>
        <w:fldChar w:fldCharType="separate"/>
      </w:r>
      <w:r>
        <w:t>32</w:t>
      </w:r>
      <w:r>
        <w:fldChar w:fldCharType="end"/>
      </w:r>
    </w:p>
    <w:p w14:paraId="2742C30F" w14:textId="53B0CC29" w:rsidR="002D6773" w:rsidRDefault="002D6773">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_Toc148552302 \h </w:instrText>
      </w:r>
      <w:r>
        <w:fldChar w:fldCharType="separate"/>
      </w:r>
      <w:r>
        <w:t>32</w:t>
      </w:r>
      <w:r>
        <w:fldChar w:fldCharType="end"/>
      </w:r>
    </w:p>
    <w:p w14:paraId="4741F11D" w14:textId="35911796" w:rsidR="002D6773" w:rsidRDefault="002D6773">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_Toc148552303 \h </w:instrText>
      </w:r>
      <w:r>
        <w:fldChar w:fldCharType="separate"/>
      </w:r>
      <w:r>
        <w:t>32</w:t>
      </w:r>
      <w:r>
        <w:fldChar w:fldCharType="end"/>
      </w:r>
    </w:p>
    <w:p w14:paraId="47CBB722" w14:textId="2114100A" w:rsidR="002D6773" w:rsidRDefault="002D6773">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_Toc148552304 \h </w:instrText>
      </w:r>
      <w:r>
        <w:fldChar w:fldCharType="separate"/>
      </w:r>
      <w:r>
        <w:t>32</w:t>
      </w:r>
      <w:r>
        <w:fldChar w:fldCharType="end"/>
      </w:r>
    </w:p>
    <w:p w14:paraId="6D3D65C5" w14:textId="530006EC" w:rsidR="002D6773" w:rsidRDefault="002D6773">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_Toc148552305 \h </w:instrText>
      </w:r>
      <w:r>
        <w:fldChar w:fldCharType="separate"/>
      </w:r>
      <w:r>
        <w:t>32</w:t>
      </w:r>
      <w:r>
        <w:fldChar w:fldCharType="end"/>
      </w:r>
    </w:p>
    <w:p w14:paraId="67762F46" w14:textId="4FF98892" w:rsidR="002D6773" w:rsidRDefault="002D6773">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_Toc148552306 \h </w:instrText>
      </w:r>
      <w:r>
        <w:fldChar w:fldCharType="separate"/>
      </w:r>
      <w:r>
        <w:t>33</w:t>
      </w:r>
      <w:r>
        <w:fldChar w:fldCharType="end"/>
      </w:r>
    </w:p>
    <w:p w14:paraId="3C00823F" w14:textId="5A6A1CD1" w:rsidR="002D6773" w:rsidRDefault="002D6773">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_Toc148552307 \h </w:instrText>
      </w:r>
      <w:r>
        <w:fldChar w:fldCharType="separate"/>
      </w:r>
      <w:r>
        <w:t>33</w:t>
      </w:r>
      <w:r>
        <w:fldChar w:fldCharType="end"/>
      </w:r>
    </w:p>
    <w:p w14:paraId="7A91815A" w14:textId="77215E1F" w:rsidR="002D6773" w:rsidRDefault="002D6773">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_Toc148552308 \h </w:instrText>
      </w:r>
      <w:r>
        <w:fldChar w:fldCharType="separate"/>
      </w:r>
      <w:r>
        <w:t>33</w:t>
      </w:r>
      <w:r>
        <w:fldChar w:fldCharType="end"/>
      </w:r>
    </w:p>
    <w:p w14:paraId="3B1C4B10" w14:textId="4DB9F0ED" w:rsidR="002D6773" w:rsidRDefault="002D6773">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_Toc148552309 \h </w:instrText>
      </w:r>
      <w:r>
        <w:fldChar w:fldCharType="separate"/>
      </w:r>
      <w:r>
        <w:t>33</w:t>
      </w:r>
      <w:r>
        <w:fldChar w:fldCharType="end"/>
      </w:r>
    </w:p>
    <w:p w14:paraId="477877E8" w14:textId="0B65A508" w:rsidR="002D6773" w:rsidRDefault="002D6773">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_Toc148552310 \h </w:instrText>
      </w:r>
      <w:r>
        <w:fldChar w:fldCharType="separate"/>
      </w:r>
      <w:r>
        <w:t>34</w:t>
      </w:r>
      <w:r>
        <w:fldChar w:fldCharType="end"/>
      </w:r>
    </w:p>
    <w:p w14:paraId="739CE9FA" w14:textId="7A41FF5C" w:rsidR="002D6773" w:rsidRDefault="002D6773">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_Toc148552311 \h </w:instrText>
      </w:r>
      <w:r>
        <w:fldChar w:fldCharType="separate"/>
      </w:r>
      <w:r>
        <w:t>34</w:t>
      </w:r>
      <w:r>
        <w:fldChar w:fldCharType="end"/>
      </w:r>
    </w:p>
    <w:p w14:paraId="65C90ED5" w14:textId="65E5700B" w:rsidR="002D6773" w:rsidRDefault="002D6773">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_Toc148552312 \h </w:instrText>
      </w:r>
      <w:r>
        <w:fldChar w:fldCharType="separate"/>
      </w:r>
      <w:r>
        <w:t>34</w:t>
      </w:r>
      <w:r>
        <w:fldChar w:fldCharType="end"/>
      </w:r>
    </w:p>
    <w:p w14:paraId="6D4AFAAF" w14:textId="42345D51" w:rsidR="002D6773" w:rsidRDefault="002D6773">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_Toc148552313 \h </w:instrText>
      </w:r>
      <w:r>
        <w:fldChar w:fldCharType="separate"/>
      </w:r>
      <w:r>
        <w:t>34</w:t>
      </w:r>
      <w:r>
        <w:fldChar w:fldCharType="end"/>
      </w:r>
    </w:p>
    <w:p w14:paraId="70800EB2" w14:textId="1E8F4852" w:rsidR="002D6773" w:rsidRDefault="002D6773">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_Toc148552314 \h </w:instrText>
      </w:r>
      <w:r>
        <w:fldChar w:fldCharType="separate"/>
      </w:r>
      <w:r>
        <w:t>34</w:t>
      </w:r>
      <w:r>
        <w:fldChar w:fldCharType="end"/>
      </w:r>
    </w:p>
    <w:p w14:paraId="7BC0BE11" w14:textId="34633A0B" w:rsidR="002D6773" w:rsidRDefault="002D6773">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_Toc148552315 \h </w:instrText>
      </w:r>
      <w:r>
        <w:fldChar w:fldCharType="separate"/>
      </w:r>
      <w:r>
        <w:t>34</w:t>
      </w:r>
      <w:r>
        <w:fldChar w:fldCharType="end"/>
      </w:r>
    </w:p>
    <w:p w14:paraId="2C4898AC" w14:textId="5E51782F" w:rsidR="002D6773" w:rsidRDefault="002D6773">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5G ProSe UE SLP key request procedure initiation</w:t>
      </w:r>
      <w:r>
        <w:tab/>
      </w:r>
      <w:r>
        <w:fldChar w:fldCharType="begin"/>
      </w:r>
      <w:r>
        <w:instrText xml:space="preserve"> PAGEREF _Toc148552316 \h </w:instrText>
      </w:r>
      <w:r>
        <w:fldChar w:fldCharType="separate"/>
      </w:r>
      <w:r>
        <w:t>34</w:t>
      </w:r>
      <w:r>
        <w:fldChar w:fldCharType="end"/>
      </w:r>
    </w:p>
    <w:p w14:paraId="7815DA1E" w14:textId="5147BB30" w:rsidR="002D6773" w:rsidRDefault="002D6773">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5G ProSe UE SLP key request procedure accepted by the SLPKMF</w:t>
      </w:r>
      <w:r>
        <w:tab/>
      </w:r>
      <w:r>
        <w:fldChar w:fldCharType="begin"/>
      </w:r>
      <w:r>
        <w:instrText xml:space="preserve"> PAGEREF _Toc148552317 \h </w:instrText>
      </w:r>
      <w:r>
        <w:fldChar w:fldCharType="separate"/>
      </w:r>
      <w:r>
        <w:t>35</w:t>
      </w:r>
      <w:r>
        <w:fldChar w:fldCharType="end"/>
      </w:r>
    </w:p>
    <w:p w14:paraId="795DB6B8" w14:textId="3063066B" w:rsidR="002D6773" w:rsidRDefault="002D6773">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5G ProSe UE SLP key request procedure completion by the UE</w:t>
      </w:r>
      <w:r>
        <w:tab/>
      </w:r>
      <w:r>
        <w:fldChar w:fldCharType="begin"/>
      </w:r>
      <w:r>
        <w:instrText xml:space="preserve"> PAGEREF _Toc148552318 \h </w:instrText>
      </w:r>
      <w:r>
        <w:fldChar w:fldCharType="separate"/>
      </w:r>
      <w:r>
        <w:t>35</w:t>
      </w:r>
      <w:r>
        <w:fldChar w:fldCharType="end"/>
      </w:r>
    </w:p>
    <w:p w14:paraId="1B379A92" w14:textId="53CAACB4" w:rsidR="002D6773" w:rsidRDefault="002D6773">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_Toc148552319 \h </w:instrText>
      </w:r>
      <w:r>
        <w:fldChar w:fldCharType="separate"/>
      </w:r>
      <w:r>
        <w:t>35</w:t>
      </w:r>
      <w:r>
        <w:fldChar w:fldCharType="end"/>
      </w:r>
    </w:p>
    <w:p w14:paraId="3F3191E7" w14:textId="7FE4F2D9" w:rsidR="002D6773" w:rsidRDefault="002D6773">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_Toc148552320 \h </w:instrText>
      </w:r>
      <w:r>
        <w:fldChar w:fldCharType="separate"/>
      </w:r>
      <w:r>
        <w:t>36</w:t>
      </w:r>
      <w:r>
        <w:fldChar w:fldCharType="end"/>
      </w:r>
    </w:p>
    <w:p w14:paraId="6BB733F7" w14:textId="5F67F2F9" w:rsidR="002D6773" w:rsidRDefault="002D6773">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_Toc148552321 \h </w:instrText>
      </w:r>
      <w:r>
        <w:fldChar w:fldCharType="separate"/>
      </w:r>
      <w:r>
        <w:t>36</w:t>
      </w:r>
      <w:r>
        <w:fldChar w:fldCharType="end"/>
      </w:r>
    </w:p>
    <w:p w14:paraId="6E517DE5" w14:textId="7971734B" w:rsidR="002D6773" w:rsidRDefault="002D6773">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_Toc148552322 \h </w:instrText>
      </w:r>
      <w:r>
        <w:fldChar w:fldCharType="separate"/>
      </w:r>
      <w:r>
        <w:t>36</w:t>
      </w:r>
      <w:r>
        <w:fldChar w:fldCharType="end"/>
      </w:r>
    </w:p>
    <w:p w14:paraId="47579B13" w14:textId="00781AE1" w:rsidR="002D6773" w:rsidRDefault="002D6773">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_Toc148552323 \h </w:instrText>
      </w:r>
      <w:r>
        <w:fldChar w:fldCharType="separate"/>
      </w:r>
      <w:r>
        <w:t>36</w:t>
      </w:r>
      <w:r>
        <w:fldChar w:fldCharType="end"/>
      </w:r>
    </w:p>
    <w:p w14:paraId="06E4FC80" w14:textId="661C9DCC" w:rsidR="002D6773" w:rsidRDefault="002D6773">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_Toc148552324 \h </w:instrText>
      </w:r>
      <w:r>
        <w:fldChar w:fldCharType="separate"/>
      </w:r>
      <w:r>
        <w:t>36</w:t>
      </w:r>
      <w:r>
        <w:fldChar w:fldCharType="end"/>
      </w:r>
    </w:p>
    <w:p w14:paraId="19B770C0" w14:textId="28D4B786" w:rsidR="002D6773" w:rsidRDefault="002D6773">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_Toc148552325 \h </w:instrText>
      </w:r>
      <w:r>
        <w:fldChar w:fldCharType="separate"/>
      </w:r>
      <w:r>
        <w:t>37</w:t>
      </w:r>
      <w:r>
        <w:fldChar w:fldCharType="end"/>
      </w:r>
    </w:p>
    <w:p w14:paraId="2D6D3CB5" w14:textId="653F85E6" w:rsidR="002D6773" w:rsidRDefault="002D6773">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_Toc148552326 \h </w:instrText>
      </w:r>
      <w:r>
        <w:fldChar w:fldCharType="separate"/>
      </w:r>
      <w:r>
        <w:t>37</w:t>
      </w:r>
      <w:r>
        <w:fldChar w:fldCharType="end"/>
      </w:r>
    </w:p>
    <w:p w14:paraId="52BEC61E" w14:textId="4FFD832F" w:rsidR="002D6773" w:rsidRDefault="002D6773">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_Toc148552327 \h </w:instrText>
      </w:r>
      <w:r>
        <w:fldChar w:fldCharType="separate"/>
      </w:r>
      <w:r>
        <w:t>37</w:t>
      </w:r>
      <w:r>
        <w:fldChar w:fldCharType="end"/>
      </w:r>
    </w:p>
    <w:p w14:paraId="7BC348FB" w14:textId="3E1D608F" w:rsidR="002D6773" w:rsidRDefault="002D6773">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_Toc148552328 \h </w:instrText>
      </w:r>
      <w:r>
        <w:fldChar w:fldCharType="separate"/>
      </w:r>
      <w:r>
        <w:t>37</w:t>
      </w:r>
      <w:r>
        <w:fldChar w:fldCharType="end"/>
      </w:r>
    </w:p>
    <w:p w14:paraId="0DD3CE75" w14:textId="7578EA2F" w:rsidR="002D6773" w:rsidRDefault="002D6773">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_Toc148552329 \h </w:instrText>
      </w:r>
      <w:r>
        <w:fldChar w:fldCharType="separate"/>
      </w:r>
      <w:r>
        <w:t>37</w:t>
      </w:r>
      <w:r>
        <w:fldChar w:fldCharType="end"/>
      </w:r>
    </w:p>
    <w:p w14:paraId="11A408FE" w14:textId="3C4A8BE9" w:rsidR="002D6773" w:rsidRDefault="002D6773">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_Toc148552330 \h </w:instrText>
      </w:r>
      <w:r>
        <w:fldChar w:fldCharType="separate"/>
      </w:r>
      <w:r>
        <w:t>37</w:t>
      </w:r>
      <w:r>
        <w:fldChar w:fldCharType="end"/>
      </w:r>
    </w:p>
    <w:p w14:paraId="5CF9AB60" w14:textId="61A8F640" w:rsidR="002D6773" w:rsidRDefault="002D6773">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_Toc148552331 \h </w:instrText>
      </w:r>
      <w:r>
        <w:fldChar w:fldCharType="separate"/>
      </w:r>
      <w:r>
        <w:t>37</w:t>
      </w:r>
      <w:r>
        <w:fldChar w:fldCharType="end"/>
      </w:r>
    </w:p>
    <w:p w14:paraId="71305711" w14:textId="3F3D9C47" w:rsidR="002D6773" w:rsidRDefault="002D6773">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_Toc148552332 \h </w:instrText>
      </w:r>
      <w:r>
        <w:fldChar w:fldCharType="separate"/>
      </w:r>
      <w:r>
        <w:t>38</w:t>
      </w:r>
      <w:r>
        <w:fldChar w:fldCharType="end"/>
      </w:r>
    </w:p>
    <w:p w14:paraId="6689152B" w14:textId="729722BC" w:rsidR="002D6773" w:rsidRDefault="002D6773">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_Toc148552333 \h </w:instrText>
      </w:r>
      <w:r>
        <w:fldChar w:fldCharType="separate"/>
      </w:r>
      <w:r>
        <w:t>38</w:t>
      </w:r>
      <w:r>
        <w:fldChar w:fldCharType="end"/>
      </w:r>
    </w:p>
    <w:p w14:paraId="33FE0556" w14:textId="2652AC8C" w:rsidR="002D6773" w:rsidRDefault="002D6773">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_Toc148552334 \h </w:instrText>
      </w:r>
      <w:r>
        <w:fldChar w:fldCharType="separate"/>
      </w:r>
      <w:r>
        <w:t>39</w:t>
      </w:r>
      <w:r>
        <w:fldChar w:fldCharType="end"/>
      </w:r>
    </w:p>
    <w:p w14:paraId="331F919B" w14:textId="3CAA19BB" w:rsidR="002D6773" w:rsidRDefault="002D6773">
      <w:pPr>
        <w:pStyle w:val="TOC1"/>
        <w:rPr>
          <w:rFonts w:asciiTheme="minorHAnsi" w:eastAsiaTheme="minorEastAsia" w:hAnsiTheme="minorHAnsi" w:cstheme="minorBidi"/>
          <w:kern w:val="2"/>
          <w:sz w:val="21"/>
          <w:szCs w:val="22"/>
          <w:lang w:val="en-US" w:eastAsia="zh-CN"/>
        </w:rPr>
      </w:pPr>
      <w:r>
        <w:rPr>
          <w:lang w:eastAsia="zh-CN"/>
        </w:rPr>
        <w:lastRenderedPageBreak/>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_Toc148552335 \h </w:instrText>
      </w:r>
      <w:r>
        <w:fldChar w:fldCharType="separate"/>
      </w:r>
      <w:r>
        <w:t>39</w:t>
      </w:r>
      <w:r>
        <w:fldChar w:fldCharType="end"/>
      </w:r>
    </w:p>
    <w:p w14:paraId="5D21A739" w14:textId="27D965BC" w:rsidR="002D6773" w:rsidRDefault="002D6773">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_Toc148552336 \h </w:instrText>
      </w:r>
      <w:r>
        <w:fldChar w:fldCharType="separate"/>
      </w:r>
      <w:r>
        <w:t>39</w:t>
      </w:r>
      <w:r>
        <w:fldChar w:fldCharType="end"/>
      </w:r>
    </w:p>
    <w:p w14:paraId="6F190D39" w14:textId="7D8D0A54" w:rsidR="002D6773" w:rsidRDefault="002D6773">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_Toc148552337 \h </w:instrText>
      </w:r>
      <w:r>
        <w:fldChar w:fldCharType="separate"/>
      </w:r>
      <w:r>
        <w:t>39</w:t>
      </w:r>
      <w:r>
        <w:fldChar w:fldCharType="end"/>
      </w:r>
    </w:p>
    <w:p w14:paraId="2F1D238B" w14:textId="58A58C15" w:rsidR="002D6773" w:rsidRDefault="002D6773">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_Toc148552338 \h </w:instrText>
      </w:r>
      <w:r>
        <w:fldChar w:fldCharType="separate"/>
      </w:r>
      <w:r>
        <w:t>52</w:t>
      </w:r>
      <w:r>
        <w:fldChar w:fldCharType="end"/>
      </w:r>
    </w:p>
    <w:p w14:paraId="0BE94B43" w14:textId="04FEE372" w:rsidR="002D6773" w:rsidRDefault="002D6773">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_Toc148552339 \h </w:instrText>
      </w:r>
      <w:r>
        <w:fldChar w:fldCharType="separate"/>
      </w:r>
      <w:r>
        <w:t>52</w:t>
      </w:r>
      <w:r>
        <w:fldChar w:fldCharType="end"/>
      </w:r>
    </w:p>
    <w:p w14:paraId="0FF912EC" w14:textId="11C94891" w:rsidR="002D6773" w:rsidRDefault="002D6773">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_Toc148552340 \h </w:instrText>
      </w:r>
      <w:r>
        <w:fldChar w:fldCharType="separate"/>
      </w:r>
      <w:r>
        <w:t>53</w:t>
      </w:r>
      <w:r>
        <w:fldChar w:fldCharType="end"/>
      </w:r>
    </w:p>
    <w:p w14:paraId="6157A972" w14:textId="23F553F4" w:rsidR="002D6773" w:rsidRDefault="002D6773">
      <w:pPr>
        <w:pStyle w:val="TOC8"/>
        <w:rPr>
          <w:rFonts w:asciiTheme="minorHAnsi" w:eastAsiaTheme="minorEastAsia" w:hAnsiTheme="minorHAnsi" w:cstheme="minorBidi"/>
          <w:b w:val="0"/>
          <w:kern w:val="2"/>
          <w:sz w:val="21"/>
          <w:szCs w:val="22"/>
          <w:lang w:val="en-US" w:eastAsia="zh-CN"/>
        </w:rPr>
      </w:pPr>
      <w:r w:rsidRPr="006A6436">
        <w:rPr>
          <w:rFonts w:eastAsia="Times New Roman"/>
          <w:lang w:eastAsia="en-GB"/>
        </w:rPr>
        <w:t>Annex &lt;X&gt; (informative):</w:t>
      </w:r>
      <w:r>
        <w:t xml:space="preserve">  Change history</w:t>
      </w:r>
      <w:r>
        <w:tab/>
      </w:r>
      <w:r>
        <w:fldChar w:fldCharType="begin"/>
      </w:r>
      <w:r>
        <w:instrText xml:space="preserve"> PAGEREF _Toc148552341 \h </w:instrText>
      </w:r>
      <w:r>
        <w:fldChar w:fldCharType="separate"/>
      </w:r>
      <w:r>
        <w:t>54</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48552241"/>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48552242"/>
      <w:bookmarkEnd w:id="21"/>
      <w:bookmarkEnd w:id="22"/>
      <w:r w:rsidRPr="004D3578">
        <w:lastRenderedPageBreak/>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 xml:space="preserve">provisioning of configuration information for ranging and </w:t>
      </w:r>
      <w:proofErr w:type="spellStart"/>
      <w:r w:rsidRPr="00725202">
        <w:t>sidelink</w:t>
      </w:r>
      <w:proofErr w:type="spellEnd"/>
      <w:r w:rsidRPr="00725202">
        <w:t xml:space="preserve"> positioning service;</w:t>
      </w:r>
    </w:p>
    <w:p w14:paraId="7F7B91EB" w14:textId="65D45B67" w:rsidR="00651050" w:rsidRPr="00725202" w:rsidRDefault="00651050" w:rsidP="00651050">
      <w:pPr>
        <w:pStyle w:val="B1"/>
      </w:pPr>
      <w:r w:rsidRPr="00725202">
        <w:t>b)</w:t>
      </w:r>
      <w:r w:rsidRPr="00725202">
        <w:tab/>
        <w:t xml:space="preserve">ranging and </w:t>
      </w:r>
      <w:proofErr w:type="spellStart"/>
      <w:r w:rsidRPr="00725202">
        <w:t>sidelink</w:t>
      </w:r>
      <w:proofErr w:type="spellEnd"/>
      <w:r w:rsidRPr="00725202">
        <w:t xml:space="preserve"> positioning UE discovery; and</w:t>
      </w:r>
    </w:p>
    <w:p w14:paraId="4299D510" w14:textId="48B5DB49" w:rsidR="00651050" w:rsidRPr="00712903" w:rsidRDefault="00651050" w:rsidP="00651050">
      <w:pPr>
        <w:pStyle w:val="B1"/>
      </w:pPr>
      <w:r w:rsidRPr="00725202">
        <w:t>c)</w:t>
      </w:r>
      <w:r w:rsidRPr="00725202">
        <w:tab/>
        <w:t xml:space="preserve">ranging and </w:t>
      </w:r>
      <w:proofErr w:type="spellStart"/>
      <w:r w:rsidRPr="00725202">
        <w:t>sidelink</w:t>
      </w:r>
      <w:proofErr w:type="spellEnd"/>
      <w:r w:rsidRPr="00725202">
        <w:t xml:space="preserve"> positioning communication, including the communication among UEs and the communication between UE and LMF. The support of ranging and </w:t>
      </w:r>
      <w:proofErr w:type="spellStart"/>
      <w:r w:rsidRPr="00725202">
        <w:t>sidelink</w:t>
      </w:r>
      <w:proofErr w:type="spellEnd"/>
      <w:r w:rsidRPr="00725202">
        <w:t xml:space="preserve"> positioning protocol (RSPP) transport is defined as part of the ranging and </w:t>
      </w:r>
      <w:proofErr w:type="spellStart"/>
      <w:r w:rsidRPr="00725202">
        <w:t>sidelink</w:t>
      </w:r>
      <w:proofErr w:type="spellEnd"/>
      <w:r w:rsidRPr="00725202">
        <w:t xml:space="preserve">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t xml:space="preserve"> in 5GS.</w:t>
      </w:r>
    </w:p>
    <w:p w14:paraId="794720D9" w14:textId="77777777" w:rsidR="00080512" w:rsidRPr="004D3578" w:rsidRDefault="00080512">
      <w:pPr>
        <w:pStyle w:val="1"/>
      </w:pPr>
      <w:bookmarkStart w:id="24" w:name="_Toc148552243"/>
      <w:bookmarkStart w:id="25" w:name="_Hlk142839615"/>
      <w:bookmarkStart w:id="26" w:name="_Hlk142919296"/>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25"/>
      <w:bookmarkEnd w:id="26"/>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ISO TS 17419 ITS-AID </w:t>
      </w:r>
      <w:proofErr w:type="spellStart"/>
      <w:proofErr w:type="gramStart"/>
      <w:r w:rsidRPr="00D8222D">
        <w:t>AssignedNumbers</w:t>
      </w:r>
      <w:proofErr w:type="spellEnd"/>
      <w:r w:rsidRPr="00D8222D">
        <w:t> :</w:t>
      </w:r>
      <w:proofErr w:type="gramEnd"/>
      <w:r w:rsidRPr="00D8222D">
        <w:t xml:space="preserve">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xml:space="preserve"> 38.355: "NR; </w:t>
      </w:r>
      <w:proofErr w:type="spellStart"/>
      <w:r>
        <w:rPr>
          <w:lang w:val="en-US" w:eastAsia="zh-CN"/>
        </w:rPr>
        <w:t>Sidelink</w:t>
      </w:r>
      <w:proofErr w:type="spellEnd"/>
      <w:r>
        <w:rPr>
          <w:lang w:val="en-US" w:eastAsia="zh-CN"/>
        </w:rPr>
        <w:t xml:space="preserve">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6516C83E" w14:textId="03EC5075" w:rsidR="00080512" w:rsidRPr="003506FC" w:rsidRDefault="003506FC" w:rsidP="00D93C66">
      <w:pPr>
        <w:pStyle w:val="EX"/>
      </w:pPr>
      <w:r w:rsidRPr="00C33F68">
        <w:lastRenderedPageBreak/>
        <w:t>[</w:t>
      </w:r>
      <w:r w:rsidR="002259A9">
        <w:t>15</w:t>
      </w:r>
      <w:r w:rsidRPr="00C33F68">
        <w:t>]</w:t>
      </w:r>
      <w:r w:rsidRPr="00C33F68">
        <w:tab/>
        <w:t>3GPP TS 24.526: "UE policies for 5G System (5GS); Stage 3".</w:t>
      </w:r>
    </w:p>
    <w:p w14:paraId="24ACB616" w14:textId="77777777" w:rsidR="00080512" w:rsidRPr="004D3578" w:rsidRDefault="00080512">
      <w:pPr>
        <w:pStyle w:val="1"/>
      </w:pPr>
      <w:bookmarkStart w:id="27" w:name="definitions"/>
      <w:bookmarkStart w:id="28" w:name="_Toc148552244"/>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
      </w:pPr>
      <w:bookmarkStart w:id="29" w:name="_Toc148552245"/>
      <w:r w:rsidRPr="004D3578">
        <w:t>3.1</w:t>
      </w:r>
      <w:r w:rsidRPr="004D3578">
        <w:tab/>
      </w:r>
      <w:r w:rsidR="002B6339">
        <w:t>Terms</w:t>
      </w:r>
      <w:bookmarkEnd w:id="29"/>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62A2A37E" w14:textId="77777777" w:rsidR="000A77AF" w:rsidRPr="00C33F68" w:rsidRDefault="000A77AF" w:rsidP="000A77AF">
      <w:pPr>
        <w:pStyle w:val="EW"/>
        <w:rPr>
          <w:b/>
          <w:bCs/>
        </w:rPr>
      </w:pPr>
      <w:r>
        <w:rPr>
          <w:b/>
          <w:bCs/>
        </w:rPr>
        <w:t>Located</w:t>
      </w:r>
      <w:r w:rsidRPr="00C33F68">
        <w:rPr>
          <w:b/>
          <w:bCs/>
        </w:rPr>
        <w:t xml:space="preserve"> UE</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77777777"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proofErr w:type="spellStart"/>
      <w:r w:rsidRPr="00DF048C">
        <w:rPr>
          <w:b/>
        </w:rPr>
        <w:t>Sidelink</w:t>
      </w:r>
      <w:proofErr w:type="spellEnd"/>
      <w:r w:rsidRPr="00DF048C">
        <w:rPr>
          <w:b/>
        </w:rPr>
        <w:t xml:space="preserve">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77777777"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30" w:name="_Toc148552246"/>
      <w:r w:rsidRPr="004D3578">
        <w:t>3.</w:t>
      </w:r>
      <w:r w:rsidR="00F51CB3">
        <w:t>2</w:t>
      </w:r>
      <w:r w:rsidRPr="004D3578">
        <w:tab/>
        <w:t>Abbreviations</w:t>
      </w:r>
      <w:bookmarkEnd w:id="30"/>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1332D9B" w14:textId="2AADAED6" w:rsidR="004E61A5" w:rsidRDefault="00F51CB3" w:rsidP="004E61A5">
      <w:pPr>
        <w:pStyle w:val="EW"/>
      </w:pPr>
      <w:r>
        <w:t>RSLPP</w:t>
      </w:r>
      <w:r w:rsidRPr="00C33F68">
        <w:tab/>
      </w:r>
      <w:r w:rsidRPr="00B31174">
        <w:t>Ranging</w:t>
      </w:r>
      <w:r>
        <w:t xml:space="preserve"> and </w:t>
      </w:r>
      <w:proofErr w:type="spellStart"/>
      <w:r w:rsidRPr="00B31174">
        <w:t>sidelink</w:t>
      </w:r>
      <w:proofErr w:type="spellEnd"/>
      <w:r w:rsidRPr="00B31174">
        <w:t xml:space="preserve">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 xml:space="preserve">Ranging and </w:t>
      </w:r>
      <w:proofErr w:type="spellStart"/>
      <w:r>
        <w:rPr>
          <w:rFonts w:eastAsia="Malgun Gothic"/>
        </w:rPr>
        <w:t>sidelink</w:t>
      </w:r>
      <w:proofErr w:type="spellEnd"/>
      <w:r>
        <w:rPr>
          <w:rFonts w:eastAsia="Malgun Gothic"/>
        </w:rPr>
        <w:t xml:space="preserve"> positioning protocol</w:t>
      </w:r>
    </w:p>
    <w:p w14:paraId="7FD4DDC8" w14:textId="77777777" w:rsidR="00585D5D" w:rsidRDefault="004E61A5" w:rsidP="00585D5D">
      <w:pPr>
        <w:pStyle w:val="EW"/>
      </w:pPr>
      <w:r>
        <w:rPr>
          <w:rFonts w:eastAsia="Malgun Gothic"/>
        </w:rPr>
        <w:t>SLPP</w:t>
      </w:r>
      <w:r>
        <w:rPr>
          <w:rFonts w:eastAsia="Malgun Gothic"/>
        </w:rPr>
        <w:tab/>
      </w:r>
      <w:proofErr w:type="spellStart"/>
      <w:r>
        <w:rPr>
          <w:rFonts w:eastAsia="Malgun Gothic"/>
        </w:rPr>
        <w:t>S</w:t>
      </w:r>
      <w:r>
        <w:rPr>
          <w:lang w:eastAsia="zh-CN"/>
        </w:rPr>
        <w:t>idelink</w:t>
      </w:r>
      <w:proofErr w:type="spellEnd"/>
      <w:r>
        <w:rPr>
          <w:lang w:eastAsia="zh-CN"/>
        </w:rPr>
        <w:t xml:space="preserve"> positioning protocol</w:t>
      </w:r>
    </w:p>
    <w:p w14:paraId="16A04C7F" w14:textId="16C39D07" w:rsidR="00080512" w:rsidRPr="00585D5D" w:rsidRDefault="00585D5D">
      <w:pPr>
        <w:pStyle w:val="EW"/>
      </w:pPr>
      <w:r w:rsidRPr="00C97509">
        <w:rPr>
          <w:rFonts w:eastAsia="等线"/>
          <w:lang w:eastAsia="zh-CN"/>
        </w:rPr>
        <w:t>SLPKMF</w:t>
      </w:r>
      <w:r w:rsidRPr="00C97509">
        <w:rPr>
          <w:rFonts w:eastAsia="等线"/>
          <w:lang w:eastAsia="zh-CN"/>
        </w:rPr>
        <w:tab/>
      </w:r>
      <w:proofErr w:type="spellStart"/>
      <w:r w:rsidRPr="00C97509">
        <w:rPr>
          <w:rFonts w:eastAsia="等线"/>
          <w:lang w:eastAsia="zh-CN"/>
        </w:rPr>
        <w:t>SideLink</w:t>
      </w:r>
      <w:proofErr w:type="spellEnd"/>
      <w:r w:rsidRPr="00C97509">
        <w:rPr>
          <w:rFonts w:eastAsia="等线"/>
          <w:lang w:eastAsia="zh-CN"/>
        </w:rPr>
        <w:t xml:space="preserve"> Positioning Key Management Function</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31" w:name="clause4"/>
      <w:bookmarkStart w:id="32" w:name="_Toc148552247"/>
      <w:bookmarkEnd w:id="31"/>
      <w:r w:rsidRPr="004D3578">
        <w:t>4</w:t>
      </w:r>
      <w:r w:rsidRPr="004D3578">
        <w:tab/>
      </w:r>
      <w:r>
        <w:t>General description</w:t>
      </w:r>
      <w:bookmarkEnd w:id="32"/>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proofErr w:type="gramStart"/>
      <w:r w:rsidRPr="00D20CE1">
        <w:rPr>
          <w:rFonts w:eastAsia="Malgun Gothic"/>
        </w:rPr>
        <w:t>e.g.</w:t>
      </w:r>
      <w:proofErr w:type="gramEnd"/>
      <w:r w:rsidRPr="00D20CE1">
        <w:rPr>
          <w:rFonts w:eastAsia="Malgun Gothic"/>
        </w:rPr>
        <w:t xml:space="preserve">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proofErr w:type="spellStart"/>
      <w:r>
        <w:rPr>
          <w:rFonts w:eastAsia="Malgun Gothic"/>
        </w:rPr>
        <w:t>si</w:t>
      </w:r>
      <w:r w:rsidRPr="00D20CE1">
        <w:rPr>
          <w:rFonts w:eastAsia="Malgun Gothic"/>
        </w:rPr>
        <w:t>delink</w:t>
      </w:r>
      <w:proofErr w:type="spellEnd"/>
      <w:r w:rsidRPr="00D20CE1">
        <w:rPr>
          <w:rFonts w:eastAsia="Malgun Gothic"/>
        </w:rPr>
        <w:t xml:space="preserve">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w:t>
      </w:r>
      <w:proofErr w:type="spellStart"/>
      <w:r>
        <w:rPr>
          <w:rFonts w:eastAsia="Malgun Gothic"/>
        </w:rPr>
        <w:t>sidelink</w:t>
      </w:r>
      <w:proofErr w:type="spellEnd"/>
      <w:r>
        <w:rPr>
          <w:rFonts w:eastAsia="Malgun Gothic"/>
        </w:rPr>
        <w:t xml:space="preserve">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w:t>
      </w:r>
      <w:proofErr w:type="spellStart"/>
      <w:r>
        <w:t>sidelink</w:t>
      </w:r>
      <w:proofErr w:type="spellEnd"/>
      <w:r>
        <w:t xml:space="preserve">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 xml:space="preserve">Transport of ranging and </w:t>
      </w:r>
      <w:proofErr w:type="spellStart"/>
      <w:r>
        <w:rPr>
          <w:rFonts w:eastAsia="Malgun Gothic"/>
        </w:rPr>
        <w:t>sidelink</w:t>
      </w:r>
      <w:proofErr w:type="spellEnd"/>
      <w:r>
        <w:rPr>
          <w:rFonts w:eastAsia="Malgun Gothic"/>
        </w:rPr>
        <w:t xml:space="preserve">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r>
        <w:rPr>
          <w:rFonts w:eastAsia="Malgun Gothic"/>
        </w:rPr>
        <w:t xml:space="preserve"> between UEs over PC5.</w:t>
      </w:r>
    </w:p>
    <w:p w14:paraId="6EDFC92E" w14:textId="52B44BCB" w:rsidR="008E1A4E" w:rsidRDefault="008E1A4E" w:rsidP="00CB685F">
      <w:pPr>
        <w:pStyle w:val="NO"/>
        <w:rPr>
          <w:rFonts w:eastAsia="Malgun Gothic"/>
        </w:rPr>
      </w:pPr>
      <w:r>
        <w:rPr>
          <w:rFonts w:eastAsia="Malgun Gothic"/>
        </w:rPr>
        <w:t>NOTE:</w:t>
      </w:r>
      <w:r>
        <w:rPr>
          <w:rFonts w:eastAsia="Malgun Gothic"/>
        </w:rPr>
        <w:tab/>
      </w:r>
      <w:r w:rsidRPr="00C35600">
        <w:rPr>
          <w:rFonts w:eastAsia="Malgun Gothic"/>
        </w:rPr>
        <w:t>RSPP</w:t>
      </w:r>
      <w:r w:rsidR="004E61A5" w:rsidRPr="004E61A5">
        <w:rPr>
          <w:rFonts w:eastAsia="Malgun Gothic"/>
        </w:rPr>
        <w:t xml:space="preserve"> </w:t>
      </w:r>
      <w:r w:rsidR="004E61A5">
        <w:rPr>
          <w:rFonts w:eastAsia="Malgun Gothic"/>
        </w:rPr>
        <w:t xml:space="preserve">corresponds to </w:t>
      </w:r>
      <w:r w:rsidR="004E61A5">
        <w:rPr>
          <w:lang w:eastAsia="zh-CN"/>
        </w:rPr>
        <w:t>SLPP which</w:t>
      </w:r>
      <w:r>
        <w:rPr>
          <w:rFonts w:eastAsia="Malgun Gothic"/>
        </w:rPr>
        <w:t xml:space="preserve"> is defined in 3GPP TS 38.</w:t>
      </w:r>
      <w:r w:rsidR="00D61CA9">
        <w:rPr>
          <w:rFonts w:eastAsia="Malgun Gothic"/>
        </w:rPr>
        <w:t>355 </w:t>
      </w:r>
      <w:r>
        <w:rPr>
          <w:rFonts w:eastAsia="Malgun Gothic"/>
        </w:rPr>
        <w:t>[</w:t>
      </w:r>
      <w:r w:rsidR="00D61CA9">
        <w:rPr>
          <w:rFonts w:eastAsia="Malgun Gothic"/>
        </w:rPr>
        <w:t>1</w:t>
      </w:r>
      <w:r w:rsidR="00DE1D65">
        <w:rPr>
          <w:rFonts w:eastAsia="Malgun Gothic"/>
        </w:rPr>
        <w:t>2</w:t>
      </w:r>
      <w:r>
        <w:rPr>
          <w:rFonts w:eastAsia="Malgun Gothic"/>
        </w:rPr>
        <w:t>]</w:t>
      </w:r>
      <w:r>
        <w:rPr>
          <w:lang w:eastAsia="en-GB"/>
        </w:rPr>
        <w:t>.</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lastRenderedPageBreak/>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3" w:name="_Toc14855224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w:t>
      </w:r>
      <w:proofErr w:type="spellStart"/>
      <w:r w:rsidR="002D4EFB">
        <w:t>sidelink</w:t>
      </w:r>
      <w:proofErr w:type="spellEnd"/>
      <w:r w:rsidR="00377F7D">
        <w:t xml:space="preserve"> positioning</w:t>
      </w:r>
      <w:r w:rsidR="00377F7D" w:rsidRPr="00CB5EC9">
        <w:rPr>
          <w:lang w:eastAsia="zh-CN"/>
        </w:rPr>
        <w:t xml:space="preserve"> service</w:t>
      </w:r>
      <w:bookmarkEnd w:id="33"/>
    </w:p>
    <w:p w14:paraId="32174BD3" w14:textId="1BD63798" w:rsidR="00080512" w:rsidRDefault="00A35866">
      <w:pPr>
        <w:pStyle w:val="2"/>
      </w:pPr>
      <w:bookmarkStart w:id="34" w:name="_Toc148552249"/>
      <w:r>
        <w:t>5</w:t>
      </w:r>
      <w:r w:rsidR="00080512" w:rsidRPr="004D3578">
        <w:t>.</w:t>
      </w:r>
      <w:r>
        <w:t>1</w:t>
      </w:r>
      <w:r w:rsidR="00080512" w:rsidRPr="004D3578">
        <w:tab/>
      </w:r>
      <w:r>
        <w:t>General</w:t>
      </w:r>
      <w:bookmarkEnd w:id="3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proofErr w:type="spellStart"/>
      <w:r w:rsidR="00D20AF1">
        <w:t>Raning_SL</w:t>
      </w:r>
      <w:proofErr w:type="spellEnd"/>
      <w:r>
        <w:t xml:space="preserve"> configuration.</w:t>
      </w:r>
    </w:p>
    <w:p w14:paraId="613D53E9" w14:textId="28C8453D" w:rsidR="00A35866" w:rsidRDefault="00A35866" w:rsidP="00A35866">
      <w:pPr>
        <w:pStyle w:val="2"/>
      </w:pPr>
      <w:bookmarkStart w:id="35" w:name="_Toc148552250"/>
      <w:r>
        <w:t>5.2</w:t>
      </w:r>
      <w:r>
        <w:tab/>
      </w:r>
      <w:r w:rsidR="00354A09">
        <w:t xml:space="preserve">Configuration and </w:t>
      </w:r>
      <w:r w:rsidR="00671868">
        <w:t xml:space="preserve">precedence </w:t>
      </w:r>
      <w:r>
        <w:t xml:space="preserve">of </w:t>
      </w:r>
      <w:r w:rsidR="008B2A83">
        <w:t>r</w:t>
      </w:r>
      <w:r w:rsidR="00354A09">
        <w:t>anging</w:t>
      </w:r>
      <w:r w:rsidR="002D4EFB">
        <w:t xml:space="preserve"> and </w:t>
      </w:r>
      <w:proofErr w:type="spellStart"/>
      <w:r w:rsidR="002D4EFB">
        <w:t>sidelink</w:t>
      </w:r>
      <w:proofErr w:type="spellEnd"/>
      <w:r w:rsidR="00354A09">
        <w:t xml:space="preserve"> </w:t>
      </w:r>
      <w:r w:rsidR="00354A09">
        <w:rPr>
          <w:lang w:eastAsia="zh-CN"/>
        </w:rPr>
        <w:t>positioning</w:t>
      </w:r>
      <w:r>
        <w:t xml:space="preserve"> configuration parameters</w:t>
      </w:r>
      <w:bookmarkEnd w:id="35"/>
    </w:p>
    <w:p w14:paraId="377641C2" w14:textId="77777777" w:rsidR="001B27FE" w:rsidRPr="00C33F68" w:rsidRDefault="001B27FE" w:rsidP="001B27FE">
      <w:pPr>
        <w:pStyle w:val="3"/>
        <w:rPr>
          <w:noProof/>
        </w:rPr>
      </w:pPr>
      <w:bookmarkStart w:id="36" w:name="_Toc131694852"/>
      <w:bookmarkStart w:id="37" w:name="_Toc148552251"/>
      <w:r w:rsidRPr="00C33F68">
        <w:rPr>
          <w:noProof/>
        </w:rPr>
        <w:t>5.2.</w:t>
      </w:r>
      <w:r w:rsidRPr="00C33F68">
        <w:rPr>
          <w:noProof/>
          <w:lang w:eastAsia="zh-CN"/>
        </w:rPr>
        <w:t>1</w:t>
      </w:r>
      <w:r w:rsidRPr="00C33F68">
        <w:rPr>
          <w:noProof/>
        </w:rPr>
        <w:tab/>
        <w:t>General</w:t>
      </w:r>
      <w:bookmarkEnd w:id="36"/>
      <w:bookmarkEnd w:id="37"/>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38" w:name="_Toc59208540"/>
      <w:bookmarkStart w:id="39" w:name="_Toc51951114"/>
      <w:bookmarkStart w:id="40" w:name="_Toc45882564"/>
      <w:bookmarkStart w:id="41" w:name="_Toc45282178"/>
      <w:bookmarkStart w:id="42" w:name="_Toc34404350"/>
      <w:bookmarkStart w:id="43" w:name="_Toc34388579"/>
      <w:bookmarkStart w:id="44" w:name="_Toc25070664"/>
      <w:bookmarkStart w:id="45" w:name="_Toc22039955"/>
      <w:bookmarkStart w:id="46" w:name="_Toc131694853"/>
      <w:bookmarkStart w:id="47" w:name="_Toc148552252"/>
      <w:r w:rsidRPr="00C33F68">
        <w:rPr>
          <w:noProof/>
        </w:rPr>
        <w:t>5.2.</w:t>
      </w:r>
      <w:r w:rsidRPr="00C33F68">
        <w:rPr>
          <w:noProof/>
          <w:lang w:eastAsia="zh-CN"/>
        </w:rPr>
        <w:t>2</w:t>
      </w:r>
      <w:r w:rsidRPr="00C33F68">
        <w:rPr>
          <w:noProof/>
        </w:rPr>
        <w:tab/>
        <w:t xml:space="preserve">Precedence of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lang w:eastAsia="zh-CN"/>
        </w:rPr>
        <w:t>information</w:t>
      </w:r>
      <w:bookmarkEnd w:id="38"/>
      <w:bookmarkEnd w:id="39"/>
      <w:bookmarkEnd w:id="40"/>
      <w:bookmarkEnd w:id="41"/>
      <w:bookmarkEnd w:id="42"/>
      <w:bookmarkEnd w:id="43"/>
      <w:bookmarkEnd w:id="44"/>
      <w:bookmarkEnd w:id="45"/>
      <w:bookmarkEnd w:id="46"/>
      <w:bookmarkEnd w:id="47"/>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8" w:name="_Toc131694854"/>
      <w:bookmarkStart w:id="49" w:name="_Toc148552253"/>
      <w:r w:rsidRPr="00C33F68">
        <w:t>5.2.3</w:t>
      </w:r>
      <w:r w:rsidRPr="00C33F68">
        <w:tab/>
        <w:t xml:space="preserve">Configuration parameters for </w:t>
      </w:r>
      <w:bookmarkEnd w:id="48"/>
      <w:r w:rsidRPr="005240FF">
        <w:t xml:space="preserve">ranging and </w:t>
      </w:r>
      <w:proofErr w:type="spellStart"/>
      <w:r w:rsidRPr="005240FF">
        <w:t>sidelink</w:t>
      </w:r>
      <w:proofErr w:type="spellEnd"/>
      <w:r w:rsidRPr="005240FF">
        <w:t xml:space="preserve"> positioning</w:t>
      </w:r>
      <w:bookmarkEnd w:id="49"/>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58ACCEC7" w:rsidR="001B27FE" w:rsidRDefault="001B27FE" w:rsidP="001B27FE">
      <w:pPr>
        <w:pStyle w:val="B2"/>
        <w:rPr>
          <w:lang w:eastAsia="zh-CN"/>
        </w:rPr>
      </w:pPr>
      <w:r>
        <w:rPr>
          <w:lang w:eastAsia="zh-CN"/>
        </w:rPr>
        <w:lastRenderedPageBreak/>
        <w:t>2)</w:t>
      </w:r>
      <w:r>
        <w:rPr>
          <w:lang w:eastAsia="zh-CN"/>
        </w:rPr>
        <w:tab/>
      </w:r>
      <w:r w:rsidR="000A77AF">
        <w:rPr>
          <w:lang w:eastAsia="zh-CN"/>
        </w:rPr>
        <w:t xml:space="preserve">SL </w:t>
      </w:r>
      <w:r>
        <w:rPr>
          <w:lang w:eastAsia="zh-CN"/>
        </w:rPr>
        <w:t>r</w:t>
      </w:r>
      <w:r w:rsidRPr="0078272A">
        <w:rPr>
          <w:lang w:eastAsia="zh-CN"/>
        </w:rPr>
        <w:t>eference UE</w:t>
      </w:r>
      <w:r>
        <w:rPr>
          <w:lang w:eastAsia="zh-CN"/>
        </w:rPr>
        <w:t>;</w:t>
      </w:r>
    </w:p>
    <w:p w14:paraId="42F9D7AA" w14:textId="50817B51" w:rsidR="00044B4E" w:rsidRDefault="00D90866"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w:t>
      </w:r>
      <w:r w:rsidR="00044B4E" w:rsidRPr="00044B4E">
        <w:rPr>
          <w:lang w:eastAsia="zh-CN"/>
        </w:rPr>
        <w:t xml:space="preserve"> </w:t>
      </w:r>
    </w:p>
    <w:p w14:paraId="10165C85" w14:textId="3D6D84A4" w:rsidR="001B27FE" w:rsidRDefault="00D90866" w:rsidP="001B27FE">
      <w:pPr>
        <w:pStyle w:val="B2"/>
        <w:rPr>
          <w:lang w:eastAsia="zh-CN"/>
        </w:rPr>
      </w:pPr>
      <w:r>
        <w:rPr>
          <w:lang w:eastAsia="zh-CN"/>
        </w:rPr>
        <w:t>4</w:t>
      </w:r>
      <w:r w:rsidR="00044B4E">
        <w:rPr>
          <w:lang w:eastAsia="zh-CN"/>
        </w:rPr>
        <w:t>)</w:t>
      </w:r>
      <w:r w:rsidR="00044B4E">
        <w:rPr>
          <w:lang w:eastAsia="zh-CN"/>
        </w:rPr>
        <w:tab/>
      </w:r>
      <w:r>
        <w:rPr>
          <w:lang w:eastAsia="zh-CN"/>
        </w:rPr>
        <w:t xml:space="preserve">SL </w:t>
      </w:r>
      <w:r w:rsidR="00044B4E">
        <w:rPr>
          <w:lang w:eastAsia="zh-CN"/>
        </w:rPr>
        <w:t>positioning client UE;</w:t>
      </w:r>
      <w:r w:rsidR="001B27FE">
        <w:rPr>
          <w:lang w:eastAsia="zh-CN"/>
        </w:rPr>
        <w:t xml:space="preserve"> or</w:t>
      </w:r>
    </w:p>
    <w:p w14:paraId="44E817AF" w14:textId="15181148" w:rsidR="001B27FE" w:rsidRDefault="00D90866" w:rsidP="001B27FE">
      <w:pPr>
        <w:pStyle w:val="B2"/>
        <w:rPr>
          <w:lang w:eastAsia="zh-CN"/>
        </w:rPr>
      </w:pPr>
      <w:r>
        <w:rPr>
          <w:lang w:eastAsia="zh-CN"/>
        </w:rPr>
        <w:t>5</w:t>
      </w:r>
      <w:r w:rsidR="001B27FE">
        <w:rPr>
          <w:lang w:eastAsia="zh-CN"/>
        </w:rPr>
        <w:t>)</w:t>
      </w:r>
      <w:r w:rsidR="001B27FE">
        <w:rPr>
          <w:lang w:eastAsia="zh-CN"/>
        </w:rPr>
        <w:tab/>
      </w:r>
      <w:r>
        <w:rPr>
          <w:lang w:eastAsia="zh-CN"/>
        </w:rPr>
        <w:t xml:space="preserve">SL </w:t>
      </w:r>
      <w:r w:rsidR="001B27FE">
        <w:rPr>
          <w:lang w:eastAsia="zh-CN"/>
        </w:rPr>
        <w:t>positioning server UE;</w:t>
      </w:r>
    </w:p>
    <w:p w14:paraId="16E1655A" w14:textId="201479A0" w:rsidR="001B27FE" w:rsidRPr="00A21967" w:rsidRDefault="001B27FE" w:rsidP="001B27FE">
      <w:pPr>
        <w:pStyle w:val="EditorsNote"/>
      </w:pPr>
      <w:r>
        <w:t>Editor’s Note: Whether the</w:t>
      </w:r>
      <w:r w:rsidR="00044B4E">
        <w:t xml:space="preserve"> </w:t>
      </w:r>
      <w:proofErr w:type="spellStart"/>
      <w:r w:rsidR="00044B4E">
        <w:t>sidelink</w:t>
      </w:r>
      <w:proofErr w:type="spellEnd"/>
      <w:r w:rsidR="00044B4E">
        <w:t xml:space="preserve"> positioning client UE</w:t>
      </w:r>
      <w:r>
        <w:t xml:space="preserve"> </w:t>
      </w:r>
      <w:r w:rsidR="00D90866">
        <w:t xml:space="preserve">is </w:t>
      </w:r>
      <w:r>
        <w:t>needed is FFS, which depends on SA2 progress.</w:t>
      </w:r>
    </w:p>
    <w:p w14:paraId="5FF9D9D4" w14:textId="77777777" w:rsidR="001B27FE" w:rsidRDefault="001B27FE" w:rsidP="001B27FE">
      <w:pPr>
        <w:pStyle w:val="B1"/>
        <w:rPr>
          <w:noProof/>
        </w:rPr>
      </w:pPr>
      <w:bookmarkStart w:id="50"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50"/>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2064D96" w14:textId="54BCAEF3" w:rsidR="001B27FE" w:rsidRDefault="001B27FE" w:rsidP="00BF1084">
      <w:pPr>
        <w:pStyle w:val="B2"/>
        <w:rPr>
          <w:lang w:eastAsia="zh-CN"/>
        </w:rPr>
      </w:pPr>
      <w:r>
        <w:rPr>
          <w:lang w:eastAsia="zh-CN"/>
        </w:rPr>
        <w:t>2)</w:t>
      </w:r>
      <w:r>
        <w:rPr>
          <w:lang w:eastAsia="zh-CN"/>
        </w:rPr>
        <w:tab/>
      </w:r>
      <w:r w:rsidR="00BF1084">
        <w:rPr>
          <w:lang w:eastAsia="zh-CN"/>
        </w:rPr>
        <w:t xml:space="preserve">SL </w:t>
      </w:r>
      <w:r>
        <w:rPr>
          <w:lang w:eastAsia="zh-CN"/>
        </w:rPr>
        <w:t>r</w:t>
      </w:r>
      <w:r w:rsidRPr="0078272A">
        <w:rPr>
          <w:lang w:eastAsia="zh-CN"/>
        </w:rPr>
        <w:t>eference UE</w:t>
      </w:r>
      <w:r>
        <w:rPr>
          <w:lang w:eastAsia="zh-CN"/>
        </w:rPr>
        <w:t>;</w:t>
      </w:r>
    </w:p>
    <w:p w14:paraId="56DB6575" w14:textId="659086D1" w:rsidR="001B27FE" w:rsidRDefault="00BF1084" w:rsidP="001B27FE">
      <w:pPr>
        <w:pStyle w:val="B2"/>
        <w:rPr>
          <w:lang w:eastAsia="zh-CN"/>
        </w:rPr>
      </w:pPr>
      <w:r>
        <w:rPr>
          <w:lang w:eastAsia="zh-CN"/>
        </w:rPr>
        <w:t>3</w:t>
      </w:r>
      <w:r w:rsidR="001B27FE">
        <w:rPr>
          <w:lang w:eastAsia="zh-CN"/>
        </w:rPr>
        <w:t>)</w:t>
      </w:r>
      <w:r w:rsidR="001B27FE">
        <w:rPr>
          <w:lang w:eastAsia="zh-CN"/>
        </w:rPr>
        <w:tab/>
        <w:t>l</w:t>
      </w:r>
      <w:r w:rsidR="001B27FE" w:rsidRPr="0078272A">
        <w:rPr>
          <w:lang w:eastAsia="zh-CN"/>
        </w:rPr>
        <w:t>ocated UE</w:t>
      </w:r>
      <w:r w:rsidR="001B27FE">
        <w:rPr>
          <w:lang w:eastAsia="zh-CN"/>
        </w:rPr>
        <w:t>; or</w:t>
      </w:r>
    </w:p>
    <w:p w14:paraId="39D01DE9" w14:textId="746F20D4" w:rsidR="001B27FE" w:rsidRDefault="00BF1084" w:rsidP="001B27FE">
      <w:pPr>
        <w:pStyle w:val="B2"/>
        <w:rPr>
          <w:lang w:eastAsia="zh-CN"/>
        </w:rPr>
      </w:pPr>
      <w:r>
        <w:rPr>
          <w:lang w:eastAsia="zh-CN"/>
        </w:rPr>
        <w:t>4</w:t>
      </w:r>
      <w:r w:rsidR="001B27FE">
        <w:rPr>
          <w:lang w:eastAsia="zh-CN"/>
        </w:rPr>
        <w:t>)</w:t>
      </w:r>
      <w:r w:rsidR="001B27FE">
        <w:rPr>
          <w:lang w:eastAsia="zh-CN"/>
        </w:rPr>
        <w:tab/>
      </w:r>
      <w:r>
        <w:rPr>
          <w:lang w:eastAsia="zh-CN"/>
        </w:rPr>
        <w:t xml:space="preserve">SL </w:t>
      </w:r>
      <w:r w:rsidR="001B27FE">
        <w:rPr>
          <w:lang w:eastAsia="zh-CN"/>
        </w:rPr>
        <w:t>positioning server UE;</w:t>
      </w:r>
    </w:p>
    <w:p w14:paraId="3BEC078D" w14:textId="77777777" w:rsidR="001B27FE" w:rsidRDefault="001B27FE" w:rsidP="001B27FE">
      <w:pPr>
        <w:pStyle w:val="B1"/>
        <w:rPr>
          <w:lang w:eastAsia="zh-CN"/>
        </w:rPr>
      </w:pPr>
      <w:bookmarkStart w:id="51"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 xml:space="preserve">5G </w:t>
      </w:r>
      <w:proofErr w:type="spellStart"/>
      <w:r>
        <w:t>ProSe</w:t>
      </w:r>
      <w:proofErr w:type="spellEnd"/>
      <w:r>
        <w:t xml:space="preserve"> related mapping rules including:</w:t>
      </w:r>
    </w:p>
    <w:p w14:paraId="08932E36" w14:textId="77777777" w:rsidR="001B27FE" w:rsidRDefault="001B27FE" w:rsidP="001B27FE">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 xml:space="preserve">V2X </w:t>
      </w:r>
      <w:proofErr w:type="gramStart"/>
      <w:r>
        <w:t>service related</w:t>
      </w:r>
      <w:proofErr w:type="gramEnd"/>
      <w:r>
        <w:t xml:space="preserve"> mapping rules including:</w:t>
      </w:r>
    </w:p>
    <w:p w14:paraId="41DD2EB0" w14:textId="77777777" w:rsidR="001B27FE" w:rsidRDefault="001B27FE" w:rsidP="001B27FE">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5D54DD6B" w14:textId="02EA5FD5" w:rsidR="001B27FE" w:rsidRDefault="001B27FE" w:rsidP="001B27FE">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r w:rsidR="00D93C66">
        <w:t>;</w:t>
      </w:r>
      <w:r w:rsidR="00D93C66">
        <w:rPr>
          <w:lang w:eastAsia="zh-CN"/>
        </w:rPr>
        <w:t xml:space="preserve"> and</w:t>
      </w:r>
    </w:p>
    <w:p w14:paraId="1DF9C519" w14:textId="5FCFA154" w:rsidR="00D93C66" w:rsidRPr="00D93C66" w:rsidRDefault="00D93C66" w:rsidP="00D93C66">
      <w:pPr>
        <w:pStyle w:val="B1"/>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p>
    <w:p w14:paraId="3A39E9D9" w14:textId="1E5E21EB" w:rsidR="00A35866" w:rsidRDefault="00A35866" w:rsidP="00A35866">
      <w:pPr>
        <w:pStyle w:val="2"/>
      </w:pPr>
      <w:bookmarkStart w:id="52" w:name="_Toc148552254"/>
      <w:bookmarkEnd w:id="51"/>
      <w:r w:rsidRPr="00A35866">
        <w:t>5.</w:t>
      </w:r>
      <w:r>
        <w:t>3</w:t>
      </w:r>
      <w:r w:rsidRPr="00A35866">
        <w:tab/>
      </w:r>
      <w:r>
        <w:t>Procedures</w:t>
      </w:r>
      <w:bookmarkEnd w:id="52"/>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proofErr w:type="spellStart"/>
      <w:r w:rsidR="006B13A2">
        <w:t>Ranging</w:t>
      </w:r>
      <w:r w:rsidR="00D20AF1">
        <w:t>_SL</w:t>
      </w:r>
      <w:proofErr w:type="spellEnd"/>
      <w:r>
        <w:t xml:space="preserve"> configuration parameter</w:t>
      </w:r>
    </w:p>
    <w:p w14:paraId="55EBDE64" w14:textId="6B57F1BA" w:rsidR="00177C81" w:rsidRPr="00C33F68" w:rsidRDefault="00177C81" w:rsidP="00177C81">
      <w:pPr>
        <w:pStyle w:val="3"/>
        <w:rPr>
          <w:noProof/>
        </w:rPr>
      </w:pPr>
      <w:bookmarkStart w:id="53" w:name="_Toc59209143"/>
      <w:bookmarkStart w:id="54" w:name="_Toc59208872"/>
      <w:bookmarkStart w:id="55" w:name="_Toc51951118"/>
      <w:bookmarkStart w:id="56" w:name="_Toc45882568"/>
      <w:bookmarkStart w:id="57" w:name="_Toc45282182"/>
      <w:bookmarkStart w:id="58" w:name="_Toc34404354"/>
      <w:bookmarkStart w:id="59" w:name="_Toc34388583"/>
      <w:bookmarkStart w:id="60" w:name="_Toc25070668"/>
      <w:bookmarkStart w:id="61" w:name="_Toc22039959"/>
      <w:bookmarkStart w:id="62" w:name="_Toc533170250"/>
      <w:bookmarkStart w:id="63" w:name="_Toc123634536"/>
      <w:bookmarkStart w:id="64" w:name="_Toc148552255"/>
      <w:bookmarkStart w:id="65" w:name="_Toc533170253"/>
      <w:bookmarkStart w:id="66" w:name="_Toc533170262"/>
      <w:r>
        <w:rPr>
          <w:noProof/>
        </w:rPr>
        <w:t>5.3</w:t>
      </w:r>
      <w:r w:rsidRPr="00C33F68">
        <w:rPr>
          <w:noProof/>
        </w:rPr>
        <w:t>.1</w:t>
      </w:r>
      <w:r w:rsidRPr="00C33F68">
        <w:rPr>
          <w:noProof/>
        </w:rPr>
        <w:tab/>
        <w:t>General</w:t>
      </w:r>
      <w:bookmarkEnd w:id="53"/>
      <w:bookmarkEnd w:id="54"/>
      <w:bookmarkEnd w:id="55"/>
      <w:bookmarkEnd w:id="56"/>
      <w:bookmarkEnd w:id="57"/>
      <w:bookmarkEnd w:id="58"/>
      <w:bookmarkEnd w:id="59"/>
      <w:bookmarkEnd w:id="60"/>
      <w:bookmarkEnd w:id="61"/>
      <w:bookmarkEnd w:id="62"/>
      <w:bookmarkEnd w:id="63"/>
      <w:bookmarkEnd w:id="64"/>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 xml:space="preserve">ranging and </w:t>
      </w:r>
      <w:proofErr w:type="spellStart"/>
      <w:r>
        <w:t>sidelink</w:t>
      </w:r>
      <w:proofErr w:type="spellEnd"/>
      <w:r>
        <w:t xml:space="preserve">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w:t>
      </w:r>
      <w:proofErr w:type="spellStart"/>
      <w:r>
        <w:t>sidelink</w:t>
      </w:r>
      <w:proofErr w:type="spellEnd"/>
      <w:r>
        <w:t xml:space="preserve">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67" w:name="_Toc59209144"/>
      <w:bookmarkStart w:id="68" w:name="_Toc59208873"/>
      <w:bookmarkStart w:id="69" w:name="_Toc51951119"/>
      <w:bookmarkStart w:id="70" w:name="_Toc45882569"/>
      <w:bookmarkStart w:id="71" w:name="_Toc45282183"/>
      <w:bookmarkStart w:id="72" w:name="_Toc34404355"/>
      <w:bookmarkStart w:id="73" w:name="_Toc34388584"/>
      <w:bookmarkStart w:id="74" w:name="_Toc25070669"/>
      <w:bookmarkStart w:id="75" w:name="_Toc22039960"/>
      <w:bookmarkStart w:id="76" w:name="_Toc123634537"/>
      <w:bookmarkStart w:id="77" w:name="_Toc148552256"/>
      <w:bookmarkEnd w:id="65"/>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7"/>
      <w:bookmarkEnd w:id="68"/>
      <w:bookmarkEnd w:id="69"/>
      <w:bookmarkEnd w:id="70"/>
      <w:bookmarkEnd w:id="71"/>
      <w:bookmarkEnd w:id="72"/>
      <w:bookmarkEnd w:id="73"/>
      <w:bookmarkEnd w:id="74"/>
      <w:bookmarkEnd w:id="75"/>
      <w:bookmarkEnd w:id="76"/>
      <w:bookmarkEnd w:id="77"/>
    </w:p>
    <w:p w14:paraId="027CCBED" w14:textId="174EF577" w:rsidR="00177C81" w:rsidRPr="00C33F68" w:rsidRDefault="00177C81" w:rsidP="00177C81">
      <w:pPr>
        <w:pStyle w:val="4"/>
        <w:rPr>
          <w:noProof/>
        </w:rPr>
      </w:pPr>
      <w:bookmarkStart w:id="78" w:name="_Toc59209145"/>
      <w:bookmarkStart w:id="79" w:name="_Toc59208874"/>
      <w:bookmarkStart w:id="80" w:name="_Toc51951120"/>
      <w:bookmarkStart w:id="81" w:name="_Toc45882570"/>
      <w:bookmarkStart w:id="82" w:name="_Toc45282184"/>
      <w:bookmarkStart w:id="83" w:name="_Toc34404356"/>
      <w:bookmarkStart w:id="84" w:name="_Toc34388585"/>
      <w:bookmarkStart w:id="85" w:name="_Toc25070670"/>
      <w:bookmarkStart w:id="86" w:name="_Toc22039961"/>
      <w:bookmarkStart w:id="87" w:name="_Toc123634538"/>
      <w:bookmarkStart w:id="88" w:name="_Toc148552257"/>
      <w:bookmarkStart w:id="89" w:name="_Hlk130388554"/>
      <w:r>
        <w:rPr>
          <w:noProof/>
        </w:rPr>
        <w:t>5.3</w:t>
      </w:r>
      <w:r w:rsidRPr="00C33F68">
        <w:rPr>
          <w:noProof/>
        </w:rPr>
        <w:t>.2.1</w:t>
      </w:r>
      <w:r w:rsidRPr="00C33F68">
        <w:rPr>
          <w:noProof/>
        </w:rPr>
        <w:tab/>
        <w:t>General</w:t>
      </w:r>
      <w:bookmarkEnd w:id="78"/>
      <w:bookmarkEnd w:id="79"/>
      <w:bookmarkEnd w:id="80"/>
      <w:bookmarkEnd w:id="81"/>
      <w:bookmarkEnd w:id="82"/>
      <w:bookmarkEnd w:id="83"/>
      <w:bookmarkEnd w:id="84"/>
      <w:bookmarkEnd w:id="85"/>
      <w:bookmarkEnd w:id="86"/>
      <w:bookmarkEnd w:id="87"/>
      <w:bookmarkEnd w:id="8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 xml:space="preserve">ranging and </w:t>
      </w:r>
      <w:proofErr w:type="spellStart"/>
      <w:r>
        <w:t>sidelink</w:t>
      </w:r>
      <w:proofErr w:type="spellEnd"/>
      <w:r>
        <w:t xml:space="preserve"> positioning over PC5</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lastRenderedPageBreak/>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90" w:name="_Toc59209146"/>
      <w:bookmarkStart w:id="91" w:name="_Toc59208875"/>
      <w:bookmarkStart w:id="92" w:name="_Toc51951121"/>
      <w:bookmarkStart w:id="93" w:name="_Toc45882571"/>
      <w:bookmarkStart w:id="94" w:name="_Toc45282185"/>
      <w:bookmarkStart w:id="95" w:name="_Toc34404357"/>
      <w:bookmarkStart w:id="96" w:name="_Toc34388586"/>
      <w:bookmarkStart w:id="97" w:name="_Toc25070671"/>
      <w:bookmarkStart w:id="98" w:name="_Toc22039962"/>
      <w:bookmarkStart w:id="99" w:name="_Toc533170254"/>
      <w:bookmarkStart w:id="100" w:name="_Toc123634539"/>
      <w:bookmarkStart w:id="101" w:name="_Toc148552258"/>
      <w:bookmarkEnd w:id="8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90"/>
      <w:bookmarkEnd w:id="91"/>
      <w:bookmarkEnd w:id="92"/>
      <w:bookmarkEnd w:id="93"/>
      <w:bookmarkEnd w:id="94"/>
      <w:bookmarkEnd w:id="95"/>
      <w:bookmarkEnd w:id="96"/>
      <w:bookmarkEnd w:id="97"/>
      <w:bookmarkEnd w:id="98"/>
      <w:bookmarkEnd w:id="99"/>
      <w:bookmarkEnd w:id="100"/>
      <w:bookmarkEnd w:id="101"/>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523174F2" w:rsidR="00177C81" w:rsidRPr="00C33F68" w:rsidRDefault="00177C81" w:rsidP="00177C81">
      <w:pPr>
        <w:pStyle w:val="B1"/>
      </w:pPr>
      <w:r w:rsidRPr="00C33F68">
        <w:t>b)</w:t>
      </w:r>
      <w:r w:rsidRPr="00C33F68">
        <w:tab/>
        <w:t xml:space="preserve">shall include the Requested UE policies IE indicating whether the UE policies for </w:t>
      </w:r>
      <w:r>
        <w:t xml:space="preserve">ranging and </w:t>
      </w:r>
      <w:proofErr w:type="spellStart"/>
      <w:r>
        <w:t>sidelink</w:t>
      </w:r>
      <w:proofErr w:type="spellEnd"/>
      <w:r>
        <w:t xml:space="preserve"> positioning over PC5</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2"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235.8pt" o:ole="">
            <v:imagedata r:id="rId12" o:title=""/>
          </v:shape>
          <o:OLEObject Type="Embed" ProgID="Visio.Drawing.15" ShapeID="_x0000_i1025" DrawAspect="Content" ObjectID="_1759165367" r:id="rId13"/>
        </w:object>
      </w:r>
    </w:p>
    <w:p w14:paraId="325FFE81" w14:textId="77777777" w:rsidR="00177C81" w:rsidRPr="00C33F68" w:rsidRDefault="00177C81" w:rsidP="00177C81">
      <w:pPr>
        <w:pStyle w:val="TF"/>
        <w:rPr>
          <w:lang w:eastAsia="zh-CN"/>
        </w:rPr>
      </w:pPr>
      <w:bookmarkStart w:id="103" w:name="_Toc34404358"/>
      <w:bookmarkStart w:id="104" w:name="_Toc34388587"/>
      <w:bookmarkStart w:id="105" w:name="_Toc25070672"/>
      <w:bookmarkStart w:id="106"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7" w:name="_Toc59209147"/>
      <w:bookmarkStart w:id="108" w:name="_Toc59208876"/>
      <w:bookmarkStart w:id="109" w:name="_Toc51951122"/>
      <w:bookmarkStart w:id="110" w:name="_Toc45882572"/>
      <w:bookmarkStart w:id="111" w:name="_Toc45282186"/>
      <w:bookmarkStart w:id="112" w:name="_Toc123634540"/>
      <w:bookmarkStart w:id="113" w:name="_Toc148552259"/>
      <w:bookmarkStart w:id="114"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2"/>
      <w:r w:rsidRPr="00C33F68">
        <w:t>accepted by the network</w:t>
      </w:r>
      <w:bookmarkEnd w:id="103"/>
      <w:bookmarkEnd w:id="104"/>
      <w:bookmarkEnd w:id="105"/>
      <w:bookmarkEnd w:id="106"/>
      <w:bookmarkEnd w:id="107"/>
      <w:bookmarkEnd w:id="108"/>
      <w:bookmarkEnd w:id="109"/>
      <w:bookmarkEnd w:id="110"/>
      <w:bookmarkEnd w:id="111"/>
      <w:bookmarkEnd w:id="112"/>
      <w:bookmarkEnd w:id="113"/>
    </w:p>
    <w:p w14:paraId="0A04F409" w14:textId="7D9602EA" w:rsidR="00177C81" w:rsidRPr="00C33F68" w:rsidRDefault="00177C81" w:rsidP="00177C81">
      <w:bookmarkStart w:id="115" w:name="_Toc533170256"/>
      <w:r w:rsidRPr="00C33F68">
        <w:t>Handling in 3GPP TS 24.587 [</w:t>
      </w:r>
      <w:r w:rsidR="008609C2">
        <w:t>4</w:t>
      </w:r>
      <w:r w:rsidRPr="00C33F68">
        <w:t>] clause 5.3.2.3 shall apply.</w:t>
      </w:r>
    </w:p>
    <w:p w14:paraId="25C2FEAC" w14:textId="7277D9D5" w:rsidR="00177C81" w:rsidRDefault="00177C81" w:rsidP="00177C81">
      <w:bookmarkStart w:id="116" w:name="_Toc22039964"/>
      <w:bookmarkStart w:id="117" w:name="_Toc20233348"/>
      <w:bookmarkEnd w:id="115"/>
      <w:r w:rsidRPr="00C33F68">
        <w:rPr>
          <w:lang w:eastAsia="zh-CN"/>
        </w:rPr>
        <w:t xml:space="preserve">If new UE policies for </w:t>
      </w:r>
      <w:r>
        <w:t xml:space="preserve">ranging and </w:t>
      </w:r>
      <w:proofErr w:type="spellStart"/>
      <w:r>
        <w:t>sidelink</w:t>
      </w:r>
      <w:proofErr w:type="spellEnd"/>
      <w:r>
        <w:t xml:space="preserve">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 xml:space="preserve">ranging and </w:t>
      </w:r>
      <w:proofErr w:type="spellStart"/>
      <w:r>
        <w:t>sidelink</w:t>
      </w:r>
      <w:proofErr w:type="spellEnd"/>
      <w:r>
        <w:t xml:space="preserve"> positioning over PC5</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over PC5 </w:t>
      </w:r>
      <w:r w:rsidRPr="00C33F68">
        <w:rPr>
          <w:lang w:eastAsia="zh-CN"/>
        </w:rPr>
        <w:t>included in the MANAGE UE POLICY COMMAND message.</w:t>
      </w:r>
      <w:bookmarkStart w:id="118" w:name="_Toc59209148"/>
      <w:bookmarkStart w:id="119" w:name="_Toc59208877"/>
      <w:bookmarkStart w:id="120" w:name="_Toc51951123"/>
      <w:bookmarkStart w:id="121" w:name="_Toc45882573"/>
      <w:bookmarkStart w:id="122" w:name="_Toc45282187"/>
      <w:bookmarkStart w:id="123" w:name="_Toc34404359"/>
      <w:bookmarkStart w:id="124" w:name="_Toc34388588"/>
      <w:bookmarkStart w:id="125" w:name="_Toc25070673"/>
      <w:bookmarkStart w:id="126" w:name="_Toc97295821"/>
    </w:p>
    <w:p w14:paraId="44B0C3C8" w14:textId="648ADAFE" w:rsidR="00177C81" w:rsidRPr="00C33F68" w:rsidRDefault="00177C81" w:rsidP="00177C81">
      <w:pPr>
        <w:pStyle w:val="4"/>
      </w:pPr>
      <w:bookmarkStart w:id="127" w:name="_Toc123634541"/>
      <w:bookmarkStart w:id="128" w:name="_Toc148552260"/>
      <w:bookmarkEnd w:id="114"/>
      <w:bookmarkEnd w:id="126"/>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16"/>
      <w:bookmarkEnd w:id="118"/>
      <w:bookmarkEnd w:id="119"/>
      <w:bookmarkEnd w:id="120"/>
      <w:bookmarkEnd w:id="121"/>
      <w:bookmarkEnd w:id="122"/>
      <w:bookmarkEnd w:id="123"/>
      <w:bookmarkEnd w:id="124"/>
      <w:bookmarkEnd w:id="125"/>
      <w:bookmarkEnd w:id="127"/>
      <w:bookmarkEnd w:id="128"/>
    </w:p>
    <w:p w14:paraId="4C53AB71" w14:textId="7EFABADF" w:rsidR="00177C81" w:rsidRPr="00C33F68" w:rsidRDefault="00177C81" w:rsidP="00177C81">
      <w:bookmarkStart w:id="129" w:name="_Toc59209149"/>
      <w:bookmarkStart w:id="130" w:name="_Toc59208878"/>
      <w:bookmarkStart w:id="131" w:name="_Toc51951124"/>
      <w:bookmarkStart w:id="132" w:name="_Toc45882574"/>
      <w:bookmarkStart w:id="133" w:name="_Toc45282188"/>
      <w:bookmarkStart w:id="134" w:name="_Toc34404360"/>
      <w:bookmarkStart w:id="135" w:name="_Toc34388589"/>
      <w:bookmarkStart w:id="136" w:name="_Toc25070674"/>
      <w:bookmarkStart w:id="137"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38" w:name="_Toc123634542"/>
      <w:bookmarkStart w:id="139" w:name="_Toc148552261"/>
      <w:r>
        <w:t>5.3</w:t>
      </w:r>
      <w:r w:rsidRPr="00C33F68">
        <w:t>.2.5</w:t>
      </w:r>
      <w:r w:rsidRPr="00C33F68">
        <w:tab/>
        <w:t>Abnormal cases on the network side</w:t>
      </w:r>
      <w:bookmarkEnd w:id="117"/>
      <w:bookmarkEnd w:id="129"/>
      <w:bookmarkEnd w:id="130"/>
      <w:bookmarkEnd w:id="131"/>
      <w:bookmarkEnd w:id="132"/>
      <w:bookmarkEnd w:id="133"/>
      <w:bookmarkEnd w:id="134"/>
      <w:bookmarkEnd w:id="135"/>
      <w:bookmarkEnd w:id="136"/>
      <w:bookmarkEnd w:id="137"/>
      <w:bookmarkEnd w:id="138"/>
      <w:bookmarkEnd w:id="139"/>
    </w:p>
    <w:p w14:paraId="2B8F25BF" w14:textId="73E0048E" w:rsidR="00177C81" w:rsidRPr="00C33F68" w:rsidRDefault="00177C81" w:rsidP="00177C81">
      <w:bookmarkStart w:id="140" w:name="_Toc25070675"/>
      <w:bookmarkStart w:id="141"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42" w:name="_Toc59209150"/>
      <w:bookmarkStart w:id="143" w:name="_Toc59208879"/>
      <w:bookmarkStart w:id="144" w:name="_Toc51951125"/>
      <w:bookmarkStart w:id="145" w:name="_Toc45882575"/>
      <w:bookmarkStart w:id="146" w:name="_Toc45282189"/>
      <w:bookmarkStart w:id="147" w:name="_Toc34404361"/>
      <w:bookmarkStart w:id="148" w:name="_Toc34388590"/>
      <w:bookmarkStart w:id="149" w:name="_Toc123634543"/>
      <w:bookmarkStart w:id="150" w:name="_Toc148552262"/>
      <w:r>
        <w:lastRenderedPageBreak/>
        <w:t>5.3</w:t>
      </w:r>
      <w:r w:rsidRPr="00C33F68">
        <w:t>.2.6</w:t>
      </w:r>
      <w:r w:rsidRPr="00C33F68">
        <w:tab/>
        <w:t>Abnormal cases on the UE</w:t>
      </w:r>
      <w:bookmarkEnd w:id="140"/>
      <w:bookmarkEnd w:id="142"/>
      <w:bookmarkEnd w:id="143"/>
      <w:bookmarkEnd w:id="144"/>
      <w:bookmarkEnd w:id="145"/>
      <w:bookmarkEnd w:id="146"/>
      <w:bookmarkEnd w:id="147"/>
      <w:bookmarkEnd w:id="148"/>
      <w:bookmarkEnd w:id="149"/>
      <w:bookmarkEnd w:id="150"/>
    </w:p>
    <w:p w14:paraId="6B733DA0" w14:textId="741BAC0D" w:rsidR="00177C81" w:rsidRPr="00A35866" w:rsidRDefault="00177C81" w:rsidP="00F51CB3">
      <w:bookmarkStart w:id="151" w:name="_Toc59209151"/>
      <w:bookmarkStart w:id="152" w:name="_Toc59208880"/>
      <w:bookmarkStart w:id="153" w:name="_Toc51951126"/>
      <w:bookmarkStart w:id="154" w:name="_Toc45882576"/>
      <w:bookmarkStart w:id="155" w:name="_Toc45282190"/>
      <w:bookmarkStart w:id="156" w:name="_Toc34404362"/>
      <w:bookmarkStart w:id="157" w:name="_Toc34388591"/>
      <w:bookmarkStart w:id="158" w:name="_Toc25070676"/>
      <w:r w:rsidRPr="00C33F68">
        <w:t>Handling in 3GPP TS 24.587 [</w:t>
      </w:r>
      <w:r w:rsidR="008609C2">
        <w:t>4</w:t>
      </w:r>
      <w:r w:rsidRPr="00C33F68">
        <w:t>] clause 5.3.2.6 shall apply.</w:t>
      </w:r>
      <w:bookmarkEnd w:id="66"/>
      <w:bookmarkEnd w:id="141"/>
      <w:bookmarkEnd w:id="151"/>
      <w:bookmarkEnd w:id="152"/>
      <w:bookmarkEnd w:id="153"/>
      <w:bookmarkEnd w:id="154"/>
      <w:bookmarkEnd w:id="155"/>
      <w:bookmarkEnd w:id="156"/>
      <w:bookmarkEnd w:id="157"/>
      <w:bookmarkEnd w:id="158"/>
    </w:p>
    <w:p w14:paraId="12C4199E" w14:textId="29ED4419" w:rsidR="00080512" w:rsidRDefault="00A35866" w:rsidP="00A35866">
      <w:pPr>
        <w:pStyle w:val="1"/>
      </w:pPr>
      <w:bookmarkStart w:id="159" w:name="_Toc148552263"/>
      <w:r>
        <w:t>6</w:t>
      </w:r>
      <w:r w:rsidRPr="00A35866">
        <w:tab/>
      </w:r>
      <w:r w:rsidR="00BD46AD">
        <w:t>Ranging</w:t>
      </w:r>
      <w:r w:rsidR="002D4EFB">
        <w:t xml:space="preserve"> and </w:t>
      </w:r>
      <w:proofErr w:type="spellStart"/>
      <w:r w:rsidR="002D4EFB">
        <w:t>sidelink</w:t>
      </w:r>
      <w:proofErr w:type="spellEnd"/>
      <w:r w:rsidR="002D4EFB">
        <w:t xml:space="preserve"> positioning</w:t>
      </w:r>
      <w:r w:rsidR="00BD46AD" w:rsidRPr="00C33F68">
        <w:t xml:space="preserve"> </w:t>
      </w:r>
      <w:r w:rsidR="00BD46AD">
        <w:t xml:space="preserve">UE </w:t>
      </w:r>
      <w:r w:rsidR="00BD46AD" w:rsidRPr="00C33F68">
        <w:t>discovery</w:t>
      </w:r>
      <w:bookmarkEnd w:id="159"/>
    </w:p>
    <w:p w14:paraId="639140D3" w14:textId="6B585684" w:rsidR="004E12FA" w:rsidRDefault="004E12FA" w:rsidP="004E12FA">
      <w:pPr>
        <w:pStyle w:val="2"/>
      </w:pPr>
      <w:bookmarkStart w:id="160" w:name="_Toc148552264"/>
      <w:r>
        <w:t>6.1</w:t>
      </w:r>
      <w:r>
        <w:tab/>
      </w:r>
      <w:r w:rsidR="008B2D7E">
        <w:t>Overview</w:t>
      </w:r>
      <w:bookmarkEnd w:id="160"/>
    </w:p>
    <w:p w14:paraId="7D61ABCC" w14:textId="77777777" w:rsidR="00152FDB" w:rsidRDefault="00152FDB" w:rsidP="00152FDB">
      <w:r>
        <w:t xml:space="preserve">Ranging and </w:t>
      </w:r>
      <w:proofErr w:type="spellStart"/>
      <w:r>
        <w:t>sidelink</w:t>
      </w:r>
      <w:proofErr w:type="spellEnd"/>
      <w:r>
        <w:t xml:space="preserve"> positioning</w:t>
      </w:r>
      <w:r w:rsidRPr="00C33F68">
        <w:t xml:space="preserve"> </w:t>
      </w:r>
      <w:r>
        <w:t xml:space="preserve">UE </w:t>
      </w:r>
      <w:r w:rsidRPr="00C33F68">
        <w:t>discovery</w:t>
      </w:r>
      <w:r>
        <w:t xml:space="preserve"> includes:</w:t>
      </w:r>
    </w:p>
    <w:p w14:paraId="27089A03" w14:textId="77777777" w:rsidR="00152FDB" w:rsidRDefault="00152FDB" w:rsidP="00152FDB">
      <w:pPr>
        <w:pStyle w:val="B1"/>
      </w:pPr>
      <w:r>
        <w:t>a)</w:t>
      </w:r>
      <w:r>
        <w:tab/>
        <w:t xml:space="preserve">ranging and </w:t>
      </w:r>
      <w:proofErr w:type="spellStart"/>
      <w:r>
        <w:t>sidelink</w:t>
      </w:r>
      <w:proofErr w:type="spellEnd"/>
      <w:r>
        <w:t xml:space="preserve"> p</w:t>
      </w:r>
      <w:r w:rsidRPr="00F16E8A">
        <w:t xml:space="preserve">ositioning UE discovery with 5G </w:t>
      </w:r>
      <w:proofErr w:type="spellStart"/>
      <w:r w:rsidRPr="00F16E8A">
        <w:t>ProSe</w:t>
      </w:r>
      <w:proofErr w:type="spellEnd"/>
      <w:r w:rsidRPr="00F16E8A">
        <w:t xml:space="preserve"> capable UE</w:t>
      </w:r>
      <w:r>
        <w:t xml:space="preserve"> (see clause 6.2);</w:t>
      </w:r>
    </w:p>
    <w:p w14:paraId="2F2E5933" w14:textId="77777777" w:rsidR="00152FDB" w:rsidRDefault="00152FDB" w:rsidP="00152FDB">
      <w:pPr>
        <w:pStyle w:val="B1"/>
      </w:pPr>
      <w:r>
        <w:t>b)</w:t>
      </w:r>
      <w:r>
        <w:tab/>
        <w:t xml:space="preserve">ranging and </w:t>
      </w:r>
      <w:proofErr w:type="spellStart"/>
      <w:r>
        <w:t>sidelink</w:t>
      </w:r>
      <w:proofErr w:type="spellEnd"/>
      <w:r>
        <w:t xml:space="preserve"> p</w:t>
      </w:r>
      <w:r w:rsidRPr="00F16E8A">
        <w:t>ositioning UE discov</w:t>
      </w:r>
      <w:r>
        <w:t xml:space="preserve">ery with V2X </w:t>
      </w:r>
      <w:r w:rsidRPr="00F16E8A">
        <w:t>capable U</w:t>
      </w:r>
      <w:r>
        <w:t>E (see clause 6.3); and</w:t>
      </w:r>
    </w:p>
    <w:p w14:paraId="48A24C11" w14:textId="76EE4DDF" w:rsidR="00152FDB" w:rsidRDefault="00152FDB" w:rsidP="00152FDB">
      <w:pPr>
        <w:pStyle w:val="B1"/>
      </w:pPr>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p>
    <w:p w14:paraId="0F776609" w14:textId="26662B24" w:rsidR="00A35866" w:rsidRDefault="004E12FA" w:rsidP="004E12FA">
      <w:pPr>
        <w:pStyle w:val="2"/>
      </w:pPr>
      <w:bookmarkStart w:id="161" w:name="_Toc148552265"/>
      <w:r>
        <w:t>6.2</w:t>
      </w:r>
      <w:r>
        <w:tab/>
      </w:r>
      <w:r w:rsidR="00BD46AD" w:rsidRPr="00BD46AD">
        <w:t>Ranging</w:t>
      </w:r>
      <w:r w:rsidR="00640EC0">
        <w:t xml:space="preserve"> and </w:t>
      </w:r>
      <w:proofErr w:type="spellStart"/>
      <w:r w:rsidR="00640EC0">
        <w:t>s</w:t>
      </w:r>
      <w:r w:rsidR="00640EC0" w:rsidRPr="00BD46AD">
        <w:t>idelink</w:t>
      </w:r>
      <w:proofErr w:type="spellEnd"/>
      <w:r w:rsidR="00640EC0" w:rsidRPr="00BD46AD">
        <w:t xml:space="preserve"> </w:t>
      </w:r>
      <w:r w:rsidR="00640EC0">
        <w:t>p</w:t>
      </w:r>
      <w:r w:rsidR="00BD46AD" w:rsidRPr="00BD46AD">
        <w:t xml:space="preserve">ositioning </w:t>
      </w:r>
      <w:r w:rsidR="00152FDB">
        <w:rPr>
          <w:lang w:eastAsia="zh-CN"/>
        </w:rPr>
        <w:t xml:space="preserve">UE </w:t>
      </w:r>
      <w:r w:rsidR="00BD46AD" w:rsidRPr="00C33F68">
        <w:t>discovery</w:t>
      </w:r>
      <w:r w:rsidR="00152FDB">
        <w:t xml:space="preserve"> with 5G </w:t>
      </w:r>
      <w:proofErr w:type="spellStart"/>
      <w:r w:rsidR="00152FDB">
        <w:t>ProSe</w:t>
      </w:r>
      <w:proofErr w:type="spellEnd"/>
      <w:r w:rsidR="00152FDB">
        <w:t xml:space="preserve"> capable UE</w:t>
      </w:r>
      <w:bookmarkEnd w:id="161"/>
    </w:p>
    <w:p w14:paraId="648A387A" w14:textId="446C57C7" w:rsidR="008B2D7E" w:rsidRDefault="008B2D7E" w:rsidP="008B2D7E">
      <w:pPr>
        <w:pStyle w:val="3"/>
      </w:pPr>
      <w:bookmarkStart w:id="162" w:name="_Toc148552266"/>
      <w:r>
        <w:t>6.2.1</w:t>
      </w:r>
      <w:r>
        <w:tab/>
        <w:t>General</w:t>
      </w:r>
      <w:bookmarkEnd w:id="162"/>
    </w:p>
    <w:p w14:paraId="1CA81FD8" w14:textId="77777777" w:rsidR="00312B9F" w:rsidRDefault="00312B9F" w:rsidP="00312B9F">
      <w:bookmarkStart w:id="163" w:name="_Hlk136354806"/>
      <w:r w:rsidRPr="00C33F68">
        <w:t xml:space="preserve">This clause describes the procedures </w:t>
      </w:r>
      <w:r>
        <w:t xml:space="preserve">of </w:t>
      </w:r>
      <w:r w:rsidRPr="00C33F68">
        <w:t xml:space="preserve">5G </w:t>
      </w:r>
      <w:proofErr w:type="spellStart"/>
      <w:r w:rsidRPr="00C33F68">
        <w:t>ProSe</w:t>
      </w:r>
      <w:proofErr w:type="spellEnd"/>
      <w:r w:rsidRPr="00C33F68">
        <w:t xml:space="preserve"> direct discovery</w:t>
      </w:r>
      <w:r>
        <w:t xml:space="preserve"> </w:t>
      </w:r>
      <w:r w:rsidRPr="00C33F68">
        <w:t>f</w:t>
      </w:r>
      <w:bookmarkStart w:id="164" w:name="_Hlk134892790"/>
      <w:r w:rsidRPr="00C33F68">
        <w:t xml:space="preserve">or </w:t>
      </w:r>
      <w:r>
        <w:t xml:space="preserve">ranging and </w:t>
      </w:r>
      <w:proofErr w:type="spellStart"/>
      <w:r>
        <w:t>sidelink</w:t>
      </w:r>
      <w:proofErr w:type="spellEnd"/>
      <w:r>
        <w:t xml:space="preserve"> positioning</w:t>
      </w:r>
      <w:bookmarkEnd w:id="164"/>
      <w:r>
        <w:t xml:space="preserve"> o</w:t>
      </w:r>
      <w:r w:rsidRPr="00C33F68">
        <w:t xml:space="preserve">ver PC5 interface. The purpose of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C33F68">
        <w:t xml:space="preserv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 xml:space="preserve">-enabled UE </w:t>
      </w:r>
      <w:r>
        <w:t xml:space="preserve">for ranging and </w:t>
      </w:r>
      <w:proofErr w:type="spellStart"/>
      <w:r>
        <w:t>sidelink</w:t>
      </w:r>
      <w:proofErr w:type="spellEnd"/>
      <w:r>
        <w:t xml:space="preserve">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 xml:space="preserve">The procedures of 5G </w:t>
      </w:r>
      <w:proofErr w:type="spellStart"/>
      <w:r w:rsidRPr="005A67F2">
        <w:t>ProSe</w:t>
      </w:r>
      <w:proofErr w:type="spellEnd"/>
      <w:r w:rsidRPr="005A67F2">
        <w:t xml:space="preserve"> direct discovery for ranging and </w:t>
      </w:r>
      <w:proofErr w:type="spellStart"/>
      <w:r w:rsidRPr="005A67F2">
        <w:t>sidelink</w:t>
      </w:r>
      <w:proofErr w:type="spellEnd"/>
      <w:r w:rsidRPr="005A67F2">
        <w:t xml:space="preserve"> positioning are triggered by the RSP layer and performed in the 5G </w:t>
      </w:r>
      <w:proofErr w:type="spellStart"/>
      <w:r w:rsidRPr="005A67F2">
        <w:t>ProSe</w:t>
      </w:r>
      <w:proofErr w:type="spellEnd"/>
      <w:r w:rsidRPr="005A67F2">
        <w:t xml:space="preserve"> layer.</w:t>
      </w:r>
    </w:p>
    <w:p w14:paraId="6CB445AB" w14:textId="77777777" w:rsidR="00312B9F" w:rsidRDefault="00312B9F" w:rsidP="00312B9F">
      <w:r w:rsidRPr="00C33F68">
        <w:t>To perform</w:t>
      </w:r>
      <w:r w:rsidRPr="00F872E1">
        <w:t xml:space="preserve">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 with 5G </w:t>
      </w:r>
      <w:proofErr w:type="spellStart"/>
      <w:r>
        <w:t>ProSe</w:t>
      </w:r>
      <w:proofErr w:type="spellEnd"/>
      <w:r>
        <w:t xml:space="preserv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the necessary configurations (</w:t>
      </w:r>
      <w:proofErr w:type="gramStart"/>
      <w:r w:rsidRPr="0077292A">
        <w:t>e.g.</w:t>
      </w:r>
      <w:proofErr w:type="gramEnd"/>
      <w:r w:rsidRPr="0077292A">
        <w:t xml:space="preserve"> </w:t>
      </w:r>
      <w:r>
        <w:t>default destination layer-2 ID for initial discovery signalling</w:t>
      </w:r>
      <w:r w:rsidRPr="0077292A">
        <w:t xml:space="preserve">) according to the </w:t>
      </w:r>
      <w:r>
        <w:t xml:space="preserve">mapping rules for the </w:t>
      </w:r>
      <w:proofErr w:type="spellStart"/>
      <w:r w:rsidRPr="0077292A">
        <w:t>ProSe</w:t>
      </w:r>
      <w:proofErr w:type="spellEnd"/>
      <w:r w:rsidRPr="0077292A">
        <w:t xml:space="preserve"> identifier of a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w:t>
      </w:r>
      <w:proofErr w:type="spellStart"/>
      <w:r w:rsidRPr="00C33F68">
        <w:t>ProSe</w:t>
      </w:r>
      <w:proofErr w:type="spellEnd"/>
      <w:r w:rsidRPr="00C33F68">
        <w:t xml:space="preserve"> direct discovery </w:t>
      </w:r>
      <w:r>
        <w:t>model</w:t>
      </w:r>
      <w:r w:rsidRPr="00C33F68">
        <w:t xml:space="preserve"> A and 5G </w:t>
      </w:r>
      <w:proofErr w:type="spellStart"/>
      <w:r w:rsidRPr="00C33F68">
        <w:t>ProSe</w:t>
      </w:r>
      <w:proofErr w:type="spellEnd"/>
      <w:r w:rsidRPr="00C33F68">
        <w:t xml:space="preserv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165" w:name="_Toc131694995"/>
      <w:bookmarkStart w:id="166" w:name="_Toc148552267"/>
      <w:bookmarkEnd w:id="163"/>
      <w:r w:rsidRPr="00C33F68">
        <w:rPr>
          <w:lang w:eastAsia="zh-CN"/>
        </w:rPr>
        <w:lastRenderedPageBreak/>
        <w:t>6.</w:t>
      </w:r>
      <w:r>
        <w:rPr>
          <w:lang w:eastAsia="zh-CN"/>
        </w:rPr>
        <w:t>2.2</w:t>
      </w:r>
      <w:r w:rsidRPr="00C33F68">
        <w:rPr>
          <w:lang w:eastAsia="zh-CN"/>
        </w:rPr>
        <w:tab/>
        <w:t>Procedures</w:t>
      </w:r>
      <w:bookmarkEnd w:id="165"/>
      <w:bookmarkEnd w:id="166"/>
    </w:p>
    <w:p w14:paraId="2107C28C" w14:textId="7B0B09DF" w:rsidR="009F6B1C" w:rsidRPr="00C33F68" w:rsidRDefault="009F6B1C" w:rsidP="00FB3F96">
      <w:pPr>
        <w:pStyle w:val="4"/>
        <w:rPr>
          <w:lang w:eastAsia="zh-CN"/>
        </w:rPr>
      </w:pPr>
      <w:bookmarkStart w:id="167" w:name="_Toc131694996"/>
      <w:bookmarkStart w:id="168" w:name="_Toc148552268"/>
      <w:bookmarkStart w:id="169" w:name="_Hlk142833057"/>
      <w:r w:rsidRPr="00C33F68">
        <w:rPr>
          <w:lang w:eastAsia="zh-CN"/>
        </w:rPr>
        <w:t>6.</w:t>
      </w:r>
      <w:r>
        <w:rPr>
          <w:lang w:eastAsia="zh-CN"/>
        </w:rPr>
        <w:t>2.2</w:t>
      </w:r>
      <w:r w:rsidRPr="00C33F68">
        <w:rPr>
          <w:lang w:eastAsia="zh-CN"/>
        </w:rPr>
        <w:t>.1</w:t>
      </w:r>
      <w:r w:rsidRPr="00C33F68">
        <w:rPr>
          <w:lang w:eastAsia="zh-CN"/>
        </w:rPr>
        <w:tab/>
      </w:r>
      <w:bookmarkStart w:id="170" w:name="_Hlk135909770"/>
      <w:bookmarkStart w:id="171" w:name="_Hlk134893005"/>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70"/>
      <w:r>
        <w:t xml:space="preserve"> procedure</w:t>
      </w:r>
      <w:r w:rsidRPr="00C33F68">
        <w:rPr>
          <w:lang w:eastAsia="zh-CN"/>
        </w:rPr>
        <w:t xml:space="preserve"> over PC5 interface with model A</w:t>
      </w:r>
      <w:bookmarkEnd w:id="167"/>
      <w:bookmarkEnd w:id="168"/>
      <w:bookmarkEnd w:id="171"/>
    </w:p>
    <w:p w14:paraId="41BF4C00" w14:textId="7186BAED" w:rsidR="009F6B1C" w:rsidRPr="00C33F68" w:rsidRDefault="009F6B1C" w:rsidP="00FB3F96">
      <w:pPr>
        <w:pStyle w:val="5"/>
        <w:rPr>
          <w:lang w:eastAsia="zh-CN"/>
        </w:rPr>
      </w:pPr>
      <w:bookmarkStart w:id="172" w:name="_Toc131694997"/>
      <w:bookmarkStart w:id="173" w:name="_Toc148552269"/>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72"/>
      <w:bookmarkEnd w:id="17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 xml:space="preserve">Whether </w:t>
      </w:r>
      <w:proofErr w:type="spellStart"/>
      <w:r w:rsidRPr="009607FF">
        <w:t>ProSe</w:t>
      </w:r>
      <w:proofErr w:type="spellEnd"/>
      <w:r w:rsidRPr="009607FF">
        <w:t xml:space="preserv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174" w:name="_Toc131694998"/>
      <w:bookmarkStart w:id="175" w:name="_Toc148552270"/>
      <w:bookmarkStart w:id="176" w:name="_Hlk13202807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77"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77"/>
      <w:r w:rsidRPr="00C33F68">
        <w:rPr>
          <w:lang w:eastAsia="zh-CN"/>
        </w:rPr>
        <w:t xml:space="preserve"> initiation</w:t>
      </w:r>
      <w:bookmarkEnd w:id="174"/>
      <w:bookmarkEnd w:id="175"/>
    </w:p>
    <w:p w14:paraId="3F87222A" w14:textId="77777777" w:rsidR="009F6B1C" w:rsidRPr="00C33F68" w:rsidRDefault="009F6B1C" w:rsidP="009F6B1C">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00046205"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4998E1C9" w14:textId="77777777" w:rsidR="009F6B1C" w:rsidRPr="00624D40" w:rsidRDefault="009F6B1C" w:rsidP="009F6B1C">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91AAF7E" w14:textId="0E11693E" w:rsidR="009F6B1C" w:rsidRDefault="009F6B1C" w:rsidP="009F6B1C">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55pt;height:73.6pt" o:ole="">
            <v:imagedata r:id="rId14" o:title=""/>
          </v:shape>
          <o:OLEObject Type="Embed" ProgID="Visio.Drawing.15" ShapeID="_x0000_i1026" DrawAspect="Content" ObjectID="_1759165368" r:id="rId15"/>
        </w:object>
      </w:r>
    </w:p>
    <w:p w14:paraId="11D399E8" w14:textId="4CFF2552" w:rsidR="009F6B1C" w:rsidRPr="00C33F68" w:rsidRDefault="009F6B1C" w:rsidP="009F6B1C">
      <w:pPr>
        <w:pStyle w:val="TF"/>
      </w:pPr>
      <w:r w:rsidRPr="00C33F68">
        <w:t>Figure 6.2.</w:t>
      </w:r>
      <w:r>
        <w:t>2</w:t>
      </w:r>
      <w:r w:rsidRPr="00C33F68">
        <w:t xml:space="preserve">.1.2.1: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C407A9" w14:textId="77777777" w:rsidR="009F6B1C" w:rsidRPr="00C33F68" w:rsidRDefault="009F6B1C" w:rsidP="009F6B1C">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5C0BD05C" w14:textId="79D3D25C" w:rsidR="009F6B1C" w:rsidRPr="00C33F68" w:rsidRDefault="009F6B1C" w:rsidP="009F6B1C">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178" w:name="_Toc131694999"/>
      <w:bookmarkStart w:id="179" w:name="_Toc148552271"/>
      <w:bookmarkEnd w:id="176"/>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178"/>
      <w:bookmarkEnd w:id="179"/>
    </w:p>
    <w:p w14:paraId="4758C823" w14:textId="77777777" w:rsidR="009F6B1C" w:rsidRPr="00C33F68" w:rsidRDefault="009F6B1C" w:rsidP="009F6B1C">
      <w:pPr>
        <w:rPr>
          <w:lang w:eastAsia="zh-CN"/>
        </w:rPr>
      </w:pPr>
      <w:r w:rsidRPr="00C33F68">
        <w:rPr>
          <w:lang w:eastAsia="zh-CN"/>
        </w:rPr>
        <w:t xml:space="preserve">When the request from upper layers to perform announcing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w:t>
      </w:r>
      <w:proofErr w:type="spellStart"/>
      <w:r>
        <w:rPr>
          <w:lang w:eastAsia="zh-CN"/>
        </w:rPr>
        <w:t>ProSe</w:t>
      </w:r>
      <w:proofErr w:type="spellEnd"/>
      <w:r>
        <w:rPr>
          <w:lang w:eastAsia="zh-CN"/>
        </w:rPr>
        <w:t xml:space="preserve"> direct discovery for power saving by implementation specific means </w:t>
      </w:r>
      <w:proofErr w:type="gramStart"/>
      <w:r>
        <w:rPr>
          <w:lang w:eastAsia="zh-CN"/>
        </w:rPr>
        <w:t>e.g.</w:t>
      </w:r>
      <w:proofErr w:type="gramEnd"/>
      <w:r>
        <w:rPr>
          <w:lang w:eastAsia="zh-CN"/>
        </w:rP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180" w:name="_Toc131695000"/>
      <w:bookmarkStart w:id="181" w:name="_Toc148552272"/>
      <w:r w:rsidRPr="00C33F68">
        <w:rPr>
          <w:lang w:eastAsia="zh-CN"/>
        </w:rPr>
        <w:lastRenderedPageBreak/>
        <w:t>6.</w:t>
      </w:r>
      <w:r>
        <w:rPr>
          <w:lang w:eastAsia="zh-CN"/>
        </w:rPr>
        <w:t>2.2</w:t>
      </w:r>
      <w:r w:rsidRPr="00C33F68">
        <w:rPr>
          <w:lang w:eastAsia="zh-CN"/>
        </w:rPr>
        <w:t>.1.4</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r w:rsidRPr="00C33F68">
        <w:rPr>
          <w:lang w:eastAsia="zh-CN"/>
        </w:rPr>
        <w:t xml:space="preserve"> initiation</w:t>
      </w:r>
      <w:bookmarkEnd w:id="180"/>
      <w:bookmarkEnd w:id="181"/>
    </w:p>
    <w:p w14:paraId="10910171" w14:textId="77777777" w:rsidR="009F6B1C" w:rsidRPr="00C33F68" w:rsidRDefault="009F6B1C" w:rsidP="009F6B1C">
      <w:r w:rsidRPr="00C33F68">
        <w:t xml:space="preserve">The UE is authorised to perform the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25F106B9"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DFCEF3B"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7489524" w14:textId="77777777" w:rsidR="009F6B1C" w:rsidRPr="00C33F68" w:rsidRDefault="009F6B1C" w:rsidP="009F6B1C">
      <w:r w:rsidRPr="00C33F68">
        <w:t xml:space="preserve">otherwise, the UE is not authorised to perform the monitoring UE procedure for 5G </w:t>
      </w:r>
      <w:proofErr w:type="spellStart"/>
      <w:r w:rsidRPr="00C33F68">
        <w:t>ProSe</w:t>
      </w:r>
      <w:proofErr w:type="spellEnd"/>
      <w:r w:rsidRPr="00C33F68">
        <w:t xml:space="preserve"> direct discovery procedure.</w:t>
      </w:r>
    </w:p>
    <w:p w14:paraId="568E36C8" w14:textId="69BEA0E2" w:rsidR="009F6B1C" w:rsidRPr="00C33F68" w:rsidRDefault="009F6B1C" w:rsidP="009F6B1C">
      <w:r w:rsidRPr="00C33F68">
        <w:t>Figure 6.2.</w:t>
      </w:r>
      <w:r>
        <w:t>2</w:t>
      </w:r>
      <w:r w:rsidRPr="00C33F68">
        <w:t xml:space="preserve">.1.4.1 illustrates the interaction of the UEs in the monitoring UE procedure for 5G </w:t>
      </w:r>
      <w:proofErr w:type="spellStart"/>
      <w:r w:rsidRPr="00C33F68">
        <w:t>ProSe</w:t>
      </w:r>
      <w:proofErr w:type="spellEnd"/>
      <w:r w:rsidRPr="00C33F68">
        <w:t xml:space="preserve"> direct discovery procedure</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5pt;height:68.85pt" o:ole="">
            <v:imagedata r:id="rId16" o:title=""/>
          </v:shape>
          <o:OLEObject Type="Embed" ProgID="Visio.Drawing.15" ShapeID="_x0000_i1027" DrawAspect="Content" ObjectID="_1759165369" r:id="rId17"/>
        </w:object>
      </w:r>
    </w:p>
    <w:p w14:paraId="12C2456A" w14:textId="512EF623" w:rsidR="009F6B1C" w:rsidRPr="00C33F68" w:rsidRDefault="009F6B1C" w:rsidP="009F6B1C">
      <w:pPr>
        <w:pStyle w:val="TF"/>
      </w:pPr>
      <w:r w:rsidRPr="00C33F68">
        <w:t>Figure 6.2.</w:t>
      </w:r>
      <w:r>
        <w:t>2</w:t>
      </w:r>
      <w:r w:rsidRPr="00C33F68">
        <w:t xml:space="preserve">.1.4.1: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1EDB3DF" w14:textId="77777777" w:rsidR="009F6B1C" w:rsidRPr="00C33F68" w:rsidRDefault="009F6B1C" w:rsidP="009F6B1C">
      <w:r w:rsidRPr="00C33F68">
        <w:t xml:space="preserve">When the UE is triggered by an upper layer application to perform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for a </w:t>
      </w:r>
      <w:proofErr w:type="spellStart"/>
      <w:r w:rsidRPr="00C33F68">
        <w:t>ProSe</w:t>
      </w:r>
      <w:proofErr w:type="spellEnd"/>
      <w:r w:rsidRPr="00C33F68">
        <w:t xml:space="preserve"> application</w:t>
      </w:r>
      <w:r>
        <w:t xml:space="preserve"> identifier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p>
    <w:p w14:paraId="571A4CF9" w14:textId="77777777" w:rsidR="009F6B1C" w:rsidRPr="00C33F68" w:rsidRDefault="009F6B1C" w:rsidP="009F6B1C">
      <w:pPr>
        <w:pStyle w:val="B1"/>
      </w:pPr>
      <w:r w:rsidRPr="00C33F68">
        <w:t>a)</w:t>
      </w:r>
      <w:r w:rsidRPr="00C33F68">
        <w:tab/>
        <w:t xml:space="preserve">if the UE is authorised to perform the monitoring UE procedure for 5G </w:t>
      </w:r>
      <w:proofErr w:type="spellStart"/>
      <w:r w:rsidRPr="00C33F68">
        <w:t>ProSe</w:t>
      </w:r>
      <w:proofErr w:type="spellEnd"/>
      <w:r w:rsidRPr="00C33F68">
        <w:t xml:space="preserv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319B9E7" w14:textId="77777777" w:rsidR="009F6B1C" w:rsidRPr="00C33F68" w:rsidRDefault="009F6B1C" w:rsidP="009F6B1C">
      <w:pPr>
        <w:rPr>
          <w:iCs/>
        </w:rPr>
      </w:pPr>
      <w:r w:rsidRPr="00C33F68">
        <w:rPr>
          <w:iCs/>
        </w:rPr>
        <w:lastRenderedPageBreak/>
        <w:t>The UE shall consider that the target RPAUID it seeks to monitor has been discovered if there is a match event as follows:</w:t>
      </w:r>
    </w:p>
    <w:p w14:paraId="0CFD904A" w14:textId="77777777" w:rsidR="009F6B1C" w:rsidRPr="008062E4" w:rsidRDefault="009F6B1C" w:rsidP="009F6B1C">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proofErr w:type="gramStart"/>
      <w:r w:rsidRPr="009F6B1C">
        <w:rPr>
          <w:lang w:eastAsia="zh-CN"/>
        </w:rPr>
        <w:t>5</w:t>
      </w:r>
      <w:r w:rsidRPr="001E1859">
        <w:rPr>
          <w:lang w:eastAsia="zh-CN"/>
        </w:rPr>
        <w:t>.</w:t>
      </w:r>
      <w:r w:rsidRPr="00C33F68">
        <w:t>The</w:t>
      </w:r>
      <w:proofErr w:type="gramEnd"/>
      <w:r w:rsidRPr="00C33F68">
        <w:t xml:space="preserv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 xml:space="preserve">UE procedure for 5G </w:t>
      </w:r>
      <w:proofErr w:type="spellStart"/>
      <w:r w:rsidRPr="00C33F68">
        <w:rPr>
          <w:lang w:eastAsia="zh-CN"/>
        </w:rPr>
        <w:t>ProSe</w:t>
      </w:r>
      <w:proofErr w:type="spellEnd"/>
      <w:r w:rsidRPr="00C33F68">
        <w:rPr>
          <w:lang w:eastAsia="zh-CN"/>
        </w:rPr>
        <w:t xml:space="preserve"> direct discovery initiation</w:t>
      </w:r>
      <w:r w:rsidRPr="00C33F68">
        <w:t xml:space="preserve"> </w:t>
      </w:r>
      <w:r>
        <w:t>shall be applied with the following differences and clarifications:</w:t>
      </w:r>
    </w:p>
    <w:p w14:paraId="7695114B" w14:textId="11A5761C" w:rsidR="009F6B1C" w:rsidRPr="00C33F68" w:rsidRDefault="009F6B1C" w:rsidP="00FB3F96">
      <w:pPr>
        <w:pStyle w:val="5"/>
        <w:rPr>
          <w:lang w:eastAsia="zh-CN"/>
        </w:rPr>
      </w:pPr>
      <w:bookmarkStart w:id="182" w:name="_Toc131695001"/>
      <w:bookmarkStart w:id="183" w:name="_Toc148552273"/>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182"/>
      <w:bookmarkEnd w:id="183"/>
    </w:p>
    <w:p w14:paraId="4FC553BC" w14:textId="77777777" w:rsidR="009F6B1C" w:rsidRPr="00C33F68" w:rsidRDefault="009F6B1C" w:rsidP="009F6B1C">
      <w:pPr>
        <w:rPr>
          <w:lang w:eastAsia="zh-CN"/>
        </w:rPr>
      </w:pPr>
      <w:r w:rsidRPr="00C33F68">
        <w:rPr>
          <w:lang w:eastAsia="zh-CN"/>
        </w:rPr>
        <w:t xml:space="preserve">During the monitoring UE procedure for 5G </w:t>
      </w:r>
      <w:proofErr w:type="spellStart"/>
      <w:r w:rsidRPr="00C33F68">
        <w:rPr>
          <w:lang w:eastAsia="zh-CN"/>
        </w:rPr>
        <w:t>ProSe</w:t>
      </w:r>
      <w:proofErr w:type="spellEnd"/>
      <w:r w:rsidRPr="00C33F68">
        <w:rPr>
          <w:lang w:eastAsia="zh-CN"/>
        </w:rPr>
        <w:t xml:space="preserve"> direct discovery</w:t>
      </w:r>
      <w:r w:rsidRPr="00B867C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zh-CN"/>
        </w:rPr>
        <w:t xml:space="preserve">, if the request from upper layers to perform the monitoring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184" w:name="_Toc148552274"/>
      <w:bookmarkEnd w:id="169"/>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w:t>
      </w:r>
      <w:proofErr w:type="spellStart"/>
      <w:r w:rsidRPr="000F6D05">
        <w:rPr>
          <w:lang w:eastAsia="zh-CN"/>
        </w:rPr>
        <w:t>ProSe</w:t>
      </w:r>
      <w:proofErr w:type="spellEnd"/>
      <w:r w:rsidRPr="000F6D05">
        <w:rPr>
          <w:lang w:eastAsia="zh-CN"/>
        </w:rPr>
        <w:t xml:space="preserve"> direct discovery procedure </w:t>
      </w:r>
      <w:r>
        <w:rPr>
          <w:lang w:eastAsia="zh-CN"/>
        </w:rPr>
        <w:t xml:space="preserve">for </w:t>
      </w:r>
      <w:r>
        <w:t xml:space="preserve">ranging and </w:t>
      </w:r>
      <w:proofErr w:type="spellStart"/>
      <w:r>
        <w:t>sidelink</w:t>
      </w:r>
      <w:proofErr w:type="spellEnd"/>
      <w:r>
        <w:t xml:space="preserve"> positioning </w:t>
      </w:r>
      <w:r w:rsidRPr="00C33F68">
        <w:rPr>
          <w:lang w:eastAsia="zh-CN"/>
        </w:rPr>
        <w:t xml:space="preserve">over PC5 interface with model </w:t>
      </w:r>
      <w:r>
        <w:rPr>
          <w:lang w:eastAsia="zh-CN"/>
        </w:rPr>
        <w:t>B</w:t>
      </w:r>
      <w:bookmarkEnd w:id="184"/>
    </w:p>
    <w:p w14:paraId="1459F41D" w14:textId="25534BEC" w:rsidR="0061198C" w:rsidRPr="00C33F68" w:rsidRDefault="0061198C" w:rsidP="00FB3F96">
      <w:pPr>
        <w:pStyle w:val="5"/>
        <w:rPr>
          <w:lang w:eastAsia="zh-CN"/>
        </w:rPr>
      </w:pPr>
      <w:bookmarkStart w:id="185" w:name="_Toc148552275"/>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185"/>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186" w:name="_Toc148552276"/>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186"/>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w:t>
      </w:r>
      <w:r w:rsidRPr="00457AB0">
        <w:t xml:space="preserve">parameters to be used for 5G </w:t>
      </w:r>
      <w:proofErr w:type="spellStart"/>
      <w:r w:rsidRPr="00457AB0">
        <w:t>ProSe</w:t>
      </w:r>
      <w:proofErr w:type="spellEnd"/>
      <w:r w:rsidRPr="00457AB0">
        <w:t xml:space="preserv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proofErr w:type="spellStart"/>
      <w:r w:rsidRPr="00C33F68">
        <w:t>i</w:t>
      </w:r>
      <w:proofErr w:type="spellEnd"/>
      <w:r w:rsidRPr="00C33F68">
        <w:t>)</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proofErr w:type="spellStart"/>
      <w:r w:rsidRPr="00C33F68">
        <w:lastRenderedPageBreak/>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1DDD144B" w14:textId="77777777" w:rsidR="0061198C" w:rsidRPr="00C33F68" w:rsidRDefault="0061198C" w:rsidP="0061198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8771C00" w14:textId="77777777" w:rsidR="0061198C" w:rsidRPr="00C33F68" w:rsidRDefault="0061198C" w:rsidP="0061198C">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95pt;height:110.75pt" o:ole="">
            <v:imagedata r:id="rId18" o:title=""/>
          </v:shape>
          <o:OLEObject Type="Embed" ProgID="Visio.Drawing.15" ShapeID="_x0000_i1028" DrawAspect="Content" ObjectID="_1759165370"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 xml:space="preserve">.1: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5734C89D" w14:textId="77777777" w:rsidR="0061198C" w:rsidRPr="00C33F68" w:rsidRDefault="0061198C" w:rsidP="0061198C">
      <w:r w:rsidRPr="00C33F68">
        <w:t xml:space="preserve">When the UE is triggered by an upper layer application to </w:t>
      </w:r>
      <w:r>
        <w:t>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r>
        <w:t xml:space="preserve"> </w:t>
      </w:r>
      <w:r w:rsidRPr="00C33F68">
        <w:t xml:space="preserve">if the UE is authorised to perform the discoverer UE procedure for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 xml:space="preserve">shall generate a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5C541341" w14:textId="77777777" w:rsidR="0061198C" w:rsidRDefault="0061198C" w:rsidP="0061198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073886C" w14:textId="77777777" w:rsidR="0061198C" w:rsidRDefault="0061198C" w:rsidP="0061198C">
      <w:pPr>
        <w:pStyle w:val="B2"/>
      </w:pPr>
      <w:r>
        <w:t>2)</w:t>
      </w:r>
      <w:r>
        <w:tab/>
      </w:r>
      <w:r w:rsidRPr="00E712EA">
        <w:t xml:space="preserve">shall include the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 if is provided by the upper layers to identify a specific </w:t>
      </w:r>
      <w:proofErr w:type="spellStart"/>
      <w:r w:rsidRPr="00E712EA">
        <w:t>discoveree</w:t>
      </w:r>
      <w:proofErr w:type="spellEnd"/>
      <w:r w:rsidRPr="00E712EA">
        <w:t xml:space="preserve"> UE;</w:t>
      </w:r>
      <w:r>
        <w:t xml:space="preserve"> and</w:t>
      </w:r>
    </w:p>
    <w:p w14:paraId="0B45489E" w14:textId="77777777" w:rsidR="0061198C" w:rsidRPr="00C33F68" w:rsidRDefault="0061198C" w:rsidP="0061198C">
      <w:pPr>
        <w:pStyle w:val="B2"/>
      </w:pPr>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7BFF7D68" w14:textId="77777777" w:rsidR="0061198C" w:rsidRDefault="0061198C" w:rsidP="0061198C">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 xml:space="preserve">ranging and </w:t>
      </w:r>
      <w:proofErr w:type="spellStart"/>
      <w:r>
        <w:t>sidelink</w:t>
      </w:r>
      <w:proofErr w:type="spellEnd"/>
      <w:r>
        <w:t xml:space="preserve">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should be</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 xml:space="preserve">ranging and </w:t>
      </w:r>
      <w:proofErr w:type="spellStart"/>
      <w:r>
        <w:t>sidelink</w:t>
      </w:r>
      <w:proofErr w:type="spellEnd"/>
      <w:r>
        <w:t xml:space="preserve"> positioning are FFS, the related description will be updated to get align with SA2 and SA3.</w:t>
      </w:r>
    </w:p>
    <w:p w14:paraId="1D2B7188" w14:textId="44E19243" w:rsidR="0061198C" w:rsidRPr="00C33F68" w:rsidRDefault="0061198C" w:rsidP="00FB3F96">
      <w:pPr>
        <w:pStyle w:val="5"/>
        <w:rPr>
          <w:lang w:eastAsia="zh-CN"/>
        </w:rPr>
      </w:pPr>
      <w:bookmarkStart w:id="187" w:name="_Toc148552277"/>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completion</w:t>
      </w:r>
      <w:bookmarkEnd w:id="187"/>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188"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189" w:name="_Toc148552278"/>
      <w:bookmarkEnd w:id="18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189"/>
    </w:p>
    <w:p w14:paraId="0321563C" w14:textId="77777777" w:rsidR="0061198C" w:rsidRPr="00C33F68" w:rsidRDefault="0061198C" w:rsidP="0061198C">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proofErr w:type="spellStart"/>
      <w:r w:rsidRPr="00C33F68">
        <w:t>i</w:t>
      </w:r>
      <w:proofErr w:type="spellEnd"/>
      <w:r w:rsidRPr="00C33F68">
        <w:t>)</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57F00C6C" w14:textId="77777777" w:rsidR="0061198C" w:rsidRPr="00C33F68" w:rsidRDefault="0061198C" w:rsidP="0061198C">
      <w:pPr>
        <w:pStyle w:val="B3"/>
      </w:pPr>
      <w:r w:rsidRPr="00C33F68">
        <w:lastRenderedPageBreak/>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B4A66F4" w14:textId="77777777" w:rsidR="0061198C" w:rsidRPr="00C33F68" w:rsidRDefault="0061198C" w:rsidP="0061198C">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pt;height:117.1pt" o:ole="">
            <v:imagedata r:id="rId20" o:title=""/>
          </v:shape>
          <o:OLEObject Type="Embed" ProgID="Visio.Drawing.15" ShapeID="_x0000_i1029" DrawAspect="Content" ObjectID="_1759165371"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2F24C597" w14:textId="77777777" w:rsidR="0061198C" w:rsidRPr="00C33F68" w:rsidRDefault="0061198C" w:rsidP="0061198C">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30BD039A" w14:textId="77777777" w:rsidR="0061198C" w:rsidRPr="00C33F68" w:rsidRDefault="0061198C" w:rsidP="0061198C">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0682BBF3" w14:textId="77777777"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60711D63" w14:textId="77777777"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r>
        <w:rPr>
          <w:lang w:eastAsia="zh-CN"/>
        </w:rPr>
        <w:t xml:space="preserve"> </w:t>
      </w:r>
    </w:p>
    <w:p w14:paraId="6E813D12" w14:textId="77777777" w:rsidR="0061198C"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77777777"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r>
        <w:rPr>
          <w:lang w:eastAsia="zh-CN"/>
        </w:rPr>
        <w:t xml:space="preserve"> and</w:t>
      </w:r>
    </w:p>
    <w:p w14:paraId="7599D075" w14:textId="77777777" w:rsidR="0061198C" w:rsidRPr="00C33F68" w:rsidRDefault="0061198C" w:rsidP="0061198C">
      <w:pPr>
        <w:pStyle w:val="B2"/>
        <w:ind w:leftChars="183" w:left="650"/>
      </w:pPr>
      <w:r>
        <w:rPr>
          <w:lang w:eastAsia="zh-CN"/>
        </w:rPr>
        <w:lastRenderedPageBreak/>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t xml:space="preserve"> </w:t>
      </w:r>
    </w:p>
    <w:p w14:paraId="28DF0321" w14:textId="77777777" w:rsidR="0061198C" w:rsidRPr="00C33F68" w:rsidRDefault="0061198C" w:rsidP="0061198C">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190" w:name="_Toc148552279"/>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completion</w:t>
      </w:r>
      <w:bookmarkEnd w:id="190"/>
    </w:p>
    <w:p w14:paraId="43AC2D68" w14:textId="77777777" w:rsidR="0061198C" w:rsidRPr="00C33F68" w:rsidRDefault="0061198C" w:rsidP="0061198C">
      <w:r w:rsidRPr="00C33F68">
        <w:t xml:space="preserve">During the </w:t>
      </w:r>
      <w:proofErr w:type="spellStart"/>
      <w:r w:rsidRPr="00C33F68">
        <w:t>discoveree</w:t>
      </w:r>
      <w:proofErr w:type="spellEnd"/>
      <w:r w:rsidRPr="00C33F68">
        <w:t xml:space="preserve"> operation, if</w:t>
      </w:r>
      <w:r>
        <w:t xml:space="preserve"> </w:t>
      </w:r>
      <w:r w:rsidRPr="00C33F68">
        <w:t xml:space="preserve">the request from upper layers to perform </w:t>
      </w:r>
      <w:proofErr w:type="spellStart"/>
      <w:r w:rsidRPr="00C33F68">
        <w:t>discoveree</w:t>
      </w:r>
      <w:proofErr w:type="spellEnd"/>
      <w:r w:rsidRPr="00C33F68">
        <w:t xml:space="preserve"> operation for </w:t>
      </w:r>
      <w:r>
        <w:t xml:space="preserve">ranging and </w:t>
      </w:r>
      <w:proofErr w:type="spellStart"/>
      <w:r>
        <w:t>sidelink</w:t>
      </w:r>
      <w:proofErr w:type="spellEnd"/>
      <w:r>
        <w:t xml:space="preserve">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191" w:name="_Toc148552280"/>
      <w:r>
        <w:rPr>
          <w:lang w:eastAsia="zh-CN"/>
        </w:rPr>
        <w:t>6.2.2.3</w:t>
      </w:r>
      <w:r w:rsidRPr="00C33F68">
        <w:rPr>
          <w:lang w:eastAsia="zh-CN"/>
        </w:rPr>
        <w:tab/>
      </w:r>
      <w:r>
        <w:rPr>
          <w:noProof/>
          <w:lang w:val="fr-FR"/>
        </w:rPr>
        <w:t>Group member</w:t>
      </w:r>
      <w:r>
        <w:t xml:space="preserve"> procedure</w:t>
      </w:r>
      <w:r w:rsidRPr="00FA7E25">
        <w:t xml:space="preserve"> </w:t>
      </w:r>
      <w:r>
        <w:t xml:space="preserve">for ranging and </w:t>
      </w:r>
      <w:proofErr w:type="spellStart"/>
      <w:r>
        <w:t>sidelink</w:t>
      </w:r>
      <w:proofErr w:type="spellEnd"/>
      <w:r>
        <w:t xml:space="preserve"> positioning</w:t>
      </w:r>
      <w:r w:rsidRPr="00C33F68">
        <w:rPr>
          <w:lang w:eastAsia="zh-CN"/>
        </w:rPr>
        <w:t xml:space="preserve"> over PC5 interface with model A</w:t>
      </w:r>
      <w:bookmarkEnd w:id="191"/>
    </w:p>
    <w:p w14:paraId="4F145231" w14:textId="1EEB9954" w:rsidR="00D16764" w:rsidRPr="00C33F68" w:rsidRDefault="00D16764" w:rsidP="00FB3F96">
      <w:pPr>
        <w:pStyle w:val="5"/>
        <w:rPr>
          <w:lang w:eastAsia="zh-CN"/>
        </w:rPr>
      </w:pPr>
      <w:bookmarkStart w:id="192" w:name="_Toc148552281"/>
      <w:r>
        <w:rPr>
          <w:lang w:eastAsia="zh-CN"/>
        </w:rPr>
        <w:t>6.2.2.3</w:t>
      </w:r>
      <w:r w:rsidRPr="00C33F68">
        <w:rPr>
          <w:lang w:eastAsia="zh-CN"/>
        </w:rPr>
        <w:t>.1</w:t>
      </w:r>
      <w:r>
        <w:rPr>
          <w:lang w:eastAsia="zh-CN"/>
        </w:rPr>
        <w:tab/>
      </w:r>
      <w:r w:rsidRPr="00C33F68">
        <w:rPr>
          <w:lang w:eastAsia="zh-CN"/>
        </w:rPr>
        <w:t>General</w:t>
      </w:r>
      <w:bookmarkEnd w:id="192"/>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193" w:name="_Toc148552282"/>
      <w:r>
        <w:rPr>
          <w:lang w:eastAsia="zh-CN"/>
        </w:rPr>
        <w:lastRenderedPageBreak/>
        <w:t>6.2.2.3</w:t>
      </w:r>
      <w:r w:rsidRPr="00C33F68">
        <w:rPr>
          <w:lang w:eastAsia="zh-CN"/>
        </w:rPr>
        <w:t>.2</w:t>
      </w:r>
      <w:r w:rsidRPr="00C33F68">
        <w:rPr>
          <w:lang w:eastAsia="zh-CN"/>
        </w:rPr>
        <w:tab/>
        <w:t>Announcing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193"/>
    </w:p>
    <w:p w14:paraId="1DD0EC46" w14:textId="77777777" w:rsidR="00D16764" w:rsidRPr="00C33F68" w:rsidRDefault="00D16764" w:rsidP="00D16764">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proofErr w:type="spellStart"/>
      <w:r w:rsidRPr="00C33F68">
        <w:t>i</w:t>
      </w:r>
      <w:proofErr w:type="spellEnd"/>
      <w:r w:rsidRPr="00C33F68">
        <w:t>)</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1FA455CB" w14:textId="77777777" w:rsidR="00D16764" w:rsidRPr="00C33F68" w:rsidRDefault="00D16764" w:rsidP="00D1676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55pt;height:73.6pt" o:ole="">
            <v:imagedata r:id="rId14" o:title=""/>
          </v:shape>
          <o:OLEObject Type="Embed" ProgID="Visio.Drawing.15" ShapeID="_x0000_i1030" DrawAspect="Content" ObjectID="_1759165372"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66343B" w14:textId="77777777"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then the </w:t>
      </w:r>
      <w:proofErr w:type="gramStart"/>
      <w:r w:rsidRPr="00C33F68">
        <w:t>UE::</w:t>
      </w:r>
      <w:proofErr w:type="gramEnd"/>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 xml:space="preserve">ranging and </w:t>
      </w:r>
      <w:proofErr w:type="spellStart"/>
      <w:r>
        <w:t>sidelink</w:t>
      </w:r>
      <w:proofErr w:type="spellEnd"/>
      <w:r>
        <w:t xml:space="preserve">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 xml:space="preserve">ranging and </w:t>
      </w:r>
      <w:proofErr w:type="spellStart"/>
      <w:r>
        <w:t>sidelink</w:t>
      </w:r>
      <w:proofErr w:type="spellEnd"/>
      <w:r>
        <w:t xml:space="preserve">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 xml:space="preserve">ositioning group that the UE belongs </w:t>
      </w:r>
      <w:r w:rsidRPr="00C33F68">
        <w:t>to be announced;</w:t>
      </w:r>
    </w:p>
    <w:p w14:paraId="72B22B37" w14:textId="77777777" w:rsidR="00D16764"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w:t>
      </w:r>
      <w:r>
        <w:rPr>
          <w:lang w:eastAsia="zh-CN"/>
        </w:rPr>
        <w:t>for group member discovery</w:t>
      </w:r>
      <w:r w:rsidRPr="000A2B39">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3830BED6" w14:textId="77777777" w:rsidR="00D16764" w:rsidRPr="00C33F68" w:rsidRDefault="00D16764" w:rsidP="00D16764">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77777777" w:rsidR="00D16764" w:rsidRPr="00C33F68" w:rsidRDefault="00D16764" w:rsidP="00D16764">
      <w:pPr>
        <w:pStyle w:val="B2"/>
        <w:rPr>
          <w:lang w:eastAsia="zh-CN"/>
        </w:rPr>
      </w:pPr>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77777777"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 xml:space="preserve">ranging and </w:t>
      </w:r>
      <w:proofErr w:type="spellStart"/>
      <w:r>
        <w:t>sidelink</w:t>
      </w:r>
      <w:proofErr w:type="spellEnd"/>
      <w:r>
        <w:t xml:space="preserve">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w:t>
      </w:r>
      <w:proofErr w:type="spellStart"/>
      <w:r>
        <w:t>sidelink</w:t>
      </w:r>
      <w:proofErr w:type="spellEnd"/>
      <w:r>
        <w:t xml:space="preserve"> 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33929415" w14:textId="6F516A10" w:rsidR="00D16764" w:rsidRPr="00C33F68" w:rsidRDefault="00D16764" w:rsidP="00FB3F96">
      <w:pPr>
        <w:pStyle w:val="5"/>
        <w:rPr>
          <w:lang w:eastAsia="zh-CN"/>
        </w:rPr>
      </w:pPr>
      <w:bookmarkStart w:id="194" w:name="_Toc148552283"/>
      <w:r>
        <w:rPr>
          <w:lang w:eastAsia="zh-CN"/>
        </w:rPr>
        <w:t>6.2.2.3</w:t>
      </w:r>
      <w:r w:rsidRPr="00C33F68">
        <w:rPr>
          <w:lang w:eastAsia="zh-CN"/>
        </w:rPr>
        <w:t>.3</w:t>
      </w:r>
      <w:r w:rsidRPr="00C33F68">
        <w:rPr>
          <w:lang w:eastAsia="zh-CN"/>
        </w:rPr>
        <w:tab/>
        <w:t xml:space="preserve">Announcing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194"/>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 xml:space="preserve">ranging and </w:t>
      </w:r>
      <w:proofErr w:type="spellStart"/>
      <w:r>
        <w:t>sidelink</w:t>
      </w:r>
      <w:proofErr w:type="spellEnd"/>
      <w:r>
        <w:t xml:space="preserve">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 xml:space="preserve">ranging and </w:t>
      </w:r>
      <w:proofErr w:type="spellStart"/>
      <w:r>
        <w:t>sidelink</w:t>
      </w:r>
      <w:proofErr w:type="spellEnd"/>
      <w:r>
        <w:t xml:space="preserve"> positioning</w:t>
      </w:r>
      <w:r>
        <w:rPr>
          <w:lang w:eastAsia="zh-CN"/>
        </w:rPr>
        <w:t xml:space="preserve"> for power saving by implementation specific means </w:t>
      </w:r>
      <w:proofErr w:type="gramStart"/>
      <w:r>
        <w:rPr>
          <w:lang w:eastAsia="zh-CN"/>
        </w:rPr>
        <w:t>e.g.</w:t>
      </w:r>
      <w:proofErr w:type="gramEnd"/>
      <w:r>
        <w:rPr>
          <w:lang w:eastAsia="zh-CN"/>
        </w:rP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195" w:name="_Toc148552284"/>
      <w:r>
        <w:rPr>
          <w:lang w:eastAsia="zh-CN"/>
        </w:rPr>
        <w:t>6.2.2.3</w:t>
      </w:r>
      <w:r w:rsidRPr="00C33F68">
        <w:rPr>
          <w:lang w:eastAsia="zh-CN"/>
        </w:rPr>
        <w:t>.4</w:t>
      </w:r>
      <w:r w:rsidRPr="00C33F68">
        <w:rPr>
          <w:lang w:eastAsia="zh-CN"/>
        </w:rPr>
        <w:tab/>
        <w:t>Monitoring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195"/>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6D7C46F3" w14:textId="77777777" w:rsidR="00D16764" w:rsidRPr="00C33F68" w:rsidRDefault="00D16764" w:rsidP="00D16764">
      <w:pPr>
        <w:pStyle w:val="B1"/>
      </w:pPr>
      <w:r w:rsidRPr="00C33F68">
        <w:lastRenderedPageBreak/>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proofErr w:type="spellStart"/>
      <w:r w:rsidRPr="00C33F68">
        <w:t>i</w:t>
      </w:r>
      <w:proofErr w:type="spellEnd"/>
      <w:r w:rsidRPr="00C33F68">
        <w:t>)</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1579081" w14:textId="77777777" w:rsidR="00D16764" w:rsidRPr="00C33F68" w:rsidRDefault="00D16764" w:rsidP="00D1676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7.95pt;height:69.25pt" o:ole="">
            <v:imagedata r:id="rId16" o:title=""/>
          </v:shape>
          <o:OLEObject Type="Embed" ProgID="Visio.Drawing.15" ShapeID="_x0000_i1031" DrawAspect="Content" ObjectID="_1759165373"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 shall instruct the lower layers to start monitoring for PROSE PC5 DISCOVERY message as following:</w:t>
      </w:r>
    </w:p>
    <w:p w14:paraId="4C50CCF4" w14:textId="77777777"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into a destination layer-2 ID as following:</w:t>
      </w:r>
    </w:p>
    <w:p w14:paraId="1A9B45AD" w14:textId="14504EE2" w:rsidR="00D16764" w:rsidRPr="00C33F68" w:rsidRDefault="00D16764" w:rsidP="00D16764">
      <w:pPr>
        <w:pStyle w:val="B2"/>
      </w:pPr>
      <w:r w:rsidRPr="00C33F68">
        <w:lastRenderedPageBreak/>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414C173C" w14:textId="77777777" w:rsidR="00D16764" w:rsidRPr="00B564B0" w:rsidRDefault="00D16764" w:rsidP="00D16764">
      <w:pPr>
        <w:pStyle w:val="ad"/>
        <w:numPr>
          <w:ilvl w:val="0"/>
          <w:numId w:val="5"/>
        </w:numPr>
        <w:ind w:firstLineChars="0"/>
        <w:rPr>
          <w:rFonts w:eastAsia="宋体"/>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is the same as the configured application layer group ID parameter as specified in clause 5</w:t>
      </w:r>
      <w:r>
        <w:rPr>
          <w:rFonts w:hint="eastAsia"/>
          <w:lang w:eastAsia="zh-CN"/>
        </w:rPr>
        <w:t>;</w:t>
      </w:r>
      <w:r>
        <w:rPr>
          <w:lang w:eastAsia="zh-CN"/>
        </w:rPr>
        <w:t xml:space="preserve"> and</w:t>
      </w:r>
    </w:p>
    <w:p w14:paraId="1F243C61" w14:textId="77777777" w:rsidR="00D16764" w:rsidRPr="008062E4" w:rsidRDefault="00D16764" w:rsidP="00D16764">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p>
    <w:p w14:paraId="4C2D1813" w14:textId="67EEF31D" w:rsidR="00D16764" w:rsidRPr="00C33F68" w:rsidRDefault="00D16764" w:rsidP="00FB3F96">
      <w:pPr>
        <w:pStyle w:val="5"/>
        <w:rPr>
          <w:lang w:eastAsia="zh-CN"/>
        </w:rPr>
      </w:pPr>
      <w:bookmarkStart w:id="196" w:name="_Toc148552285"/>
      <w:r>
        <w:rPr>
          <w:lang w:eastAsia="zh-CN"/>
        </w:rPr>
        <w:t>6.2.2.3</w:t>
      </w:r>
      <w:r w:rsidRPr="00C33F68">
        <w:rPr>
          <w:lang w:eastAsia="zh-CN"/>
        </w:rPr>
        <w:t>.5</w:t>
      </w:r>
      <w:r w:rsidRPr="00C33F68">
        <w:rPr>
          <w:lang w:eastAsia="zh-CN"/>
        </w:rPr>
        <w:tab/>
        <w:t xml:space="preserve">Monitoring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196"/>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 xml:space="preserve">ranging and </w:t>
      </w:r>
      <w:proofErr w:type="spellStart"/>
      <w:r>
        <w:t>sidelink</w:t>
      </w:r>
      <w:proofErr w:type="spellEnd"/>
      <w:r>
        <w:t xml:space="preserve"> positioning</w:t>
      </w:r>
      <w:r w:rsidRPr="00C33F68">
        <w:rPr>
          <w:lang w:eastAsia="zh-CN"/>
        </w:rPr>
        <w:t xml:space="preserve">, or when the UE stops being authorised to perform the monitoring UE procedure for group member discovery for </w:t>
      </w:r>
      <w:r>
        <w:t xml:space="preserve">ranging and </w:t>
      </w:r>
      <w:proofErr w:type="spellStart"/>
      <w:r>
        <w:t>sidelink</w:t>
      </w:r>
      <w:proofErr w:type="spellEnd"/>
      <w:r>
        <w:t xml:space="preserve">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197" w:name="_Toc148552286"/>
      <w:r>
        <w:rPr>
          <w:lang w:eastAsia="zh-CN"/>
        </w:rPr>
        <w:t>6.2.2.4</w:t>
      </w:r>
      <w:r w:rsidRPr="00C33F68">
        <w:rPr>
          <w:lang w:eastAsia="zh-CN"/>
        </w:rPr>
        <w:tab/>
        <w:t>Group member discovery</w:t>
      </w:r>
      <w:r w:rsidRPr="00C33F68">
        <w:t xml:space="preserve"> </w:t>
      </w:r>
      <w:r>
        <w:t xml:space="preserve">for ranging and </w:t>
      </w:r>
      <w:proofErr w:type="spellStart"/>
      <w:r>
        <w:t>sidelink</w:t>
      </w:r>
      <w:proofErr w:type="spellEnd"/>
      <w:r>
        <w:t xml:space="preserve"> positioning</w:t>
      </w:r>
      <w:r w:rsidRPr="00C33F68">
        <w:rPr>
          <w:lang w:eastAsia="zh-CN"/>
        </w:rPr>
        <w:t xml:space="preserve"> over PC5 interface with model </w:t>
      </w:r>
      <w:r>
        <w:rPr>
          <w:lang w:eastAsia="zh-CN"/>
        </w:rPr>
        <w:t>B</w:t>
      </w:r>
      <w:bookmarkEnd w:id="197"/>
    </w:p>
    <w:p w14:paraId="739AF95A" w14:textId="5C3E2E83" w:rsidR="005B7025" w:rsidRPr="00C33F68" w:rsidRDefault="005B7025" w:rsidP="00FB3F96">
      <w:pPr>
        <w:pStyle w:val="5"/>
        <w:rPr>
          <w:lang w:eastAsia="zh-CN"/>
        </w:rPr>
      </w:pPr>
      <w:bookmarkStart w:id="198" w:name="_Toc148552287"/>
      <w:r>
        <w:rPr>
          <w:lang w:eastAsia="zh-CN"/>
        </w:rPr>
        <w:t>6.2.2.4</w:t>
      </w:r>
      <w:r w:rsidRPr="00C33F68">
        <w:rPr>
          <w:lang w:eastAsia="zh-CN"/>
        </w:rPr>
        <w:t>.1</w:t>
      </w:r>
      <w:r>
        <w:rPr>
          <w:lang w:eastAsia="zh-CN"/>
        </w:rPr>
        <w:tab/>
      </w:r>
      <w:r w:rsidRPr="00C33F68">
        <w:rPr>
          <w:lang w:eastAsia="zh-CN"/>
        </w:rPr>
        <w:t>General</w:t>
      </w:r>
      <w:bookmarkEnd w:id="198"/>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w:t>
      </w:r>
      <w:proofErr w:type="spellStart"/>
      <w:r w:rsidRPr="00C33F68">
        <w:rPr>
          <w:lang w:eastAsia="zh-CN"/>
        </w:rPr>
        <w:t>discoveree</w:t>
      </w:r>
      <w:proofErr w:type="spellEnd"/>
      <w:r w:rsidRPr="00C33F68">
        <w:rPr>
          <w:lang w:eastAsia="zh-CN"/>
        </w:rPr>
        <w:t xml:space="preserv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199" w:name="_Toc148552288"/>
      <w:r>
        <w:rPr>
          <w:lang w:eastAsia="zh-CN"/>
        </w:rPr>
        <w:t>6.2.2.4</w:t>
      </w:r>
      <w:r w:rsidRPr="00C33F68">
        <w:rPr>
          <w:lang w:eastAsia="zh-CN"/>
        </w:rPr>
        <w:t>.2</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initiation</w:t>
      </w:r>
      <w:bookmarkEnd w:id="199"/>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proofErr w:type="spellStart"/>
      <w:r w:rsidRPr="00C33F68">
        <w:lastRenderedPageBreak/>
        <w:t>i</w:t>
      </w:r>
      <w:proofErr w:type="spellEnd"/>
      <w:r w:rsidRPr="00C33F68">
        <w:t>)</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t>discoverer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E75F7A9" w14:textId="77777777" w:rsidR="005B7025" w:rsidRPr="00C33F68" w:rsidRDefault="005B7025" w:rsidP="005B702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8pt;height:111.95pt" o:ole="">
            <v:imagedata r:id="rId24" o:title=""/>
          </v:shape>
          <o:OLEObject Type="Embed" ProgID="Visio.Drawing.15" ShapeID="_x0000_i1032" DrawAspect="Content" ObjectID="_1759165374"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In the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ositioning group</w:t>
      </w:r>
      <w:r w:rsidRPr="00C33F68">
        <w:t xml:space="preserve"> to be solicited;</w:t>
      </w:r>
    </w:p>
    <w:p w14:paraId="6BA2DBA1" w14:textId="77777777" w:rsidR="005B7025" w:rsidRPr="00C33F68"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lastRenderedPageBreak/>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77777777"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 xml:space="preserve">ranging and </w:t>
      </w:r>
      <w:proofErr w:type="spellStart"/>
      <w:r>
        <w:t>sidelink</w:t>
      </w:r>
      <w:proofErr w:type="spellEnd"/>
      <w:r>
        <w:t xml:space="preserve"> positioning</w:t>
      </w:r>
      <w:r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t>e</w:t>
      </w:r>
      <w:r w:rsidRPr="00C33F68">
        <w:t>)</w:t>
      </w:r>
      <w:r w:rsidRPr="00C33F68">
        <w:tab/>
        <w:t xml:space="preserve">shall pass the resulting PROSE PC5 DISCOVERY message for group member discovery solicitation for </w:t>
      </w:r>
      <w:r>
        <w:t xml:space="preserve">ranging and </w:t>
      </w:r>
      <w:proofErr w:type="spellStart"/>
      <w:r>
        <w:t>sidelink</w:t>
      </w:r>
      <w:proofErr w:type="spellEnd"/>
      <w:r>
        <w:t xml:space="preserve">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 xml:space="preserve">ranging and </w:t>
      </w:r>
      <w:proofErr w:type="spellStart"/>
      <w:r>
        <w:t>sidelink</w:t>
      </w:r>
      <w:proofErr w:type="spellEnd"/>
      <w:r>
        <w:t xml:space="preserve"> positioning</w:t>
      </w:r>
      <w:r w:rsidRPr="00C33F68">
        <w:t>, or until the UE stops being authorised to perform the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t>Upon reception of a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 xml:space="preserve">or the </w:t>
      </w:r>
      <w:proofErr w:type="spellStart"/>
      <w:r w:rsidRPr="00C33F68">
        <w:t>discoveree</w:t>
      </w:r>
      <w:proofErr w:type="spellEnd"/>
      <w:r w:rsidRPr="00C33F68">
        <w:t xml:space="preserve"> info in the PROSE PC5 DISCOVERY message for group member discovery response</w:t>
      </w:r>
      <w:r w:rsidRPr="006E7F4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is</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p>
    <w:p w14:paraId="15509B46" w14:textId="3F667EAF" w:rsidR="005B7025" w:rsidRPr="00C33F68" w:rsidRDefault="005B7025" w:rsidP="00FB3F96">
      <w:pPr>
        <w:pStyle w:val="5"/>
        <w:rPr>
          <w:lang w:eastAsia="zh-CN"/>
        </w:rPr>
      </w:pPr>
      <w:bookmarkStart w:id="200" w:name="_Toc148552289"/>
      <w:r w:rsidRPr="00C33F68">
        <w:rPr>
          <w:lang w:eastAsia="zh-CN"/>
        </w:rPr>
        <w:lastRenderedPageBreak/>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200"/>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 xml:space="preserve">ranging and </w:t>
      </w:r>
      <w:proofErr w:type="spellStart"/>
      <w:r>
        <w:t>sidelink</w:t>
      </w:r>
      <w:proofErr w:type="spellEnd"/>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 xml:space="preserve">ranging and </w:t>
      </w:r>
      <w:proofErr w:type="spellStart"/>
      <w:r>
        <w:t>sidelink</w:t>
      </w:r>
      <w:proofErr w:type="spellEnd"/>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 xml:space="preserve">ranging and </w:t>
      </w:r>
      <w:proofErr w:type="spellStart"/>
      <w:r>
        <w:t>sidelink</w:t>
      </w:r>
      <w:proofErr w:type="spellEnd"/>
      <w:r w:rsidRPr="005016C4">
        <w:t xml:space="preserve"> </w:t>
      </w:r>
      <w:r>
        <w:t xml:space="preserve">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201" w:name="_Toc148552290"/>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01"/>
    </w:p>
    <w:p w14:paraId="2B880833" w14:textId="77777777" w:rsidR="005B7025" w:rsidRPr="00C33F68" w:rsidRDefault="005B7025" w:rsidP="005B7025">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proofErr w:type="spellStart"/>
      <w:r w:rsidRPr="00C33F68">
        <w:t>i</w:t>
      </w:r>
      <w:proofErr w:type="spellEnd"/>
      <w:r w:rsidRPr="00C33F68">
        <w:t>)</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F42F303" w14:textId="77777777" w:rsidR="005B7025" w:rsidRPr="00C33F68" w:rsidRDefault="005B7025" w:rsidP="005B7025">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55pt;height:121.45pt" o:ole="">
            <v:imagedata r:id="rId26" o:title=""/>
          </v:shape>
          <o:OLEObject Type="Embed" ProgID="Visio.Drawing.15" ShapeID="_x0000_i1033" DrawAspect="Content" ObjectID="_1759165375"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0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20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77777777"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C33F68">
        <w:rPr>
          <w:lang w:eastAsia="ko-KR"/>
        </w:rPr>
        <w:t>;</w:t>
      </w:r>
      <w:r>
        <w:rPr>
          <w:lang w:eastAsia="ko-KR"/>
        </w:rPr>
        <w:t xml:space="preserve"> </w:t>
      </w:r>
      <w:r w:rsidRPr="00C33F68">
        <w:t>and</w:t>
      </w:r>
    </w:p>
    <w:p w14:paraId="7EC72664" w14:textId="77777777"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2D066898" w14:textId="77777777" w:rsidR="005B7025" w:rsidRDefault="005B7025" w:rsidP="005B7025">
      <w:pPr>
        <w:pStyle w:val="B2"/>
        <w:ind w:left="366" w:firstLine="202"/>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r>
        <w:rPr>
          <w:lang w:eastAsia="zh-CN"/>
        </w:rPr>
        <w:t>and</w:t>
      </w:r>
    </w:p>
    <w:p w14:paraId="69E74D2F" w14:textId="77777777" w:rsidR="005B7025" w:rsidRDefault="005B7025" w:rsidP="005B7025">
      <w:pPr>
        <w:pStyle w:val="B2"/>
        <w:ind w:left="366" w:firstLine="202"/>
        <w:rPr>
          <w:lang w:eastAsia="zh-CN"/>
        </w:rPr>
      </w:pPr>
      <w:r>
        <w:t>4)</w:t>
      </w:r>
      <w:r>
        <w:tab/>
      </w:r>
      <w:r w:rsidRPr="00C33F68">
        <w:rPr>
          <w:lang w:eastAsia="zh-CN"/>
        </w:rPr>
        <w:t>may include the Metadata IE to provide the application layer metadata information</w:t>
      </w:r>
      <w:r>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lastRenderedPageBreak/>
        <w:t>e)</w:t>
      </w:r>
      <w:r w:rsidRPr="00C33F68">
        <w:tab/>
        <w:t xml:space="preserve">shall pass the resulting PROSE PC5 DISCOVERY message for group member discovery response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203" w:name="_Toc148552291"/>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t xml:space="preserve">ranging and </w:t>
      </w:r>
      <w:proofErr w:type="spellStart"/>
      <w:r>
        <w:t>sidelink</w:t>
      </w:r>
      <w:proofErr w:type="spellEnd"/>
      <w:r>
        <w:t xml:space="preserve"> positioning</w:t>
      </w:r>
      <w:r w:rsidRPr="00C33F68">
        <w:rPr>
          <w:lang w:eastAsia="zh-CN"/>
        </w:rPr>
        <w:t xml:space="preserve"> completion</w:t>
      </w:r>
      <w:bookmarkEnd w:id="20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or when the UE stops being authorised to perform the </w:t>
      </w:r>
      <w:proofErr w:type="spellStart"/>
      <w:r w:rsidRPr="00C33F68">
        <w:t>discoveree</w:t>
      </w:r>
      <w:proofErr w:type="spellEnd"/>
      <w:r w:rsidRPr="00C33F68">
        <w:t xml:space="preserve"> UE procedure for group member discovery</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204" w:name="_Toc148552292"/>
      <w:bookmarkStart w:id="205" w:name="_Hlk135000904"/>
      <w:r>
        <w:t>6.3</w:t>
      </w:r>
      <w:r>
        <w:tab/>
      </w:r>
      <w:r w:rsidR="002A16FA">
        <w:t xml:space="preserve">Ranging and </w:t>
      </w:r>
      <w:proofErr w:type="spellStart"/>
      <w:r w:rsidR="002A16FA">
        <w:t>sidelink</w:t>
      </w:r>
      <w:proofErr w:type="spellEnd"/>
      <w:r w:rsidR="002A16FA">
        <w:t xml:space="preserve"> positioning UE discovery with V2X capable UEs</w:t>
      </w:r>
      <w:bookmarkEnd w:id="204"/>
    </w:p>
    <w:bookmarkEnd w:id="205"/>
    <w:p w14:paraId="5DE99402" w14:textId="77777777" w:rsidR="00790C0C" w:rsidRPr="00C33F68" w:rsidRDefault="00790C0C" w:rsidP="00790C0C">
      <w:r w:rsidRPr="00C33F68">
        <w:t xml:space="preserve">This clause describes the procedures for </w:t>
      </w:r>
      <w:r>
        <w:t xml:space="preserve">ranging and </w:t>
      </w:r>
      <w:proofErr w:type="spellStart"/>
      <w:r>
        <w:t>sidelink</w:t>
      </w:r>
      <w:proofErr w:type="spellEnd"/>
      <w:r>
        <w:t xml:space="preserve">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 xml:space="preserve">ranging and </w:t>
      </w:r>
      <w:proofErr w:type="spellStart"/>
      <w:r>
        <w:t>sidelink</w:t>
      </w:r>
      <w:proofErr w:type="spellEnd"/>
      <w:r>
        <w:t xml:space="preserve"> positioning UE discovery procedure with V2X capable UE</w:t>
      </w:r>
      <w:r w:rsidRPr="00C33F68">
        <w:t xml:space="preserve"> over PC5 interface,</w:t>
      </w:r>
      <w:r>
        <w:t xml:space="preserve"> the </w:t>
      </w:r>
      <w:r w:rsidRPr="00F16E8A">
        <w:t xml:space="preserve">procedure of </w:t>
      </w:r>
      <w:r w:rsidRPr="00D5699B">
        <w:t xml:space="preserve">V2X direct link establishment procedure for ranging and </w:t>
      </w:r>
      <w:proofErr w:type="spellStart"/>
      <w:r w:rsidRPr="00D5699B">
        <w:t>sidelink</w:t>
      </w:r>
      <w:proofErr w:type="spellEnd"/>
      <w:r w:rsidRPr="00D5699B">
        <w:t xml:space="preserve"> positioning</w:t>
      </w:r>
      <w:r w:rsidRPr="00F16E8A">
        <w:t xml:space="preserve"> in </w:t>
      </w:r>
      <w:r w:rsidRPr="00C33F68">
        <w:t>clause </w:t>
      </w:r>
      <w:r>
        <w:t>7.2.2.x2 is applied.</w:t>
      </w:r>
    </w:p>
    <w:p w14:paraId="32357D8B" w14:textId="0CC04133" w:rsidR="004E12FA" w:rsidRDefault="004E12FA" w:rsidP="004E12FA">
      <w:pPr>
        <w:pStyle w:val="2"/>
      </w:pPr>
      <w:bookmarkStart w:id="206" w:name="_Toc148552293"/>
      <w:r>
        <w:t>6.</w:t>
      </w:r>
      <w:r w:rsidR="002A16FA">
        <w:t>4</w:t>
      </w:r>
      <w:r>
        <w:tab/>
      </w:r>
      <w:r w:rsidR="00BD46AD" w:rsidRPr="00BD46AD">
        <w:t xml:space="preserve">Located UE </w:t>
      </w:r>
      <w:r w:rsidR="007642C1">
        <w:t>d</w:t>
      </w:r>
      <w:r w:rsidR="00BD46AD" w:rsidRPr="00BD46AD">
        <w:t>iscovery</w:t>
      </w:r>
      <w:bookmarkEnd w:id="206"/>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207" w:name="_Toc148552294"/>
      <w:r w:rsidRPr="00A35866">
        <w:t>7</w:t>
      </w:r>
      <w:r w:rsidRPr="00A35866">
        <w:tab/>
      </w:r>
      <w:r w:rsidR="007642C1" w:rsidRPr="00BD46AD">
        <w:t>Ranging</w:t>
      </w:r>
      <w:r w:rsidR="002D4EFB">
        <w:t xml:space="preserve"> and </w:t>
      </w:r>
      <w:proofErr w:type="spellStart"/>
      <w:r w:rsidR="002D4EFB">
        <w:t>s</w:t>
      </w:r>
      <w:r w:rsidR="007642C1" w:rsidRPr="00BD46AD">
        <w:t>idelink</w:t>
      </w:r>
      <w:proofErr w:type="spellEnd"/>
      <w:r w:rsidR="007642C1" w:rsidRPr="00BD46AD">
        <w:t xml:space="preserve"> </w:t>
      </w:r>
      <w:r w:rsidR="002D4EFB">
        <w:t>p</w:t>
      </w:r>
      <w:r w:rsidR="007642C1" w:rsidRPr="00BD46AD">
        <w:t>ositioning</w:t>
      </w:r>
      <w:r w:rsidR="007642C1">
        <w:t xml:space="preserve"> </w:t>
      </w:r>
      <w:r w:rsidR="004E12FA">
        <w:t>communication</w:t>
      </w:r>
      <w:bookmarkEnd w:id="207"/>
    </w:p>
    <w:p w14:paraId="13562397" w14:textId="7A5C7A36" w:rsidR="00481A86" w:rsidRDefault="00481A86" w:rsidP="00481A86">
      <w:pPr>
        <w:pStyle w:val="2"/>
      </w:pPr>
      <w:bookmarkStart w:id="208" w:name="_Toc148552295"/>
      <w:r>
        <w:t>7.1</w:t>
      </w:r>
      <w:r>
        <w:tab/>
      </w:r>
      <w:r w:rsidR="00D15DBC">
        <w:t>Overview</w:t>
      </w:r>
      <w:bookmarkEnd w:id="208"/>
    </w:p>
    <w:p w14:paraId="4E5AE14F" w14:textId="7506A1E4" w:rsidR="00481A86" w:rsidRPr="00481A86" w:rsidRDefault="00481A86" w:rsidP="00481A86">
      <w:pPr>
        <w:pStyle w:val="EditorsNote"/>
      </w:pPr>
      <w:r w:rsidRPr="00481A86">
        <w:t>Editor’s Note:</w:t>
      </w:r>
      <w:r w:rsidRPr="00481A86">
        <w:tab/>
        <w:t xml:space="preserve">This clause will provide description of </w:t>
      </w:r>
      <w:proofErr w:type="spellStart"/>
      <w:r w:rsidR="002129ED">
        <w:t>Ranging_SL</w:t>
      </w:r>
      <w:proofErr w:type="spellEnd"/>
      <w:r w:rsidRPr="00481A86">
        <w:t xml:space="preserve"> communication.</w:t>
      </w:r>
    </w:p>
    <w:p w14:paraId="48989F21" w14:textId="694248FC" w:rsidR="00481A86" w:rsidRDefault="00481A86" w:rsidP="00481A86">
      <w:pPr>
        <w:pStyle w:val="2"/>
      </w:pPr>
      <w:bookmarkStart w:id="209" w:name="_Toc148552296"/>
      <w:r>
        <w:t>7.2</w:t>
      </w:r>
      <w:r>
        <w:tab/>
      </w:r>
      <w:r w:rsidR="00D15DBC" w:rsidRPr="00BD46AD">
        <w:t>Ranging</w:t>
      </w:r>
      <w:r w:rsidR="002D4EFB">
        <w:t xml:space="preserve"> and </w:t>
      </w:r>
      <w:proofErr w:type="spellStart"/>
      <w:r w:rsidR="002D4EFB">
        <w:t>s</w:t>
      </w:r>
      <w:r w:rsidR="002D4EFB" w:rsidRPr="00BD46AD">
        <w:t>idelink</w:t>
      </w:r>
      <w:proofErr w:type="spellEnd"/>
      <w:r w:rsidR="002D4EFB" w:rsidRPr="00BD46AD">
        <w:t xml:space="preserve"> </w:t>
      </w:r>
      <w:r w:rsidR="002D4EFB">
        <w:t>p</w:t>
      </w:r>
      <w:r w:rsidR="002D4EFB" w:rsidRPr="00BD46AD">
        <w:t>ositioning</w:t>
      </w:r>
      <w:r w:rsidR="002D4EFB">
        <w:t xml:space="preserve"> </w:t>
      </w:r>
      <w:r w:rsidR="00D15DBC">
        <w:rPr>
          <w:lang w:eastAsia="zh-CN"/>
        </w:rPr>
        <w:t xml:space="preserve">direct </w:t>
      </w:r>
      <w:r w:rsidR="00D15DBC">
        <w:t>communication over PC5</w:t>
      </w:r>
      <w:bookmarkEnd w:id="209"/>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w:t>
      </w:r>
      <w:proofErr w:type="spellStart"/>
      <w:r>
        <w:t>Ranging_SL</w:t>
      </w:r>
      <w:proofErr w:type="spellEnd"/>
      <w:r>
        <w:t xml:space="preserve"> direct communication over PC</w:t>
      </w:r>
      <w:proofErr w:type="gramStart"/>
      <w:r>
        <w:t>5</w:t>
      </w:r>
      <w:r w:rsidR="00F77295">
        <w:t xml:space="preserve"> </w:t>
      </w:r>
      <w:r w:rsidRPr="00481A86">
        <w:t>.</w:t>
      </w:r>
      <w:proofErr w:type="gramEnd"/>
    </w:p>
    <w:p w14:paraId="5E72CA35" w14:textId="1785294C" w:rsidR="00D15DBC" w:rsidRDefault="00D15DBC" w:rsidP="00D15DBC">
      <w:pPr>
        <w:pStyle w:val="3"/>
      </w:pPr>
      <w:bookmarkStart w:id="210" w:name="_Toc148552297"/>
      <w:bookmarkStart w:id="211" w:name="_Hlk135037510"/>
      <w:r>
        <w:t>7.2.1</w:t>
      </w:r>
      <w:r>
        <w:tab/>
        <w:t>General</w:t>
      </w:r>
      <w:bookmarkEnd w:id="210"/>
    </w:p>
    <w:p w14:paraId="25B1528F" w14:textId="494DBDAC" w:rsidR="008E1A4E" w:rsidRDefault="008E1A4E" w:rsidP="008E1A4E">
      <w:pPr>
        <w:rPr>
          <w:rFonts w:eastAsia="Malgun Gothic"/>
        </w:rPr>
      </w:pPr>
      <w:r w:rsidRPr="00D20CE1">
        <w:rPr>
          <w:rFonts w:eastAsia="Malgun Gothic"/>
        </w:rPr>
        <w:t>Depending on type of the UE (</w:t>
      </w:r>
      <w:proofErr w:type="gramStart"/>
      <w:r w:rsidRPr="00D20CE1">
        <w:rPr>
          <w:rFonts w:eastAsia="Malgun Gothic"/>
        </w:rPr>
        <w:t>e.g.</w:t>
      </w:r>
      <w:proofErr w:type="gramEnd"/>
      <w:r w:rsidRPr="00D20CE1">
        <w:rPr>
          <w:rFonts w:eastAsia="Malgun Gothic"/>
        </w:rPr>
        <w:t xml:space="preserve">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w:t>
      </w:r>
      <w:proofErr w:type="spellStart"/>
      <w:r w:rsidR="0003524F">
        <w:t>sidelink</w:t>
      </w:r>
      <w:proofErr w:type="spellEnd"/>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rsidR="0003524F" w:rsidRPr="00A557D6">
        <w:t>"</w:t>
      </w:r>
      <w:r w:rsidR="0003524F">
        <w:t>r</w:t>
      </w:r>
      <w:r w:rsidR="0003524F" w:rsidRPr="00A557D6">
        <w:t>anging</w:t>
      </w:r>
      <w:r w:rsidR="0003524F">
        <w:t xml:space="preserve"> and </w:t>
      </w:r>
      <w:proofErr w:type="spellStart"/>
      <w:r w:rsidR="0003524F">
        <w:t>sidelink</w:t>
      </w:r>
      <w:proofErr w:type="spellEnd"/>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FCCC3CA"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w:t>
      </w:r>
      <w:proofErr w:type="gramStart"/>
      <w:r w:rsidR="00E0629E" w:rsidRPr="00214F5A">
        <w:rPr>
          <w:rFonts w:eastAsia="Malgun Gothic"/>
        </w:rPr>
        <w:t>Non-IP</w:t>
      </w:r>
      <w:proofErr w:type="gramEnd"/>
      <w:r w:rsidR="00E0629E" w:rsidRPr="00214F5A">
        <w:rPr>
          <w:rFonts w:eastAsia="Malgun Gothic"/>
        </w:rPr>
        <w:t>"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p>
    <w:p w14:paraId="3A0FA9D7" w14:textId="48C73E33" w:rsidR="00D15DBC" w:rsidRPr="00481A86" w:rsidRDefault="00D15DBC" w:rsidP="00D15DBC">
      <w:pPr>
        <w:pStyle w:val="3"/>
      </w:pPr>
      <w:bookmarkStart w:id="212" w:name="_Toc148552298"/>
      <w:bookmarkStart w:id="213" w:name="_Hlk135037523"/>
      <w:bookmarkStart w:id="214" w:name="_Hlk132706548"/>
      <w:bookmarkEnd w:id="211"/>
      <w:r>
        <w:t>7.2.2</w:t>
      </w:r>
      <w:r>
        <w:tab/>
      </w:r>
      <w:r w:rsidR="00434661">
        <w:t>Unicast mode r</w:t>
      </w:r>
      <w:r w:rsidR="00434661" w:rsidRPr="00BD46AD">
        <w:t>anging</w:t>
      </w:r>
      <w:r w:rsidR="00434661">
        <w:t xml:space="preserve"> and </w:t>
      </w:r>
      <w:proofErr w:type="spellStart"/>
      <w:r w:rsidR="00434661">
        <w:t>s</w:t>
      </w:r>
      <w:r w:rsidR="00434661" w:rsidRPr="00BD46AD">
        <w:t>idelink</w:t>
      </w:r>
      <w:proofErr w:type="spellEnd"/>
      <w:r w:rsidR="00434661" w:rsidRPr="00BD46AD">
        <w:t xml:space="preserve"> </w:t>
      </w:r>
      <w:r w:rsidR="00434661">
        <w:t>p</w:t>
      </w:r>
      <w:r w:rsidR="00434661" w:rsidRPr="00BD46AD">
        <w:t>ositioning</w:t>
      </w:r>
      <w:r w:rsidR="00434661">
        <w:t xml:space="preserve"> </w:t>
      </w:r>
      <w:r w:rsidR="00434661">
        <w:rPr>
          <w:lang w:eastAsia="zh-CN"/>
        </w:rPr>
        <w:t xml:space="preserve">direct </w:t>
      </w:r>
      <w:r w:rsidR="00434661">
        <w:t>communication over PC5</w:t>
      </w:r>
      <w:bookmarkEnd w:id="212"/>
    </w:p>
    <w:p w14:paraId="224181DA" w14:textId="0CF4BCF2" w:rsidR="00172994" w:rsidRDefault="00172994" w:rsidP="00172994">
      <w:pPr>
        <w:pStyle w:val="4"/>
      </w:pPr>
      <w:bookmarkStart w:id="215" w:name="_Toc14855229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 xml:space="preserve">5G </w:t>
      </w:r>
      <w:proofErr w:type="spellStart"/>
      <w:r>
        <w:t>ProSe</w:t>
      </w:r>
      <w:proofErr w:type="spellEnd"/>
      <w:r>
        <w:t xml:space="preserve"> capable UEs</w:t>
      </w:r>
      <w:bookmarkEnd w:id="215"/>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 xml:space="preserve">5G </w:t>
      </w:r>
      <w:proofErr w:type="spellStart"/>
      <w:r>
        <w:t>ProSe</w:t>
      </w:r>
      <w:proofErr w:type="spellEnd"/>
      <w:r w:rsidRPr="00B51B14">
        <w:t xml:space="preserve">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216" w:name="_Toc14855230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216"/>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217" w:name="_Toc148552301"/>
      <w:bookmarkEnd w:id="213"/>
      <w:r>
        <w:lastRenderedPageBreak/>
        <w:t>7.2.3</w:t>
      </w:r>
      <w:r>
        <w:tab/>
        <w:t>Groupcast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217"/>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groupcast </w:t>
      </w:r>
      <w:proofErr w:type="spellStart"/>
      <w:r>
        <w:t>Ranging_SL</w:t>
      </w:r>
      <w:proofErr w:type="spellEnd"/>
      <w:r>
        <w:t xml:space="preserve"> direct communication over PC5</w:t>
      </w:r>
      <w:r w:rsidRPr="00481A86">
        <w:t>.</w:t>
      </w:r>
    </w:p>
    <w:p w14:paraId="0350E90E" w14:textId="65275E35" w:rsidR="00434661" w:rsidRDefault="00434661" w:rsidP="00434661">
      <w:pPr>
        <w:pStyle w:val="3"/>
      </w:pPr>
      <w:bookmarkStart w:id="218" w:name="_Toc148552302"/>
      <w:r>
        <w:t>7.2.4</w:t>
      </w:r>
      <w:r>
        <w:tab/>
        <w:t>Broadcast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218"/>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broadcast mode </w:t>
      </w:r>
      <w:proofErr w:type="spellStart"/>
      <w:r>
        <w:t>Ranging_SL</w:t>
      </w:r>
      <w:proofErr w:type="spellEnd"/>
      <w:r>
        <w:t xml:space="preserve"> direct communication over PC5</w:t>
      </w:r>
      <w:r w:rsidRPr="00481A86">
        <w:t>.</w:t>
      </w:r>
    </w:p>
    <w:bookmarkEnd w:id="214"/>
    <w:p w14:paraId="3255F19E" w14:textId="77777777" w:rsidR="00434661" w:rsidRPr="00EF7551" w:rsidRDefault="00434661" w:rsidP="00EF7551">
      <w:pPr>
        <w:rPr>
          <w:b/>
          <w:bCs/>
        </w:rPr>
      </w:pPr>
    </w:p>
    <w:p w14:paraId="6AA0A863" w14:textId="766EF2DD" w:rsidR="00481A86" w:rsidRDefault="00481A86" w:rsidP="00481A86">
      <w:pPr>
        <w:pStyle w:val="2"/>
      </w:pPr>
      <w:bookmarkStart w:id="219" w:name="_Toc148552303"/>
      <w:bookmarkStart w:id="220" w:name="_Hlk142919722"/>
      <w:r>
        <w:t>7.3</w:t>
      </w:r>
      <w:r>
        <w:tab/>
      </w:r>
      <w:r w:rsidR="00D15DBC" w:rsidRPr="00BD46AD">
        <w:t>Ranging</w:t>
      </w:r>
      <w:r w:rsidR="002D4EFB">
        <w:t xml:space="preserve"> and </w:t>
      </w:r>
      <w:proofErr w:type="spellStart"/>
      <w:r w:rsidR="002D4EFB">
        <w:t>s</w:t>
      </w:r>
      <w:r w:rsidR="00D15DBC" w:rsidRPr="00BD46AD">
        <w:t>idelink</w:t>
      </w:r>
      <w:proofErr w:type="spellEnd"/>
      <w:r w:rsidR="00D15DBC" w:rsidRPr="00BD46AD">
        <w:t xml:space="preserve">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219"/>
    </w:p>
    <w:p w14:paraId="5A634C6F" w14:textId="405674DA" w:rsidR="005B3141" w:rsidRDefault="005B3141" w:rsidP="005B3141">
      <w:pPr>
        <w:rPr>
          <w:rFonts w:eastAsia="Malgun Gothic"/>
        </w:rPr>
      </w:pPr>
      <w:bookmarkStart w:id="221" w:name="_Toc132660979"/>
      <w:bookmarkEnd w:id="220"/>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proofErr w:type="spellStart"/>
      <w:r>
        <w:rPr>
          <w:lang w:eastAsia="zh-CN"/>
        </w:rPr>
        <w:t>signaling</w:t>
      </w:r>
      <w:proofErr w:type="spellEnd"/>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50A87067" w14:textId="77777777" w:rsidR="005B3141" w:rsidRDefault="005B3141" w:rsidP="005B3141">
      <w:pPr>
        <w:pStyle w:val="B1"/>
      </w:pPr>
      <w:r>
        <w:t>b)</w:t>
      </w:r>
      <w:r>
        <w:tab/>
        <w:t>velocity of the UE;</w:t>
      </w:r>
    </w:p>
    <w:p w14:paraId="68ED0205" w14:textId="77777777" w:rsidR="005B3141" w:rsidRDefault="005B3141" w:rsidP="005B3141">
      <w:pPr>
        <w:pStyle w:val="B1"/>
      </w:pPr>
      <w:r>
        <w:t>c)</w:t>
      </w:r>
      <w:r>
        <w:tab/>
        <w:t>relative locations or distances</w:t>
      </w:r>
      <w:r w:rsidRPr="00CF57DE">
        <w:t xml:space="preserve"> </w:t>
      </w:r>
      <w:r>
        <w:t>between a pair of UEs;</w:t>
      </w:r>
    </w:p>
    <w:p w14:paraId="67737B84" w14:textId="77777777" w:rsidR="005B3141" w:rsidRDefault="005B3141" w:rsidP="005B3141">
      <w:pPr>
        <w:pStyle w:val="B1"/>
      </w:pPr>
      <w:r>
        <w:t>d)</w:t>
      </w:r>
      <w:r>
        <w:tab/>
        <w:t>relative directions between a pair of UEs; and</w:t>
      </w:r>
    </w:p>
    <w:p w14:paraId="545660E7" w14:textId="77777777" w:rsidR="005B3141" w:rsidRPr="00CF57DE" w:rsidRDefault="005B3141" w:rsidP="005B3141">
      <w:pPr>
        <w:pStyle w:val="B1"/>
      </w:pPr>
      <w:r>
        <w:t>e)</w:t>
      </w:r>
      <w:r>
        <w:tab/>
        <w:t>relative velocity between a pair of UEs.</w:t>
      </w:r>
    </w:p>
    <w:p w14:paraId="10D0519E" w14:textId="4FCDA13E" w:rsidR="005B3141" w:rsidRDefault="005B3141" w:rsidP="005B3141">
      <w:pPr>
        <w:rPr>
          <w:rFonts w:eastAsia="Malgun Gothic"/>
        </w:rPr>
      </w:pPr>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77777777" w:rsidR="005B3141" w:rsidRDefault="005B3141" w:rsidP="005B3141">
      <w:pPr>
        <w:pStyle w:val="B1"/>
      </w:pPr>
      <w:r>
        <w:t>a)</w:t>
      </w:r>
      <w:r w:rsidRPr="00A557D6">
        <w:tab/>
      </w:r>
      <w:proofErr w:type="spellStart"/>
      <w:r>
        <w:t>Sidelink</w:t>
      </w:r>
      <w:proofErr w:type="spellEnd"/>
      <w:r>
        <w:t xml:space="preserve"> Mobile Originated Location Request (SL-MO-LR)</w:t>
      </w:r>
      <w:r w:rsidRPr="00557C91">
        <w:t xml:space="preserve"> </w:t>
      </w:r>
      <w:r>
        <w:t>procedure;</w:t>
      </w:r>
    </w:p>
    <w:p w14:paraId="4B63C329" w14:textId="77777777" w:rsidR="005B3141" w:rsidRDefault="005B3141" w:rsidP="005B3141">
      <w:pPr>
        <w:pStyle w:val="B1"/>
      </w:pPr>
      <w:r>
        <w:t>b)</w:t>
      </w:r>
      <w:r>
        <w:tab/>
        <w:t xml:space="preserve">MO-LR using </w:t>
      </w:r>
      <w:proofErr w:type="spellStart"/>
      <w:r>
        <w:t>sidelink</w:t>
      </w:r>
      <w:proofErr w:type="spellEnd"/>
      <w:r>
        <w:t xml:space="preserve"> positioning; and</w:t>
      </w:r>
    </w:p>
    <w:p w14:paraId="4D42D1C3" w14:textId="77777777" w:rsidR="005B3141" w:rsidRPr="00BF2252" w:rsidRDefault="005B3141" w:rsidP="005B3141">
      <w:pPr>
        <w:pStyle w:val="B1"/>
      </w:pPr>
      <w:r>
        <w:t>c)</w:t>
      </w:r>
      <w:r>
        <w:tab/>
        <w:t xml:space="preserve">MT-LR using </w:t>
      </w:r>
      <w:proofErr w:type="spellStart"/>
      <w:r>
        <w:t>sidelink</w:t>
      </w:r>
      <w:proofErr w:type="spellEnd"/>
      <w:r>
        <w:t xml:space="preserve">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25CA3D48" w14:textId="77777777" w:rsidR="005B3141" w:rsidRDefault="005B3141" w:rsidP="005B3141">
      <w:pPr>
        <w:pStyle w:val="EditorsNote"/>
      </w:pPr>
      <w:r>
        <w:t>Editor’s Note:</w:t>
      </w:r>
      <w:r>
        <w:tab/>
        <w:t>It is FFS whether SL-MT-LR procedure is needed.</w:t>
      </w:r>
    </w:p>
    <w:p w14:paraId="5A9DAD86" w14:textId="1EAF9D65" w:rsidR="005B3141" w:rsidRDefault="005B3141" w:rsidP="005B3141">
      <w:pPr>
        <w:rPr>
          <w:rFonts w:eastAsia="Malgun Gothic"/>
        </w:rPr>
      </w:pPr>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6E16DA9F" w14:textId="77777777" w:rsidR="005B3141" w:rsidRDefault="005B3141" w:rsidP="005B3141">
      <w:pPr>
        <w:pStyle w:val="B1"/>
      </w:pPr>
      <w:r>
        <w:t>a)</w:t>
      </w:r>
      <w:r w:rsidRPr="00A557D6">
        <w:tab/>
      </w:r>
      <w:proofErr w:type="spellStart"/>
      <w:r>
        <w:t>Sidelink</w:t>
      </w:r>
      <w:proofErr w:type="spellEnd"/>
      <w:r>
        <w:t xml:space="preserve"> Mobile Originated Location Request (SL-MO-LR)</w:t>
      </w:r>
      <w:r w:rsidRPr="00557C91">
        <w:t xml:space="preserve"> </w:t>
      </w:r>
      <w:r>
        <w:t>procedure.</w:t>
      </w:r>
      <w:bookmarkEnd w:id="221"/>
    </w:p>
    <w:p w14:paraId="7DCE0A02" w14:textId="77777777" w:rsidR="005B3141" w:rsidRDefault="005B3141" w:rsidP="005B3141">
      <w:pPr>
        <w:pStyle w:val="EditorsNote"/>
      </w:pPr>
      <w:r>
        <w:t>Editor’s Note:</w:t>
      </w:r>
      <w:r>
        <w:tab/>
        <w:t>It is FFS whether SL-MT-LR procedure is needed.</w:t>
      </w:r>
    </w:p>
    <w:p w14:paraId="7EED82E6" w14:textId="6324AB79" w:rsidR="001E1E71" w:rsidRDefault="002259A9" w:rsidP="001E1E71">
      <w:pPr>
        <w:pStyle w:val="1"/>
      </w:pPr>
      <w:bookmarkStart w:id="222" w:name="_Toc148552304"/>
      <w:r>
        <w:t>8</w:t>
      </w:r>
      <w:r w:rsidR="001E1E71" w:rsidRPr="00A35866">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bookmarkEnd w:id="222"/>
    </w:p>
    <w:p w14:paraId="78C3B98C" w14:textId="53B3DE62" w:rsidR="001E1E71" w:rsidRDefault="002259A9" w:rsidP="001E1E71">
      <w:pPr>
        <w:pStyle w:val="2"/>
      </w:pPr>
      <w:bookmarkStart w:id="223" w:name="_Toc148552305"/>
      <w:r>
        <w:t>8.</w:t>
      </w:r>
      <w:r w:rsidR="001E1E71">
        <w:t>1</w:t>
      </w:r>
      <w:r w:rsidR="001E1E71">
        <w:tab/>
        <w:t>Overview</w:t>
      </w:r>
      <w:bookmarkEnd w:id="22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 xml:space="preserve">anging and </w:t>
      </w:r>
      <w:proofErr w:type="spellStart"/>
      <w:r w:rsidRPr="00853E51">
        <w:t>sidelink</w:t>
      </w:r>
      <w:proofErr w:type="spellEnd"/>
      <w:r w:rsidRPr="00853E51">
        <w:t xml:space="preserve">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for both </w:t>
      </w:r>
      <w:proofErr w:type="spellStart"/>
      <w:r>
        <w:t>ProSe</w:t>
      </w:r>
      <w:proofErr w:type="spellEnd"/>
      <w:r>
        <w:t xml:space="preserve"> capable UE and V2X capable UE.</w:t>
      </w:r>
    </w:p>
    <w:p w14:paraId="58133CC4" w14:textId="1766699A" w:rsidR="001E1E71" w:rsidRDefault="001E1E71" w:rsidP="001E1E71">
      <w:r w:rsidRPr="00C97509">
        <w:rPr>
          <w:lang w:eastAsia="zh-CN"/>
        </w:rPr>
        <w:lastRenderedPageBreak/>
        <w:t xml:space="preserve">For </w:t>
      </w:r>
      <w:proofErr w:type="spellStart"/>
      <w:r w:rsidRPr="00C97509">
        <w:rPr>
          <w:lang w:eastAsia="zh-CN"/>
        </w:rPr>
        <w:t>ProSe</w:t>
      </w:r>
      <w:proofErr w:type="spellEnd"/>
      <w:r w:rsidRPr="00C97509">
        <w:rPr>
          <w:lang w:eastAsia="zh-CN"/>
        </w:rPr>
        <w:t xml:space="preserve"> capable UEs,</w:t>
      </w:r>
      <w:r>
        <w:rPr>
          <w:lang w:eastAsia="zh-CN"/>
        </w:rPr>
        <w:t xml:space="preserve"> t</w:t>
      </w:r>
      <w:r w:rsidRPr="009D206D">
        <w:rPr>
          <w:lang w:eastAsia="zh-CN"/>
        </w:rPr>
        <w:t xml:space="preserve">he security mechanisms </w:t>
      </w:r>
      <w:r>
        <w:rPr>
          <w:lang w:eastAsia="zh-CN"/>
        </w:rPr>
        <w:t xml:space="preserve">with interaction between UE and </w:t>
      </w:r>
      <w:r>
        <w:t xml:space="preserve">the </w:t>
      </w:r>
      <w:proofErr w:type="spellStart"/>
      <w:r w:rsidRPr="00727BAC">
        <w:t>SideLink</w:t>
      </w:r>
      <w:proofErr w:type="spellEnd"/>
      <w:r w:rsidRPr="00727BAC">
        <w:t xml:space="preserve"> Positioning Key Management Function (SLPKMF)</w:t>
      </w:r>
      <w:r>
        <w:t xml:space="preserve">, where the interface is PC8* </w:t>
      </w:r>
      <w:r w:rsidRPr="00727BAC">
        <w:t xml:space="preserve">for generation and provisioning of </w:t>
      </w:r>
      <w:bookmarkStart w:id="224" w:name="_Hlk147067608"/>
      <w:r w:rsidRPr="00727BAC">
        <w:t>security materials</w:t>
      </w:r>
      <w:bookmarkEnd w:id="224"/>
      <w:r w:rsidRPr="00727BAC">
        <w:t xml:space="preserve"> 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225" w:name="_Toc146712304"/>
      <w:bookmarkStart w:id="226" w:name="_Toc148552306"/>
      <w:r>
        <w:t>8.</w:t>
      </w:r>
      <w:r w:rsidR="001E1E71">
        <w:t>1.1</w:t>
      </w:r>
      <w:r w:rsidR="001E1E71">
        <w:tab/>
        <w:t>Overview for procedures over PC8* interface</w:t>
      </w:r>
      <w:bookmarkEnd w:id="225"/>
      <w:bookmarkEnd w:id="226"/>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 xml:space="preserve">the UE initiates 5G </w:t>
      </w:r>
      <w:proofErr w:type="spellStart"/>
      <w:r>
        <w:t>ProSe</w:t>
      </w:r>
      <w:proofErr w:type="spellEnd"/>
      <w:r>
        <w:t xml:space="preserv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 xml:space="preserve">HTTP POST methods are used for 5G </w:t>
      </w:r>
      <w:proofErr w:type="spellStart"/>
      <w:r>
        <w:t>ProSe</w:t>
      </w:r>
      <w:proofErr w:type="spellEnd"/>
      <w:r>
        <w:t xml:space="preserv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 xml:space="preserve">if a PDU session for reaching the HPLMN SLPKMF is already established (e.g., either due to other 5G </w:t>
      </w:r>
      <w:proofErr w:type="spellStart"/>
      <w:r>
        <w:t>ProSe</w:t>
      </w:r>
      <w:proofErr w:type="spellEnd"/>
      <w:r>
        <w:t xml:space="preserve"> feature or due to other application), the UE shall send the HTTP request message via the PDU session for reaching the HPLMN SLPKMF.</w:t>
      </w:r>
    </w:p>
    <w:p w14:paraId="3CE28AB7" w14:textId="77777777" w:rsidR="001E1E71" w:rsidRDefault="001E1E71" w:rsidP="001E1E71">
      <w:r>
        <w:t>The SLPKMF address can be pre-configured in the UE or provided in the RSLPP by the PCF. The UE shall use the SLPKMF address in the following order of decreasing precedence:</w:t>
      </w:r>
    </w:p>
    <w:p w14:paraId="59F065D8" w14:textId="77777777" w:rsidR="001E1E71" w:rsidRDefault="001E1E71" w:rsidP="001E1E71">
      <w:pPr>
        <w:pStyle w:val="B1"/>
      </w:pPr>
      <w:r>
        <w:t>a)</w:t>
      </w:r>
      <w:r>
        <w:tab/>
        <w:t xml:space="preserve">provided in the </w:t>
      </w:r>
      <w:proofErr w:type="spellStart"/>
      <w:r>
        <w:t>ProSeP</w:t>
      </w:r>
      <w:proofErr w:type="spellEnd"/>
      <w:r>
        <w:t xml:space="preserve"> 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227" w:name="_Toc148552307"/>
      <w:r>
        <w:t>8.</w:t>
      </w:r>
      <w:r w:rsidR="001E1E71">
        <w:t>2</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rsidRPr="00C97509">
        <w:t xml:space="preserve"> UE discovery</w:t>
      </w:r>
      <w:bookmarkEnd w:id="227"/>
    </w:p>
    <w:p w14:paraId="501EFE82" w14:textId="0A7257BC" w:rsidR="001E1E71" w:rsidRDefault="002259A9" w:rsidP="001E1E71">
      <w:pPr>
        <w:pStyle w:val="3"/>
      </w:pPr>
      <w:bookmarkStart w:id="228" w:name="_Toc148552308"/>
      <w:r>
        <w:t>8.</w:t>
      </w:r>
      <w:r w:rsidR="001E1E71">
        <w:t>2.1</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rsidRPr="00C97509">
        <w:t xml:space="preserve"> UE discovery</w:t>
      </w:r>
      <w:r w:rsidR="001E1E71">
        <w:t xml:space="preserve"> with 5G </w:t>
      </w:r>
      <w:proofErr w:type="spellStart"/>
      <w:r w:rsidR="001E1E71">
        <w:t>ProSe</w:t>
      </w:r>
      <w:proofErr w:type="spellEnd"/>
      <w:r w:rsidR="001E1E71">
        <w:t xml:space="preserve"> capable UE</w:t>
      </w:r>
      <w:bookmarkEnd w:id="228"/>
    </w:p>
    <w:p w14:paraId="5016B477" w14:textId="77777777" w:rsidR="001E1E71" w:rsidRDefault="001E1E71" w:rsidP="001E1E71">
      <w:pPr>
        <w:pStyle w:val="EditorsNote"/>
      </w:pPr>
      <w:r>
        <w:t>Editor’s Note:</w:t>
      </w:r>
      <w:r>
        <w:tab/>
        <w:t>This clause will provide description for s</w:t>
      </w:r>
      <w:r w:rsidRPr="00C97509">
        <w:t xml:space="preserve">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C97509">
        <w:t xml:space="preserve"> UE discovery</w:t>
      </w:r>
      <w:r>
        <w:t xml:space="preserve"> with 5G </w:t>
      </w:r>
      <w:proofErr w:type="spellStart"/>
      <w:r>
        <w:t>ProSe</w:t>
      </w:r>
      <w:proofErr w:type="spellEnd"/>
      <w:r>
        <w:t xml:space="preserve"> capable UE</w:t>
      </w:r>
    </w:p>
    <w:p w14:paraId="12162102" w14:textId="35745739" w:rsidR="001E1E71" w:rsidRDefault="002259A9" w:rsidP="001E1E71">
      <w:pPr>
        <w:pStyle w:val="3"/>
      </w:pPr>
      <w:bookmarkStart w:id="229" w:name="_Toc148552309"/>
      <w:r>
        <w:t>8.</w:t>
      </w:r>
      <w:r w:rsidR="001E1E71">
        <w:t>2.2</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rsidRPr="00C97509">
        <w:t xml:space="preserve"> UE discovery</w:t>
      </w:r>
      <w:r w:rsidR="001E1E71">
        <w:t xml:space="preserve"> with V2X capable UE</w:t>
      </w:r>
      <w:bookmarkEnd w:id="229"/>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230" w:name="_Toc148552310"/>
      <w:r>
        <w:lastRenderedPageBreak/>
        <w:t>8.</w:t>
      </w:r>
      <w:r w:rsidR="001E1E71">
        <w:t>3</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t xml:space="preserve"> communication</w:t>
      </w:r>
      <w:bookmarkEnd w:id="230"/>
    </w:p>
    <w:p w14:paraId="64C9F0BD" w14:textId="788C680F" w:rsidR="001E1E71" w:rsidRDefault="002259A9" w:rsidP="001E1E71">
      <w:pPr>
        <w:pStyle w:val="3"/>
      </w:pPr>
      <w:bookmarkStart w:id="231" w:name="_Toc148552311"/>
      <w:r>
        <w:t>8.</w:t>
      </w:r>
      <w:r w:rsidR="001E1E71">
        <w:t>3.1</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t xml:space="preserve"> communication </w:t>
      </w:r>
      <w:r w:rsidR="001E1E71">
        <w:rPr>
          <w:lang w:eastAsia="zh-CN"/>
        </w:rPr>
        <w:t xml:space="preserve">with </w:t>
      </w:r>
      <w:r w:rsidR="001E1E71">
        <w:t xml:space="preserve">5G </w:t>
      </w:r>
      <w:proofErr w:type="spellStart"/>
      <w:r w:rsidR="001E1E71">
        <w:t>ProSe</w:t>
      </w:r>
      <w:proofErr w:type="spellEnd"/>
      <w:r w:rsidR="001E1E71">
        <w:t xml:space="preserve"> capable UE</w:t>
      </w:r>
      <w:bookmarkEnd w:id="231"/>
    </w:p>
    <w:p w14:paraId="322578E6" w14:textId="77777777" w:rsidR="001E1E71" w:rsidRDefault="001E1E71" w:rsidP="001E1E71">
      <w:pPr>
        <w:pStyle w:val="EditorsNote"/>
      </w:pPr>
      <w:r>
        <w:t>Editor’s Note:</w:t>
      </w:r>
      <w:r>
        <w:tab/>
        <w:t>This clause will provide description for s</w:t>
      </w:r>
      <w:r w:rsidRPr="00C97509">
        <w:t xml:space="preserve">ecurity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lang w:eastAsia="zh-CN"/>
        </w:rPr>
        <w:t xml:space="preserve">with </w:t>
      </w:r>
      <w:r>
        <w:t xml:space="preserve">5G </w:t>
      </w:r>
      <w:proofErr w:type="spellStart"/>
      <w:r>
        <w:t>ProSe</w:t>
      </w:r>
      <w:proofErr w:type="spellEnd"/>
      <w:r>
        <w:t xml:space="preserve"> capable UE.</w:t>
      </w:r>
    </w:p>
    <w:p w14:paraId="629BDB28" w14:textId="06F3089D" w:rsidR="001E1E71" w:rsidRDefault="002259A9" w:rsidP="001E1E71">
      <w:pPr>
        <w:pStyle w:val="4"/>
      </w:pPr>
      <w:bookmarkStart w:id="232" w:name="_Toc148552312"/>
      <w:r>
        <w:t>8.</w:t>
      </w:r>
      <w:r w:rsidR="001E1E71">
        <w:t>3.1.1</w:t>
      </w:r>
      <w:r w:rsidR="001E1E71">
        <w:tab/>
      </w:r>
      <w:r w:rsidR="001E1E71" w:rsidRPr="00C97509">
        <w:t>Security for</w:t>
      </w:r>
      <w:r w:rsidR="001E1E71" w:rsidRPr="009414E9">
        <w:t xml:space="preserve"> unicast direct communication over RSPP</w:t>
      </w:r>
      <w:bookmarkEnd w:id="232"/>
    </w:p>
    <w:p w14:paraId="7C614DC6" w14:textId="4E793A9B" w:rsidR="0025180E" w:rsidRDefault="002259A9" w:rsidP="0025180E">
      <w:pPr>
        <w:pStyle w:val="5"/>
      </w:pPr>
      <w:bookmarkStart w:id="233" w:name="_Toc146712319"/>
      <w:bookmarkStart w:id="234" w:name="_Toc148552313"/>
      <w:r>
        <w:t>8.</w:t>
      </w:r>
      <w:r w:rsidR="0025180E">
        <w:t>3.1.1.1</w:t>
      </w:r>
      <w:r w:rsidR="0025180E">
        <w:tab/>
        <w:t>General</w:t>
      </w:r>
      <w:bookmarkEnd w:id="233"/>
      <w:bookmarkEnd w:id="234"/>
    </w:p>
    <w:p w14:paraId="3BF19BD7" w14:textId="24193994" w:rsidR="0025180E" w:rsidRDefault="0025180E" w:rsidP="0025180E">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3EF46B23" w14:textId="76C2B050" w:rsidR="0025180E" w:rsidRDefault="0025180E" w:rsidP="0025180E">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network operators, there are no long-term credentials provided by applications on the UE</w:t>
      </w:r>
      <w:r>
        <w:t xml:space="preserve">. </w:t>
      </w:r>
      <w:r w:rsidRPr="00C97509">
        <w:t xml:space="preserve">The security procedures for </w:t>
      </w:r>
      <w:r>
        <w:t xml:space="preserve">ranging and </w:t>
      </w:r>
      <w:proofErr w:type="spellStart"/>
      <w:r>
        <w:t>sidelink</w:t>
      </w:r>
      <w:proofErr w:type="spellEnd"/>
      <w:r>
        <w:t xml:space="preserve"> positioning</w:t>
      </w:r>
      <w:r w:rsidRPr="00C97509">
        <w:t xml:space="preserve"> services provided by network</w:t>
      </w:r>
      <w:r>
        <w:t xml:space="preserve"> include the 5G </w:t>
      </w:r>
      <w:proofErr w:type="spellStart"/>
      <w:r>
        <w:t>ProSe</w:t>
      </w:r>
      <w:proofErr w:type="spellEnd"/>
      <w:r>
        <w:t xml:space="preserve"> UE SLP key request procedure as defined in clause </w:t>
      </w:r>
      <w:r w:rsidR="002259A9">
        <w:t>8.</w:t>
      </w:r>
      <w:r>
        <w:t>3.1.1.2</w:t>
      </w:r>
      <w:r w:rsidRPr="00C97509">
        <w:t>.</w:t>
      </w:r>
    </w:p>
    <w:p w14:paraId="41BEE3FF" w14:textId="25F2ED31" w:rsidR="0025180E" w:rsidRDefault="002259A9" w:rsidP="0025180E">
      <w:pPr>
        <w:pStyle w:val="5"/>
      </w:pPr>
      <w:bookmarkStart w:id="235" w:name="_Toc148552314"/>
      <w:r>
        <w:t>8.</w:t>
      </w:r>
      <w:r w:rsidR="0025180E">
        <w:t>3.1.1.2</w:t>
      </w:r>
      <w:r w:rsidR="0025180E">
        <w:tab/>
        <w:t xml:space="preserve">5G </w:t>
      </w:r>
      <w:proofErr w:type="spellStart"/>
      <w:r w:rsidR="0025180E">
        <w:t>ProSe</w:t>
      </w:r>
      <w:proofErr w:type="spellEnd"/>
      <w:r w:rsidR="0025180E">
        <w:t xml:space="preserve"> UE SLP key request procedure</w:t>
      </w:r>
      <w:bookmarkEnd w:id="235"/>
    </w:p>
    <w:p w14:paraId="533D9603" w14:textId="51FD99B1" w:rsidR="0025180E" w:rsidRDefault="002259A9" w:rsidP="0025180E">
      <w:pPr>
        <w:pStyle w:val="6"/>
      </w:pPr>
      <w:bookmarkStart w:id="236" w:name="_Toc148552315"/>
      <w:bookmarkStart w:id="237" w:name="_Toc146712320"/>
      <w:r>
        <w:t>8.</w:t>
      </w:r>
      <w:r w:rsidR="0025180E">
        <w:t>3.1.1.2.1</w:t>
      </w:r>
      <w:r w:rsidR="0025180E">
        <w:tab/>
        <w:t>General</w:t>
      </w:r>
      <w:bookmarkEnd w:id="236"/>
    </w:p>
    <w:p w14:paraId="7CB0CBE6" w14:textId="77777777" w:rsidR="0025180E" w:rsidRDefault="0025180E" w:rsidP="0025180E">
      <w:r>
        <w:t xml:space="preserve">The purpose of the 5G </w:t>
      </w:r>
      <w:proofErr w:type="spellStart"/>
      <w:r>
        <w:t>ProSe</w:t>
      </w:r>
      <w:proofErr w:type="spellEnd"/>
      <w:r>
        <w:t xml:space="preserv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77777777" w:rsidR="0025180E" w:rsidRDefault="0025180E" w:rsidP="0025180E">
      <w:r>
        <w:t xml:space="preserve">Before initiating this procedure, the UE needs to be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based on the configuration parameters as specified in clause 5.2.5.</w:t>
      </w:r>
    </w:p>
    <w:p w14:paraId="699AF864" w14:textId="08FDF5E5" w:rsidR="0025180E" w:rsidRDefault="002259A9" w:rsidP="0025180E">
      <w:pPr>
        <w:pStyle w:val="6"/>
      </w:pPr>
      <w:bookmarkStart w:id="238" w:name="_Toc148552316"/>
      <w:r>
        <w:t>8.</w:t>
      </w:r>
      <w:r w:rsidR="0025180E">
        <w:t>3.1.1.2.2</w:t>
      </w:r>
      <w:r w:rsidR="0025180E">
        <w:tab/>
        <w:t xml:space="preserve">5G </w:t>
      </w:r>
      <w:proofErr w:type="spellStart"/>
      <w:r w:rsidR="0025180E">
        <w:t>ProSe</w:t>
      </w:r>
      <w:proofErr w:type="spellEnd"/>
      <w:r w:rsidR="0025180E">
        <w:t xml:space="preserve"> UE SLP key request procedure initiation</w:t>
      </w:r>
      <w:bookmarkEnd w:id="237"/>
      <w:bookmarkEnd w:id="238"/>
    </w:p>
    <w:p w14:paraId="793814C1" w14:textId="77777777" w:rsidR="0025180E" w:rsidRDefault="0025180E" w:rsidP="0025180E">
      <w:r>
        <w:t xml:space="preserve">If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it shall initiate this procedure.</w:t>
      </w:r>
    </w:p>
    <w:p w14:paraId="778116B0" w14:textId="77777777" w:rsidR="0025180E" w:rsidRDefault="0025180E" w:rsidP="0025180E">
      <w:r>
        <w:t xml:space="preserve">The UE shall initiate the 5G </w:t>
      </w:r>
      <w:proofErr w:type="spellStart"/>
      <w:r>
        <w:t>ProSe</w:t>
      </w:r>
      <w:proofErr w:type="spellEnd"/>
      <w:r>
        <w:t xml:space="preserve"> UE SLP key request procedure by sending a PROSE_SLPK_REQUEST message with the &lt;SLPK-request&gt; element. In the &lt;SLPK-request&gt;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3E50BA4E" w:rsidR="0025180E" w:rsidRDefault="0025180E" w:rsidP="0025180E">
      <w:r>
        <w:t xml:space="preserve">Figure </w:t>
      </w:r>
      <w:r w:rsidR="002259A9">
        <w:t>8.</w:t>
      </w:r>
      <w:r>
        <w:t xml:space="preserve">3.1.1.2.2.1 illustrates the interaction of the UE and the SLPKMF in the 5G </w:t>
      </w:r>
      <w:proofErr w:type="spellStart"/>
      <w:r>
        <w:t>ProSe</w:t>
      </w:r>
      <w:proofErr w:type="spellEnd"/>
      <w:r>
        <w:t xml:space="preserve"> UE SLP key request procedure.</w:t>
      </w:r>
    </w:p>
    <w:p w14:paraId="0C9059BA" w14:textId="77777777" w:rsidR="0025180E" w:rsidRDefault="0025180E" w:rsidP="0025180E">
      <w:pPr>
        <w:pStyle w:val="TH"/>
      </w:pPr>
      <w:r>
        <w:rPr>
          <w:lang w:eastAsia="x-none"/>
        </w:rPr>
        <w:object w:dxaOrig="9396" w:dyaOrig="5724" w14:anchorId="346406B0">
          <v:shape id="_x0000_i1034" type="#_x0000_t75" style="width:470.35pt;height:285.25pt" o:ole="">
            <v:imagedata r:id="rId28" o:title=""/>
          </v:shape>
          <o:OLEObject Type="Embed" ProgID="Visio.Drawing.11" ShapeID="_x0000_i1034" DrawAspect="Content" ObjectID="_1759165376" r:id="rId29"/>
        </w:object>
      </w:r>
    </w:p>
    <w:p w14:paraId="18CEF191" w14:textId="3A082697" w:rsidR="0025180E" w:rsidRDefault="0025180E" w:rsidP="0025180E">
      <w:pPr>
        <w:pStyle w:val="TF"/>
      </w:pPr>
      <w:r>
        <w:t xml:space="preserve">Figure </w:t>
      </w:r>
      <w:r w:rsidR="002259A9">
        <w:t>8.</w:t>
      </w:r>
      <w:r>
        <w:t xml:space="preserve">3.1.1.2.2.1: 5G </w:t>
      </w:r>
      <w:proofErr w:type="spellStart"/>
      <w:r>
        <w:t>ProSe</w:t>
      </w:r>
      <w:proofErr w:type="spellEnd"/>
      <w:r>
        <w:t xml:space="preserve"> UE SLP key request procedure</w:t>
      </w:r>
    </w:p>
    <w:p w14:paraId="5615F59B" w14:textId="65BD4A0B" w:rsidR="0025180E" w:rsidRDefault="002259A9" w:rsidP="0025180E">
      <w:pPr>
        <w:pStyle w:val="6"/>
      </w:pPr>
      <w:bookmarkStart w:id="239" w:name="_Toc146712321"/>
      <w:bookmarkStart w:id="240" w:name="_Toc148552317"/>
      <w:r>
        <w:t>8.</w:t>
      </w:r>
      <w:r w:rsidR="0025180E">
        <w:t>3.1.1.2.3</w:t>
      </w:r>
      <w:r w:rsidR="0025180E">
        <w:tab/>
        <w:t xml:space="preserve">5G </w:t>
      </w:r>
      <w:proofErr w:type="spellStart"/>
      <w:r w:rsidR="0025180E">
        <w:t>ProSe</w:t>
      </w:r>
      <w:proofErr w:type="spellEnd"/>
      <w:r w:rsidR="0025180E">
        <w:t xml:space="preserve"> UE SLP key request procedure accepted by the </w:t>
      </w:r>
      <w:bookmarkEnd w:id="239"/>
      <w:r w:rsidR="0025180E">
        <w:t>SLPKMF</w:t>
      </w:r>
      <w:bookmarkEnd w:id="240"/>
    </w:p>
    <w:p w14:paraId="237C2269" w14:textId="77777777" w:rsidR="0025180E" w:rsidRDefault="0025180E" w:rsidP="0025180E">
      <w:r>
        <w:t xml:space="preserve">Upon receiving a PROSE_SLPK_REQUEST message, the SLPKMF shall check whether the UE is authorized to act as </w:t>
      </w:r>
      <w:bookmarkStart w:id="241" w:name="_Hlk147998276"/>
      <w:r>
        <w:t xml:space="preserve">any UE role for </w:t>
      </w:r>
      <w:r>
        <w:rPr>
          <w:noProof/>
        </w:rPr>
        <w:t>ranging and sidelink positioning</w:t>
      </w:r>
      <w:bookmarkEnd w:id="241"/>
      <w:r>
        <w:t>. If authorized, the SLPKMF shall then send a PROSE_SLPK_RESPONSE message with the &lt;PRUK-accept&gt; element. In the &lt;PRUK-accept&gt; element, the SLPKMF shall include:</w:t>
      </w:r>
    </w:p>
    <w:p w14:paraId="6C40ED95" w14:textId="77777777" w:rsidR="0025180E" w:rsidRDefault="0025180E" w:rsidP="0025180E">
      <w:pPr>
        <w:pStyle w:val="B1"/>
      </w:pPr>
      <w:r>
        <w:t>a)</w:t>
      </w:r>
      <w:r>
        <w:tab/>
        <w:t>the transaction ID set to the value of the transaction ID received in the PROSE_SLPK_REQUEST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11F48273" w:rsidR="0025180E" w:rsidRDefault="002259A9" w:rsidP="0025180E">
      <w:pPr>
        <w:pStyle w:val="6"/>
      </w:pPr>
      <w:bookmarkStart w:id="242" w:name="_Toc146712322"/>
      <w:bookmarkStart w:id="243" w:name="_Toc148552318"/>
      <w:r>
        <w:t>8.</w:t>
      </w:r>
      <w:r w:rsidR="0025180E">
        <w:t>3.1.1.2.4</w:t>
      </w:r>
      <w:r w:rsidR="0025180E">
        <w:tab/>
        <w:t xml:space="preserve">5G </w:t>
      </w:r>
      <w:proofErr w:type="spellStart"/>
      <w:r w:rsidR="0025180E">
        <w:t>ProSe</w:t>
      </w:r>
      <w:proofErr w:type="spellEnd"/>
      <w:r w:rsidR="0025180E">
        <w:t xml:space="preserve"> UE SLP key request procedure completion by the UE</w:t>
      </w:r>
      <w:bookmarkEnd w:id="242"/>
      <w:bookmarkEnd w:id="243"/>
    </w:p>
    <w:p w14:paraId="47D8878E" w14:textId="77777777" w:rsidR="0025180E" w:rsidRDefault="0025180E" w:rsidP="0025180E">
      <w:r>
        <w:t xml:space="preserve">Upon receipt of the PROSE_SLPK_RESPONSE message, if the transaction ID matches the value sent by the UE in a PROSE_SLPK_REQUEST message, the UE shall delete any previously stored SLPK and SLPK ID and store the received SLPK and the </w:t>
      </w:r>
      <w:proofErr w:type="spellStart"/>
      <w:r>
        <w:t>associtated</w:t>
      </w:r>
      <w:proofErr w:type="spellEnd"/>
      <w:r>
        <w:t xml:space="preserve"> SLPK ID.</w:t>
      </w:r>
    </w:p>
    <w:p w14:paraId="58D53471" w14:textId="0F8547D6" w:rsidR="0025180E" w:rsidRDefault="002259A9" w:rsidP="0025180E">
      <w:pPr>
        <w:pStyle w:val="6"/>
      </w:pPr>
      <w:bookmarkStart w:id="244" w:name="_Toc146712323"/>
      <w:bookmarkStart w:id="245" w:name="_Toc148552319"/>
      <w:r>
        <w:t>8.</w:t>
      </w:r>
      <w:r w:rsidR="0025180E">
        <w:t>3.1.1.2.5</w:t>
      </w:r>
      <w:r w:rsidR="0025180E">
        <w:tab/>
        <w:t xml:space="preserve">5G </w:t>
      </w:r>
      <w:proofErr w:type="spellStart"/>
      <w:r w:rsidR="0025180E">
        <w:t>ProSe</w:t>
      </w:r>
      <w:proofErr w:type="spellEnd"/>
      <w:r w:rsidR="0025180E">
        <w:t xml:space="preserve"> UE SLP key request procedure not accepted by the </w:t>
      </w:r>
      <w:bookmarkEnd w:id="244"/>
      <w:r w:rsidR="0025180E">
        <w:t>SLPKMF</w:t>
      </w:r>
      <w:bookmarkEnd w:id="245"/>
    </w:p>
    <w:p w14:paraId="0649B56F" w14:textId="77777777" w:rsidR="0025180E" w:rsidRDefault="0025180E" w:rsidP="0025180E">
      <w:r>
        <w:t>If the PROSE_SLPK_REQUEST message cannot be accepted by the SLPKMF, the SLPKMF sends a PROSE_SLPK_RESPONSE message containing a &lt;SLPK-reject&gt; element to the UE including an appropriate PC8* control protocol cause value and including the transaction ID set to the value of the transaction ID received in the PROSE_SLPK_REQUEST message.</w:t>
      </w:r>
    </w:p>
    <w:p w14:paraId="54C229C2" w14:textId="77777777" w:rsidR="0025180E" w:rsidRDefault="0025180E" w:rsidP="0025180E">
      <w:r>
        <w:t xml:space="preserve">Upon receipt of the PROSE_SLPK_RESPONSE message containing a &lt;SLPK-reject&gt; element, if the transaction ID matches the value sent by the UE in a PROSE_SLPK_REQUEST message, the UE shall consider the 5G </w:t>
      </w:r>
      <w:proofErr w:type="spellStart"/>
      <w:r>
        <w:t>ProSe</w:t>
      </w:r>
      <w:proofErr w:type="spellEnd"/>
      <w:r>
        <w:t xml:space="preserve"> UE SLP key request procedure as rejected.</w:t>
      </w:r>
    </w:p>
    <w:p w14:paraId="37C8C76D" w14:textId="77777777" w:rsidR="0025180E" w:rsidRDefault="0025180E" w:rsidP="0025180E">
      <w:r>
        <w:t xml:space="preserve">If the UE is not authorized for acting as a 5G </w:t>
      </w:r>
      <w:proofErr w:type="spellStart"/>
      <w:r>
        <w:t>ProSe</w:t>
      </w:r>
      <w:proofErr w:type="spellEnd"/>
      <w:r>
        <w:t xml:space="preserve"> remote UE, the SLPKMF shall send the PROSE_SLPK_RESPONSE message containing a &lt;SLPK-reject&gt; element with PC8 control protocol cause value #1 "UE authorization failure".</w:t>
      </w:r>
    </w:p>
    <w:p w14:paraId="2C97732C" w14:textId="36FA6744" w:rsidR="0025180E" w:rsidRDefault="002259A9" w:rsidP="0025180E">
      <w:pPr>
        <w:pStyle w:val="6"/>
      </w:pPr>
      <w:bookmarkStart w:id="246" w:name="_Toc146712324"/>
      <w:bookmarkStart w:id="247" w:name="_Toc148552320"/>
      <w:r>
        <w:lastRenderedPageBreak/>
        <w:t>8.</w:t>
      </w:r>
      <w:r w:rsidR="0025180E">
        <w:t>3.1.1.2.6</w:t>
      </w:r>
      <w:r w:rsidR="0025180E">
        <w:tab/>
        <w:t>Abnormal cases in the UE</w:t>
      </w:r>
      <w:bookmarkEnd w:id="246"/>
      <w:bookmarkEnd w:id="247"/>
    </w:p>
    <w:p w14:paraId="492A18E7" w14:textId="77777777" w:rsidR="0025180E" w:rsidRDefault="0025180E" w:rsidP="0025180E">
      <w:r>
        <w:t>The following abnormal cases can be identified:</w:t>
      </w:r>
    </w:p>
    <w:p w14:paraId="6F0A3F6A" w14:textId="77777777" w:rsidR="0025180E" w:rsidRDefault="0025180E" w:rsidP="0025180E">
      <w:pPr>
        <w:pStyle w:val="B1"/>
      </w:pPr>
      <w:r>
        <w:t>a)</w:t>
      </w:r>
      <w:r>
        <w:tab/>
        <w:t>Indication from the transport layer of transmission failure of PROSE_SLPK_REQUEST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77777777" w:rsidR="0025180E" w:rsidRDefault="0025180E" w:rsidP="0025180E">
      <w:pPr>
        <w:pStyle w:val="B1"/>
      </w:pPr>
      <w:r>
        <w:t>b)</w:t>
      </w:r>
      <w:r>
        <w:tab/>
        <w:t>No response from the SLPKMF after the PROSE_SLPK_REQUEST message has been successfully delivered (e.g., TCP ACK has been received for the PROSE_SLPK_REQUEST message).</w:t>
      </w:r>
    </w:p>
    <w:p w14:paraId="1CE614B7" w14:textId="77777777" w:rsidR="0025180E" w:rsidRDefault="0025180E" w:rsidP="0025180E">
      <w:pPr>
        <w:pStyle w:val="B1"/>
      </w:pPr>
      <w:r>
        <w:tab/>
        <w:t>The UE shall retransmit the PROSE_SLPK_REQUEST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248" w:name="_Toc146712325"/>
      <w:bookmarkStart w:id="249" w:name="_Toc148552321"/>
      <w:r>
        <w:t>8.</w:t>
      </w:r>
      <w:r w:rsidR="0025180E">
        <w:t>3.1.1.2.7</w:t>
      </w:r>
      <w:r w:rsidR="0025180E">
        <w:tab/>
        <w:t xml:space="preserve">Abnormal cases in the </w:t>
      </w:r>
      <w:bookmarkEnd w:id="248"/>
      <w:r w:rsidR="0025180E">
        <w:t>SLPKMF</w:t>
      </w:r>
      <w:bookmarkEnd w:id="249"/>
    </w:p>
    <w:p w14:paraId="268DC3F0" w14:textId="77777777" w:rsidR="0025180E" w:rsidRDefault="0025180E" w:rsidP="0025180E">
      <w:r>
        <w:t>The following abnormal cases can be identified:</w:t>
      </w:r>
    </w:p>
    <w:p w14:paraId="27A28DBA" w14:textId="77777777" w:rsidR="0025180E" w:rsidRDefault="0025180E" w:rsidP="0025180E">
      <w:pPr>
        <w:pStyle w:val="B1"/>
      </w:pPr>
      <w:r>
        <w:t>a)</w:t>
      </w:r>
      <w:r>
        <w:tab/>
        <w:t>Indication from the lower layer of transmission failure of PROSE_SLPK_RESPONSE message.</w:t>
      </w:r>
    </w:p>
    <w:p w14:paraId="4D053419" w14:textId="74E56A40" w:rsidR="0025180E" w:rsidRPr="0025180E" w:rsidRDefault="0025180E" w:rsidP="0025180E">
      <w:pPr>
        <w:pStyle w:val="B1"/>
      </w:pPr>
      <w:r>
        <w:tab/>
        <w:t>After receiving an indication from lower layer that the PROSE_SLPK_RESPONSE message has not been successfully acknowledged (</w:t>
      </w:r>
      <w:proofErr w:type="gramStart"/>
      <w:r>
        <w:t>e.g.</w:t>
      </w:r>
      <w:proofErr w:type="gramEnd"/>
      <w:r>
        <w:t xml:space="preserve"> TCP ACK is not received), the SLPKMF shall abort the procedure.</w:t>
      </w:r>
    </w:p>
    <w:p w14:paraId="20A6C6F3" w14:textId="157D2378" w:rsidR="001E1E71" w:rsidRPr="00481A86" w:rsidRDefault="002259A9" w:rsidP="001E1E71">
      <w:pPr>
        <w:pStyle w:val="3"/>
      </w:pPr>
      <w:bookmarkStart w:id="250" w:name="_Toc148552322"/>
      <w:r>
        <w:t>8.</w:t>
      </w:r>
      <w:r w:rsidR="001E1E71">
        <w:t>3.2</w:t>
      </w:r>
      <w:r w:rsidR="001E1E71">
        <w:tab/>
      </w:r>
      <w:r w:rsidR="001E1E71" w:rsidRPr="00C97509">
        <w:t xml:space="preserve">Security for </w:t>
      </w:r>
      <w:r w:rsidR="001E1E71">
        <w:t>r</w:t>
      </w:r>
      <w:r w:rsidR="001E1E71" w:rsidRPr="00BD46AD">
        <w:t>anging</w:t>
      </w:r>
      <w:r w:rsidR="001E1E71">
        <w:t xml:space="preserve"> and </w:t>
      </w:r>
      <w:proofErr w:type="spellStart"/>
      <w:r w:rsidR="001E1E71">
        <w:t>s</w:t>
      </w:r>
      <w:r w:rsidR="001E1E71" w:rsidRPr="00BD46AD">
        <w:t>idelink</w:t>
      </w:r>
      <w:proofErr w:type="spellEnd"/>
      <w:r w:rsidR="001E1E71" w:rsidRPr="00BD46AD">
        <w:t xml:space="preserve"> </w:t>
      </w:r>
      <w:r w:rsidR="001E1E71">
        <w:t>p</w:t>
      </w:r>
      <w:r w:rsidR="001E1E71" w:rsidRPr="00BD46AD">
        <w:t>ositioning</w:t>
      </w:r>
      <w:r w:rsidR="001E1E71">
        <w:t xml:space="preserve"> communication </w:t>
      </w:r>
      <w:r w:rsidR="001E1E71">
        <w:rPr>
          <w:lang w:eastAsia="zh-CN"/>
        </w:rPr>
        <w:t xml:space="preserve">with </w:t>
      </w:r>
      <w:r w:rsidR="001E1E71">
        <w:t>V2X capable UE</w:t>
      </w:r>
      <w:bookmarkEnd w:id="250"/>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251" w:name="_Toc148552323"/>
      <w:r>
        <w:t>9</w:t>
      </w:r>
      <w:r w:rsidR="004E12FA">
        <w:t>.</w:t>
      </w:r>
      <w:r w:rsidR="004E12FA">
        <w:tab/>
      </w:r>
      <w:r w:rsidR="00481A86" w:rsidRPr="00481A86">
        <w:t>Handling of unknown, unforeseen, and erroneous signalling protocol data</w:t>
      </w:r>
      <w:bookmarkEnd w:id="251"/>
    </w:p>
    <w:p w14:paraId="17597001" w14:textId="41D1D140" w:rsidR="00481A86" w:rsidRDefault="00B500FC" w:rsidP="00E2211A">
      <w:pPr>
        <w:pStyle w:val="2"/>
      </w:pPr>
      <w:bookmarkStart w:id="252" w:name="_Toc148552324"/>
      <w:r>
        <w:t>9</w:t>
      </w:r>
      <w:r w:rsidR="00481A86">
        <w:t>.1</w:t>
      </w:r>
      <w:r w:rsidR="00481A86">
        <w:tab/>
        <w:t>General</w:t>
      </w:r>
      <w:bookmarkEnd w:id="252"/>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253" w:name="_Toc146712413"/>
      <w:bookmarkStart w:id="254" w:name="_Toc148552325"/>
      <w:r>
        <w:lastRenderedPageBreak/>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253"/>
      <w:bookmarkEnd w:id="254"/>
    </w:p>
    <w:p w14:paraId="757D4991" w14:textId="123630DA" w:rsidR="0025180E" w:rsidRPr="00C33F68" w:rsidRDefault="00B500FC" w:rsidP="0025180E">
      <w:pPr>
        <w:pStyle w:val="3"/>
        <w:rPr>
          <w:noProof/>
        </w:rPr>
      </w:pPr>
      <w:bookmarkStart w:id="255" w:name="_Toc525231162"/>
      <w:bookmarkStart w:id="256" w:name="_Toc59198562"/>
      <w:bookmarkStart w:id="257" w:name="_Toc59199153"/>
      <w:bookmarkStart w:id="258" w:name="_Toc146712414"/>
      <w:bookmarkStart w:id="259" w:name="_Toc148552326"/>
      <w:r>
        <w:rPr>
          <w:noProof/>
        </w:rPr>
        <w:t>9.</w:t>
      </w:r>
      <w:r w:rsidR="0025180E" w:rsidRPr="00C33F68">
        <w:rPr>
          <w:noProof/>
        </w:rPr>
        <w:t>2.1</w:t>
      </w:r>
      <w:r w:rsidR="0025180E" w:rsidRPr="00C33F68">
        <w:rPr>
          <w:noProof/>
        </w:rPr>
        <w:tab/>
        <w:t>Unforeseen message type</w:t>
      </w:r>
      <w:bookmarkEnd w:id="255"/>
      <w:bookmarkEnd w:id="256"/>
      <w:bookmarkEnd w:id="257"/>
      <w:bookmarkEnd w:id="258"/>
      <w:bookmarkEnd w:id="259"/>
    </w:p>
    <w:p w14:paraId="627C4340" w14:textId="77777777" w:rsidR="0025180E" w:rsidRPr="00C33F68" w:rsidRDefault="0025180E" w:rsidP="0025180E">
      <w:r w:rsidRPr="00C33F68">
        <w:t xml:space="preserve">If the UE receives a </w:t>
      </w:r>
      <w:r>
        <w:t>PC8*</w:t>
      </w:r>
      <w:r w:rsidRPr="00C33F68">
        <w:t xml:space="preserve"> message with a message type corresponding to a </w:t>
      </w:r>
      <w:proofErr w:type="spellStart"/>
      <w:r w:rsidRPr="00C33F68">
        <w:t>ProSe</w:t>
      </w:r>
      <w:proofErr w:type="spellEnd"/>
      <w:r w:rsidRPr="00C33F68">
        <w:t xml:space="preserve"> discovery</w:t>
      </w:r>
      <w:r>
        <w:t xml:space="preserve"> or a </w:t>
      </w:r>
      <w:proofErr w:type="spellStart"/>
      <w:r>
        <w:t>ProSe</w:t>
      </w:r>
      <w:proofErr w:type="spellEnd"/>
      <w:r>
        <w:t xml:space="preserve"> </w:t>
      </w:r>
      <w:proofErr w:type="spellStart"/>
      <w:r>
        <w:t>commuication</w:t>
      </w:r>
      <w:proofErr w:type="spellEnd"/>
      <w:r>
        <w:t xml:space="preserve"> for ranging and </w:t>
      </w:r>
      <w:proofErr w:type="spellStart"/>
      <w:r>
        <w:t>sidelink</w:t>
      </w:r>
      <w:proofErr w:type="spellEnd"/>
      <w:r>
        <w:t xml:space="preserve">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w:t>
      </w:r>
      <w:proofErr w:type="spellStart"/>
      <w:r w:rsidRPr="00C33F68">
        <w:t>ProSe</w:t>
      </w:r>
      <w:proofErr w:type="spellEnd"/>
      <w:r w:rsidRPr="00C33F68">
        <w:t xml:space="preserve"> discovery </w:t>
      </w:r>
      <w:r>
        <w:t xml:space="preserve">or a </w:t>
      </w:r>
      <w:proofErr w:type="spellStart"/>
      <w:r>
        <w:t>ProSe</w:t>
      </w:r>
      <w:proofErr w:type="spellEnd"/>
      <w:r>
        <w:t xml:space="preserve"> communication for ranging and </w:t>
      </w:r>
      <w:proofErr w:type="spellStart"/>
      <w:r>
        <w:t>sidelink</w:t>
      </w:r>
      <w:proofErr w:type="spellEnd"/>
      <w:r>
        <w:t xml:space="preserve">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260" w:name="_Toc525231160"/>
      <w:bookmarkStart w:id="261" w:name="_Toc59198560"/>
      <w:bookmarkStart w:id="262" w:name="_Toc59199151"/>
      <w:bookmarkStart w:id="263" w:name="_Toc146712415"/>
      <w:bookmarkStart w:id="264" w:name="_Toc148552327"/>
      <w:r>
        <w:t>9.</w:t>
      </w:r>
      <w:r w:rsidR="0025180E" w:rsidRPr="00C33F68">
        <w:t>3</w:t>
      </w:r>
      <w:r w:rsidR="0025180E" w:rsidRPr="00C33F68">
        <w:tab/>
        <w:t>Handling of unknown, unforeseen and erroneous protocol data in messages sent over the PC5 interface</w:t>
      </w:r>
      <w:bookmarkEnd w:id="260"/>
      <w:bookmarkEnd w:id="261"/>
      <w:bookmarkEnd w:id="262"/>
      <w:bookmarkEnd w:id="263"/>
      <w:bookmarkEnd w:id="264"/>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w:t>
      </w:r>
      <w:proofErr w:type="spellStart"/>
      <w:r>
        <w:t>ProSe</w:t>
      </w:r>
      <w:proofErr w:type="spellEnd"/>
      <w:r>
        <w:t xml:space="preserve"> capable UE, </w:t>
      </w:r>
      <w:r>
        <w:rPr>
          <w:lang w:eastAsia="zh-CN"/>
        </w:rPr>
        <w:t>t</w:t>
      </w:r>
      <w:r w:rsidRPr="009D206D">
        <w:rPr>
          <w:lang w:eastAsia="zh-CN"/>
        </w:rPr>
        <w:t xml:space="preserve">he </w:t>
      </w:r>
      <w:proofErr w:type="spellStart"/>
      <w:r>
        <w:rPr>
          <w:lang w:eastAsia="zh-CN"/>
        </w:rPr>
        <w:t>t</w:t>
      </w:r>
      <w:r w:rsidRPr="009D206D">
        <w:rPr>
          <w:lang w:eastAsia="zh-CN"/>
        </w:rPr>
        <w:t>he</w:t>
      </w:r>
      <w:proofErr w:type="spellEnd"/>
      <w:r w:rsidRPr="009D206D">
        <w:rPr>
          <w:lang w:eastAsia="zh-CN"/>
        </w:rPr>
        <w:t xml:space="preserv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265" w:name="_Toc148552328"/>
      <w:bookmarkStart w:id="266" w:name="_Hlk142812264"/>
      <w:r>
        <w:t>10</w:t>
      </w:r>
      <w:r w:rsidR="00481A86">
        <w:t>.</w:t>
      </w:r>
      <w:r w:rsidR="00481A86">
        <w:tab/>
      </w:r>
      <w:r w:rsidR="00A35866" w:rsidRPr="00A35866">
        <w:t>Message functional definition and contents</w:t>
      </w:r>
      <w:bookmarkEnd w:id="265"/>
    </w:p>
    <w:p w14:paraId="195FE5D4" w14:textId="617E3F6A" w:rsidR="00A35866" w:rsidRDefault="00B500FC" w:rsidP="00A35866">
      <w:pPr>
        <w:pStyle w:val="2"/>
      </w:pPr>
      <w:bookmarkStart w:id="267" w:name="_Toc148552329"/>
      <w:r>
        <w:t>10</w:t>
      </w:r>
      <w:r w:rsidR="00A35866">
        <w:t>.1</w:t>
      </w:r>
      <w:r w:rsidR="00A35866">
        <w:tab/>
        <w:t>Overview</w:t>
      </w:r>
      <w:bookmarkEnd w:id="267"/>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268" w:name="_Toc131695362"/>
      <w:bookmarkStart w:id="269" w:name="_Toc148552330"/>
      <w:bookmarkStart w:id="270" w:name="_Toc59199328"/>
      <w:bookmarkStart w:id="271" w:name="_Toc59198737"/>
      <w:bookmarkStart w:id="272" w:name="_Toc525231337"/>
      <w:bookmarkStart w:id="273" w:name="_Toc131695363"/>
      <w:bookmarkStart w:id="274" w:name="_Hlk131957087"/>
      <w:r>
        <w:t>10.</w:t>
      </w:r>
      <w:r w:rsidR="00393801" w:rsidRPr="00C33F68">
        <w:t>2</w:t>
      </w:r>
      <w:r w:rsidR="00393801" w:rsidRPr="00C33F68">
        <w:tab/>
        <w:t xml:space="preserve">5G </w:t>
      </w:r>
      <w:proofErr w:type="spellStart"/>
      <w:r w:rsidR="00393801" w:rsidRPr="00C33F68">
        <w:t>ProSe</w:t>
      </w:r>
      <w:proofErr w:type="spellEnd"/>
      <w:r w:rsidR="00393801" w:rsidRPr="00C33F68">
        <w:t xml:space="preserve"> direct discovery</w:t>
      </w:r>
      <w:r w:rsidR="00393801" w:rsidRPr="00B36751">
        <w:t xml:space="preserve"> </w:t>
      </w:r>
      <w:r w:rsidR="00393801">
        <w:t xml:space="preserve">for ranging and </w:t>
      </w:r>
      <w:proofErr w:type="spellStart"/>
      <w:r w:rsidR="00393801">
        <w:t>sidelink</w:t>
      </w:r>
      <w:proofErr w:type="spellEnd"/>
      <w:r w:rsidR="00393801">
        <w:t xml:space="preserve"> positioning procedure</w:t>
      </w:r>
      <w:r w:rsidR="00393801" w:rsidRPr="00C33F68">
        <w:t xml:space="preserve"> messages</w:t>
      </w:r>
      <w:bookmarkEnd w:id="268"/>
      <w:bookmarkEnd w:id="269"/>
    </w:p>
    <w:p w14:paraId="6F916E34" w14:textId="44CB1C65" w:rsidR="00393801" w:rsidRPr="00C33F68" w:rsidRDefault="00B500FC" w:rsidP="00393801">
      <w:pPr>
        <w:pStyle w:val="3"/>
      </w:pPr>
      <w:bookmarkStart w:id="275" w:name="_Toc148552331"/>
      <w:r>
        <w:t>10.</w:t>
      </w:r>
      <w:r w:rsidR="00393801" w:rsidRPr="00C33F68">
        <w:t>2.1</w:t>
      </w:r>
      <w:r w:rsidR="00393801" w:rsidRPr="00C33F68">
        <w:tab/>
        <w:t>Message definition</w:t>
      </w:r>
      <w:bookmarkEnd w:id="270"/>
      <w:bookmarkEnd w:id="271"/>
      <w:bookmarkEnd w:id="272"/>
      <w:bookmarkEnd w:id="273"/>
      <w:bookmarkEnd w:id="275"/>
    </w:p>
    <w:p w14:paraId="393DBA46" w14:textId="77777777" w:rsidR="00393801" w:rsidRPr="00C33F68" w:rsidRDefault="00393801" w:rsidP="00393801">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274"/>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bookmarkEnd w:id="26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lastRenderedPageBreak/>
        <w:t>Table </w:t>
      </w:r>
      <w:r w:rsidR="00B500FC">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056DD555"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pPr>
            <w:r>
              <w:t>TBD</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38443B33" w14:textId="77777777" w:rsidR="0061198C" w:rsidRPr="00772733" w:rsidRDefault="0061198C"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bl>
    <w:p w14:paraId="361E7F25" w14:textId="77777777" w:rsidR="0061198C" w:rsidRDefault="0061198C" w:rsidP="00393801"/>
    <w:p w14:paraId="163EF8C4" w14:textId="2ADAAF33" w:rsidR="00D16764" w:rsidRPr="00C33F68" w:rsidRDefault="00D16764" w:rsidP="00D16764">
      <w:pPr>
        <w:pStyle w:val="TH"/>
      </w:pPr>
      <w:r w:rsidRPr="00C33F68">
        <w:t>Table </w:t>
      </w:r>
      <w:r w:rsidR="00B500FC">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77777777" w:rsidR="00D16764" w:rsidRPr="00C33F68" w:rsidRDefault="00D16764"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26D6075" w14:textId="77777777" w:rsidR="00D16764" w:rsidRPr="00C33F68" w:rsidRDefault="00D16764"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lang w:eastAsia="zh-CN"/>
              </w:rPr>
            </w:pPr>
            <w:r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lang w:eastAsia="zh-CN"/>
              </w:rPr>
            </w:pPr>
            <w:r>
              <w:t>TBD</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7777777" w:rsidR="0011752F" w:rsidRPr="00C33F68" w:rsidRDefault="0011752F" w:rsidP="00984328">
            <w:pPr>
              <w:pStyle w:val="TAL"/>
            </w:pPr>
            <w:proofErr w:type="spellStart"/>
            <w:r w:rsidRPr="00C33F68">
              <w:t>ProSe</w:t>
            </w:r>
            <w:proofErr w:type="spellEnd"/>
            <w:r w:rsidRPr="00C33F68">
              <w:t xml:space="preserve"> direct discovery PC5 message type </w:t>
            </w:r>
          </w:p>
        </w:tc>
        <w:tc>
          <w:tcPr>
            <w:tcW w:w="3120" w:type="dxa"/>
            <w:tcBorders>
              <w:top w:val="single" w:sz="6" w:space="0" w:color="000000"/>
              <w:left w:val="single" w:sz="6" w:space="0" w:color="000000"/>
              <w:bottom w:val="single" w:sz="6" w:space="0" w:color="000000"/>
              <w:right w:val="single" w:sz="6" w:space="0" w:color="000000"/>
            </w:tcBorders>
            <w:hideMark/>
          </w:tcPr>
          <w:p w14:paraId="505C3961" w14:textId="77777777" w:rsidR="0011752F" w:rsidRPr="00C33F68" w:rsidRDefault="0011752F"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lang w:eastAsia="zh-CN"/>
              </w:rPr>
            </w:pPr>
            <w:r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lang w:eastAsia="zh-CN"/>
              </w:rPr>
            </w:pPr>
            <w:r>
              <w:t>TBD</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lang w:eastAsia="zh-CN"/>
              </w:rPr>
            </w:pPr>
            <w:r w:rsidRPr="00C33F68">
              <w:rPr>
                <w:lang w:eastAsia="zh-CN"/>
              </w:rPr>
              <w:t>7</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3387DE8" w:rsidR="0011752F" w:rsidRPr="00C33F68" w:rsidRDefault="0011752F" w:rsidP="00984328">
            <w:pPr>
              <w:pStyle w:val="TAL"/>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31DCE00A" w14:textId="77777777" w:rsidR="0011752F" w:rsidRPr="00C33F68" w:rsidRDefault="0011752F" w:rsidP="00984328">
            <w:pPr>
              <w:pStyle w:val="TAL"/>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lang w:eastAsia="zh-CN"/>
              </w:rPr>
            </w:pPr>
            <w:r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lang w:eastAsia="zh-CN"/>
              </w:rPr>
            </w:pPr>
            <w:r>
              <w:t>TBD</w:t>
            </w:r>
          </w:p>
        </w:tc>
      </w:tr>
    </w:tbl>
    <w:p w14:paraId="153192CE" w14:textId="77777777" w:rsidR="0011752F" w:rsidRPr="00823405" w:rsidRDefault="0011752F" w:rsidP="0011752F">
      <w:pPr>
        <w:pStyle w:val="EditorsNote"/>
      </w:pPr>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276" w:name="_Hlk135035418"/>
      <w:r w:rsidRPr="00F16E8A">
        <w:rPr>
          <w:lang w:eastAsia="zh-CN"/>
        </w:rPr>
        <w:t xml:space="preserve">the specific Role(s) of </w:t>
      </w:r>
      <w:proofErr w:type="spellStart"/>
      <w:r w:rsidRPr="00F16E8A">
        <w:rPr>
          <w:lang w:eastAsia="zh-CN"/>
        </w:rPr>
        <w:t>to</w:t>
      </w:r>
      <w:proofErr w:type="spellEnd"/>
      <w:r w:rsidRPr="00F16E8A">
        <w:rPr>
          <w:lang w:eastAsia="zh-CN"/>
        </w:rPr>
        <w:t xml:space="preserve"> </w:t>
      </w:r>
      <w:bookmarkEnd w:id="276"/>
      <w:r>
        <w:rPr>
          <w:rFonts w:hint="eastAsia"/>
          <w:lang w:eastAsia="zh-CN"/>
        </w:rPr>
        <w:t>r</w:t>
      </w:r>
      <w:r>
        <w:rPr>
          <w:lang w:eastAsia="zh-CN"/>
        </w:rPr>
        <w:t>elated UE, the</w:t>
      </w:r>
      <w:r w:rsidRPr="00F16E8A">
        <w:rPr>
          <w:lang w:eastAsia="zh-CN"/>
        </w:rPr>
        <w:t xml:space="preserve"> value is determined by RAN2.</w:t>
      </w:r>
    </w:p>
    <w:p w14:paraId="1B584BBB" w14:textId="77777777" w:rsidR="0011752F" w:rsidRPr="0011752F" w:rsidRDefault="0011752F" w:rsidP="00393801"/>
    <w:p w14:paraId="4199A3B2" w14:textId="094311FD" w:rsidR="00A35866" w:rsidRDefault="00481A86" w:rsidP="00A35866">
      <w:pPr>
        <w:pStyle w:val="1"/>
      </w:pPr>
      <w:bookmarkStart w:id="277" w:name="_Toc148552332"/>
      <w:r>
        <w:t>1</w:t>
      </w:r>
      <w:r w:rsidR="00B500FC">
        <w:t>1</w:t>
      </w:r>
      <w:r w:rsidR="00A35866">
        <w:t>.</w:t>
      </w:r>
      <w:r w:rsidR="00A35866">
        <w:tab/>
        <w:t>Information elements coding</w:t>
      </w:r>
      <w:bookmarkEnd w:id="277"/>
    </w:p>
    <w:p w14:paraId="0866878B" w14:textId="1BE2CAF8" w:rsidR="00A35866" w:rsidRDefault="00B500FC" w:rsidP="00A35866">
      <w:pPr>
        <w:pStyle w:val="2"/>
      </w:pPr>
      <w:bookmarkStart w:id="278" w:name="_Toc148552333"/>
      <w:r>
        <w:t>11</w:t>
      </w:r>
      <w:r w:rsidR="00A35866">
        <w:t>.1</w:t>
      </w:r>
      <w:r w:rsidR="00A35866">
        <w:tab/>
        <w:t>Overview</w:t>
      </w:r>
      <w:bookmarkEnd w:id="278"/>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23DBE3A5" w:rsidR="00A35866" w:rsidRDefault="00B500FC" w:rsidP="00A35866">
      <w:pPr>
        <w:pStyle w:val="2"/>
      </w:pPr>
      <w:bookmarkStart w:id="279" w:name="_Toc148552334"/>
      <w:r>
        <w:lastRenderedPageBreak/>
        <w:t>11</w:t>
      </w:r>
      <w:r w:rsidR="00A35866">
        <w:t>.2</w:t>
      </w:r>
      <w:r w:rsidR="00A35866">
        <w:tab/>
        <w:t>General</w:t>
      </w:r>
      <w:bookmarkEnd w:id="279"/>
    </w:p>
    <w:p w14:paraId="1A59332C" w14:textId="073F3646" w:rsidR="006F41C9" w:rsidRDefault="004A37E9" w:rsidP="006F41C9">
      <w:pPr>
        <w:pStyle w:val="1"/>
        <w:rPr>
          <w:lang w:eastAsia="zh-CN"/>
        </w:rPr>
      </w:pPr>
      <w:bookmarkStart w:id="280" w:name="_Toc148552335"/>
      <w:r>
        <w:rPr>
          <w:lang w:eastAsia="zh-CN"/>
        </w:rPr>
        <w:t>12</w:t>
      </w:r>
      <w:r w:rsidR="006F41C9">
        <w:rPr>
          <w:lang w:eastAsia="zh-CN"/>
        </w:rPr>
        <w:tab/>
        <w:t xml:space="preserve">Encoding of UE policies for </w:t>
      </w:r>
      <w:r w:rsidR="006F41C9">
        <w:rPr>
          <w:rFonts w:hint="eastAsia"/>
          <w:lang w:eastAsia="zh-CN"/>
        </w:rPr>
        <w:t>r</w:t>
      </w:r>
      <w:r w:rsidR="006F41C9">
        <w:rPr>
          <w:lang w:eastAsia="zh-CN"/>
        </w:rPr>
        <w:t xml:space="preserve">anging and </w:t>
      </w:r>
      <w:proofErr w:type="spellStart"/>
      <w:r w:rsidR="006F41C9">
        <w:rPr>
          <w:lang w:eastAsia="zh-CN"/>
        </w:rPr>
        <w:t>sidelink</w:t>
      </w:r>
      <w:proofErr w:type="spellEnd"/>
      <w:r w:rsidR="006F41C9">
        <w:rPr>
          <w:lang w:eastAsia="zh-CN"/>
        </w:rPr>
        <w:t xml:space="preserve"> positioning</w:t>
      </w:r>
      <w:bookmarkEnd w:id="280"/>
    </w:p>
    <w:p w14:paraId="6B0CD35B" w14:textId="787F61A9" w:rsidR="006F41C9" w:rsidRDefault="004A37E9" w:rsidP="006F41C9">
      <w:pPr>
        <w:pStyle w:val="2"/>
        <w:rPr>
          <w:lang w:eastAsia="zh-CN"/>
        </w:rPr>
      </w:pPr>
      <w:bookmarkStart w:id="281" w:name="_Toc148552336"/>
      <w:r>
        <w:rPr>
          <w:lang w:eastAsia="zh-CN"/>
        </w:rPr>
        <w:t>12.</w:t>
      </w:r>
      <w:r w:rsidR="006F41C9">
        <w:rPr>
          <w:lang w:eastAsia="zh-CN"/>
        </w:rPr>
        <w:t>1</w:t>
      </w:r>
      <w:r w:rsidR="006F41C9">
        <w:rPr>
          <w:lang w:eastAsia="zh-CN"/>
        </w:rPr>
        <w:tab/>
        <w:t>General</w:t>
      </w:r>
      <w:bookmarkEnd w:id="281"/>
    </w:p>
    <w:p w14:paraId="661548FC" w14:textId="77777777" w:rsidR="006F41C9" w:rsidRPr="0010424F" w:rsidRDefault="006F41C9" w:rsidP="006F41C9">
      <w:r>
        <w:t xml:space="preserve">The UE policies for ranging and </w:t>
      </w:r>
      <w:proofErr w:type="spellStart"/>
      <w:r>
        <w:t>sidelink</w:t>
      </w:r>
      <w:proofErr w:type="spellEnd"/>
      <w:r>
        <w:t xml:space="preserve">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 xml:space="preserve">he UE policies for ranging and </w:t>
      </w:r>
      <w:proofErr w:type="spellStart"/>
      <w:r>
        <w:rPr>
          <w:lang w:eastAsia="zh-CN"/>
        </w:rPr>
        <w:t>sidelink</w:t>
      </w:r>
      <w:proofErr w:type="spellEnd"/>
      <w:r>
        <w:rPr>
          <w:lang w:eastAsia="zh-CN"/>
        </w:rPr>
        <w:t xml:space="preserve">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282" w:name="_Toc148552337"/>
      <w:r>
        <w:rPr>
          <w:lang w:eastAsia="zh-CN"/>
        </w:rPr>
        <w:t>12.</w:t>
      </w:r>
      <w:r w:rsidR="006F41C9">
        <w:rPr>
          <w:lang w:eastAsia="zh-CN"/>
        </w:rPr>
        <w:t>2</w:t>
      </w:r>
      <w:r w:rsidR="006F41C9">
        <w:rPr>
          <w:lang w:eastAsia="zh-CN"/>
        </w:rPr>
        <w:tab/>
        <w:t>Information elements coding</w:t>
      </w:r>
      <w:bookmarkEnd w:id="28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283"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283"/>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w:t>
            </w:r>
            <w:proofErr w:type="gramStart"/>
            <w:r>
              <w:t>={</w:t>
            </w:r>
            <w:proofErr w:type="gramEnd"/>
            <w:r>
              <w:t>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D5C7A"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5A8BCCEF" w:rsidR="006D5C7A" w:rsidRDefault="006D5C7A" w:rsidP="006D5C7A">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1312CED2" w14:textId="35BA2194" w:rsidR="006D5C7A" w:rsidRDefault="006D5C7A" w:rsidP="006D5C7A">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488863D2" w:rsidR="006D5C7A" w:rsidRDefault="006D5C7A" w:rsidP="006D5C7A">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D5C7A" w:rsidRDefault="006D5C7A" w:rsidP="006D5C7A">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D5C7A" w:rsidRDefault="006D5C7A" w:rsidP="006D5C7A">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D5C7A" w:rsidRDefault="006D5C7A" w:rsidP="006D5C7A">
            <w:pPr>
              <w:pStyle w:val="TAL"/>
            </w:pPr>
            <w:r>
              <w:t>octet o1+1</w:t>
            </w:r>
          </w:p>
          <w:p w14:paraId="62C25E65" w14:textId="77777777" w:rsidR="006D5C7A" w:rsidRDefault="006D5C7A" w:rsidP="006D5C7A">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F70FD4" w14:textId="77777777" w:rsidR="006F41C9" w:rsidRPr="00042094" w:rsidRDefault="006F41C9" w:rsidP="00984328">
            <w:pPr>
              <w:pStyle w:val="TAC"/>
            </w:pPr>
            <w:r w:rsidRPr="00042094">
              <w:t>0</w:t>
            </w:r>
          </w:p>
          <w:p w14:paraId="1126F77C"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w:t>
            </w:r>
            <w:proofErr w:type="gramStart"/>
            <w:r>
              <w:rPr>
                <w:lang w:eastAsia="zh-CN"/>
              </w:rPr>
              <w:t>3)*</w:t>
            </w:r>
            <w:proofErr w:type="gramEnd"/>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 xml:space="preserve">V2X </w:t>
            </w:r>
            <w:proofErr w:type="gramStart"/>
            <w:r>
              <w:rPr>
                <w:lang w:eastAsia="zh-CN"/>
              </w:rPr>
              <w:t>service related</w:t>
            </w:r>
            <w:proofErr w:type="gramEnd"/>
            <w:r>
              <w:rPr>
                <w:lang w:eastAsia="zh-CN"/>
              </w:rPr>
              <w:t xml:space="preserve">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 xml:space="preserve">ranging and </w:t>
            </w:r>
            <w:proofErr w:type="spellStart"/>
            <w:r>
              <w:rPr>
                <w:lang w:eastAsia="zh-CN"/>
              </w:rPr>
              <w:t>sidelink</w:t>
            </w:r>
            <w:proofErr w:type="spellEnd"/>
            <w:r>
              <w:rPr>
                <w:lang w:eastAsia="zh-CN"/>
              </w:rPr>
              <w:t xml:space="preserve">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 xml:space="preserve">ranging and </w:t>
            </w:r>
            <w:proofErr w:type="spellStart"/>
            <w:r>
              <w:t>sidelink</w:t>
            </w:r>
            <w:proofErr w:type="spellEnd"/>
            <w:r>
              <w:t xml:space="preserve">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 xml:space="preserve">Ranging and </w:t>
            </w:r>
            <w:proofErr w:type="spellStart"/>
            <w:r>
              <w:t>sidelink</w:t>
            </w:r>
            <w:proofErr w:type="spellEnd"/>
            <w:r>
              <w:t xml:space="preserve">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7C7E542D" w:rsidR="006F41C9" w:rsidRPr="00042094" w:rsidRDefault="007C1953" w:rsidP="00984328">
            <w:pPr>
              <w:pStyle w:val="TAL"/>
            </w:pPr>
            <w:r>
              <w:t xml:space="preserve">SL reference </w:t>
            </w:r>
            <w:r w:rsidR="006F41C9">
              <w:t>UE</w:t>
            </w:r>
            <w:r w:rsidR="006F41C9" w:rsidRPr="00042094">
              <w:t xml:space="preserve"> (</w:t>
            </w:r>
            <w:r>
              <w:t>SL</w:t>
            </w:r>
            <w:r w:rsidR="006F41C9">
              <w:t>RUE</w:t>
            </w:r>
            <w:r w:rsidR="006F41C9" w:rsidRPr="00042094">
              <w:t>) (octet o</w:t>
            </w:r>
            <w:r w:rsidR="006F41C9">
              <w:t>1</w:t>
            </w:r>
            <w:r w:rsidR="006F41C9" w:rsidRPr="00042094">
              <w:t>+</w:t>
            </w:r>
            <w:r w:rsidR="006F41C9">
              <w:t>1</w:t>
            </w:r>
            <w:r w:rsidR="006F41C9" w:rsidRPr="00042094">
              <w:t xml:space="preserve"> bit </w:t>
            </w:r>
            <w:r w:rsidR="006F41C9">
              <w:t>3</w:t>
            </w:r>
            <w:r w:rsidR="006F41C9"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15703D3C"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not authorized</w:t>
            </w:r>
          </w:p>
          <w:p w14:paraId="45890E52" w14:textId="0DE9D614"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reference </w:t>
            </w:r>
            <w:r>
              <w:rPr>
                <w:lang w:eastAsia="zh-CN"/>
              </w:rPr>
              <w:t xml:space="preserve">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5EC68858" w:rsidR="006F41C9" w:rsidRPr="00042094" w:rsidRDefault="007C1953" w:rsidP="00984328">
            <w:pPr>
              <w:pStyle w:val="TAL"/>
            </w:pPr>
            <w:r>
              <w:rPr>
                <w:lang w:eastAsia="zh-CN"/>
              </w:rPr>
              <w:t>SL</w:t>
            </w:r>
            <w:r w:rsidR="006F41C9">
              <w:t xml:space="preserve"> positioning server UE</w:t>
            </w:r>
            <w:r w:rsidR="006F41C9" w:rsidRPr="00042094">
              <w:t xml:space="preserve"> (</w:t>
            </w:r>
            <w:r w:rsidR="006F41C9">
              <w:t>SLPSUE</w:t>
            </w:r>
            <w:r w:rsidR="006F41C9" w:rsidRPr="00042094">
              <w:t>) (</w:t>
            </w:r>
            <w:r w:rsidR="006F41C9">
              <w:t xml:space="preserve">octet </w:t>
            </w:r>
            <w:r w:rsidR="006F41C9" w:rsidRPr="00042094">
              <w:t>o</w:t>
            </w:r>
            <w:r w:rsidR="006F41C9">
              <w:t>1</w:t>
            </w:r>
            <w:r w:rsidR="006F41C9" w:rsidRPr="00042094">
              <w:t>+</w:t>
            </w:r>
            <w:r w:rsidR="006F41C9">
              <w:t>1</w:t>
            </w:r>
            <w:r w:rsidR="006F41C9" w:rsidRPr="00042094">
              <w:t xml:space="preserve"> bit </w:t>
            </w:r>
            <w:r w:rsidR="006F41C9">
              <w:t>6</w:t>
            </w:r>
            <w:r w:rsidR="006F41C9"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016971F6" w:rsidR="006F41C9" w:rsidRPr="00042094" w:rsidRDefault="006F41C9" w:rsidP="00984328">
            <w:pPr>
              <w:pStyle w:val="TAL"/>
              <w:rPr>
                <w:lang w:eastAsia="zh-CN"/>
              </w:rPr>
            </w:pPr>
            <w:r w:rsidRPr="00042094">
              <w:rPr>
                <w:lang w:eastAsia="zh-CN"/>
              </w:rPr>
              <w:t>0</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not authorized</w:t>
            </w:r>
          </w:p>
          <w:p w14:paraId="149EA1C2" w14:textId="4545A39D" w:rsidR="006F41C9" w:rsidRPr="00042094" w:rsidRDefault="006F41C9" w:rsidP="00984328">
            <w:pPr>
              <w:pStyle w:val="TAL"/>
              <w:rPr>
                <w:lang w:eastAsia="zh-CN"/>
              </w:rPr>
            </w:pPr>
            <w:r w:rsidRPr="00042094">
              <w:rPr>
                <w:lang w:eastAsia="zh-CN"/>
              </w:rPr>
              <w:t>1</w:t>
            </w:r>
            <w:r w:rsidRPr="00042094">
              <w:rPr>
                <w:lang w:eastAsia="zh-CN"/>
              </w:rPr>
              <w:tab/>
            </w:r>
            <w:r w:rsidR="007C1953">
              <w:rPr>
                <w:lang w:eastAsia="zh-CN"/>
              </w:rPr>
              <w:t xml:space="preserve">SL </w:t>
            </w:r>
            <w:r>
              <w:rPr>
                <w:lang w:eastAsia="zh-CN"/>
              </w:rPr>
              <w:t xml:space="preserve">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 xml:space="preserve">5G </w:t>
            </w:r>
            <w:proofErr w:type="spellStart"/>
            <w:r>
              <w:t>ProSe</w:t>
            </w:r>
            <w:proofErr w:type="spellEnd"/>
            <w:r>
              <w:t xml:space="preserv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 xml:space="preserve">5G </w:t>
            </w:r>
            <w:proofErr w:type="spellStart"/>
            <w:r>
              <w:t>ProSe</w:t>
            </w:r>
            <w:proofErr w:type="spellEnd"/>
            <w:r>
              <w:t xml:space="preserv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 xml:space="preserve">5G </w:t>
            </w:r>
            <w:proofErr w:type="spellStart"/>
            <w:r>
              <w:t>ProSe</w:t>
            </w:r>
            <w:proofErr w:type="spellEnd"/>
            <w:r>
              <w:t xml:space="preserv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 xml:space="preserve">V2X </w:t>
            </w:r>
            <w:proofErr w:type="gramStart"/>
            <w:r>
              <w:t>service related</w:t>
            </w:r>
            <w:proofErr w:type="gramEnd"/>
            <w:r>
              <w:t xml:space="preserve">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 xml:space="preserve">V2X </w:t>
            </w:r>
            <w:proofErr w:type="gramStart"/>
            <w:r>
              <w:t>service related</w:t>
            </w:r>
            <w:proofErr w:type="gramEnd"/>
            <w:r>
              <w:t xml:space="preserve">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 xml:space="preserve">V2X </w:t>
            </w:r>
            <w:proofErr w:type="gramStart"/>
            <w:r>
              <w:t>service related</w:t>
            </w:r>
            <w:proofErr w:type="gramEnd"/>
            <w:r>
              <w:t xml:space="preserve">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77777777"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77777777" w:rsidR="006F41C9" w:rsidRPr="00042094" w:rsidRDefault="006F41C9" w:rsidP="00984328">
            <w:pPr>
              <w:pStyle w:val="TAL"/>
            </w:pPr>
          </w:p>
        </w:tc>
      </w:tr>
      <w:tr w:rsidR="006F41C9"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6F41C9" w:rsidRDefault="006F41C9" w:rsidP="00984328">
            <w:pPr>
              <w:pStyle w:val="TAL"/>
              <w:rPr>
                <w:lang w:eastAsia="zh-CN"/>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 (octet o1+3 to o2):</w:t>
            </w:r>
          </w:p>
          <w:p w14:paraId="1B2D55AC" w14:textId="7E2224B9" w:rsidR="006F41C9" w:rsidRPr="00AA4497" w:rsidRDefault="006F41C9" w:rsidP="00984328">
            <w:pPr>
              <w:pStyle w:val="TAL"/>
              <w:rPr>
                <w:lang w:val="en-US" w:eastAsia="zh-CN"/>
              </w:rPr>
            </w:pPr>
            <w:r>
              <w:rPr>
                <w:lang w:eastAsia="zh-CN"/>
              </w:rPr>
              <w:t xml:space="preserve">The 5G </w:t>
            </w:r>
            <w:proofErr w:type="spellStart"/>
            <w:r>
              <w:rPr>
                <w:lang w:eastAsia="zh-CN"/>
              </w:rPr>
              <w:t>ProSe</w:t>
            </w:r>
            <w:proofErr w:type="spellEnd"/>
            <w:r>
              <w:rPr>
                <w:lang w:eastAsia="zh-CN"/>
              </w:rPr>
              <w:t xml:space="preserve"> related mapping rules field is coded according to figure</w:t>
            </w:r>
            <w:r>
              <w:rPr>
                <w:lang w:val="en-US" w:eastAsia="zh-CN"/>
              </w:rPr>
              <w:t> </w:t>
            </w:r>
            <w:r w:rsidR="004A37E9">
              <w:rPr>
                <w:lang w:val="en-US" w:eastAsia="zh-CN"/>
              </w:rPr>
              <w:t>12.</w:t>
            </w:r>
            <w:r>
              <w:rPr>
                <w:lang w:val="en-US" w:eastAsia="zh-CN"/>
              </w:rPr>
              <w:t>2.7 and table </w:t>
            </w:r>
            <w:r w:rsidR="004A37E9">
              <w:rPr>
                <w:lang w:val="en-US" w:eastAsia="zh-CN"/>
              </w:rPr>
              <w:t>12.</w:t>
            </w:r>
            <w:r>
              <w:rPr>
                <w:lang w:val="en-US" w:eastAsia="zh-CN"/>
              </w:rPr>
              <w:t xml:space="preserve">2.7 and includes the </w:t>
            </w: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w:t>
            </w:r>
          </w:p>
          <w:p w14:paraId="353C6287" w14:textId="77777777" w:rsidR="006F41C9" w:rsidRDefault="006F41C9" w:rsidP="00984328">
            <w:pPr>
              <w:pStyle w:val="TAL"/>
            </w:pPr>
          </w:p>
        </w:tc>
      </w:tr>
      <w:tr w:rsidR="006F41C9"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6F41C9" w:rsidRDefault="006F41C9" w:rsidP="00984328">
            <w:pPr>
              <w:pStyle w:val="TAL"/>
              <w:rPr>
                <w:lang w:eastAsia="zh-CN"/>
              </w:rPr>
            </w:pPr>
            <w:r>
              <w:rPr>
                <w:lang w:eastAsia="zh-CN"/>
              </w:rPr>
              <w:lastRenderedPageBreak/>
              <w:t xml:space="preserve">V2X </w:t>
            </w:r>
            <w:proofErr w:type="gramStart"/>
            <w:r>
              <w:rPr>
                <w:lang w:eastAsia="zh-CN"/>
              </w:rPr>
              <w:t>service related</w:t>
            </w:r>
            <w:proofErr w:type="gramEnd"/>
            <w:r>
              <w:rPr>
                <w:lang w:eastAsia="zh-CN"/>
              </w:rPr>
              <w:t xml:space="preserve"> mapping rules (octet o3 to x):</w:t>
            </w:r>
          </w:p>
          <w:p w14:paraId="5548D6E2" w14:textId="27741F35" w:rsidR="006F41C9" w:rsidRPr="00AA4497" w:rsidRDefault="006F41C9" w:rsidP="00984328">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w:t>
            </w:r>
            <w:proofErr w:type="gramStart"/>
            <w:r>
              <w:rPr>
                <w:lang w:eastAsia="zh-CN"/>
              </w:rPr>
              <w:t>service related</w:t>
            </w:r>
            <w:proofErr w:type="gramEnd"/>
            <w:r>
              <w:rPr>
                <w:lang w:eastAsia="zh-CN"/>
              </w:rPr>
              <w:t xml:space="preserve"> mapping rules field is coded according to figure</w:t>
            </w:r>
            <w:r>
              <w:rPr>
                <w:lang w:val="en-US" w:eastAsia="zh-CN"/>
              </w:rPr>
              <w:t> </w:t>
            </w:r>
            <w:r w:rsidR="004A37E9">
              <w:rPr>
                <w:lang w:val="en-US" w:eastAsia="zh-CN"/>
              </w:rPr>
              <w:t>12.</w:t>
            </w:r>
            <w:r>
              <w:rPr>
                <w:lang w:val="en-US" w:eastAsia="zh-CN"/>
              </w:rPr>
              <w:t>2.13 and table </w:t>
            </w:r>
            <w:r w:rsidR="004A37E9">
              <w:rPr>
                <w:lang w:val="en-US" w:eastAsia="zh-CN"/>
              </w:rPr>
              <w:t>12.</w:t>
            </w:r>
            <w:r>
              <w:rPr>
                <w:lang w:val="en-US" w:eastAsia="zh-CN"/>
              </w:rPr>
              <w:t xml:space="preserve">2.13 and includes the </w:t>
            </w:r>
            <w:r>
              <w:rPr>
                <w:lang w:eastAsia="zh-CN"/>
              </w:rPr>
              <w:t>V2X service related mapping rules.</w:t>
            </w:r>
          </w:p>
          <w:p w14:paraId="666883CD" w14:textId="77777777" w:rsidR="006F41C9" w:rsidRDefault="006F41C9" w:rsidP="00984328">
            <w:pPr>
              <w:pStyle w:val="TAL"/>
            </w:pPr>
          </w:p>
        </w:tc>
      </w:tr>
      <w:tr w:rsidR="006F41C9"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6F41C9" w:rsidRDefault="006F41C9" w:rsidP="00984328">
            <w:pPr>
              <w:pStyle w:val="TAL"/>
            </w:pPr>
            <w:r>
              <w:t>If the length of RSLPP contents field is bigger than indicated in figure </w:t>
            </w:r>
            <w:r w:rsidR="004A37E9">
              <w:t>12.</w:t>
            </w:r>
            <w:r>
              <w:t>2.2, receiving entity shall ignore any superfluous octets located at the end of the RSLPP contents.</w:t>
            </w:r>
          </w:p>
          <w:p w14:paraId="5624C6D1" w14:textId="77777777" w:rsidR="006F41C9" w:rsidRDefault="006F41C9" w:rsidP="00984328">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w:t>
            </w:r>
            <w:proofErr w:type="spellStart"/>
            <w:r>
              <w:rPr>
                <w:lang w:eastAsia="zh-CN"/>
              </w:rPr>
              <w:t>sidelink</w:t>
            </w:r>
            <w:proofErr w:type="spellEnd"/>
            <w:r>
              <w:rPr>
                <w:lang w:eastAsia="zh-CN"/>
              </w:rPr>
              <w:t xml:space="preserve">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53FB46" w14:textId="4E8BC519" w:rsidR="00343244" w:rsidRPr="00042094" w:rsidRDefault="00343244" w:rsidP="0034324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417F8BAB" w:rsidR="00343244" w:rsidRPr="00042094" w:rsidRDefault="0034324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0F1FC93C" w14:textId="7AC21D14" w:rsidR="00343244" w:rsidRPr="00042094" w:rsidRDefault="00343244" w:rsidP="0034324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177C3AF" w14:textId="1C67E5F6" w:rsidR="00343244" w:rsidRPr="00042094" w:rsidRDefault="00343244" w:rsidP="0034324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343244" w:rsidRPr="00042094" w:rsidRDefault="00343244" w:rsidP="0034324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45E10921" w:rsidR="006F41C9" w:rsidRPr="00042094" w:rsidRDefault="00343244" w:rsidP="00984328">
            <w:pPr>
              <w:pStyle w:val="TAL"/>
            </w:pPr>
            <w:r>
              <w:t xml:space="preserve">SL reference </w:t>
            </w:r>
            <w:r w:rsidR="006F41C9">
              <w:t>UE</w:t>
            </w:r>
            <w:r w:rsidR="006F41C9" w:rsidRPr="00042094">
              <w:t xml:space="preserve"> (</w:t>
            </w:r>
            <w:r w:rsidR="0081461C">
              <w:t>SL</w:t>
            </w:r>
            <w:r w:rsidR="006F41C9">
              <w:t>RUE</w:t>
            </w:r>
            <w:r w:rsidR="006F41C9" w:rsidRPr="00042094">
              <w:t>) (octet o5</w:t>
            </w:r>
            <w:r w:rsidR="006F41C9">
              <w:t>0</w:t>
            </w:r>
            <w:r w:rsidR="006F41C9" w:rsidRPr="00042094">
              <w:t>+</w:t>
            </w:r>
            <w:r w:rsidR="006F41C9">
              <w:t>3</w:t>
            </w:r>
            <w:r w:rsidR="006F41C9" w:rsidRPr="00042094">
              <w:t xml:space="preserve"> bit </w:t>
            </w:r>
            <w:r w:rsidR="006F41C9">
              <w:t>2</w:t>
            </w:r>
            <w:r w:rsidR="006F41C9"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652811E0"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reference </w:t>
            </w:r>
            <w:r>
              <w:rPr>
                <w:lang w:eastAsia="zh-CN"/>
              </w:rPr>
              <w:t>UE is not authorized</w:t>
            </w:r>
          </w:p>
          <w:p w14:paraId="48015818" w14:textId="4D42A4E0"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reference </w:t>
            </w:r>
            <w:r>
              <w:rPr>
                <w:lang w:eastAsia="zh-CN"/>
              </w:rPr>
              <w:t>UE is authorized</w:t>
            </w:r>
          </w:p>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10BC11CD"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6F41C9">
              <w:t>5</w:t>
            </w:r>
            <w:r w:rsidR="006F41C9"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297EE1F6"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6F41C9">
              <w:t>6</w:t>
            </w:r>
            <w:r w:rsidR="006F41C9"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03AF6F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7C466FB7"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 xml:space="preserve">ranging and </w:t>
            </w:r>
            <w:proofErr w:type="spellStart"/>
            <w:r>
              <w:t>sidelink</w:t>
            </w:r>
            <w:proofErr w:type="spellEnd"/>
            <w:r>
              <w:t xml:space="preserve">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 xml:space="preserve">ranging and </w:t>
            </w:r>
            <w:proofErr w:type="spellStart"/>
            <w:r>
              <w:t>sidelink</w:t>
            </w:r>
            <w:proofErr w:type="spellEnd"/>
            <w:r>
              <w:t xml:space="preserve"> positioning</w:t>
            </w:r>
            <w:r w:rsidRPr="00042094">
              <w:t xml:space="preserve"> info.</w:t>
            </w:r>
          </w:p>
        </w:tc>
      </w:tr>
    </w:tbl>
    <w:p w14:paraId="7C539968" w14:textId="77777777" w:rsidR="006F41C9" w:rsidRDefault="006F41C9" w:rsidP="006F41C9">
      <w:pPr>
        <w:pStyle w:val="FP"/>
        <w:rPr>
          <w:lang w:eastAsia="zh-CN"/>
        </w:rPr>
      </w:pPr>
    </w:p>
    <w:p w14:paraId="2E311734" w14:textId="03B2B720" w:rsidR="006F41C9" w:rsidRPr="00A21967" w:rsidRDefault="006F41C9" w:rsidP="006F41C9">
      <w:pPr>
        <w:pStyle w:val="EditorsNote"/>
      </w:pPr>
      <w:r>
        <w:t xml:space="preserve">Editor’s Note: Whether the </w:t>
      </w:r>
      <w:proofErr w:type="spellStart"/>
      <w:r>
        <w:t>sidelink</w:t>
      </w:r>
      <w:proofErr w:type="spellEnd"/>
      <w:r>
        <w:t xml:space="preserve">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w:t>
            </w:r>
            <w:proofErr w:type="gramStart"/>
            <w:r w:rsidRPr="00042094">
              <w:t>6)*</w:t>
            </w:r>
            <w:proofErr w:type="gramEnd"/>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w:t>
            </w:r>
            <w:proofErr w:type="gramStart"/>
            <w:r w:rsidRPr="00042094">
              <w:t>8)*</w:t>
            </w:r>
            <w:proofErr w:type="gramEnd"/>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w:t>
            </w:r>
            <w:proofErr w:type="gramStart"/>
            <w:r w:rsidRPr="00042094">
              <w:t>9)*</w:t>
            </w:r>
            <w:proofErr w:type="gramEnd"/>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w:t>
            </w:r>
            <w:proofErr w:type="gramStart"/>
            <w:r w:rsidRPr="00042094">
              <w:t>11)*</w:t>
            </w:r>
            <w:proofErr w:type="gramEnd"/>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w:t>
            </w:r>
            <w:proofErr w:type="gramStart"/>
            <w:r w:rsidRPr="00042094">
              <w:t>12)*</w:t>
            </w:r>
            <w:proofErr w:type="gramEnd"/>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w:t>
            </w:r>
            <w:proofErr w:type="gramStart"/>
            <w:r w:rsidRPr="00042094">
              <w:t>1)*</w:t>
            </w:r>
            <w:proofErr w:type="gramEnd"/>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lastRenderedPageBreak/>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 xml:space="preserve">5G </w:t>
            </w:r>
            <w:proofErr w:type="spellStart"/>
            <w:r>
              <w:t>ProSe</w:t>
            </w:r>
            <w:proofErr w:type="spellEnd"/>
            <w:r>
              <w:t xml:space="preserv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 xml:space="preserve">5G </w:t>
      </w:r>
      <w:proofErr w:type="spellStart"/>
      <w:r>
        <w:t>ProSe</w:t>
      </w:r>
      <w:proofErr w:type="spellEnd"/>
      <w:r>
        <w:t xml:space="preserv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t>Table </w:t>
      </w:r>
      <w:r w:rsidR="004A37E9">
        <w:t>12.</w:t>
      </w:r>
      <w:r w:rsidRPr="00042094">
        <w:t>2.</w:t>
      </w:r>
      <w:r>
        <w:t>7</w:t>
      </w:r>
      <w:r w:rsidRPr="00042094">
        <w:t xml:space="preserve">: </w:t>
      </w:r>
      <w:r>
        <w:t xml:space="preserve">5G </w:t>
      </w:r>
      <w:proofErr w:type="spellStart"/>
      <w:r>
        <w:t>ProSe</w:t>
      </w:r>
      <w:proofErr w:type="spellEnd"/>
      <w:r>
        <w:t xml:space="preserv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w:t>
            </w:r>
            <w:r w:rsidRPr="00042094">
              <w:t>:</w:t>
            </w:r>
          </w:p>
          <w:p w14:paraId="4A10F806" w14:textId="01E896DE"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proofErr w:type="spellStart"/>
            <w:r w:rsidRPr="00C33F68">
              <w:t>ProSe</w:t>
            </w:r>
            <w:proofErr w:type="spellEnd"/>
            <w:r w:rsidRPr="00C33F68">
              <w:t xml:space="preserv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proofErr w:type="spellStart"/>
            <w:r w:rsidRPr="00DB7A70">
              <w:t>ProSe</w:t>
            </w:r>
            <w:proofErr w:type="spellEnd"/>
            <w:r w:rsidRPr="00DB7A70">
              <w:t xml:space="preserve"> identifier</w:t>
            </w:r>
            <w:r>
              <w:t>s (octet o100+3 to o103)</w:t>
            </w:r>
            <w:r w:rsidRPr="00042094">
              <w:t>:</w:t>
            </w:r>
          </w:p>
          <w:p w14:paraId="57C59BF9" w14:textId="61DA5563" w:rsidR="006F41C9" w:rsidRPr="00DE1BA2" w:rsidRDefault="006F41C9" w:rsidP="00984328">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proofErr w:type="spellStart"/>
            <w:r w:rsidRPr="00DE1BA2">
              <w:t>ProSe</w:t>
            </w:r>
            <w:proofErr w:type="spellEnd"/>
            <w:r w:rsidRPr="00DE1BA2">
              <w:t xml:space="preserv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w:t>
            </w:r>
            <w:proofErr w:type="gramStart"/>
            <w:r>
              <w:rPr>
                <w:lang w:eastAsia="zh-CN"/>
              </w:rPr>
              <w:t>1</w:t>
            </w:r>
            <w:r>
              <w:t>)*</w:t>
            </w:r>
            <w:proofErr w:type="gramEnd"/>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w:t>
            </w:r>
            <w:proofErr w:type="gramStart"/>
            <w:r>
              <w:t>1)*</w:t>
            </w:r>
            <w:proofErr w:type="gramEnd"/>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w:t>
            </w:r>
            <w:proofErr w:type="gramStart"/>
            <w:r>
              <w:t>1)*</w:t>
            </w:r>
            <w:proofErr w:type="gramEnd"/>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 xml:space="preserve">2.10: </w:t>
      </w:r>
      <w:proofErr w:type="spellStart"/>
      <w:r>
        <w:t>ProSe</w:t>
      </w:r>
      <w:proofErr w:type="spellEnd"/>
      <w:r>
        <w:t xml:space="preserve"> identifiers</w:t>
      </w:r>
    </w:p>
    <w:p w14:paraId="486C9976" w14:textId="44DA54BB" w:rsidR="006F41C9" w:rsidRDefault="006F41C9" w:rsidP="006F41C9">
      <w:pPr>
        <w:pStyle w:val="TH"/>
      </w:pPr>
      <w:r>
        <w:t>Table </w:t>
      </w:r>
      <w:r w:rsidR="004A37E9">
        <w:t>12.</w:t>
      </w:r>
      <w:r>
        <w:t xml:space="preserve">2.10: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proofErr w:type="spellStart"/>
            <w:r w:rsidRPr="009F5F3F">
              <w:t>ProSe</w:t>
            </w:r>
            <w:proofErr w:type="spellEnd"/>
            <w:r w:rsidRPr="009F5F3F">
              <w:t xml:space="preserve"> identifier</w:t>
            </w:r>
            <w:r>
              <w:t>:</w:t>
            </w:r>
          </w:p>
          <w:p w14:paraId="2C0D986E" w14:textId="66986C35" w:rsidR="006F41C9" w:rsidRDefault="006F41C9" w:rsidP="00984328">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w:t>
            </w:r>
            <w:r w:rsidR="008645F9">
              <w:t>8</w:t>
            </w:r>
            <w:r>
              <w:t>].</w:t>
            </w:r>
            <w:bookmarkStart w:id="284" w:name="_MCCTEMPBM_CRPT07670003___7"/>
            <w:bookmarkEnd w:id="284"/>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proofErr w:type="spellStart"/>
            <w:r w:rsidRPr="00C33F68">
              <w:t>ProSe</w:t>
            </w:r>
            <w:proofErr w:type="spellEnd"/>
            <w:r w:rsidRPr="00C33F68">
              <w:t xml:space="preserv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proofErr w:type="spellStart"/>
            <w:r w:rsidRPr="00DB7A70">
              <w:t>ProSe</w:t>
            </w:r>
            <w:proofErr w:type="spellEnd"/>
            <w:r w:rsidRPr="00DB7A70">
              <w:t xml:space="preserve"> identifier</w:t>
            </w:r>
            <w:r>
              <w:t>s (octet o107+3 to o108-1)</w:t>
            </w:r>
            <w:r w:rsidRPr="00042094">
              <w:t>:</w:t>
            </w:r>
          </w:p>
          <w:p w14:paraId="0D998A3D" w14:textId="0D342CB4" w:rsidR="006F41C9" w:rsidRPr="00DE1BA2" w:rsidRDefault="006F41C9" w:rsidP="00984328">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proofErr w:type="spellStart"/>
            <w:r w:rsidRPr="00DE1BA2">
              <w:t>ProSe</w:t>
            </w:r>
            <w:proofErr w:type="spellEnd"/>
            <w:r w:rsidRPr="00DE1BA2">
              <w:t xml:space="preserv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 xml:space="preserve">2X </w:t>
            </w:r>
            <w:proofErr w:type="gramStart"/>
            <w:r>
              <w:t>service related</w:t>
            </w:r>
            <w:proofErr w:type="gramEnd"/>
            <w:r>
              <w:t xml:space="preserve">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w:t>
            </w:r>
            <w:proofErr w:type="spellStart"/>
            <w:r w:rsidRPr="00DB7A70">
              <w:t>sidelink</w:t>
            </w:r>
            <w:proofErr w:type="spellEnd"/>
            <w:r w:rsidRPr="00DB7A70">
              <w:t xml:space="preserve">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w:t>
            </w:r>
            <w:proofErr w:type="spellStart"/>
            <w:r w:rsidRPr="00DE1BA2">
              <w:t>sidelink</w:t>
            </w:r>
            <w:proofErr w:type="spellEnd"/>
            <w:r w:rsidRPr="00DE1BA2">
              <w:t xml:space="preserve">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01D2583B" w14:textId="7F1C0ACC" w:rsidR="006F41C9" w:rsidRPr="00890A90" w:rsidRDefault="006F41C9" w:rsidP="006F41C9">
      <w:pPr>
        <w:pStyle w:val="TH"/>
      </w:pPr>
      <w:r w:rsidRPr="00042094">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w:t>
            </w:r>
            <w:proofErr w:type="gramStart"/>
            <w:r>
              <w:rPr>
                <w:lang w:eastAsia="zh-CN"/>
              </w:rPr>
              <w:t>1</w:t>
            </w:r>
            <w:r>
              <w:t>)*</w:t>
            </w:r>
            <w:proofErr w:type="gramEnd"/>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w:t>
            </w:r>
            <w:proofErr w:type="gramStart"/>
            <w:r>
              <w:t>1)*</w:t>
            </w:r>
            <w:proofErr w:type="gramEnd"/>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w:t>
            </w:r>
            <w:proofErr w:type="gramStart"/>
            <w:r>
              <w:t>1)*</w:t>
            </w:r>
            <w:proofErr w:type="gramEnd"/>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03839FD0" w14:textId="1DAD83A9" w:rsidR="006F41C9" w:rsidRPr="00890A90" w:rsidRDefault="006F41C9" w:rsidP="006F41C9">
      <w:pPr>
        <w:pStyle w:val="TH"/>
      </w:pPr>
      <w:r w:rsidRPr="00042094">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68F8B9E0" w14:textId="77777777" w:rsidR="006F41C9" w:rsidRDefault="006F41C9"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352B3A2" w14:textId="262A8E45" w:rsidR="008D714C" w:rsidRPr="00C33F68" w:rsidRDefault="004A37E9" w:rsidP="008D714C">
      <w:pPr>
        <w:pStyle w:val="1"/>
      </w:pPr>
      <w:bookmarkStart w:id="285" w:name="_Toc138361721"/>
      <w:bookmarkStart w:id="286" w:name="_Toc148552338"/>
      <w:r>
        <w:t>13</w:t>
      </w:r>
      <w:r w:rsidR="008D714C" w:rsidRPr="00C33F68">
        <w:tab/>
        <w:t>List of system parameters</w:t>
      </w:r>
      <w:bookmarkEnd w:id="285"/>
      <w:bookmarkEnd w:id="286"/>
    </w:p>
    <w:p w14:paraId="66C1FCAE" w14:textId="7784F1F9" w:rsidR="008D714C" w:rsidRPr="00C33F68" w:rsidRDefault="004A37E9" w:rsidP="008D714C">
      <w:pPr>
        <w:pStyle w:val="2"/>
      </w:pPr>
      <w:bookmarkStart w:id="287" w:name="_Toc138361722"/>
      <w:bookmarkStart w:id="288" w:name="_Toc148552339"/>
      <w:r>
        <w:t>13</w:t>
      </w:r>
      <w:r w:rsidR="008D714C" w:rsidRPr="00C33F68">
        <w:t>.1</w:t>
      </w:r>
      <w:r w:rsidR="008D714C" w:rsidRPr="00C33F68">
        <w:tab/>
        <w:t>Overview</w:t>
      </w:r>
      <w:bookmarkEnd w:id="287"/>
      <w:bookmarkEnd w:id="288"/>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289" w:name="_Toc25070731"/>
      <w:bookmarkStart w:id="290" w:name="_Toc34388730"/>
      <w:bookmarkStart w:id="291" w:name="_Toc34404501"/>
      <w:bookmarkStart w:id="292" w:name="_Toc45282411"/>
      <w:bookmarkStart w:id="293" w:name="_Toc45882797"/>
      <w:bookmarkStart w:id="294" w:name="_Toc51951345"/>
      <w:bookmarkStart w:id="295" w:name="_Toc59209123"/>
      <w:bookmarkStart w:id="296" w:name="_Toc59209394"/>
      <w:bookmarkStart w:id="297" w:name="_Toc138361723"/>
      <w:bookmarkStart w:id="298" w:name="_Toc148552340"/>
      <w:r>
        <w:lastRenderedPageBreak/>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 xml:space="preserve">ranging and </w:t>
      </w:r>
      <w:proofErr w:type="spellStart"/>
      <w:r w:rsidR="008D714C">
        <w:t>sidelink</w:t>
      </w:r>
      <w:proofErr w:type="spellEnd"/>
      <w:r w:rsidR="008D714C">
        <w:t xml:space="preserve"> positioning</w:t>
      </w:r>
      <w:r w:rsidR="008D714C" w:rsidRPr="00C33F68">
        <w:t xml:space="preserve"> configuration procedures</w:t>
      </w:r>
      <w:bookmarkEnd w:id="289"/>
      <w:bookmarkEnd w:id="290"/>
      <w:bookmarkEnd w:id="291"/>
      <w:bookmarkEnd w:id="292"/>
      <w:bookmarkEnd w:id="293"/>
      <w:bookmarkEnd w:id="294"/>
      <w:bookmarkEnd w:id="295"/>
      <w:bookmarkEnd w:id="296"/>
      <w:bookmarkEnd w:id="297"/>
      <w:bookmarkEnd w:id="298"/>
    </w:p>
    <w:p w14:paraId="24C175AC" w14:textId="1AE5D362" w:rsidR="008D714C" w:rsidRPr="00C33F68" w:rsidRDefault="008D714C" w:rsidP="008D714C">
      <w:r w:rsidRPr="00C33F68">
        <w:t xml:space="preserve">Timers of provisioning of parameters for </w:t>
      </w:r>
      <w:r>
        <w:t xml:space="preserve">ranging and </w:t>
      </w:r>
      <w:proofErr w:type="spellStart"/>
      <w:r>
        <w:t>sidelink</w:t>
      </w:r>
      <w:proofErr w:type="spellEnd"/>
      <w:r>
        <w:t xml:space="preserve">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t>Table </w:t>
      </w:r>
      <w:r w:rsidR="004A37E9">
        <w:t>13.</w:t>
      </w:r>
      <w:r w:rsidRPr="00C33F68">
        <w:t xml:space="preserve">2.1: Timers of provisioning of parameters for </w:t>
      </w:r>
      <w:r>
        <w:t xml:space="preserve">ranging and </w:t>
      </w:r>
      <w:proofErr w:type="spellStart"/>
      <w:r>
        <w:t>sidelink</w:t>
      </w:r>
      <w:proofErr w:type="spellEnd"/>
      <w:r>
        <w:t xml:space="preserve">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 xml:space="preserve">ranging and </w:t>
            </w:r>
            <w:proofErr w:type="spellStart"/>
            <w:r>
              <w:t>sidelink</w:t>
            </w:r>
            <w:proofErr w:type="spellEnd"/>
            <w:r>
              <w:t xml:space="preserve">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 xml:space="preserve">ranging and </w:t>
            </w:r>
            <w:proofErr w:type="spellStart"/>
            <w:r>
              <w:t>sidelink</w:t>
            </w:r>
            <w:proofErr w:type="spellEnd"/>
            <w:r>
              <w:t xml:space="preserve">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 xml:space="preserve">ranging and </w:t>
            </w:r>
            <w:proofErr w:type="spellStart"/>
            <w:r>
              <w:t>sidelink</w:t>
            </w:r>
            <w:proofErr w:type="spellEnd"/>
            <w:r>
              <w:t xml:space="preserve">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77777777" w:rsidR="008D714C" w:rsidRPr="00C33F68" w:rsidRDefault="008D714C" w:rsidP="00B37574">
            <w:pPr>
              <w:pStyle w:val="TAL"/>
            </w:pPr>
            <w:r w:rsidRPr="00C33F68">
              <w:t xml:space="preserve">Initiate the UE-requested </w:t>
            </w:r>
            <w:proofErr w:type="spellStart"/>
            <w:r w:rsidRPr="00C33F68">
              <w:t>ProSeP</w:t>
            </w:r>
            <w:proofErr w:type="spellEnd"/>
            <w:r w:rsidRPr="00C33F68">
              <w:t xml:space="preserve"> 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299" w:name="_Toc148552341"/>
      <w:r w:rsidRPr="00172A8D">
        <w:rPr>
          <w:rFonts w:eastAsia="Times New Roman"/>
          <w:lang w:eastAsia="en-GB"/>
        </w:rPr>
        <w:lastRenderedPageBreak/>
        <w:t>Annex &lt;X&gt; (informative):</w:t>
      </w:r>
      <w:r w:rsidR="00172A8D" w:rsidRPr="00172A8D">
        <w:t xml:space="preserve"> </w:t>
      </w:r>
      <w:r w:rsidR="00172A8D" w:rsidRPr="00C33F68">
        <w:br/>
        <w:t>Change history</w:t>
      </w:r>
      <w:bookmarkStart w:id="300" w:name="historyclause"/>
      <w:bookmarkEnd w:id="299"/>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bl>
    <w:p w14:paraId="6AE5F0B0" w14:textId="5E5E86E9" w:rsidR="00080512" w:rsidRDefault="00080512" w:rsidP="0056055D">
      <w:pPr>
        <w:pStyle w:val="Guidance"/>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DB9F" w14:textId="77777777" w:rsidR="00B8052A" w:rsidRDefault="00B8052A">
      <w:r>
        <w:separator/>
      </w:r>
    </w:p>
  </w:endnote>
  <w:endnote w:type="continuationSeparator" w:id="0">
    <w:p w14:paraId="1DB01108" w14:textId="77777777" w:rsidR="00B8052A" w:rsidRDefault="00B8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AF9F8" w14:textId="77777777" w:rsidR="00B8052A" w:rsidRDefault="00B8052A">
      <w:r>
        <w:separator/>
      </w:r>
    </w:p>
  </w:footnote>
  <w:footnote w:type="continuationSeparator" w:id="0">
    <w:p w14:paraId="3DD13341" w14:textId="77777777" w:rsidR="00B8052A" w:rsidRDefault="00B8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202B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AB0">
      <w:rPr>
        <w:rFonts w:ascii="Arial" w:hAnsi="Arial" w:cs="Arial"/>
        <w:b/>
        <w:noProof/>
        <w:sz w:val="18"/>
        <w:szCs w:val="18"/>
      </w:rPr>
      <w:t>3GPP TS 24.514 V0.4.0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8BA1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AB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4147E"/>
    <w:rsid w:val="00044B4E"/>
    <w:rsid w:val="00051834"/>
    <w:rsid w:val="00054631"/>
    <w:rsid w:val="00054A22"/>
    <w:rsid w:val="000563B8"/>
    <w:rsid w:val="00062023"/>
    <w:rsid w:val="000655A6"/>
    <w:rsid w:val="0007318E"/>
    <w:rsid w:val="00080512"/>
    <w:rsid w:val="000903FA"/>
    <w:rsid w:val="000A276E"/>
    <w:rsid w:val="000A77AF"/>
    <w:rsid w:val="000A7EF7"/>
    <w:rsid w:val="000C0CD6"/>
    <w:rsid w:val="000C47C3"/>
    <w:rsid w:val="000D0A00"/>
    <w:rsid w:val="000D58AB"/>
    <w:rsid w:val="0011752F"/>
    <w:rsid w:val="00133525"/>
    <w:rsid w:val="00137812"/>
    <w:rsid w:val="00152FDB"/>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E1E71"/>
    <w:rsid w:val="001F0C1D"/>
    <w:rsid w:val="001F1132"/>
    <w:rsid w:val="001F168B"/>
    <w:rsid w:val="001F1C2F"/>
    <w:rsid w:val="001F47CE"/>
    <w:rsid w:val="00207275"/>
    <w:rsid w:val="002119F3"/>
    <w:rsid w:val="002129ED"/>
    <w:rsid w:val="00214EFD"/>
    <w:rsid w:val="002259A9"/>
    <w:rsid w:val="0023215A"/>
    <w:rsid w:val="002347A2"/>
    <w:rsid w:val="0025180E"/>
    <w:rsid w:val="002675F0"/>
    <w:rsid w:val="002760EE"/>
    <w:rsid w:val="002A16FA"/>
    <w:rsid w:val="002A3479"/>
    <w:rsid w:val="002A5C13"/>
    <w:rsid w:val="002B6339"/>
    <w:rsid w:val="002D084F"/>
    <w:rsid w:val="002D4EFB"/>
    <w:rsid w:val="002D6773"/>
    <w:rsid w:val="002E00EE"/>
    <w:rsid w:val="002F1F2E"/>
    <w:rsid w:val="003044FF"/>
    <w:rsid w:val="00312B9F"/>
    <w:rsid w:val="003172DC"/>
    <w:rsid w:val="00336DC5"/>
    <w:rsid w:val="0034305A"/>
    <w:rsid w:val="00343244"/>
    <w:rsid w:val="00344C12"/>
    <w:rsid w:val="003506FC"/>
    <w:rsid w:val="0035462D"/>
    <w:rsid w:val="00354A09"/>
    <w:rsid w:val="00356555"/>
    <w:rsid w:val="0036239D"/>
    <w:rsid w:val="00370804"/>
    <w:rsid w:val="003765B8"/>
    <w:rsid w:val="00377280"/>
    <w:rsid w:val="00377F7D"/>
    <w:rsid w:val="00393801"/>
    <w:rsid w:val="003A20C6"/>
    <w:rsid w:val="003A3868"/>
    <w:rsid w:val="003A48A5"/>
    <w:rsid w:val="003C3971"/>
    <w:rsid w:val="00411976"/>
    <w:rsid w:val="00412E0F"/>
    <w:rsid w:val="00423334"/>
    <w:rsid w:val="004345EC"/>
    <w:rsid w:val="00434661"/>
    <w:rsid w:val="004432FD"/>
    <w:rsid w:val="00457AB0"/>
    <w:rsid w:val="0046200D"/>
    <w:rsid w:val="004626B6"/>
    <w:rsid w:val="00465515"/>
    <w:rsid w:val="00466F82"/>
    <w:rsid w:val="004679E2"/>
    <w:rsid w:val="00481A86"/>
    <w:rsid w:val="00494676"/>
    <w:rsid w:val="0049751D"/>
    <w:rsid w:val="004A37E9"/>
    <w:rsid w:val="004A5BD4"/>
    <w:rsid w:val="004C30AC"/>
    <w:rsid w:val="004D3578"/>
    <w:rsid w:val="004E12FA"/>
    <w:rsid w:val="004E213A"/>
    <w:rsid w:val="004E47DE"/>
    <w:rsid w:val="004E61A5"/>
    <w:rsid w:val="004F0988"/>
    <w:rsid w:val="004F2249"/>
    <w:rsid w:val="004F2C0A"/>
    <w:rsid w:val="004F3340"/>
    <w:rsid w:val="004F58F6"/>
    <w:rsid w:val="0052263F"/>
    <w:rsid w:val="00522EE5"/>
    <w:rsid w:val="0052313F"/>
    <w:rsid w:val="00525E04"/>
    <w:rsid w:val="0053388B"/>
    <w:rsid w:val="00535773"/>
    <w:rsid w:val="00543E6C"/>
    <w:rsid w:val="005472C3"/>
    <w:rsid w:val="00553D19"/>
    <w:rsid w:val="0056055D"/>
    <w:rsid w:val="00565087"/>
    <w:rsid w:val="00572B34"/>
    <w:rsid w:val="00574554"/>
    <w:rsid w:val="00585D5D"/>
    <w:rsid w:val="00597B11"/>
    <w:rsid w:val="005B20E5"/>
    <w:rsid w:val="005B3141"/>
    <w:rsid w:val="005B3CEE"/>
    <w:rsid w:val="005B7025"/>
    <w:rsid w:val="005C161B"/>
    <w:rsid w:val="005C6F24"/>
    <w:rsid w:val="005D2E01"/>
    <w:rsid w:val="005D3961"/>
    <w:rsid w:val="005D7526"/>
    <w:rsid w:val="005E014E"/>
    <w:rsid w:val="005E2F49"/>
    <w:rsid w:val="005E4BB2"/>
    <w:rsid w:val="005E4FAE"/>
    <w:rsid w:val="005E7A84"/>
    <w:rsid w:val="005F788A"/>
    <w:rsid w:val="00602AEA"/>
    <w:rsid w:val="0061198C"/>
    <w:rsid w:val="00614FDF"/>
    <w:rsid w:val="0063543D"/>
    <w:rsid w:val="00640EC0"/>
    <w:rsid w:val="00647114"/>
    <w:rsid w:val="00651050"/>
    <w:rsid w:val="006573F1"/>
    <w:rsid w:val="00671868"/>
    <w:rsid w:val="00671D51"/>
    <w:rsid w:val="006839DD"/>
    <w:rsid w:val="006912E9"/>
    <w:rsid w:val="006955DE"/>
    <w:rsid w:val="006A323F"/>
    <w:rsid w:val="006B13A2"/>
    <w:rsid w:val="006B30D0"/>
    <w:rsid w:val="006B592D"/>
    <w:rsid w:val="006C3411"/>
    <w:rsid w:val="006C3D95"/>
    <w:rsid w:val="006C41FB"/>
    <w:rsid w:val="006D5C7A"/>
    <w:rsid w:val="006E5C86"/>
    <w:rsid w:val="006F2BF3"/>
    <w:rsid w:val="006F41C9"/>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953"/>
    <w:rsid w:val="007C1DF2"/>
    <w:rsid w:val="007D0860"/>
    <w:rsid w:val="007F0F4A"/>
    <w:rsid w:val="008028A4"/>
    <w:rsid w:val="0081461C"/>
    <w:rsid w:val="00830747"/>
    <w:rsid w:val="0084219A"/>
    <w:rsid w:val="00850927"/>
    <w:rsid w:val="008609C2"/>
    <w:rsid w:val="008645F9"/>
    <w:rsid w:val="008768CA"/>
    <w:rsid w:val="008A0519"/>
    <w:rsid w:val="008B2A83"/>
    <w:rsid w:val="008B2D7E"/>
    <w:rsid w:val="008C384C"/>
    <w:rsid w:val="008D714C"/>
    <w:rsid w:val="008E1A4E"/>
    <w:rsid w:val="008E1C5A"/>
    <w:rsid w:val="008E2CD9"/>
    <w:rsid w:val="008E2D68"/>
    <w:rsid w:val="008E6756"/>
    <w:rsid w:val="008F113A"/>
    <w:rsid w:val="008F4B5B"/>
    <w:rsid w:val="0090271F"/>
    <w:rsid w:val="00902E23"/>
    <w:rsid w:val="009114D7"/>
    <w:rsid w:val="0091348E"/>
    <w:rsid w:val="00914F41"/>
    <w:rsid w:val="00917CCB"/>
    <w:rsid w:val="00933FB0"/>
    <w:rsid w:val="00942EC2"/>
    <w:rsid w:val="00967553"/>
    <w:rsid w:val="009A708D"/>
    <w:rsid w:val="009B4CA5"/>
    <w:rsid w:val="009C3261"/>
    <w:rsid w:val="009C4A6E"/>
    <w:rsid w:val="009C7BF1"/>
    <w:rsid w:val="009F37B7"/>
    <w:rsid w:val="009F6B1C"/>
    <w:rsid w:val="00A10F02"/>
    <w:rsid w:val="00A14E53"/>
    <w:rsid w:val="00A164B4"/>
    <w:rsid w:val="00A26956"/>
    <w:rsid w:val="00A27486"/>
    <w:rsid w:val="00A35866"/>
    <w:rsid w:val="00A44315"/>
    <w:rsid w:val="00A53724"/>
    <w:rsid w:val="00A56066"/>
    <w:rsid w:val="00A73129"/>
    <w:rsid w:val="00A82346"/>
    <w:rsid w:val="00A864CF"/>
    <w:rsid w:val="00A92BA1"/>
    <w:rsid w:val="00A95A32"/>
    <w:rsid w:val="00AA37B2"/>
    <w:rsid w:val="00AB25F0"/>
    <w:rsid w:val="00AB4A5D"/>
    <w:rsid w:val="00AC2D08"/>
    <w:rsid w:val="00AC6BC6"/>
    <w:rsid w:val="00AE4E4E"/>
    <w:rsid w:val="00AE65E2"/>
    <w:rsid w:val="00AF1460"/>
    <w:rsid w:val="00B04FDA"/>
    <w:rsid w:val="00B15449"/>
    <w:rsid w:val="00B161C1"/>
    <w:rsid w:val="00B26963"/>
    <w:rsid w:val="00B500FC"/>
    <w:rsid w:val="00B64363"/>
    <w:rsid w:val="00B67ADA"/>
    <w:rsid w:val="00B73A0B"/>
    <w:rsid w:val="00B8052A"/>
    <w:rsid w:val="00B919FC"/>
    <w:rsid w:val="00B93062"/>
    <w:rsid w:val="00B93086"/>
    <w:rsid w:val="00BA19ED"/>
    <w:rsid w:val="00BA4B8D"/>
    <w:rsid w:val="00BC0F7D"/>
    <w:rsid w:val="00BC1E38"/>
    <w:rsid w:val="00BD46AD"/>
    <w:rsid w:val="00BD7D31"/>
    <w:rsid w:val="00BE3255"/>
    <w:rsid w:val="00BF1084"/>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B685F"/>
    <w:rsid w:val="00CC222F"/>
    <w:rsid w:val="00CE0468"/>
    <w:rsid w:val="00D15DBC"/>
    <w:rsid w:val="00D16764"/>
    <w:rsid w:val="00D20AF1"/>
    <w:rsid w:val="00D30DB9"/>
    <w:rsid w:val="00D32462"/>
    <w:rsid w:val="00D3262E"/>
    <w:rsid w:val="00D54081"/>
    <w:rsid w:val="00D576A6"/>
    <w:rsid w:val="00D57972"/>
    <w:rsid w:val="00D61CA9"/>
    <w:rsid w:val="00D675A9"/>
    <w:rsid w:val="00D726BC"/>
    <w:rsid w:val="00D738D6"/>
    <w:rsid w:val="00D755EB"/>
    <w:rsid w:val="00D76048"/>
    <w:rsid w:val="00D77019"/>
    <w:rsid w:val="00D82E6F"/>
    <w:rsid w:val="00D87E00"/>
    <w:rsid w:val="00D90866"/>
    <w:rsid w:val="00D9134D"/>
    <w:rsid w:val="00D93C66"/>
    <w:rsid w:val="00D93FBB"/>
    <w:rsid w:val="00D96E67"/>
    <w:rsid w:val="00DA7A03"/>
    <w:rsid w:val="00DB1818"/>
    <w:rsid w:val="00DC0991"/>
    <w:rsid w:val="00DC0B1B"/>
    <w:rsid w:val="00DC309B"/>
    <w:rsid w:val="00DC4DA2"/>
    <w:rsid w:val="00DD4C17"/>
    <w:rsid w:val="00DD74A5"/>
    <w:rsid w:val="00DE1D65"/>
    <w:rsid w:val="00DE77A9"/>
    <w:rsid w:val="00DF2B1F"/>
    <w:rsid w:val="00DF62CD"/>
    <w:rsid w:val="00E00795"/>
    <w:rsid w:val="00E0382D"/>
    <w:rsid w:val="00E0629E"/>
    <w:rsid w:val="00E16509"/>
    <w:rsid w:val="00E2211A"/>
    <w:rsid w:val="00E3310E"/>
    <w:rsid w:val="00E33618"/>
    <w:rsid w:val="00E44582"/>
    <w:rsid w:val="00E447CD"/>
    <w:rsid w:val="00E52E7B"/>
    <w:rsid w:val="00E74CF9"/>
    <w:rsid w:val="00E7740D"/>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62B7"/>
    <w:rsid w:val="00F37261"/>
    <w:rsid w:val="00F51CB3"/>
    <w:rsid w:val="00F653B8"/>
    <w:rsid w:val="00F77295"/>
    <w:rsid w:val="00F9008D"/>
    <w:rsid w:val="00F92058"/>
    <w:rsid w:val="00FA1266"/>
    <w:rsid w:val="00FA30E6"/>
    <w:rsid w:val="00FB3F9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image" Target="media/image10.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18734</Words>
  <Characters>106786</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2023-10-18T12:10:00Z</dcterms:created>
  <dcterms:modified xsi:type="dcterms:W3CDTF">2023-10-18T12:13:00Z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