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752BCFD5"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8645F9">
              <w:t>3</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8645F9" w:rsidRPr="004626B6">
              <w:rPr>
                <w:sz w:val="32"/>
              </w:rPr>
              <w:t>0</w:t>
            </w:r>
            <w:r w:rsidR="008645F9">
              <w:rPr>
                <w:sz w:val="32"/>
              </w:rPr>
              <w:t>8</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C717EBE" w14:textId="56F23310" w:rsidR="00850927"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850927">
        <w:t>Foreword</w:t>
      </w:r>
      <w:r w:rsidR="00850927">
        <w:tab/>
      </w:r>
      <w:r w:rsidR="00850927">
        <w:fldChar w:fldCharType="begin"/>
      </w:r>
      <w:r w:rsidR="00850927">
        <w:instrText xml:space="preserve"> PAGEREF _Toc144237031 \h </w:instrText>
      </w:r>
      <w:r w:rsidR="00850927">
        <w:fldChar w:fldCharType="separate"/>
      </w:r>
      <w:r w:rsidR="00850927">
        <w:t>5</w:t>
      </w:r>
      <w:r w:rsidR="00850927">
        <w:fldChar w:fldCharType="end"/>
      </w:r>
    </w:p>
    <w:p w14:paraId="791807C7" w14:textId="4249B19A" w:rsidR="00850927" w:rsidRDefault="00850927">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_Toc144237032 \h </w:instrText>
      </w:r>
      <w:r>
        <w:fldChar w:fldCharType="separate"/>
      </w:r>
      <w:r>
        <w:t>7</w:t>
      </w:r>
      <w:r>
        <w:fldChar w:fldCharType="end"/>
      </w:r>
    </w:p>
    <w:p w14:paraId="29EF4572" w14:textId="1F1227B0" w:rsidR="00850927" w:rsidRDefault="00850927">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_Toc144237033 \h </w:instrText>
      </w:r>
      <w:r>
        <w:fldChar w:fldCharType="separate"/>
      </w:r>
      <w:r>
        <w:t>7</w:t>
      </w:r>
      <w:r>
        <w:fldChar w:fldCharType="end"/>
      </w:r>
    </w:p>
    <w:p w14:paraId="5B47EC78" w14:textId="22BD8910" w:rsidR="00850927" w:rsidRDefault="00850927">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_Toc144237034 \h </w:instrText>
      </w:r>
      <w:r>
        <w:fldChar w:fldCharType="separate"/>
      </w:r>
      <w:r>
        <w:t>8</w:t>
      </w:r>
      <w:r>
        <w:fldChar w:fldCharType="end"/>
      </w:r>
    </w:p>
    <w:p w14:paraId="7147B16D" w14:textId="1DC66EB7" w:rsidR="00850927" w:rsidRDefault="00850927">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_Toc144237035 \h </w:instrText>
      </w:r>
      <w:r>
        <w:fldChar w:fldCharType="separate"/>
      </w:r>
      <w:r>
        <w:t>8</w:t>
      </w:r>
      <w:r>
        <w:fldChar w:fldCharType="end"/>
      </w:r>
    </w:p>
    <w:p w14:paraId="666E89C6" w14:textId="3AF804CB" w:rsidR="00850927" w:rsidRDefault="00850927">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_Toc144237036 \h </w:instrText>
      </w:r>
      <w:r>
        <w:fldChar w:fldCharType="separate"/>
      </w:r>
      <w:r>
        <w:t>8</w:t>
      </w:r>
      <w:r>
        <w:fldChar w:fldCharType="end"/>
      </w:r>
    </w:p>
    <w:p w14:paraId="39A84F6A" w14:textId="10F31454" w:rsidR="00850927" w:rsidRDefault="00850927">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_Toc144237037 \h </w:instrText>
      </w:r>
      <w:r>
        <w:fldChar w:fldCharType="separate"/>
      </w:r>
      <w:r>
        <w:t>8</w:t>
      </w:r>
      <w:r>
        <w:fldChar w:fldCharType="end"/>
      </w:r>
    </w:p>
    <w:p w14:paraId="08FB7139" w14:textId="057A27B4" w:rsidR="00850927" w:rsidRDefault="00850927">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_Toc144237038 \h </w:instrText>
      </w:r>
      <w:r>
        <w:fldChar w:fldCharType="separate"/>
      </w:r>
      <w:r>
        <w:t>8</w:t>
      </w:r>
      <w:r>
        <w:fldChar w:fldCharType="end"/>
      </w:r>
    </w:p>
    <w:p w14:paraId="313357C6" w14:textId="630D0517" w:rsidR="00850927" w:rsidRDefault="00850927">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_Toc144237039 \h </w:instrText>
      </w:r>
      <w:r>
        <w:fldChar w:fldCharType="separate"/>
      </w:r>
      <w:r>
        <w:t>8</w:t>
      </w:r>
      <w:r>
        <w:fldChar w:fldCharType="end"/>
      </w:r>
    </w:p>
    <w:p w14:paraId="19BB0606" w14:textId="01F25083" w:rsidR="00850927" w:rsidRDefault="00850927">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_Toc144237040 \h </w:instrText>
      </w:r>
      <w:r>
        <w:fldChar w:fldCharType="separate"/>
      </w:r>
      <w:r>
        <w:t>9</w:t>
      </w:r>
      <w:r>
        <w:fldChar w:fldCharType="end"/>
      </w:r>
    </w:p>
    <w:p w14:paraId="36E2C569" w14:textId="70957AF0" w:rsidR="00850927" w:rsidRDefault="00850927">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_Toc144237041 \h </w:instrText>
      </w:r>
      <w:r>
        <w:fldChar w:fldCharType="separate"/>
      </w:r>
      <w:r>
        <w:t>9</w:t>
      </w:r>
      <w:r>
        <w:fldChar w:fldCharType="end"/>
      </w:r>
    </w:p>
    <w:p w14:paraId="34BC0D95" w14:textId="53ED2D0B" w:rsidR="00850927" w:rsidRDefault="00850927">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_Toc144237042 \h </w:instrText>
      </w:r>
      <w:r>
        <w:fldChar w:fldCharType="separate"/>
      </w:r>
      <w:r>
        <w:t>9</w:t>
      </w:r>
      <w:r>
        <w:fldChar w:fldCharType="end"/>
      </w:r>
    </w:p>
    <w:p w14:paraId="2D61EF10" w14:textId="0E0D6DC8" w:rsidR="00850927" w:rsidRDefault="00850927">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_Toc144237043 \h </w:instrText>
      </w:r>
      <w:r>
        <w:fldChar w:fldCharType="separate"/>
      </w:r>
      <w:r>
        <w:t>9</w:t>
      </w:r>
      <w:r>
        <w:fldChar w:fldCharType="end"/>
      </w:r>
    </w:p>
    <w:p w14:paraId="211CFBCD" w14:textId="00C637E6" w:rsidR="00850927" w:rsidRDefault="00850927">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_Toc144237044 \h </w:instrText>
      </w:r>
      <w:r>
        <w:fldChar w:fldCharType="separate"/>
      </w:r>
      <w:r>
        <w:t>10</w:t>
      </w:r>
      <w:r>
        <w:fldChar w:fldCharType="end"/>
      </w:r>
    </w:p>
    <w:p w14:paraId="6FF4A9C8" w14:textId="717E7636" w:rsidR="00850927" w:rsidRDefault="00850927">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_Toc144237045 \h </w:instrText>
      </w:r>
      <w:r>
        <w:fldChar w:fldCharType="separate"/>
      </w:r>
      <w:r>
        <w:t>10</w:t>
      </w:r>
      <w:r>
        <w:fldChar w:fldCharType="end"/>
      </w:r>
    </w:p>
    <w:p w14:paraId="18225458" w14:textId="5784993F" w:rsidR="00850927" w:rsidRDefault="00850927">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_Toc144237046 \h </w:instrText>
      </w:r>
      <w:r>
        <w:fldChar w:fldCharType="separate"/>
      </w:r>
      <w:r>
        <w:t>10</w:t>
      </w:r>
      <w:r>
        <w:fldChar w:fldCharType="end"/>
      </w:r>
    </w:p>
    <w:p w14:paraId="780A8304" w14:textId="1D3FDE03" w:rsidR="00850927" w:rsidRDefault="00850927">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_Toc144237047 \h </w:instrText>
      </w:r>
      <w:r>
        <w:fldChar w:fldCharType="separate"/>
      </w:r>
      <w:r>
        <w:t>10</w:t>
      </w:r>
      <w:r>
        <w:fldChar w:fldCharType="end"/>
      </w:r>
    </w:p>
    <w:p w14:paraId="4651227E" w14:textId="5F20C925" w:rsidR="00850927" w:rsidRDefault="00850927">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_Toc144237048 \h </w:instrText>
      </w:r>
      <w:r>
        <w:fldChar w:fldCharType="separate"/>
      </w:r>
      <w:r>
        <w:t>11</w:t>
      </w:r>
      <w:r>
        <w:fldChar w:fldCharType="end"/>
      </w:r>
    </w:p>
    <w:p w14:paraId="31A5274C" w14:textId="33F5E17C" w:rsidR="00850927" w:rsidRDefault="00850927">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_Toc144237049 \h </w:instrText>
      </w:r>
      <w:r>
        <w:fldChar w:fldCharType="separate"/>
      </w:r>
      <w:r>
        <w:t>11</w:t>
      </w:r>
      <w:r>
        <w:fldChar w:fldCharType="end"/>
      </w:r>
    </w:p>
    <w:p w14:paraId="27E15B30" w14:textId="30FDFE71" w:rsidR="00850927" w:rsidRDefault="00850927">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_Toc144237050 \h </w:instrText>
      </w:r>
      <w:r>
        <w:fldChar w:fldCharType="separate"/>
      </w:r>
      <w:r>
        <w:t>12</w:t>
      </w:r>
      <w:r>
        <w:fldChar w:fldCharType="end"/>
      </w:r>
    </w:p>
    <w:p w14:paraId="0B740C58" w14:textId="3128AEFF" w:rsidR="00850927" w:rsidRDefault="00850927">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_Toc144237051 \h </w:instrText>
      </w:r>
      <w:r>
        <w:fldChar w:fldCharType="separate"/>
      </w:r>
      <w:r>
        <w:t>12</w:t>
      </w:r>
      <w:r>
        <w:fldChar w:fldCharType="end"/>
      </w:r>
    </w:p>
    <w:p w14:paraId="7E0A3F84" w14:textId="01A5312B" w:rsidR="00850927" w:rsidRDefault="00850927">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_Toc144237052 \h </w:instrText>
      </w:r>
      <w:r>
        <w:fldChar w:fldCharType="separate"/>
      </w:r>
      <w:r>
        <w:t>12</w:t>
      </w:r>
      <w:r>
        <w:fldChar w:fldCharType="end"/>
      </w:r>
    </w:p>
    <w:p w14:paraId="6A33A9F4" w14:textId="1E1D4C07" w:rsidR="00850927" w:rsidRDefault="00850927">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_Toc144237053 \h </w:instrText>
      </w:r>
      <w:r>
        <w:fldChar w:fldCharType="separate"/>
      </w:r>
      <w:r>
        <w:t>12</w:t>
      </w:r>
      <w:r>
        <w:fldChar w:fldCharType="end"/>
      </w:r>
    </w:p>
    <w:p w14:paraId="5B0BF159" w14:textId="42DE2EAD" w:rsidR="00850927" w:rsidRDefault="00850927">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_Toc144237054 \h </w:instrText>
      </w:r>
      <w:r>
        <w:fldChar w:fldCharType="separate"/>
      </w:r>
      <w:r>
        <w:t>12</w:t>
      </w:r>
      <w:r>
        <w:fldChar w:fldCharType="end"/>
      </w:r>
    </w:p>
    <w:p w14:paraId="7436B8E6" w14:textId="30312446" w:rsidR="00850927" w:rsidRDefault="00850927">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UE </w:t>
      </w:r>
      <w:r>
        <w:t>discovery with 5G ProSe capable UE</w:t>
      </w:r>
      <w:r>
        <w:tab/>
      </w:r>
      <w:r>
        <w:fldChar w:fldCharType="begin"/>
      </w:r>
      <w:r>
        <w:instrText xml:space="preserve"> PAGEREF _Toc144237055 \h </w:instrText>
      </w:r>
      <w:r>
        <w:fldChar w:fldCharType="separate"/>
      </w:r>
      <w:r>
        <w:t>12</w:t>
      </w:r>
      <w:r>
        <w:fldChar w:fldCharType="end"/>
      </w:r>
    </w:p>
    <w:p w14:paraId="72603A06" w14:textId="4B5EF018" w:rsidR="00850927" w:rsidRDefault="00850927">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_Toc144237056 \h </w:instrText>
      </w:r>
      <w:r>
        <w:fldChar w:fldCharType="separate"/>
      </w:r>
      <w:r>
        <w:t>12</w:t>
      </w:r>
      <w:r>
        <w:fldChar w:fldCharType="end"/>
      </w:r>
    </w:p>
    <w:p w14:paraId="709EFCBA" w14:textId="31A88A56" w:rsidR="00850927" w:rsidRDefault="00850927">
      <w:pPr>
        <w:pStyle w:val="TOC4"/>
        <w:rPr>
          <w:rFonts w:asciiTheme="minorHAnsi" w:eastAsiaTheme="minorEastAsia" w:hAnsiTheme="minorHAnsi" w:cstheme="minorBidi"/>
          <w:kern w:val="2"/>
          <w:sz w:val="21"/>
          <w:szCs w:val="22"/>
          <w:lang w:val="en-US" w:eastAsia="zh-CN"/>
        </w:rPr>
      </w:pPr>
      <w:r>
        <w:rPr>
          <w:lang w:eastAsia="zh-CN"/>
        </w:rPr>
        <w:t>6.2.2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_Toc144237057 \h </w:instrText>
      </w:r>
      <w:r>
        <w:fldChar w:fldCharType="separate"/>
      </w:r>
      <w:r>
        <w:t>13</w:t>
      </w:r>
      <w:r>
        <w:fldChar w:fldCharType="end"/>
      </w:r>
    </w:p>
    <w:p w14:paraId="1E5251DA" w14:textId="000FC93E" w:rsidR="00850927" w:rsidRDefault="00850927">
      <w:pPr>
        <w:pStyle w:val="TOC5"/>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_Toc144237058 \h </w:instrText>
      </w:r>
      <w:r>
        <w:fldChar w:fldCharType="separate"/>
      </w:r>
      <w:r>
        <w:t>13</w:t>
      </w:r>
      <w:r>
        <w:fldChar w:fldCharType="end"/>
      </w:r>
    </w:p>
    <w:p w14:paraId="571AC96C" w14:textId="5EE8DC11" w:rsidR="00850927" w:rsidRDefault="00850927">
      <w:pPr>
        <w:pStyle w:val="TOC6"/>
        <w:rPr>
          <w:rFonts w:asciiTheme="minorHAnsi" w:eastAsiaTheme="minorEastAsia" w:hAnsiTheme="minorHAnsi" w:cstheme="minorBidi"/>
          <w:kern w:val="2"/>
          <w:sz w:val="21"/>
          <w:szCs w:val="22"/>
          <w:lang w:val="en-US" w:eastAsia="zh-CN"/>
        </w:rPr>
      </w:pPr>
      <w:r>
        <w:rPr>
          <w:lang w:eastAsia="zh-CN"/>
        </w:rPr>
        <w:t>6.2.2.1.1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_Toc144237059 \h </w:instrText>
      </w:r>
      <w:r>
        <w:fldChar w:fldCharType="separate"/>
      </w:r>
      <w:r>
        <w:t>13</w:t>
      </w:r>
      <w:r>
        <w:fldChar w:fldCharType="end"/>
      </w:r>
    </w:p>
    <w:p w14:paraId="39AE1B09" w14:textId="232AA160" w:rsidR="00850927" w:rsidRDefault="00850927">
      <w:pPr>
        <w:pStyle w:val="TOC6"/>
        <w:rPr>
          <w:rFonts w:asciiTheme="minorHAnsi" w:eastAsiaTheme="minorEastAsia" w:hAnsiTheme="minorHAnsi" w:cstheme="minorBidi"/>
          <w:kern w:val="2"/>
          <w:sz w:val="21"/>
          <w:szCs w:val="22"/>
          <w:lang w:val="en-US" w:eastAsia="zh-CN"/>
        </w:rPr>
      </w:pPr>
      <w:r>
        <w:rPr>
          <w:lang w:eastAsia="zh-CN"/>
        </w:rPr>
        <w:t>6.2.2.1.2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_Toc144237060 \h </w:instrText>
      </w:r>
      <w:r>
        <w:fldChar w:fldCharType="separate"/>
      </w:r>
      <w:r>
        <w:t>13</w:t>
      </w:r>
      <w:r>
        <w:fldChar w:fldCharType="end"/>
      </w:r>
    </w:p>
    <w:p w14:paraId="67500A33" w14:textId="7C2B044A" w:rsidR="00850927" w:rsidRDefault="00850927">
      <w:pPr>
        <w:pStyle w:val="TOC6"/>
        <w:rPr>
          <w:rFonts w:asciiTheme="minorHAnsi" w:eastAsiaTheme="minorEastAsia" w:hAnsiTheme="minorHAnsi" w:cstheme="minorBidi"/>
          <w:kern w:val="2"/>
          <w:sz w:val="21"/>
          <w:szCs w:val="22"/>
          <w:lang w:val="en-US" w:eastAsia="zh-CN"/>
        </w:rPr>
      </w:pPr>
      <w:r>
        <w:rPr>
          <w:lang w:eastAsia="zh-CN"/>
        </w:rPr>
        <w:t>6.2.2.1.3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_Toc144237061 \h </w:instrText>
      </w:r>
      <w:r>
        <w:fldChar w:fldCharType="separate"/>
      </w:r>
      <w:r>
        <w:t>14</w:t>
      </w:r>
      <w:r>
        <w:fldChar w:fldCharType="end"/>
      </w:r>
    </w:p>
    <w:p w14:paraId="04A42FE1" w14:textId="48BCBCD9" w:rsidR="00850927" w:rsidRDefault="00850927">
      <w:pPr>
        <w:pStyle w:val="TOC6"/>
        <w:rPr>
          <w:rFonts w:asciiTheme="minorHAnsi" w:eastAsiaTheme="minorEastAsia" w:hAnsiTheme="minorHAnsi" w:cstheme="minorBidi"/>
          <w:kern w:val="2"/>
          <w:sz w:val="21"/>
          <w:szCs w:val="22"/>
          <w:lang w:val="en-US" w:eastAsia="zh-CN"/>
        </w:rPr>
      </w:pPr>
      <w:r>
        <w:rPr>
          <w:lang w:eastAsia="zh-CN"/>
        </w:rPr>
        <w:t>6.2.2.1.4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_Toc144237062 \h </w:instrText>
      </w:r>
      <w:r>
        <w:fldChar w:fldCharType="separate"/>
      </w:r>
      <w:r>
        <w:t>15</w:t>
      </w:r>
      <w:r>
        <w:fldChar w:fldCharType="end"/>
      </w:r>
    </w:p>
    <w:p w14:paraId="29CD8D0D" w14:textId="4F46E962" w:rsidR="00850927" w:rsidRDefault="00850927">
      <w:pPr>
        <w:pStyle w:val="TOC6"/>
        <w:rPr>
          <w:rFonts w:asciiTheme="minorHAnsi" w:eastAsiaTheme="minorEastAsia" w:hAnsiTheme="minorHAnsi" w:cstheme="minorBidi"/>
          <w:kern w:val="2"/>
          <w:sz w:val="21"/>
          <w:szCs w:val="22"/>
          <w:lang w:val="en-US" w:eastAsia="zh-CN"/>
        </w:rPr>
      </w:pPr>
      <w:r>
        <w:rPr>
          <w:lang w:eastAsia="zh-CN"/>
        </w:rPr>
        <w:t>6.2.2.1.5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_Toc144237063 \h </w:instrText>
      </w:r>
      <w:r>
        <w:fldChar w:fldCharType="separate"/>
      </w:r>
      <w:r>
        <w:t>16</w:t>
      </w:r>
      <w:r>
        <w:fldChar w:fldCharType="end"/>
      </w:r>
    </w:p>
    <w:p w14:paraId="4DA8FC0C" w14:textId="13252AF0" w:rsidR="00850927" w:rsidRDefault="00850927">
      <w:pPr>
        <w:pStyle w:val="TOC5"/>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 xml:space="preserve">5G ProSe direct discovery procedure for </w:t>
      </w:r>
      <w:r>
        <w:t xml:space="preserve">ranging and sidelink positioning </w:t>
      </w:r>
      <w:r>
        <w:rPr>
          <w:lang w:eastAsia="zh-CN"/>
        </w:rPr>
        <w:t>over PC5 interface with model B</w:t>
      </w:r>
      <w:r>
        <w:tab/>
      </w:r>
      <w:r>
        <w:fldChar w:fldCharType="begin"/>
      </w:r>
      <w:r>
        <w:instrText xml:space="preserve"> PAGEREF _Toc144237064 \h </w:instrText>
      </w:r>
      <w:r>
        <w:fldChar w:fldCharType="separate"/>
      </w:r>
      <w:r>
        <w:t>16</w:t>
      </w:r>
      <w:r>
        <w:fldChar w:fldCharType="end"/>
      </w:r>
    </w:p>
    <w:p w14:paraId="66DA2768" w14:textId="7FB5BFC8" w:rsidR="00850927" w:rsidRDefault="00850927">
      <w:pPr>
        <w:pStyle w:val="TOC6"/>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_Toc144237065 \h </w:instrText>
      </w:r>
      <w:r>
        <w:fldChar w:fldCharType="separate"/>
      </w:r>
      <w:r>
        <w:t>16</w:t>
      </w:r>
      <w:r>
        <w:fldChar w:fldCharType="end"/>
      </w:r>
    </w:p>
    <w:p w14:paraId="5A26B2D2" w14:textId="1B5778FF" w:rsidR="00850927" w:rsidRDefault="00850927">
      <w:pPr>
        <w:pStyle w:val="TOC6"/>
        <w:rPr>
          <w:rFonts w:asciiTheme="minorHAnsi" w:eastAsiaTheme="minorEastAsia" w:hAnsiTheme="minorHAnsi" w:cstheme="minorBidi"/>
          <w:kern w:val="2"/>
          <w:sz w:val="21"/>
          <w:szCs w:val="22"/>
          <w:lang w:val="en-US" w:eastAsia="zh-CN"/>
        </w:rPr>
      </w:pPr>
      <w:r>
        <w:rPr>
          <w:lang w:eastAsia="zh-CN"/>
        </w:rPr>
        <w:t>6.2.2.2.2</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initiation</w:t>
      </w:r>
      <w:r>
        <w:tab/>
      </w:r>
      <w:r>
        <w:fldChar w:fldCharType="begin"/>
      </w:r>
      <w:r>
        <w:instrText xml:space="preserve"> PAGEREF _Toc144237066 \h </w:instrText>
      </w:r>
      <w:r>
        <w:fldChar w:fldCharType="separate"/>
      </w:r>
      <w:r>
        <w:t>16</w:t>
      </w:r>
      <w:r>
        <w:fldChar w:fldCharType="end"/>
      </w:r>
    </w:p>
    <w:p w14:paraId="19A70DAA" w14:textId="3EF76EF1" w:rsidR="00850927" w:rsidRDefault="00850927">
      <w:pPr>
        <w:pStyle w:val="TOC6"/>
        <w:rPr>
          <w:rFonts w:asciiTheme="minorHAnsi" w:eastAsiaTheme="minorEastAsia" w:hAnsiTheme="minorHAnsi" w:cstheme="minorBidi"/>
          <w:kern w:val="2"/>
          <w:sz w:val="21"/>
          <w:szCs w:val="22"/>
          <w:lang w:val="en-US" w:eastAsia="zh-CN"/>
        </w:rPr>
      </w:pPr>
      <w:r>
        <w:rPr>
          <w:lang w:eastAsia="zh-CN"/>
        </w:rPr>
        <w:t>6.2.2.2.3</w:t>
      </w:r>
      <w:r>
        <w:rPr>
          <w:rFonts w:asciiTheme="minorHAnsi" w:eastAsiaTheme="minorEastAsia" w:hAnsiTheme="minorHAnsi" w:cstheme="minorBidi"/>
          <w:kern w:val="2"/>
          <w:sz w:val="21"/>
          <w:szCs w:val="22"/>
          <w:lang w:val="en-US" w:eastAsia="zh-CN"/>
        </w:rPr>
        <w:tab/>
      </w:r>
      <w:r>
        <w:rPr>
          <w:lang w:eastAsia="zh-CN"/>
        </w:rPr>
        <w:t xml:space="preserve">Discoverer UE procedure for 5G ProSe direct discovery for </w:t>
      </w:r>
      <w:r>
        <w:t>ranging and sidelink positioning</w:t>
      </w:r>
      <w:r>
        <w:rPr>
          <w:lang w:eastAsia="zh-CN"/>
        </w:rPr>
        <w:t xml:space="preserve"> completion</w:t>
      </w:r>
      <w:r>
        <w:tab/>
      </w:r>
      <w:r>
        <w:fldChar w:fldCharType="begin"/>
      </w:r>
      <w:r>
        <w:instrText xml:space="preserve"> PAGEREF _Toc144237067 \h </w:instrText>
      </w:r>
      <w:r>
        <w:fldChar w:fldCharType="separate"/>
      </w:r>
      <w:r>
        <w:t>18</w:t>
      </w:r>
      <w:r>
        <w:fldChar w:fldCharType="end"/>
      </w:r>
    </w:p>
    <w:p w14:paraId="38C3F166" w14:textId="10C938D2" w:rsidR="00850927" w:rsidRDefault="00850927">
      <w:pPr>
        <w:pStyle w:val="TOC6"/>
        <w:rPr>
          <w:rFonts w:asciiTheme="minorHAnsi" w:eastAsiaTheme="minorEastAsia" w:hAnsiTheme="minorHAnsi" w:cstheme="minorBidi"/>
          <w:kern w:val="2"/>
          <w:sz w:val="21"/>
          <w:szCs w:val="22"/>
          <w:lang w:val="en-US" w:eastAsia="zh-CN"/>
        </w:rPr>
      </w:pPr>
      <w:r>
        <w:rPr>
          <w:lang w:eastAsia="zh-CN"/>
        </w:rPr>
        <w:t>6.2.2.2.4</w:t>
      </w:r>
      <w:r>
        <w:rPr>
          <w:rFonts w:asciiTheme="minorHAnsi" w:eastAsiaTheme="minorEastAsia" w:hAnsiTheme="minorHAnsi" w:cstheme="minorBidi"/>
          <w:kern w:val="2"/>
          <w:sz w:val="21"/>
          <w:szCs w:val="22"/>
          <w:lang w:val="en-US" w:eastAsia="zh-CN"/>
        </w:rPr>
        <w:tab/>
      </w:r>
      <w:r>
        <w:rPr>
          <w:lang w:eastAsia="zh-CN"/>
        </w:rPr>
        <w:t>Discoveree UE procedure for 5G ProSe direct discovery for ranging and sidelink positioning initiation</w:t>
      </w:r>
      <w:r>
        <w:tab/>
      </w:r>
      <w:r>
        <w:fldChar w:fldCharType="begin"/>
      </w:r>
      <w:r>
        <w:instrText xml:space="preserve"> PAGEREF _Toc144237068 \h </w:instrText>
      </w:r>
      <w:r>
        <w:fldChar w:fldCharType="separate"/>
      </w:r>
      <w:r>
        <w:t>18</w:t>
      </w:r>
      <w:r>
        <w:fldChar w:fldCharType="end"/>
      </w:r>
    </w:p>
    <w:p w14:paraId="5010AA33" w14:textId="454AA0CD" w:rsidR="00850927" w:rsidRDefault="00850927">
      <w:pPr>
        <w:pStyle w:val="TOC6"/>
        <w:rPr>
          <w:rFonts w:asciiTheme="minorHAnsi" w:eastAsiaTheme="minorEastAsia" w:hAnsiTheme="minorHAnsi" w:cstheme="minorBidi"/>
          <w:kern w:val="2"/>
          <w:sz w:val="21"/>
          <w:szCs w:val="22"/>
          <w:lang w:val="en-US" w:eastAsia="zh-CN"/>
        </w:rPr>
      </w:pPr>
      <w:r>
        <w:rPr>
          <w:lang w:eastAsia="zh-CN"/>
        </w:rPr>
        <w:t>6.2.2.2.5</w:t>
      </w:r>
      <w:r>
        <w:rPr>
          <w:rFonts w:asciiTheme="minorHAnsi" w:eastAsiaTheme="minorEastAsia" w:hAnsiTheme="minorHAnsi" w:cstheme="minorBidi"/>
          <w:kern w:val="2"/>
          <w:sz w:val="21"/>
          <w:szCs w:val="22"/>
          <w:lang w:val="en-US" w:eastAsia="zh-CN"/>
        </w:rPr>
        <w:tab/>
      </w:r>
      <w:r>
        <w:rPr>
          <w:lang w:eastAsia="zh-CN"/>
        </w:rPr>
        <w:t xml:space="preserve">Discoveree UE procedure for 5G ProSe direct discovery for </w:t>
      </w:r>
      <w:r>
        <w:t>ranging and sidelink positioning</w:t>
      </w:r>
      <w:r>
        <w:rPr>
          <w:lang w:eastAsia="zh-CN"/>
        </w:rPr>
        <w:t xml:space="preserve"> completion</w:t>
      </w:r>
      <w:r>
        <w:tab/>
      </w:r>
      <w:r>
        <w:fldChar w:fldCharType="begin"/>
      </w:r>
      <w:r>
        <w:instrText xml:space="preserve"> PAGEREF _Toc144237069 \h </w:instrText>
      </w:r>
      <w:r>
        <w:fldChar w:fldCharType="separate"/>
      </w:r>
      <w:r>
        <w:t>20</w:t>
      </w:r>
      <w:r>
        <w:fldChar w:fldCharType="end"/>
      </w:r>
    </w:p>
    <w:p w14:paraId="2A5E3FB2" w14:textId="62844FC9" w:rsidR="00850927" w:rsidRDefault="00850927">
      <w:pPr>
        <w:pStyle w:val="TOC5"/>
        <w:rPr>
          <w:rFonts w:asciiTheme="minorHAnsi" w:eastAsiaTheme="minorEastAsia" w:hAnsiTheme="minorHAnsi" w:cstheme="minorBidi"/>
          <w:kern w:val="2"/>
          <w:sz w:val="21"/>
          <w:szCs w:val="22"/>
          <w:lang w:val="en-US" w:eastAsia="zh-CN"/>
        </w:rPr>
      </w:pPr>
      <w:r>
        <w:rPr>
          <w:lang w:eastAsia="zh-CN"/>
        </w:rPr>
        <w:t>6.2.2.3</w:t>
      </w:r>
      <w:r>
        <w:rPr>
          <w:rFonts w:asciiTheme="minorHAnsi" w:eastAsiaTheme="minorEastAsia" w:hAnsiTheme="minorHAnsi" w:cstheme="minorBidi"/>
          <w:kern w:val="2"/>
          <w:sz w:val="21"/>
          <w:szCs w:val="22"/>
          <w:lang w:val="en-US" w:eastAsia="zh-CN"/>
        </w:rPr>
        <w:tab/>
      </w:r>
      <w:r w:rsidRPr="00216F0D">
        <w:rPr>
          <w:lang w:val="fr-FR"/>
        </w:rPr>
        <w:t>Group member</w:t>
      </w:r>
      <w:r>
        <w:t xml:space="preserve"> procedure for ranging and sidelink positioning</w:t>
      </w:r>
      <w:r>
        <w:rPr>
          <w:lang w:eastAsia="zh-CN"/>
        </w:rPr>
        <w:t xml:space="preserve"> over PC5 interface with model A</w:t>
      </w:r>
      <w:r>
        <w:tab/>
      </w:r>
      <w:r>
        <w:fldChar w:fldCharType="begin"/>
      </w:r>
      <w:r>
        <w:instrText xml:space="preserve"> PAGEREF _Toc144237070 \h </w:instrText>
      </w:r>
      <w:r>
        <w:fldChar w:fldCharType="separate"/>
      </w:r>
      <w:r>
        <w:t>20</w:t>
      </w:r>
      <w:r>
        <w:fldChar w:fldCharType="end"/>
      </w:r>
    </w:p>
    <w:p w14:paraId="7CBE48FB" w14:textId="1E259E1D" w:rsidR="00850927" w:rsidRDefault="00850927">
      <w:pPr>
        <w:pStyle w:val="TOC6"/>
        <w:rPr>
          <w:rFonts w:asciiTheme="minorHAnsi" w:eastAsiaTheme="minorEastAsia" w:hAnsiTheme="minorHAnsi" w:cstheme="minorBidi"/>
          <w:kern w:val="2"/>
          <w:sz w:val="21"/>
          <w:szCs w:val="22"/>
          <w:lang w:val="en-US" w:eastAsia="zh-CN"/>
        </w:rPr>
      </w:pPr>
      <w:r>
        <w:rPr>
          <w:lang w:eastAsia="zh-CN"/>
        </w:rPr>
        <w:t>6.2.2.3.1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_Toc144237071 \h </w:instrText>
      </w:r>
      <w:r>
        <w:fldChar w:fldCharType="separate"/>
      </w:r>
      <w:r>
        <w:t>20</w:t>
      </w:r>
      <w:r>
        <w:fldChar w:fldCharType="end"/>
      </w:r>
    </w:p>
    <w:p w14:paraId="2B02C3AA" w14:textId="64E2B6B1" w:rsidR="00850927" w:rsidRDefault="00850927">
      <w:pPr>
        <w:pStyle w:val="TOC6"/>
        <w:rPr>
          <w:rFonts w:asciiTheme="minorHAnsi" w:eastAsiaTheme="minorEastAsia" w:hAnsiTheme="minorHAnsi" w:cstheme="minorBidi"/>
          <w:kern w:val="2"/>
          <w:sz w:val="21"/>
          <w:szCs w:val="22"/>
          <w:lang w:val="en-US" w:eastAsia="zh-CN"/>
        </w:rPr>
      </w:pPr>
      <w:r>
        <w:rPr>
          <w:lang w:eastAsia="zh-CN"/>
        </w:rPr>
        <w:t>6.2.2.3.2</w:t>
      </w:r>
      <w:r>
        <w:rPr>
          <w:rFonts w:asciiTheme="minorHAnsi" w:eastAsiaTheme="minorEastAsia" w:hAnsiTheme="minorHAnsi" w:cstheme="minorBidi"/>
          <w:kern w:val="2"/>
          <w:sz w:val="21"/>
          <w:szCs w:val="22"/>
          <w:lang w:val="en-US" w:eastAsia="zh-CN"/>
        </w:rPr>
        <w:tab/>
      </w:r>
      <w:r>
        <w:rPr>
          <w:lang w:eastAsia="zh-CN"/>
        </w:rPr>
        <w:t>Announcing UE procedure for group member discovery</w:t>
      </w:r>
      <w:r>
        <w:t xml:space="preserve"> for ranging and sidelink positioning</w:t>
      </w:r>
      <w:r>
        <w:rPr>
          <w:lang w:eastAsia="zh-CN"/>
        </w:rPr>
        <w:t xml:space="preserve"> initiation</w:t>
      </w:r>
      <w:r>
        <w:tab/>
      </w:r>
      <w:r>
        <w:fldChar w:fldCharType="begin"/>
      </w:r>
      <w:r>
        <w:instrText xml:space="preserve"> PAGEREF _Toc144237072 \h </w:instrText>
      </w:r>
      <w:r>
        <w:fldChar w:fldCharType="separate"/>
      </w:r>
      <w:r>
        <w:t>21</w:t>
      </w:r>
      <w:r>
        <w:fldChar w:fldCharType="end"/>
      </w:r>
    </w:p>
    <w:p w14:paraId="24191B9D" w14:textId="5FDFA660" w:rsidR="00850927" w:rsidRDefault="00850927">
      <w:pPr>
        <w:pStyle w:val="TOC6"/>
        <w:rPr>
          <w:rFonts w:asciiTheme="minorHAnsi" w:eastAsiaTheme="minorEastAsia" w:hAnsiTheme="minorHAnsi" w:cstheme="minorBidi"/>
          <w:kern w:val="2"/>
          <w:sz w:val="21"/>
          <w:szCs w:val="22"/>
          <w:lang w:val="en-US" w:eastAsia="zh-CN"/>
        </w:rPr>
      </w:pPr>
      <w:r>
        <w:rPr>
          <w:lang w:eastAsia="zh-CN"/>
        </w:rPr>
        <w:lastRenderedPageBreak/>
        <w:t>6.2.2.3.3</w:t>
      </w:r>
      <w:r>
        <w:rPr>
          <w:rFonts w:asciiTheme="minorHAnsi" w:eastAsiaTheme="minorEastAsia" w:hAnsiTheme="minorHAnsi" w:cstheme="minorBidi"/>
          <w:kern w:val="2"/>
          <w:sz w:val="21"/>
          <w:szCs w:val="22"/>
          <w:lang w:val="en-US" w:eastAsia="zh-CN"/>
        </w:rPr>
        <w:tab/>
      </w:r>
      <w:r>
        <w:rPr>
          <w:lang w:eastAsia="zh-CN"/>
        </w:rPr>
        <w:t xml:space="preserve">Announcing UE procedure for group member discovery for </w:t>
      </w:r>
      <w:r>
        <w:t>ranging and sidelink positioning</w:t>
      </w:r>
      <w:r>
        <w:rPr>
          <w:lang w:eastAsia="zh-CN"/>
        </w:rPr>
        <w:t xml:space="preserve"> completion</w:t>
      </w:r>
      <w:r>
        <w:tab/>
      </w:r>
      <w:r>
        <w:fldChar w:fldCharType="begin"/>
      </w:r>
      <w:r>
        <w:instrText xml:space="preserve"> PAGEREF _Toc144237073 \h </w:instrText>
      </w:r>
      <w:r>
        <w:fldChar w:fldCharType="separate"/>
      </w:r>
      <w:r>
        <w:t>22</w:t>
      </w:r>
      <w:r>
        <w:fldChar w:fldCharType="end"/>
      </w:r>
    </w:p>
    <w:p w14:paraId="72451B1E" w14:textId="260EBC9B" w:rsidR="00850927" w:rsidRDefault="00850927">
      <w:pPr>
        <w:pStyle w:val="TOC6"/>
        <w:rPr>
          <w:rFonts w:asciiTheme="minorHAnsi" w:eastAsiaTheme="minorEastAsia" w:hAnsiTheme="minorHAnsi" w:cstheme="minorBidi"/>
          <w:kern w:val="2"/>
          <w:sz w:val="21"/>
          <w:szCs w:val="22"/>
          <w:lang w:val="en-US" w:eastAsia="zh-CN"/>
        </w:rPr>
      </w:pPr>
      <w:r>
        <w:rPr>
          <w:lang w:eastAsia="zh-CN"/>
        </w:rPr>
        <w:t>6.2.2.3.4</w:t>
      </w:r>
      <w:r>
        <w:rPr>
          <w:rFonts w:asciiTheme="minorHAnsi" w:eastAsiaTheme="minorEastAsia" w:hAnsiTheme="minorHAnsi" w:cstheme="minorBidi"/>
          <w:kern w:val="2"/>
          <w:sz w:val="21"/>
          <w:szCs w:val="22"/>
          <w:lang w:val="en-US" w:eastAsia="zh-CN"/>
        </w:rPr>
        <w:tab/>
      </w:r>
      <w:r>
        <w:rPr>
          <w:lang w:eastAsia="zh-CN"/>
        </w:rPr>
        <w:t>Monitoring UE procedure for group member discovery</w:t>
      </w:r>
      <w:r>
        <w:t xml:space="preserve"> for ranging and sidelink positioning</w:t>
      </w:r>
      <w:r>
        <w:rPr>
          <w:lang w:eastAsia="zh-CN"/>
        </w:rPr>
        <w:t xml:space="preserve"> initiation</w:t>
      </w:r>
      <w:r>
        <w:tab/>
      </w:r>
      <w:r>
        <w:fldChar w:fldCharType="begin"/>
      </w:r>
      <w:r>
        <w:instrText xml:space="preserve"> PAGEREF _Toc144237074 \h </w:instrText>
      </w:r>
      <w:r>
        <w:fldChar w:fldCharType="separate"/>
      </w:r>
      <w:r>
        <w:t>23</w:t>
      </w:r>
      <w:r>
        <w:fldChar w:fldCharType="end"/>
      </w:r>
    </w:p>
    <w:p w14:paraId="602E39DE" w14:textId="260BD2E6" w:rsidR="00850927" w:rsidRDefault="00850927">
      <w:pPr>
        <w:pStyle w:val="TOC6"/>
        <w:rPr>
          <w:rFonts w:asciiTheme="minorHAnsi" w:eastAsiaTheme="minorEastAsia" w:hAnsiTheme="minorHAnsi" w:cstheme="minorBidi"/>
          <w:kern w:val="2"/>
          <w:sz w:val="21"/>
          <w:szCs w:val="22"/>
          <w:lang w:val="en-US" w:eastAsia="zh-CN"/>
        </w:rPr>
      </w:pPr>
      <w:r>
        <w:rPr>
          <w:lang w:eastAsia="zh-CN"/>
        </w:rPr>
        <w:t>6.2.2.3.5</w:t>
      </w:r>
      <w:r>
        <w:rPr>
          <w:rFonts w:asciiTheme="minorHAnsi" w:eastAsiaTheme="minorEastAsia" w:hAnsiTheme="minorHAnsi" w:cstheme="minorBidi"/>
          <w:kern w:val="2"/>
          <w:sz w:val="21"/>
          <w:szCs w:val="22"/>
          <w:lang w:val="en-US" w:eastAsia="zh-CN"/>
        </w:rPr>
        <w:tab/>
      </w:r>
      <w:r>
        <w:rPr>
          <w:lang w:eastAsia="zh-CN"/>
        </w:rPr>
        <w:t xml:space="preserve">Monitoring UE procedure for group member discovery for </w:t>
      </w:r>
      <w:r>
        <w:t>ranging and sidelink positioning</w:t>
      </w:r>
      <w:r>
        <w:rPr>
          <w:lang w:eastAsia="zh-CN"/>
        </w:rPr>
        <w:t xml:space="preserve"> completion</w:t>
      </w:r>
      <w:r>
        <w:tab/>
      </w:r>
      <w:r>
        <w:fldChar w:fldCharType="begin"/>
      </w:r>
      <w:r>
        <w:instrText xml:space="preserve"> PAGEREF _Toc144237075 \h </w:instrText>
      </w:r>
      <w:r>
        <w:fldChar w:fldCharType="separate"/>
      </w:r>
      <w:r>
        <w:t>24</w:t>
      </w:r>
      <w:r>
        <w:fldChar w:fldCharType="end"/>
      </w:r>
    </w:p>
    <w:p w14:paraId="686EF01C" w14:textId="0895A60F" w:rsidR="00850927" w:rsidRDefault="00850927">
      <w:pPr>
        <w:pStyle w:val="TOC5"/>
        <w:rPr>
          <w:rFonts w:asciiTheme="minorHAnsi" w:eastAsiaTheme="minorEastAsia" w:hAnsiTheme="minorHAnsi" w:cstheme="minorBidi"/>
          <w:kern w:val="2"/>
          <w:sz w:val="21"/>
          <w:szCs w:val="22"/>
          <w:lang w:val="en-US" w:eastAsia="zh-CN"/>
        </w:rPr>
      </w:pPr>
      <w:r>
        <w:rPr>
          <w:lang w:eastAsia="zh-CN"/>
        </w:rPr>
        <w:t>6.2.2.4</w:t>
      </w:r>
      <w:r>
        <w:rPr>
          <w:rFonts w:asciiTheme="minorHAnsi" w:eastAsiaTheme="minorEastAsia" w:hAnsiTheme="minorHAnsi" w:cstheme="minorBidi"/>
          <w:kern w:val="2"/>
          <w:sz w:val="21"/>
          <w:szCs w:val="22"/>
          <w:lang w:val="en-US" w:eastAsia="zh-CN"/>
        </w:rPr>
        <w:tab/>
      </w:r>
      <w:r>
        <w:rPr>
          <w:lang w:eastAsia="zh-CN"/>
        </w:rPr>
        <w:t>Group member discovery</w:t>
      </w:r>
      <w:r>
        <w:t xml:space="preserve"> for ranging and sidelink positioning</w:t>
      </w:r>
      <w:r>
        <w:rPr>
          <w:lang w:eastAsia="zh-CN"/>
        </w:rPr>
        <w:t xml:space="preserve"> over PC5 interface with model B</w:t>
      </w:r>
      <w:r>
        <w:tab/>
      </w:r>
      <w:r>
        <w:fldChar w:fldCharType="begin"/>
      </w:r>
      <w:r>
        <w:instrText xml:space="preserve"> PAGEREF _Toc144237076 \h </w:instrText>
      </w:r>
      <w:r>
        <w:fldChar w:fldCharType="separate"/>
      </w:r>
      <w:r>
        <w:t>24</w:t>
      </w:r>
      <w:r>
        <w:fldChar w:fldCharType="end"/>
      </w:r>
    </w:p>
    <w:p w14:paraId="02FE42AF" w14:textId="0D81585F" w:rsidR="00850927" w:rsidRDefault="00850927">
      <w:pPr>
        <w:pStyle w:val="TOC6"/>
        <w:rPr>
          <w:rFonts w:asciiTheme="minorHAnsi" w:eastAsiaTheme="minorEastAsia" w:hAnsiTheme="minorHAnsi" w:cstheme="minorBidi"/>
          <w:kern w:val="2"/>
          <w:sz w:val="21"/>
          <w:szCs w:val="22"/>
          <w:lang w:val="en-US" w:eastAsia="zh-CN"/>
        </w:rPr>
      </w:pPr>
      <w:r>
        <w:rPr>
          <w:lang w:eastAsia="zh-CN"/>
        </w:rPr>
        <w:t>6.2.2.4.1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_Toc144237077 \h </w:instrText>
      </w:r>
      <w:r>
        <w:fldChar w:fldCharType="separate"/>
      </w:r>
      <w:r>
        <w:t>24</w:t>
      </w:r>
      <w:r>
        <w:fldChar w:fldCharType="end"/>
      </w:r>
    </w:p>
    <w:p w14:paraId="6F50E540" w14:textId="5483D07F" w:rsidR="00850927" w:rsidRDefault="00850927">
      <w:pPr>
        <w:pStyle w:val="TOC6"/>
        <w:rPr>
          <w:rFonts w:asciiTheme="minorHAnsi" w:eastAsiaTheme="minorEastAsia" w:hAnsiTheme="minorHAnsi" w:cstheme="minorBidi"/>
          <w:kern w:val="2"/>
          <w:sz w:val="21"/>
          <w:szCs w:val="22"/>
          <w:lang w:val="en-US" w:eastAsia="zh-CN"/>
        </w:rPr>
      </w:pPr>
      <w:r>
        <w:rPr>
          <w:lang w:eastAsia="zh-CN"/>
        </w:rPr>
        <w:t>6.2.2.4.2</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initiation</w:t>
      </w:r>
      <w:r>
        <w:tab/>
      </w:r>
      <w:r>
        <w:fldChar w:fldCharType="begin"/>
      </w:r>
      <w:r>
        <w:instrText xml:space="preserve"> PAGEREF _Toc144237078 \h </w:instrText>
      </w:r>
      <w:r>
        <w:fldChar w:fldCharType="separate"/>
      </w:r>
      <w:r>
        <w:t>24</w:t>
      </w:r>
      <w:r>
        <w:fldChar w:fldCharType="end"/>
      </w:r>
    </w:p>
    <w:p w14:paraId="0D77B281" w14:textId="7AE7B80B" w:rsidR="00850927" w:rsidRDefault="00850927">
      <w:pPr>
        <w:pStyle w:val="TOC6"/>
        <w:rPr>
          <w:rFonts w:asciiTheme="minorHAnsi" w:eastAsiaTheme="minorEastAsia" w:hAnsiTheme="minorHAnsi" w:cstheme="minorBidi"/>
          <w:kern w:val="2"/>
          <w:sz w:val="21"/>
          <w:szCs w:val="22"/>
          <w:lang w:val="en-US" w:eastAsia="zh-CN"/>
        </w:rPr>
      </w:pPr>
      <w:r>
        <w:rPr>
          <w:lang w:eastAsia="zh-CN"/>
        </w:rPr>
        <w:t>6.2.2.4.3</w:t>
      </w:r>
      <w:r>
        <w:rPr>
          <w:rFonts w:asciiTheme="minorHAnsi" w:eastAsiaTheme="minorEastAsia" w:hAnsiTheme="minorHAnsi" w:cstheme="minorBidi"/>
          <w:kern w:val="2"/>
          <w:sz w:val="21"/>
          <w:szCs w:val="22"/>
          <w:lang w:val="en-US" w:eastAsia="zh-CN"/>
        </w:rPr>
        <w:tab/>
      </w:r>
      <w:r>
        <w:rPr>
          <w:lang w:eastAsia="zh-CN"/>
        </w:rPr>
        <w:t xml:space="preserve">Discoverer UE procedure for group member discovery for </w:t>
      </w:r>
      <w:r>
        <w:t>ranging and sidelink positioning</w:t>
      </w:r>
      <w:r>
        <w:rPr>
          <w:lang w:eastAsia="zh-CN"/>
        </w:rPr>
        <w:t xml:space="preserve"> completion</w:t>
      </w:r>
      <w:r>
        <w:tab/>
      </w:r>
      <w:r>
        <w:fldChar w:fldCharType="begin"/>
      </w:r>
      <w:r>
        <w:instrText xml:space="preserve"> PAGEREF _Toc144237079 \h </w:instrText>
      </w:r>
      <w:r>
        <w:fldChar w:fldCharType="separate"/>
      </w:r>
      <w:r>
        <w:t>27</w:t>
      </w:r>
      <w:r>
        <w:fldChar w:fldCharType="end"/>
      </w:r>
    </w:p>
    <w:p w14:paraId="4407B8C8" w14:textId="691F283C" w:rsidR="00850927" w:rsidRDefault="00850927">
      <w:pPr>
        <w:pStyle w:val="TOC6"/>
        <w:rPr>
          <w:rFonts w:asciiTheme="minorHAnsi" w:eastAsiaTheme="minorEastAsia" w:hAnsiTheme="minorHAnsi" w:cstheme="minorBidi"/>
          <w:kern w:val="2"/>
          <w:sz w:val="21"/>
          <w:szCs w:val="22"/>
          <w:lang w:val="en-US" w:eastAsia="zh-CN"/>
        </w:rPr>
      </w:pPr>
      <w:r>
        <w:rPr>
          <w:lang w:eastAsia="zh-CN"/>
        </w:rPr>
        <w:t>6.2.2.4.4</w:t>
      </w:r>
      <w:r>
        <w:rPr>
          <w:rFonts w:asciiTheme="minorHAnsi" w:eastAsiaTheme="minorEastAsia" w:hAnsiTheme="minorHAnsi" w:cstheme="minorBidi"/>
          <w:kern w:val="2"/>
          <w:sz w:val="21"/>
          <w:szCs w:val="22"/>
          <w:lang w:val="en-US" w:eastAsia="zh-CN"/>
        </w:rPr>
        <w:tab/>
      </w:r>
      <w:r>
        <w:rPr>
          <w:lang w:eastAsia="zh-CN"/>
        </w:rPr>
        <w:t>Discoveree UE procedure for group member discovery for ranging and sidelink positioning initiation</w:t>
      </w:r>
      <w:r>
        <w:tab/>
      </w:r>
      <w:r>
        <w:fldChar w:fldCharType="begin"/>
      </w:r>
      <w:r>
        <w:instrText xml:space="preserve"> PAGEREF _Toc144237080 \h </w:instrText>
      </w:r>
      <w:r>
        <w:fldChar w:fldCharType="separate"/>
      </w:r>
      <w:r>
        <w:t>27</w:t>
      </w:r>
      <w:r>
        <w:fldChar w:fldCharType="end"/>
      </w:r>
    </w:p>
    <w:p w14:paraId="7748BA27" w14:textId="10DB6163" w:rsidR="00850927" w:rsidRDefault="00850927">
      <w:pPr>
        <w:pStyle w:val="TOC6"/>
        <w:rPr>
          <w:rFonts w:asciiTheme="minorHAnsi" w:eastAsiaTheme="minorEastAsia" w:hAnsiTheme="minorHAnsi" w:cstheme="minorBidi"/>
          <w:kern w:val="2"/>
          <w:sz w:val="21"/>
          <w:szCs w:val="22"/>
          <w:lang w:val="en-US" w:eastAsia="zh-CN"/>
        </w:rPr>
      </w:pPr>
      <w:r>
        <w:rPr>
          <w:lang w:eastAsia="zh-CN"/>
        </w:rPr>
        <w:t>6.2.2.4.5</w:t>
      </w:r>
      <w:r>
        <w:rPr>
          <w:rFonts w:asciiTheme="minorHAnsi" w:eastAsiaTheme="minorEastAsia" w:hAnsiTheme="minorHAnsi" w:cstheme="minorBidi"/>
          <w:kern w:val="2"/>
          <w:sz w:val="21"/>
          <w:szCs w:val="22"/>
          <w:lang w:val="en-US" w:eastAsia="zh-CN"/>
        </w:rPr>
        <w:tab/>
      </w:r>
      <w:r>
        <w:rPr>
          <w:lang w:eastAsia="zh-CN"/>
        </w:rPr>
        <w:t xml:space="preserve">Discoveree UE procedure for group member discovery for </w:t>
      </w:r>
      <w:r>
        <w:t>ranging and sidelink positioning</w:t>
      </w:r>
      <w:r>
        <w:rPr>
          <w:lang w:eastAsia="zh-CN"/>
        </w:rPr>
        <w:t xml:space="preserve"> completion</w:t>
      </w:r>
      <w:r>
        <w:tab/>
      </w:r>
      <w:r>
        <w:fldChar w:fldCharType="begin"/>
      </w:r>
      <w:r>
        <w:instrText xml:space="preserve"> PAGEREF _Toc144237081 \h </w:instrText>
      </w:r>
      <w:r>
        <w:fldChar w:fldCharType="separate"/>
      </w:r>
      <w:r>
        <w:t>29</w:t>
      </w:r>
      <w:r>
        <w:fldChar w:fldCharType="end"/>
      </w:r>
    </w:p>
    <w:p w14:paraId="3C1A60C8" w14:textId="3504D315" w:rsidR="00850927" w:rsidRDefault="00850927">
      <w:pPr>
        <w:pStyle w:val="TOC3"/>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Ranging and sidelink positioning UE discovery with V2X capable UEs</w:t>
      </w:r>
      <w:r>
        <w:tab/>
      </w:r>
      <w:r>
        <w:fldChar w:fldCharType="begin"/>
      </w:r>
      <w:r>
        <w:instrText xml:space="preserve"> PAGEREF _Toc144237082 \h </w:instrText>
      </w:r>
      <w:r>
        <w:fldChar w:fldCharType="separate"/>
      </w:r>
      <w:r>
        <w:t>29</w:t>
      </w:r>
      <w:r>
        <w:fldChar w:fldCharType="end"/>
      </w:r>
    </w:p>
    <w:p w14:paraId="5AFFA0D0" w14:textId="7B72F073" w:rsidR="00850927" w:rsidRDefault="00850927">
      <w:pPr>
        <w:pStyle w:val="TOC2"/>
        <w:rPr>
          <w:rFonts w:asciiTheme="minorHAnsi" w:eastAsiaTheme="minorEastAsia" w:hAnsiTheme="minorHAnsi" w:cstheme="minorBidi"/>
          <w:kern w:val="2"/>
          <w:sz w:val="21"/>
          <w:szCs w:val="22"/>
          <w:lang w:val="en-US" w:eastAsia="zh-CN"/>
        </w:rPr>
      </w:pPr>
      <w:r>
        <w:t>6.4</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_Toc144237083 \h </w:instrText>
      </w:r>
      <w:r>
        <w:fldChar w:fldCharType="separate"/>
      </w:r>
      <w:r>
        <w:t>29</w:t>
      </w:r>
      <w:r>
        <w:fldChar w:fldCharType="end"/>
      </w:r>
    </w:p>
    <w:p w14:paraId="1BC92255" w14:textId="2E721BC8" w:rsidR="00850927" w:rsidRDefault="00850927">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_Toc144237084 \h </w:instrText>
      </w:r>
      <w:r>
        <w:fldChar w:fldCharType="separate"/>
      </w:r>
      <w:r>
        <w:t>29</w:t>
      </w:r>
      <w:r>
        <w:fldChar w:fldCharType="end"/>
      </w:r>
    </w:p>
    <w:p w14:paraId="0E36D765" w14:textId="1A5F8EAD" w:rsidR="00850927" w:rsidRDefault="00850927">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_Toc144237085 \h </w:instrText>
      </w:r>
      <w:r>
        <w:fldChar w:fldCharType="separate"/>
      </w:r>
      <w:r>
        <w:t>29</w:t>
      </w:r>
      <w:r>
        <w:fldChar w:fldCharType="end"/>
      </w:r>
    </w:p>
    <w:p w14:paraId="68F2003A" w14:textId="6D4BF07A" w:rsidR="00850927" w:rsidRDefault="00850927">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_Toc144237086 \h </w:instrText>
      </w:r>
      <w:r>
        <w:fldChar w:fldCharType="separate"/>
      </w:r>
      <w:r>
        <w:t>29</w:t>
      </w:r>
      <w:r>
        <w:fldChar w:fldCharType="end"/>
      </w:r>
    </w:p>
    <w:p w14:paraId="26FF964D" w14:textId="52300A01" w:rsidR="00850927" w:rsidRDefault="00850927">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_Toc144237087 \h </w:instrText>
      </w:r>
      <w:r>
        <w:fldChar w:fldCharType="separate"/>
      </w:r>
      <w:r>
        <w:t>30</w:t>
      </w:r>
      <w:r>
        <w:fldChar w:fldCharType="end"/>
      </w:r>
    </w:p>
    <w:p w14:paraId="3635CAA9" w14:textId="6EB0D4FC" w:rsidR="00850927" w:rsidRDefault="00850927">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_Toc144237088 \h </w:instrText>
      </w:r>
      <w:r>
        <w:fldChar w:fldCharType="separate"/>
      </w:r>
      <w:r>
        <w:t>30</w:t>
      </w:r>
      <w:r>
        <w:fldChar w:fldCharType="end"/>
      </w:r>
    </w:p>
    <w:p w14:paraId="48AC8232" w14:textId="43DFABB8" w:rsidR="00850927" w:rsidRDefault="00850927">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_Toc144237089 \h </w:instrText>
      </w:r>
      <w:r>
        <w:fldChar w:fldCharType="separate"/>
      </w:r>
      <w:r>
        <w:t>30</w:t>
      </w:r>
      <w:r>
        <w:fldChar w:fldCharType="end"/>
      </w:r>
    </w:p>
    <w:p w14:paraId="1D0B98F9" w14:textId="3DAE4E0E" w:rsidR="00850927" w:rsidRDefault="00850927">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_Toc144237090 \h </w:instrText>
      </w:r>
      <w:r>
        <w:fldChar w:fldCharType="separate"/>
      </w:r>
      <w:r>
        <w:t>30</w:t>
      </w:r>
      <w:r>
        <w:fldChar w:fldCharType="end"/>
      </w:r>
    </w:p>
    <w:p w14:paraId="60F85602" w14:textId="7E4445B1" w:rsidR="00850927" w:rsidRDefault="00850927">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_Toc144237091 \h </w:instrText>
      </w:r>
      <w:r>
        <w:fldChar w:fldCharType="separate"/>
      </w:r>
      <w:r>
        <w:t>31</w:t>
      </w:r>
      <w:r>
        <w:fldChar w:fldCharType="end"/>
      </w:r>
    </w:p>
    <w:p w14:paraId="3208647E" w14:textId="5BB6B79F" w:rsidR="00850927" w:rsidRDefault="00850927">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_Toc144237092 \h </w:instrText>
      </w:r>
      <w:r>
        <w:fldChar w:fldCharType="separate"/>
      </w:r>
      <w:r>
        <w:t>31</w:t>
      </w:r>
      <w:r>
        <w:fldChar w:fldCharType="end"/>
      </w:r>
    </w:p>
    <w:p w14:paraId="0704007B" w14:textId="198D8ABE" w:rsidR="00850927" w:rsidRDefault="00850927">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_Toc144237093 \h </w:instrText>
      </w:r>
      <w:r>
        <w:fldChar w:fldCharType="separate"/>
      </w:r>
      <w:r>
        <w:t>31</w:t>
      </w:r>
      <w:r>
        <w:fldChar w:fldCharType="end"/>
      </w:r>
    </w:p>
    <w:p w14:paraId="3F9325D5" w14:textId="07955108" w:rsidR="00850927" w:rsidRDefault="00850927">
      <w:pPr>
        <w:pStyle w:val="TOC1"/>
        <w:rPr>
          <w:rFonts w:asciiTheme="minorHAnsi" w:eastAsiaTheme="minorEastAsia" w:hAnsiTheme="minorHAnsi" w:cstheme="minorBidi"/>
          <w:kern w:val="2"/>
          <w:sz w:val="21"/>
          <w:szCs w:val="22"/>
          <w:lang w:val="en-US" w:eastAsia="zh-CN"/>
        </w:rPr>
      </w:pPr>
      <w:r>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_Toc144237094 \h </w:instrText>
      </w:r>
      <w:r>
        <w:fldChar w:fldCharType="separate"/>
      </w:r>
      <w:r>
        <w:t>32</w:t>
      </w:r>
      <w:r>
        <w:fldChar w:fldCharType="end"/>
      </w:r>
    </w:p>
    <w:p w14:paraId="0B1F2A3C" w14:textId="0A8111FC" w:rsidR="00850927" w:rsidRDefault="00850927">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_Toc144237095 \h </w:instrText>
      </w:r>
      <w:r>
        <w:fldChar w:fldCharType="separate"/>
      </w:r>
      <w:r>
        <w:t>32</w:t>
      </w:r>
      <w:r>
        <w:fldChar w:fldCharType="end"/>
      </w:r>
    </w:p>
    <w:p w14:paraId="45A3E8B5" w14:textId="48EF5E53" w:rsidR="00850927" w:rsidRDefault="00850927">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_Toc144237096 \h </w:instrText>
      </w:r>
      <w:r>
        <w:fldChar w:fldCharType="separate"/>
      </w:r>
      <w:r>
        <w:t>32</w:t>
      </w:r>
      <w:r>
        <w:fldChar w:fldCharType="end"/>
      </w:r>
    </w:p>
    <w:p w14:paraId="3C234856" w14:textId="612021EC" w:rsidR="00850927" w:rsidRDefault="00850927">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_Toc144237097 \h </w:instrText>
      </w:r>
      <w:r>
        <w:fldChar w:fldCharType="separate"/>
      </w:r>
      <w:r>
        <w:t>32</w:t>
      </w:r>
      <w:r>
        <w:fldChar w:fldCharType="end"/>
      </w:r>
    </w:p>
    <w:p w14:paraId="309AEA41" w14:textId="43C87160" w:rsidR="00850927" w:rsidRDefault="00850927">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_Toc144237098 \h </w:instrText>
      </w:r>
      <w:r>
        <w:fldChar w:fldCharType="separate"/>
      </w:r>
      <w:r>
        <w:t>32</w:t>
      </w:r>
      <w:r>
        <w:fldChar w:fldCharType="end"/>
      </w:r>
    </w:p>
    <w:p w14:paraId="42197F61" w14:textId="1A3711E6" w:rsidR="00850927" w:rsidRDefault="00850927">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_Toc144237099 \h </w:instrText>
      </w:r>
      <w:r>
        <w:fldChar w:fldCharType="separate"/>
      </w:r>
      <w:r>
        <w:t>32</w:t>
      </w:r>
      <w:r>
        <w:fldChar w:fldCharType="end"/>
      </w:r>
    </w:p>
    <w:p w14:paraId="673875D1" w14:textId="6259E40E" w:rsidR="00850927" w:rsidRDefault="00850927">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_Toc144237100 \h </w:instrText>
      </w:r>
      <w:r>
        <w:fldChar w:fldCharType="separate"/>
      </w:r>
      <w:r>
        <w:t>33</w:t>
      </w:r>
      <w:r>
        <w:fldChar w:fldCharType="end"/>
      </w:r>
    </w:p>
    <w:p w14:paraId="7C0CBAFF" w14:textId="2C836A3C" w:rsidR="00850927" w:rsidRDefault="00850927">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_Toc144237101 \h </w:instrText>
      </w:r>
      <w:r>
        <w:fldChar w:fldCharType="separate"/>
      </w:r>
      <w:r>
        <w:t>33</w:t>
      </w:r>
      <w:r>
        <w:fldChar w:fldCharType="end"/>
      </w:r>
    </w:p>
    <w:p w14:paraId="0F6ED44E" w14:textId="58865523" w:rsidR="00850927" w:rsidRDefault="00850927">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_Toc144237102 \h </w:instrText>
      </w:r>
      <w:r>
        <w:fldChar w:fldCharType="separate"/>
      </w:r>
      <w:r>
        <w:t>34</w:t>
      </w:r>
      <w:r>
        <w:fldChar w:fldCharType="end"/>
      </w:r>
    </w:p>
    <w:p w14:paraId="29D37DFE" w14:textId="3D4487BA" w:rsidR="00850927" w:rsidRDefault="00850927">
      <w:pPr>
        <w:pStyle w:val="TOC1"/>
        <w:rPr>
          <w:rFonts w:asciiTheme="minorHAnsi" w:eastAsiaTheme="minorEastAsia" w:hAnsiTheme="minorHAnsi" w:cstheme="minorBidi"/>
          <w:kern w:val="2"/>
          <w:sz w:val="21"/>
          <w:szCs w:val="22"/>
          <w:lang w:val="en-US" w:eastAsia="zh-CN"/>
        </w:rPr>
      </w:pPr>
      <w:r>
        <w:rPr>
          <w:lang w:eastAsia="zh-CN"/>
        </w:rPr>
        <w:t>11</w:t>
      </w:r>
      <w:r>
        <w:rPr>
          <w:rFonts w:asciiTheme="minorHAnsi" w:eastAsiaTheme="minorEastAsia" w:hAnsiTheme="minorHAnsi" w:cstheme="minorBidi"/>
          <w:kern w:val="2"/>
          <w:sz w:val="21"/>
          <w:szCs w:val="22"/>
          <w:lang w:val="en-US" w:eastAsia="zh-CN"/>
        </w:rPr>
        <w:tab/>
      </w:r>
      <w:r>
        <w:rPr>
          <w:lang w:eastAsia="zh-CN"/>
        </w:rPr>
        <w:t>Encoding of UE policies for ranging and sidelink positioning</w:t>
      </w:r>
      <w:r>
        <w:tab/>
      </w:r>
      <w:r>
        <w:fldChar w:fldCharType="begin"/>
      </w:r>
      <w:r>
        <w:instrText xml:space="preserve"> PAGEREF _Toc144237103 \h </w:instrText>
      </w:r>
      <w:r>
        <w:fldChar w:fldCharType="separate"/>
      </w:r>
      <w:r>
        <w:t>34</w:t>
      </w:r>
      <w:r>
        <w:fldChar w:fldCharType="end"/>
      </w:r>
    </w:p>
    <w:p w14:paraId="319541F5" w14:textId="26D53110" w:rsidR="00850927" w:rsidRDefault="00850927">
      <w:pPr>
        <w:pStyle w:val="TOC2"/>
        <w:rPr>
          <w:rFonts w:asciiTheme="minorHAnsi" w:eastAsiaTheme="minorEastAsia" w:hAnsiTheme="minorHAnsi" w:cstheme="minorBidi"/>
          <w:kern w:val="2"/>
          <w:sz w:val="21"/>
          <w:szCs w:val="22"/>
          <w:lang w:val="en-US" w:eastAsia="zh-CN"/>
        </w:rPr>
      </w:pPr>
      <w:r>
        <w:rPr>
          <w:lang w:eastAsia="zh-CN"/>
        </w:rPr>
        <w:t>11.1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_Toc144237104 \h </w:instrText>
      </w:r>
      <w:r>
        <w:fldChar w:fldCharType="separate"/>
      </w:r>
      <w:r>
        <w:t>34</w:t>
      </w:r>
      <w:r>
        <w:fldChar w:fldCharType="end"/>
      </w:r>
    </w:p>
    <w:p w14:paraId="46100ED3" w14:textId="33496797" w:rsidR="00850927" w:rsidRDefault="00850927">
      <w:pPr>
        <w:pStyle w:val="TOC2"/>
        <w:rPr>
          <w:rFonts w:asciiTheme="minorHAnsi" w:eastAsiaTheme="minorEastAsia" w:hAnsiTheme="minorHAnsi" w:cstheme="minorBidi"/>
          <w:kern w:val="2"/>
          <w:sz w:val="21"/>
          <w:szCs w:val="22"/>
          <w:lang w:val="en-US" w:eastAsia="zh-CN"/>
        </w:rPr>
      </w:pPr>
      <w:r>
        <w:rPr>
          <w:lang w:eastAsia="zh-CN"/>
        </w:rPr>
        <w:t>11.2</w:t>
      </w:r>
      <w:r>
        <w:rPr>
          <w:rFonts w:asciiTheme="minorHAnsi" w:eastAsiaTheme="minorEastAsia" w:hAnsiTheme="minorHAnsi" w:cstheme="minorBidi"/>
          <w:kern w:val="2"/>
          <w:sz w:val="21"/>
          <w:szCs w:val="22"/>
          <w:lang w:val="en-US" w:eastAsia="zh-CN"/>
        </w:rPr>
        <w:tab/>
      </w:r>
      <w:r>
        <w:rPr>
          <w:lang w:eastAsia="zh-CN"/>
        </w:rPr>
        <w:t>Information elements coding</w:t>
      </w:r>
      <w:r>
        <w:tab/>
      </w:r>
      <w:r>
        <w:fldChar w:fldCharType="begin"/>
      </w:r>
      <w:r>
        <w:instrText xml:space="preserve"> PAGEREF _Toc144237105 \h </w:instrText>
      </w:r>
      <w:r>
        <w:fldChar w:fldCharType="separate"/>
      </w:r>
      <w:r>
        <w:t>34</w:t>
      </w:r>
      <w:r>
        <w:fldChar w:fldCharType="end"/>
      </w:r>
    </w:p>
    <w:p w14:paraId="71157EAE" w14:textId="5E95558A" w:rsidR="00850927" w:rsidRDefault="00850927">
      <w:pPr>
        <w:pStyle w:val="TOC8"/>
        <w:rPr>
          <w:rFonts w:asciiTheme="minorHAnsi" w:eastAsiaTheme="minorEastAsia" w:hAnsiTheme="minorHAnsi" w:cstheme="minorBidi"/>
          <w:b w:val="0"/>
          <w:kern w:val="2"/>
          <w:sz w:val="21"/>
          <w:szCs w:val="22"/>
          <w:lang w:val="en-US" w:eastAsia="zh-CN"/>
        </w:rPr>
      </w:pPr>
      <w:r w:rsidRPr="00216F0D">
        <w:rPr>
          <w:rFonts w:eastAsia="Times New Roman"/>
          <w:lang w:eastAsia="en-GB"/>
        </w:rPr>
        <w:t>Annex &lt;X&gt; (informative):</w:t>
      </w:r>
      <w:r>
        <w:t xml:space="preserve">  Change history</w:t>
      </w:r>
      <w:r>
        <w:tab/>
      </w:r>
      <w:r>
        <w:fldChar w:fldCharType="begin"/>
      </w:r>
      <w:r>
        <w:instrText xml:space="preserve"> PAGEREF _Toc144237106 \h </w:instrText>
      </w:r>
      <w:r>
        <w:fldChar w:fldCharType="separate"/>
      </w:r>
      <w:r>
        <w:t>48</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44237031"/>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44237032"/>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1"/>
      </w:pPr>
      <w:bookmarkStart w:id="24" w:name="_Toc144237033"/>
      <w:bookmarkStart w:id="25" w:name="_Hlk142839615"/>
      <w:bookmarkStart w:id="26" w:name="_Hlk142919296"/>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5"/>
      <w:bookmarkEnd w:id="26"/>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a9"/>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6516C83E" w14:textId="00CBF886" w:rsidR="00080512" w:rsidRPr="00D16764" w:rsidRDefault="005B3141" w:rsidP="00D93C66">
      <w:pPr>
        <w:pStyle w:val="EX"/>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24ACB616" w14:textId="77777777" w:rsidR="00080512" w:rsidRPr="004D3578" w:rsidRDefault="00080512">
      <w:pPr>
        <w:pStyle w:val="1"/>
      </w:pPr>
      <w:bookmarkStart w:id="27" w:name="definitions"/>
      <w:bookmarkStart w:id="28" w:name="_Toc144237034"/>
      <w:bookmarkEnd w:id="27"/>
      <w:r w:rsidRPr="004D3578">
        <w:lastRenderedPageBreak/>
        <w:t>3</w:t>
      </w:r>
      <w:r w:rsidRPr="004D3578">
        <w:tab/>
        <w:t>Definitions</w:t>
      </w:r>
      <w:r w:rsidR="00602AEA">
        <w:t xml:space="preserve"> of terms, symbols and abbreviations</w:t>
      </w:r>
      <w:bookmarkEnd w:id="28"/>
    </w:p>
    <w:p w14:paraId="6CBABCF9" w14:textId="77777777" w:rsidR="00080512" w:rsidRPr="004D3578" w:rsidRDefault="00080512">
      <w:pPr>
        <w:pStyle w:val="2"/>
      </w:pPr>
      <w:bookmarkStart w:id="29" w:name="_Toc144237035"/>
      <w:r w:rsidRPr="004D3578">
        <w:t>3.1</w:t>
      </w:r>
      <w:r w:rsidRPr="004D3578">
        <w:tab/>
      </w:r>
      <w:r w:rsidR="002B6339">
        <w:t>Terms</w:t>
      </w:r>
      <w:bookmarkEnd w:id="29"/>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30" w:name="_Toc144237036"/>
      <w:r w:rsidRPr="004D3578">
        <w:t>3.</w:t>
      </w:r>
      <w:r w:rsidR="00F51CB3">
        <w:t>2</w:t>
      </w:r>
      <w:r w:rsidRPr="004D3578">
        <w:tab/>
        <w:t>Abbreviations</w:t>
      </w:r>
      <w:bookmarkEnd w:id="30"/>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r w:rsidRPr="00B31174">
        <w:t>sidelink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31" w:name="clause4"/>
      <w:bookmarkStart w:id="32" w:name="_Toc144237037"/>
      <w:bookmarkEnd w:id="31"/>
      <w:r w:rsidRPr="004D3578">
        <w:t>4</w:t>
      </w:r>
      <w:r w:rsidRPr="004D3578">
        <w:tab/>
      </w:r>
      <w:r>
        <w:t>General description</w:t>
      </w:r>
      <w:bookmarkEnd w:id="32"/>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3" w:name="_Toc144237038"/>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33"/>
    </w:p>
    <w:p w14:paraId="32174BD3" w14:textId="1BD63798" w:rsidR="00080512" w:rsidRDefault="00A35866">
      <w:pPr>
        <w:pStyle w:val="2"/>
      </w:pPr>
      <w:bookmarkStart w:id="34" w:name="_Toc144237039"/>
      <w:r>
        <w:t>5</w:t>
      </w:r>
      <w:r w:rsidR="00080512" w:rsidRPr="004D3578">
        <w:t>.</w:t>
      </w:r>
      <w:r>
        <w:t>1</w:t>
      </w:r>
      <w:r w:rsidR="00080512" w:rsidRPr="004D3578">
        <w:tab/>
      </w:r>
      <w:r>
        <w:t>General</w:t>
      </w:r>
      <w:bookmarkEnd w:id="34"/>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r w:rsidR="00D20AF1">
        <w:t>Raning_SL</w:t>
      </w:r>
      <w:r>
        <w:t xml:space="preserve"> configuration.</w:t>
      </w:r>
    </w:p>
    <w:p w14:paraId="613D53E9" w14:textId="28C8453D" w:rsidR="00A35866" w:rsidRDefault="00A35866" w:rsidP="00A35866">
      <w:pPr>
        <w:pStyle w:val="2"/>
      </w:pPr>
      <w:bookmarkStart w:id="35" w:name="_Toc144237040"/>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35"/>
    </w:p>
    <w:p w14:paraId="377641C2" w14:textId="77777777" w:rsidR="001B27FE" w:rsidRPr="00C33F68" w:rsidRDefault="001B27FE" w:rsidP="001B27FE">
      <w:pPr>
        <w:pStyle w:val="3"/>
        <w:rPr>
          <w:noProof/>
        </w:rPr>
      </w:pPr>
      <w:bookmarkStart w:id="36" w:name="_Toc131694852"/>
      <w:bookmarkStart w:id="37" w:name="_Toc144237041"/>
      <w:r w:rsidRPr="00C33F68">
        <w:rPr>
          <w:noProof/>
        </w:rPr>
        <w:t>5.2.</w:t>
      </w:r>
      <w:r w:rsidRPr="00C33F68">
        <w:rPr>
          <w:noProof/>
          <w:lang w:eastAsia="zh-CN"/>
        </w:rPr>
        <w:t>1</w:t>
      </w:r>
      <w:r w:rsidRPr="00C33F68">
        <w:rPr>
          <w:noProof/>
        </w:rPr>
        <w:tab/>
        <w:t>General</w:t>
      </w:r>
      <w:bookmarkEnd w:id="36"/>
      <w:bookmarkEnd w:id="37"/>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8" w:name="_Toc59208540"/>
      <w:bookmarkStart w:id="39" w:name="_Toc51951114"/>
      <w:bookmarkStart w:id="40" w:name="_Toc45882564"/>
      <w:bookmarkStart w:id="41" w:name="_Toc45282178"/>
      <w:bookmarkStart w:id="42" w:name="_Toc34404350"/>
      <w:bookmarkStart w:id="43" w:name="_Toc34388579"/>
      <w:bookmarkStart w:id="44" w:name="_Toc25070664"/>
      <w:bookmarkStart w:id="45" w:name="_Toc22039955"/>
      <w:bookmarkStart w:id="46" w:name="_Toc131694853"/>
      <w:bookmarkStart w:id="47" w:name="_Toc144237042"/>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38"/>
      <w:bookmarkEnd w:id="39"/>
      <w:bookmarkEnd w:id="40"/>
      <w:bookmarkEnd w:id="41"/>
      <w:bookmarkEnd w:id="42"/>
      <w:bookmarkEnd w:id="43"/>
      <w:bookmarkEnd w:id="44"/>
      <w:bookmarkEnd w:id="45"/>
      <w:bookmarkEnd w:id="46"/>
      <w:bookmarkEnd w:id="47"/>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8" w:name="_Toc131694854"/>
      <w:bookmarkStart w:id="49" w:name="_Toc144237043"/>
      <w:r w:rsidRPr="00C33F68">
        <w:t>5.2.3</w:t>
      </w:r>
      <w:r w:rsidRPr="00C33F68">
        <w:tab/>
        <w:t xml:space="preserve">Configuration parameters for </w:t>
      </w:r>
      <w:bookmarkEnd w:id="48"/>
      <w:r w:rsidRPr="005240FF">
        <w:t>ranging and sidelink positioning</w:t>
      </w:r>
      <w:bookmarkEnd w:id="49"/>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42F9D7AA" w14:textId="77777777" w:rsidR="00044B4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w:t>
      </w:r>
      <w:r w:rsidR="00044B4E" w:rsidRPr="00044B4E">
        <w:rPr>
          <w:lang w:eastAsia="zh-CN"/>
        </w:rPr>
        <w:t xml:space="preserve"> </w:t>
      </w:r>
    </w:p>
    <w:p w14:paraId="10165C85" w14:textId="08F53743" w:rsidR="001B27FE" w:rsidRDefault="00044B4E" w:rsidP="001B27FE">
      <w:pPr>
        <w:pStyle w:val="B2"/>
        <w:rPr>
          <w:lang w:eastAsia="zh-CN"/>
        </w:rPr>
      </w:pPr>
      <w:r>
        <w:rPr>
          <w:lang w:eastAsia="zh-CN"/>
        </w:rPr>
        <w:t>5)</w:t>
      </w:r>
      <w:r>
        <w:rPr>
          <w:lang w:eastAsia="zh-CN"/>
        </w:rPr>
        <w:tab/>
        <w:t>sidelink positioning client UE;</w:t>
      </w:r>
      <w:r w:rsidR="001B27FE">
        <w:rPr>
          <w:lang w:eastAsia="zh-CN"/>
        </w:rPr>
        <w:t xml:space="preserve"> or</w:t>
      </w:r>
    </w:p>
    <w:p w14:paraId="44E817AF" w14:textId="2C09E2DB" w:rsidR="001B27FE" w:rsidRDefault="00044B4E" w:rsidP="001B27FE">
      <w:pPr>
        <w:pStyle w:val="B2"/>
        <w:rPr>
          <w:lang w:eastAsia="zh-CN"/>
        </w:rPr>
      </w:pPr>
      <w:r>
        <w:rPr>
          <w:lang w:eastAsia="zh-CN"/>
        </w:rPr>
        <w:t>6</w:t>
      </w:r>
      <w:r w:rsidR="001B27FE">
        <w:rPr>
          <w:lang w:eastAsia="zh-CN"/>
        </w:rPr>
        <w:t>)</w:t>
      </w:r>
      <w:r w:rsidR="001B27FE">
        <w:rPr>
          <w:lang w:eastAsia="zh-CN"/>
        </w:rPr>
        <w:tab/>
        <w:t>sidelink positioning server UE;</w:t>
      </w:r>
    </w:p>
    <w:p w14:paraId="16E1655A" w14:textId="1250AB8D" w:rsidR="001B27FE" w:rsidRPr="00A21967" w:rsidRDefault="001B27FE" w:rsidP="001B27FE">
      <w:pPr>
        <w:pStyle w:val="EditorsNote"/>
      </w:pPr>
      <w:r>
        <w:t>Editor’s Note: Whether the assistant UE</w:t>
      </w:r>
      <w:r w:rsidR="00044B4E">
        <w:t xml:space="preserve"> and sidelink positioning client UE</w:t>
      </w:r>
      <w:r>
        <w:t xml:space="preserve"> </w:t>
      </w:r>
      <w:r w:rsidR="00044B4E">
        <w:t xml:space="preserve">are </w:t>
      </w:r>
      <w:r>
        <w:t>needed is FFS, which depends on SA2 progress.</w:t>
      </w:r>
    </w:p>
    <w:p w14:paraId="5FF9D9D4" w14:textId="77777777" w:rsidR="001B27FE" w:rsidRDefault="001B27FE" w:rsidP="001B27FE">
      <w:pPr>
        <w:pStyle w:val="B1"/>
        <w:rPr>
          <w:noProof/>
        </w:rPr>
      </w:pPr>
      <w:bookmarkStart w:id="50"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50"/>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lastRenderedPageBreak/>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3BD203D9" w:rsidR="001B27FE" w:rsidRDefault="001B27FE" w:rsidP="001B27FE">
      <w:pPr>
        <w:pStyle w:val="B2"/>
        <w:rPr>
          <w:lang w:eastAsia="zh-CN"/>
        </w:rPr>
      </w:pPr>
      <w:r>
        <w:rPr>
          <w:lang w:eastAsia="zh-CN"/>
        </w:rPr>
        <w:t>5)</w:t>
      </w:r>
      <w:r>
        <w:rPr>
          <w:lang w:eastAsia="zh-CN"/>
        </w:rPr>
        <w:tab/>
        <w:t>sidelink positioning server UE;</w:t>
      </w:r>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51"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02EA5FD5"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r w:rsidR="00D93C66">
        <w:rPr>
          <w:lang w:eastAsia="zh-CN"/>
        </w:rPr>
        <w:t xml:space="preserve"> and</w:t>
      </w:r>
    </w:p>
    <w:p w14:paraId="1DF9C519" w14:textId="5FCFA154" w:rsidR="00D93C66" w:rsidRPr="00D93C66" w:rsidRDefault="00D93C66" w:rsidP="00D93C66">
      <w:pPr>
        <w:pStyle w:val="B1"/>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p>
    <w:p w14:paraId="3A39E9D9" w14:textId="1E5E21EB" w:rsidR="00A35866" w:rsidRDefault="00A35866" w:rsidP="00A35866">
      <w:pPr>
        <w:pStyle w:val="2"/>
      </w:pPr>
      <w:bookmarkStart w:id="52" w:name="_Toc144237044"/>
      <w:bookmarkEnd w:id="51"/>
      <w:r w:rsidRPr="00A35866">
        <w:t>5.</w:t>
      </w:r>
      <w:r>
        <w:t>3</w:t>
      </w:r>
      <w:r w:rsidRPr="00A35866">
        <w:tab/>
      </w:r>
      <w:r>
        <w:t>Procedures</w:t>
      </w:r>
      <w:bookmarkEnd w:id="52"/>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r w:rsidR="006B13A2">
        <w:t>Ranging</w:t>
      </w:r>
      <w:r w:rsidR="00D20AF1">
        <w:t>_SL</w:t>
      </w:r>
      <w:r>
        <w:t xml:space="preserve"> configuration parameter</w:t>
      </w:r>
    </w:p>
    <w:p w14:paraId="55EBDE64" w14:textId="6B57F1BA" w:rsidR="00177C81" w:rsidRPr="00C33F68" w:rsidRDefault="00177C81" w:rsidP="00177C81">
      <w:pPr>
        <w:pStyle w:val="3"/>
        <w:rPr>
          <w:noProof/>
        </w:rPr>
      </w:pPr>
      <w:bookmarkStart w:id="53" w:name="_Toc59209143"/>
      <w:bookmarkStart w:id="54" w:name="_Toc59208872"/>
      <w:bookmarkStart w:id="55" w:name="_Toc51951118"/>
      <w:bookmarkStart w:id="56" w:name="_Toc45882568"/>
      <w:bookmarkStart w:id="57" w:name="_Toc45282182"/>
      <w:bookmarkStart w:id="58" w:name="_Toc34404354"/>
      <w:bookmarkStart w:id="59" w:name="_Toc34388583"/>
      <w:bookmarkStart w:id="60" w:name="_Toc25070668"/>
      <w:bookmarkStart w:id="61" w:name="_Toc22039959"/>
      <w:bookmarkStart w:id="62" w:name="_Toc533170250"/>
      <w:bookmarkStart w:id="63" w:name="_Toc123634536"/>
      <w:bookmarkStart w:id="64" w:name="_Toc144237045"/>
      <w:bookmarkStart w:id="65" w:name="_Toc533170253"/>
      <w:bookmarkStart w:id="66" w:name="_Toc533170262"/>
      <w:r>
        <w:rPr>
          <w:noProof/>
        </w:rPr>
        <w:t>5.3</w:t>
      </w:r>
      <w:r w:rsidRPr="00C33F68">
        <w:rPr>
          <w:noProof/>
        </w:rPr>
        <w:t>.1</w:t>
      </w:r>
      <w:r w:rsidRPr="00C33F68">
        <w:rPr>
          <w:noProof/>
        </w:rPr>
        <w:tab/>
        <w:t>General</w:t>
      </w:r>
      <w:bookmarkEnd w:id="53"/>
      <w:bookmarkEnd w:id="54"/>
      <w:bookmarkEnd w:id="55"/>
      <w:bookmarkEnd w:id="56"/>
      <w:bookmarkEnd w:id="57"/>
      <w:bookmarkEnd w:id="58"/>
      <w:bookmarkEnd w:id="59"/>
      <w:bookmarkEnd w:id="60"/>
      <w:bookmarkEnd w:id="61"/>
      <w:bookmarkEnd w:id="62"/>
      <w:bookmarkEnd w:id="63"/>
      <w:bookmarkEnd w:id="64"/>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7" w:name="_Toc59209144"/>
      <w:bookmarkStart w:id="68" w:name="_Toc59208873"/>
      <w:bookmarkStart w:id="69" w:name="_Toc51951119"/>
      <w:bookmarkStart w:id="70" w:name="_Toc45882569"/>
      <w:bookmarkStart w:id="71" w:name="_Toc45282183"/>
      <w:bookmarkStart w:id="72" w:name="_Toc34404355"/>
      <w:bookmarkStart w:id="73" w:name="_Toc34388584"/>
      <w:bookmarkStart w:id="74" w:name="_Toc25070669"/>
      <w:bookmarkStart w:id="75" w:name="_Toc22039960"/>
      <w:bookmarkStart w:id="76" w:name="_Toc123634537"/>
      <w:bookmarkStart w:id="77" w:name="_Toc144237046"/>
      <w:bookmarkEnd w:id="65"/>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7"/>
      <w:bookmarkEnd w:id="68"/>
      <w:bookmarkEnd w:id="69"/>
      <w:bookmarkEnd w:id="70"/>
      <w:bookmarkEnd w:id="71"/>
      <w:bookmarkEnd w:id="72"/>
      <w:bookmarkEnd w:id="73"/>
      <w:bookmarkEnd w:id="74"/>
      <w:bookmarkEnd w:id="75"/>
      <w:bookmarkEnd w:id="76"/>
      <w:bookmarkEnd w:id="77"/>
    </w:p>
    <w:p w14:paraId="027CCBED" w14:textId="174EF577" w:rsidR="00177C81" w:rsidRPr="00C33F68" w:rsidRDefault="00177C81" w:rsidP="00177C81">
      <w:pPr>
        <w:pStyle w:val="4"/>
        <w:rPr>
          <w:noProof/>
        </w:rPr>
      </w:pPr>
      <w:bookmarkStart w:id="78" w:name="_Toc59209145"/>
      <w:bookmarkStart w:id="79" w:name="_Toc59208874"/>
      <w:bookmarkStart w:id="80" w:name="_Toc51951120"/>
      <w:bookmarkStart w:id="81" w:name="_Toc45882570"/>
      <w:bookmarkStart w:id="82" w:name="_Toc45282184"/>
      <w:bookmarkStart w:id="83" w:name="_Toc34404356"/>
      <w:bookmarkStart w:id="84" w:name="_Toc34388585"/>
      <w:bookmarkStart w:id="85" w:name="_Toc25070670"/>
      <w:bookmarkStart w:id="86" w:name="_Toc22039961"/>
      <w:bookmarkStart w:id="87" w:name="_Toc123634538"/>
      <w:bookmarkStart w:id="88" w:name="_Toc144237047"/>
      <w:bookmarkStart w:id="89" w:name="_Hlk130388554"/>
      <w:r>
        <w:rPr>
          <w:noProof/>
        </w:rPr>
        <w:t>5.3</w:t>
      </w:r>
      <w:r w:rsidRPr="00C33F68">
        <w:rPr>
          <w:noProof/>
        </w:rPr>
        <w:t>.2.1</w:t>
      </w:r>
      <w:r w:rsidRPr="00C33F68">
        <w:rPr>
          <w:noProof/>
        </w:rPr>
        <w:tab/>
        <w:t>General</w:t>
      </w:r>
      <w:bookmarkEnd w:id="78"/>
      <w:bookmarkEnd w:id="79"/>
      <w:bookmarkEnd w:id="80"/>
      <w:bookmarkEnd w:id="81"/>
      <w:bookmarkEnd w:id="82"/>
      <w:bookmarkEnd w:id="83"/>
      <w:bookmarkEnd w:id="84"/>
      <w:bookmarkEnd w:id="85"/>
      <w:bookmarkEnd w:id="86"/>
      <w:bookmarkEnd w:id="87"/>
      <w:bookmarkEnd w:id="88"/>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ranging and sidelink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sidelink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ranging and sidelink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ranging and sidelink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if the T5eee for UE policies for ranging and sidelink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90" w:name="_Toc59209146"/>
      <w:bookmarkStart w:id="91" w:name="_Toc59208875"/>
      <w:bookmarkStart w:id="92" w:name="_Toc51951121"/>
      <w:bookmarkStart w:id="93" w:name="_Toc45882571"/>
      <w:bookmarkStart w:id="94" w:name="_Toc45282185"/>
      <w:bookmarkStart w:id="95" w:name="_Toc34404357"/>
      <w:bookmarkStart w:id="96" w:name="_Toc34388586"/>
      <w:bookmarkStart w:id="97" w:name="_Toc25070671"/>
      <w:bookmarkStart w:id="98" w:name="_Toc22039962"/>
      <w:bookmarkStart w:id="99" w:name="_Toc533170254"/>
      <w:bookmarkStart w:id="100" w:name="_Toc123634539"/>
      <w:bookmarkStart w:id="101" w:name="_Toc144237048"/>
      <w:bookmarkEnd w:id="89"/>
      <w:r>
        <w:rPr>
          <w:noProof/>
        </w:rPr>
        <w:lastRenderedPageBreak/>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90"/>
      <w:bookmarkEnd w:id="91"/>
      <w:bookmarkEnd w:id="92"/>
      <w:bookmarkEnd w:id="93"/>
      <w:bookmarkEnd w:id="94"/>
      <w:bookmarkEnd w:id="95"/>
      <w:bookmarkEnd w:id="96"/>
      <w:bookmarkEnd w:id="97"/>
      <w:bookmarkEnd w:id="98"/>
      <w:bookmarkEnd w:id="99"/>
      <w:bookmarkEnd w:id="100"/>
      <w:bookmarkEnd w:id="101"/>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 over PC5</w:t>
      </w:r>
      <w:r w:rsidRPr="00C33F68">
        <w:t xml:space="preserve">, the UE policies for </w:t>
      </w:r>
      <w:r>
        <w:t>ranging and sidelink positioning located UE</w:t>
      </w:r>
      <w:r w:rsidRPr="00C33F68">
        <w:t xml:space="preserve">, the UE policies for </w:t>
      </w:r>
      <w:r>
        <w:t>ranging and sidelink positioning</w:t>
      </w:r>
      <w:r>
        <w:rPr>
          <w:noProof/>
        </w:rPr>
        <w:t xml:space="preserve"> target</w:t>
      </w:r>
      <w:r w:rsidRPr="00C33F68">
        <w:rPr>
          <w:noProof/>
        </w:rPr>
        <w:t xml:space="preserve"> UE</w:t>
      </w:r>
      <w:r>
        <w:t>, the UE policies for ranging and sidelink positioning client</w:t>
      </w:r>
      <w:r w:rsidRPr="00C33F68">
        <w:t xml:space="preserve"> UE</w:t>
      </w:r>
      <w:r>
        <w:t>, the UE policies for ranging and sidelink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2"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5pt;height:235.9pt" o:ole="">
            <v:imagedata r:id="rId12" o:title=""/>
          </v:shape>
          <o:OLEObject Type="Embed" ProgID="Visio.Drawing.15" ShapeID="_x0000_i1025" DrawAspect="Content" ObjectID="_1755360648" r:id="rId13"/>
        </w:object>
      </w:r>
    </w:p>
    <w:p w14:paraId="325FFE81" w14:textId="77777777" w:rsidR="00177C81" w:rsidRPr="00C33F68" w:rsidRDefault="00177C81" w:rsidP="00177C81">
      <w:pPr>
        <w:pStyle w:val="TF"/>
        <w:rPr>
          <w:lang w:eastAsia="zh-CN"/>
        </w:rPr>
      </w:pPr>
      <w:bookmarkStart w:id="103" w:name="_Toc34404358"/>
      <w:bookmarkStart w:id="104" w:name="_Toc34388587"/>
      <w:bookmarkStart w:id="105" w:name="_Toc25070672"/>
      <w:bookmarkStart w:id="106"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7" w:name="_Toc59209147"/>
      <w:bookmarkStart w:id="108" w:name="_Toc59208876"/>
      <w:bookmarkStart w:id="109" w:name="_Toc51951122"/>
      <w:bookmarkStart w:id="110" w:name="_Toc45882572"/>
      <w:bookmarkStart w:id="111" w:name="_Toc45282186"/>
      <w:bookmarkStart w:id="112" w:name="_Toc123634540"/>
      <w:bookmarkStart w:id="113" w:name="_Toc144237049"/>
      <w:bookmarkStart w:id="114"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2"/>
      <w:r w:rsidRPr="00C33F68">
        <w:t>accepted by the network</w:t>
      </w:r>
      <w:bookmarkEnd w:id="103"/>
      <w:bookmarkEnd w:id="104"/>
      <w:bookmarkEnd w:id="105"/>
      <w:bookmarkEnd w:id="106"/>
      <w:bookmarkEnd w:id="107"/>
      <w:bookmarkEnd w:id="108"/>
      <w:bookmarkEnd w:id="109"/>
      <w:bookmarkEnd w:id="110"/>
      <w:bookmarkEnd w:id="111"/>
      <w:bookmarkEnd w:id="112"/>
      <w:bookmarkEnd w:id="113"/>
    </w:p>
    <w:p w14:paraId="0A04F409" w14:textId="7D9602EA" w:rsidR="00177C81" w:rsidRPr="00C33F68" w:rsidRDefault="00177C81" w:rsidP="00177C81">
      <w:bookmarkStart w:id="115"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116" w:name="_Toc22039964"/>
      <w:bookmarkStart w:id="117" w:name="_Toc20233348"/>
      <w:bookmarkEnd w:id="115"/>
      <w:r w:rsidRPr="00C33F68">
        <w:rPr>
          <w:lang w:eastAsia="zh-CN"/>
        </w:rPr>
        <w:t xml:space="preserve">If new UE policies for </w:t>
      </w:r>
      <w:r>
        <w:t>ranging and sidelink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ranging and sidelink positioning over PC5</w:t>
      </w:r>
      <w:r>
        <w:rPr>
          <w:lang w:eastAsia="zh-CN"/>
        </w:rPr>
        <w:t xml:space="preserve"> and</w:t>
      </w:r>
      <w:r w:rsidRPr="00C33F68">
        <w:rPr>
          <w:lang w:eastAsia="zh-CN"/>
        </w:rPr>
        <w:t xml:space="preserve"> start using the new UE policies for </w:t>
      </w:r>
      <w:r>
        <w:t xml:space="preserve">ranging and sidelink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118" w:name="_Toc59209148"/>
      <w:bookmarkStart w:id="119" w:name="_Toc59208877"/>
      <w:bookmarkStart w:id="120" w:name="_Toc51951123"/>
      <w:bookmarkStart w:id="121" w:name="_Toc45882573"/>
      <w:bookmarkStart w:id="122" w:name="_Toc45282187"/>
      <w:bookmarkStart w:id="123" w:name="_Toc34404359"/>
      <w:bookmarkStart w:id="124" w:name="_Toc34388588"/>
      <w:bookmarkStart w:id="125" w:name="_Toc25070673"/>
      <w:r w:rsidRPr="00C33F68">
        <w:rPr>
          <w:lang w:eastAsia="zh-CN"/>
        </w:rPr>
        <w:t xml:space="preserve">If new UE policies for </w:t>
      </w:r>
      <w:r>
        <w:t>ranging and sidelink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ranging and sidelink positioning located UE</w:t>
      </w:r>
      <w:r>
        <w:rPr>
          <w:lang w:eastAsia="zh-CN"/>
        </w:rPr>
        <w:t xml:space="preserve"> and</w:t>
      </w:r>
      <w:r w:rsidRPr="00C33F68">
        <w:rPr>
          <w:lang w:eastAsia="zh-CN"/>
        </w:rPr>
        <w:t xml:space="preserve"> start using the new UE policies for </w:t>
      </w:r>
      <w:r>
        <w:t>ranging and sidelink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ranging and sidelink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ranging and sidelink positioning</w:t>
      </w:r>
      <w:r>
        <w:rPr>
          <w:noProof/>
        </w:rPr>
        <w:t xml:space="preserve"> target</w:t>
      </w:r>
      <w:r w:rsidRPr="00C33F68">
        <w:rPr>
          <w:noProof/>
        </w:rPr>
        <w:t xml:space="preserve"> UE</w:t>
      </w:r>
      <w:r w:rsidRPr="00433206">
        <w:rPr>
          <w:lang w:eastAsia="zh-CN"/>
        </w:rPr>
        <w:t xml:space="preserve"> and start using the new UE policies for </w:t>
      </w:r>
      <w:r>
        <w:t>ranging and sidelink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lastRenderedPageBreak/>
        <w:t xml:space="preserve">If new UE policies for </w:t>
      </w:r>
      <w:r>
        <w:t>ranging and sidelink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ranging and sidelink positioning client</w:t>
      </w:r>
      <w:r w:rsidRPr="00C33F68">
        <w:t xml:space="preserve"> UE</w:t>
      </w:r>
      <w:r w:rsidRPr="00433206">
        <w:rPr>
          <w:lang w:eastAsia="zh-CN"/>
        </w:rPr>
        <w:t xml:space="preserve"> and start using the new UE policies for </w:t>
      </w:r>
      <w:r>
        <w:t>ranging and sidelink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126" w:name="_Toc97295821"/>
      <w:r w:rsidRPr="00AF392E">
        <w:t xml:space="preserve">If new UE policies for </w:t>
      </w:r>
      <w:r>
        <w:t>ranging and sidelink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UE policies for ranging and sidelink positioning server</w:t>
      </w:r>
      <w:r w:rsidRPr="00C33F68">
        <w:t xml:space="preserve"> UE</w:t>
      </w:r>
      <w:r w:rsidRPr="001D4557">
        <w:t xml:space="preserve">, and start using the </w:t>
      </w:r>
      <w:r>
        <w:t>UE policies for ranging and sidelink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127" w:name="_Toc123634541"/>
      <w:bookmarkStart w:id="128" w:name="_Toc144237050"/>
      <w:bookmarkEnd w:id="114"/>
      <w:bookmarkEnd w:id="126"/>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16"/>
      <w:bookmarkEnd w:id="118"/>
      <w:bookmarkEnd w:id="119"/>
      <w:bookmarkEnd w:id="120"/>
      <w:bookmarkEnd w:id="121"/>
      <w:bookmarkEnd w:id="122"/>
      <w:bookmarkEnd w:id="123"/>
      <w:bookmarkEnd w:id="124"/>
      <w:bookmarkEnd w:id="125"/>
      <w:bookmarkEnd w:id="127"/>
      <w:bookmarkEnd w:id="128"/>
    </w:p>
    <w:p w14:paraId="4C53AB71" w14:textId="7EFABADF" w:rsidR="00177C81" w:rsidRPr="00C33F68" w:rsidRDefault="00177C81" w:rsidP="00177C81">
      <w:bookmarkStart w:id="129" w:name="_Toc59209149"/>
      <w:bookmarkStart w:id="130" w:name="_Toc59208878"/>
      <w:bookmarkStart w:id="131" w:name="_Toc51951124"/>
      <w:bookmarkStart w:id="132" w:name="_Toc45882574"/>
      <w:bookmarkStart w:id="133" w:name="_Toc45282188"/>
      <w:bookmarkStart w:id="134" w:name="_Toc34404360"/>
      <w:bookmarkStart w:id="135" w:name="_Toc34388589"/>
      <w:bookmarkStart w:id="136" w:name="_Toc25070674"/>
      <w:bookmarkStart w:id="137"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38" w:name="_Toc123634542"/>
      <w:bookmarkStart w:id="139" w:name="_Toc144237051"/>
      <w:r>
        <w:t>5.3</w:t>
      </w:r>
      <w:r w:rsidRPr="00C33F68">
        <w:t>.2.5</w:t>
      </w:r>
      <w:r w:rsidRPr="00C33F68">
        <w:tab/>
        <w:t>Abnormal cases on the network side</w:t>
      </w:r>
      <w:bookmarkEnd w:id="117"/>
      <w:bookmarkEnd w:id="129"/>
      <w:bookmarkEnd w:id="130"/>
      <w:bookmarkEnd w:id="131"/>
      <w:bookmarkEnd w:id="132"/>
      <w:bookmarkEnd w:id="133"/>
      <w:bookmarkEnd w:id="134"/>
      <w:bookmarkEnd w:id="135"/>
      <w:bookmarkEnd w:id="136"/>
      <w:bookmarkEnd w:id="137"/>
      <w:bookmarkEnd w:id="138"/>
      <w:bookmarkEnd w:id="139"/>
    </w:p>
    <w:p w14:paraId="2B8F25BF" w14:textId="73E0048E" w:rsidR="00177C81" w:rsidRPr="00C33F68" w:rsidRDefault="00177C81" w:rsidP="00177C81">
      <w:bookmarkStart w:id="140" w:name="_Toc25070675"/>
      <w:bookmarkStart w:id="141"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2" w:name="_Toc59209150"/>
      <w:bookmarkStart w:id="143" w:name="_Toc59208879"/>
      <w:bookmarkStart w:id="144" w:name="_Toc51951125"/>
      <w:bookmarkStart w:id="145" w:name="_Toc45882575"/>
      <w:bookmarkStart w:id="146" w:name="_Toc45282189"/>
      <w:bookmarkStart w:id="147" w:name="_Toc34404361"/>
      <w:bookmarkStart w:id="148" w:name="_Toc34388590"/>
      <w:bookmarkStart w:id="149" w:name="_Toc123634543"/>
      <w:bookmarkStart w:id="150" w:name="_Toc144237052"/>
      <w:r>
        <w:t>5.3</w:t>
      </w:r>
      <w:r w:rsidRPr="00C33F68">
        <w:t>.2.6</w:t>
      </w:r>
      <w:r w:rsidRPr="00C33F68">
        <w:tab/>
        <w:t>Abnormal cases on the UE</w:t>
      </w:r>
      <w:bookmarkEnd w:id="140"/>
      <w:bookmarkEnd w:id="142"/>
      <w:bookmarkEnd w:id="143"/>
      <w:bookmarkEnd w:id="144"/>
      <w:bookmarkEnd w:id="145"/>
      <w:bookmarkEnd w:id="146"/>
      <w:bookmarkEnd w:id="147"/>
      <w:bookmarkEnd w:id="148"/>
      <w:bookmarkEnd w:id="149"/>
      <w:bookmarkEnd w:id="150"/>
    </w:p>
    <w:p w14:paraId="6B733DA0" w14:textId="741BAC0D" w:rsidR="00177C81" w:rsidRPr="00A35866" w:rsidRDefault="00177C81" w:rsidP="00F51CB3">
      <w:bookmarkStart w:id="151" w:name="_Toc59209151"/>
      <w:bookmarkStart w:id="152" w:name="_Toc59208880"/>
      <w:bookmarkStart w:id="153" w:name="_Toc51951126"/>
      <w:bookmarkStart w:id="154" w:name="_Toc45882576"/>
      <w:bookmarkStart w:id="155" w:name="_Toc45282190"/>
      <w:bookmarkStart w:id="156" w:name="_Toc34404362"/>
      <w:bookmarkStart w:id="157" w:name="_Toc34388591"/>
      <w:bookmarkStart w:id="158" w:name="_Toc25070676"/>
      <w:r w:rsidRPr="00C33F68">
        <w:t>Handling in 3GPP TS 24.587 [</w:t>
      </w:r>
      <w:r w:rsidR="008609C2">
        <w:t>4</w:t>
      </w:r>
      <w:r w:rsidRPr="00C33F68">
        <w:t>] clause 5.3.2.6 shall apply.</w:t>
      </w:r>
      <w:bookmarkEnd w:id="66"/>
      <w:bookmarkEnd w:id="141"/>
      <w:bookmarkEnd w:id="151"/>
      <w:bookmarkEnd w:id="152"/>
      <w:bookmarkEnd w:id="153"/>
      <w:bookmarkEnd w:id="154"/>
      <w:bookmarkEnd w:id="155"/>
      <w:bookmarkEnd w:id="156"/>
      <w:bookmarkEnd w:id="157"/>
      <w:bookmarkEnd w:id="158"/>
    </w:p>
    <w:p w14:paraId="12C4199E" w14:textId="29ED4419" w:rsidR="00080512" w:rsidRDefault="00A35866" w:rsidP="00A35866">
      <w:pPr>
        <w:pStyle w:val="1"/>
      </w:pPr>
      <w:bookmarkStart w:id="159" w:name="_Toc144237053"/>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bookmarkEnd w:id="159"/>
    </w:p>
    <w:p w14:paraId="639140D3" w14:textId="6B585684" w:rsidR="004E12FA" w:rsidRDefault="004E12FA" w:rsidP="004E12FA">
      <w:pPr>
        <w:pStyle w:val="2"/>
      </w:pPr>
      <w:bookmarkStart w:id="160" w:name="_Toc144237054"/>
      <w:r>
        <w:t>6.1</w:t>
      </w:r>
      <w:r>
        <w:tab/>
      </w:r>
      <w:r w:rsidR="008B2D7E">
        <w:t>Overview</w:t>
      </w:r>
      <w:bookmarkEnd w:id="160"/>
    </w:p>
    <w:p w14:paraId="7D61ABCC" w14:textId="77777777" w:rsidR="00152FDB" w:rsidRDefault="00152FDB" w:rsidP="00152FDB">
      <w:r>
        <w:t>Ranging and sidelink positioning</w:t>
      </w:r>
      <w:r w:rsidRPr="00C33F68">
        <w:t xml:space="preserve"> </w:t>
      </w:r>
      <w:r>
        <w:t xml:space="preserve">UE </w:t>
      </w:r>
      <w:r w:rsidRPr="00C33F68">
        <w:t>discovery</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77777777" w:rsidR="00152FDB" w:rsidRDefault="00152FDB" w:rsidP="00152FDB">
      <w:pPr>
        <w:pStyle w:val="B1"/>
      </w:pPr>
      <w:r>
        <w:t>b)</w:t>
      </w:r>
      <w:r>
        <w:tab/>
        <w:t>ranging and sidelink p</w:t>
      </w:r>
      <w:r w:rsidRPr="00F16E8A">
        <w:t>ositioning UE discov</w:t>
      </w:r>
      <w:r>
        <w:t xml:space="preserve">ery with V2X </w:t>
      </w:r>
      <w:r w:rsidRPr="00F16E8A">
        <w:t>capable U</w:t>
      </w:r>
      <w:r>
        <w:t>E (see clause 6.3); and</w:t>
      </w:r>
    </w:p>
    <w:p w14:paraId="48A24C11" w14:textId="76EE4DDF" w:rsidR="00152FDB" w:rsidRDefault="00152FDB" w:rsidP="00152FDB">
      <w:pPr>
        <w:pStyle w:val="B1"/>
      </w:pPr>
      <w:r>
        <w:rPr>
          <w:lang w:eastAsia="zh-CN"/>
        </w:rPr>
        <w:t>c)</w:t>
      </w:r>
      <w:r>
        <w:rPr>
          <w:lang w:eastAsia="zh-CN"/>
        </w:rPr>
        <w:tab/>
      </w:r>
      <w:r>
        <w:rPr>
          <w:rFonts w:hint="eastAsia"/>
          <w:lang w:eastAsia="zh-CN"/>
        </w:rPr>
        <w:t>l</w:t>
      </w:r>
      <w:r>
        <w:rPr>
          <w:lang w:eastAsia="zh-CN"/>
        </w:rPr>
        <w:t>ocated UE discovery (see clause</w:t>
      </w:r>
      <w:r>
        <w:rPr>
          <w:lang w:val="en-US" w:eastAsia="zh-CN"/>
        </w:rPr>
        <w:t> </w:t>
      </w:r>
      <w:r>
        <w:rPr>
          <w:lang w:eastAsia="zh-CN"/>
        </w:rPr>
        <w:t>6.4).</w:t>
      </w:r>
    </w:p>
    <w:p w14:paraId="0F776609" w14:textId="26662B24" w:rsidR="00A35866" w:rsidRDefault="004E12FA" w:rsidP="004E12FA">
      <w:pPr>
        <w:pStyle w:val="2"/>
      </w:pPr>
      <w:bookmarkStart w:id="161" w:name="_Toc144237055"/>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61"/>
    </w:p>
    <w:p w14:paraId="648A387A" w14:textId="446C57C7" w:rsidR="008B2D7E" w:rsidRDefault="008B2D7E" w:rsidP="008B2D7E">
      <w:pPr>
        <w:pStyle w:val="3"/>
      </w:pPr>
      <w:bookmarkStart w:id="162" w:name="_Toc144237056"/>
      <w:r>
        <w:t>6.2.1</w:t>
      </w:r>
      <w:r>
        <w:tab/>
        <w:t>General</w:t>
      </w:r>
      <w:bookmarkEnd w:id="162"/>
    </w:p>
    <w:p w14:paraId="1CA81FD8" w14:textId="77777777" w:rsidR="00312B9F" w:rsidRDefault="00312B9F" w:rsidP="00312B9F">
      <w:bookmarkStart w:id="163" w:name="_Hlk136354806"/>
      <w:r w:rsidRPr="00C33F68">
        <w:t xml:space="preserve">This clause describes the procedures </w:t>
      </w:r>
      <w:r>
        <w:t xml:space="preserve">of </w:t>
      </w:r>
      <w:r w:rsidRPr="00C33F68">
        <w:t>5G ProSe direct discovery</w:t>
      </w:r>
      <w:r>
        <w:t xml:space="preserve"> </w:t>
      </w:r>
      <w:r w:rsidRPr="00C33F68">
        <w:t>f</w:t>
      </w:r>
      <w:bookmarkStart w:id="164" w:name="_Hlk134892790"/>
      <w:r w:rsidRPr="00C33F68">
        <w:t xml:space="preserve">or </w:t>
      </w:r>
      <w:r>
        <w:t>ranging and sidelink positioning</w:t>
      </w:r>
      <w:bookmarkEnd w:id="164"/>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77777777" w:rsidR="00312B9F" w:rsidRDefault="00312B9F" w:rsidP="00312B9F">
      <w:r w:rsidRPr="00C33F68">
        <w:lastRenderedPageBreak/>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5G ProSe direct discovery</w:t>
      </w:r>
      <w:r>
        <w:t xml:space="preserve"> </w:t>
      </w:r>
      <w:r w:rsidRPr="00C33F68">
        <w:t xml:space="preserve">for </w:t>
      </w:r>
      <w:r>
        <w:t>ranging and sidelink positioning procedure</w:t>
      </w:r>
      <w:r w:rsidRPr="009607FF">
        <w:t xml:space="preserve"> is FFS</w:t>
      </w:r>
      <w:r>
        <w:t xml:space="preserve"> and aligned with SA2</w:t>
      </w:r>
      <w:r w:rsidRPr="009607FF">
        <w:t>.</w:t>
      </w:r>
    </w:p>
    <w:p w14:paraId="110FAA5F" w14:textId="0DEDE8DC" w:rsidR="009F6B1C" w:rsidRPr="00C33F68" w:rsidRDefault="009F6B1C" w:rsidP="00FB3F96">
      <w:pPr>
        <w:pStyle w:val="3"/>
        <w:rPr>
          <w:lang w:eastAsia="zh-CN"/>
        </w:rPr>
      </w:pPr>
      <w:bookmarkStart w:id="165" w:name="_Toc131694995"/>
      <w:bookmarkStart w:id="166" w:name="_Toc144237057"/>
      <w:bookmarkEnd w:id="163"/>
      <w:r w:rsidRPr="00C33F68">
        <w:rPr>
          <w:lang w:eastAsia="zh-CN"/>
        </w:rPr>
        <w:t>6.</w:t>
      </w:r>
      <w:r>
        <w:rPr>
          <w:lang w:eastAsia="zh-CN"/>
        </w:rPr>
        <w:t>2.2</w:t>
      </w:r>
      <w:r w:rsidRPr="00C33F68">
        <w:rPr>
          <w:lang w:eastAsia="zh-CN"/>
        </w:rPr>
        <w:tab/>
        <w:t>Procedures</w:t>
      </w:r>
      <w:bookmarkEnd w:id="165"/>
      <w:bookmarkEnd w:id="166"/>
    </w:p>
    <w:p w14:paraId="2107C28C" w14:textId="7B0B09DF" w:rsidR="009F6B1C" w:rsidRPr="00C33F68" w:rsidRDefault="009F6B1C" w:rsidP="00FB3F96">
      <w:pPr>
        <w:pStyle w:val="4"/>
        <w:rPr>
          <w:lang w:eastAsia="zh-CN"/>
        </w:rPr>
      </w:pPr>
      <w:bookmarkStart w:id="167" w:name="_Toc131694996"/>
      <w:bookmarkStart w:id="168" w:name="_Toc144237058"/>
      <w:bookmarkStart w:id="169" w:name="_Hlk142833057"/>
      <w:r w:rsidRPr="00C33F68">
        <w:rPr>
          <w:lang w:eastAsia="zh-CN"/>
        </w:rPr>
        <w:t>6.</w:t>
      </w:r>
      <w:r>
        <w:rPr>
          <w:lang w:eastAsia="zh-CN"/>
        </w:rPr>
        <w:t>2.2</w:t>
      </w:r>
      <w:r w:rsidRPr="00C33F68">
        <w:rPr>
          <w:lang w:eastAsia="zh-CN"/>
        </w:rPr>
        <w:t>.1</w:t>
      </w:r>
      <w:r w:rsidRPr="00C33F68">
        <w:rPr>
          <w:lang w:eastAsia="zh-CN"/>
        </w:rPr>
        <w:tab/>
      </w:r>
      <w:bookmarkStart w:id="170" w:name="_Hlk135909770"/>
      <w:bookmarkStart w:id="171" w:name="_Hlk134893005"/>
      <w:r w:rsidRPr="00C33F68">
        <w:t>5G ProSe direct discovery</w:t>
      </w:r>
      <w:r>
        <w:t xml:space="preserve"> for ranging and sidelink positioning</w:t>
      </w:r>
      <w:bookmarkEnd w:id="170"/>
      <w:r>
        <w:t xml:space="preserve"> procedure</w:t>
      </w:r>
      <w:r w:rsidRPr="00C33F68">
        <w:rPr>
          <w:lang w:eastAsia="zh-CN"/>
        </w:rPr>
        <w:t xml:space="preserve"> over PC5 interface with model A</w:t>
      </w:r>
      <w:bookmarkEnd w:id="167"/>
      <w:bookmarkEnd w:id="168"/>
      <w:bookmarkEnd w:id="171"/>
    </w:p>
    <w:p w14:paraId="41BF4C00" w14:textId="7186BAED" w:rsidR="009F6B1C" w:rsidRPr="00C33F68" w:rsidRDefault="009F6B1C" w:rsidP="00FB3F96">
      <w:pPr>
        <w:pStyle w:val="5"/>
        <w:rPr>
          <w:lang w:eastAsia="zh-CN"/>
        </w:rPr>
      </w:pPr>
      <w:bookmarkStart w:id="172" w:name="_Toc131694997"/>
      <w:bookmarkStart w:id="173" w:name="_Toc144237059"/>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172"/>
      <w:bookmarkEnd w:id="17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Whether ProSe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7B8BDC16" w14:textId="58BE0D4F" w:rsidR="009F6B1C" w:rsidRPr="00C33F68" w:rsidRDefault="009F6B1C" w:rsidP="00FB3F96">
      <w:pPr>
        <w:pStyle w:val="5"/>
        <w:rPr>
          <w:lang w:eastAsia="zh-CN"/>
        </w:rPr>
      </w:pPr>
      <w:bookmarkStart w:id="174" w:name="_Toc131694998"/>
      <w:bookmarkStart w:id="175" w:name="_Toc144237060"/>
      <w:bookmarkStart w:id="176"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77" w:name="_Hlk135894090"/>
      <w:r w:rsidRPr="00C33F68">
        <w:t>5G ProSe direct discovery</w:t>
      </w:r>
      <w:r>
        <w:t xml:space="preserve"> for ranging and sidelink positioning</w:t>
      </w:r>
      <w:bookmarkEnd w:id="177"/>
      <w:r w:rsidRPr="00C33F68">
        <w:rPr>
          <w:lang w:eastAsia="zh-CN"/>
        </w:rPr>
        <w:t xml:space="preserve"> initiation</w:t>
      </w:r>
      <w:bookmarkEnd w:id="174"/>
      <w:bookmarkEnd w:id="175"/>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lastRenderedPageBreak/>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2pt;height:73.6pt" o:ole="">
            <v:imagedata r:id="rId14" o:title=""/>
          </v:shape>
          <o:OLEObject Type="Embed" ProgID="Visio.Drawing.15" ShapeID="_x0000_i1026" DrawAspect="Content" ObjectID="_1755360649"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r w:rsidRPr="00E473E6">
        <w:t>ProSe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"Ranging/Sidelink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lastRenderedPageBreak/>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5"/>
        <w:rPr>
          <w:lang w:eastAsia="zh-CN"/>
        </w:rPr>
      </w:pPr>
      <w:bookmarkStart w:id="178" w:name="_Toc131694999"/>
      <w:bookmarkStart w:id="179" w:name="_Toc144237061"/>
      <w:bookmarkEnd w:id="176"/>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78"/>
      <w:bookmarkEnd w:id="179"/>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1E84DA7D" w:rsidR="009F6B1C" w:rsidRPr="00C33F68" w:rsidRDefault="009F6B1C" w:rsidP="00FB3F96">
      <w:pPr>
        <w:pStyle w:val="5"/>
        <w:rPr>
          <w:lang w:eastAsia="zh-CN"/>
        </w:rPr>
      </w:pPr>
      <w:bookmarkStart w:id="180" w:name="_Toc131695000"/>
      <w:bookmarkStart w:id="181" w:name="_Toc144237062"/>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180"/>
      <w:bookmarkEnd w:id="181"/>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r w:rsidRPr="00C33F68">
        <w:t>i)</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lastRenderedPageBreak/>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3pt;height:68.8pt" o:ole="">
            <v:imagedata r:id="rId16" o:title=""/>
          </v:shape>
          <o:OLEObject Type="Embed" ProgID="Visio.Drawing.15" ShapeID="_x0000_i1027" DrawAspect="Content" ObjectID="_1755360650"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0319B9E7" w14:textId="77777777" w:rsidR="009F6B1C" w:rsidRPr="00C33F68" w:rsidRDefault="009F6B1C" w:rsidP="009F6B1C">
      <w:pPr>
        <w:rPr>
          <w:iCs/>
        </w:rPr>
      </w:pPr>
      <w:r w:rsidRPr="00C33F68">
        <w:rPr>
          <w:iCs/>
        </w:rPr>
        <w:t>The UE shall consider that the target RPAUID it seeks to monitor has been discovered if there is a match event as follows:</w:t>
      </w:r>
    </w:p>
    <w:p w14:paraId="0CFD904A" w14:textId="77777777" w:rsidR="009F6B1C" w:rsidRPr="008062E4" w:rsidRDefault="009F6B1C" w:rsidP="009F6B1C">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r w:rsidRPr="00C33F68">
        <w:t xml:space="preserve">The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UE procedure for 5G ProSe direct discovery initiation</w:t>
      </w:r>
      <w:r w:rsidRPr="00C33F68">
        <w:t xml:space="preserve"> </w:t>
      </w:r>
      <w:r>
        <w:t>shall be applied with the following differences and clarifications:</w:t>
      </w:r>
    </w:p>
    <w:p w14:paraId="7695114B" w14:textId="11A5761C" w:rsidR="009F6B1C" w:rsidRPr="00C33F68" w:rsidRDefault="009F6B1C" w:rsidP="00FB3F96">
      <w:pPr>
        <w:pStyle w:val="5"/>
        <w:rPr>
          <w:lang w:eastAsia="zh-CN"/>
        </w:rPr>
      </w:pPr>
      <w:bookmarkStart w:id="182" w:name="_Toc131695001"/>
      <w:bookmarkStart w:id="183" w:name="_Toc144237063"/>
      <w:r w:rsidRPr="00C33F68">
        <w:rPr>
          <w:lang w:eastAsia="zh-CN"/>
        </w:rPr>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182"/>
      <w:bookmarkEnd w:id="183"/>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06981B3F" w14:textId="13B0B809" w:rsidR="0061198C" w:rsidRPr="00C33F68" w:rsidRDefault="0061198C" w:rsidP="00FB3F96">
      <w:pPr>
        <w:pStyle w:val="4"/>
        <w:rPr>
          <w:lang w:eastAsia="zh-CN"/>
        </w:rPr>
      </w:pPr>
      <w:bookmarkStart w:id="184" w:name="_Toc144237064"/>
      <w:bookmarkEnd w:id="169"/>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184"/>
    </w:p>
    <w:p w14:paraId="1459F41D" w14:textId="25534BEC" w:rsidR="0061198C" w:rsidRPr="00C33F68" w:rsidRDefault="0061198C" w:rsidP="00FB3F96">
      <w:pPr>
        <w:pStyle w:val="5"/>
        <w:rPr>
          <w:lang w:eastAsia="zh-CN"/>
        </w:rPr>
      </w:pPr>
      <w:bookmarkStart w:id="185" w:name="_Toc144237065"/>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185"/>
    </w:p>
    <w:p w14:paraId="59F6C72A" w14:textId="77777777" w:rsidR="0061198C" w:rsidRPr="000F6D05" w:rsidRDefault="0061198C" w:rsidP="0061198C">
      <w:pPr>
        <w:rPr>
          <w:lang w:eastAsia="zh-CN"/>
        </w:rPr>
      </w:pPr>
      <w:r w:rsidRPr="00C33F68">
        <w:rPr>
          <w:lang w:eastAsia="zh-CN"/>
        </w:rPr>
        <w:t>In this procedure, the UE sending the PROSE PC5 DISCOVERY message is called the "Discoverer UE" and the other UE is called the "Discoveree UE".</w:t>
      </w:r>
    </w:p>
    <w:p w14:paraId="6B436CCC" w14:textId="0C93FE65" w:rsidR="0061198C" w:rsidRDefault="0061198C" w:rsidP="0061198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6.2.2.2.2 and </w:t>
      </w:r>
      <w:r w:rsidRPr="00C33F68">
        <w:t>clause </w:t>
      </w:r>
      <w:r>
        <w:t>6.2.2.2.4 for the security handling.</w:t>
      </w:r>
    </w:p>
    <w:p w14:paraId="14B1C672" w14:textId="77777777" w:rsidR="0061198C" w:rsidRPr="002241E7" w:rsidRDefault="0061198C" w:rsidP="0061198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1C7C5C">
        <w:rPr>
          <w:lang w:eastAsia="zh-CN"/>
        </w:rPr>
        <w:t xml:space="preserve"> </w:t>
      </w:r>
      <w:r>
        <w:rPr>
          <w:lang w:eastAsia="zh-CN"/>
        </w:rPr>
        <w:t xml:space="preserve">is FFS and </w:t>
      </w:r>
      <w:r>
        <w:t>to be aligned with RAN.</w:t>
      </w:r>
    </w:p>
    <w:p w14:paraId="0316D278" w14:textId="24931F8A" w:rsidR="0061198C" w:rsidRPr="00C33F68" w:rsidRDefault="0061198C" w:rsidP="00FB3F96">
      <w:pPr>
        <w:pStyle w:val="5"/>
        <w:rPr>
          <w:lang w:eastAsia="zh-CN"/>
        </w:rPr>
      </w:pPr>
      <w:bookmarkStart w:id="186" w:name="_Toc144237066"/>
      <w:r w:rsidRPr="00C33F68">
        <w:rPr>
          <w:lang w:eastAsia="zh-CN"/>
        </w:rPr>
        <w:lastRenderedPageBreak/>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186"/>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66BBA">
        <w:rPr>
          <w:highlight w:val="yellow"/>
        </w:rPr>
        <w:t>parameters to be used for 5G ProSe direct discovery</w:t>
      </w:r>
      <w:r w:rsidRPr="00466BBA">
        <w:rPr>
          <w:highlight w:val="yellow"/>
          <w:lang w:eastAsia="ko-KR"/>
        </w:rPr>
        <w:t xml:space="preserve"> </w:t>
      </w:r>
      <w:r w:rsidRPr="00466BBA">
        <w:rPr>
          <w:highlight w:val="yellow"/>
        </w:rPr>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2B6F57E"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6FF4CB4C"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1D280B70"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7.75pt;height:110.7pt" o:ole="">
            <v:imagedata r:id="rId18" o:title=""/>
          </v:shape>
          <o:OLEObject Type="Embed" ProgID="Visio.Drawing.15" ShapeID="_x0000_i1028" DrawAspect="Content" ObjectID="_1755360651"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77777777" w:rsidR="0061198C" w:rsidRPr="00C33F68" w:rsidRDefault="0061198C" w:rsidP="0061198C">
      <w:pPr>
        <w:pStyle w:val="B1"/>
        <w:rPr>
          <w:lang w:eastAsia="ko-KR"/>
        </w:rPr>
      </w:pPr>
      <w:r w:rsidRPr="00C33F68">
        <w:lastRenderedPageBreak/>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77777777" w:rsidR="0061198C"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073886C" w14:textId="77777777" w:rsidR="0061198C" w:rsidRDefault="0061198C" w:rsidP="0061198C">
      <w:pPr>
        <w:pStyle w:val="B2"/>
      </w:pPr>
      <w:r>
        <w:t>2)</w:t>
      </w:r>
      <w:r>
        <w:tab/>
      </w:r>
      <w:r w:rsidRPr="00E712EA">
        <w:t>shall include the discoveree user info set to the application layer ID of the discoveree UE if is provided by the upper layers to identify a specific discoveree UE;</w:t>
      </w:r>
      <w:r>
        <w:t xml:space="preserve"> and</w:t>
      </w:r>
    </w:p>
    <w:p w14:paraId="0B45489E" w14:textId="77777777" w:rsidR="0061198C" w:rsidRPr="00C33F68" w:rsidRDefault="0061198C" w:rsidP="0061198C">
      <w:pPr>
        <w:pStyle w:val="B2"/>
      </w:pPr>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7BFF7D68" w14:textId="77777777" w:rsidR="0061198C" w:rsidRDefault="0061198C" w:rsidP="0061198C">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77777777" w:rsidR="0061198C" w:rsidRPr="00C33F68" w:rsidRDefault="0061198C" w:rsidP="0061198C">
      <w:pPr>
        <w:pStyle w:val="B1"/>
      </w:pPr>
      <w:r>
        <w:t>f</w:t>
      </w:r>
      <w:r w:rsidRPr="00C33F68">
        <w:t>)</w:t>
      </w:r>
      <w:r w:rsidRPr="00C33F68">
        <w:tab/>
        <w:t>shall pass the resulting PROSE PC5 DISCOVERY message along with the source layer-2 ID and destination layer-2 ID for 5G ProSe direct discovery solicitation and the PLMN ID of the intended announcing PLMN if available in the discovery entry</w:t>
      </w:r>
      <w:r w:rsidRPr="00C33F68">
        <w:rPr>
          <w:lang w:eastAsia="zh-CN"/>
        </w:rPr>
        <w:t xml:space="preserve"> and </w:t>
      </w:r>
      <w:r w:rsidRPr="00C33F68">
        <w:t>an indication that the message is for 5G ProSe direct discovery to the lower layers for transmission over the PC5 interface</w:t>
      </w:r>
      <w:r>
        <w:t xml:space="preserve"> and</w:t>
      </w:r>
      <w:r w:rsidRPr="00C33F68">
        <w:t xml:space="preserve"> shall instruct the lower layer to start monitoring.</w:t>
      </w:r>
    </w:p>
    <w:p w14:paraId="3D20D8D3" w14:textId="77777777" w:rsidR="0061198C" w:rsidRPr="00C33F68" w:rsidRDefault="0061198C" w:rsidP="0061198C">
      <w:r w:rsidRPr="00C33F68">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77777777"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7A9765DB" w14:textId="77777777" w:rsidR="0061198C" w:rsidRPr="00C33F68" w:rsidRDefault="0061198C" w:rsidP="0061198C">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ranging and sidelink positioning are FFS, the related description will be updated to get align with SA2 and SA3.</w:t>
      </w:r>
    </w:p>
    <w:p w14:paraId="1D2B7188" w14:textId="44E19243" w:rsidR="0061198C" w:rsidRPr="00C33F68" w:rsidRDefault="0061198C" w:rsidP="00FB3F96">
      <w:pPr>
        <w:pStyle w:val="5"/>
        <w:rPr>
          <w:lang w:eastAsia="zh-CN"/>
        </w:rPr>
      </w:pPr>
      <w:bookmarkStart w:id="187" w:name="_Toc144237067"/>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187"/>
    </w:p>
    <w:p w14:paraId="26AF2255" w14:textId="77777777"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[13]</w:t>
      </w:r>
      <w:r w:rsidRPr="00C33F68">
        <w:rPr>
          <w:lang w:eastAsia="zh-CN"/>
        </w:rPr>
        <w:t>.</w:t>
      </w:r>
    </w:p>
    <w:p w14:paraId="27C4EC00" w14:textId="77777777" w:rsidR="0061198C" w:rsidRPr="00C33F68" w:rsidRDefault="0061198C" w:rsidP="0061198C">
      <w:pPr>
        <w:pStyle w:val="EditorsNote"/>
      </w:pPr>
      <w:bookmarkStart w:id="188" w:name="_Hlk134909669"/>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and it may be updated to get aligned with SA2 and SA3 accordingly.</w:t>
      </w:r>
    </w:p>
    <w:p w14:paraId="489E7CAA" w14:textId="198C3B36" w:rsidR="0061198C" w:rsidRPr="00C33F68" w:rsidRDefault="0061198C" w:rsidP="00FB3F96">
      <w:pPr>
        <w:pStyle w:val="5"/>
        <w:rPr>
          <w:lang w:eastAsia="zh-CN"/>
        </w:rPr>
      </w:pPr>
      <w:bookmarkStart w:id="189" w:name="_Toc144237068"/>
      <w:bookmarkEnd w:id="188"/>
      <w:r w:rsidRPr="00C33F68">
        <w:rPr>
          <w:lang w:eastAsia="zh-CN"/>
        </w:rPr>
        <w:lastRenderedPageBreak/>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189"/>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7777777" w:rsidR="0061198C" w:rsidRPr="00C33F68" w:rsidRDefault="0061198C" w:rsidP="0061198C">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CF622C6" w14:textId="77777777" w:rsidR="0061198C" w:rsidRPr="00C33F68" w:rsidRDefault="0061198C" w:rsidP="0061198C">
      <w:pPr>
        <w:pStyle w:val="B3"/>
      </w:pPr>
      <w:r w:rsidRPr="00C33F68">
        <w:t>i)</w:t>
      </w:r>
      <w:r w:rsidRPr="00C33F68">
        <w:tab/>
        <w:t>the UE is unable to find a suitable cell in the selected PLMN as specified in 3GPP TS 38.304 [15];</w:t>
      </w:r>
    </w:p>
    <w:p w14:paraId="09A10922" w14:textId="77777777"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[11]; or</w:t>
      </w:r>
    </w:p>
    <w:p w14:paraId="01E812EE" w14:textId="77777777"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15pt;height:117.15pt" o:ole="">
            <v:imagedata r:id="rId20" o:title=""/>
          </v:shape>
          <o:OLEObject Type="Embed" ProgID="Visio.Drawing.15" ShapeID="_x0000_i1029" DrawAspect="Content" ObjectID="_1755360652"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lastRenderedPageBreak/>
        <w:t>then the UE:</w:t>
      </w:r>
    </w:p>
    <w:p w14:paraId="59FE7970" w14:textId="77777777"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1285B02E" w14:textId="77777777" w:rsidR="0061198C" w:rsidRPr="00C33F68" w:rsidRDefault="0061198C" w:rsidP="0061198C">
      <w:pPr>
        <w:pStyle w:val="B1"/>
      </w:pPr>
      <w:r w:rsidRPr="00C33F68">
        <w:t>b)</w:t>
      </w:r>
      <w:r w:rsidRPr="00C33F68">
        <w:tab/>
        <w:t>shall instruct the lower layers to start monitoring for PROSE PC5 DISCOVERY messages as specified in 3GPP TS 38.331 [13].</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77777777"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60711D63" w14:textId="77777777" w:rsidR="0061198C" w:rsidRPr="00970C60" w:rsidRDefault="0061198C" w:rsidP="0061198C">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ProSe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r>
        <w:rPr>
          <w:lang w:eastAsia="zh-CN"/>
        </w:rPr>
        <w:t xml:space="preserve"> </w:t>
      </w:r>
    </w:p>
    <w:p w14:paraId="6E813D12" w14:textId="77777777" w:rsidR="0061198C"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77777777"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r>
        <w:rPr>
          <w:lang w:eastAsia="zh-CN"/>
        </w:rPr>
        <w:t xml:space="preserve"> and</w:t>
      </w:r>
    </w:p>
    <w:p w14:paraId="7599D075" w14:textId="77777777" w:rsidR="0061198C" w:rsidRPr="00C33F68" w:rsidRDefault="0061198C" w:rsidP="0061198C">
      <w:pPr>
        <w:pStyle w:val="B2"/>
        <w:ind w:leftChars="183" w:left="650"/>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t xml:space="preserve"> </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E87CEC0" w14:textId="77777777" w:rsidR="0061198C" w:rsidRPr="00C33F68" w:rsidRDefault="0061198C" w:rsidP="0061198C">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77777777" w:rsidR="0061198C" w:rsidRPr="00C33F68" w:rsidRDefault="0061198C" w:rsidP="0061198C">
      <w:pPr>
        <w:pStyle w:val="B1"/>
      </w:pPr>
      <w:r>
        <w:t>b</w:t>
      </w:r>
      <w:r w:rsidRPr="00C33F68">
        <w:t>)</w:t>
      </w:r>
      <w:r w:rsidRPr="00C33F68">
        <w:tab/>
        <w:t xml:space="preserve">shall pass the resulting PROSE PC5 DISCOVERY message along with the source layer-2 ID and destination layer-2 ID for 5G ProSe direct discovery response, the PLMN ID of the intended announcing PLMN </w:t>
      </w:r>
      <w:r w:rsidRPr="00C33F68">
        <w:rPr>
          <w:lang w:eastAsia="zh-CN"/>
        </w:rPr>
        <w:t xml:space="preserve">and </w:t>
      </w:r>
      <w:r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50C69858" w14:textId="77777777" w:rsidR="0061198C" w:rsidRPr="00C33F68" w:rsidRDefault="0061198C" w:rsidP="0061198C">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6DCF458D" w14:textId="5AECC9FF" w:rsidR="0061198C" w:rsidRPr="00C33F68" w:rsidRDefault="0061198C" w:rsidP="00FB3F96">
      <w:pPr>
        <w:pStyle w:val="5"/>
        <w:rPr>
          <w:lang w:eastAsia="zh-CN"/>
        </w:rPr>
      </w:pPr>
      <w:bookmarkStart w:id="190" w:name="_Toc144237069"/>
      <w:r w:rsidRPr="00C33F68">
        <w:rPr>
          <w:lang w:eastAsia="zh-CN"/>
        </w:rPr>
        <w:lastRenderedPageBreak/>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190"/>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77777777"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[13].</w:t>
      </w:r>
    </w:p>
    <w:p w14:paraId="7CB91E18" w14:textId="7D27E6C7" w:rsidR="0061198C" w:rsidRDefault="0061198C" w:rsidP="0061198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rsidRPr="00C33F68">
        <w:t xml:space="preserve"> the discoverer operation</w:t>
      </w:r>
      <w:r>
        <w:t xml:space="preserve"> is FFS. It may be updated to get aligned with SA2 and/or SA3.</w:t>
      </w:r>
    </w:p>
    <w:p w14:paraId="509DC17A" w14:textId="6B4771F2" w:rsidR="00D16764" w:rsidRPr="00C33F68" w:rsidRDefault="00D16764" w:rsidP="00FB3F96">
      <w:pPr>
        <w:pStyle w:val="4"/>
        <w:rPr>
          <w:lang w:eastAsia="zh-CN"/>
        </w:rPr>
      </w:pPr>
      <w:bookmarkStart w:id="191" w:name="_Toc144237070"/>
      <w:r>
        <w:rPr>
          <w:lang w:eastAsia="zh-CN"/>
        </w:rPr>
        <w:t>6.2.2.3</w:t>
      </w:r>
      <w:r w:rsidRPr="00C33F68">
        <w:rPr>
          <w:lang w:eastAsia="zh-CN"/>
        </w:rPr>
        <w:tab/>
      </w:r>
      <w:r>
        <w:rPr>
          <w:noProof/>
          <w:lang w:val="fr-FR"/>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191"/>
    </w:p>
    <w:p w14:paraId="4F145231" w14:textId="1EEB9954" w:rsidR="00D16764" w:rsidRPr="00C33F68" w:rsidRDefault="00D16764" w:rsidP="00FB3F96">
      <w:pPr>
        <w:pStyle w:val="5"/>
        <w:rPr>
          <w:lang w:eastAsia="zh-CN"/>
        </w:rPr>
      </w:pPr>
      <w:bookmarkStart w:id="192" w:name="_Toc144237071"/>
      <w:r>
        <w:rPr>
          <w:lang w:eastAsia="zh-CN"/>
        </w:rPr>
        <w:t>6.2.2.3</w:t>
      </w:r>
      <w:r w:rsidRPr="00C33F68">
        <w:rPr>
          <w:lang w:eastAsia="zh-CN"/>
        </w:rPr>
        <w:t>.1</w:t>
      </w:r>
      <w:r>
        <w:rPr>
          <w:lang w:eastAsia="zh-CN"/>
        </w:rPr>
        <w:tab/>
      </w:r>
      <w:r w:rsidRPr="00C33F68">
        <w:rPr>
          <w:lang w:eastAsia="zh-CN"/>
        </w:rPr>
        <w:t>General</w:t>
      </w:r>
      <w:bookmarkEnd w:id="192"/>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5CF794B" w14:textId="047FB2F0" w:rsidR="00D16764" w:rsidRDefault="00D16764" w:rsidP="00D16764">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6.2.2.3.2 and </w:t>
      </w:r>
      <w:r w:rsidRPr="00C33F68">
        <w:t>clause </w:t>
      </w:r>
      <w:r>
        <w:t>6.2.2.3.4 for the security handling.</w:t>
      </w:r>
    </w:p>
    <w:p w14:paraId="736D12E7" w14:textId="77777777" w:rsidR="00D16764" w:rsidRPr="002241E7" w:rsidRDefault="00D16764" w:rsidP="00D16764">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3A7B0DE5" w14:textId="3200435B" w:rsidR="00D16764" w:rsidRPr="00C33F68" w:rsidRDefault="00D16764" w:rsidP="00FB3F96">
      <w:pPr>
        <w:pStyle w:val="5"/>
        <w:rPr>
          <w:lang w:eastAsia="zh-CN"/>
        </w:rPr>
      </w:pPr>
      <w:bookmarkStart w:id="193" w:name="_Toc144237072"/>
      <w:r>
        <w:rPr>
          <w:lang w:eastAsia="zh-CN"/>
        </w:rPr>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193"/>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EDC1A02"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0CDEAE39"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55CE7EF9"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[11];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2pt;height:73.6pt" o:ole="">
            <v:imagedata r:id="rId14" o:title=""/>
          </v:shape>
          <o:OLEObject Type="Embed" ProgID="Visio.Drawing.15" ShapeID="_x0000_i1030" DrawAspect="Content" ObjectID="_1755360653"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77777777"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77777777"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65C96C26" w14:textId="77777777" w:rsidR="00D16764" w:rsidRDefault="00D16764" w:rsidP="00D16764">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72B22B37" w14:textId="77777777" w:rsidR="00D16764"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3830BED6" w14:textId="77777777" w:rsidR="00D16764" w:rsidRPr="00C33F68" w:rsidRDefault="00D16764" w:rsidP="00D16764">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4115FA46" w14:textId="77777777" w:rsidR="00D16764" w:rsidRPr="00C33F68" w:rsidRDefault="00D16764" w:rsidP="00D16764">
      <w:pPr>
        <w:pStyle w:val="B2"/>
        <w:rPr>
          <w:lang w:eastAsia="zh-CN"/>
        </w:rPr>
      </w:pPr>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p>
    <w:p w14:paraId="032F23CE" w14:textId="77777777" w:rsidR="00D16764" w:rsidRPr="00C33F68" w:rsidRDefault="00D16764" w:rsidP="00D16764">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427D372E" w14:textId="77777777"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7777777" w:rsidR="00D16764" w:rsidRPr="005B69A6" w:rsidRDefault="00D16764" w:rsidP="00D16764">
      <w:pPr>
        <w:pStyle w:val="B1"/>
      </w:pPr>
      <w:r>
        <w:t>d)</w:t>
      </w:r>
      <w:r>
        <w:tab/>
        <w:t>shall self-assign a source layer-2 ID for sending the direct discovery announcement</w:t>
      </w:r>
      <w:r w:rsidRPr="009F6B1C">
        <w:t>; and</w:t>
      </w:r>
    </w:p>
    <w:p w14:paraId="156882F6" w14:textId="77777777" w:rsidR="00D16764" w:rsidRPr="00C33F68" w:rsidRDefault="00D16764" w:rsidP="00D16764">
      <w:pPr>
        <w:pStyle w:val="B1"/>
      </w:pPr>
      <w:r>
        <w:lastRenderedPageBreak/>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33929415" w14:textId="6F516A10" w:rsidR="00D16764" w:rsidRPr="00C33F68" w:rsidRDefault="00D16764" w:rsidP="00FB3F96">
      <w:pPr>
        <w:pStyle w:val="5"/>
        <w:rPr>
          <w:lang w:eastAsia="zh-CN"/>
        </w:rPr>
      </w:pPr>
      <w:bookmarkStart w:id="194" w:name="_Toc144237073"/>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194"/>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77777777"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[13].</w:t>
      </w:r>
    </w:p>
    <w:p w14:paraId="27F5A617" w14:textId="59F1C234" w:rsidR="00D16764" w:rsidRPr="00C33F68" w:rsidRDefault="00D16764" w:rsidP="00FB3F96">
      <w:pPr>
        <w:pStyle w:val="5"/>
        <w:rPr>
          <w:lang w:eastAsia="zh-CN"/>
        </w:rPr>
      </w:pPr>
      <w:bookmarkStart w:id="195" w:name="_Toc144237074"/>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195"/>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77777777" w:rsidR="00D16764" w:rsidRPr="00C33F68" w:rsidRDefault="00D16764" w:rsidP="00D16764">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4D283EED" w14:textId="77777777" w:rsidR="00D16764" w:rsidRPr="00C33F68" w:rsidRDefault="00D16764" w:rsidP="00D16764">
      <w:pPr>
        <w:pStyle w:val="B3"/>
      </w:pPr>
      <w:r w:rsidRPr="00C33F68">
        <w:t>i)</w:t>
      </w:r>
      <w:r w:rsidRPr="00C33F68">
        <w:tab/>
        <w:t>the UE is unable to find a suitable cell in the selected PLMN as specified in 3GPP TS 38.304 [15];</w:t>
      </w:r>
    </w:p>
    <w:p w14:paraId="1C02EB35" w14:textId="77777777"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[11]; or</w:t>
      </w:r>
    </w:p>
    <w:p w14:paraId="37061351" w14:textId="77777777"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77777777" w:rsidR="00D16764" w:rsidRPr="00C33F68" w:rsidRDefault="00D16764" w:rsidP="00D16764">
      <w:pPr>
        <w:pStyle w:val="TH"/>
      </w:pPr>
      <w:r w:rsidRPr="00C33F68">
        <w:object w:dxaOrig="6525" w:dyaOrig="1395" w14:anchorId="276108DD">
          <v:shape id="_x0000_i1031" type="#_x0000_t75" style="width:327.75pt;height:69.3pt" o:ole="">
            <v:imagedata r:id="rId16" o:title=""/>
          </v:shape>
          <o:OLEObject Type="Embed" ProgID="Visio.Drawing.15" ShapeID="_x0000_i1031" DrawAspect="Content" ObjectID="_1755360654" r:id="rId23"/>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77777777"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 xml:space="preserve">5,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3B72E1C5" w14:textId="77777777" w:rsidR="00D16764" w:rsidRPr="00C33F68" w:rsidRDefault="00D16764" w:rsidP="00D16764">
      <w:pPr>
        <w:rPr>
          <w:iCs/>
        </w:rPr>
      </w:pPr>
      <w:r w:rsidRPr="00C33F68">
        <w:rPr>
          <w:iCs/>
        </w:rPr>
        <w:t>The UE shall consider that the target RPAUID it seeks to monitor has been discovered if there is a match event as follows:</w:t>
      </w:r>
    </w:p>
    <w:p w14:paraId="414C173C" w14:textId="77777777" w:rsidR="00D16764" w:rsidRPr="00B564B0" w:rsidRDefault="00D16764" w:rsidP="00D16764">
      <w:pPr>
        <w:pStyle w:val="ad"/>
        <w:numPr>
          <w:ilvl w:val="0"/>
          <w:numId w:val="5"/>
        </w:numPr>
        <w:ind w:firstLineChars="0"/>
        <w:rPr>
          <w:rFonts w:eastAsia="宋体"/>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Pr>
          <w:rFonts w:hint="eastAsia"/>
          <w:lang w:eastAsia="zh-CN"/>
        </w:rPr>
        <w:t>;</w:t>
      </w:r>
      <w:r>
        <w:rPr>
          <w:lang w:eastAsia="zh-CN"/>
        </w:rPr>
        <w:t xml:space="preserve"> and</w:t>
      </w:r>
    </w:p>
    <w:p w14:paraId="1F243C61" w14:textId="77777777" w:rsidR="00D16764" w:rsidRPr="008062E4" w:rsidRDefault="00D16764" w:rsidP="00D16764">
      <w:pPr>
        <w:pStyle w:val="ad"/>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1E1859">
        <w:rPr>
          <w:lang w:eastAsia="zh-CN"/>
        </w:rPr>
        <w:t>.</w:t>
      </w:r>
    </w:p>
    <w:p w14:paraId="4C2D1813" w14:textId="67EEF31D" w:rsidR="00D16764" w:rsidRPr="00C33F68" w:rsidRDefault="00D16764" w:rsidP="00FB3F96">
      <w:pPr>
        <w:pStyle w:val="5"/>
        <w:rPr>
          <w:lang w:eastAsia="zh-CN"/>
        </w:rPr>
      </w:pPr>
      <w:bookmarkStart w:id="196" w:name="_Toc144237075"/>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196"/>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715DD635" w:rsidR="00312B9F" w:rsidRDefault="00D16764" w:rsidP="00D16764">
      <w:pPr>
        <w:rPr>
          <w:lang w:eastAsia="zh-CN"/>
        </w:rPr>
      </w:pPr>
      <w:r w:rsidRPr="00C33F68">
        <w:rPr>
          <w:lang w:eastAsia="zh-CN"/>
        </w:rPr>
        <w:t xml:space="preserve">When the UE stops monitoring, if the UE is in 5GMM-CONNECTED mode, the UE shall trigger the corresponding procedure in lower layers as specified in 3GPP TS </w:t>
      </w:r>
      <w:r w:rsidRPr="00C33F68">
        <w:t>38.331 [13]</w:t>
      </w:r>
      <w:r w:rsidRPr="00C33F68">
        <w:rPr>
          <w:lang w:eastAsia="zh-CN"/>
        </w:rPr>
        <w:t>.</w:t>
      </w:r>
    </w:p>
    <w:p w14:paraId="2E119557" w14:textId="38AF7D7C" w:rsidR="005B7025" w:rsidRPr="00C33F68" w:rsidRDefault="005B7025" w:rsidP="00FB3F96">
      <w:pPr>
        <w:pStyle w:val="4"/>
        <w:rPr>
          <w:lang w:eastAsia="zh-CN"/>
        </w:rPr>
      </w:pPr>
      <w:bookmarkStart w:id="197" w:name="_Toc144237076"/>
      <w:r>
        <w:rPr>
          <w:lang w:eastAsia="zh-CN"/>
        </w:rPr>
        <w:lastRenderedPageBreak/>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197"/>
    </w:p>
    <w:p w14:paraId="739AF95A" w14:textId="5C3E2E83" w:rsidR="005B7025" w:rsidRPr="00C33F68" w:rsidRDefault="005B7025" w:rsidP="00FB3F96">
      <w:pPr>
        <w:pStyle w:val="5"/>
        <w:rPr>
          <w:lang w:eastAsia="zh-CN"/>
        </w:rPr>
      </w:pPr>
      <w:bookmarkStart w:id="198" w:name="_Toc144237077"/>
      <w:r>
        <w:rPr>
          <w:lang w:eastAsia="zh-CN"/>
        </w:rPr>
        <w:t>6.2.2.4</w:t>
      </w:r>
      <w:r w:rsidRPr="00C33F68">
        <w:rPr>
          <w:lang w:eastAsia="zh-CN"/>
        </w:rPr>
        <w:t>.1</w:t>
      </w:r>
      <w:r>
        <w:rPr>
          <w:lang w:eastAsia="zh-CN"/>
        </w:rPr>
        <w:tab/>
      </w:r>
      <w:r w:rsidRPr="00C33F68">
        <w:rPr>
          <w:lang w:eastAsia="zh-CN"/>
        </w:rPr>
        <w:t>General</w:t>
      </w:r>
      <w:bookmarkEnd w:id="198"/>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72BFCB6" w14:textId="77777777" w:rsidR="005B7025" w:rsidRPr="005C35B1" w:rsidRDefault="005B7025" w:rsidP="005B7025">
      <w:pPr>
        <w:pStyle w:val="B2"/>
        <w:overflowPunct w:val="0"/>
        <w:autoSpaceDE w:val="0"/>
        <w:autoSpaceDN w:val="0"/>
        <w:adjustRightInd w:val="0"/>
        <w:textAlignment w:val="baseline"/>
        <w:rPr>
          <w:rFonts w:eastAsia="Times New Roman"/>
          <w:lang w:eastAsia="zh-CN"/>
        </w:rPr>
      </w:pPr>
    </w:p>
    <w:p w14:paraId="4D8AC38F" w14:textId="26963548" w:rsidR="005B7025" w:rsidRDefault="005B7025" w:rsidP="005B702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6.2.2.4.2 and </w:t>
      </w:r>
      <w:r w:rsidRPr="00C33F68">
        <w:t>clause </w:t>
      </w:r>
      <w:r>
        <w:t>6.2.2.4.4 for the security handling.</w:t>
      </w:r>
    </w:p>
    <w:p w14:paraId="5F7D1EF0" w14:textId="77777777" w:rsidR="005B7025" w:rsidRPr="002241E7" w:rsidRDefault="005B7025" w:rsidP="005B702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5G ProSe capable UEs discovery over PC5 interface</w:t>
      </w:r>
      <w:r w:rsidRPr="00F16E8A">
        <w:rPr>
          <w:lang w:eastAsia="zh-CN"/>
        </w:rPr>
        <w:t xml:space="preserve"> </w:t>
      </w:r>
      <w:r>
        <w:rPr>
          <w:lang w:eastAsia="zh-CN"/>
        </w:rPr>
        <w:t xml:space="preserve">is FFS and </w:t>
      </w:r>
      <w:r>
        <w:t>to be aligned with RAN.</w:t>
      </w:r>
    </w:p>
    <w:p w14:paraId="5E18BCCB" w14:textId="6B86C958" w:rsidR="005B7025" w:rsidRPr="00C33F68" w:rsidRDefault="005B7025" w:rsidP="00FB3F96">
      <w:pPr>
        <w:pStyle w:val="5"/>
        <w:rPr>
          <w:lang w:eastAsia="zh-CN"/>
        </w:rPr>
      </w:pPr>
      <w:bookmarkStart w:id="199" w:name="_Toc144237078"/>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199"/>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76C044E"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5EDEBBD"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4379B5D5"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lastRenderedPageBreak/>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2.95pt;height:111.75pt" o:ole="">
            <v:imagedata r:id="rId24" o:title=""/>
          </v:shape>
          <o:OLEObject Type="Embed" ProgID="Visio.Drawing.15" ShapeID="_x0000_i1032" DrawAspect="Content" ObjectID="_1755360655" r:id="rId25"/>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77777777"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6BA2DBA1" w14:textId="77777777" w:rsidR="005B7025" w:rsidRPr="00C33F68"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77777777"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C02814B" w14:textId="77777777" w:rsidR="005B7025" w:rsidRPr="00321E00" w:rsidRDefault="005B7025" w:rsidP="005B7025">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2726E686" w14:textId="77777777" w:rsidR="005B7025" w:rsidRPr="00C33F68" w:rsidRDefault="005B7025" w:rsidP="005B7025">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A667913" w14:textId="77777777"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77777777" w:rsidR="005B7025" w:rsidRPr="00C33F68" w:rsidRDefault="005B7025" w:rsidP="005B7025">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ranging and sidelink positioning</w:t>
      </w:r>
      <w:r w:rsidRPr="00C33F68">
        <w:rPr>
          <w:lang w:eastAsia="zh-CN"/>
        </w:rPr>
        <w:t>; and</w:t>
      </w:r>
    </w:p>
    <w:p w14:paraId="145FBA22" w14:textId="77777777" w:rsidR="005B7025" w:rsidRPr="00C33F68" w:rsidRDefault="005B7025" w:rsidP="005B7025">
      <w:pPr>
        <w:pStyle w:val="NO"/>
      </w:pPr>
      <w:r w:rsidRPr="00C33F68">
        <w:lastRenderedPageBreak/>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77777777" w:rsidR="005B7025" w:rsidRPr="00C33F68" w:rsidRDefault="005B7025" w:rsidP="005B7025">
      <w:pPr>
        <w:pStyle w:val="B1"/>
      </w:pPr>
      <w:r>
        <w:t>e</w:t>
      </w:r>
      <w:r w:rsidRPr="00C33F68">
        <w:t>)</w:t>
      </w:r>
      <w:r w:rsidRPr="00C33F68">
        <w:tab/>
        <w:t xml:space="preserve">shall pass the resulting PROSE PC5 DISCOVERY message for group member discovery solicitation for </w:t>
      </w:r>
      <w:r>
        <w:t>ranging and sidelink positioning</w:t>
      </w:r>
      <w:r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77777777"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p>
    <w:p w14:paraId="15509B46" w14:textId="3F667EAF" w:rsidR="005B7025" w:rsidRPr="00C33F68" w:rsidRDefault="005B7025" w:rsidP="00FB3F96">
      <w:pPr>
        <w:pStyle w:val="5"/>
        <w:rPr>
          <w:lang w:eastAsia="zh-CN"/>
        </w:rPr>
      </w:pPr>
      <w:bookmarkStart w:id="200" w:name="_Toc144237079"/>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00"/>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77777777" w:rsidR="005B7025" w:rsidRPr="00C33F68" w:rsidRDefault="005B7025" w:rsidP="005B7025">
      <w:pPr>
        <w:pStyle w:val="EditorsNote"/>
      </w:pPr>
      <w:r w:rsidRPr="00C33F68">
        <w:t>When the UE stops discoverer operation, if the UE is in 5GMM-CONNECTED mode, the UE shall trigger the corresponding procedure in lower layers as specified in 3GPP TS 38.331 [13].</w:t>
      </w:r>
    </w:p>
    <w:p w14:paraId="5B56C9C9" w14:textId="29C86B37" w:rsidR="005B7025" w:rsidRPr="00C33F68" w:rsidRDefault="005B7025" w:rsidP="00FB3F96">
      <w:pPr>
        <w:pStyle w:val="5"/>
        <w:rPr>
          <w:lang w:eastAsia="zh-CN"/>
        </w:rPr>
      </w:pPr>
      <w:bookmarkStart w:id="201" w:name="_Toc144237080"/>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01"/>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lastRenderedPageBreak/>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77777777" w:rsidR="005B7025" w:rsidRPr="00C33F68" w:rsidRDefault="005B7025" w:rsidP="005B7025">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7579AC3" w14:textId="77777777" w:rsidR="005B7025" w:rsidRPr="00C33F68" w:rsidRDefault="005B7025" w:rsidP="005B7025">
      <w:pPr>
        <w:pStyle w:val="B3"/>
      </w:pPr>
      <w:r w:rsidRPr="00C33F68">
        <w:t>i)</w:t>
      </w:r>
      <w:r w:rsidRPr="00C33F68">
        <w:tab/>
        <w:t>the UE is unable to find a suitable cell in the selected PLMN as specified in 3GPP TS 38.304 [15];</w:t>
      </w:r>
    </w:p>
    <w:p w14:paraId="76D9280B" w14:textId="77777777"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[11]; or</w:t>
      </w:r>
    </w:p>
    <w:p w14:paraId="03E21BEB" w14:textId="77777777"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[11];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2pt;height:121.45pt" o:ole="">
            <v:imagedata r:id="rId26" o:title=""/>
          </v:shape>
          <o:OLEObject Type="Embed" ProgID="Visio.Drawing.15" ShapeID="_x0000_i1033" DrawAspect="Content" ObjectID="_1755360656" r:id="rId27"/>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77777777"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4713D40A" w14:textId="77777777" w:rsidR="005B7025" w:rsidRPr="00C33F68" w:rsidRDefault="005B7025" w:rsidP="005B7025">
      <w:pPr>
        <w:pStyle w:val="B1"/>
      </w:pPr>
      <w:r w:rsidRPr="00C33F68">
        <w:lastRenderedPageBreak/>
        <w:t>b)</w:t>
      </w:r>
      <w:r w:rsidRPr="00C33F68">
        <w:tab/>
        <w:t>shall instruct the lower layers to start monitoring for PROSE PC5 DISCOVERY messages.</w:t>
      </w:r>
    </w:p>
    <w:p w14:paraId="5EBA6916" w14:textId="77777777" w:rsidR="005B7025" w:rsidRDefault="005B7025" w:rsidP="005B7025">
      <w:bookmarkStart w:id="20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0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77777777"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Pr="00C33F68">
        <w:rPr>
          <w:lang w:eastAsia="ko-KR"/>
        </w:rPr>
        <w:t>;</w:t>
      </w:r>
      <w:r>
        <w:rPr>
          <w:lang w:eastAsia="ko-KR"/>
        </w:rPr>
        <w:t xml:space="preserve"> </w:t>
      </w:r>
      <w:r w:rsidRPr="00C33F68">
        <w:t>and</w:t>
      </w:r>
    </w:p>
    <w:p w14:paraId="7EC72664" w14:textId="77777777"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2D066898" w14:textId="77777777" w:rsidR="005B7025" w:rsidRDefault="005B7025" w:rsidP="005B7025">
      <w:pPr>
        <w:pStyle w:val="B2"/>
        <w:ind w:left="366" w:firstLine="202"/>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r>
        <w:rPr>
          <w:lang w:eastAsia="zh-CN"/>
        </w:rPr>
        <w:t>and</w:t>
      </w:r>
    </w:p>
    <w:p w14:paraId="69E74D2F" w14:textId="77777777" w:rsidR="005B7025" w:rsidRDefault="005B7025" w:rsidP="005B7025">
      <w:pPr>
        <w:pStyle w:val="B2"/>
        <w:ind w:left="366" w:firstLine="202"/>
        <w:rPr>
          <w:lang w:eastAsia="zh-CN"/>
        </w:rPr>
      </w:pPr>
      <w:r>
        <w:t>4)</w:t>
      </w:r>
      <w:r>
        <w:tab/>
      </w:r>
      <w:r w:rsidRPr="00C33F68">
        <w:rPr>
          <w:lang w:eastAsia="zh-CN"/>
        </w:rPr>
        <w:t>may include the Metadata IE to provide the application layer metadata information</w:t>
      </w:r>
      <w:r>
        <w:rPr>
          <w:lang w:eastAsia="zh-CN"/>
        </w:rPr>
        <w:t>;</w:t>
      </w:r>
    </w:p>
    <w:p w14:paraId="6988E63A" w14:textId="77777777" w:rsidR="005B7025" w:rsidRPr="00C33F68" w:rsidRDefault="005B7025" w:rsidP="005B7025">
      <w:pPr>
        <w:pStyle w:val="B1"/>
        <w:rPr>
          <w:lang w:eastAsia="zh-CN"/>
        </w:rPr>
      </w:pPr>
      <w:r w:rsidRPr="00C33F68">
        <w:rPr>
          <w:lang w:eastAsia="zh-CN"/>
        </w:rPr>
        <w:t>d)</w:t>
      </w:r>
      <w:r w:rsidRPr="00C33F68">
        <w:rPr>
          <w:lang w:eastAsia="zh-CN"/>
        </w:rPr>
        <w:tab/>
        <w:t>shall set the destination layer-2 ID to the source layer-2 ID from the discoverer UE used in</w:t>
      </w:r>
      <w:r w:rsidRPr="00C33F68">
        <w:t xml:space="preserve"> </w:t>
      </w:r>
      <w:r w:rsidRPr="00C33F68">
        <w:rPr>
          <w:lang w:eastAsia="zh-CN"/>
        </w:rPr>
        <w:t>the transportation of</w:t>
      </w:r>
      <w:r w:rsidRPr="00C33F68">
        <w:t xml:space="preserve"> the PROSE PC5 DISCOVERY message for group member discovery solicitation</w:t>
      </w:r>
      <w:r w:rsidRPr="009A3030">
        <w:rPr>
          <w:lang w:eastAsia="zh-CN"/>
        </w:rPr>
        <w:t xml:space="preserve"> </w:t>
      </w:r>
      <w:r w:rsidRPr="004D10DD">
        <w:rPr>
          <w:lang w:eastAsia="zh-CN"/>
        </w:rPr>
        <w:t>for ranging and sidelink positioning</w:t>
      </w:r>
      <w:r>
        <w:rPr>
          <w:lang w:eastAsia="zh-CN"/>
        </w:rPr>
        <w:t xml:space="preserve"> and</w:t>
      </w:r>
      <w:r w:rsidRPr="00C33F68">
        <w:rPr>
          <w:lang w:eastAsia="zh-CN"/>
        </w:rPr>
        <w:t xml:space="preserve"> self-assign a source layer-2 ID for sending the group member discovery </w:t>
      </w:r>
      <w:r w:rsidRPr="00C33F68">
        <w:t xml:space="preserve">response </w:t>
      </w:r>
      <w:r w:rsidRPr="00C33F68">
        <w:rPr>
          <w:lang w:eastAsia="zh-CN"/>
        </w:rPr>
        <w:t>message</w:t>
      </w:r>
      <w:r w:rsidRPr="009A3030">
        <w:rPr>
          <w:lang w:eastAsia="zh-CN"/>
        </w:rPr>
        <w:t xml:space="preserve"> </w:t>
      </w:r>
      <w:r w:rsidRPr="004D10DD">
        <w:rPr>
          <w:lang w:eastAsia="zh-CN"/>
        </w:rPr>
        <w:t>for ranging and sidelink positioning</w:t>
      </w:r>
      <w:r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77777777" w:rsidR="005B7025" w:rsidRPr="00C33F68" w:rsidRDefault="005B7025" w:rsidP="005B7025">
      <w:pPr>
        <w:pStyle w:val="B1"/>
      </w:pPr>
      <w:r w:rsidRPr="00C33F68">
        <w:t>e)</w:t>
      </w:r>
      <w:r w:rsidRPr="00C33F68">
        <w:tab/>
        <w:t xml:space="preserve">shall pass the resulting PROSE PC5 DISCOVERY message for group member discovery response </w:t>
      </w:r>
      <w:r w:rsidRPr="004D10DD">
        <w:rPr>
          <w:lang w:eastAsia="zh-CN"/>
        </w:rPr>
        <w:t>for ranging and sidelink positioning</w:t>
      </w:r>
      <w:r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5"/>
        <w:rPr>
          <w:lang w:eastAsia="zh-CN"/>
        </w:rPr>
      </w:pPr>
      <w:bookmarkStart w:id="203" w:name="_Toc144237081"/>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03"/>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4F10253E" w:rsidR="005B7025" w:rsidRPr="009F6B1C" w:rsidRDefault="005B7025" w:rsidP="005B7025">
      <w:r w:rsidRPr="00C33F68">
        <w:t>When the UE stops monitoring, if the UE is in 5GMM-CONNECTED mode, the UE shall trigger the corresponding procedure in lower layers as specified in 3GPP TS 38.331 [13].</w:t>
      </w:r>
    </w:p>
    <w:p w14:paraId="2BAF6351" w14:textId="5A86880B" w:rsidR="008B2D7E" w:rsidRDefault="008B2D7E" w:rsidP="00FB3F96">
      <w:pPr>
        <w:pStyle w:val="2"/>
      </w:pPr>
      <w:bookmarkStart w:id="204" w:name="_Toc144237082"/>
      <w:bookmarkStart w:id="205" w:name="_Hlk135000904"/>
      <w:r>
        <w:lastRenderedPageBreak/>
        <w:t>6.3</w:t>
      </w:r>
      <w:r>
        <w:tab/>
      </w:r>
      <w:r w:rsidR="002A16FA">
        <w:t>Ranging and sidelink positioning UE discovery with V2X capable UEs</w:t>
      </w:r>
      <w:bookmarkEnd w:id="204"/>
    </w:p>
    <w:bookmarkEnd w:id="205"/>
    <w:p w14:paraId="5DE99402" w14:textId="77777777" w:rsidR="00790C0C" w:rsidRPr="00C33F68" w:rsidRDefault="00790C0C" w:rsidP="00790C0C">
      <w:r w:rsidRPr="00C33F68">
        <w:t xml:space="preserve">This clause describes the procedures for </w:t>
      </w:r>
      <w:r>
        <w:t>ranging and sidelink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ranging and sidelink positioning UE discovery procedure with V2X capable UE</w:t>
      </w:r>
      <w:r w:rsidRPr="00C33F68">
        <w:t xml:space="preserve"> over PC5 interface,</w:t>
      </w:r>
      <w:r>
        <w:t xml:space="preserve"> the </w:t>
      </w:r>
      <w:r w:rsidRPr="00F16E8A">
        <w:t xml:space="preserve">procedure of </w:t>
      </w:r>
      <w:r w:rsidRPr="00D5699B">
        <w:t>V2X direct link establishment procedure for ranging and sidelink positioning</w:t>
      </w:r>
      <w:r w:rsidRPr="00F16E8A">
        <w:t xml:space="preserve"> in </w:t>
      </w:r>
      <w:r w:rsidRPr="00C33F68">
        <w:t>clause </w:t>
      </w:r>
      <w:r>
        <w:t>7.2.2.x2 is applied.</w:t>
      </w:r>
    </w:p>
    <w:p w14:paraId="32357D8B" w14:textId="0CC04133" w:rsidR="004E12FA" w:rsidRDefault="004E12FA" w:rsidP="004E12FA">
      <w:pPr>
        <w:pStyle w:val="2"/>
      </w:pPr>
      <w:bookmarkStart w:id="206" w:name="_Toc144237083"/>
      <w:r>
        <w:t>6.</w:t>
      </w:r>
      <w:r w:rsidR="002A16FA">
        <w:t>4</w:t>
      </w:r>
      <w:r>
        <w:tab/>
      </w:r>
      <w:r w:rsidR="00BD46AD" w:rsidRPr="00BD46AD">
        <w:t xml:space="preserve">Located UE </w:t>
      </w:r>
      <w:r w:rsidR="007642C1">
        <w:t>d</w:t>
      </w:r>
      <w:r w:rsidR="00BD46AD" w:rsidRPr="00BD46AD">
        <w:t>iscovery</w:t>
      </w:r>
      <w:bookmarkEnd w:id="206"/>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207" w:name="_Toc144237084"/>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207"/>
    </w:p>
    <w:p w14:paraId="13562397" w14:textId="7A5C7A36" w:rsidR="00481A86" w:rsidRDefault="00481A86" w:rsidP="00481A86">
      <w:pPr>
        <w:pStyle w:val="2"/>
      </w:pPr>
      <w:bookmarkStart w:id="208" w:name="_Toc144237085"/>
      <w:r>
        <w:t>7.1</w:t>
      </w:r>
      <w:r>
        <w:tab/>
      </w:r>
      <w:r w:rsidR="00D15DBC">
        <w:t>Overview</w:t>
      </w:r>
      <w:bookmarkEnd w:id="208"/>
    </w:p>
    <w:p w14:paraId="4E5AE14F" w14:textId="7506A1E4" w:rsidR="00481A86" w:rsidRPr="00481A86" w:rsidRDefault="00481A86" w:rsidP="00481A86">
      <w:pPr>
        <w:pStyle w:val="EditorsNote"/>
      </w:pPr>
      <w:r w:rsidRPr="00481A86">
        <w:t>Editor’s Note:</w:t>
      </w:r>
      <w:r w:rsidRPr="00481A86">
        <w:tab/>
        <w:t xml:space="preserve">This clause will provide description of </w:t>
      </w:r>
      <w:r w:rsidR="002129ED">
        <w:t>Ranging_SL</w:t>
      </w:r>
      <w:r w:rsidRPr="00481A86">
        <w:t xml:space="preserve"> communication.</w:t>
      </w:r>
    </w:p>
    <w:p w14:paraId="48989F21" w14:textId="694248FC" w:rsidR="00481A86" w:rsidRDefault="00481A86" w:rsidP="00481A86">
      <w:pPr>
        <w:pStyle w:val="2"/>
      </w:pPr>
      <w:bookmarkStart w:id="209" w:name="_Toc144237086"/>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209"/>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the procedures for Ranging_SL direct communication over PC5</w:t>
      </w:r>
      <w:r w:rsidR="00F77295">
        <w:t xml:space="preserve"> </w:t>
      </w:r>
      <w:r w:rsidRPr="00481A86">
        <w:t>.</w:t>
      </w:r>
    </w:p>
    <w:p w14:paraId="5E72CA35" w14:textId="1785294C" w:rsidR="00D15DBC" w:rsidRDefault="00D15DBC" w:rsidP="00D15DBC">
      <w:pPr>
        <w:pStyle w:val="3"/>
      </w:pPr>
      <w:bookmarkStart w:id="210" w:name="_Toc144237087"/>
      <w:bookmarkStart w:id="211" w:name="_Hlk135037510"/>
      <w:r>
        <w:t>7.2.1</w:t>
      </w:r>
      <w:r>
        <w:tab/>
        <w:t>General</w:t>
      </w:r>
      <w:bookmarkEnd w:id="210"/>
    </w:p>
    <w:p w14:paraId="25B1528F" w14:textId="494DBDAC"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212" w:name="_Toc144237088"/>
      <w:bookmarkStart w:id="213" w:name="_Hlk135037523"/>
      <w:bookmarkStart w:id="214" w:name="_Hlk132706548"/>
      <w:bookmarkEnd w:id="211"/>
      <w:r>
        <w:lastRenderedPageBreak/>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212"/>
    </w:p>
    <w:p w14:paraId="224181DA" w14:textId="0CF4BCF2" w:rsidR="00172994" w:rsidRDefault="00172994" w:rsidP="00172994">
      <w:pPr>
        <w:pStyle w:val="4"/>
      </w:pPr>
      <w:bookmarkStart w:id="215" w:name="_Toc144237089"/>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215"/>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216" w:name="_Toc144237090"/>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216"/>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217" w:name="_Toc144237091"/>
      <w:bookmarkEnd w:id="213"/>
      <w:r>
        <w:t>7.2.3</w:t>
      </w:r>
      <w:r>
        <w:tab/>
        <w:t>Groupcast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217"/>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groupcast Ranging_SL direct communication over PC5</w:t>
      </w:r>
      <w:r w:rsidRPr="00481A86">
        <w:t>.</w:t>
      </w:r>
    </w:p>
    <w:p w14:paraId="0350E90E" w14:textId="65275E35" w:rsidR="00434661" w:rsidRDefault="00434661" w:rsidP="00434661">
      <w:pPr>
        <w:pStyle w:val="3"/>
      </w:pPr>
      <w:bookmarkStart w:id="218" w:name="_Toc144237092"/>
      <w:r>
        <w:t>7.2.4</w:t>
      </w:r>
      <w:r>
        <w:tab/>
        <w:t>Broadcast mode r</w:t>
      </w:r>
      <w:r w:rsidRPr="00BD46AD">
        <w:t>anging</w:t>
      </w:r>
      <w:r>
        <w:t xml:space="preserve"> and s</w:t>
      </w:r>
      <w:r w:rsidRPr="00BD46AD">
        <w:t xml:space="preserve">idelink </w:t>
      </w:r>
      <w:r>
        <w:t>p</w:t>
      </w:r>
      <w:r w:rsidRPr="00BD46AD">
        <w:t>ositioning</w:t>
      </w:r>
      <w:r>
        <w:t xml:space="preserve"> </w:t>
      </w:r>
      <w:r>
        <w:rPr>
          <w:lang w:eastAsia="zh-CN"/>
        </w:rPr>
        <w:t xml:space="preserve">direct </w:t>
      </w:r>
      <w:r>
        <w:t>communication over PC5</w:t>
      </w:r>
      <w:bookmarkEnd w:id="21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the procedures for broadcast mode Ranging_SL direct communication over PC5</w:t>
      </w:r>
      <w:r w:rsidRPr="00481A86">
        <w:t>.</w:t>
      </w:r>
    </w:p>
    <w:bookmarkEnd w:id="214"/>
    <w:p w14:paraId="3255F19E" w14:textId="77777777" w:rsidR="00434661" w:rsidRPr="00EF7551" w:rsidRDefault="00434661" w:rsidP="00EF7551">
      <w:pPr>
        <w:rPr>
          <w:b/>
          <w:bCs/>
        </w:rPr>
      </w:pPr>
    </w:p>
    <w:p w14:paraId="6AA0A863" w14:textId="766EF2DD" w:rsidR="00481A86" w:rsidRDefault="00481A86" w:rsidP="00481A86">
      <w:pPr>
        <w:pStyle w:val="2"/>
      </w:pPr>
      <w:bookmarkStart w:id="219" w:name="_Toc144237093"/>
      <w:bookmarkStart w:id="220" w:name="_Hlk142919722"/>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219"/>
    </w:p>
    <w:p w14:paraId="5A634C6F" w14:textId="405674DA" w:rsidR="005B3141" w:rsidRDefault="005B3141" w:rsidP="005B3141">
      <w:pPr>
        <w:rPr>
          <w:rFonts w:eastAsia="Malgun Gothic"/>
        </w:rPr>
      </w:pPr>
      <w:bookmarkStart w:id="221" w:name="_Toc132660979"/>
      <w:bookmarkEnd w:id="220"/>
      <w:r>
        <w:rPr>
          <w:rFonts w:eastAsia="Malgun Gothic"/>
        </w:rPr>
        <w:t xml:space="preserve">The UE or the network initiates the ranging and sidelink positioning communication utilizing the location services </w:t>
      </w:r>
      <w:r>
        <w:rPr>
          <w:lang w:eastAsia="zh-CN"/>
        </w:rPr>
        <w:t>signaling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50A87067" w14:textId="77777777" w:rsidR="005B3141" w:rsidRDefault="005B3141" w:rsidP="005B3141">
      <w:pPr>
        <w:pStyle w:val="B1"/>
      </w:pPr>
      <w:r>
        <w:t>b)</w:t>
      </w:r>
      <w:r>
        <w:tab/>
        <w:t>velocity of the UE;</w:t>
      </w:r>
    </w:p>
    <w:p w14:paraId="68ED0205" w14:textId="77777777" w:rsidR="005B3141" w:rsidRDefault="005B3141" w:rsidP="005B3141">
      <w:pPr>
        <w:pStyle w:val="B1"/>
      </w:pPr>
      <w:r>
        <w:t>c)</w:t>
      </w:r>
      <w:r>
        <w:tab/>
        <w:t>relative locations or distances</w:t>
      </w:r>
      <w:r w:rsidRPr="00CF57DE">
        <w:t xml:space="preserve"> </w:t>
      </w:r>
      <w:r>
        <w:t>between a pair of UEs;</w:t>
      </w:r>
    </w:p>
    <w:p w14:paraId="67737B84" w14:textId="77777777" w:rsidR="005B3141" w:rsidRDefault="005B3141" w:rsidP="005B3141">
      <w:pPr>
        <w:pStyle w:val="B1"/>
      </w:pPr>
      <w:r>
        <w:t>d)</w:t>
      </w:r>
      <w:r>
        <w:tab/>
        <w:t>relative directions between a pair of UEs; and</w:t>
      </w:r>
    </w:p>
    <w:p w14:paraId="545660E7" w14:textId="77777777" w:rsidR="005B3141" w:rsidRPr="00CF57DE" w:rsidRDefault="005B3141" w:rsidP="005B3141">
      <w:pPr>
        <w:pStyle w:val="B1"/>
      </w:pPr>
      <w:r>
        <w:t>e)</w:t>
      </w:r>
      <w:r>
        <w:tab/>
        <w:t>relative velocity between a pair of UEs.</w:t>
      </w:r>
    </w:p>
    <w:p w14:paraId="10D0519E" w14:textId="4FCDA13E" w:rsidR="005B3141" w:rsidRDefault="005B3141" w:rsidP="005B3141">
      <w:pPr>
        <w:rPr>
          <w:rFonts w:eastAsia="Malgun Gothic"/>
        </w:rPr>
      </w:pPr>
      <w:r>
        <w:rPr>
          <w:rFonts w:eastAsia="Malgun Gothic"/>
        </w:rPr>
        <w:t xml:space="preserve">In order to obtain the absolute location and/or absolute velocity of the target the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77777777" w:rsidR="005B3141" w:rsidRDefault="005B3141" w:rsidP="005B3141">
      <w:pPr>
        <w:pStyle w:val="B1"/>
      </w:pPr>
      <w:r>
        <w:t>a)</w:t>
      </w:r>
      <w:r w:rsidRPr="00A557D6">
        <w:tab/>
      </w:r>
      <w:r>
        <w:t>Sidelink Mobile Originated Location Request (SL-MO-LR)</w:t>
      </w:r>
      <w:r w:rsidRPr="00557C91">
        <w:t xml:space="preserve"> </w:t>
      </w:r>
      <w:r>
        <w:t>procedure;</w:t>
      </w:r>
    </w:p>
    <w:p w14:paraId="4B63C329" w14:textId="77777777" w:rsidR="005B3141" w:rsidRDefault="005B3141" w:rsidP="005B3141">
      <w:pPr>
        <w:pStyle w:val="B1"/>
      </w:pPr>
      <w:r>
        <w:t>b)</w:t>
      </w:r>
      <w:r>
        <w:tab/>
        <w:t>MO-LR using sidelink positioning; and</w:t>
      </w:r>
    </w:p>
    <w:p w14:paraId="4D42D1C3" w14:textId="77777777" w:rsidR="005B3141" w:rsidRPr="00BF2252" w:rsidRDefault="005B3141" w:rsidP="005B3141">
      <w:pPr>
        <w:pStyle w:val="B1"/>
      </w:pPr>
      <w:r>
        <w:t>c)</w:t>
      </w:r>
      <w:r>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25CA3D48" w14:textId="77777777" w:rsidR="005B3141" w:rsidRDefault="005B3141" w:rsidP="005B3141">
      <w:pPr>
        <w:pStyle w:val="EditorsNote"/>
      </w:pPr>
      <w:r>
        <w:t>Editor’s Note:</w:t>
      </w:r>
      <w:r>
        <w:tab/>
        <w:t>It is FFS whether SL-MT-LR procedure is needed.</w:t>
      </w:r>
    </w:p>
    <w:p w14:paraId="5A9DAD86" w14:textId="1EAF9D65" w:rsidR="005B3141" w:rsidRDefault="005B3141" w:rsidP="005B3141">
      <w:pPr>
        <w:rPr>
          <w:rFonts w:eastAsia="Malgun Gothic"/>
        </w:rPr>
      </w:pPr>
      <w:r>
        <w:rPr>
          <w:rFonts w:eastAsia="Malgun Gothic"/>
        </w:rPr>
        <w:t xml:space="preserve">In order to obtain the </w:t>
      </w:r>
      <w:r w:rsidRPr="00AD0187">
        <w:rPr>
          <w:lang w:eastAsia="zh-CN"/>
        </w:rPr>
        <w:t>relative locations or distances</w:t>
      </w:r>
      <w:r>
        <w:rPr>
          <w:lang w:eastAsia="zh-CN"/>
        </w:rPr>
        <w:t>,</w:t>
      </w:r>
      <w:r w:rsidRPr="00AD0187">
        <w:rPr>
          <w:lang w:eastAsia="zh-CN"/>
        </w:rPr>
        <w:t xml:space="preserve"> </w:t>
      </w:r>
      <w:r>
        <w:rPr>
          <w:lang w:eastAsia="zh-CN"/>
        </w:rPr>
        <w:t xml:space="preserve">relative </w:t>
      </w:r>
      <w:r w:rsidRPr="00AD0187">
        <w:rPr>
          <w:lang w:eastAsia="zh-CN"/>
        </w:rPr>
        <w:t>directions</w:t>
      </w:r>
      <w:r>
        <w:rPr>
          <w:lang w:eastAsia="zh-CN"/>
        </w:rPr>
        <w:t>, and/or 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6E16DA9F" w14:textId="77777777" w:rsidR="005B3141" w:rsidRDefault="005B3141" w:rsidP="005B3141">
      <w:pPr>
        <w:pStyle w:val="B1"/>
      </w:pPr>
      <w:r>
        <w:t>a)</w:t>
      </w:r>
      <w:r w:rsidRPr="00A557D6">
        <w:tab/>
      </w:r>
      <w:r>
        <w:t>Sidelink Mobile Originated Location Request (SL-MO-LR)</w:t>
      </w:r>
      <w:r w:rsidRPr="00557C91">
        <w:t xml:space="preserve"> </w:t>
      </w:r>
      <w:r>
        <w:t>procedure.</w:t>
      </w:r>
      <w:bookmarkEnd w:id="221"/>
    </w:p>
    <w:p w14:paraId="7DCE0A02" w14:textId="77777777" w:rsidR="005B3141" w:rsidRDefault="005B3141" w:rsidP="005B3141">
      <w:pPr>
        <w:pStyle w:val="EditorsNote"/>
      </w:pPr>
      <w:r>
        <w:t>Editor’s Note:</w:t>
      </w:r>
      <w:r>
        <w:tab/>
        <w:t>It is FFS whether SL-MT-LR procedure is needed.</w:t>
      </w:r>
    </w:p>
    <w:p w14:paraId="513426CA" w14:textId="77777777" w:rsidR="00D15DBC" w:rsidRPr="005B3141" w:rsidRDefault="00D15DBC" w:rsidP="00D15DBC"/>
    <w:p w14:paraId="43AEA588" w14:textId="63142843" w:rsidR="00481A86" w:rsidRDefault="004E12FA" w:rsidP="00A35866">
      <w:pPr>
        <w:pStyle w:val="1"/>
      </w:pPr>
      <w:bookmarkStart w:id="222" w:name="_Toc144237094"/>
      <w:r>
        <w:t>8.</w:t>
      </w:r>
      <w:r>
        <w:tab/>
      </w:r>
      <w:r w:rsidR="00481A86" w:rsidRPr="00481A86">
        <w:t>Handling of unknown, unforeseen, and erroneous PC5 signalling protocol data</w:t>
      </w:r>
      <w:bookmarkEnd w:id="222"/>
    </w:p>
    <w:p w14:paraId="17597001" w14:textId="4A530332" w:rsidR="00481A86" w:rsidRDefault="00481A86" w:rsidP="00E2211A">
      <w:pPr>
        <w:pStyle w:val="2"/>
      </w:pPr>
      <w:bookmarkStart w:id="223" w:name="_Toc144237095"/>
      <w:r>
        <w:t>8.1</w:t>
      </w:r>
      <w:r>
        <w:tab/>
        <w:t>General</w:t>
      </w:r>
      <w:bookmarkEnd w:id="223"/>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224" w:name="_Toc144237096"/>
      <w:bookmarkStart w:id="225" w:name="_Hlk142812264"/>
      <w:r>
        <w:lastRenderedPageBreak/>
        <w:t>9.</w:t>
      </w:r>
      <w:r>
        <w:tab/>
      </w:r>
      <w:r w:rsidR="00A35866" w:rsidRPr="00A35866">
        <w:t>Message functional definition and contents</w:t>
      </w:r>
      <w:bookmarkEnd w:id="224"/>
    </w:p>
    <w:p w14:paraId="195FE5D4" w14:textId="4DA2FB87" w:rsidR="00A35866" w:rsidRDefault="00481A86" w:rsidP="00A35866">
      <w:pPr>
        <w:pStyle w:val="2"/>
      </w:pPr>
      <w:bookmarkStart w:id="226" w:name="_Toc144237097"/>
      <w:r>
        <w:t>9</w:t>
      </w:r>
      <w:r w:rsidR="00A35866">
        <w:t>.1</w:t>
      </w:r>
      <w:r w:rsidR="00A35866">
        <w:tab/>
        <w:t>Overview</w:t>
      </w:r>
      <w:bookmarkEnd w:id="226"/>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227" w:name="_Toc131695362"/>
      <w:bookmarkStart w:id="228" w:name="_Toc144237098"/>
      <w:bookmarkStart w:id="229" w:name="_Toc59199328"/>
      <w:bookmarkStart w:id="230" w:name="_Toc59198737"/>
      <w:bookmarkStart w:id="231" w:name="_Toc525231337"/>
      <w:bookmarkStart w:id="232" w:name="_Toc131695363"/>
      <w:bookmarkStart w:id="233" w:name="_Hlk131957087"/>
      <w:r>
        <w:t>9</w:t>
      </w:r>
      <w:r w:rsidRPr="00C33F68">
        <w:t>.2</w:t>
      </w:r>
      <w:r w:rsidRPr="00C33F68">
        <w:tab/>
        <w:t>5G ProSe direct discovery</w:t>
      </w:r>
      <w:r w:rsidRPr="00B36751">
        <w:t xml:space="preserve"> </w:t>
      </w:r>
      <w:r>
        <w:t>for ranging and sidelink positioning procedure</w:t>
      </w:r>
      <w:r w:rsidRPr="00C33F68">
        <w:t xml:space="preserve"> messages</w:t>
      </w:r>
      <w:bookmarkEnd w:id="227"/>
      <w:bookmarkEnd w:id="228"/>
    </w:p>
    <w:p w14:paraId="6F916E34" w14:textId="77777777" w:rsidR="00393801" w:rsidRPr="00C33F68" w:rsidRDefault="00393801" w:rsidP="00393801">
      <w:pPr>
        <w:pStyle w:val="3"/>
      </w:pPr>
      <w:bookmarkStart w:id="234" w:name="_Toc144237099"/>
      <w:r>
        <w:t>9</w:t>
      </w:r>
      <w:r w:rsidRPr="00C33F68">
        <w:t>.2.1</w:t>
      </w:r>
      <w:r w:rsidRPr="00C33F68">
        <w:tab/>
        <w:t>Message definition</w:t>
      </w:r>
      <w:bookmarkEnd w:id="229"/>
      <w:bookmarkEnd w:id="230"/>
      <w:bookmarkEnd w:id="231"/>
      <w:bookmarkEnd w:id="232"/>
      <w:bookmarkEnd w:id="234"/>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233"/>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t>Table </w:t>
      </w:r>
      <w:r>
        <w:t>9</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bookmarkEnd w:id="225"/>
    </w:tbl>
    <w:p w14:paraId="7D350D94" w14:textId="5A4F7A95" w:rsidR="00481A86" w:rsidRDefault="00481A86" w:rsidP="00393801"/>
    <w:p w14:paraId="48BDE6A1" w14:textId="4260FC08" w:rsidR="0061198C" w:rsidRPr="00772733" w:rsidRDefault="0061198C" w:rsidP="0061198C">
      <w:pPr>
        <w:pStyle w:val="TH"/>
        <w:jc w:val="left"/>
        <w:rPr>
          <w:lang w:eastAsia="zh-CN"/>
        </w:rPr>
      </w:pPr>
      <w:r w:rsidRPr="00772733">
        <w:t>Table </w:t>
      </w:r>
      <w:r>
        <w:t>9</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77777777" w:rsidR="0061198C" w:rsidRPr="00772733" w:rsidRDefault="0061198C"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056DD555" w14:textId="77777777" w:rsidR="0061198C" w:rsidRPr="00772733" w:rsidRDefault="0061198C"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77777777" w:rsidR="0061198C" w:rsidRPr="00772733" w:rsidRDefault="0061198C"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AF58313"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77777777" w:rsidR="0061198C" w:rsidRPr="00C33F68" w:rsidRDefault="0061198C" w:rsidP="00984328">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9DE9AC6" w14:textId="77777777" w:rsidR="0061198C" w:rsidRPr="00C33F68" w:rsidRDefault="0061198C" w:rsidP="00984328">
            <w:pPr>
              <w:pStyle w:val="TAC"/>
            </w:pPr>
            <w:r>
              <w:t>TBD</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77777777" w:rsidR="0061198C" w:rsidRPr="00772733" w:rsidRDefault="0061198C" w:rsidP="00984328">
            <w:pPr>
              <w:keepNext/>
              <w:keepLines/>
              <w:spacing w:after="0"/>
              <w:rPr>
                <w:rFonts w:ascii="Arial" w:hAnsi="Arial"/>
                <w:sz w:val="18"/>
              </w:rPr>
            </w:pPr>
            <w:r>
              <w:rPr>
                <w:rFonts w:ascii="Arial" w:hAnsi="Arial"/>
                <w:sz w:val="18"/>
                <w:lang w:eastAsia="zh-CN"/>
              </w:rPr>
              <w:t>X2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4E0ADDF8" w14:textId="77777777" w:rsidR="0061198C" w:rsidRPr="00772733" w:rsidRDefault="0061198C"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bl>
    <w:p w14:paraId="17C82BA3" w14:textId="77777777" w:rsidR="0061198C" w:rsidRPr="00772733" w:rsidRDefault="0061198C" w:rsidP="0061198C">
      <w:pPr>
        <w:rPr>
          <w:lang w:eastAsia="zh-CN"/>
        </w:rPr>
      </w:pPr>
    </w:p>
    <w:p w14:paraId="753EDA23" w14:textId="1DB1A051" w:rsidR="0061198C" w:rsidRPr="00772733" w:rsidRDefault="0061198C" w:rsidP="0061198C">
      <w:pPr>
        <w:pStyle w:val="TH"/>
        <w:jc w:val="left"/>
        <w:rPr>
          <w:lang w:eastAsia="zh-CN"/>
        </w:rPr>
      </w:pPr>
      <w:r w:rsidRPr="00772733">
        <w:t>Table </w:t>
      </w:r>
      <w:r w:rsidRPr="00747782">
        <w:t>9.2.1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77777777" w:rsidR="0061198C" w:rsidRPr="00772733" w:rsidRDefault="0061198C"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38443B33" w14:textId="77777777" w:rsidR="0061198C" w:rsidRPr="00772733" w:rsidRDefault="0061198C"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691F95D7" w14:textId="77777777" w:rsidR="0061198C" w:rsidRPr="00C33F68" w:rsidRDefault="0061198C"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77777777" w:rsidR="0061198C" w:rsidRPr="00C33F68" w:rsidRDefault="0061198C" w:rsidP="00984328">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57F8A7D1" w14:textId="77777777" w:rsidR="0061198C" w:rsidRPr="00C33F68" w:rsidRDefault="0061198C" w:rsidP="00984328">
            <w:pPr>
              <w:pStyle w:val="TAC"/>
            </w:pPr>
            <w:r>
              <w:t>TBD</w:t>
            </w:r>
          </w:p>
        </w:tc>
      </w:tr>
    </w:tbl>
    <w:p w14:paraId="361E7F25" w14:textId="77777777" w:rsidR="0061198C" w:rsidRDefault="0061198C" w:rsidP="00393801"/>
    <w:p w14:paraId="163EF8C4" w14:textId="425FFBFF" w:rsidR="00D16764" w:rsidRPr="00C33F68" w:rsidRDefault="00D16764" w:rsidP="00D16764">
      <w:pPr>
        <w:pStyle w:val="TH"/>
      </w:pPr>
      <w:r w:rsidRPr="00C33F68">
        <w:lastRenderedPageBreak/>
        <w:t>Table </w:t>
      </w:r>
      <w:r>
        <w:t>9</w:t>
      </w:r>
      <w:r w:rsidRPr="00C33F68">
        <w:t>.2.1.</w:t>
      </w:r>
      <w:r>
        <w:t>4</w:t>
      </w:r>
      <w:r w:rsidRPr="00C33F68">
        <w:t>: PROSE PC5 DISCOVERY message group member discovery announcement</w:t>
      </w:r>
      <w:r w:rsidRPr="00B564B0">
        <w:t xml:space="preserve"> </w:t>
      </w:r>
      <w:r w:rsidRPr="00C33F68">
        <w:t xml:space="preserve">for </w:t>
      </w:r>
      <w:r>
        <w:t>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77777777" w:rsidR="00D16764" w:rsidRPr="00C33F68" w:rsidRDefault="00D16764" w:rsidP="00984328">
            <w:pPr>
              <w:pStyle w:val="TAL"/>
            </w:pPr>
            <w:r w:rsidRPr="00C33F68">
              <w:t>ProSe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426D6075" w14:textId="77777777" w:rsidR="00D16764" w:rsidRPr="00C33F68" w:rsidRDefault="00D16764"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77777777" w:rsidR="00D16764" w:rsidRPr="00C33F68" w:rsidRDefault="00D16764" w:rsidP="00984328">
            <w:pPr>
              <w:pStyle w:val="TAC"/>
              <w:rPr>
                <w:lang w:eastAsia="zh-CN"/>
              </w:rPr>
            </w:pPr>
            <w:r w:rsidRPr="00C33F68">
              <w:rPr>
                <w:lang w:eastAsia="zh-CN"/>
              </w:rPr>
              <w:t>2-257</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B0D8BB7" w14:textId="77777777" w:rsidR="00D16764" w:rsidRPr="00C33F68" w:rsidRDefault="00D16764"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77777777" w:rsidR="00D16764" w:rsidRPr="00C33F68" w:rsidRDefault="00D16764"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77777777" w:rsidR="00D16764" w:rsidRPr="00C33F68" w:rsidRDefault="00D16764" w:rsidP="00984328">
            <w:pPr>
              <w:pStyle w:val="TAC"/>
              <w:rPr>
                <w:lang w:eastAsia="zh-CN"/>
              </w:rPr>
            </w:pPr>
            <w:r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68F0CF9" w14:textId="77777777" w:rsidR="00D16764" w:rsidRPr="00C33F68" w:rsidRDefault="00D16764"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77777777" w:rsidR="00D16764" w:rsidRPr="00C33F68" w:rsidRDefault="00D16764"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449C6E81" w14:textId="77777777" w:rsidR="00D16764" w:rsidRPr="00C33F68" w:rsidRDefault="00D16764" w:rsidP="00984328">
            <w:pPr>
              <w:pStyle w:val="TAC"/>
              <w:rPr>
                <w:lang w:eastAsia="zh-CN"/>
              </w:rPr>
            </w:pPr>
            <w:r>
              <w:t>TBD</w:t>
            </w:r>
          </w:p>
        </w:tc>
      </w:tr>
    </w:tbl>
    <w:p w14:paraId="3EEFDA7C" w14:textId="5867A601" w:rsidR="00D16764" w:rsidRDefault="00D16764" w:rsidP="00393801"/>
    <w:p w14:paraId="380EE024" w14:textId="775344CB" w:rsidR="0011752F" w:rsidRPr="00C33F68" w:rsidRDefault="0011752F" w:rsidP="0011752F">
      <w:pPr>
        <w:pStyle w:val="TH"/>
      </w:pPr>
      <w:r w:rsidRPr="00C33F68">
        <w:t>Table </w:t>
      </w:r>
      <w:r>
        <w:t>9</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77777777" w:rsidR="0011752F" w:rsidRPr="00C33F68" w:rsidRDefault="0011752F" w:rsidP="00984328">
            <w:pPr>
              <w:pStyle w:val="TAL"/>
            </w:pPr>
            <w:r w:rsidRPr="00C33F68">
              <w:t xml:space="preserve">ProSe direct discovery PC5 message type </w:t>
            </w:r>
          </w:p>
        </w:tc>
        <w:tc>
          <w:tcPr>
            <w:tcW w:w="3120" w:type="dxa"/>
            <w:tcBorders>
              <w:top w:val="single" w:sz="6" w:space="0" w:color="000000"/>
              <w:left w:val="single" w:sz="6" w:space="0" w:color="000000"/>
              <w:bottom w:val="single" w:sz="6" w:space="0" w:color="000000"/>
              <w:right w:val="single" w:sz="6" w:space="0" w:color="000000"/>
            </w:tcBorders>
            <w:hideMark/>
          </w:tcPr>
          <w:p w14:paraId="505C3961" w14:textId="77777777" w:rsidR="0011752F" w:rsidRPr="00C33F68" w:rsidRDefault="0011752F"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5EAE1EF8"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77777777" w:rsidR="0011752F" w:rsidRPr="00C33F68" w:rsidRDefault="0011752F" w:rsidP="00984328">
            <w:pPr>
              <w:pStyle w:val="TAC"/>
              <w:rPr>
                <w:lang w:eastAsia="zh-CN"/>
              </w:rPr>
            </w:pPr>
            <w:r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77777777" w:rsidR="0011752F" w:rsidRPr="00C33F68" w:rsidRDefault="0011752F" w:rsidP="00984328">
            <w:pPr>
              <w:keepNext/>
              <w:keepLines/>
              <w:spacing w:after="0"/>
              <w:rPr>
                <w:rFonts w:ascii="Arial" w:hAnsi="Arial"/>
                <w:sz w:val="18"/>
              </w:rPr>
            </w:pPr>
            <w:r>
              <w:rPr>
                <w:rFonts w:ascii="Arial" w:hAnsi="Arial"/>
                <w:sz w:val="18"/>
                <w:lang w:eastAsia="zh-CN"/>
              </w:rPr>
              <w:t>X1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DFCF1EC"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77777777" w:rsidR="0011752F" w:rsidRPr="00C33F68" w:rsidRDefault="0011752F" w:rsidP="00984328">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tcPr>
          <w:p w14:paraId="6934C1CA" w14:textId="77777777" w:rsidR="0011752F" w:rsidRPr="00C33F68" w:rsidRDefault="0011752F" w:rsidP="00984328">
            <w:pPr>
              <w:pStyle w:val="TAC"/>
              <w:rPr>
                <w:lang w:eastAsia="zh-CN"/>
              </w:rPr>
            </w:pPr>
            <w:r>
              <w:t>TBD</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77777777" w:rsidR="0011752F" w:rsidRPr="00C33F68" w:rsidRDefault="0011752F" w:rsidP="00984328">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6AC29BD4"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77777777" w:rsidR="0011752F" w:rsidRPr="00C33F68" w:rsidRDefault="0011752F" w:rsidP="0098432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247AEC2" w14:textId="77777777" w:rsidR="0011752F" w:rsidRPr="00C33F68" w:rsidRDefault="0011752F" w:rsidP="00984328">
            <w:pPr>
              <w:pStyle w:val="TAC"/>
              <w:rPr>
                <w:lang w:eastAsia="zh-CN"/>
              </w:rPr>
            </w:pPr>
            <w:r w:rsidRPr="00C33F68">
              <w:rPr>
                <w:lang w:eastAsia="zh-CN"/>
              </w:rPr>
              <w:t>7</w:t>
            </w:r>
          </w:p>
        </w:tc>
      </w:tr>
    </w:tbl>
    <w:p w14:paraId="1DBCA533" w14:textId="77777777" w:rsidR="0011752F" w:rsidRPr="00C33F68" w:rsidRDefault="0011752F" w:rsidP="0011752F"/>
    <w:p w14:paraId="691A5032" w14:textId="508313CF" w:rsidR="0011752F" w:rsidRPr="00C33F68" w:rsidRDefault="0011752F" w:rsidP="0011752F">
      <w:pPr>
        <w:pStyle w:val="TH"/>
      </w:pPr>
      <w:r w:rsidRPr="00C33F68">
        <w:t>Table </w:t>
      </w:r>
      <w:r>
        <w:t>9</w:t>
      </w:r>
      <w:r w:rsidRPr="00C33F68">
        <w:t>.2.1.</w:t>
      </w:r>
      <w:r>
        <w:t>6</w:t>
      </w:r>
      <w:r w:rsidRPr="00C33F68">
        <w:t>: PROSE PC5 DISCOVERY message for group member discovery response</w:t>
      </w:r>
      <w:r>
        <w:t xml:space="preserve"> for ranging and sidelink positioning</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77777777" w:rsidR="0011752F" w:rsidRPr="00C33F68" w:rsidRDefault="0011752F" w:rsidP="00984328">
            <w:pPr>
              <w:pStyle w:val="TAL"/>
            </w:pPr>
            <w:r w:rsidRPr="00C33F68">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1DCE00A" w14:textId="77777777" w:rsidR="0011752F" w:rsidRPr="00C33F68" w:rsidRDefault="0011752F" w:rsidP="00984328">
            <w:pPr>
              <w:pStyle w:val="TAL"/>
            </w:pPr>
            <w:r w:rsidRPr="00C33F68">
              <w:t>ProSe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5FAFDFE" w14:textId="77777777" w:rsidR="0011752F" w:rsidRPr="00C33F68" w:rsidRDefault="0011752F" w:rsidP="00984328">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77777777" w:rsidR="0011752F" w:rsidRPr="00C33F68" w:rsidRDefault="0011752F" w:rsidP="0098432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77777777" w:rsidR="0011752F" w:rsidRPr="00C33F68" w:rsidRDefault="0011752F" w:rsidP="00984328">
            <w:pPr>
              <w:pStyle w:val="TAC"/>
              <w:rPr>
                <w:lang w:eastAsia="zh-CN"/>
              </w:rPr>
            </w:pPr>
            <w:r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7C6A4C51" w14:textId="77777777" w:rsidR="0011752F" w:rsidRPr="00C33F68" w:rsidRDefault="0011752F" w:rsidP="00984328">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77777777" w:rsidR="0011752F" w:rsidRPr="00C33F68" w:rsidRDefault="0011752F" w:rsidP="00984328">
            <w:pPr>
              <w:pStyle w:val="TAC"/>
              <w:rPr>
                <w:lang w:eastAsia="zh-CN"/>
              </w:rPr>
            </w:pPr>
            <w:r>
              <w:t>LV-E</w:t>
            </w:r>
          </w:p>
        </w:tc>
        <w:tc>
          <w:tcPr>
            <w:tcW w:w="851" w:type="dxa"/>
            <w:tcBorders>
              <w:top w:val="single" w:sz="6" w:space="0" w:color="000000"/>
              <w:left w:val="single" w:sz="6" w:space="0" w:color="000000"/>
              <w:bottom w:val="single" w:sz="6" w:space="0" w:color="000000"/>
              <w:right w:val="single" w:sz="6" w:space="0" w:color="000000"/>
            </w:tcBorders>
          </w:tcPr>
          <w:p w14:paraId="2EFFF00F" w14:textId="77777777" w:rsidR="0011752F" w:rsidRPr="00C33F68" w:rsidRDefault="0011752F" w:rsidP="00984328">
            <w:pPr>
              <w:pStyle w:val="TAC"/>
              <w:rPr>
                <w:lang w:eastAsia="zh-CN"/>
              </w:rPr>
            </w:pPr>
            <w:r>
              <w:t>TBD</w:t>
            </w:r>
          </w:p>
        </w:tc>
      </w:tr>
    </w:tbl>
    <w:p w14:paraId="153192CE" w14:textId="77777777" w:rsidR="0011752F" w:rsidRPr="00823405" w:rsidRDefault="0011752F" w:rsidP="0011752F">
      <w:pPr>
        <w:pStyle w:val="EditorsNote"/>
      </w:pPr>
      <w:r w:rsidRPr="00F16E8A">
        <w:t>Editor's note</w:t>
      </w:r>
      <w:r w:rsidRPr="00F16E8A">
        <w:rPr>
          <w:lang w:eastAsia="zh-CN"/>
        </w:rPr>
        <w:t>:</w:t>
      </w:r>
      <w:r w:rsidRPr="00F16E8A">
        <w:rPr>
          <w:lang w:eastAsia="zh-CN"/>
        </w:rPr>
        <w:tab/>
        <w:t>The RSPP metadata information</w:t>
      </w:r>
      <w:r>
        <w:rPr>
          <w:lang w:eastAsia="zh-CN"/>
        </w:rPr>
        <w:t xml:space="preserve"> to provide</w:t>
      </w:r>
      <w:r w:rsidRPr="00F16E8A">
        <w:rPr>
          <w:lang w:eastAsia="zh-CN"/>
        </w:rPr>
        <w:t xml:space="preserve"> e.g., </w:t>
      </w:r>
      <w:bookmarkStart w:id="235" w:name="_Hlk135035418"/>
      <w:r w:rsidRPr="00F16E8A">
        <w:rPr>
          <w:lang w:eastAsia="zh-CN"/>
        </w:rPr>
        <w:t xml:space="preserve">the specific Role(s) of to </w:t>
      </w:r>
      <w:bookmarkEnd w:id="235"/>
      <w:r>
        <w:rPr>
          <w:rFonts w:hint="eastAsia"/>
          <w:lang w:eastAsia="zh-CN"/>
        </w:rPr>
        <w:t>r</w:t>
      </w:r>
      <w:r>
        <w:rPr>
          <w:lang w:eastAsia="zh-CN"/>
        </w:rPr>
        <w:t>elated UE, the</w:t>
      </w:r>
      <w:r w:rsidRPr="00F16E8A">
        <w:rPr>
          <w:lang w:eastAsia="zh-CN"/>
        </w:rPr>
        <w:t xml:space="preserve"> value is determined by RAN2.</w:t>
      </w:r>
    </w:p>
    <w:p w14:paraId="1B584BBB" w14:textId="77777777" w:rsidR="0011752F" w:rsidRPr="0011752F" w:rsidRDefault="0011752F" w:rsidP="00393801"/>
    <w:p w14:paraId="4199A3B2" w14:textId="02D44B52" w:rsidR="00A35866" w:rsidRDefault="00481A86" w:rsidP="00A35866">
      <w:pPr>
        <w:pStyle w:val="1"/>
      </w:pPr>
      <w:bookmarkStart w:id="236" w:name="_Toc144237100"/>
      <w:r>
        <w:t>10</w:t>
      </w:r>
      <w:r w:rsidR="00A35866">
        <w:t>.</w:t>
      </w:r>
      <w:r w:rsidR="00A35866">
        <w:tab/>
        <w:t>Information elements coding</w:t>
      </w:r>
      <w:bookmarkEnd w:id="236"/>
    </w:p>
    <w:p w14:paraId="0866878B" w14:textId="6BC58588" w:rsidR="00A35866" w:rsidRDefault="00481A86" w:rsidP="00A35866">
      <w:pPr>
        <w:pStyle w:val="2"/>
      </w:pPr>
      <w:bookmarkStart w:id="237" w:name="_Toc144237101"/>
      <w:r>
        <w:t>10</w:t>
      </w:r>
      <w:r w:rsidR="00A35866">
        <w:t>.1</w:t>
      </w:r>
      <w:r w:rsidR="00A35866">
        <w:tab/>
        <w:t>Overview</w:t>
      </w:r>
      <w:bookmarkEnd w:id="237"/>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14D6D07C" w:rsidR="00A35866" w:rsidRDefault="00481A86" w:rsidP="00A35866">
      <w:pPr>
        <w:pStyle w:val="2"/>
      </w:pPr>
      <w:bookmarkStart w:id="238" w:name="_Toc144237102"/>
      <w:r>
        <w:t>10</w:t>
      </w:r>
      <w:r w:rsidR="00A35866">
        <w:t>.2</w:t>
      </w:r>
      <w:r w:rsidR="00A35866">
        <w:tab/>
        <w:t>General</w:t>
      </w:r>
      <w:bookmarkEnd w:id="238"/>
    </w:p>
    <w:p w14:paraId="1A59332C" w14:textId="3520009A" w:rsidR="006F41C9" w:rsidRDefault="0036239D" w:rsidP="006F41C9">
      <w:pPr>
        <w:pStyle w:val="1"/>
        <w:rPr>
          <w:lang w:eastAsia="zh-CN"/>
        </w:rPr>
      </w:pPr>
      <w:bookmarkStart w:id="239" w:name="_Toc144237103"/>
      <w:r>
        <w:rPr>
          <w:lang w:eastAsia="zh-CN"/>
        </w:rPr>
        <w:t>11</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239"/>
    </w:p>
    <w:p w14:paraId="6B0CD35B" w14:textId="125F7FBB" w:rsidR="006F41C9" w:rsidRDefault="0036239D" w:rsidP="006F41C9">
      <w:pPr>
        <w:pStyle w:val="2"/>
        <w:rPr>
          <w:lang w:eastAsia="zh-CN"/>
        </w:rPr>
      </w:pPr>
      <w:bookmarkStart w:id="240" w:name="_Toc144237104"/>
      <w:r>
        <w:rPr>
          <w:lang w:eastAsia="zh-CN"/>
        </w:rPr>
        <w:t>11</w:t>
      </w:r>
      <w:r w:rsidR="006F41C9">
        <w:rPr>
          <w:lang w:eastAsia="zh-CN"/>
        </w:rPr>
        <w:t>.1</w:t>
      </w:r>
      <w:r w:rsidR="006F41C9">
        <w:rPr>
          <w:lang w:eastAsia="zh-CN"/>
        </w:rPr>
        <w:tab/>
        <w:t>General</w:t>
      </w:r>
      <w:bookmarkEnd w:id="240"/>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63395F01"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36239D">
        <w:rPr>
          <w:lang w:val="en-US" w:eastAsia="zh-CN"/>
        </w:rPr>
        <w:t>11</w:t>
      </w:r>
      <w:r>
        <w:rPr>
          <w:lang w:val="en-US" w:eastAsia="zh-CN"/>
        </w:rPr>
        <w:t xml:space="preserve">.2. </w:t>
      </w:r>
    </w:p>
    <w:p w14:paraId="18B50A15" w14:textId="2AFEA812" w:rsidR="006F41C9" w:rsidRDefault="0036239D" w:rsidP="006F41C9">
      <w:pPr>
        <w:pStyle w:val="2"/>
        <w:rPr>
          <w:lang w:eastAsia="zh-CN"/>
        </w:rPr>
      </w:pPr>
      <w:bookmarkStart w:id="241" w:name="_Toc144237105"/>
      <w:r>
        <w:rPr>
          <w:lang w:eastAsia="zh-CN"/>
        </w:rPr>
        <w:lastRenderedPageBreak/>
        <w:t>11</w:t>
      </w:r>
      <w:r w:rsidR="006F41C9">
        <w:rPr>
          <w:lang w:eastAsia="zh-CN"/>
        </w:rPr>
        <w:t>.2</w:t>
      </w:r>
      <w:r w:rsidR="006F41C9">
        <w:rPr>
          <w:lang w:eastAsia="zh-CN"/>
        </w:rPr>
        <w:tab/>
        <w:t>Information elements coding</w:t>
      </w:r>
      <w:bookmarkEnd w:id="241"/>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242"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242"/>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9951656" w:rsidR="006F41C9" w:rsidRDefault="006F41C9" w:rsidP="006F41C9">
      <w:pPr>
        <w:pStyle w:val="TF"/>
      </w:pPr>
      <w:r>
        <w:t>Figure </w:t>
      </w:r>
      <w:r w:rsidR="0036239D">
        <w:t>11</w:t>
      </w:r>
      <w:r>
        <w:t>.2.1: UE policy part when UE policy part type = {RSLPP}</w:t>
      </w:r>
    </w:p>
    <w:p w14:paraId="5A20FD6E" w14:textId="4786C92B" w:rsidR="006F41C9" w:rsidRDefault="006F41C9" w:rsidP="006F41C9">
      <w:pPr>
        <w:pStyle w:val="TH"/>
        <w:rPr>
          <w:lang w:eastAsia="zh-CN"/>
        </w:rPr>
      </w:pPr>
      <w:r>
        <w:t>Table </w:t>
      </w:r>
      <w:r w:rsidR="0036239D">
        <w:t>11</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701CB4CE"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36239D">
              <w:rPr>
                <w:lang w:val="en-US" w:eastAsia="zh-CN"/>
              </w:rPr>
              <w:t>11</w:t>
            </w:r>
            <w:r>
              <w:rPr>
                <w:lang w:val="en-US" w:eastAsia="zh-CN"/>
              </w:rPr>
              <w:t>.2.2 and Table </w:t>
            </w:r>
            <w:r w:rsidR="0036239D">
              <w:rPr>
                <w:lang w:val="en-US" w:eastAsia="zh-CN"/>
              </w:rPr>
              <w:t>11</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6F41C9" w14:paraId="6F7414A6" w14:textId="77777777" w:rsidTr="00984328">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0"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984328">
        <w:trPr>
          <w:jc w:val="center"/>
        </w:trPr>
        <w:tc>
          <w:tcPr>
            <w:tcW w:w="5676"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6F41C9" w14:paraId="55AC3928"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F41C9" w:rsidRPr="00042094" w:rsidRDefault="006F41C9" w:rsidP="00984328">
            <w:pPr>
              <w:pStyle w:val="TAC"/>
            </w:pPr>
            <w:r w:rsidRPr="00042094">
              <w:t>0</w:t>
            </w:r>
          </w:p>
          <w:p w14:paraId="31B3CB3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F41C9" w:rsidRPr="00042094" w:rsidRDefault="006F41C9" w:rsidP="00984328">
            <w:pPr>
              <w:pStyle w:val="TAC"/>
            </w:pPr>
            <w:r w:rsidRPr="00042094">
              <w:t>0</w:t>
            </w:r>
          </w:p>
          <w:p w14:paraId="68E2330E"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8CD998B" w14:textId="77777777" w:rsidR="006F41C9" w:rsidRDefault="006F41C9" w:rsidP="00984328">
            <w:pPr>
              <w:pStyle w:val="TAC"/>
            </w:pPr>
            <w:r>
              <w:rPr>
                <w:rFonts w:hint="eastAsia"/>
                <w:lang w:eastAsia="zh-CN"/>
              </w:rPr>
              <w:t>S</w:t>
            </w:r>
            <w:r>
              <w:rPr>
                <w:lang w:eastAsia="zh-CN"/>
              </w:rPr>
              <w:t>LPSUE</w:t>
            </w:r>
          </w:p>
        </w:tc>
        <w:tc>
          <w:tcPr>
            <w:tcW w:w="710" w:type="dxa"/>
            <w:tcBorders>
              <w:top w:val="single" w:sz="4" w:space="0" w:color="auto"/>
              <w:left w:val="single" w:sz="4" w:space="0" w:color="auto"/>
              <w:bottom w:val="single" w:sz="4" w:space="0" w:color="auto"/>
              <w:right w:val="single" w:sz="4" w:space="0" w:color="auto"/>
            </w:tcBorders>
          </w:tcPr>
          <w:p w14:paraId="12885432" w14:textId="77777777" w:rsidR="006F41C9" w:rsidRDefault="006F41C9" w:rsidP="00984328">
            <w:pPr>
              <w:pStyle w:val="TAC"/>
            </w:pPr>
            <w:r>
              <w:rPr>
                <w:rFonts w:hint="eastAsia"/>
                <w:lang w:eastAsia="zh-CN"/>
              </w:rPr>
              <w:t>L</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312CED2" w14:textId="77777777" w:rsidR="006F41C9" w:rsidRDefault="006F41C9" w:rsidP="00984328">
            <w:pPr>
              <w:pStyle w:val="TAC"/>
            </w:pPr>
            <w:r>
              <w:rPr>
                <w:rFonts w:hint="eastAsia"/>
                <w:lang w:eastAsia="zh-CN"/>
              </w:rPr>
              <w:t>A</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5394FACC" w14:textId="77777777" w:rsidR="006F41C9" w:rsidRDefault="006F41C9" w:rsidP="00984328">
            <w:pPr>
              <w:pStyle w:val="TAC"/>
            </w:pPr>
            <w:r>
              <w:rPr>
                <w:rFonts w:hint="eastAsia"/>
                <w:lang w:eastAsia="zh-CN"/>
              </w:rPr>
              <w:t>R</w:t>
            </w:r>
            <w:r>
              <w:rPr>
                <w:lang w:eastAsia="zh-CN"/>
              </w:rPr>
              <w:t>UE</w:t>
            </w:r>
          </w:p>
        </w:tc>
        <w:tc>
          <w:tcPr>
            <w:tcW w:w="709" w:type="dxa"/>
            <w:tcBorders>
              <w:top w:val="single" w:sz="4" w:space="0" w:color="auto"/>
              <w:left w:val="single" w:sz="4" w:space="0" w:color="auto"/>
              <w:bottom w:val="single" w:sz="4" w:space="0" w:color="auto"/>
              <w:right w:val="single" w:sz="4" w:space="0" w:color="auto"/>
            </w:tcBorders>
          </w:tcPr>
          <w:p w14:paraId="156639E8" w14:textId="77777777" w:rsidR="006F41C9" w:rsidRDefault="006F41C9" w:rsidP="00984328">
            <w:pPr>
              <w:pStyle w:val="TAC"/>
            </w:pPr>
            <w:r>
              <w:rPr>
                <w:rFonts w:hint="eastAsia"/>
                <w:lang w:eastAsia="zh-CN"/>
              </w:rPr>
              <w:t>T</w:t>
            </w:r>
            <w:r>
              <w:rPr>
                <w:lang w:eastAsia="zh-CN"/>
              </w:rPr>
              <w:t>UE</w:t>
            </w:r>
          </w:p>
        </w:tc>
        <w:tc>
          <w:tcPr>
            <w:tcW w:w="710" w:type="dxa"/>
            <w:tcBorders>
              <w:top w:val="single" w:sz="4" w:space="0" w:color="auto"/>
              <w:left w:val="single" w:sz="4" w:space="0" w:color="auto"/>
              <w:bottom w:val="single" w:sz="4" w:space="0" w:color="auto"/>
              <w:right w:val="single" w:sz="4" w:space="0" w:color="auto"/>
            </w:tcBorders>
          </w:tcPr>
          <w:p w14:paraId="0DC82BF0" w14:textId="77777777" w:rsidR="006F41C9" w:rsidRDefault="006F41C9" w:rsidP="00984328">
            <w:pPr>
              <w:pStyle w:val="TAC"/>
              <w:rPr>
                <w:lang w:eastAsia="zh-CN"/>
              </w:rPr>
            </w:pPr>
            <w:r>
              <w:rPr>
                <w:rFonts w:hint="eastAsia"/>
                <w:lang w:eastAsia="zh-CN"/>
              </w:rPr>
              <w:t>R</w:t>
            </w:r>
            <w:r>
              <w:rPr>
                <w:lang w:eastAsia="zh-CN"/>
              </w:rPr>
              <w:t>SLPNNI</w:t>
            </w:r>
          </w:p>
        </w:tc>
        <w:tc>
          <w:tcPr>
            <w:tcW w:w="1134" w:type="dxa"/>
            <w:tcBorders>
              <w:top w:val="nil"/>
              <w:left w:val="single" w:sz="4" w:space="0" w:color="auto"/>
              <w:bottom w:val="nil"/>
              <w:right w:val="nil"/>
            </w:tcBorders>
          </w:tcPr>
          <w:p w14:paraId="534A4192" w14:textId="77777777" w:rsidR="006F41C9" w:rsidRDefault="006F41C9" w:rsidP="00984328">
            <w:pPr>
              <w:pStyle w:val="TAL"/>
            </w:pPr>
            <w:r>
              <w:t>octet o1+1</w:t>
            </w:r>
          </w:p>
          <w:p w14:paraId="62C25E65" w14:textId="77777777" w:rsidR="006F41C9" w:rsidRDefault="006F41C9" w:rsidP="00984328">
            <w:pPr>
              <w:pStyle w:val="TAL"/>
            </w:pPr>
          </w:p>
        </w:tc>
      </w:tr>
      <w:tr w:rsidR="006F41C9" w14:paraId="2564806A" w14:textId="77777777" w:rsidTr="00984328">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F70FD4" w14:textId="77777777" w:rsidR="006F41C9" w:rsidRPr="00042094" w:rsidRDefault="006F41C9" w:rsidP="00984328">
            <w:pPr>
              <w:pStyle w:val="TAC"/>
            </w:pPr>
            <w:r w:rsidRPr="00042094">
              <w:t>0</w:t>
            </w:r>
          </w:p>
          <w:p w14:paraId="1126F77C"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EF0FDC1" w14:textId="77777777" w:rsidR="006F41C9" w:rsidRDefault="006F41C9" w:rsidP="00984328">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E43A750" w14:textId="77777777" w:rsidR="006F41C9" w:rsidRDefault="006F41C9" w:rsidP="00984328">
            <w:pPr>
              <w:pStyle w:val="TAC"/>
              <w:rPr>
                <w:lang w:eastAsia="zh-CN"/>
              </w:rPr>
            </w:pPr>
            <w:r>
              <w:rPr>
                <w:rFonts w:hint="eastAsia"/>
                <w:lang w:eastAsia="zh-CN"/>
              </w:rPr>
              <w:t>V</w:t>
            </w:r>
            <w:r>
              <w:rPr>
                <w:lang w:eastAsia="zh-CN"/>
              </w:rPr>
              <w:t>2XMRI</w:t>
            </w:r>
          </w:p>
        </w:tc>
        <w:tc>
          <w:tcPr>
            <w:tcW w:w="710" w:type="dxa"/>
            <w:tcBorders>
              <w:top w:val="single" w:sz="4" w:space="0" w:color="auto"/>
              <w:left w:val="single" w:sz="4" w:space="0" w:color="auto"/>
              <w:bottom w:val="single" w:sz="4" w:space="0" w:color="auto"/>
              <w:right w:val="single" w:sz="4" w:space="0" w:color="auto"/>
            </w:tcBorders>
          </w:tcPr>
          <w:p w14:paraId="24766581" w14:textId="77777777" w:rsidR="006F41C9" w:rsidRDefault="006F41C9" w:rsidP="00984328">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6D20DD9A" w14:textId="77777777" w:rsidR="006F41C9" w:rsidRDefault="006F41C9" w:rsidP="00984328">
            <w:pPr>
              <w:pStyle w:val="TAL"/>
            </w:pPr>
            <w:r>
              <w:t>octet o1+2</w:t>
            </w:r>
          </w:p>
          <w:p w14:paraId="20E251B0" w14:textId="77777777" w:rsidR="006F41C9" w:rsidRDefault="006F41C9" w:rsidP="00984328">
            <w:pPr>
              <w:pStyle w:val="TAL"/>
            </w:pPr>
          </w:p>
        </w:tc>
      </w:tr>
      <w:tr w:rsidR="006F41C9" w14:paraId="2A0BB299"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77777777" w:rsidR="006F41C9" w:rsidRDefault="006F41C9" w:rsidP="00984328">
            <w:pPr>
              <w:pStyle w:val="TAL"/>
              <w:rPr>
                <w:lang w:eastAsia="zh-CN"/>
              </w:rPr>
            </w:pPr>
            <w:r>
              <w:rPr>
                <w:lang w:eastAsia="zh-CN"/>
              </w:rPr>
              <w:t>octet (o1+3)*</w:t>
            </w:r>
          </w:p>
          <w:p w14:paraId="494BCB3D" w14:textId="77777777" w:rsidR="006F41C9" w:rsidRDefault="006F41C9" w:rsidP="00984328">
            <w:pPr>
              <w:pStyle w:val="TAL"/>
              <w:rPr>
                <w:lang w:eastAsia="zh-CN"/>
              </w:rPr>
            </w:pPr>
          </w:p>
          <w:p w14:paraId="7BC0AF22" w14:textId="77777777" w:rsidR="006F41C9" w:rsidRDefault="006F41C9" w:rsidP="00984328">
            <w:pPr>
              <w:pStyle w:val="TAL"/>
              <w:rPr>
                <w:lang w:eastAsia="zh-CN"/>
              </w:rPr>
            </w:pPr>
            <w:r>
              <w:rPr>
                <w:rFonts w:hint="eastAsia"/>
                <w:lang w:eastAsia="zh-CN"/>
              </w:rPr>
              <w:t>o</w:t>
            </w:r>
            <w:r>
              <w:rPr>
                <w:lang w:eastAsia="zh-CN"/>
              </w:rPr>
              <w:t>ctet o2*</w:t>
            </w:r>
          </w:p>
        </w:tc>
      </w:tr>
      <w:tr w:rsidR="006F41C9" w14:paraId="533924C3" w14:textId="77777777" w:rsidTr="00984328">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77777777" w:rsidR="006F41C9" w:rsidRDefault="006F41C9" w:rsidP="00984328">
            <w:pPr>
              <w:pStyle w:val="TAL"/>
              <w:rPr>
                <w:lang w:eastAsia="zh-CN"/>
              </w:rPr>
            </w:pPr>
            <w:r>
              <w:rPr>
                <w:lang w:eastAsia="zh-CN"/>
              </w:rPr>
              <w:t>octet o3*</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77777777" w:rsidR="006F41C9" w:rsidRDefault="006F41C9" w:rsidP="00984328">
            <w:pPr>
              <w:pStyle w:val="TAL"/>
              <w:rPr>
                <w:lang w:eastAsia="zh-CN"/>
              </w:rPr>
            </w:pPr>
            <w:r>
              <w:rPr>
                <w:rFonts w:hint="eastAsia"/>
                <w:lang w:eastAsia="zh-CN"/>
              </w:rPr>
              <w:t>o</w:t>
            </w:r>
            <w:r>
              <w:rPr>
                <w:lang w:eastAsia="zh-CN"/>
              </w:rPr>
              <w:t>ctet x*</w:t>
            </w:r>
          </w:p>
        </w:tc>
      </w:tr>
    </w:tbl>
    <w:p w14:paraId="5244270D" w14:textId="18513122" w:rsidR="006F41C9" w:rsidRDefault="006F41C9" w:rsidP="006F41C9">
      <w:pPr>
        <w:pStyle w:val="TF"/>
      </w:pPr>
      <w:r w:rsidRPr="00042094">
        <w:t>Figure </w:t>
      </w:r>
      <w:r w:rsidR="0036239D">
        <w:t>11</w:t>
      </w:r>
      <w:r w:rsidRPr="00042094">
        <w:t>.2.</w:t>
      </w:r>
      <w:r>
        <w:t>2</w:t>
      </w:r>
      <w:r w:rsidRPr="00042094">
        <w:t xml:space="preserve">: </w:t>
      </w:r>
      <w:r>
        <w:t>RSLPP contents</w:t>
      </w:r>
    </w:p>
    <w:p w14:paraId="1B9B123D" w14:textId="77777777" w:rsidR="006F41C9" w:rsidRDefault="006F41C9" w:rsidP="006F41C9">
      <w:pPr>
        <w:pStyle w:val="NF"/>
      </w:pPr>
      <w:r>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7DD6A736" w:rsidR="006F41C9" w:rsidRPr="00042094" w:rsidRDefault="006F41C9" w:rsidP="006F41C9">
      <w:pPr>
        <w:pStyle w:val="TH"/>
      </w:pPr>
      <w:r w:rsidRPr="00042094">
        <w:lastRenderedPageBreak/>
        <w:t>Table </w:t>
      </w:r>
      <w:r w:rsidR="0036239D">
        <w:t>11</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71227A7B" w:rsidR="006F41C9" w:rsidRPr="00042094" w:rsidRDefault="006F41C9" w:rsidP="00984328">
            <w:pPr>
              <w:pStyle w:val="TAL"/>
            </w:pPr>
            <w:r w:rsidRPr="00042094">
              <w:t>The served by NG-RAN field is coded according to figure </w:t>
            </w:r>
            <w:r w:rsidR="0036239D">
              <w:t>11</w:t>
            </w:r>
            <w:r w:rsidRPr="00042094">
              <w:t>.2.</w:t>
            </w:r>
            <w:r>
              <w:t>3</w:t>
            </w:r>
            <w:r w:rsidRPr="00042094">
              <w:t xml:space="preserve"> and table </w:t>
            </w:r>
            <w:r w:rsidR="0036239D">
              <w:t>11</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6F41C9" w:rsidRPr="00042094" w14:paraId="6BA48A1A" w14:textId="77777777" w:rsidTr="00984328">
        <w:trPr>
          <w:cantSplit/>
          <w:jc w:val="center"/>
        </w:trPr>
        <w:tc>
          <w:tcPr>
            <w:tcW w:w="7094" w:type="dxa"/>
            <w:tcBorders>
              <w:top w:val="nil"/>
              <w:left w:val="single" w:sz="4" w:space="0" w:color="auto"/>
              <w:bottom w:val="nil"/>
              <w:right w:val="single" w:sz="4" w:space="0" w:color="auto"/>
            </w:tcBorders>
          </w:tcPr>
          <w:p w14:paraId="04D1E601" w14:textId="77777777" w:rsidR="006F41C9" w:rsidRPr="00042094" w:rsidRDefault="006F41C9" w:rsidP="00984328">
            <w:pPr>
              <w:pStyle w:val="TAL"/>
            </w:pPr>
            <w:r>
              <w:t>Ranging and sidelink positioning when not served by NG-RAN indictor</w:t>
            </w:r>
            <w:r w:rsidRPr="00042094">
              <w:t xml:space="preserve"> (</w:t>
            </w:r>
            <w:r>
              <w:t>RLPNNI</w:t>
            </w:r>
            <w:r w:rsidRPr="00042094">
              <w:t>) (octet o</w:t>
            </w:r>
            <w:r>
              <w:t>1</w:t>
            </w:r>
            <w:r w:rsidRPr="00042094">
              <w:t>+</w:t>
            </w:r>
            <w:r>
              <w:t>1</w:t>
            </w:r>
            <w:r w:rsidRPr="00042094">
              <w:t xml:space="preserve"> bit </w:t>
            </w:r>
            <w:r>
              <w:t>1</w:t>
            </w:r>
            <w:r w:rsidRPr="00042094">
              <w:t>):</w:t>
            </w:r>
          </w:p>
          <w:p w14:paraId="03715962" w14:textId="77777777" w:rsidR="006F41C9" w:rsidRPr="00042094" w:rsidRDefault="006F41C9" w:rsidP="00984328">
            <w:pPr>
              <w:pStyle w:val="TAL"/>
            </w:pPr>
            <w:r w:rsidRPr="00042094">
              <w:t xml:space="preserve">Bit </w:t>
            </w:r>
          </w:p>
          <w:p w14:paraId="2E7EADBD" w14:textId="77777777" w:rsidR="006F41C9" w:rsidRPr="00042094" w:rsidRDefault="006F41C9" w:rsidP="00984328">
            <w:pPr>
              <w:pStyle w:val="TAL"/>
              <w:rPr>
                <w:b/>
                <w:lang w:eastAsia="zh-CN"/>
              </w:rPr>
            </w:pPr>
            <w:r w:rsidRPr="00042094">
              <w:rPr>
                <w:b/>
                <w:lang w:eastAsia="zh-CN"/>
              </w:rPr>
              <w:t>1</w:t>
            </w:r>
          </w:p>
          <w:p w14:paraId="4CDBFAC9" w14:textId="77777777" w:rsidR="006F41C9" w:rsidRPr="00042094" w:rsidRDefault="006F41C9" w:rsidP="00984328">
            <w:pPr>
              <w:pStyle w:val="TAL"/>
              <w:rPr>
                <w:lang w:eastAsia="zh-CN"/>
              </w:rPr>
            </w:pPr>
            <w:r w:rsidRPr="00042094">
              <w:rPr>
                <w:lang w:eastAsia="zh-CN"/>
              </w:rPr>
              <w:t>0</w:t>
            </w:r>
            <w:r w:rsidRPr="00042094">
              <w:rPr>
                <w:lang w:eastAsia="zh-CN"/>
              </w:rPr>
              <w:tab/>
            </w:r>
            <w:r>
              <w:t>Ranging and sidelink positioning when not served by NG-RAN</w:t>
            </w:r>
            <w:r>
              <w:rPr>
                <w:lang w:eastAsia="zh-CN"/>
              </w:rPr>
              <w:t xml:space="preserve"> is not authorized</w:t>
            </w:r>
          </w:p>
          <w:p w14:paraId="2E30C3AB" w14:textId="77777777" w:rsidR="006F41C9" w:rsidRPr="00042094" w:rsidRDefault="006F41C9" w:rsidP="00984328">
            <w:pPr>
              <w:pStyle w:val="TAL"/>
              <w:rPr>
                <w:lang w:eastAsia="zh-CN"/>
              </w:rPr>
            </w:pPr>
            <w:r w:rsidRPr="00042094">
              <w:rPr>
                <w:lang w:eastAsia="zh-CN"/>
              </w:rPr>
              <w:t>1</w:t>
            </w:r>
            <w:r w:rsidRPr="00042094">
              <w:rPr>
                <w:lang w:eastAsia="zh-CN"/>
              </w:rPr>
              <w:tab/>
            </w:r>
            <w:r>
              <w:t>Ranging and sidelink positioning when not served by NG-RAN</w:t>
            </w:r>
            <w:r>
              <w:rPr>
                <w:lang w:eastAsia="zh-CN"/>
              </w:rPr>
              <w:t xml:space="preserve"> is authorized</w:t>
            </w:r>
          </w:p>
          <w:p w14:paraId="1FCF3803" w14:textId="77777777" w:rsidR="006F41C9" w:rsidRPr="00042094" w:rsidRDefault="006F41C9" w:rsidP="00984328">
            <w:pPr>
              <w:pStyle w:val="TAL"/>
            </w:pPr>
          </w:p>
        </w:tc>
      </w:tr>
      <w:tr w:rsidR="006F41C9" w:rsidRPr="00042094" w14:paraId="1A6B5476" w14:textId="77777777" w:rsidTr="00984328">
        <w:trPr>
          <w:cantSplit/>
          <w:jc w:val="center"/>
        </w:trPr>
        <w:tc>
          <w:tcPr>
            <w:tcW w:w="7094" w:type="dxa"/>
            <w:tcBorders>
              <w:top w:val="nil"/>
              <w:left w:val="single" w:sz="4" w:space="0" w:color="auto"/>
              <w:bottom w:val="nil"/>
              <w:right w:val="single" w:sz="4" w:space="0" w:color="auto"/>
            </w:tcBorders>
          </w:tcPr>
          <w:p w14:paraId="2252FE6F" w14:textId="77777777" w:rsidR="006F41C9" w:rsidRPr="00042094" w:rsidRDefault="006F41C9" w:rsidP="00984328">
            <w:pPr>
              <w:pStyle w:val="TAL"/>
            </w:pPr>
            <w:r>
              <w:t>Target UE</w:t>
            </w:r>
            <w:r w:rsidRPr="00042094">
              <w:t xml:space="preserve"> (T</w:t>
            </w:r>
            <w:r>
              <w:t>UE</w:t>
            </w:r>
            <w:r w:rsidRPr="00042094">
              <w:t>) (octet o</w:t>
            </w:r>
            <w:r>
              <w:t>1</w:t>
            </w:r>
            <w:r w:rsidRPr="00042094">
              <w:t>+</w:t>
            </w:r>
            <w:r>
              <w:t>1</w:t>
            </w:r>
            <w:r w:rsidRPr="00042094">
              <w:t xml:space="preserve"> bit </w:t>
            </w:r>
            <w:r>
              <w:t>2</w:t>
            </w:r>
            <w:r w:rsidRPr="00042094">
              <w:t>):</w:t>
            </w:r>
          </w:p>
          <w:p w14:paraId="64F7ACE2" w14:textId="77777777" w:rsidR="006F41C9" w:rsidRPr="00042094" w:rsidRDefault="006F41C9" w:rsidP="00984328">
            <w:pPr>
              <w:pStyle w:val="TAL"/>
            </w:pPr>
            <w:r w:rsidRPr="00042094">
              <w:t xml:space="preserve">Bit </w:t>
            </w:r>
          </w:p>
          <w:p w14:paraId="0CB03BA9" w14:textId="77777777" w:rsidR="006F41C9" w:rsidRPr="00042094" w:rsidRDefault="006F41C9" w:rsidP="00984328">
            <w:pPr>
              <w:pStyle w:val="TAL"/>
              <w:rPr>
                <w:b/>
                <w:lang w:eastAsia="zh-CN"/>
              </w:rPr>
            </w:pPr>
            <w:r>
              <w:rPr>
                <w:b/>
                <w:lang w:eastAsia="zh-CN"/>
              </w:rPr>
              <w:t>2</w:t>
            </w:r>
          </w:p>
          <w:p w14:paraId="5FED88E7"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Target UE </w:t>
            </w:r>
            <w:r>
              <w:t>when not served by NG-RAN</w:t>
            </w:r>
            <w:r>
              <w:rPr>
                <w:lang w:eastAsia="zh-CN"/>
              </w:rPr>
              <w:t xml:space="preserve"> is not authorized</w:t>
            </w:r>
          </w:p>
          <w:p w14:paraId="36A9DCD6"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Target UE </w:t>
            </w:r>
            <w:r>
              <w:t>when not served by NG-RAN</w:t>
            </w:r>
            <w:r>
              <w:rPr>
                <w:lang w:eastAsia="zh-CN"/>
              </w:rPr>
              <w:t xml:space="preserve"> is authorized</w:t>
            </w:r>
          </w:p>
          <w:p w14:paraId="2D89CC32" w14:textId="77777777" w:rsidR="006F41C9" w:rsidRPr="00042094" w:rsidRDefault="006F41C9" w:rsidP="00984328">
            <w:pPr>
              <w:pStyle w:val="TAL"/>
            </w:pPr>
          </w:p>
        </w:tc>
      </w:tr>
      <w:tr w:rsidR="006F41C9" w:rsidRPr="00042094" w14:paraId="66459FDC" w14:textId="77777777" w:rsidTr="00984328">
        <w:trPr>
          <w:cantSplit/>
          <w:jc w:val="center"/>
        </w:trPr>
        <w:tc>
          <w:tcPr>
            <w:tcW w:w="7094" w:type="dxa"/>
            <w:tcBorders>
              <w:top w:val="nil"/>
              <w:left w:val="single" w:sz="4" w:space="0" w:color="auto"/>
              <w:bottom w:val="nil"/>
              <w:right w:val="single" w:sz="4" w:space="0" w:color="auto"/>
            </w:tcBorders>
          </w:tcPr>
          <w:p w14:paraId="2293F27C" w14:textId="77777777" w:rsidR="006F41C9" w:rsidRPr="00042094" w:rsidRDefault="006F41C9" w:rsidP="00984328">
            <w:pPr>
              <w:pStyle w:val="TAL"/>
            </w:pPr>
            <w:r>
              <w:t>Reference UE</w:t>
            </w:r>
            <w:r w:rsidRPr="00042094">
              <w:t xml:space="preserve"> (</w:t>
            </w:r>
            <w:r>
              <w:t>RUE</w:t>
            </w:r>
            <w:r w:rsidRPr="00042094">
              <w:t>) (octet o</w:t>
            </w:r>
            <w:r>
              <w:t>1</w:t>
            </w:r>
            <w:r w:rsidRPr="00042094">
              <w:t>+</w:t>
            </w:r>
            <w:r>
              <w:t>1</w:t>
            </w:r>
            <w:r w:rsidRPr="00042094">
              <w:t xml:space="preserve"> bit </w:t>
            </w:r>
            <w:r>
              <w:t>3</w:t>
            </w:r>
            <w:r w:rsidRPr="00042094">
              <w:t>):</w:t>
            </w:r>
          </w:p>
          <w:p w14:paraId="20CA3AB1" w14:textId="77777777" w:rsidR="006F41C9" w:rsidRPr="00042094" w:rsidRDefault="006F41C9" w:rsidP="00984328">
            <w:pPr>
              <w:pStyle w:val="TAL"/>
            </w:pPr>
            <w:r w:rsidRPr="00042094">
              <w:t xml:space="preserve">Bit </w:t>
            </w:r>
          </w:p>
          <w:p w14:paraId="093A6242" w14:textId="77777777" w:rsidR="006F41C9" w:rsidRPr="00042094" w:rsidRDefault="006F41C9" w:rsidP="00984328">
            <w:pPr>
              <w:pStyle w:val="TAL"/>
              <w:rPr>
                <w:b/>
                <w:lang w:eastAsia="zh-CN"/>
              </w:rPr>
            </w:pPr>
            <w:r>
              <w:rPr>
                <w:b/>
                <w:lang w:eastAsia="zh-CN"/>
              </w:rPr>
              <w:t>3</w:t>
            </w:r>
          </w:p>
          <w:p w14:paraId="1FD83C2B"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Reference UE </w:t>
            </w:r>
            <w:r>
              <w:t>when not served by NG-RAN</w:t>
            </w:r>
            <w:r>
              <w:rPr>
                <w:lang w:eastAsia="zh-CN"/>
              </w:rPr>
              <w:t xml:space="preserve"> is not authorized</w:t>
            </w:r>
          </w:p>
          <w:p w14:paraId="45890E52"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Reference UE </w:t>
            </w:r>
            <w:r>
              <w:t>when not served by NG-RAN</w:t>
            </w:r>
            <w:r>
              <w:rPr>
                <w:lang w:eastAsia="zh-CN"/>
              </w:rPr>
              <w:t xml:space="preserve"> is authorized</w:t>
            </w:r>
          </w:p>
          <w:p w14:paraId="35F72B51" w14:textId="77777777" w:rsidR="006F41C9" w:rsidRPr="00042094" w:rsidRDefault="006F41C9" w:rsidP="00984328">
            <w:pPr>
              <w:pStyle w:val="TAL"/>
            </w:pPr>
          </w:p>
        </w:tc>
      </w:tr>
      <w:tr w:rsidR="006F41C9" w:rsidRPr="00042094" w14:paraId="51CF674B" w14:textId="77777777" w:rsidTr="00984328">
        <w:trPr>
          <w:cantSplit/>
          <w:jc w:val="center"/>
        </w:trPr>
        <w:tc>
          <w:tcPr>
            <w:tcW w:w="7094" w:type="dxa"/>
            <w:tcBorders>
              <w:top w:val="nil"/>
              <w:left w:val="single" w:sz="4" w:space="0" w:color="auto"/>
              <w:bottom w:val="nil"/>
              <w:right w:val="single" w:sz="4" w:space="0" w:color="auto"/>
            </w:tcBorders>
          </w:tcPr>
          <w:p w14:paraId="1812A82C" w14:textId="77777777" w:rsidR="006F41C9" w:rsidRPr="00042094" w:rsidRDefault="006F41C9" w:rsidP="00984328">
            <w:pPr>
              <w:pStyle w:val="TAL"/>
            </w:pPr>
            <w:r>
              <w:t>Assistance UE</w:t>
            </w:r>
            <w:r w:rsidRPr="00042094">
              <w:t xml:space="preserve"> (</w:t>
            </w:r>
            <w:r>
              <w:t>AUE</w:t>
            </w:r>
            <w:r w:rsidRPr="00042094">
              <w:t>) (octet o</w:t>
            </w:r>
            <w:r>
              <w:t>1</w:t>
            </w:r>
            <w:r w:rsidRPr="00042094">
              <w:t>+</w:t>
            </w:r>
            <w:r>
              <w:t>1</w:t>
            </w:r>
            <w:r w:rsidRPr="00042094">
              <w:t xml:space="preserve"> bit </w:t>
            </w:r>
            <w:r>
              <w:t>4)</w:t>
            </w:r>
            <w:r w:rsidRPr="00042094">
              <w:t>:</w:t>
            </w:r>
          </w:p>
          <w:p w14:paraId="1ECA4D05" w14:textId="77777777" w:rsidR="006F41C9" w:rsidRPr="00042094" w:rsidRDefault="006F41C9" w:rsidP="00984328">
            <w:pPr>
              <w:pStyle w:val="TAL"/>
            </w:pPr>
            <w:r w:rsidRPr="00042094">
              <w:t xml:space="preserve">Bit </w:t>
            </w:r>
          </w:p>
          <w:p w14:paraId="51F972A9" w14:textId="77777777" w:rsidR="006F41C9" w:rsidRPr="00042094" w:rsidRDefault="006F41C9" w:rsidP="00984328">
            <w:pPr>
              <w:pStyle w:val="TAL"/>
              <w:rPr>
                <w:b/>
                <w:lang w:eastAsia="zh-CN"/>
              </w:rPr>
            </w:pPr>
            <w:r>
              <w:rPr>
                <w:b/>
                <w:lang w:eastAsia="zh-CN"/>
              </w:rPr>
              <w:t>4</w:t>
            </w:r>
          </w:p>
          <w:p w14:paraId="69B09FE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Assistance UE </w:t>
            </w:r>
            <w:r>
              <w:t>when not served by NG-RAN</w:t>
            </w:r>
            <w:r>
              <w:rPr>
                <w:lang w:eastAsia="zh-CN"/>
              </w:rPr>
              <w:t xml:space="preserve"> is not authorized</w:t>
            </w:r>
          </w:p>
          <w:p w14:paraId="37F41B78"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Assistance UE</w:t>
            </w:r>
            <w:r>
              <w:t xml:space="preserve"> when not served by NG-RAN</w:t>
            </w:r>
            <w:r>
              <w:rPr>
                <w:lang w:eastAsia="zh-CN"/>
              </w:rPr>
              <w:t xml:space="preserve"> is authorized</w:t>
            </w:r>
          </w:p>
          <w:p w14:paraId="2ACE924D" w14:textId="77777777" w:rsidR="006F41C9" w:rsidRPr="00042094" w:rsidRDefault="006F41C9" w:rsidP="00984328">
            <w:pPr>
              <w:pStyle w:val="TAL"/>
            </w:pPr>
          </w:p>
        </w:tc>
      </w:tr>
      <w:tr w:rsidR="006F41C9" w:rsidRPr="00042094" w14:paraId="48839B28" w14:textId="77777777" w:rsidTr="00984328">
        <w:trPr>
          <w:cantSplit/>
          <w:jc w:val="center"/>
        </w:trPr>
        <w:tc>
          <w:tcPr>
            <w:tcW w:w="7094" w:type="dxa"/>
            <w:tcBorders>
              <w:top w:val="nil"/>
              <w:left w:val="single" w:sz="4" w:space="0" w:color="auto"/>
              <w:bottom w:val="nil"/>
              <w:right w:val="single" w:sz="4" w:space="0" w:color="auto"/>
            </w:tcBorders>
          </w:tcPr>
          <w:p w14:paraId="1CBA817D" w14:textId="77777777" w:rsidR="006F41C9" w:rsidRPr="00042094" w:rsidRDefault="006F41C9" w:rsidP="00984328">
            <w:pPr>
              <w:pStyle w:val="TAL"/>
            </w:pPr>
            <w:r>
              <w:t>Located UE</w:t>
            </w:r>
            <w:r w:rsidRPr="00042094">
              <w:t xml:space="preserve"> (</w:t>
            </w:r>
            <w:r>
              <w:t>LUE</w:t>
            </w:r>
            <w:r w:rsidRPr="00042094">
              <w:t>) (octet o</w:t>
            </w:r>
            <w:r>
              <w:t>1</w:t>
            </w:r>
            <w:r w:rsidRPr="00042094">
              <w:t>+</w:t>
            </w:r>
            <w:r>
              <w:t>1</w:t>
            </w:r>
            <w:r w:rsidRPr="00042094">
              <w:t xml:space="preserve"> bit </w:t>
            </w:r>
            <w:r>
              <w:t>5</w:t>
            </w:r>
            <w:r w:rsidRPr="00042094">
              <w:t>):</w:t>
            </w:r>
          </w:p>
          <w:p w14:paraId="3A0658B3" w14:textId="77777777" w:rsidR="006F41C9" w:rsidRPr="00042094" w:rsidRDefault="006F41C9" w:rsidP="00984328">
            <w:pPr>
              <w:pStyle w:val="TAL"/>
            </w:pPr>
            <w:r w:rsidRPr="00042094">
              <w:t xml:space="preserve">Bit </w:t>
            </w:r>
          </w:p>
          <w:p w14:paraId="20859F06" w14:textId="77777777" w:rsidR="006F41C9" w:rsidRPr="00042094" w:rsidRDefault="006F41C9" w:rsidP="00984328">
            <w:pPr>
              <w:pStyle w:val="TAL"/>
              <w:rPr>
                <w:b/>
                <w:lang w:eastAsia="zh-CN"/>
              </w:rPr>
            </w:pPr>
            <w:r>
              <w:rPr>
                <w:b/>
                <w:lang w:eastAsia="zh-CN"/>
              </w:rPr>
              <w:t>5</w:t>
            </w:r>
          </w:p>
          <w:p w14:paraId="41327468"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Located UE </w:t>
            </w:r>
            <w:r>
              <w:t>when not served by NG-RAN</w:t>
            </w:r>
            <w:r>
              <w:rPr>
                <w:lang w:eastAsia="zh-CN"/>
              </w:rPr>
              <w:t xml:space="preserve"> is not authorized</w:t>
            </w:r>
          </w:p>
          <w:p w14:paraId="47A8A1B5"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Located UE </w:t>
            </w:r>
            <w:r>
              <w:t>when not served by NG-RAN</w:t>
            </w:r>
            <w:r>
              <w:rPr>
                <w:lang w:eastAsia="zh-CN"/>
              </w:rPr>
              <w:t xml:space="preserve"> is authorized</w:t>
            </w:r>
          </w:p>
          <w:p w14:paraId="2B50741F" w14:textId="77777777" w:rsidR="006F41C9" w:rsidRPr="00042094" w:rsidRDefault="006F41C9" w:rsidP="00984328">
            <w:pPr>
              <w:pStyle w:val="TAL"/>
            </w:pPr>
          </w:p>
        </w:tc>
      </w:tr>
      <w:tr w:rsidR="006F41C9" w:rsidRPr="00042094" w14:paraId="4FEB6172" w14:textId="77777777" w:rsidTr="00984328">
        <w:trPr>
          <w:cantSplit/>
          <w:jc w:val="center"/>
        </w:trPr>
        <w:tc>
          <w:tcPr>
            <w:tcW w:w="7094" w:type="dxa"/>
            <w:tcBorders>
              <w:top w:val="nil"/>
              <w:left w:val="single" w:sz="4" w:space="0" w:color="auto"/>
              <w:bottom w:val="nil"/>
              <w:right w:val="single" w:sz="4" w:space="0" w:color="auto"/>
            </w:tcBorders>
          </w:tcPr>
          <w:p w14:paraId="7BE43BD3" w14:textId="77777777" w:rsidR="006F41C9" w:rsidRPr="00042094" w:rsidRDefault="006F41C9" w:rsidP="00984328">
            <w:pPr>
              <w:pStyle w:val="TAL"/>
            </w:pPr>
            <w:r>
              <w:t>Sidelink positioning server UE</w:t>
            </w:r>
            <w:r w:rsidRPr="00042094">
              <w:t xml:space="preserve"> (</w:t>
            </w:r>
            <w:r>
              <w:t>SLPSUE</w:t>
            </w:r>
            <w:r w:rsidRPr="00042094">
              <w:t>) (</w:t>
            </w:r>
            <w:r>
              <w:t xml:space="preserve">octet </w:t>
            </w:r>
            <w:r w:rsidRPr="00042094">
              <w:t>o</w:t>
            </w:r>
            <w:r>
              <w:t>1</w:t>
            </w:r>
            <w:r w:rsidRPr="00042094">
              <w:t>+</w:t>
            </w:r>
            <w:r>
              <w:t>1</w:t>
            </w:r>
            <w:r w:rsidRPr="00042094">
              <w:t xml:space="preserve"> bit </w:t>
            </w:r>
            <w:r>
              <w:t>6</w:t>
            </w:r>
            <w:r w:rsidRPr="00042094">
              <w:t>):</w:t>
            </w:r>
          </w:p>
          <w:p w14:paraId="7DD7F5E0" w14:textId="77777777" w:rsidR="006F41C9" w:rsidRPr="00042094" w:rsidRDefault="006F41C9" w:rsidP="00984328">
            <w:pPr>
              <w:pStyle w:val="TAL"/>
            </w:pPr>
            <w:r w:rsidRPr="00042094">
              <w:t xml:space="preserve">Bit </w:t>
            </w:r>
          </w:p>
          <w:p w14:paraId="610085B0" w14:textId="77777777" w:rsidR="006F41C9" w:rsidRPr="00042094" w:rsidRDefault="006F41C9" w:rsidP="00984328">
            <w:pPr>
              <w:pStyle w:val="TAL"/>
              <w:rPr>
                <w:b/>
                <w:lang w:eastAsia="zh-CN"/>
              </w:rPr>
            </w:pPr>
            <w:r>
              <w:rPr>
                <w:b/>
                <w:lang w:eastAsia="zh-CN"/>
              </w:rPr>
              <w:t>6</w:t>
            </w:r>
          </w:p>
          <w:p w14:paraId="6C159FC1"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 xml:space="preserve">Sidelink positioning server UE </w:t>
            </w:r>
            <w:r>
              <w:t>when not served by NG-RAN</w:t>
            </w:r>
            <w:r>
              <w:rPr>
                <w:lang w:eastAsia="zh-CN"/>
              </w:rPr>
              <w:t xml:space="preserve"> is not authorized</w:t>
            </w:r>
          </w:p>
          <w:p w14:paraId="149EA1C2"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 xml:space="preserve">Sielink positioning server UE </w:t>
            </w:r>
            <w:r>
              <w:t>when not served by NG-RAN</w:t>
            </w:r>
            <w:r>
              <w:rPr>
                <w:lang w:eastAsia="zh-CN"/>
              </w:rPr>
              <w:t xml:space="preserve"> is authorized</w:t>
            </w:r>
          </w:p>
          <w:p w14:paraId="24B03FA8" w14:textId="77777777" w:rsidR="006F41C9" w:rsidRDefault="006F41C9" w:rsidP="00984328">
            <w:pPr>
              <w:pStyle w:val="TAL"/>
            </w:pPr>
          </w:p>
          <w:p w14:paraId="1886E201" w14:textId="77777777" w:rsidR="006F41C9" w:rsidRDefault="006F41C9" w:rsidP="00984328">
            <w:pPr>
              <w:pStyle w:val="TAL"/>
              <w:rPr>
                <w:lang w:eastAsia="zh-CN"/>
              </w:rPr>
            </w:pPr>
            <w:r>
              <w:rPr>
                <w:lang w:eastAsia="zh-CN"/>
              </w:rPr>
              <w:t xml:space="preserve">If the </w:t>
            </w:r>
            <w:r>
              <w:t>RLPNNI bit is set to 0, the other bits in octet o1+1 shall also be 0.</w:t>
            </w:r>
          </w:p>
          <w:p w14:paraId="09990F44" w14:textId="77777777" w:rsidR="006F41C9" w:rsidRPr="00042094" w:rsidRDefault="006F41C9"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77777777"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Pr="00042094">
              <w:t>o</w:t>
            </w:r>
            <w:r>
              <w:t>1</w:t>
            </w:r>
            <w:r w:rsidRPr="00042094">
              <w:t>+</w:t>
            </w:r>
            <w:r>
              <w:t>2</w:t>
            </w:r>
            <w:r w:rsidRPr="00042094">
              <w:t xml:space="preserve"> 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77777777" w:rsidR="006F41C9" w:rsidRPr="00042094" w:rsidRDefault="006F41C9" w:rsidP="00984328">
            <w:pPr>
              <w:pStyle w:val="TAL"/>
              <w:rPr>
                <w:lang w:eastAsia="zh-CN"/>
              </w:rPr>
            </w:pPr>
            <w:r w:rsidRPr="00042094">
              <w:rPr>
                <w:lang w:eastAsia="zh-CN"/>
              </w:rPr>
              <w:t>0</w:t>
            </w:r>
            <w:r w:rsidRPr="00042094">
              <w:rPr>
                <w:lang w:eastAsia="zh-CN"/>
              </w:rPr>
              <w:tab/>
            </w:r>
            <w:r>
              <w:t>5G ProSe related mapping rules do not exist</w:t>
            </w:r>
          </w:p>
          <w:p w14:paraId="5C3F40C6" w14:textId="77777777" w:rsidR="006F41C9" w:rsidRPr="00042094" w:rsidRDefault="006F41C9" w:rsidP="00984328">
            <w:pPr>
              <w:pStyle w:val="TAL"/>
              <w:rPr>
                <w:lang w:eastAsia="zh-CN"/>
              </w:rPr>
            </w:pPr>
            <w:r w:rsidRPr="00042094">
              <w:rPr>
                <w:lang w:eastAsia="zh-CN"/>
              </w:rPr>
              <w:t>1</w:t>
            </w:r>
            <w:r w:rsidRPr="00042094">
              <w:rPr>
                <w:lang w:eastAsia="zh-CN"/>
              </w:rPr>
              <w:tab/>
            </w:r>
            <w:r>
              <w:t>5G ProSe related mapping rules exist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77777777"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Pr="00042094">
              <w:t>o</w:t>
            </w:r>
            <w:r>
              <w:t>1</w:t>
            </w:r>
            <w:r w:rsidRPr="00042094">
              <w:t>+</w:t>
            </w:r>
            <w:r>
              <w:t>2</w:t>
            </w:r>
            <w:r w:rsidRPr="00042094">
              <w:t xml:space="preserve"> 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77777777" w:rsidR="006F41C9" w:rsidRPr="00042094" w:rsidRDefault="006F41C9" w:rsidP="00984328">
            <w:pPr>
              <w:pStyle w:val="TAL"/>
              <w:rPr>
                <w:lang w:eastAsia="zh-CN"/>
              </w:rPr>
            </w:pPr>
            <w:r w:rsidRPr="00042094">
              <w:rPr>
                <w:lang w:eastAsia="zh-CN"/>
              </w:rPr>
              <w:t>0</w:t>
            </w:r>
            <w:r w:rsidRPr="00042094">
              <w:rPr>
                <w:lang w:eastAsia="zh-CN"/>
              </w:rPr>
              <w:tab/>
            </w:r>
            <w:r>
              <w:t>V2X service related mapping rules do not exist</w:t>
            </w:r>
          </w:p>
          <w:p w14:paraId="6AF22580" w14:textId="77777777" w:rsidR="006F41C9" w:rsidRPr="00042094" w:rsidRDefault="006F41C9" w:rsidP="00984328">
            <w:pPr>
              <w:pStyle w:val="TAL"/>
              <w:rPr>
                <w:lang w:eastAsia="zh-CN"/>
              </w:rPr>
            </w:pPr>
            <w:r w:rsidRPr="00042094">
              <w:rPr>
                <w:lang w:eastAsia="zh-CN"/>
              </w:rPr>
              <w:t>1</w:t>
            </w:r>
            <w:r w:rsidRPr="00042094">
              <w:rPr>
                <w:lang w:eastAsia="zh-CN"/>
              </w:rPr>
              <w:tab/>
            </w:r>
            <w:r>
              <w:t>V2X service related mapping rules exist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77777777" w:rsidR="006F41C9" w:rsidRPr="00042094" w:rsidRDefault="006F41C9" w:rsidP="00984328">
            <w:pPr>
              <w:pStyle w:val="TAL"/>
            </w:pPr>
            <w:r>
              <w:lastRenderedPageBreak/>
              <w:t>UE-only operation authorization indication</w:t>
            </w:r>
            <w:r w:rsidRPr="00042094">
              <w:t xml:space="preserve"> (</w:t>
            </w:r>
            <w:r>
              <w:t>UEOAI</w:t>
            </w:r>
            <w:r w:rsidRPr="00042094">
              <w:t>) (</w:t>
            </w:r>
            <w:r>
              <w:t xml:space="preserve">octet </w:t>
            </w:r>
            <w:r w:rsidRPr="00042094">
              <w:t>o</w:t>
            </w:r>
            <w:r>
              <w:t>1</w:t>
            </w:r>
            <w:r w:rsidRPr="00042094">
              <w:t>+</w:t>
            </w:r>
            <w:r>
              <w:t>2</w:t>
            </w:r>
            <w:r w:rsidRPr="00042094">
              <w:t xml:space="preserve"> 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77777777" w:rsidR="006F41C9" w:rsidRPr="00042094" w:rsidRDefault="006F41C9" w:rsidP="00984328">
            <w:pPr>
              <w:pStyle w:val="TAL"/>
              <w:rPr>
                <w:lang w:eastAsia="zh-CN"/>
              </w:rPr>
            </w:pPr>
            <w:r w:rsidRPr="00042094">
              <w:rPr>
                <w:lang w:eastAsia="zh-CN"/>
              </w:rPr>
              <w:t>0</w:t>
            </w:r>
            <w:r w:rsidRPr="00042094">
              <w:rPr>
                <w:lang w:eastAsia="zh-CN"/>
              </w:rPr>
              <w:tab/>
            </w:r>
            <w:r>
              <w:t>UE-only operation when served by NG-RAN and network-based operation not supported by the network</w:t>
            </w:r>
            <w:r>
              <w:rPr>
                <w:lang w:eastAsia="zh-CN"/>
              </w:rPr>
              <w:t xml:space="preserve"> is not authorized</w:t>
            </w:r>
          </w:p>
          <w:p w14:paraId="7337A7D1" w14:textId="77777777" w:rsidR="006F41C9" w:rsidRPr="00042094" w:rsidRDefault="006F41C9" w:rsidP="00984328">
            <w:pPr>
              <w:pStyle w:val="TAL"/>
              <w:rPr>
                <w:lang w:eastAsia="zh-CN"/>
              </w:rPr>
            </w:pPr>
            <w:r w:rsidRPr="00042094">
              <w:rPr>
                <w:lang w:eastAsia="zh-CN"/>
              </w:rPr>
              <w:t>1</w:t>
            </w:r>
            <w:r w:rsidRPr="00042094">
              <w:rPr>
                <w:lang w:eastAsia="zh-CN"/>
              </w:rPr>
              <w:tab/>
            </w:r>
            <w:r>
              <w:t>UE-only operation when served by NG-RAN and network-based operation not supported by the network</w:t>
            </w:r>
            <w:r>
              <w:rPr>
                <w:lang w:eastAsia="zh-CN"/>
              </w:rPr>
              <w:t xml:space="preserve"> is authorized</w:t>
            </w:r>
          </w:p>
          <w:p w14:paraId="392E0333" w14:textId="77777777" w:rsidR="006F41C9" w:rsidRPr="00042094" w:rsidRDefault="006F41C9" w:rsidP="00984328">
            <w:pPr>
              <w:pStyle w:val="TAL"/>
            </w:pPr>
          </w:p>
        </w:tc>
      </w:tr>
      <w:tr w:rsidR="006F41C9"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77777777" w:rsidR="006F41C9" w:rsidRDefault="006F41C9" w:rsidP="00984328">
            <w:pPr>
              <w:pStyle w:val="TAL"/>
              <w:rPr>
                <w:lang w:eastAsia="zh-CN"/>
              </w:rPr>
            </w:pPr>
            <w:r>
              <w:rPr>
                <w:rFonts w:hint="eastAsia"/>
                <w:lang w:eastAsia="zh-CN"/>
              </w:rPr>
              <w:t>5</w:t>
            </w:r>
            <w:r>
              <w:rPr>
                <w:lang w:eastAsia="zh-CN"/>
              </w:rPr>
              <w:t>G ProSe related mapping rules (octet o1+3 to o2):</w:t>
            </w:r>
          </w:p>
          <w:p w14:paraId="1B2D55AC" w14:textId="6DB2BA8D" w:rsidR="006F41C9" w:rsidRPr="00AA4497" w:rsidRDefault="006F41C9" w:rsidP="00984328">
            <w:pPr>
              <w:pStyle w:val="TAL"/>
              <w:rPr>
                <w:lang w:val="en-US" w:eastAsia="zh-CN"/>
              </w:rPr>
            </w:pPr>
            <w:r>
              <w:rPr>
                <w:lang w:eastAsia="zh-CN"/>
              </w:rPr>
              <w:t>The 5G ProSe related mapping rules field is coded according to figure</w:t>
            </w:r>
            <w:r>
              <w:rPr>
                <w:lang w:val="en-US" w:eastAsia="zh-CN"/>
              </w:rPr>
              <w:t> </w:t>
            </w:r>
            <w:r w:rsidR="0036239D">
              <w:rPr>
                <w:lang w:val="en-US" w:eastAsia="zh-CN"/>
              </w:rPr>
              <w:t>11</w:t>
            </w:r>
            <w:r>
              <w:rPr>
                <w:lang w:val="en-US" w:eastAsia="zh-CN"/>
              </w:rPr>
              <w:t>.2.7 and table </w:t>
            </w:r>
            <w:r w:rsidR="0036239D">
              <w:rPr>
                <w:lang w:val="en-US" w:eastAsia="zh-CN"/>
              </w:rPr>
              <w:t>11</w:t>
            </w:r>
            <w:r>
              <w:rPr>
                <w:lang w:val="en-US" w:eastAsia="zh-CN"/>
              </w:rPr>
              <w:t xml:space="preserve">.2.7 and includes the </w:t>
            </w:r>
            <w:r>
              <w:rPr>
                <w:rFonts w:hint="eastAsia"/>
                <w:lang w:eastAsia="zh-CN"/>
              </w:rPr>
              <w:t>5</w:t>
            </w:r>
            <w:r>
              <w:rPr>
                <w:lang w:eastAsia="zh-CN"/>
              </w:rPr>
              <w:t>G ProSe related mapping rules.</w:t>
            </w:r>
          </w:p>
          <w:p w14:paraId="353C6287" w14:textId="77777777" w:rsidR="006F41C9" w:rsidRDefault="006F41C9" w:rsidP="00984328">
            <w:pPr>
              <w:pStyle w:val="TAL"/>
            </w:pPr>
          </w:p>
        </w:tc>
      </w:tr>
      <w:tr w:rsidR="006F41C9"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77777777" w:rsidR="006F41C9" w:rsidRDefault="006F41C9" w:rsidP="00984328">
            <w:pPr>
              <w:pStyle w:val="TAL"/>
              <w:rPr>
                <w:lang w:eastAsia="zh-CN"/>
              </w:rPr>
            </w:pPr>
            <w:r>
              <w:rPr>
                <w:lang w:eastAsia="zh-CN"/>
              </w:rPr>
              <w:t>V2X service related mapping rules (octet o3 to x):</w:t>
            </w:r>
          </w:p>
          <w:p w14:paraId="5548D6E2" w14:textId="6176D546" w:rsidR="006F41C9" w:rsidRPr="00AA4497" w:rsidRDefault="006F41C9" w:rsidP="00984328">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w:t>
            </w:r>
            <w:r w:rsidR="0036239D">
              <w:rPr>
                <w:lang w:val="en-US" w:eastAsia="zh-CN"/>
              </w:rPr>
              <w:t>11</w:t>
            </w:r>
            <w:r>
              <w:rPr>
                <w:lang w:val="en-US" w:eastAsia="zh-CN"/>
              </w:rPr>
              <w:t>.2.13 and table </w:t>
            </w:r>
            <w:r w:rsidR="0036239D">
              <w:rPr>
                <w:lang w:val="en-US" w:eastAsia="zh-CN"/>
              </w:rPr>
              <w:t>11</w:t>
            </w:r>
            <w:r>
              <w:rPr>
                <w:lang w:val="en-US" w:eastAsia="zh-CN"/>
              </w:rPr>
              <w:t xml:space="preserve">.2.13 and includes the </w:t>
            </w:r>
            <w:r>
              <w:rPr>
                <w:lang w:eastAsia="zh-CN"/>
              </w:rPr>
              <w:t>V2X service related mapping rules.</w:t>
            </w:r>
          </w:p>
          <w:p w14:paraId="666883CD" w14:textId="77777777" w:rsidR="006F41C9" w:rsidRDefault="006F41C9" w:rsidP="00984328">
            <w:pPr>
              <w:pStyle w:val="TAL"/>
            </w:pPr>
          </w:p>
        </w:tc>
      </w:tr>
      <w:tr w:rsidR="006F41C9"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26E0BA12" w:rsidR="006F41C9" w:rsidRDefault="006F41C9" w:rsidP="00984328">
            <w:pPr>
              <w:pStyle w:val="TAL"/>
            </w:pPr>
            <w:r>
              <w:t>If the length of RSLPP contents field is bigger than indicated in figure </w:t>
            </w:r>
            <w:r w:rsidR="0036239D">
              <w:t>11</w:t>
            </w:r>
            <w:r>
              <w:t>.2.2, receiving entity shall ignore any superfluous octets located at the end of the RSLPP contents.</w:t>
            </w:r>
          </w:p>
          <w:p w14:paraId="5624C6D1" w14:textId="77777777" w:rsidR="006F41C9" w:rsidRDefault="006F41C9" w:rsidP="00984328">
            <w:pPr>
              <w:pStyle w:val="TAL"/>
            </w:pPr>
          </w:p>
        </w:tc>
      </w:tr>
    </w:tbl>
    <w:p w14:paraId="0F627AD0" w14:textId="77777777" w:rsidR="006F41C9" w:rsidRDefault="006F41C9" w:rsidP="006F41C9">
      <w:pPr>
        <w:pStyle w:val="FP"/>
        <w:ind w:firstLineChars="200" w:firstLine="400"/>
        <w:rPr>
          <w:lang w:eastAsia="zh-CN"/>
        </w:rPr>
      </w:pPr>
    </w:p>
    <w:p w14:paraId="500E395B" w14:textId="77777777" w:rsidR="006F41C9" w:rsidRPr="00A21967" w:rsidRDefault="006F41C9" w:rsidP="006F41C9">
      <w:pPr>
        <w:pStyle w:val="EditorsNote"/>
      </w:pPr>
      <w:r>
        <w:t>Editor’s Note: Whether the assistant UE is needed is FFS, which depends on SA2 progress.</w:t>
      </w: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164EFDA3" w:rsidR="006F41C9" w:rsidRPr="00042094" w:rsidRDefault="006F41C9" w:rsidP="006F41C9">
      <w:pPr>
        <w:pStyle w:val="TF"/>
      </w:pPr>
      <w:r w:rsidRPr="00042094">
        <w:t>Figure </w:t>
      </w:r>
      <w:r w:rsidR="0036239D">
        <w:t>11</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6F65196C" w:rsidR="006F41C9" w:rsidRPr="00042094" w:rsidRDefault="006F41C9" w:rsidP="006F41C9">
      <w:pPr>
        <w:pStyle w:val="TH"/>
      </w:pPr>
      <w:r w:rsidRPr="00042094">
        <w:t>Table </w:t>
      </w:r>
      <w:r w:rsidR="0036239D">
        <w:t>11</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0A22B2E4"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36239D">
              <w:t>11</w:t>
            </w:r>
            <w:r w:rsidRPr="00042094">
              <w:t>.2.</w:t>
            </w:r>
            <w:r>
              <w:t>4</w:t>
            </w:r>
            <w:r w:rsidRPr="00042094">
              <w:t xml:space="preserve"> and table </w:t>
            </w:r>
            <w:r w:rsidR="0036239D">
              <w:t>11</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6F41C9"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6F41C9" w:rsidRDefault="006F41C9" w:rsidP="00984328">
            <w:pPr>
              <w:pStyle w:val="TAC"/>
              <w:rPr>
                <w:lang w:eastAsia="zh-CN"/>
              </w:rPr>
            </w:pPr>
            <w:r>
              <w:rPr>
                <w:lang w:eastAsia="zh-CN"/>
              </w:rPr>
              <w:t>0</w:t>
            </w:r>
          </w:p>
          <w:p w14:paraId="4B58D0CC" w14:textId="77777777" w:rsidR="006F41C9" w:rsidRPr="00042094" w:rsidRDefault="006F41C9" w:rsidP="00984328">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6F41C9" w:rsidRDefault="006F41C9" w:rsidP="00984328">
            <w:pPr>
              <w:pStyle w:val="TAC"/>
              <w:rPr>
                <w:lang w:eastAsia="zh-CN"/>
              </w:rPr>
            </w:pPr>
            <w:r>
              <w:rPr>
                <w:lang w:eastAsia="zh-CN"/>
              </w:rPr>
              <w:t>0</w:t>
            </w:r>
          </w:p>
          <w:p w14:paraId="5507D7C0" w14:textId="77777777" w:rsidR="006F41C9" w:rsidRPr="00042094" w:rsidRDefault="006F41C9" w:rsidP="00984328">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8ECD27E" w14:textId="77777777" w:rsidR="006F41C9" w:rsidRPr="00042094" w:rsidRDefault="006F41C9" w:rsidP="00984328">
            <w:pPr>
              <w:pStyle w:val="TAC"/>
              <w:rPr>
                <w:lang w:eastAsia="zh-CN"/>
              </w:rPr>
            </w:pPr>
            <w:r>
              <w:rPr>
                <w:rFonts w:hint="eastAsia"/>
                <w:lang w:eastAsia="zh-CN"/>
              </w:rPr>
              <w:t>S</w:t>
            </w:r>
            <w:r>
              <w:rPr>
                <w:lang w:eastAsia="zh-CN"/>
              </w:rPr>
              <w:t>LPSUE</w:t>
            </w:r>
          </w:p>
        </w:tc>
        <w:tc>
          <w:tcPr>
            <w:tcW w:w="709" w:type="dxa"/>
            <w:tcBorders>
              <w:top w:val="single" w:sz="6" w:space="0" w:color="auto"/>
              <w:left w:val="single" w:sz="6" w:space="0" w:color="auto"/>
              <w:bottom w:val="single" w:sz="6" w:space="0" w:color="auto"/>
              <w:right w:val="single" w:sz="6" w:space="0" w:color="auto"/>
            </w:tcBorders>
          </w:tcPr>
          <w:p w14:paraId="2053FB46" w14:textId="77777777" w:rsidR="006F41C9" w:rsidRPr="00042094" w:rsidRDefault="006F41C9" w:rsidP="00984328">
            <w:pPr>
              <w:pStyle w:val="TAC"/>
              <w:rPr>
                <w:lang w:eastAsia="zh-CN"/>
              </w:rPr>
            </w:pPr>
            <w:r>
              <w:rPr>
                <w:rFonts w:hint="eastAsia"/>
                <w:lang w:eastAsia="zh-CN"/>
              </w:rPr>
              <w:t>S</w:t>
            </w:r>
            <w:r>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0DB7B8E" w14:textId="77777777" w:rsidR="006F41C9" w:rsidRPr="00042094" w:rsidRDefault="006F41C9" w:rsidP="00984328">
            <w:pPr>
              <w:pStyle w:val="TAC"/>
              <w:rPr>
                <w:lang w:eastAsia="zh-CN"/>
              </w:rPr>
            </w:pPr>
            <w:r>
              <w:rPr>
                <w:rFonts w:hint="eastAsia"/>
                <w:lang w:eastAsia="zh-CN"/>
              </w:rPr>
              <w:t>L</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0F1FC93C" w14:textId="77777777" w:rsidR="006F41C9" w:rsidRPr="00042094" w:rsidRDefault="006F41C9" w:rsidP="00984328">
            <w:pPr>
              <w:pStyle w:val="TAC"/>
            </w:pPr>
            <w:r>
              <w:rPr>
                <w:rFonts w:hint="eastAsia"/>
                <w:lang w:eastAsia="zh-CN"/>
              </w:rPr>
              <w:t>A</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5177C3AF" w14:textId="77777777" w:rsidR="006F41C9" w:rsidRPr="00042094" w:rsidRDefault="006F41C9" w:rsidP="00984328">
            <w:pPr>
              <w:pStyle w:val="TAC"/>
              <w:rPr>
                <w:lang w:eastAsia="zh-CN"/>
              </w:rPr>
            </w:pPr>
            <w:r>
              <w:rPr>
                <w:rFonts w:hint="eastAsia"/>
                <w:lang w:eastAsia="zh-CN"/>
              </w:rPr>
              <w:t>R</w:t>
            </w:r>
            <w:r>
              <w:rPr>
                <w:lang w:eastAsia="zh-CN"/>
              </w:rPr>
              <w:t>UE</w:t>
            </w:r>
          </w:p>
        </w:tc>
        <w:tc>
          <w:tcPr>
            <w:tcW w:w="709" w:type="dxa"/>
            <w:tcBorders>
              <w:top w:val="single" w:sz="6" w:space="0" w:color="auto"/>
              <w:left w:val="single" w:sz="6" w:space="0" w:color="auto"/>
              <w:bottom w:val="single" w:sz="6" w:space="0" w:color="auto"/>
              <w:right w:val="single" w:sz="6" w:space="0" w:color="auto"/>
            </w:tcBorders>
          </w:tcPr>
          <w:p w14:paraId="7A9AF5F3" w14:textId="77777777" w:rsidR="006F41C9" w:rsidRPr="00042094" w:rsidRDefault="006F41C9" w:rsidP="00984328">
            <w:pPr>
              <w:pStyle w:val="TAC"/>
              <w:rPr>
                <w:lang w:eastAsia="zh-CN"/>
              </w:rPr>
            </w:pPr>
            <w:r>
              <w:rPr>
                <w:rFonts w:hint="eastAsia"/>
                <w:lang w:eastAsia="zh-CN"/>
              </w:rPr>
              <w:t>T</w:t>
            </w:r>
            <w:r>
              <w:rPr>
                <w:lang w:eastAsia="zh-CN"/>
              </w:rPr>
              <w:t>UE</w:t>
            </w:r>
          </w:p>
        </w:tc>
        <w:tc>
          <w:tcPr>
            <w:tcW w:w="1346" w:type="dxa"/>
            <w:tcBorders>
              <w:top w:val="nil"/>
              <w:left w:val="single" w:sz="6" w:space="0" w:color="auto"/>
              <w:bottom w:val="nil"/>
              <w:right w:val="nil"/>
            </w:tcBorders>
          </w:tcPr>
          <w:p w14:paraId="25DA6244" w14:textId="77777777" w:rsidR="006F41C9" w:rsidRPr="00042094" w:rsidRDefault="006F41C9" w:rsidP="00984328">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70357EA3" w:rsidR="006F41C9" w:rsidRPr="00042094" w:rsidRDefault="006F41C9" w:rsidP="006F41C9">
      <w:pPr>
        <w:pStyle w:val="TF"/>
      </w:pPr>
      <w:r w:rsidRPr="00042094">
        <w:t>Figure </w:t>
      </w:r>
      <w:r w:rsidR="0036239D">
        <w:t>11</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4F481AB1" w:rsidR="006F41C9" w:rsidRPr="00042094" w:rsidRDefault="006F41C9" w:rsidP="006F41C9">
      <w:pPr>
        <w:pStyle w:val="TH"/>
      </w:pPr>
      <w:r w:rsidRPr="00042094">
        <w:lastRenderedPageBreak/>
        <w:t>Table </w:t>
      </w:r>
      <w:r w:rsidR="0036239D">
        <w:t>11</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308E4AD7" w:rsidR="006F41C9" w:rsidRPr="00042094" w:rsidRDefault="006F41C9" w:rsidP="00984328">
            <w:pPr>
              <w:pStyle w:val="TAL"/>
            </w:pPr>
            <w:r w:rsidRPr="00042094">
              <w:t>The authorized PLMN info field is coded according to figure </w:t>
            </w:r>
            <w:r w:rsidR="0036239D">
              <w:t>11</w:t>
            </w:r>
            <w:r w:rsidRPr="00042094">
              <w:t>.2.</w:t>
            </w:r>
            <w:r>
              <w:t>5</w:t>
            </w:r>
            <w:r w:rsidRPr="00042094">
              <w:t xml:space="preserve"> and table </w:t>
            </w:r>
            <w:r w:rsidR="0036239D">
              <w:t>11</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6C9507F5" w14:textId="77777777" w:rsidR="006F41C9" w:rsidRPr="00042094" w:rsidRDefault="006F41C9" w:rsidP="00984328">
            <w:pPr>
              <w:pStyle w:val="TAL"/>
            </w:pPr>
            <w:r>
              <w:t>Target UE</w:t>
            </w:r>
            <w:r w:rsidRPr="00042094">
              <w:t xml:space="preserve"> (T</w:t>
            </w:r>
            <w:r>
              <w:t>UE</w:t>
            </w:r>
            <w:r w:rsidRPr="00042094">
              <w:t>) (octet o5</w:t>
            </w:r>
            <w:r>
              <w:t>0</w:t>
            </w:r>
            <w:r w:rsidRPr="00042094">
              <w:t>+</w:t>
            </w:r>
            <w:r>
              <w:t>3</w:t>
            </w:r>
            <w:r w:rsidRPr="00042094">
              <w:t xml:space="preserve"> bit 1):</w:t>
            </w:r>
          </w:p>
          <w:p w14:paraId="2C5F30C0" w14:textId="77777777" w:rsidR="006F41C9" w:rsidRPr="00042094" w:rsidRDefault="006F41C9" w:rsidP="00984328">
            <w:pPr>
              <w:pStyle w:val="TAL"/>
            </w:pPr>
            <w:r w:rsidRPr="00042094">
              <w:t xml:space="preserve">Bit </w:t>
            </w:r>
          </w:p>
          <w:p w14:paraId="5ADDFB35" w14:textId="77777777" w:rsidR="006F41C9" w:rsidRPr="00042094" w:rsidRDefault="006F41C9" w:rsidP="00984328">
            <w:pPr>
              <w:pStyle w:val="TAL"/>
              <w:rPr>
                <w:b/>
                <w:lang w:eastAsia="zh-CN"/>
              </w:rPr>
            </w:pPr>
            <w:r w:rsidRPr="00042094">
              <w:rPr>
                <w:b/>
                <w:lang w:eastAsia="zh-CN"/>
              </w:rPr>
              <w:t>1</w:t>
            </w:r>
          </w:p>
          <w:p w14:paraId="10FB08B5"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Target UE is not authorized</w:t>
            </w:r>
          </w:p>
          <w:p w14:paraId="0989C32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Target UE is authorized</w:t>
            </w:r>
          </w:p>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135E3140" w14:textId="77777777" w:rsidR="006F41C9" w:rsidRPr="00042094" w:rsidRDefault="006F41C9" w:rsidP="00984328">
            <w:pPr>
              <w:pStyle w:val="TAL"/>
            </w:pPr>
            <w:r>
              <w:t>Reference UE</w:t>
            </w:r>
            <w:r w:rsidRPr="00042094">
              <w:t xml:space="preserve"> (</w:t>
            </w:r>
            <w:r>
              <w:t>RUE</w:t>
            </w:r>
            <w:r w:rsidRPr="00042094">
              <w:t>) (octet o5</w:t>
            </w:r>
            <w:r>
              <w:t>0</w:t>
            </w:r>
            <w:r w:rsidRPr="00042094">
              <w:t>+</w:t>
            </w:r>
            <w:r>
              <w:t>3</w:t>
            </w:r>
            <w:r w:rsidRPr="00042094">
              <w:t xml:space="preserve"> bit </w:t>
            </w:r>
            <w:r>
              <w:t>2</w:t>
            </w:r>
            <w:r w:rsidRPr="00042094">
              <w:t>):</w:t>
            </w:r>
          </w:p>
          <w:p w14:paraId="1F9413FB" w14:textId="77777777" w:rsidR="006F41C9" w:rsidRPr="00042094" w:rsidRDefault="006F41C9" w:rsidP="00984328">
            <w:pPr>
              <w:pStyle w:val="TAL"/>
            </w:pPr>
            <w:r w:rsidRPr="00042094">
              <w:t xml:space="preserve">Bit </w:t>
            </w:r>
          </w:p>
          <w:p w14:paraId="0ECF52B6" w14:textId="77777777" w:rsidR="006F41C9" w:rsidRPr="00042094" w:rsidRDefault="006F41C9" w:rsidP="00984328">
            <w:pPr>
              <w:pStyle w:val="TAL"/>
              <w:rPr>
                <w:b/>
                <w:lang w:eastAsia="zh-CN"/>
              </w:rPr>
            </w:pPr>
            <w:r>
              <w:rPr>
                <w:b/>
                <w:lang w:eastAsia="zh-CN"/>
              </w:rPr>
              <w:t>2</w:t>
            </w:r>
          </w:p>
          <w:p w14:paraId="42A4D161"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Reference UE is not authorized</w:t>
            </w:r>
          </w:p>
          <w:p w14:paraId="48015818"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Reference UE is authorized</w:t>
            </w:r>
          </w:p>
          <w:p w14:paraId="769D7319" w14:textId="77777777" w:rsidR="006F41C9" w:rsidRPr="00042094" w:rsidRDefault="006F41C9" w:rsidP="00984328">
            <w:pPr>
              <w:pStyle w:val="TAL"/>
            </w:pPr>
          </w:p>
        </w:tc>
      </w:tr>
      <w:tr w:rsidR="006F41C9" w:rsidRPr="00042094" w14:paraId="0F08C550" w14:textId="77777777" w:rsidTr="00984328">
        <w:trPr>
          <w:cantSplit/>
          <w:jc w:val="center"/>
        </w:trPr>
        <w:tc>
          <w:tcPr>
            <w:tcW w:w="7094" w:type="dxa"/>
            <w:tcBorders>
              <w:top w:val="nil"/>
              <w:left w:val="single" w:sz="4" w:space="0" w:color="auto"/>
              <w:bottom w:val="nil"/>
              <w:right w:val="single" w:sz="4" w:space="0" w:color="auto"/>
            </w:tcBorders>
          </w:tcPr>
          <w:p w14:paraId="1624F1B1" w14:textId="77777777" w:rsidR="006F41C9" w:rsidRPr="00042094" w:rsidRDefault="006F41C9" w:rsidP="00984328">
            <w:pPr>
              <w:pStyle w:val="TAL"/>
            </w:pPr>
            <w:r>
              <w:t>Assistance UE</w:t>
            </w:r>
            <w:r w:rsidRPr="00042094">
              <w:t xml:space="preserve"> (</w:t>
            </w:r>
            <w:r>
              <w:t>AUE</w:t>
            </w:r>
            <w:r w:rsidRPr="00042094">
              <w:t>) (octet o5</w:t>
            </w:r>
            <w:r>
              <w:t>0</w:t>
            </w:r>
            <w:r w:rsidRPr="00042094">
              <w:t>+</w:t>
            </w:r>
            <w:r>
              <w:t>3</w:t>
            </w:r>
            <w:r w:rsidRPr="00042094">
              <w:t xml:space="preserve"> bit </w:t>
            </w:r>
            <w:r>
              <w:t>3)</w:t>
            </w:r>
            <w:r w:rsidRPr="00042094">
              <w:t>:</w:t>
            </w:r>
          </w:p>
          <w:p w14:paraId="2258BF83" w14:textId="77777777" w:rsidR="006F41C9" w:rsidRPr="00042094" w:rsidRDefault="006F41C9" w:rsidP="00984328">
            <w:pPr>
              <w:pStyle w:val="TAL"/>
            </w:pPr>
            <w:r w:rsidRPr="00042094">
              <w:t xml:space="preserve">Bit </w:t>
            </w:r>
          </w:p>
          <w:p w14:paraId="41B7BE82" w14:textId="77777777" w:rsidR="006F41C9" w:rsidRPr="00042094" w:rsidRDefault="006F41C9" w:rsidP="00984328">
            <w:pPr>
              <w:pStyle w:val="TAL"/>
              <w:rPr>
                <w:b/>
                <w:lang w:eastAsia="zh-CN"/>
              </w:rPr>
            </w:pPr>
            <w:r>
              <w:rPr>
                <w:b/>
                <w:lang w:eastAsia="zh-CN"/>
              </w:rPr>
              <w:t>3</w:t>
            </w:r>
          </w:p>
          <w:p w14:paraId="41146ABA"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Assistance UE is not authorized</w:t>
            </w:r>
          </w:p>
          <w:p w14:paraId="474F31D2"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Assistance UE is authorized</w:t>
            </w:r>
          </w:p>
          <w:p w14:paraId="44370D5F"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7777777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t>4</w:t>
            </w:r>
            <w:r w:rsidRPr="00042094">
              <w:t>):</w:t>
            </w:r>
          </w:p>
          <w:p w14:paraId="621F5F30" w14:textId="77777777" w:rsidR="006F41C9" w:rsidRPr="00042094" w:rsidRDefault="006F41C9" w:rsidP="00984328">
            <w:pPr>
              <w:pStyle w:val="TAL"/>
            </w:pPr>
            <w:r w:rsidRPr="00042094">
              <w:t xml:space="preserve">Bit </w:t>
            </w:r>
          </w:p>
          <w:p w14:paraId="68939D2F" w14:textId="77777777" w:rsidR="006F41C9" w:rsidRPr="00042094" w:rsidRDefault="006F41C9" w:rsidP="00984328">
            <w:pPr>
              <w:pStyle w:val="TAL"/>
              <w:rPr>
                <w:b/>
                <w:lang w:eastAsia="zh-CN"/>
              </w:rPr>
            </w:pPr>
            <w:r>
              <w:rPr>
                <w:b/>
                <w:lang w:eastAsia="zh-CN"/>
              </w:rPr>
              <w:t>4</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77777777" w:rsidR="006F41C9" w:rsidRPr="00042094" w:rsidRDefault="006F41C9" w:rsidP="00984328">
            <w:pPr>
              <w:pStyle w:val="TAL"/>
            </w:pPr>
            <w:r>
              <w:t>Sidelink positioning client UE</w:t>
            </w:r>
            <w:r w:rsidRPr="00042094">
              <w:t xml:space="preserve"> (</w:t>
            </w:r>
            <w:r>
              <w:t>SLPCUE</w:t>
            </w:r>
            <w:r w:rsidRPr="00042094">
              <w:t>) (octet o5</w:t>
            </w:r>
            <w:r>
              <w:t>0</w:t>
            </w:r>
            <w:r w:rsidRPr="00042094">
              <w:t>+</w:t>
            </w:r>
            <w:r>
              <w:t>3</w:t>
            </w:r>
            <w:r w:rsidRPr="00042094">
              <w:t xml:space="preserve"> bit </w:t>
            </w:r>
            <w:r>
              <w:t>5</w:t>
            </w:r>
            <w:r w:rsidRPr="00042094">
              <w:t>):</w:t>
            </w:r>
          </w:p>
          <w:p w14:paraId="304AF85A" w14:textId="77777777" w:rsidR="006F41C9" w:rsidRPr="00042094" w:rsidRDefault="006F41C9" w:rsidP="00984328">
            <w:pPr>
              <w:pStyle w:val="TAL"/>
            </w:pPr>
            <w:r w:rsidRPr="00042094">
              <w:t xml:space="preserve">Bit </w:t>
            </w:r>
          </w:p>
          <w:p w14:paraId="47265C2D" w14:textId="77777777" w:rsidR="006F41C9" w:rsidRPr="00042094" w:rsidRDefault="006F41C9" w:rsidP="00984328">
            <w:pPr>
              <w:pStyle w:val="TAL"/>
              <w:rPr>
                <w:b/>
                <w:lang w:eastAsia="zh-CN"/>
              </w:rPr>
            </w:pPr>
            <w:r>
              <w:rPr>
                <w:b/>
                <w:lang w:eastAsia="zh-CN"/>
              </w:rPr>
              <w:t>5</w:t>
            </w:r>
          </w:p>
          <w:p w14:paraId="25AB0F21"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Sidelink positioning client UE is not authorized</w:t>
            </w:r>
          </w:p>
          <w:p w14:paraId="2E70243B"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Sielink 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77777777" w:rsidR="006F41C9" w:rsidRPr="00042094" w:rsidRDefault="006F41C9" w:rsidP="00984328">
            <w:pPr>
              <w:pStyle w:val="TAL"/>
            </w:pPr>
            <w:r>
              <w:t>Sidelink positioning server UE</w:t>
            </w:r>
            <w:r w:rsidRPr="00042094">
              <w:t xml:space="preserve"> (</w:t>
            </w:r>
            <w:r>
              <w:t>SLPSUE</w:t>
            </w:r>
            <w:r w:rsidRPr="00042094">
              <w:t>) (octet o5</w:t>
            </w:r>
            <w:r>
              <w:t>0</w:t>
            </w:r>
            <w:r w:rsidRPr="00042094">
              <w:t>+</w:t>
            </w:r>
            <w:r>
              <w:t>3</w:t>
            </w:r>
            <w:r w:rsidRPr="00042094">
              <w:t xml:space="preserve"> bit </w:t>
            </w:r>
            <w:r>
              <w:t>6</w:t>
            </w:r>
            <w:r w:rsidRPr="00042094">
              <w:t>):</w:t>
            </w:r>
          </w:p>
          <w:p w14:paraId="26B43DC9" w14:textId="77777777" w:rsidR="006F41C9" w:rsidRPr="00042094" w:rsidRDefault="006F41C9" w:rsidP="00984328">
            <w:pPr>
              <w:pStyle w:val="TAL"/>
            </w:pPr>
            <w:r w:rsidRPr="00042094">
              <w:t xml:space="preserve">Bit </w:t>
            </w:r>
          </w:p>
          <w:p w14:paraId="6BB3077B" w14:textId="77777777" w:rsidR="006F41C9" w:rsidRPr="00042094" w:rsidRDefault="006F41C9" w:rsidP="00984328">
            <w:pPr>
              <w:pStyle w:val="TAL"/>
              <w:rPr>
                <w:b/>
                <w:lang w:eastAsia="zh-CN"/>
              </w:rPr>
            </w:pPr>
            <w:r>
              <w:rPr>
                <w:b/>
                <w:lang w:eastAsia="zh-CN"/>
              </w:rPr>
              <w:t>6</w:t>
            </w:r>
          </w:p>
          <w:p w14:paraId="4E32F41E"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Sidelink positioning server UE is not authorized</w:t>
            </w:r>
          </w:p>
          <w:p w14:paraId="13CBF53F"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Sielink 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DD9DBAB"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36239D">
              <w:t>11</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E311734" w14:textId="77777777" w:rsidR="006F41C9" w:rsidRPr="00A21967" w:rsidRDefault="006F41C9" w:rsidP="006F41C9">
      <w:pPr>
        <w:pStyle w:val="EditorsNote"/>
      </w:pPr>
      <w:r>
        <w:t>Editor’s Note: Whether the assistant UE</w:t>
      </w:r>
      <w:r w:rsidRPr="00C0072D">
        <w:t xml:space="preserve"> </w:t>
      </w:r>
      <w:r>
        <w:t>and sidelink positioning client UE is needed is FFS, which depends on SA2 progress.</w:t>
      </w: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09CD067E" w:rsidR="006F41C9" w:rsidRPr="00042094" w:rsidRDefault="006F41C9" w:rsidP="006F41C9">
      <w:pPr>
        <w:pStyle w:val="TF"/>
      </w:pPr>
      <w:r w:rsidRPr="00042094">
        <w:t>Figure </w:t>
      </w:r>
      <w:r w:rsidR="0036239D">
        <w:t>11</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197EBB4F" w:rsidR="006F41C9" w:rsidRPr="00042094" w:rsidRDefault="006F41C9" w:rsidP="006F41C9">
      <w:pPr>
        <w:pStyle w:val="TH"/>
      </w:pPr>
      <w:r w:rsidRPr="00042094">
        <w:t>Table </w:t>
      </w:r>
      <w:r w:rsidR="0036239D">
        <w:t>11</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341A41B7" w:rsidR="006F41C9" w:rsidRPr="00042094" w:rsidRDefault="006F41C9" w:rsidP="00984328">
            <w:pPr>
              <w:pStyle w:val="TAL"/>
            </w:pPr>
            <w:r w:rsidRPr="00042094">
              <w:t>The authorized PLMN field is coded according to figure </w:t>
            </w:r>
            <w:r w:rsidR="0036239D">
              <w:t>11</w:t>
            </w:r>
            <w:r w:rsidRPr="00042094">
              <w:t>.2.</w:t>
            </w:r>
            <w:r>
              <w:t>6</w:t>
            </w:r>
            <w:r w:rsidRPr="00042094">
              <w:t xml:space="preserve"> and table </w:t>
            </w:r>
            <w:r w:rsidR="0036239D">
              <w:t>11</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6E57D65B" w:rsidR="006F41C9" w:rsidRPr="00042094" w:rsidRDefault="006F41C9" w:rsidP="006F41C9">
      <w:pPr>
        <w:pStyle w:val="TF"/>
      </w:pPr>
      <w:r w:rsidRPr="00042094">
        <w:t>Figure </w:t>
      </w:r>
      <w:r w:rsidR="0036239D">
        <w:t>11</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AC748D6" w:rsidR="006F41C9" w:rsidRPr="00042094" w:rsidRDefault="006F41C9" w:rsidP="006F41C9">
      <w:pPr>
        <w:pStyle w:val="TH"/>
      </w:pPr>
      <w:r w:rsidRPr="00042094">
        <w:t>Table </w:t>
      </w:r>
      <w:r w:rsidR="0036239D">
        <w:t>11</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77777777" w:rsidR="006F41C9" w:rsidRPr="00042094" w:rsidRDefault="006F41C9" w:rsidP="00984328">
            <w:pPr>
              <w:pStyle w:val="TAL"/>
            </w:pPr>
            <w:r w:rsidRPr="00042094">
              <w:t>octet o</w:t>
            </w:r>
            <w:r>
              <w:t>1</w:t>
            </w:r>
            <w:r w:rsidRPr="00042094">
              <w:t>+</w:t>
            </w:r>
            <w:r>
              <w:t>3</w:t>
            </w:r>
          </w:p>
          <w:p w14:paraId="1602C551" w14:textId="77777777" w:rsidR="006F41C9" w:rsidRPr="00042094" w:rsidRDefault="006F41C9" w:rsidP="00984328">
            <w:pPr>
              <w:pStyle w:val="TAL"/>
            </w:pPr>
          </w:p>
          <w:p w14:paraId="03586941" w14:textId="77777777" w:rsidR="006F41C9" w:rsidRPr="00042094" w:rsidRDefault="006F41C9" w:rsidP="00984328">
            <w:pPr>
              <w:pStyle w:val="TAL"/>
            </w:pPr>
            <w:r w:rsidRPr="00042094">
              <w:t>octet o</w:t>
            </w:r>
            <w:r>
              <w:t>1</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7777777" w:rsidR="006F41C9" w:rsidRPr="00042094" w:rsidRDefault="006F41C9" w:rsidP="00984328">
            <w:pPr>
              <w:pStyle w:val="TAL"/>
            </w:pPr>
            <w:r w:rsidRPr="00042094">
              <w:t>octet o</w:t>
            </w:r>
            <w:r>
              <w:t>1</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77777777" w:rsidR="006F41C9" w:rsidRPr="00042094" w:rsidRDefault="006F41C9" w:rsidP="00984328">
            <w:pPr>
              <w:pStyle w:val="TAL"/>
            </w:pPr>
            <w:r w:rsidRPr="00042094">
              <w:t>octet o</w:t>
            </w:r>
            <w:r>
              <w:t>2</w:t>
            </w:r>
          </w:p>
        </w:tc>
      </w:tr>
    </w:tbl>
    <w:p w14:paraId="5C720D23" w14:textId="218368FF" w:rsidR="006F41C9" w:rsidRPr="00042094" w:rsidRDefault="006F41C9" w:rsidP="006F41C9">
      <w:pPr>
        <w:pStyle w:val="TF"/>
      </w:pPr>
      <w:r w:rsidRPr="00042094">
        <w:t>Figure </w:t>
      </w:r>
      <w:r w:rsidR="0036239D">
        <w:t>11</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495FC1B3" w:rsidR="006F41C9" w:rsidRPr="00042094" w:rsidRDefault="006F41C9" w:rsidP="006F41C9">
      <w:pPr>
        <w:pStyle w:val="TH"/>
      </w:pPr>
      <w:r w:rsidRPr="00042094">
        <w:t>Table </w:t>
      </w:r>
      <w:r w:rsidR="0036239D">
        <w:t>11</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264FD7E7"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4F03FFE"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lastRenderedPageBreak/>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77777777" w:rsidR="006F41C9" w:rsidRPr="00042094" w:rsidRDefault="006F41C9" w:rsidP="00984328">
            <w:pPr>
              <w:pStyle w:val="TAL"/>
            </w:pPr>
            <w:r w:rsidRPr="00042094">
              <w:t>octet o</w:t>
            </w:r>
            <w:r>
              <w:t>1</w:t>
            </w:r>
            <w:r w:rsidRPr="00042094">
              <w:t>+</w:t>
            </w:r>
            <w:r>
              <w:t>5</w:t>
            </w:r>
          </w:p>
          <w:p w14:paraId="3EF76B30" w14:textId="77777777" w:rsidR="006F41C9" w:rsidRPr="00042094" w:rsidRDefault="006F41C9" w:rsidP="00984328">
            <w:pPr>
              <w:pStyle w:val="TAL"/>
            </w:pPr>
          </w:p>
          <w:p w14:paraId="34D7E3FC" w14:textId="77777777" w:rsidR="006F41C9" w:rsidRPr="00042094" w:rsidRDefault="006F41C9" w:rsidP="00984328">
            <w:pPr>
              <w:pStyle w:val="TAL"/>
            </w:pPr>
            <w:r w:rsidRPr="00042094">
              <w:t>octet o</w:t>
            </w:r>
            <w:r>
              <w:t>1</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77777777" w:rsidR="006F41C9" w:rsidRPr="00042094" w:rsidRDefault="006F41C9" w:rsidP="00984328">
            <w:pPr>
              <w:pStyle w:val="TAL"/>
            </w:pPr>
            <w:r w:rsidRPr="00042094">
              <w:t>octet o</w:t>
            </w:r>
            <w:r>
              <w:t>1</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3FD3EC48" w:rsidR="006F41C9" w:rsidRPr="00890A90" w:rsidRDefault="006F41C9" w:rsidP="006F41C9">
      <w:pPr>
        <w:pStyle w:val="TF"/>
      </w:pPr>
      <w:r w:rsidRPr="00042094">
        <w:t>Figure </w:t>
      </w:r>
      <w:r w:rsidR="0036239D">
        <w:t>11</w:t>
      </w:r>
      <w:r w:rsidRPr="00042094">
        <w:t>.2.</w:t>
      </w:r>
      <w:r>
        <w:t>8</w:t>
      </w:r>
      <w:r w:rsidRPr="00042094">
        <w:t xml:space="preserve">: </w:t>
      </w:r>
      <w:r w:rsidRPr="00890A90">
        <w:t>ProSe identifier for ranging and sidelink positioning to QoS parameters mapping rules</w:t>
      </w:r>
    </w:p>
    <w:p w14:paraId="5A86306F" w14:textId="401C6D7C" w:rsidR="006F41C9" w:rsidRPr="00042094" w:rsidRDefault="006F41C9" w:rsidP="006F41C9">
      <w:pPr>
        <w:pStyle w:val="TH"/>
      </w:pPr>
      <w:r w:rsidRPr="00042094">
        <w:t>Table </w:t>
      </w:r>
      <w:r w:rsidR="0036239D">
        <w:t>11</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42BEA368"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36239D">
              <w:t>11</w:t>
            </w:r>
            <w:r w:rsidRPr="00042094">
              <w:t>.2.</w:t>
            </w:r>
            <w:r>
              <w:t>9</w:t>
            </w:r>
            <w:r w:rsidRPr="00042094">
              <w:t xml:space="preserve"> and table </w:t>
            </w:r>
            <w:r w:rsidR="0036239D">
              <w:t>11</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1DA067" w14:textId="77777777" w:rsidTr="00984328">
        <w:trPr>
          <w:cantSplit/>
          <w:jc w:val="center"/>
        </w:trPr>
        <w:tc>
          <w:tcPr>
            <w:tcW w:w="708" w:type="dxa"/>
            <w:hideMark/>
          </w:tcPr>
          <w:p w14:paraId="73CB796D" w14:textId="77777777" w:rsidR="006F41C9" w:rsidRPr="00042094" w:rsidRDefault="006F41C9" w:rsidP="00984328">
            <w:pPr>
              <w:pStyle w:val="TAC"/>
            </w:pPr>
            <w:r w:rsidRPr="00042094">
              <w:t>8</w:t>
            </w:r>
          </w:p>
        </w:tc>
        <w:tc>
          <w:tcPr>
            <w:tcW w:w="709" w:type="dxa"/>
            <w:hideMark/>
          </w:tcPr>
          <w:p w14:paraId="5FFE3D50" w14:textId="77777777" w:rsidR="006F41C9" w:rsidRPr="00042094" w:rsidRDefault="006F41C9" w:rsidP="00984328">
            <w:pPr>
              <w:pStyle w:val="TAC"/>
            </w:pPr>
            <w:r w:rsidRPr="00042094">
              <w:t>7</w:t>
            </w:r>
          </w:p>
        </w:tc>
        <w:tc>
          <w:tcPr>
            <w:tcW w:w="709" w:type="dxa"/>
            <w:hideMark/>
          </w:tcPr>
          <w:p w14:paraId="37830380" w14:textId="77777777" w:rsidR="006F41C9" w:rsidRPr="00042094" w:rsidRDefault="006F41C9" w:rsidP="00984328">
            <w:pPr>
              <w:pStyle w:val="TAC"/>
            </w:pPr>
            <w:r w:rsidRPr="00042094">
              <w:t>6</w:t>
            </w:r>
          </w:p>
        </w:tc>
        <w:tc>
          <w:tcPr>
            <w:tcW w:w="709" w:type="dxa"/>
            <w:hideMark/>
          </w:tcPr>
          <w:p w14:paraId="382A0C62" w14:textId="77777777" w:rsidR="006F41C9" w:rsidRPr="00042094" w:rsidRDefault="006F41C9" w:rsidP="00984328">
            <w:pPr>
              <w:pStyle w:val="TAC"/>
            </w:pPr>
            <w:r w:rsidRPr="00042094">
              <w:t>5</w:t>
            </w:r>
          </w:p>
        </w:tc>
        <w:tc>
          <w:tcPr>
            <w:tcW w:w="709" w:type="dxa"/>
            <w:hideMark/>
          </w:tcPr>
          <w:p w14:paraId="4029DEFF" w14:textId="77777777" w:rsidR="006F41C9" w:rsidRPr="00042094" w:rsidRDefault="006F41C9" w:rsidP="00984328">
            <w:pPr>
              <w:pStyle w:val="TAC"/>
            </w:pPr>
            <w:r w:rsidRPr="00042094">
              <w:t>4</w:t>
            </w:r>
          </w:p>
        </w:tc>
        <w:tc>
          <w:tcPr>
            <w:tcW w:w="709" w:type="dxa"/>
            <w:hideMark/>
          </w:tcPr>
          <w:p w14:paraId="215CBCD9" w14:textId="77777777" w:rsidR="006F41C9" w:rsidRPr="00042094" w:rsidRDefault="006F41C9" w:rsidP="00984328">
            <w:pPr>
              <w:pStyle w:val="TAC"/>
            </w:pPr>
            <w:r w:rsidRPr="00042094">
              <w:t>3</w:t>
            </w:r>
          </w:p>
        </w:tc>
        <w:tc>
          <w:tcPr>
            <w:tcW w:w="709" w:type="dxa"/>
            <w:hideMark/>
          </w:tcPr>
          <w:p w14:paraId="7DC58CFF" w14:textId="77777777" w:rsidR="006F41C9" w:rsidRPr="00042094" w:rsidRDefault="006F41C9" w:rsidP="00984328">
            <w:pPr>
              <w:pStyle w:val="TAC"/>
            </w:pPr>
            <w:r w:rsidRPr="00042094">
              <w:t>2</w:t>
            </w:r>
          </w:p>
        </w:tc>
        <w:tc>
          <w:tcPr>
            <w:tcW w:w="709" w:type="dxa"/>
            <w:hideMark/>
          </w:tcPr>
          <w:p w14:paraId="1EBF0D5F" w14:textId="77777777" w:rsidR="006F41C9" w:rsidRPr="00042094" w:rsidRDefault="006F41C9" w:rsidP="00984328">
            <w:pPr>
              <w:pStyle w:val="TAC"/>
            </w:pPr>
            <w:r w:rsidRPr="00042094">
              <w:t>1</w:t>
            </w:r>
          </w:p>
        </w:tc>
        <w:tc>
          <w:tcPr>
            <w:tcW w:w="1346" w:type="dxa"/>
          </w:tcPr>
          <w:p w14:paraId="2270BD5F" w14:textId="77777777" w:rsidR="006F41C9" w:rsidRPr="00042094" w:rsidRDefault="006F41C9" w:rsidP="00984328">
            <w:pPr>
              <w:pStyle w:val="TAL"/>
            </w:pPr>
          </w:p>
        </w:tc>
      </w:tr>
      <w:tr w:rsidR="006F41C9" w:rsidRPr="00042094" w14:paraId="358197FD"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F86C7" w14:textId="77777777" w:rsidR="006F41C9" w:rsidRPr="00042094" w:rsidRDefault="006F41C9" w:rsidP="00984328">
            <w:pPr>
              <w:pStyle w:val="TAC"/>
              <w:rPr>
                <w:noProof/>
              </w:rPr>
            </w:pPr>
          </w:p>
          <w:p w14:paraId="2C0267B2"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w:t>
            </w:r>
            <w:r w:rsidRPr="00042094">
              <w:t xml:space="preserve"> </w:t>
            </w:r>
            <w:r w:rsidRPr="00042094">
              <w:rPr>
                <w:noProof/>
              </w:rPr>
              <w:t>contents</w:t>
            </w:r>
          </w:p>
        </w:tc>
        <w:tc>
          <w:tcPr>
            <w:tcW w:w="1346" w:type="dxa"/>
          </w:tcPr>
          <w:p w14:paraId="7350E49D" w14:textId="77777777" w:rsidR="006F41C9" w:rsidRPr="00042094" w:rsidRDefault="006F41C9" w:rsidP="00984328">
            <w:pPr>
              <w:pStyle w:val="TAL"/>
            </w:pPr>
            <w:r w:rsidRPr="00042094">
              <w:t>octet o</w:t>
            </w:r>
            <w:r>
              <w:t>100</w:t>
            </w:r>
            <w:r w:rsidRPr="00042094">
              <w:t>+</w:t>
            </w:r>
            <w:r>
              <w:t>1</w:t>
            </w:r>
          </w:p>
          <w:p w14:paraId="015F49C9" w14:textId="77777777" w:rsidR="006F41C9" w:rsidRPr="00042094" w:rsidRDefault="006F41C9" w:rsidP="00984328">
            <w:pPr>
              <w:pStyle w:val="TAL"/>
            </w:pPr>
          </w:p>
          <w:p w14:paraId="3F9E431D" w14:textId="77777777" w:rsidR="006F41C9" w:rsidRPr="00042094" w:rsidRDefault="006F41C9" w:rsidP="00984328">
            <w:pPr>
              <w:pStyle w:val="TAL"/>
            </w:pPr>
            <w:r w:rsidRPr="00042094">
              <w:t>octet o</w:t>
            </w:r>
            <w:r>
              <w:t>100</w:t>
            </w:r>
            <w:r w:rsidRPr="00042094">
              <w:t>+</w:t>
            </w:r>
            <w:r>
              <w:t>2</w:t>
            </w:r>
          </w:p>
        </w:tc>
      </w:tr>
      <w:tr w:rsidR="006F41C9" w:rsidRPr="00042094" w14:paraId="034CA1E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B08BCB" w14:textId="77777777" w:rsidR="006F41C9" w:rsidRPr="00042094" w:rsidRDefault="006F41C9" w:rsidP="00984328">
            <w:pPr>
              <w:pStyle w:val="TAC"/>
            </w:pPr>
          </w:p>
          <w:p w14:paraId="5AEFBE24" w14:textId="77777777" w:rsidR="006F41C9" w:rsidRDefault="006F41C9" w:rsidP="00984328">
            <w:pPr>
              <w:pStyle w:val="TAC"/>
            </w:pPr>
            <w:r w:rsidRPr="00C33F68">
              <w:t>ProSe identifier</w:t>
            </w:r>
            <w:r>
              <w:t>s</w:t>
            </w:r>
          </w:p>
          <w:p w14:paraId="3A5E4B49" w14:textId="77777777" w:rsidR="006F41C9" w:rsidRPr="00042094" w:rsidRDefault="006F41C9" w:rsidP="00984328">
            <w:pPr>
              <w:pStyle w:val="TAC"/>
            </w:pPr>
          </w:p>
        </w:tc>
        <w:tc>
          <w:tcPr>
            <w:tcW w:w="1346" w:type="dxa"/>
            <w:tcBorders>
              <w:top w:val="nil"/>
              <w:left w:val="single" w:sz="6" w:space="0" w:color="auto"/>
              <w:bottom w:val="nil"/>
              <w:right w:val="nil"/>
            </w:tcBorders>
          </w:tcPr>
          <w:p w14:paraId="4E7B120D" w14:textId="77777777" w:rsidR="006F41C9" w:rsidRPr="00042094" w:rsidRDefault="006F41C9" w:rsidP="00984328">
            <w:pPr>
              <w:pStyle w:val="TAL"/>
            </w:pPr>
            <w:r w:rsidRPr="00042094">
              <w:t>octet o</w:t>
            </w:r>
            <w:r>
              <w:t>100</w:t>
            </w:r>
            <w:r w:rsidRPr="00042094">
              <w:t>+</w:t>
            </w:r>
            <w:r>
              <w:t>3</w:t>
            </w:r>
          </w:p>
          <w:p w14:paraId="62705117" w14:textId="77777777" w:rsidR="006F41C9" w:rsidRPr="00042094" w:rsidRDefault="006F41C9" w:rsidP="00984328">
            <w:pPr>
              <w:pStyle w:val="TAL"/>
            </w:pPr>
          </w:p>
          <w:p w14:paraId="09E3CD6E" w14:textId="77777777" w:rsidR="006F41C9" w:rsidRPr="00042094" w:rsidRDefault="006F41C9" w:rsidP="00984328">
            <w:pPr>
              <w:pStyle w:val="TAL"/>
            </w:pPr>
            <w:r w:rsidRPr="00042094">
              <w:t>octet o</w:t>
            </w:r>
            <w:r>
              <w:t>103</w:t>
            </w:r>
          </w:p>
        </w:tc>
      </w:tr>
      <w:tr w:rsidR="006F41C9" w:rsidRPr="00042094" w14:paraId="327829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EC8D9D" w14:textId="77777777" w:rsidR="006F41C9" w:rsidRPr="00042094" w:rsidRDefault="006F41C9" w:rsidP="00984328">
            <w:pPr>
              <w:pStyle w:val="TAC"/>
            </w:pPr>
          </w:p>
          <w:p w14:paraId="67018053"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3FA4DB26" w14:textId="77777777" w:rsidR="006F41C9" w:rsidRPr="00042094" w:rsidRDefault="006F41C9" w:rsidP="00984328">
            <w:pPr>
              <w:pStyle w:val="TAL"/>
            </w:pPr>
            <w:r w:rsidRPr="00042094">
              <w:t>octet o</w:t>
            </w:r>
            <w:r>
              <w:t>103</w:t>
            </w:r>
            <w:r w:rsidRPr="00042094">
              <w:t>+</w:t>
            </w:r>
            <w:r>
              <w:t>1</w:t>
            </w:r>
          </w:p>
        </w:tc>
      </w:tr>
      <w:tr w:rsidR="006F41C9" w:rsidRPr="00042094" w14:paraId="595F56B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66444" w14:textId="77777777" w:rsidR="006F41C9" w:rsidRDefault="006F41C9" w:rsidP="00984328">
            <w:pPr>
              <w:pStyle w:val="TAC"/>
            </w:pPr>
          </w:p>
          <w:p w14:paraId="29D15BFF"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5FC31090" w14:textId="77777777" w:rsidR="006F41C9" w:rsidRPr="00042094" w:rsidRDefault="006F41C9" w:rsidP="00984328">
            <w:pPr>
              <w:pStyle w:val="TAL"/>
            </w:pPr>
            <w:r w:rsidRPr="00042094">
              <w:t>octet o</w:t>
            </w:r>
            <w:r>
              <w:t>103</w:t>
            </w:r>
            <w:r w:rsidRPr="00042094">
              <w:t>+</w:t>
            </w:r>
            <w:r>
              <w:t>2</w:t>
            </w:r>
          </w:p>
        </w:tc>
      </w:tr>
      <w:tr w:rsidR="006F41C9" w:rsidRPr="00042094" w14:paraId="678BAE9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8F056C" w14:textId="77777777" w:rsidR="006F41C9" w:rsidRDefault="006F41C9" w:rsidP="00984328">
            <w:pPr>
              <w:pStyle w:val="TAC"/>
            </w:pPr>
          </w:p>
          <w:p w14:paraId="3ECFD0A2"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4583ACDF" w14:textId="77777777" w:rsidR="006F41C9" w:rsidRPr="00042094" w:rsidRDefault="006F41C9" w:rsidP="00984328">
            <w:pPr>
              <w:pStyle w:val="TAL"/>
            </w:pPr>
            <w:r w:rsidRPr="00042094">
              <w:t>octet o</w:t>
            </w:r>
            <w:r>
              <w:t>103</w:t>
            </w:r>
            <w:r w:rsidRPr="00042094">
              <w:t>+</w:t>
            </w:r>
            <w:r>
              <w:t>3</w:t>
            </w:r>
          </w:p>
        </w:tc>
      </w:tr>
      <w:tr w:rsidR="006F41C9" w:rsidRPr="00042094" w14:paraId="0AFA1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4DC6B" w14:textId="77777777" w:rsidR="006F41C9" w:rsidRDefault="006F41C9" w:rsidP="00984328">
            <w:pPr>
              <w:pStyle w:val="TAC"/>
            </w:pPr>
          </w:p>
          <w:p w14:paraId="5978FCB7"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1183DE76" w14:textId="77777777" w:rsidR="006F41C9" w:rsidRPr="00042094" w:rsidRDefault="006F41C9" w:rsidP="00984328">
            <w:pPr>
              <w:pStyle w:val="TAL"/>
            </w:pPr>
            <w:r w:rsidRPr="00042094">
              <w:t>octet o</w:t>
            </w:r>
            <w:r>
              <w:t>103</w:t>
            </w:r>
            <w:r w:rsidRPr="00042094">
              <w:t>+</w:t>
            </w:r>
            <w:r>
              <w:t>4</w:t>
            </w:r>
          </w:p>
        </w:tc>
      </w:tr>
      <w:tr w:rsidR="006F41C9" w:rsidRPr="00042094" w14:paraId="794C39D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83B8C" w14:textId="77777777" w:rsidR="006F41C9" w:rsidRDefault="006F41C9" w:rsidP="00984328">
            <w:pPr>
              <w:pStyle w:val="TAC"/>
            </w:pPr>
          </w:p>
          <w:p w14:paraId="71F1280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4B9A4B6C" w14:textId="77777777" w:rsidR="006F41C9" w:rsidRPr="00042094" w:rsidRDefault="006F41C9" w:rsidP="00984328">
            <w:pPr>
              <w:pStyle w:val="TAL"/>
            </w:pPr>
            <w:r w:rsidRPr="00042094">
              <w:t>octet o</w:t>
            </w:r>
            <w:r>
              <w:t>103</w:t>
            </w:r>
            <w:r w:rsidRPr="00042094">
              <w:t>+</w:t>
            </w:r>
            <w:r>
              <w:t>5</w:t>
            </w:r>
          </w:p>
        </w:tc>
      </w:tr>
      <w:tr w:rsidR="006F41C9" w:rsidRPr="00042094" w14:paraId="411DD2F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53AB25" w14:textId="77777777" w:rsidR="006F41C9" w:rsidRDefault="006F41C9" w:rsidP="00984328">
            <w:pPr>
              <w:pStyle w:val="TAC"/>
            </w:pPr>
          </w:p>
          <w:p w14:paraId="30D9939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25FEF586" w14:textId="77777777" w:rsidR="006F41C9" w:rsidRPr="00042094" w:rsidRDefault="006F41C9" w:rsidP="00984328">
            <w:pPr>
              <w:pStyle w:val="TAL"/>
            </w:pPr>
            <w:r w:rsidRPr="00042094">
              <w:t>octet o</w:t>
            </w:r>
            <w:r>
              <w:t>103</w:t>
            </w:r>
            <w:r w:rsidRPr="00042094">
              <w:t>+</w:t>
            </w:r>
            <w:r>
              <w:t>6</w:t>
            </w:r>
          </w:p>
        </w:tc>
      </w:tr>
      <w:tr w:rsidR="006F41C9" w:rsidRPr="00042094" w14:paraId="22E2D5B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336443" w14:textId="77777777" w:rsidR="006F41C9" w:rsidRDefault="006F41C9" w:rsidP="00984328">
            <w:pPr>
              <w:pStyle w:val="TAC"/>
            </w:pPr>
          </w:p>
          <w:p w14:paraId="3E9A34F5"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3CEE73F2" w14:textId="77777777" w:rsidR="006F41C9" w:rsidRPr="00042094" w:rsidRDefault="006F41C9" w:rsidP="00984328">
            <w:pPr>
              <w:pStyle w:val="TAL"/>
            </w:pPr>
            <w:r w:rsidRPr="00042094">
              <w:t>octet o</w:t>
            </w:r>
            <w:r>
              <w:t>103</w:t>
            </w:r>
            <w:r w:rsidRPr="00042094">
              <w:t>+</w:t>
            </w:r>
            <w:r>
              <w:t>7</w:t>
            </w:r>
          </w:p>
        </w:tc>
      </w:tr>
      <w:tr w:rsidR="006F41C9" w:rsidRPr="00042094" w14:paraId="41F19E1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2CCBC7" w14:textId="77777777" w:rsidR="006F41C9" w:rsidRDefault="006F41C9" w:rsidP="00984328">
            <w:pPr>
              <w:pStyle w:val="TAC"/>
            </w:pPr>
          </w:p>
          <w:p w14:paraId="18928163"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477A829D" w14:textId="77777777" w:rsidR="006F41C9" w:rsidRPr="00042094" w:rsidRDefault="006F41C9" w:rsidP="00984328">
            <w:pPr>
              <w:pStyle w:val="TAL"/>
            </w:pPr>
            <w:r w:rsidRPr="00042094">
              <w:t>octet o</w:t>
            </w:r>
            <w:r>
              <w:t>103</w:t>
            </w:r>
            <w:r w:rsidRPr="00042094">
              <w:t>+</w:t>
            </w:r>
            <w:r>
              <w:t>8</w:t>
            </w:r>
          </w:p>
        </w:tc>
      </w:tr>
      <w:tr w:rsidR="006F41C9" w:rsidRPr="00042094" w14:paraId="14E80C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AEF7C" w14:textId="77777777" w:rsidR="006F41C9" w:rsidRDefault="006F41C9" w:rsidP="00984328">
            <w:pPr>
              <w:pStyle w:val="TAC"/>
            </w:pPr>
          </w:p>
          <w:p w14:paraId="6ED2500B"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1555BAB2" w14:textId="77777777" w:rsidR="006F41C9" w:rsidRPr="00042094" w:rsidRDefault="006F41C9" w:rsidP="00984328">
            <w:pPr>
              <w:pStyle w:val="TAL"/>
            </w:pPr>
            <w:r w:rsidRPr="00042094">
              <w:t>octet o</w:t>
            </w:r>
            <w:r>
              <w:t>103</w:t>
            </w:r>
            <w:r w:rsidRPr="00042094">
              <w:t>+</w:t>
            </w:r>
            <w:r>
              <w:t>9 = o101</w:t>
            </w:r>
          </w:p>
        </w:tc>
      </w:tr>
    </w:tbl>
    <w:p w14:paraId="2534F33B" w14:textId="268FB815" w:rsidR="006F41C9" w:rsidRDefault="006F41C9" w:rsidP="006F41C9">
      <w:pPr>
        <w:pStyle w:val="TF"/>
      </w:pPr>
      <w:r w:rsidRPr="00042094">
        <w:t>Figure </w:t>
      </w:r>
      <w:r w:rsidR="0036239D">
        <w:t>11</w:t>
      </w:r>
      <w:r w:rsidRPr="00042094">
        <w:t>.2.</w:t>
      </w:r>
      <w:r>
        <w:t>9</w:t>
      </w:r>
      <w:r w:rsidRPr="00042094">
        <w:t xml:space="preserve">: </w:t>
      </w:r>
      <w:r w:rsidRPr="00890A90">
        <w:t>ProSe identifier for ranging and sidelink positioning to QoS parameters mapping rule</w:t>
      </w:r>
    </w:p>
    <w:p w14:paraId="7B63D8A6" w14:textId="7295B54C" w:rsidR="006F41C9" w:rsidRPr="00890A90" w:rsidRDefault="006F41C9" w:rsidP="006F41C9">
      <w:pPr>
        <w:pStyle w:val="TH"/>
      </w:pPr>
      <w:r w:rsidRPr="00042094">
        <w:lastRenderedPageBreak/>
        <w:t>Table </w:t>
      </w:r>
      <w:r w:rsidR="0036239D">
        <w:t>11</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4732421" w14:textId="77777777" w:rsidTr="00984328">
        <w:trPr>
          <w:cantSplit/>
          <w:jc w:val="center"/>
        </w:trPr>
        <w:tc>
          <w:tcPr>
            <w:tcW w:w="7094" w:type="dxa"/>
            <w:hideMark/>
          </w:tcPr>
          <w:p w14:paraId="407B5DAD" w14:textId="77777777" w:rsidR="006F41C9" w:rsidRPr="00042094" w:rsidRDefault="006F41C9" w:rsidP="00984328">
            <w:pPr>
              <w:pStyle w:val="TAL"/>
            </w:pPr>
            <w:r w:rsidRPr="00DB7A70">
              <w:t>ProSe identifier</w:t>
            </w:r>
            <w:r>
              <w:t>s (octet o100+3 to o103)</w:t>
            </w:r>
            <w:r w:rsidRPr="00042094">
              <w:t>:</w:t>
            </w:r>
          </w:p>
          <w:p w14:paraId="57C59BF9" w14:textId="1AA9B41A"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36239D">
              <w:t>11</w:t>
            </w:r>
            <w:r w:rsidRPr="00042094">
              <w:t>.2.</w:t>
            </w:r>
            <w:r>
              <w:t>10</w:t>
            </w:r>
            <w:r w:rsidRPr="00042094">
              <w:t xml:space="preserve"> and table </w:t>
            </w:r>
            <w:r w:rsidR="0036239D">
              <w:t>11</w:t>
            </w:r>
            <w:r w:rsidRPr="00042094">
              <w:t>.2.</w:t>
            </w:r>
            <w:r>
              <w:t xml:space="preserve">10 and includes the </w:t>
            </w:r>
            <w:r w:rsidRPr="00DE1BA2">
              <w:t>ProSe identifier</w:t>
            </w:r>
            <w:r>
              <w:t>s.</w:t>
            </w:r>
          </w:p>
          <w:p w14:paraId="52FD8F66" w14:textId="77777777" w:rsidR="006F41C9" w:rsidRPr="00042094" w:rsidRDefault="006F41C9" w:rsidP="00984328">
            <w:pPr>
              <w:pStyle w:val="TAL"/>
              <w:rPr>
                <w:noProof/>
              </w:rPr>
            </w:pPr>
          </w:p>
        </w:tc>
      </w:tr>
      <w:tr w:rsidR="006F41C9" w:rsidRPr="00042094" w14:paraId="559E2515" w14:textId="77777777" w:rsidTr="00984328">
        <w:trPr>
          <w:cantSplit/>
          <w:jc w:val="center"/>
        </w:trPr>
        <w:tc>
          <w:tcPr>
            <w:tcW w:w="7094" w:type="dxa"/>
          </w:tcPr>
          <w:p w14:paraId="303DEB4B" w14:textId="77777777" w:rsidR="006F41C9" w:rsidRDefault="006F41C9" w:rsidP="00984328">
            <w:pPr>
              <w:pStyle w:val="TAL"/>
              <w:rPr>
                <w:lang w:eastAsia="zh-CN"/>
              </w:rPr>
            </w:pPr>
            <w:r>
              <w:rPr>
                <w:lang w:eastAsia="zh-CN"/>
              </w:rPr>
              <w:t>LCS QoS class (octet o103+1):</w:t>
            </w:r>
          </w:p>
          <w:p w14:paraId="527865E6" w14:textId="77777777" w:rsidR="006F41C9" w:rsidRDefault="006F41C9" w:rsidP="00984328">
            <w:pPr>
              <w:pStyle w:val="TAL"/>
              <w:rPr>
                <w:lang w:eastAsia="zh-CN"/>
              </w:rPr>
            </w:pPr>
            <w:r>
              <w:rPr>
                <w:lang w:eastAsia="zh-CN"/>
              </w:rPr>
              <w:t>Bits</w:t>
            </w:r>
          </w:p>
          <w:p w14:paraId="6FEA1799" w14:textId="77777777" w:rsidR="006F41C9" w:rsidRPr="000737E6" w:rsidRDefault="006F41C9" w:rsidP="00984328">
            <w:pPr>
              <w:pStyle w:val="TAL"/>
              <w:rPr>
                <w:b/>
              </w:rPr>
            </w:pPr>
            <w:r w:rsidRPr="000737E6">
              <w:rPr>
                <w:b/>
              </w:rPr>
              <w:t>8 7 6 5 4 3 2 1</w:t>
            </w:r>
          </w:p>
          <w:p w14:paraId="029829C5"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22870E4F" w14:textId="77777777" w:rsidR="006F41C9" w:rsidRDefault="006F41C9" w:rsidP="00984328">
            <w:pPr>
              <w:pStyle w:val="TAL"/>
              <w:rPr>
                <w:lang w:eastAsia="ja-JP"/>
              </w:rPr>
            </w:pPr>
            <w:r w:rsidRPr="000737E6">
              <w:rPr>
                <w:lang w:eastAsia="ja-JP"/>
              </w:rPr>
              <w:t>0 0 0 0 0 0 0 1</w:t>
            </w:r>
            <w:r>
              <w:rPr>
                <w:lang w:eastAsia="ja-JP"/>
              </w:rPr>
              <w:tab/>
              <w:t>Best effort class</w:t>
            </w:r>
          </w:p>
          <w:p w14:paraId="323CB8D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5E8B7C7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8331788" w14:textId="77777777" w:rsidR="006F41C9" w:rsidRDefault="006F41C9" w:rsidP="00984328">
            <w:pPr>
              <w:pStyle w:val="TAL"/>
              <w:rPr>
                <w:lang w:eastAsia="zh-CN"/>
              </w:rPr>
            </w:pPr>
            <w:r>
              <w:rPr>
                <w:rFonts w:hint="eastAsia"/>
                <w:lang w:eastAsia="zh-CN"/>
              </w:rPr>
              <w:t>T</w:t>
            </w:r>
            <w:r>
              <w:rPr>
                <w:lang w:eastAsia="zh-CN"/>
              </w:rPr>
              <w:t>he other values are spare.</w:t>
            </w:r>
          </w:p>
          <w:p w14:paraId="4B1A939F" w14:textId="77777777" w:rsidR="006F41C9" w:rsidRPr="00940ACF" w:rsidRDefault="006F41C9" w:rsidP="00984328">
            <w:pPr>
              <w:pStyle w:val="TAL"/>
              <w:rPr>
                <w:lang w:eastAsia="zh-CN"/>
              </w:rPr>
            </w:pPr>
          </w:p>
        </w:tc>
      </w:tr>
      <w:tr w:rsidR="006F41C9" w:rsidRPr="00042094" w14:paraId="0998695B" w14:textId="77777777" w:rsidTr="00984328">
        <w:trPr>
          <w:cantSplit/>
          <w:jc w:val="center"/>
        </w:trPr>
        <w:tc>
          <w:tcPr>
            <w:tcW w:w="7094" w:type="dxa"/>
          </w:tcPr>
          <w:p w14:paraId="2F018D2B" w14:textId="77777777" w:rsidR="006F41C9" w:rsidRDefault="006F41C9" w:rsidP="00984328">
            <w:pPr>
              <w:pStyle w:val="TAL"/>
              <w:rPr>
                <w:lang w:eastAsia="zh-CN"/>
              </w:rPr>
            </w:pPr>
            <w:r>
              <w:rPr>
                <w:rFonts w:hint="eastAsia"/>
                <w:lang w:eastAsia="zh-CN"/>
              </w:rPr>
              <w:t>R</w:t>
            </w:r>
            <w:r>
              <w:rPr>
                <w:lang w:eastAsia="zh-CN"/>
              </w:rPr>
              <w:t>esponse time (octet o103+2):</w:t>
            </w:r>
          </w:p>
          <w:p w14:paraId="69916BBB" w14:textId="77777777" w:rsidR="006F41C9" w:rsidRDefault="006F41C9" w:rsidP="00984328">
            <w:pPr>
              <w:pStyle w:val="TAL"/>
              <w:rPr>
                <w:lang w:eastAsia="zh-CN"/>
              </w:rPr>
            </w:pPr>
            <w:r>
              <w:rPr>
                <w:lang w:eastAsia="zh-CN"/>
              </w:rPr>
              <w:t>Bits</w:t>
            </w:r>
          </w:p>
          <w:p w14:paraId="0ADEDF38" w14:textId="77777777" w:rsidR="006F41C9" w:rsidRPr="000737E6" w:rsidRDefault="006F41C9" w:rsidP="00984328">
            <w:pPr>
              <w:pStyle w:val="TAL"/>
              <w:rPr>
                <w:b/>
              </w:rPr>
            </w:pPr>
            <w:r w:rsidRPr="000737E6">
              <w:rPr>
                <w:b/>
              </w:rPr>
              <w:t>8 7 6 5 4 3 2 1</w:t>
            </w:r>
          </w:p>
          <w:p w14:paraId="23262B9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A639EFF" w14:textId="77777777" w:rsidR="006F41C9" w:rsidRDefault="006F41C9" w:rsidP="00984328">
            <w:pPr>
              <w:pStyle w:val="TAL"/>
              <w:rPr>
                <w:lang w:eastAsia="ja-JP"/>
              </w:rPr>
            </w:pPr>
            <w:r w:rsidRPr="000737E6">
              <w:rPr>
                <w:lang w:eastAsia="ja-JP"/>
              </w:rPr>
              <w:t>0 0 0 0 0 0 0 1</w:t>
            </w:r>
            <w:r>
              <w:rPr>
                <w:lang w:eastAsia="ja-JP"/>
              </w:rPr>
              <w:tab/>
              <w:t>No delay</w:t>
            </w:r>
          </w:p>
          <w:p w14:paraId="2AD74D44"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20BBFF20"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673724CC" w14:textId="77777777" w:rsidR="006F41C9" w:rsidRDefault="006F41C9" w:rsidP="00984328">
            <w:pPr>
              <w:pStyle w:val="TAL"/>
              <w:rPr>
                <w:lang w:eastAsia="zh-CN"/>
              </w:rPr>
            </w:pPr>
            <w:r>
              <w:rPr>
                <w:rFonts w:hint="eastAsia"/>
                <w:lang w:eastAsia="zh-CN"/>
              </w:rPr>
              <w:t>T</w:t>
            </w:r>
            <w:r>
              <w:rPr>
                <w:lang w:eastAsia="zh-CN"/>
              </w:rPr>
              <w:t>he other values are spare.</w:t>
            </w:r>
          </w:p>
          <w:p w14:paraId="498B8C76" w14:textId="77777777" w:rsidR="006F41C9" w:rsidRPr="004E1A36" w:rsidRDefault="006F41C9" w:rsidP="00984328">
            <w:pPr>
              <w:pStyle w:val="TAL"/>
              <w:rPr>
                <w:lang w:eastAsia="zh-CN"/>
              </w:rPr>
            </w:pPr>
          </w:p>
        </w:tc>
      </w:tr>
      <w:tr w:rsidR="006F41C9" w:rsidRPr="00042094" w14:paraId="4A578258" w14:textId="77777777" w:rsidTr="00984328">
        <w:trPr>
          <w:cantSplit/>
          <w:jc w:val="center"/>
        </w:trPr>
        <w:tc>
          <w:tcPr>
            <w:tcW w:w="7094" w:type="dxa"/>
          </w:tcPr>
          <w:p w14:paraId="370E7D69" w14:textId="77777777" w:rsidR="006F41C9" w:rsidRDefault="006F41C9" w:rsidP="00984328">
            <w:pPr>
              <w:pStyle w:val="TAL"/>
              <w:rPr>
                <w:lang w:eastAsia="zh-CN"/>
              </w:rPr>
            </w:pPr>
            <w:r>
              <w:rPr>
                <w:rFonts w:hint="eastAsia"/>
                <w:lang w:eastAsia="zh-CN"/>
              </w:rPr>
              <w:t>A</w:t>
            </w:r>
            <w:r>
              <w:rPr>
                <w:lang w:eastAsia="zh-CN"/>
              </w:rPr>
              <w:t>ccuracy:</w:t>
            </w:r>
          </w:p>
          <w:p w14:paraId="41EDE535" w14:textId="77777777" w:rsidR="006F41C9" w:rsidRDefault="006F41C9" w:rsidP="00984328">
            <w:pPr>
              <w:pStyle w:val="TAL"/>
              <w:rPr>
                <w:lang w:eastAsia="zh-CN"/>
              </w:rPr>
            </w:pPr>
            <w:r>
              <w:rPr>
                <w:lang w:eastAsia="zh-CN"/>
              </w:rPr>
              <w:t>The accuracy field is a binary encoded value of the accuracy.</w:t>
            </w:r>
          </w:p>
          <w:p w14:paraId="5E7F07B5" w14:textId="77777777" w:rsidR="006F41C9" w:rsidRPr="00556030" w:rsidRDefault="006F41C9" w:rsidP="00984328">
            <w:pPr>
              <w:pStyle w:val="TAL"/>
              <w:rPr>
                <w:lang w:eastAsia="zh-CN"/>
              </w:rPr>
            </w:pPr>
          </w:p>
        </w:tc>
      </w:tr>
      <w:tr w:rsidR="006F41C9" w:rsidRPr="00042094" w14:paraId="604779B8" w14:textId="77777777" w:rsidTr="00984328">
        <w:trPr>
          <w:cantSplit/>
          <w:jc w:val="center"/>
        </w:trPr>
        <w:tc>
          <w:tcPr>
            <w:tcW w:w="7094" w:type="dxa"/>
          </w:tcPr>
          <w:p w14:paraId="1A3050C6" w14:textId="77777777" w:rsidR="006F41C9" w:rsidRDefault="006F41C9" w:rsidP="00984328">
            <w:pPr>
              <w:pStyle w:val="TAL"/>
              <w:rPr>
                <w:lang w:eastAsia="zh-CN"/>
              </w:rPr>
            </w:pPr>
            <w:r>
              <w:rPr>
                <w:rFonts w:hint="eastAsia"/>
                <w:lang w:eastAsia="zh-CN"/>
              </w:rPr>
              <w:t>R</w:t>
            </w:r>
            <w:r>
              <w:rPr>
                <w:lang w:eastAsia="zh-CN"/>
              </w:rPr>
              <w:t>ange (octet o103+9):</w:t>
            </w:r>
          </w:p>
          <w:p w14:paraId="4A97777F"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FD02C7D" w14:textId="77777777" w:rsidR="006F41C9" w:rsidRDefault="006F41C9" w:rsidP="00984328">
            <w:pPr>
              <w:pStyle w:val="TAL"/>
              <w:rPr>
                <w:lang w:eastAsia="zh-CN"/>
              </w:rPr>
            </w:pPr>
          </w:p>
        </w:tc>
      </w:tr>
    </w:tbl>
    <w:p w14:paraId="31157E88"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7B6F144C" w:rsidR="006F41C9" w:rsidRDefault="006F41C9" w:rsidP="006F41C9">
      <w:pPr>
        <w:pStyle w:val="TF"/>
      </w:pPr>
      <w:r>
        <w:t>Figure </w:t>
      </w:r>
      <w:r w:rsidR="0036239D">
        <w:t>11</w:t>
      </w:r>
      <w:r>
        <w:t>.2.10: ProSe identifiers</w:t>
      </w:r>
    </w:p>
    <w:p w14:paraId="486C9976" w14:textId="6F6A930E" w:rsidR="006F41C9" w:rsidRDefault="006F41C9" w:rsidP="006F41C9">
      <w:pPr>
        <w:pStyle w:val="TH"/>
      </w:pPr>
      <w:r>
        <w:t>Table </w:t>
      </w:r>
      <w:r w:rsidR="0036239D">
        <w:t>11</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243" w:name="_MCCTEMPBM_CRPT07670003___7"/>
            <w:bookmarkEnd w:id="243"/>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lastRenderedPageBreak/>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007C0B4B" w:rsidR="006F41C9" w:rsidRPr="00890A90" w:rsidRDefault="006F41C9" w:rsidP="006F41C9">
      <w:pPr>
        <w:pStyle w:val="TF"/>
      </w:pPr>
      <w:r w:rsidRPr="00042094">
        <w:t>Figure </w:t>
      </w:r>
      <w:r w:rsidR="0036239D">
        <w:t>11</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31C9EE26" w:rsidR="006F41C9" w:rsidRPr="00042094" w:rsidRDefault="006F41C9" w:rsidP="006F41C9">
      <w:pPr>
        <w:pStyle w:val="TH"/>
      </w:pPr>
      <w:r w:rsidRPr="00042094">
        <w:t>Table </w:t>
      </w:r>
      <w:r w:rsidR="0036239D">
        <w:t>11</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6F9DB5EC"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36239D">
              <w:t>11</w:t>
            </w:r>
            <w:r w:rsidRPr="00042094">
              <w:t>.2.</w:t>
            </w:r>
            <w:r>
              <w:t>12</w:t>
            </w:r>
            <w:r w:rsidRPr="00042094">
              <w:t xml:space="preserve"> and table </w:t>
            </w:r>
            <w:r w:rsidR="0036239D">
              <w:t>11</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10591A1B" w:rsidR="006F41C9" w:rsidRDefault="006F41C9" w:rsidP="006F41C9">
      <w:pPr>
        <w:pStyle w:val="TF"/>
      </w:pPr>
      <w:r w:rsidRPr="00042094">
        <w:t>Figure </w:t>
      </w:r>
      <w:r w:rsidR="0036239D">
        <w:t>11</w:t>
      </w:r>
      <w:r w:rsidRPr="00042094">
        <w:t>.2.</w:t>
      </w:r>
      <w:r>
        <w:t>12</w:t>
      </w:r>
      <w:r w:rsidRPr="00042094">
        <w:t xml:space="preserve">: </w:t>
      </w:r>
      <w:r w:rsidRPr="00890A90">
        <w:t>ProSe identifier for ranging and sidelink positioning to QoS parameters mapping rule</w:t>
      </w:r>
    </w:p>
    <w:p w14:paraId="7667B5FA" w14:textId="454B4750" w:rsidR="006F41C9" w:rsidRPr="00890A90" w:rsidRDefault="006F41C9" w:rsidP="006F41C9">
      <w:pPr>
        <w:pStyle w:val="TH"/>
      </w:pPr>
      <w:r w:rsidRPr="00042094">
        <w:lastRenderedPageBreak/>
        <w:t>Table </w:t>
      </w:r>
      <w:r w:rsidR="0036239D">
        <w:t>11</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1895C00C"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36239D">
              <w:t>11</w:t>
            </w:r>
            <w:r w:rsidRPr="00042094">
              <w:t>.2.</w:t>
            </w:r>
            <w:r>
              <w:t>10</w:t>
            </w:r>
            <w:r w:rsidRPr="00042094">
              <w:t xml:space="preserve"> and table </w:t>
            </w:r>
            <w:r w:rsidR="0036239D">
              <w:t>11</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77777777" w:rsidR="006F41C9" w:rsidRPr="00503BC6" w:rsidRDefault="006F41C9" w:rsidP="006F41C9">
      <w:pPr>
        <w:pStyle w:val="EditorsNote"/>
        <w:rPr>
          <w:lang w:eastAsia="zh-CN"/>
        </w:rPr>
      </w:pPr>
      <w:r>
        <w:rPr>
          <w:rFonts w:hint="eastAsia"/>
          <w:lang w:eastAsia="zh-CN"/>
        </w:rPr>
        <w:t>E</w:t>
      </w:r>
      <w:r>
        <w:rPr>
          <w:lang w:eastAsia="zh-CN"/>
        </w:rPr>
        <w:t>ditor’s Note:</w:t>
      </w:r>
      <w:r>
        <w:rPr>
          <w:lang w:eastAsia="zh-CN"/>
        </w:rPr>
        <w:tab/>
        <w:t>the values of PQI are FFS, depending on stage 2 requirement.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77777777" w:rsidR="006F41C9" w:rsidRPr="00042094" w:rsidRDefault="006F41C9" w:rsidP="00984328">
            <w:pPr>
              <w:pStyle w:val="TAL"/>
            </w:pPr>
            <w:r w:rsidRPr="00042094">
              <w:t>octet o</w:t>
            </w:r>
            <w:r>
              <w:t>3</w:t>
            </w:r>
          </w:p>
          <w:p w14:paraId="4FE7096C" w14:textId="77777777" w:rsidR="006F41C9" w:rsidRPr="00042094" w:rsidRDefault="006F41C9" w:rsidP="00984328">
            <w:pPr>
              <w:pStyle w:val="TAL"/>
            </w:pPr>
          </w:p>
          <w:p w14:paraId="6D614408" w14:textId="77777777" w:rsidR="006F41C9" w:rsidRPr="00042094" w:rsidRDefault="006F41C9" w:rsidP="00984328">
            <w:pPr>
              <w:pStyle w:val="TAL"/>
            </w:pPr>
            <w:r w:rsidRPr="00042094">
              <w:t>octet o</w:t>
            </w:r>
            <w:r>
              <w:t>3+1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77777777" w:rsidR="006F41C9" w:rsidRPr="00042094" w:rsidRDefault="006F41C9" w:rsidP="00984328">
            <w:pPr>
              <w:pStyle w:val="TAL"/>
            </w:pPr>
            <w:r w:rsidRPr="00042094">
              <w:t>octet o</w:t>
            </w:r>
            <w:r>
              <w:t>3+2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43F555B7" w:rsidR="006F41C9" w:rsidRPr="00042094" w:rsidRDefault="006F41C9" w:rsidP="006F41C9">
      <w:pPr>
        <w:pStyle w:val="TF"/>
      </w:pPr>
      <w:r w:rsidRPr="00042094">
        <w:t>Figure </w:t>
      </w:r>
      <w:r w:rsidR="0036239D">
        <w:t>11</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5E620A7" w:rsidR="006F41C9" w:rsidRPr="00042094" w:rsidRDefault="006F41C9" w:rsidP="006F41C9">
      <w:pPr>
        <w:pStyle w:val="TH"/>
      </w:pPr>
      <w:r w:rsidRPr="00042094">
        <w:lastRenderedPageBreak/>
        <w:t>Table </w:t>
      </w:r>
      <w:r w:rsidR="0036239D">
        <w:t>11</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4425F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306186CE"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36239D">
              <w:t>11</w:t>
            </w:r>
            <w:r w:rsidRPr="00042094">
              <w:t>.2.</w:t>
            </w:r>
            <w:r>
              <w:t>8</w:t>
            </w:r>
            <w:r w:rsidRPr="00042094">
              <w:t xml:space="preserve"> and table </w:t>
            </w:r>
            <w:r w:rsidR="0036239D">
              <w:t>11</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287D513F" w:rsidR="006F41C9" w:rsidRPr="00890A90" w:rsidRDefault="006F41C9" w:rsidP="006F41C9">
      <w:pPr>
        <w:pStyle w:val="TF"/>
      </w:pPr>
      <w:r w:rsidRPr="00042094">
        <w:t>Figure </w:t>
      </w:r>
      <w:r w:rsidR="0036239D">
        <w:t>11</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6AA2B181" w:rsidR="006F41C9" w:rsidRPr="00042094" w:rsidRDefault="006F41C9" w:rsidP="006F41C9">
      <w:pPr>
        <w:pStyle w:val="TH"/>
      </w:pPr>
      <w:r w:rsidRPr="00042094">
        <w:t>Table </w:t>
      </w:r>
      <w:r w:rsidR="0036239D">
        <w:t>11</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262CCAFD"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36239D">
              <w:t>11</w:t>
            </w:r>
            <w:r w:rsidRPr="00042094">
              <w:t>.2.</w:t>
            </w:r>
            <w:r>
              <w:t>15</w:t>
            </w:r>
            <w:r w:rsidRPr="00042094">
              <w:t xml:space="preserve"> and table </w:t>
            </w:r>
            <w:r w:rsidR="0036239D">
              <w:t>11</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342E6A58" w14:textId="77777777" w:rsidTr="00984328">
        <w:trPr>
          <w:cantSplit/>
          <w:jc w:val="center"/>
        </w:trPr>
        <w:tc>
          <w:tcPr>
            <w:tcW w:w="708" w:type="dxa"/>
            <w:hideMark/>
          </w:tcPr>
          <w:p w14:paraId="614A79B3" w14:textId="77777777" w:rsidR="006F41C9" w:rsidRPr="00042094" w:rsidRDefault="006F41C9" w:rsidP="00984328">
            <w:pPr>
              <w:pStyle w:val="TAC"/>
            </w:pPr>
            <w:r w:rsidRPr="00042094">
              <w:lastRenderedPageBreak/>
              <w:t>8</w:t>
            </w:r>
          </w:p>
        </w:tc>
        <w:tc>
          <w:tcPr>
            <w:tcW w:w="709" w:type="dxa"/>
            <w:hideMark/>
          </w:tcPr>
          <w:p w14:paraId="012BAA90" w14:textId="77777777" w:rsidR="006F41C9" w:rsidRPr="00042094" w:rsidRDefault="006F41C9" w:rsidP="00984328">
            <w:pPr>
              <w:pStyle w:val="TAC"/>
            </w:pPr>
            <w:r w:rsidRPr="00042094">
              <w:t>7</w:t>
            </w:r>
          </w:p>
        </w:tc>
        <w:tc>
          <w:tcPr>
            <w:tcW w:w="709" w:type="dxa"/>
            <w:hideMark/>
          </w:tcPr>
          <w:p w14:paraId="033B0453" w14:textId="77777777" w:rsidR="006F41C9" w:rsidRPr="00042094" w:rsidRDefault="006F41C9" w:rsidP="00984328">
            <w:pPr>
              <w:pStyle w:val="TAC"/>
            </w:pPr>
            <w:r w:rsidRPr="00042094">
              <w:t>6</w:t>
            </w:r>
          </w:p>
        </w:tc>
        <w:tc>
          <w:tcPr>
            <w:tcW w:w="709" w:type="dxa"/>
            <w:hideMark/>
          </w:tcPr>
          <w:p w14:paraId="0A218580" w14:textId="77777777" w:rsidR="006F41C9" w:rsidRPr="00042094" w:rsidRDefault="006F41C9" w:rsidP="00984328">
            <w:pPr>
              <w:pStyle w:val="TAC"/>
            </w:pPr>
            <w:r w:rsidRPr="00042094">
              <w:t>5</w:t>
            </w:r>
          </w:p>
        </w:tc>
        <w:tc>
          <w:tcPr>
            <w:tcW w:w="709" w:type="dxa"/>
            <w:hideMark/>
          </w:tcPr>
          <w:p w14:paraId="430B37F5" w14:textId="77777777" w:rsidR="006F41C9" w:rsidRPr="00042094" w:rsidRDefault="006F41C9" w:rsidP="00984328">
            <w:pPr>
              <w:pStyle w:val="TAC"/>
            </w:pPr>
            <w:r w:rsidRPr="00042094">
              <w:t>4</w:t>
            </w:r>
          </w:p>
        </w:tc>
        <w:tc>
          <w:tcPr>
            <w:tcW w:w="709" w:type="dxa"/>
            <w:hideMark/>
          </w:tcPr>
          <w:p w14:paraId="206E82E7" w14:textId="77777777" w:rsidR="006F41C9" w:rsidRPr="00042094" w:rsidRDefault="006F41C9" w:rsidP="00984328">
            <w:pPr>
              <w:pStyle w:val="TAC"/>
            </w:pPr>
            <w:r w:rsidRPr="00042094">
              <w:t>3</w:t>
            </w:r>
          </w:p>
        </w:tc>
        <w:tc>
          <w:tcPr>
            <w:tcW w:w="709" w:type="dxa"/>
            <w:hideMark/>
          </w:tcPr>
          <w:p w14:paraId="4AA08A92" w14:textId="77777777" w:rsidR="006F41C9" w:rsidRPr="00042094" w:rsidRDefault="006F41C9" w:rsidP="00984328">
            <w:pPr>
              <w:pStyle w:val="TAC"/>
            </w:pPr>
            <w:r w:rsidRPr="00042094">
              <w:t>2</w:t>
            </w:r>
          </w:p>
        </w:tc>
        <w:tc>
          <w:tcPr>
            <w:tcW w:w="709" w:type="dxa"/>
            <w:hideMark/>
          </w:tcPr>
          <w:p w14:paraId="0BF0D4CA" w14:textId="77777777" w:rsidR="006F41C9" w:rsidRPr="00042094" w:rsidRDefault="006F41C9" w:rsidP="00984328">
            <w:pPr>
              <w:pStyle w:val="TAC"/>
            </w:pPr>
            <w:r w:rsidRPr="00042094">
              <w:t>1</w:t>
            </w:r>
          </w:p>
        </w:tc>
        <w:tc>
          <w:tcPr>
            <w:tcW w:w="1346" w:type="dxa"/>
          </w:tcPr>
          <w:p w14:paraId="31200361" w14:textId="77777777" w:rsidR="006F41C9" w:rsidRPr="00042094" w:rsidRDefault="006F41C9" w:rsidP="00984328">
            <w:pPr>
              <w:pStyle w:val="TAL"/>
            </w:pPr>
          </w:p>
        </w:tc>
      </w:tr>
      <w:tr w:rsidR="006F41C9" w:rsidRPr="00042094" w14:paraId="7037E3F6"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7E18" w14:textId="77777777" w:rsidR="006F41C9" w:rsidRPr="00042094" w:rsidRDefault="006F41C9" w:rsidP="00984328">
            <w:pPr>
              <w:pStyle w:val="TAC"/>
              <w:rPr>
                <w:noProof/>
              </w:rPr>
            </w:pPr>
          </w:p>
          <w:p w14:paraId="219C4D8A"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w:t>
            </w:r>
            <w:r w:rsidRPr="00042094">
              <w:t xml:space="preserve"> </w:t>
            </w:r>
            <w:r w:rsidRPr="00042094">
              <w:rPr>
                <w:noProof/>
              </w:rPr>
              <w:t>contents</w:t>
            </w:r>
          </w:p>
        </w:tc>
        <w:tc>
          <w:tcPr>
            <w:tcW w:w="1346" w:type="dxa"/>
          </w:tcPr>
          <w:p w14:paraId="0457737D" w14:textId="77777777" w:rsidR="006F41C9" w:rsidRPr="00042094" w:rsidRDefault="006F41C9" w:rsidP="00984328">
            <w:pPr>
              <w:pStyle w:val="TAL"/>
            </w:pPr>
            <w:r w:rsidRPr="00042094">
              <w:t>octet o</w:t>
            </w:r>
            <w:r>
              <w:t>200</w:t>
            </w:r>
            <w:r w:rsidRPr="00042094">
              <w:t>+</w:t>
            </w:r>
            <w:r>
              <w:t>1</w:t>
            </w:r>
          </w:p>
          <w:p w14:paraId="29F63969" w14:textId="77777777" w:rsidR="006F41C9" w:rsidRPr="00042094" w:rsidRDefault="006F41C9" w:rsidP="00984328">
            <w:pPr>
              <w:pStyle w:val="TAL"/>
            </w:pPr>
          </w:p>
          <w:p w14:paraId="6605310E" w14:textId="77777777" w:rsidR="006F41C9" w:rsidRPr="00042094" w:rsidRDefault="006F41C9" w:rsidP="00984328">
            <w:pPr>
              <w:pStyle w:val="TAL"/>
            </w:pPr>
            <w:r w:rsidRPr="00042094">
              <w:t>octet o</w:t>
            </w:r>
            <w:r>
              <w:t>200</w:t>
            </w:r>
            <w:r w:rsidRPr="00042094">
              <w:t>+</w:t>
            </w:r>
            <w:r>
              <w:t>2</w:t>
            </w:r>
          </w:p>
        </w:tc>
      </w:tr>
      <w:tr w:rsidR="006F41C9" w:rsidRPr="00042094" w14:paraId="7F1739C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5A91" w14:textId="77777777" w:rsidR="006F41C9" w:rsidRPr="00042094" w:rsidRDefault="006F41C9" w:rsidP="00984328">
            <w:pPr>
              <w:pStyle w:val="TAC"/>
            </w:pPr>
          </w:p>
          <w:p w14:paraId="1F6C2C71" w14:textId="77777777" w:rsidR="006F41C9" w:rsidRDefault="006F41C9" w:rsidP="00984328">
            <w:pPr>
              <w:pStyle w:val="TAC"/>
            </w:pPr>
            <w:r>
              <w:t>V2X service identifiers</w:t>
            </w:r>
          </w:p>
          <w:p w14:paraId="13F1B4A2" w14:textId="77777777" w:rsidR="006F41C9" w:rsidRPr="00042094" w:rsidRDefault="006F41C9" w:rsidP="00984328">
            <w:pPr>
              <w:pStyle w:val="TAC"/>
            </w:pPr>
          </w:p>
        </w:tc>
        <w:tc>
          <w:tcPr>
            <w:tcW w:w="1346" w:type="dxa"/>
            <w:tcBorders>
              <w:top w:val="nil"/>
              <w:left w:val="single" w:sz="6" w:space="0" w:color="auto"/>
              <w:bottom w:val="nil"/>
              <w:right w:val="nil"/>
            </w:tcBorders>
          </w:tcPr>
          <w:p w14:paraId="3AAB6C90" w14:textId="77777777" w:rsidR="006F41C9" w:rsidRPr="00042094" w:rsidRDefault="006F41C9" w:rsidP="00984328">
            <w:pPr>
              <w:pStyle w:val="TAL"/>
            </w:pPr>
            <w:r w:rsidRPr="00042094">
              <w:t>octet o</w:t>
            </w:r>
            <w:r>
              <w:t>200</w:t>
            </w:r>
            <w:r w:rsidRPr="00042094">
              <w:t>+</w:t>
            </w:r>
            <w:r>
              <w:t>3</w:t>
            </w:r>
          </w:p>
          <w:p w14:paraId="5D70B59D" w14:textId="77777777" w:rsidR="006F41C9" w:rsidRPr="00042094" w:rsidRDefault="006F41C9" w:rsidP="00984328">
            <w:pPr>
              <w:pStyle w:val="TAL"/>
            </w:pPr>
          </w:p>
          <w:p w14:paraId="47F4380E" w14:textId="77777777" w:rsidR="006F41C9" w:rsidRPr="00042094" w:rsidRDefault="006F41C9" w:rsidP="00984328">
            <w:pPr>
              <w:pStyle w:val="TAL"/>
            </w:pPr>
            <w:r w:rsidRPr="00042094">
              <w:t>octet o</w:t>
            </w:r>
            <w:r>
              <w:t>203</w:t>
            </w:r>
          </w:p>
        </w:tc>
      </w:tr>
      <w:tr w:rsidR="006F41C9" w:rsidRPr="00042094" w14:paraId="4E03979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FF563" w14:textId="77777777" w:rsidR="006F41C9" w:rsidRPr="00042094" w:rsidRDefault="006F41C9" w:rsidP="00984328">
            <w:pPr>
              <w:pStyle w:val="TAC"/>
            </w:pPr>
          </w:p>
          <w:p w14:paraId="3445A112" w14:textId="77777777" w:rsidR="006F41C9" w:rsidRPr="00042094" w:rsidRDefault="006F41C9" w:rsidP="00984328">
            <w:pPr>
              <w:pStyle w:val="TAC"/>
            </w:pPr>
            <w:r>
              <w:t>LCS QoS class</w:t>
            </w:r>
          </w:p>
        </w:tc>
        <w:tc>
          <w:tcPr>
            <w:tcW w:w="1346" w:type="dxa"/>
            <w:tcBorders>
              <w:top w:val="nil"/>
              <w:left w:val="single" w:sz="6" w:space="0" w:color="auto"/>
              <w:bottom w:val="nil"/>
              <w:right w:val="nil"/>
            </w:tcBorders>
          </w:tcPr>
          <w:p w14:paraId="6E40FBAA" w14:textId="77777777" w:rsidR="006F41C9" w:rsidRPr="00042094" w:rsidRDefault="006F41C9" w:rsidP="00984328">
            <w:pPr>
              <w:pStyle w:val="TAL"/>
            </w:pPr>
            <w:r w:rsidRPr="00042094">
              <w:t>octet o</w:t>
            </w:r>
            <w:r>
              <w:t>203</w:t>
            </w:r>
            <w:r w:rsidRPr="00042094">
              <w:t>+</w:t>
            </w:r>
            <w:r>
              <w:t>1</w:t>
            </w:r>
          </w:p>
        </w:tc>
      </w:tr>
      <w:tr w:rsidR="006F41C9" w:rsidRPr="00042094" w14:paraId="759B1BD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DAD51D" w14:textId="77777777" w:rsidR="006F41C9" w:rsidRDefault="006F41C9" w:rsidP="00984328">
            <w:pPr>
              <w:pStyle w:val="TAC"/>
            </w:pPr>
          </w:p>
          <w:p w14:paraId="382EBD43" w14:textId="77777777" w:rsidR="006F41C9" w:rsidRPr="00042094" w:rsidRDefault="006F41C9" w:rsidP="00984328">
            <w:pPr>
              <w:pStyle w:val="TAC"/>
            </w:pPr>
            <w:r>
              <w:rPr>
                <w:rFonts w:hint="eastAsia"/>
                <w:lang w:eastAsia="zh-CN"/>
              </w:rPr>
              <w:t>Respons</w:t>
            </w:r>
            <w:r>
              <w:t>e time</w:t>
            </w:r>
          </w:p>
        </w:tc>
        <w:tc>
          <w:tcPr>
            <w:tcW w:w="1346" w:type="dxa"/>
            <w:tcBorders>
              <w:top w:val="nil"/>
              <w:left w:val="single" w:sz="6" w:space="0" w:color="auto"/>
              <w:bottom w:val="nil"/>
              <w:right w:val="nil"/>
            </w:tcBorders>
          </w:tcPr>
          <w:p w14:paraId="741F7367" w14:textId="77777777" w:rsidR="006F41C9" w:rsidRPr="00042094" w:rsidRDefault="006F41C9" w:rsidP="00984328">
            <w:pPr>
              <w:pStyle w:val="TAL"/>
            </w:pPr>
            <w:r w:rsidRPr="00042094">
              <w:t>octet o</w:t>
            </w:r>
            <w:r>
              <w:t>203</w:t>
            </w:r>
            <w:r w:rsidRPr="00042094">
              <w:t>+</w:t>
            </w:r>
            <w:r>
              <w:t>2</w:t>
            </w:r>
          </w:p>
        </w:tc>
      </w:tr>
      <w:tr w:rsidR="006F41C9" w:rsidRPr="00042094" w14:paraId="58F8931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911C0" w14:textId="77777777" w:rsidR="006F41C9" w:rsidRDefault="006F41C9" w:rsidP="00984328">
            <w:pPr>
              <w:pStyle w:val="TAC"/>
            </w:pPr>
          </w:p>
          <w:p w14:paraId="577AE790" w14:textId="77777777" w:rsidR="006F41C9" w:rsidRPr="00042094" w:rsidRDefault="006F41C9" w:rsidP="00984328">
            <w:pPr>
              <w:pStyle w:val="TAC"/>
            </w:pPr>
            <w:r>
              <w:t>Horizontal accuracy</w:t>
            </w:r>
          </w:p>
        </w:tc>
        <w:tc>
          <w:tcPr>
            <w:tcW w:w="1346" w:type="dxa"/>
            <w:tcBorders>
              <w:top w:val="nil"/>
              <w:left w:val="single" w:sz="6" w:space="0" w:color="auto"/>
              <w:bottom w:val="nil"/>
              <w:right w:val="nil"/>
            </w:tcBorders>
          </w:tcPr>
          <w:p w14:paraId="21125FF9" w14:textId="77777777" w:rsidR="006F41C9" w:rsidRPr="00042094" w:rsidRDefault="006F41C9" w:rsidP="00984328">
            <w:pPr>
              <w:pStyle w:val="TAL"/>
            </w:pPr>
            <w:r w:rsidRPr="00042094">
              <w:t>octet o</w:t>
            </w:r>
            <w:r>
              <w:t>203</w:t>
            </w:r>
            <w:r w:rsidRPr="00042094">
              <w:t>+</w:t>
            </w:r>
            <w:r>
              <w:t>3</w:t>
            </w:r>
          </w:p>
        </w:tc>
      </w:tr>
      <w:tr w:rsidR="006F41C9" w:rsidRPr="00042094" w14:paraId="30ACEA9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2EFB8B" w14:textId="77777777" w:rsidR="006F41C9" w:rsidRDefault="006F41C9" w:rsidP="00984328">
            <w:pPr>
              <w:pStyle w:val="TAC"/>
            </w:pPr>
          </w:p>
          <w:p w14:paraId="4C74F3D0" w14:textId="77777777" w:rsidR="006F41C9" w:rsidRDefault="006F41C9" w:rsidP="00984328">
            <w:pPr>
              <w:pStyle w:val="TAC"/>
            </w:pPr>
            <w:r>
              <w:t>Vertical accuracy</w:t>
            </w:r>
          </w:p>
        </w:tc>
        <w:tc>
          <w:tcPr>
            <w:tcW w:w="1346" w:type="dxa"/>
            <w:tcBorders>
              <w:top w:val="nil"/>
              <w:left w:val="single" w:sz="6" w:space="0" w:color="auto"/>
              <w:bottom w:val="nil"/>
              <w:right w:val="nil"/>
            </w:tcBorders>
          </w:tcPr>
          <w:p w14:paraId="3DBA571E" w14:textId="77777777" w:rsidR="006F41C9" w:rsidRPr="00042094" w:rsidRDefault="006F41C9" w:rsidP="00984328">
            <w:pPr>
              <w:pStyle w:val="TAL"/>
            </w:pPr>
            <w:r w:rsidRPr="00042094">
              <w:t>octet o</w:t>
            </w:r>
            <w:r>
              <w:t>203</w:t>
            </w:r>
            <w:r w:rsidRPr="00042094">
              <w:t>+</w:t>
            </w:r>
            <w:r>
              <w:t>4</w:t>
            </w:r>
          </w:p>
        </w:tc>
      </w:tr>
      <w:tr w:rsidR="006F41C9" w:rsidRPr="00042094" w14:paraId="591493D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0BB1B" w14:textId="77777777" w:rsidR="006F41C9" w:rsidRDefault="006F41C9" w:rsidP="00984328">
            <w:pPr>
              <w:pStyle w:val="TAC"/>
            </w:pPr>
          </w:p>
          <w:p w14:paraId="3B06FE9C" w14:textId="77777777" w:rsidR="006F41C9" w:rsidRDefault="006F41C9" w:rsidP="00984328">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16626DA2" w14:textId="77777777" w:rsidR="006F41C9" w:rsidRPr="00042094" w:rsidRDefault="006F41C9" w:rsidP="00984328">
            <w:pPr>
              <w:pStyle w:val="TAL"/>
            </w:pPr>
            <w:r w:rsidRPr="00042094">
              <w:t>octet o</w:t>
            </w:r>
            <w:r>
              <w:t>203</w:t>
            </w:r>
            <w:r w:rsidRPr="00042094">
              <w:t>+</w:t>
            </w:r>
            <w:r>
              <w:t>5</w:t>
            </w:r>
          </w:p>
        </w:tc>
      </w:tr>
      <w:tr w:rsidR="006F41C9" w:rsidRPr="00042094" w14:paraId="444D45D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8EE49" w14:textId="77777777" w:rsidR="006F41C9" w:rsidRDefault="006F41C9" w:rsidP="00984328">
            <w:pPr>
              <w:pStyle w:val="TAC"/>
            </w:pPr>
          </w:p>
          <w:p w14:paraId="0B5A2311" w14:textId="77777777" w:rsidR="006F41C9" w:rsidRDefault="006F41C9" w:rsidP="00984328">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BFFEDAA" w14:textId="77777777" w:rsidR="006F41C9" w:rsidRPr="00042094" w:rsidRDefault="006F41C9" w:rsidP="00984328">
            <w:pPr>
              <w:pStyle w:val="TAL"/>
            </w:pPr>
            <w:r w:rsidRPr="00042094">
              <w:t>octet o</w:t>
            </w:r>
            <w:r>
              <w:t>203</w:t>
            </w:r>
            <w:r w:rsidRPr="00042094">
              <w:t>+</w:t>
            </w:r>
            <w:r>
              <w:t>6</w:t>
            </w:r>
          </w:p>
        </w:tc>
      </w:tr>
      <w:tr w:rsidR="006F41C9" w:rsidRPr="00042094" w14:paraId="5F0894E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DDE1D" w14:textId="77777777" w:rsidR="006F41C9" w:rsidRDefault="006F41C9" w:rsidP="00984328">
            <w:pPr>
              <w:pStyle w:val="TAC"/>
            </w:pPr>
          </w:p>
          <w:p w14:paraId="6EBEEC87" w14:textId="77777777" w:rsidR="006F41C9" w:rsidRDefault="006F41C9" w:rsidP="00984328">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2D84E9C2" w14:textId="77777777" w:rsidR="006F41C9" w:rsidRPr="00042094" w:rsidRDefault="006F41C9" w:rsidP="00984328">
            <w:pPr>
              <w:pStyle w:val="TAL"/>
            </w:pPr>
            <w:r w:rsidRPr="00042094">
              <w:t>octet o</w:t>
            </w:r>
            <w:r>
              <w:t>203</w:t>
            </w:r>
            <w:r w:rsidRPr="00042094">
              <w:t>+</w:t>
            </w:r>
            <w:r>
              <w:t>7</w:t>
            </w:r>
          </w:p>
        </w:tc>
      </w:tr>
      <w:tr w:rsidR="006F41C9" w:rsidRPr="00042094" w14:paraId="5192EA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459BE3" w14:textId="77777777" w:rsidR="006F41C9" w:rsidRDefault="006F41C9" w:rsidP="00984328">
            <w:pPr>
              <w:pStyle w:val="TAC"/>
            </w:pPr>
          </w:p>
          <w:p w14:paraId="747A4D38" w14:textId="77777777" w:rsidR="006F41C9" w:rsidRDefault="006F41C9" w:rsidP="00984328">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12F163EB" w14:textId="77777777" w:rsidR="006F41C9" w:rsidRPr="00042094" w:rsidRDefault="006F41C9" w:rsidP="00984328">
            <w:pPr>
              <w:pStyle w:val="TAL"/>
            </w:pPr>
            <w:r w:rsidRPr="00042094">
              <w:t>octet o</w:t>
            </w:r>
            <w:r>
              <w:t>203</w:t>
            </w:r>
            <w:r w:rsidRPr="00042094">
              <w:t>+</w:t>
            </w:r>
            <w:r>
              <w:t>8</w:t>
            </w:r>
          </w:p>
        </w:tc>
      </w:tr>
      <w:tr w:rsidR="006F41C9" w:rsidRPr="00042094" w14:paraId="529E96A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3C8481" w14:textId="77777777" w:rsidR="006F41C9" w:rsidRDefault="006F41C9" w:rsidP="00984328">
            <w:pPr>
              <w:pStyle w:val="TAC"/>
            </w:pPr>
          </w:p>
          <w:p w14:paraId="08B41093" w14:textId="77777777" w:rsidR="006F41C9" w:rsidRDefault="006F41C9" w:rsidP="00984328">
            <w:pPr>
              <w:pStyle w:val="TAC"/>
            </w:pPr>
            <w:r>
              <w:rPr>
                <w:rFonts w:hint="eastAsia"/>
                <w:lang w:eastAsia="zh-CN"/>
              </w:rPr>
              <w:t>Range</w:t>
            </w:r>
          </w:p>
        </w:tc>
        <w:tc>
          <w:tcPr>
            <w:tcW w:w="1346" w:type="dxa"/>
            <w:tcBorders>
              <w:top w:val="nil"/>
              <w:left w:val="single" w:sz="6" w:space="0" w:color="auto"/>
              <w:bottom w:val="nil"/>
              <w:right w:val="nil"/>
            </w:tcBorders>
          </w:tcPr>
          <w:p w14:paraId="7EEC845B" w14:textId="77777777" w:rsidR="006F41C9" w:rsidRPr="00042094" w:rsidRDefault="006F41C9" w:rsidP="00984328">
            <w:pPr>
              <w:pStyle w:val="TAL"/>
            </w:pPr>
            <w:r w:rsidRPr="00042094">
              <w:t>octet o</w:t>
            </w:r>
            <w:r>
              <w:t>203</w:t>
            </w:r>
            <w:r w:rsidRPr="00042094">
              <w:t>+</w:t>
            </w:r>
            <w:r>
              <w:t>9 = o201</w:t>
            </w:r>
          </w:p>
        </w:tc>
      </w:tr>
    </w:tbl>
    <w:p w14:paraId="2906B81F" w14:textId="1F74218E" w:rsidR="006F41C9" w:rsidRDefault="006F41C9" w:rsidP="006F41C9">
      <w:pPr>
        <w:pStyle w:val="TF"/>
      </w:pPr>
      <w:r w:rsidRPr="00042094">
        <w:t>Figure </w:t>
      </w:r>
      <w:r w:rsidR="0036239D">
        <w:t>11</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1D2583B" w14:textId="45380FAA" w:rsidR="006F41C9" w:rsidRPr="00890A90" w:rsidRDefault="006F41C9" w:rsidP="006F41C9">
      <w:pPr>
        <w:pStyle w:val="TH"/>
      </w:pPr>
      <w:r w:rsidRPr="00042094">
        <w:t>Table </w:t>
      </w:r>
      <w:r w:rsidR="0036239D">
        <w:t>11</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053AD7A2" w14:textId="77777777" w:rsidTr="00984328">
        <w:trPr>
          <w:cantSplit/>
          <w:jc w:val="center"/>
        </w:trPr>
        <w:tc>
          <w:tcPr>
            <w:tcW w:w="7094" w:type="dxa"/>
            <w:hideMark/>
          </w:tcPr>
          <w:p w14:paraId="7D8F702D"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o200+3 to o203)</w:t>
            </w:r>
            <w:r w:rsidRPr="00042094">
              <w:t>:</w:t>
            </w:r>
          </w:p>
          <w:p w14:paraId="02CF56A7" w14:textId="157E6D00"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36239D">
              <w:t>11</w:t>
            </w:r>
            <w:r w:rsidRPr="00042094">
              <w:t>.2.</w:t>
            </w:r>
            <w:r>
              <w:t>16</w:t>
            </w:r>
            <w:r w:rsidRPr="00042094">
              <w:t xml:space="preserve"> and table </w:t>
            </w:r>
            <w:r w:rsidR="0036239D">
              <w:t>11</w:t>
            </w:r>
            <w:r w:rsidRPr="00042094">
              <w:t>.2.</w:t>
            </w:r>
            <w:r>
              <w:t>16 and includes the</w:t>
            </w:r>
            <w:r>
              <w:rPr>
                <w:rFonts w:hint="eastAsia"/>
                <w:lang w:eastAsia="zh-CN"/>
              </w:rPr>
              <w:t xml:space="preserve"> V</w:t>
            </w:r>
            <w:r>
              <w:rPr>
                <w:lang w:eastAsia="zh-CN"/>
              </w:rPr>
              <w:t>2X service</w:t>
            </w:r>
            <w:r w:rsidRPr="00DE1BA2">
              <w:t xml:space="preserve"> identifier</w:t>
            </w:r>
            <w:r>
              <w:t>s.</w:t>
            </w:r>
          </w:p>
          <w:p w14:paraId="673C093A" w14:textId="77777777" w:rsidR="006F41C9" w:rsidRPr="00042094" w:rsidRDefault="006F41C9" w:rsidP="00984328">
            <w:pPr>
              <w:pStyle w:val="TAL"/>
              <w:rPr>
                <w:noProof/>
              </w:rPr>
            </w:pPr>
          </w:p>
        </w:tc>
      </w:tr>
      <w:tr w:rsidR="006F41C9" w:rsidRPr="00042094" w14:paraId="0E468796" w14:textId="77777777" w:rsidTr="00984328">
        <w:trPr>
          <w:cantSplit/>
          <w:jc w:val="center"/>
        </w:trPr>
        <w:tc>
          <w:tcPr>
            <w:tcW w:w="7094" w:type="dxa"/>
          </w:tcPr>
          <w:p w14:paraId="3D6F1900" w14:textId="77777777" w:rsidR="006F41C9" w:rsidRDefault="006F41C9" w:rsidP="00984328">
            <w:pPr>
              <w:pStyle w:val="TAL"/>
              <w:rPr>
                <w:lang w:eastAsia="zh-CN"/>
              </w:rPr>
            </w:pPr>
            <w:r>
              <w:rPr>
                <w:lang w:eastAsia="zh-CN"/>
              </w:rPr>
              <w:t>LCS QoS class (octet o203+1):</w:t>
            </w:r>
          </w:p>
          <w:p w14:paraId="6A1EE2D9" w14:textId="77777777" w:rsidR="006F41C9" w:rsidRDefault="006F41C9" w:rsidP="00984328">
            <w:pPr>
              <w:pStyle w:val="TAL"/>
              <w:rPr>
                <w:lang w:eastAsia="zh-CN"/>
              </w:rPr>
            </w:pPr>
            <w:r>
              <w:rPr>
                <w:lang w:eastAsia="zh-CN"/>
              </w:rPr>
              <w:t>Bits</w:t>
            </w:r>
          </w:p>
          <w:p w14:paraId="3DF19478" w14:textId="77777777" w:rsidR="006F41C9" w:rsidRPr="000737E6" w:rsidRDefault="006F41C9" w:rsidP="00984328">
            <w:pPr>
              <w:pStyle w:val="TAL"/>
              <w:rPr>
                <w:b/>
              </w:rPr>
            </w:pPr>
            <w:r w:rsidRPr="000737E6">
              <w:rPr>
                <w:b/>
              </w:rPr>
              <w:t>8 7 6 5 4 3 2 1</w:t>
            </w:r>
          </w:p>
          <w:p w14:paraId="77D9A02C"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72E2BD5B" w14:textId="77777777" w:rsidR="006F41C9" w:rsidRDefault="006F41C9" w:rsidP="00984328">
            <w:pPr>
              <w:pStyle w:val="TAL"/>
              <w:rPr>
                <w:lang w:eastAsia="ja-JP"/>
              </w:rPr>
            </w:pPr>
            <w:r w:rsidRPr="000737E6">
              <w:rPr>
                <w:lang w:eastAsia="ja-JP"/>
              </w:rPr>
              <w:t>0 0 0 0 0 0 0 1</w:t>
            </w:r>
            <w:r>
              <w:rPr>
                <w:lang w:eastAsia="ja-JP"/>
              </w:rPr>
              <w:tab/>
              <w:t>Best effort class</w:t>
            </w:r>
          </w:p>
          <w:p w14:paraId="7F87322F"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Multiple QoS class</w:t>
            </w:r>
          </w:p>
          <w:p w14:paraId="009D251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Assured class</w:t>
            </w:r>
          </w:p>
          <w:p w14:paraId="27A4D27A" w14:textId="77777777" w:rsidR="006F41C9" w:rsidRDefault="006F41C9" w:rsidP="00984328">
            <w:pPr>
              <w:pStyle w:val="TAL"/>
              <w:rPr>
                <w:lang w:eastAsia="zh-CN"/>
              </w:rPr>
            </w:pPr>
            <w:r>
              <w:rPr>
                <w:rFonts w:hint="eastAsia"/>
                <w:lang w:eastAsia="zh-CN"/>
              </w:rPr>
              <w:t>T</w:t>
            </w:r>
            <w:r>
              <w:rPr>
                <w:lang w:eastAsia="zh-CN"/>
              </w:rPr>
              <w:t>he other values are spare.</w:t>
            </w:r>
          </w:p>
          <w:p w14:paraId="792B541B" w14:textId="77777777" w:rsidR="006F41C9" w:rsidRPr="00940ACF" w:rsidRDefault="006F41C9" w:rsidP="00984328">
            <w:pPr>
              <w:pStyle w:val="TAL"/>
              <w:rPr>
                <w:lang w:eastAsia="zh-CN"/>
              </w:rPr>
            </w:pPr>
          </w:p>
        </w:tc>
      </w:tr>
      <w:tr w:rsidR="006F41C9" w:rsidRPr="00042094" w14:paraId="030EB47C" w14:textId="77777777" w:rsidTr="00984328">
        <w:trPr>
          <w:cantSplit/>
          <w:jc w:val="center"/>
        </w:trPr>
        <w:tc>
          <w:tcPr>
            <w:tcW w:w="7094" w:type="dxa"/>
          </w:tcPr>
          <w:p w14:paraId="42CC336C" w14:textId="77777777" w:rsidR="006F41C9" w:rsidRDefault="006F41C9" w:rsidP="00984328">
            <w:pPr>
              <w:pStyle w:val="TAL"/>
              <w:rPr>
                <w:lang w:eastAsia="zh-CN"/>
              </w:rPr>
            </w:pPr>
            <w:r>
              <w:rPr>
                <w:rFonts w:hint="eastAsia"/>
                <w:lang w:eastAsia="zh-CN"/>
              </w:rPr>
              <w:t>R</w:t>
            </w:r>
            <w:r>
              <w:rPr>
                <w:lang w:eastAsia="zh-CN"/>
              </w:rPr>
              <w:t>esponse time (octet o203+2):</w:t>
            </w:r>
          </w:p>
          <w:p w14:paraId="2EDD9D56" w14:textId="77777777" w:rsidR="006F41C9" w:rsidRDefault="006F41C9" w:rsidP="00984328">
            <w:pPr>
              <w:pStyle w:val="TAL"/>
              <w:rPr>
                <w:lang w:eastAsia="zh-CN"/>
              </w:rPr>
            </w:pPr>
            <w:r>
              <w:rPr>
                <w:lang w:eastAsia="zh-CN"/>
              </w:rPr>
              <w:t>Bits</w:t>
            </w:r>
          </w:p>
          <w:p w14:paraId="06E9C3B0" w14:textId="77777777" w:rsidR="006F41C9" w:rsidRPr="000737E6" w:rsidRDefault="006F41C9" w:rsidP="00984328">
            <w:pPr>
              <w:pStyle w:val="TAL"/>
              <w:rPr>
                <w:b/>
              </w:rPr>
            </w:pPr>
            <w:r w:rsidRPr="000737E6">
              <w:rPr>
                <w:b/>
              </w:rPr>
              <w:t>8 7 6 5 4 3 2 1</w:t>
            </w:r>
          </w:p>
          <w:p w14:paraId="5104E970"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447C57DC" w14:textId="77777777" w:rsidR="006F41C9" w:rsidRDefault="006F41C9" w:rsidP="00984328">
            <w:pPr>
              <w:pStyle w:val="TAL"/>
              <w:rPr>
                <w:lang w:eastAsia="ja-JP"/>
              </w:rPr>
            </w:pPr>
            <w:r w:rsidRPr="000737E6">
              <w:rPr>
                <w:lang w:eastAsia="ja-JP"/>
              </w:rPr>
              <w:t>0 0 0 0 0 0 0 1</w:t>
            </w:r>
            <w:r>
              <w:rPr>
                <w:lang w:eastAsia="ja-JP"/>
              </w:rPr>
              <w:tab/>
              <w:t>No delay</w:t>
            </w:r>
          </w:p>
          <w:p w14:paraId="71437B85" w14:textId="77777777" w:rsidR="006F41C9" w:rsidRDefault="006F41C9" w:rsidP="00984328">
            <w:pPr>
              <w:pStyle w:val="TAL"/>
              <w:rPr>
                <w:lang w:eastAsia="zh-CN"/>
              </w:rPr>
            </w:pPr>
            <w:r>
              <w:rPr>
                <w:rFonts w:hint="eastAsia"/>
                <w:lang w:eastAsia="zh-CN"/>
              </w:rPr>
              <w:t>0</w:t>
            </w:r>
            <w:r>
              <w:rPr>
                <w:lang w:eastAsia="zh-CN"/>
              </w:rPr>
              <w:t xml:space="preserve"> 0 0 0 0 0 1 0</w:t>
            </w:r>
            <w:r>
              <w:rPr>
                <w:lang w:eastAsia="zh-CN"/>
              </w:rPr>
              <w:tab/>
              <w:t>Low delay</w:t>
            </w:r>
          </w:p>
          <w:p w14:paraId="44E68D09" w14:textId="77777777" w:rsidR="006F41C9" w:rsidRDefault="006F41C9" w:rsidP="00984328">
            <w:pPr>
              <w:pStyle w:val="TAL"/>
              <w:rPr>
                <w:lang w:eastAsia="zh-CN"/>
              </w:rPr>
            </w:pPr>
            <w:r>
              <w:rPr>
                <w:rFonts w:hint="eastAsia"/>
                <w:lang w:eastAsia="zh-CN"/>
              </w:rPr>
              <w:t>0</w:t>
            </w:r>
            <w:r>
              <w:rPr>
                <w:lang w:eastAsia="zh-CN"/>
              </w:rPr>
              <w:t xml:space="preserve"> 0 0 0 0 0 1 1</w:t>
            </w:r>
            <w:r>
              <w:rPr>
                <w:lang w:eastAsia="zh-CN"/>
              </w:rPr>
              <w:tab/>
              <w:t>Delay tolerant</w:t>
            </w:r>
          </w:p>
          <w:p w14:paraId="5BBD6583" w14:textId="77777777" w:rsidR="006F41C9" w:rsidRDefault="006F41C9" w:rsidP="00984328">
            <w:pPr>
              <w:pStyle w:val="TAL"/>
              <w:rPr>
                <w:lang w:eastAsia="zh-CN"/>
              </w:rPr>
            </w:pPr>
            <w:r>
              <w:rPr>
                <w:rFonts w:hint="eastAsia"/>
                <w:lang w:eastAsia="zh-CN"/>
              </w:rPr>
              <w:t>T</w:t>
            </w:r>
            <w:r>
              <w:rPr>
                <w:lang w:eastAsia="zh-CN"/>
              </w:rPr>
              <w:t>he other values are spare.</w:t>
            </w:r>
          </w:p>
          <w:p w14:paraId="0BEC4B3A" w14:textId="77777777" w:rsidR="006F41C9" w:rsidRPr="004E1A36" w:rsidRDefault="006F41C9" w:rsidP="00984328">
            <w:pPr>
              <w:pStyle w:val="TAL"/>
              <w:rPr>
                <w:lang w:eastAsia="zh-CN"/>
              </w:rPr>
            </w:pPr>
          </w:p>
        </w:tc>
      </w:tr>
      <w:tr w:rsidR="006F41C9" w:rsidRPr="00042094" w14:paraId="3805C1AF" w14:textId="77777777" w:rsidTr="00984328">
        <w:trPr>
          <w:cantSplit/>
          <w:jc w:val="center"/>
        </w:trPr>
        <w:tc>
          <w:tcPr>
            <w:tcW w:w="7094" w:type="dxa"/>
          </w:tcPr>
          <w:p w14:paraId="662EA64D" w14:textId="77777777" w:rsidR="006F41C9" w:rsidRDefault="006F41C9" w:rsidP="00984328">
            <w:pPr>
              <w:pStyle w:val="TAL"/>
              <w:rPr>
                <w:lang w:eastAsia="zh-CN"/>
              </w:rPr>
            </w:pPr>
            <w:r>
              <w:rPr>
                <w:rFonts w:hint="eastAsia"/>
                <w:lang w:eastAsia="zh-CN"/>
              </w:rPr>
              <w:t>A</w:t>
            </w:r>
            <w:r>
              <w:rPr>
                <w:lang w:eastAsia="zh-CN"/>
              </w:rPr>
              <w:t>ccuracy:</w:t>
            </w:r>
          </w:p>
          <w:p w14:paraId="26AECD17" w14:textId="77777777" w:rsidR="006F41C9" w:rsidRDefault="006F41C9" w:rsidP="00984328">
            <w:pPr>
              <w:pStyle w:val="TAL"/>
              <w:rPr>
                <w:lang w:eastAsia="zh-CN"/>
              </w:rPr>
            </w:pPr>
            <w:r>
              <w:rPr>
                <w:lang w:eastAsia="zh-CN"/>
              </w:rPr>
              <w:t>The accuracy field is a binary encoded value of the accuracy.</w:t>
            </w:r>
          </w:p>
          <w:p w14:paraId="1AFEB22A" w14:textId="77777777" w:rsidR="006F41C9" w:rsidRPr="00556030" w:rsidRDefault="006F41C9" w:rsidP="00984328">
            <w:pPr>
              <w:pStyle w:val="TAL"/>
              <w:rPr>
                <w:lang w:eastAsia="zh-CN"/>
              </w:rPr>
            </w:pPr>
          </w:p>
        </w:tc>
      </w:tr>
      <w:tr w:rsidR="006F41C9" w:rsidRPr="00042094" w14:paraId="588EDA0F" w14:textId="77777777" w:rsidTr="00984328">
        <w:trPr>
          <w:cantSplit/>
          <w:jc w:val="center"/>
        </w:trPr>
        <w:tc>
          <w:tcPr>
            <w:tcW w:w="7094" w:type="dxa"/>
          </w:tcPr>
          <w:p w14:paraId="4FE43AE7" w14:textId="77777777" w:rsidR="006F41C9" w:rsidRDefault="006F41C9" w:rsidP="00984328">
            <w:pPr>
              <w:pStyle w:val="TAL"/>
              <w:rPr>
                <w:lang w:eastAsia="zh-CN"/>
              </w:rPr>
            </w:pPr>
            <w:r>
              <w:rPr>
                <w:rFonts w:hint="eastAsia"/>
                <w:lang w:eastAsia="zh-CN"/>
              </w:rPr>
              <w:t>R</w:t>
            </w:r>
            <w:r>
              <w:rPr>
                <w:lang w:eastAsia="zh-CN"/>
              </w:rPr>
              <w:t>ange (octet o203+9):</w:t>
            </w:r>
          </w:p>
          <w:p w14:paraId="01B49214" w14:textId="77777777" w:rsidR="006F41C9" w:rsidRDefault="006F41C9" w:rsidP="00984328">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754BACC" w14:textId="77777777" w:rsidR="006F41C9" w:rsidRDefault="006F41C9" w:rsidP="00984328">
            <w:pPr>
              <w:pStyle w:val="TAL"/>
              <w:rPr>
                <w:lang w:eastAsia="zh-CN"/>
              </w:rPr>
            </w:pPr>
          </w:p>
        </w:tc>
      </w:tr>
    </w:tbl>
    <w:p w14:paraId="7B5059E3" w14:textId="77777777" w:rsidR="006F41C9" w:rsidRPr="00440DB6" w:rsidRDefault="006F41C9"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2E2843C9" w:rsidR="006F41C9" w:rsidRDefault="006F41C9" w:rsidP="006F41C9">
      <w:pPr>
        <w:pStyle w:val="TF"/>
      </w:pPr>
      <w:r>
        <w:t>Figure </w:t>
      </w:r>
      <w:r w:rsidR="0036239D">
        <w:t>11</w:t>
      </w:r>
      <w:r>
        <w:t xml:space="preserve">.2.16: </w:t>
      </w:r>
      <w:r>
        <w:rPr>
          <w:rFonts w:hint="eastAsia"/>
          <w:lang w:eastAsia="zh-CN"/>
        </w:rPr>
        <w:t>V</w:t>
      </w:r>
      <w:r>
        <w:rPr>
          <w:lang w:eastAsia="zh-CN"/>
        </w:rPr>
        <w:t>2X service</w:t>
      </w:r>
      <w:r>
        <w:t xml:space="preserve"> identifiers</w:t>
      </w:r>
    </w:p>
    <w:p w14:paraId="06E27F58" w14:textId="59BD44FE" w:rsidR="006F41C9" w:rsidRDefault="006F41C9" w:rsidP="006F41C9">
      <w:pPr>
        <w:pStyle w:val="TH"/>
      </w:pPr>
      <w:r>
        <w:t>Table </w:t>
      </w:r>
      <w:r w:rsidR="0036239D">
        <w:t>11</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7AAFB275" w:rsidR="006F41C9" w:rsidRPr="00890A90" w:rsidRDefault="006F41C9" w:rsidP="006F41C9">
      <w:pPr>
        <w:pStyle w:val="TF"/>
      </w:pPr>
      <w:r w:rsidRPr="00042094">
        <w:t>Figure </w:t>
      </w:r>
      <w:r w:rsidR="0036239D">
        <w:t>11</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415E3D7F" w:rsidR="006F41C9" w:rsidRPr="00042094" w:rsidRDefault="006F41C9" w:rsidP="006F41C9">
      <w:pPr>
        <w:pStyle w:val="TH"/>
      </w:pPr>
      <w:r w:rsidRPr="00042094">
        <w:t>Table </w:t>
      </w:r>
      <w:r w:rsidR="0036239D">
        <w:t>11</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19E36E1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36239D">
              <w:t>11</w:t>
            </w:r>
            <w:r w:rsidRPr="00042094">
              <w:t>.2.</w:t>
            </w:r>
            <w:r>
              <w:t>18</w:t>
            </w:r>
            <w:r w:rsidRPr="00042094">
              <w:t xml:space="preserve"> and table </w:t>
            </w:r>
            <w:r w:rsidR="0036239D">
              <w:t>11</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lastRenderedPageBreak/>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45042839" w:rsidR="006F41C9" w:rsidRDefault="006F41C9" w:rsidP="006F41C9">
      <w:pPr>
        <w:pStyle w:val="TF"/>
      </w:pPr>
      <w:r w:rsidRPr="00042094">
        <w:t>Figure </w:t>
      </w:r>
      <w:r w:rsidR="0036239D">
        <w:t>11</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4B87FCCE" w:rsidR="006F41C9" w:rsidRPr="00890A90" w:rsidRDefault="006F41C9" w:rsidP="006F41C9">
      <w:pPr>
        <w:pStyle w:val="TH"/>
      </w:pPr>
      <w:r w:rsidRPr="00042094">
        <w:t>Table </w:t>
      </w:r>
      <w:r w:rsidR="0036239D">
        <w:t>11</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2F546512"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36239D">
              <w:t>11</w:t>
            </w:r>
            <w:r w:rsidRPr="00042094">
              <w:t>.2.</w:t>
            </w:r>
            <w:r>
              <w:t>16</w:t>
            </w:r>
            <w:r w:rsidRPr="00042094">
              <w:t xml:space="preserve"> and table </w:t>
            </w:r>
            <w:r w:rsidR="0036239D">
              <w:t>11</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68F8B9E0" w14:textId="77777777" w:rsidR="006F41C9" w:rsidRDefault="006F41C9" w:rsidP="006F41C9"/>
    <w:p w14:paraId="75C88093" w14:textId="7B66DB07" w:rsidR="006F41C9" w:rsidRPr="001C3E8E" w:rsidRDefault="006F41C9" w:rsidP="006F41C9">
      <w:pPr>
        <w:pStyle w:val="EditorsNote"/>
      </w:pPr>
      <w:r>
        <w:rPr>
          <w:rFonts w:hint="eastAsia"/>
          <w:lang w:eastAsia="zh-CN"/>
        </w:rPr>
        <w:t>E</w:t>
      </w:r>
      <w:r>
        <w:rPr>
          <w:lang w:eastAsia="zh-CN"/>
        </w:rPr>
        <w:t>ditor’s Note:</w:t>
      </w:r>
      <w:r>
        <w:rPr>
          <w:lang w:eastAsia="zh-CN"/>
        </w:rPr>
        <w:tab/>
        <w:t>the values of PQI are FFS, depending on stage 2 requirement.</w:t>
      </w:r>
    </w:p>
    <w:p w14:paraId="1008DBBF" w14:textId="77777777" w:rsidR="006F41C9" w:rsidRPr="006F41C9" w:rsidRDefault="006F41C9" w:rsidP="006F41C9"/>
    <w:p w14:paraId="30F8278B" w14:textId="56E58F68" w:rsidR="00080512" w:rsidRPr="004D3578" w:rsidRDefault="00080512">
      <w:pPr>
        <w:pStyle w:val="a5"/>
      </w:pPr>
      <w:r w:rsidRPr="004D3578">
        <w:t>3GPP</w:t>
      </w:r>
    </w:p>
    <w:p w14:paraId="06FAD520" w14:textId="4B8A555C" w:rsidR="00054A22" w:rsidRPr="00235394" w:rsidRDefault="00080512" w:rsidP="00D32462">
      <w:pPr>
        <w:pStyle w:val="8"/>
      </w:pPr>
      <w:r w:rsidRPr="004D3578">
        <w:rPr>
          <w:i/>
        </w:rPr>
        <w:br w:type="page"/>
      </w:r>
      <w:bookmarkStart w:id="244" w:name="_Toc144237106"/>
      <w:r w:rsidRPr="00172A8D">
        <w:rPr>
          <w:rFonts w:eastAsia="Times New Roman"/>
          <w:lang w:eastAsia="en-GB"/>
        </w:rPr>
        <w:lastRenderedPageBreak/>
        <w:t>Annex &lt;X&gt; (informative):</w:t>
      </w:r>
      <w:r w:rsidR="00172A8D" w:rsidRPr="00172A8D">
        <w:t xml:space="preserve"> </w:t>
      </w:r>
      <w:r w:rsidR="00172A8D" w:rsidRPr="00C33F68">
        <w:br/>
        <w:t>Change history</w:t>
      </w:r>
      <w:bookmarkStart w:id="245" w:name="historyclause"/>
      <w:bookmarkEnd w:id="244"/>
      <w:bookmarkEnd w:id="2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1C155D">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425" w:type="dxa"/>
            <w:shd w:val="solid" w:color="FFFFFF" w:fill="auto"/>
          </w:tcPr>
          <w:p w14:paraId="7948055A" w14:textId="77777777" w:rsidR="00914F41" w:rsidRPr="006B0D02" w:rsidRDefault="00914F41" w:rsidP="00914F41">
            <w:pPr>
              <w:pStyle w:val="TAL"/>
              <w:rPr>
                <w:sz w:val="16"/>
                <w:szCs w:val="16"/>
              </w:rPr>
            </w:pPr>
          </w:p>
        </w:tc>
        <w:tc>
          <w:tcPr>
            <w:tcW w:w="425"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bl>
    <w:p w14:paraId="6AE5F0B0" w14:textId="5E5E86E9" w:rsidR="00080512" w:rsidRDefault="00080512" w:rsidP="0056055D">
      <w:pPr>
        <w:pStyle w:val="Guidance"/>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2648" w14:textId="77777777" w:rsidR="008E2CD9" w:rsidRDefault="008E2CD9">
      <w:r>
        <w:separator/>
      </w:r>
    </w:p>
  </w:endnote>
  <w:endnote w:type="continuationSeparator" w:id="0">
    <w:p w14:paraId="0451155E" w14:textId="77777777" w:rsidR="008E2CD9" w:rsidRDefault="008E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BF342" w14:textId="77777777" w:rsidR="008E2CD9" w:rsidRDefault="008E2CD9">
      <w:r>
        <w:separator/>
      </w:r>
    </w:p>
  </w:footnote>
  <w:footnote w:type="continuationSeparator" w:id="0">
    <w:p w14:paraId="7FBBA3F4" w14:textId="77777777" w:rsidR="008E2CD9" w:rsidRDefault="008E2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9AEF9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3F96">
      <w:rPr>
        <w:rFonts w:ascii="Arial" w:hAnsi="Arial" w:cs="Arial"/>
        <w:b/>
        <w:noProof/>
        <w:sz w:val="18"/>
        <w:szCs w:val="18"/>
      </w:rPr>
      <w:t>3GPP TS 24.514 V0.3.0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6635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3F9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44B4E"/>
    <w:rsid w:val="00051834"/>
    <w:rsid w:val="00054631"/>
    <w:rsid w:val="00054A22"/>
    <w:rsid w:val="000563B8"/>
    <w:rsid w:val="00062023"/>
    <w:rsid w:val="000655A6"/>
    <w:rsid w:val="0007318E"/>
    <w:rsid w:val="00080512"/>
    <w:rsid w:val="000903FA"/>
    <w:rsid w:val="000A7EF7"/>
    <w:rsid w:val="000C0CD6"/>
    <w:rsid w:val="000C47C3"/>
    <w:rsid w:val="000D0A00"/>
    <w:rsid w:val="000D58AB"/>
    <w:rsid w:val="0011752F"/>
    <w:rsid w:val="00133525"/>
    <w:rsid w:val="00137812"/>
    <w:rsid w:val="00152FDB"/>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16FA"/>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6239D"/>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A5BD4"/>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53D19"/>
    <w:rsid w:val="0056055D"/>
    <w:rsid w:val="00565087"/>
    <w:rsid w:val="00572B34"/>
    <w:rsid w:val="00574554"/>
    <w:rsid w:val="00597B11"/>
    <w:rsid w:val="005B20E5"/>
    <w:rsid w:val="005B3141"/>
    <w:rsid w:val="005B3CEE"/>
    <w:rsid w:val="005B7025"/>
    <w:rsid w:val="005C161B"/>
    <w:rsid w:val="005D2E01"/>
    <w:rsid w:val="005D3961"/>
    <w:rsid w:val="005D7526"/>
    <w:rsid w:val="005E014E"/>
    <w:rsid w:val="005E2F49"/>
    <w:rsid w:val="005E4BB2"/>
    <w:rsid w:val="005E4FAE"/>
    <w:rsid w:val="005E7A84"/>
    <w:rsid w:val="005F788A"/>
    <w:rsid w:val="00602AEA"/>
    <w:rsid w:val="0061198C"/>
    <w:rsid w:val="00614FDF"/>
    <w:rsid w:val="0063543D"/>
    <w:rsid w:val="00640EC0"/>
    <w:rsid w:val="00647114"/>
    <w:rsid w:val="00651050"/>
    <w:rsid w:val="006573F1"/>
    <w:rsid w:val="00671868"/>
    <w:rsid w:val="00671D51"/>
    <w:rsid w:val="006839DD"/>
    <w:rsid w:val="006912E9"/>
    <w:rsid w:val="006955DE"/>
    <w:rsid w:val="006A323F"/>
    <w:rsid w:val="006B13A2"/>
    <w:rsid w:val="006B30D0"/>
    <w:rsid w:val="006B592D"/>
    <w:rsid w:val="006C3411"/>
    <w:rsid w:val="006C3D95"/>
    <w:rsid w:val="006C41FB"/>
    <w:rsid w:val="006E5C86"/>
    <w:rsid w:val="006F2BF3"/>
    <w:rsid w:val="006F41C9"/>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50927"/>
    <w:rsid w:val="008609C2"/>
    <w:rsid w:val="008645F9"/>
    <w:rsid w:val="008768CA"/>
    <w:rsid w:val="008A0519"/>
    <w:rsid w:val="008B2A83"/>
    <w:rsid w:val="008B2D7E"/>
    <w:rsid w:val="008C384C"/>
    <w:rsid w:val="008E1A4E"/>
    <w:rsid w:val="008E1C5A"/>
    <w:rsid w:val="008E2CD9"/>
    <w:rsid w:val="008E2D68"/>
    <w:rsid w:val="008E6756"/>
    <w:rsid w:val="008F113A"/>
    <w:rsid w:val="008F4B5B"/>
    <w:rsid w:val="0090271F"/>
    <w:rsid w:val="00902E23"/>
    <w:rsid w:val="009114D7"/>
    <w:rsid w:val="0091348E"/>
    <w:rsid w:val="00914F41"/>
    <w:rsid w:val="00917CCB"/>
    <w:rsid w:val="00933FB0"/>
    <w:rsid w:val="00942EC2"/>
    <w:rsid w:val="00967553"/>
    <w:rsid w:val="009A708D"/>
    <w:rsid w:val="009B4CA5"/>
    <w:rsid w:val="009C3261"/>
    <w:rsid w:val="009C4A6E"/>
    <w:rsid w:val="009C7BF1"/>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25F0"/>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16764"/>
    <w:rsid w:val="00D20AF1"/>
    <w:rsid w:val="00D30DB9"/>
    <w:rsid w:val="00D32462"/>
    <w:rsid w:val="00D3262E"/>
    <w:rsid w:val="00D54081"/>
    <w:rsid w:val="00D57972"/>
    <w:rsid w:val="00D675A9"/>
    <w:rsid w:val="00D726BC"/>
    <w:rsid w:val="00D738D6"/>
    <w:rsid w:val="00D755EB"/>
    <w:rsid w:val="00D76048"/>
    <w:rsid w:val="00D77019"/>
    <w:rsid w:val="00D82E6F"/>
    <w:rsid w:val="00D87E00"/>
    <w:rsid w:val="00D9134D"/>
    <w:rsid w:val="00D93C66"/>
    <w:rsid w:val="00D93FBB"/>
    <w:rsid w:val="00D96E67"/>
    <w:rsid w:val="00DA7A03"/>
    <w:rsid w:val="00DB1818"/>
    <w:rsid w:val="00DC0991"/>
    <w:rsid w:val="00DC0B1B"/>
    <w:rsid w:val="00DC309B"/>
    <w:rsid w:val="00DC4DA2"/>
    <w:rsid w:val="00DD4C17"/>
    <w:rsid w:val="00DD74A5"/>
    <w:rsid w:val="00DE77A9"/>
    <w:rsid w:val="00DF2B1F"/>
    <w:rsid w:val="00DF62CD"/>
    <w:rsid w:val="00E00795"/>
    <w:rsid w:val="00E0382D"/>
    <w:rsid w:val="00E16509"/>
    <w:rsid w:val="00E2211A"/>
    <w:rsid w:val="00E3310E"/>
    <w:rsid w:val="00E44582"/>
    <w:rsid w:val="00E447CD"/>
    <w:rsid w:val="00E52E7B"/>
    <w:rsid w:val="00E74CF9"/>
    <w:rsid w:val="00E7740D"/>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92058"/>
    <w:rsid w:val="00FA1266"/>
    <w:rsid w:val="00FA30E6"/>
    <w:rsid w:val="00FB3F9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c">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d">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 w:type="paragraph" w:styleId="20">
    <w:name w:val="index 2"/>
    <w:basedOn w:val="10"/>
    <w:rsid w:val="006F41C9"/>
    <w:pPr>
      <w:ind w:left="284"/>
    </w:pPr>
  </w:style>
  <w:style w:type="paragraph" w:styleId="10">
    <w:name w:val="index 1"/>
    <w:basedOn w:val="a"/>
    <w:rsid w:val="006F41C9"/>
    <w:pPr>
      <w:keepLines/>
      <w:spacing w:after="0"/>
    </w:pPr>
    <w:rPr>
      <w:rFonts w:eastAsia="等线"/>
    </w:rPr>
  </w:style>
  <w:style w:type="paragraph" w:styleId="21">
    <w:name w:val="List Number 2"/>
    <w:basedOn w:val="ae"/>
    <w:rsid w:val="006F41C9"/>
    <w:pPr>
      <w:ind w:left="851"/>
    </w:pPr>
  </w:style>
  <w:style w:type="character" w:styleId="af">
    <w:name w:val="footnote reference"/>
    <w:rsid w:val="006F41C9"/>
    <w:rPr>
      <w:b/>
      <w:position w:val="6"/>
      <w:sz w:val="16"/>
    </w:rPr>
  </w:style>
  <w:style w:type="paragraph" w:styleId="af0">
    <w:name w:val="footnote text"/>
    <w:basedOn w:val="a"/>
    <w:link w:val="af1"/>
    <w:rsid w:val="006F41C9"/>
    <w:pPr>
      <w:keepLines/>
      <w:spacing w:after="0"/>
      <w:ind w:left="454" w:hanging="454"/>
    </w:pPr>
    <w:rPr>
      <w:rFonts w:eastAsia="等线"/>
      <w:sz w:val="16"/>
    </w:rPr>
  </w:style>
  <w:style w:type="character" w:customStyle="1" w:styleId="af1">
    <w:name w:val="脚注文本 字符"/>
    <w:basedOn w:val="a0"/>
    <w:link w:val="af0"/>
    <w:rsid w:val="006F41C9"/>
    <w:rPr>
      <w:rFonts w:eastAsia="等线"/>
      <w:sz w:val="16"/>
      <w:lang w:eastAsia="en-US"/>
    </w:rPr>
  </w:style>
  <w:style w:type="paragraph" w:styleId="22">
    <w:name w:val="List Bullet 2"/>
    <w:basedOn w:val="af2"/>
    <w:rsid w:val="006F41C9"/>
    <w:pPr>
      <w:ind w:left="851"/>
    </w:pPr>
  </w:style>
  <w:style w:type="paragraph" w:styleId="30">
    <w:name w:val="List Bullet 3"/>
    <w:basedOn w:val="22"/>
    <w:rsid w:val="006F41C9"/>
    <w:pPr>
      <w:ind w:left="1135"/>
    </w:pPr>
  </w:style>
  <w:style w:type="paragraph" w:styleId="ae">
    <w:name w:val="List Number"/>
    <w:basedOn w:val="af3"/>
    <w:rsid w:val="006F41C9"/>
  </w:style>
  <w:style w:type="paragraph" w:styleId="23">
    <w:name w:val="List 2"/>
    <w:basedOn w:val="af3"/>
    <w:rsid w:val="006F41C9"/>
    <w:pPr>
      <w:ind w:left="851"/>
    </w:pPr>
  </w:style>
  <w:style w:type="paragraph" w:styleId="31">
    <w:name w:val="List 3"/>
    <w:basedOn w:val="23"/>
    <w:rsid w:val="006F41C9"/>
    <w:pPr>
      <w:ind w:left="1135"/>
    </w:pPr>
  </w:style>
  <w:style w:type="paragraph" w:styleId="40">
    <w:name w:val="List 4"/>
    <w:basedOn w:val="31"/>
    <w:rsid w:val="006F41C9"/>
    <w:pPr>
      <w:ind w:left="1418"/>
    </w:pPr>
  </w:style>
  <w:style w:type="paragraph" w:styleId="50">
    <w:name w:val="List 5"/>
    <w:basedOn w:val="40"/>
    <w:rsid w:val="006F41C9"/>
    <w:pPr>
      <w:ind w:left="1702"/>
    </w:pPr>
  </w:style>
  <w:style w:type="paragraph" w:styleId="af3">
    <w:name w:val="List"/>
    <w:basedOn w:val="a"/>
    <w:rsid w:val="006F41C9"/>
    <w:pPr>
      <w:ind w:left="568" w:hanging="284"/>
    </w:pPr>
    <w:rPr>
      <w:rFonts w:eastAsia="等线"/>
    </w:rPr>
  </w:style>
  <w:style w:type="paragraph" w:styleId="af2">
    <w:name w:val="List Bullet"/>
    <w:basedOn w:val="af3"/>
    <w:rsid w:val="006F41C9"/>
  </w:style>
  <w:style w:type="paragraph" w:styleId="41">
    <w:name w:val="List Bullet 4"/>
    <w:basedOn w:val="30"/>
    <w:rsid w:val="006F41C9"/>
    <w:pPr>
      <w:ind w:left="1418"/>
    </w:pPr>
  </w:style>
  <w:style w:type="paragraph" w:styleId="51">
    <w:name w:val="List Bullet 5"/>
    <w:basedOn w:val="41"/>
    <w:rsid w:val="006F41C9"/>
    <w:pPr>
      <w:ind w:left="1702"/>
    </w:pPr>
  </w:style>
  <w:style w:type="paragraph" w:customStyle="1" w:styleId="CRCoverPage">
    <w:name w:val="CR Cover Page"/>
    <w:rsid w:val="006F41C9"/>
    <w:pPr>
      <w:spacing w:after="120"/>
    </w:pPr>
    <w:rPr>
      <w:rFonts w:ascii="Arial" w:eastAsia="等线" w:hAnsi="Arial"/>
      <w:lang w:eastAsia="en-US"/>
    </w:rPr>
  </w:style>
  <w:style w:type="paragraph" w:customStyle="1" w:styleId="tdoc-header">
    <w:name w:val="tdoc-header"/>
    <w:rsid w:val="006F41C9"/>
    <w:rPr>
      <w:rFonts w:ascii="Arial" w:eastAsia="等线" w:hAnsi="Arial"/>
      <w:noProof/>
      <w:sz w:val="24"/>
      <w:lang w:eastAsia="en-US"/>
    </w:rPr>
  </w:style>
  <w:style w:type="character" w:styleId="af4">
    <w:name w:val="annotation reference"/>
    <w:rsid w:val="006F41C9"/>
    <w:rPr>
      <w:sz w:val="16"/>
    </w:rPr>
  </w:style>
  <w:style w:type="paragraph" w:styleId="af5">
    <w:name w:val="annotation text"/>
    <w:basedOn w:val="a"/>
    <w:link w:val="af6"/>
    <w:rsid w:val="006F41C9"/>
    <w:rPr>
      <w:rFonts w:eastAsia="等线"/>
    </w:rPr>
  </w:style>
  <w:style w:type="character" w:customStyle="1" w:styleId="af6">
    <w:name w:val="批注文字 字符"/>
    <w:basedOn w:val="a0"/>
    <w:link w:val="af5"/>
    <w:rsid w:val="006F41C9"/>
    <w:rPr>
      <w:rFonts w:eastAsia="等线"/>
      <w:lang w:eastAsia="en-US"/>
    </w:rPr>
  </w:style>
  <w:style w:type="paragraph" w:styleId="af7">
    <w:name w:val="annotation subject"/>
    <w:basedOn w:val="af5"/>
    <w:next w:val="af5"/>
    <w:link w:val="af8"/>
    <w:rsid w:val="006F41C9"/>
    <w:rPr>
      <w:b/>
      <w:bCs/>
    </w:rPr>
  </w:style>
  <w:style w:type="character" w:customStyle="1" w:styleId="af8">
    <w:name w:val="批注主题 字符"/>
    <w:basedOn w:val="af6"/>
    <w:link w:val="af7"/>
    <w:rsid w:val="006F41C9"/>
    <w:rPr>
      <w:rFonts w:eastAsia="等线"/>
      <w:b/>
      <w:bCs/>
      <w:lang w:eastAsia="en-US"/>
    </w:rPr>
  </w:style>
  <w:style w:type="paragraph" w:styleId="af9">
    <w:name w:val="Document Map"/>
    <w:basedOn w:val="a"/>
    <w:link w:val="afa"/>
    <w:rsid w:val="006F41C9"/>
    <w:pPr>
      <w:shd w:val="clear" w:color="auto" w:fill="000080"/>
    </w:pPr>
    <w:rPr>
      <w:rFonts w:ascii="Tahoma" w:eastAsia="等线" w:hAnsi="Tahoma" w:cs="Tahoma"/>
    </w:rPr>
  </w:style>
  <w:style w:type="character" w:customStyle="1" w:styleId="afa">
    <w:name w:val="文档结构图 字符"/>
    <w:basedOn w:val="a0"/>
    <w:link w:val="af9"/>
    <w:rsid w:val="006F41C9"/>
    <w:rPr>
      <w:rFonts w:ascii="Tahoma" w:eastAsia="等线" w:hAnsi="Tahoma" w:cs="Tahoma"/>
      <w:shd w:val="clear" w:color="auto" w:fill="000080"/>
      <w:lang w:eastAsia="en-US"/>
    </w:rPr>
  </w:style>
  <w:style w:type="character" w:customStyle="1" w:styleId="a4">
    <w:name w:val="页眉 字符"/>
    <w:link w:val="a3"/>
    <w:rsid w:val="006F41C9"/>
    <w:rPr>
      <w:rFonts w:ascii="Arial" w:hAnsi="Arial"/>
      <w:b/>
      <w:noProof/>
      <w:sz w:val="18"/>
      <w:lang w:eastAsia="ja-JP"/>
    </w:rPr>
  </w:style>
  <w:style w:type="character" w:customStyle="1" w:styleId="TAHCar">
    <w:name w:val="TAH Car"/>
    <w:locked/>
    <w:rsid w:val="006F41C9"/>
    <w:rPr>
      <w:rFonts w:ascii="Arial" w:eastAsia="Times New Roman" w:hAnsi="Arial"/>
      <w:b/>
      <w:sz w:val="18"/>
      <w:lang w:val="en-GB" w:eastAsia="en-GB"/>
    </w:rPr>
  </w:style>
  <w:style w:type="character" w:customStyle="1" w:styleId="TANChar">
    <w:name w:val="TAN Char"/>
    <w:link w:val="TAN"/>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8.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6.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16951</Words>
  <Characters>96621</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2023-09-04T11:18:00Z</dcterms:created>
  <dcterms:modified xsi:type="dcterms:W3CDTF">2023-09-04T11:18:00Z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ies>
</file>