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42FD6006"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V1</w:t>
            </w:r>
            <w:r w:rsidR="00350A0C" w:rsidRPr="00A20210">
              <w:t>8</w:t>
            </w:r>
            <w:r w:rsidRPr="00A20210">
              <w:t>.</w:t>
            </w:r>
            <w:r w:rsidR="00727577">
              <w:t>3</w:t>
            </w:r>
            <w:r w:rsidRPr="00A20210">
              <w:t>.</w:t>
            </w:r>
            <w:r w:rsidR="00EC58F9" w:rsidRPr="00A20210">
              <w:t>0</w:t>
            </w:r>
            <w:r w:rsidRPr="00A20210">
              <w:t xml:space="preserve"> </w:t>
            </w:r>
            <w:r w:rsidRPr="00A20210">
              <w:rPr>
                <w:sz w:val="32"/>
              </w:rPr>
              <w:t>(202</w:t>
            </w:r>
            <w:r w:rsidR="004E1413" w:rsidRPr="00A20210">
              <w:rPr>
                <w:sz w:val="32"/>
              </w:rPr>
              <w:t>3</w:t>
            </w:r>
            <w:r w:rsidRPr="00A20210">
              <w:rPr>
                <w:sz w:val="32"/>
              </w:rPr>
              <w:t>-</w:t>
            </w:r>
            <w:r w:rsidR="004E1413" w:rsidRPr="00A20210">
              <w:rPr>
                <w:sz w:val="32"/>
              </w:rPr>
              <w:t>0</w:t>
            </w:r>
            <w:r w:rsidR="00727577">
              <w:rPr>
                <w:sz w:val="32"/>
              </w:rPr>
              <w:t>9</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56864570"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396212ED" w:rsidR="006139C9" w:rsidRPr="00A20210" w:rsidRDefault="006139C9" w:rsidP="00F9142A">
            <w:pPr>
              <w:pStyle w:val="FP"/>
              <w:jc w:val="center"/>
              <w:rPr>
                <w:noProof/>
                <w:sz w:val="18"/>
              </w:rPr>
            </w:pPr>
            <w:r w:rsidRPr="00A20210">
              <w:rPr>
                <w:noProof/>
                <w:sz w:val="18"/>
              </w:rPr>
              <w:t>© 202</w:t>
            </w:r>
            <w:r w:rsidR="004E1413" w:rsidRPr="00A20210">
              <w:rPr>
                <w:noProof/>
                <w:sz w:val="18"/>
              </w:rPr>
              <w:t>3</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206DFB69" w14:textId="0319A504" w:rsidR="00924936"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924936">
        <w:rPr>
          <w:noProof/>
        </w:rPr>
        <w:t>Foreword</w:t>
      </w:r>
      <w:r w:rsidR="00924936">
        <w:rPr>
          <w:noProof/>
        </w:rPr>
        <w:tab/>
      </w:r>
      <w:r w:rsidR="00924936">
        <w:rPr>
          <w:noProof/>
        </w:rPr>
        <w:fldChar w:fldCharType="begin" w:fldLock="1"/>
      </w:r>
      <w:r w:rsidR="00924936">
        <w:rPr>
          <w:noProof/>
        </w:rPr>
        <w:instrText xml:space="preserve"> PAGEREF _Toc146251786 \h </w:instrText>
      </w:r>
      <w:r w:rsidR="00924936">
        <w:rPr>
          <w:noProof/>
        </w:rPr>
      </w:r>
      <w:r w:rsidR="00924936">
        <w:rPr>
          <w:noProof/>
        </w:rPr>
        <w:fldChar w:fldCharType="separate"/>
      </w:r>
      <w:r w:rsidR="00924936">
        <w:rPr>
          <w:noProof/>
        </w:rPr>
        <w:t>7</w:t>
      </w:r>
      <w:r w:rsidR="00924936">
        <w:rPr>
          <w:noProof/>
        </w:rPr>
        <w:fldChar w:fldCharType="end"/>
      </w:r>
    </w:p>
    <w:p w14:paraId="3652B1E1" w14:textId="09D3C0B2"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_Toc146251787 \h </w:instrText>
      </w:r>
      <w:r>
        <w:rPr>
          <w:noProof/>
        </w:rPr>
      </w:r>
      <w:r>
        <w:rPr>
          <w:noProof/>
        </w:rPr>
        <w:fldChar w:fldCharType="separate"/>
      </w:r>
      <w:r>
        <w:rPr>
          <w:noProof/>
        </w:rPr>
        <w:t>9</w:t>
      </w:r>
      <w:r>
        <w:rPr>
          <w:noProof/>
        </w:rPr>
        <w:fldChar w:fldCharType="end"/>
      </w:r>
    </w:p>
    <w:p w14:paraId="1D7ECA33" w14:textId="4C98B468"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_Toc146251788 \h </w:instrText>
      </w:r>
      <w:r>
        <w:rPr>
          <w:noProof/>
        </w:rPr>
      </w:r>
      <w:r>
        <w:rPr>
          <w:noProof/>
        </w:rPr>
        <w:fldChar w:fldCharType="separate"/>
      </w:r>
      <w:r>
        <w:rPr>
          <w:noProof/>
        </w:rPr>
        <w:t>9</w:t>
      </w:r>
      <w:r>
        <w:rPr>
          <w:noProof/>
        </w:rPr>
        <w:fldChar w:fldCharType="end"/>
      </w:r>
    </w:p>
    <w:p w14:paraId="241FC89E" w14:textId="3B8CAEFF"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_Toc146251789 \h </w:instrText>
      </w:r>
      <w:r>
        <w:rPr>
          <w:noProof/>
        </w:rPr>
      </w:r>
      <w:r>
        <w:rPr>
          <w:noProof/>
        </w:rPr>
        <w:fldChar w:fldCharType="separate"/>
      </w:r>
      <w:r>
        <w:rPr>
          <w:noProof/>
        </w:rPr>
        <w:t>10</w:t>
      </w:r>
      <w:r>
        <w:rPr>
          <w:noProof/>
        </w:rPr>
        <w:fldChar w:fldCharType="end"/>
      </w:r>
    </w:p>
    <w:p w14:paraId="726010D0" w14:textId="2AE7CC03"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_Toc146251790 \h </w:instrText>
      </w:r>
      <w:r>
        <w:rPr>
          <w:noProof/>
        </w:rPr>
      </w:r>
      <w:r>
        <w:rPr>
          <w:noProof/>
        </w:rPr>
        <w:fldChar w:fldCharType="separate"/>
      </w:r>
      <w:r>
        <w:rPr>
          <w:noProof/>
        </w:rPr>
        <w:t>10</w:t>
      </w:r>
      <w:r>
        <w:rPr>
          <w:noProof/>
        </w:rPr>
        <w:fldChar w:fldCharType="end"/>
      </w:r>
    </w:p>
    <w:p w14:paraId="6A71FD56" w14:textId="7AEF157B"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_Toc146251791 \h </w:instrText>
      </w:r>
      <w:r>
        <w:rPr>
          <w:noProof/>
        </w:rPr>
      </w:r>
      <w:r>
        <w:rPr>
          <w:noProof/>
        </w:rPr>
        <w:fldChar w:fldCharType="separate"/>
      </w:r>
      <w:r>
        <w:rPr>
          <w:noProof/>
        </w:rPr>
        <w:t>10</w:t>
      </w:r>
      <w:r>
        <w:rPr>
          <w:noProof/>
        </w:rPr>
        <w:fldChar w:fldCharType="end"/>
      </w:r>
    </w:p>
    <w:p w14:paraId="3210BD29" w14:textId="1C158894"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_Toc146251792 \h </w:instrText>
      </w:r>
      <w:r>
        <w:rPr>
          <w:noProof/>
        </w:rPr>
      </w:r>
      <w:r>
        <w:rPr>
          <w:noProof/>
        </w:rPr>
        <w:fldChar w:fldCharType="separate"/>
      </w:r>
      <w:r>
        <w:rPr>
          <w:noProof/>
        </w:rPr>
        <w:t>11</w:t>
      </w:r>
      <w:r>
        <w:rPr>
          <w:noProof/>
        </w:rPr>
        <w:fldChar w:fldCharType="end"/>
      </w:r>
    </w:p>
    <w:p w14:paraId="47359D78" w14:textId="2E23697F"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_Toc146251793 \h </w:instrText>
      </w:r>
      <w:r>
        <w:rPr>
          <w:noProof/>
        </w:rPr>
      </w:r>
      <w:r>
        <w:rPr>
          <w:noProof/>
        </w:rPr>
        <w:fldChar w:fldCharType="separate"/>
      </w:r>
      <w:r>
        <w:rPr>
          <w:noProof/>
        </w:rPr>
        <w:t>11</w:t>
      </w:r>
      <w:r>
        <w:rPr>
          <w:noProof/>
        </w:rPr>
        <w:fldChar w:fldCharType="end"/>
      </w:r>
    </w:p>
    <w:p w14:paraId="6EE6DAAF" w14:textId="5F361B00"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_Toc146251794 \h </w:instrText>
      </w:r>
      <w:r>
        <w:rPr>
          <w:noProof/>
        </w:rPr>
      </w:r>
      <w:r>
        <w:rPr>
          <w:noProof/>
        </w:rPr>
        <w:fldChar w:fldCharType="separate"/>
      </w:r>
      <w:r>
        <w:rPr>
          <w:noProof/>
        </w:rPr>
        <w:t>11</w:t>
      </w:r>
      <w:r>
        <w:rPr>
          <w:noProof/>
        </w:rPr>
        <w:fldChar w:fldCharType="end"/>
      </w:r>
    </w:p>
    <w:p w14:paraId="29606077" w14:textId="712F2FF2"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_Toc146251795 \h </w:instrText>
      </w:r>
      <w:r>
        <w:rPr>
          <w:noProof/>
        </w:rPr>
      </w:r>
      <w:r>
        <w:rPr>
          <w:noProof/>
        </w:rPr>
        <w:fldChar w:fldCharType="separate"/>
      </w:r>
      <w:r>
        <w:rPr>
          <w:noProof/>
        </w:rPr>
        <w:t>12</w:t>
      </w:r>
      <w:r>
        <w:rPr>
          <w:noProof/>
        </w:rPr>
        <w:fldChar w:fldCharType="end"/>
      </w:r>
    </w:p>
    <w:p w14:paraId="7161767E" w14:textId="5A959094"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_Toc146251796 \h </w:instrText>
      </w:r>
      <w:r>
        <w:rPr>
          <w:noProof/>
        </w:rPr>
      </w:r>
      <w:r>
        <w:rPr>
          <w:noProof/>
        </w:rPr>
        <w:fldChar w:fldCharType="separate"/>
      </w:r>
      <w:r>
        <w:rPr>
          <w:noProof/>
        </w:rPr>
        <w:t>12</w:t>
      </w:r>
      <w:r>
        <w:rPr>
          <w:noProof/>
        </w:rPr>
        <w:fldChar w:fldCharType="end"/>
      </w:r>
    </w:p>
    <w:p w14:paraId="430BA1A1" w14:textId="7BD2A3F3"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_Toc146251797 \h </w:instrText>
      </w:r>
      <w:r>
        <w:rPr>
          <w:noProof/>
        </w:rPr>
      </w:r>
      <w:r>
        <w:rPr>
          <w:noProof/>
        </w:rPr>
        <w:fldChar w:fldCharType="separate"/>
      </w:r>
      <w:r>
        <w:rPr>
          <w:noProof/>
        </w:rPr>
        <w:t>13</w:t>
      </w:r>
      <w:r>
        <w:rPr>
          <w:noProof/>
        </w:rPr>
        <w:fldChar w:fldCharType="end"/>
      </w:r>
    </w:p>
    <w:p w14:paraId="30448005" w14:textId="670C9D47"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_Toc146251798 \h </w:instrText>
      </w:r>
      <w:r>
        <w:rPr>
          <w:noProof/>
        </w:rPr>
      </w:r>
      <w:r>
        <w:rPr>
          <w:noProof/>
        </w:rPr>
        <w:fldChar w:fldCharType="separate"/>
      </w:r>
      <w:r>
        <w:rPr>
          <w:noProof/>
        </w:rPr>
        <w:t>13</w:t>
      </w:r>
      <w:r>
        <w:rPr>
          <w:noProof/>
        </w:rPr>
        <w:fldChar w:fldCharType="end"/>
      </w:r>
    </w:p>
    <w:p w14:paraId="4EF0142F" w14:textId="2710162D"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_Toc146251799 \h </w:instrText>
      </w:r>
      <w:r>
        <w:rPr>
          <w:noProof/>
        </w:rPr>
      </w:r>
      <w:r>
        <w:rPr>
          <w:noProof/>
        </w:rPr>
        <w:fldChar w:fldCharType="separate"/>
      </w:r>
      <w:r>
        <w:rPr>
          <w:noProof/>
        </w:rPr>
        <w:t>15</w:t>
      </w:r>
      <w:r>
        <w:rPr>
          <w:noProof/>
        </w:rPr>
        <w:fldChar w:fldCharType="end"/>
      </w:r>
    </w:p>
    <w:p w14:paraId="6B433D24" w14:textId="451A95FA"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_Toc146251800 \h </w:instrText>
      </w:r>
      <w:r>
        <w:rPr>
          <w:noProof/>
        </w:rPr>
      </w:r>
      <w:r>
        <w:rPr>
          <w:noProof/>
        </w:rPr>
        <w:fldChar w:fldCharType="separate"/>
      </w:r>
      <w:r>
        <w:rPr>
          <w:noProof/>
        </w:rPr>
        <w:t>15</w:t>
      </w:r>
      <w:r>
        <w:rPr>
          <w:noProof/>
        </w:rPr>
        <w:fldChar w:fldCharType="end"/>
      </w:r>
    </w:p>
    <w:p w14:paraId="0D8D87C4" w14:textId="630265A2"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_Toc146251801 \h </w:instrText>
      </w:r>
      <w:r>
        <w:rPr>
          <w:noProof/>
        </w:rPr>
      </w:r>
      <w:r>
        <w:rPr>
          <w:noProof/>
        </w:rPr>
        <w:fldChar w:fldCharType="separate"/>
      </w:r>
      <w:r>
        <w:rPr>
          <w:noProof/>
        </w:rPr>
        <w:t>16</w:t>
      </w:r>
      <w:r>
        <w:rPr>
          <w:noProof/>
        </w:rPr>
        <w:fldChar w:fldCharType="end"/>
      </w:r>
    </w:p>
    <w:p w14:paraId="099E1D15" w14:textId="60A89F90"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_Toc146251802 \h </w:instrText>
      </w:r>
      <w:r>
        <w:rPr>
          <w:noProof/>
        </w:rPr>
      </w:r>
      <w:r>
        <w:rPr>
          <w:noProof/>
        </w:rPr>
        <w:fldChar w:fldCharType="separate"/>
      </w:r>
      <w:r>
        <w:rPr>
          <w:noProof/>
        </w:rPr>
        <w:t>16</w:t>
      </w:r>
      <w:r>
        <w:rPr>
          <w:noProof/>
        </w:rPr>
        <w:fldChar w:fldCharType="end"/>
      </w:r>
    </w:p>
    <w:p w14:paraId="11CE6EEC" w14:textId="40EFF53E"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_Toc146251803 \h </w:instrText>
      </w:r>
      <w:r>
        <w:rPr>
          <w:noProof/>
        </w:rPr>
      </w:r>
      <w:r>
        <w:rPr>
          <w:noProof/>
        </w:rPr>
        <w:fldChar w:fldCharType="separate"/>
      </w:r>
      <w:r>
        <w:rPr>
          <w:noProof/>
        </w:rPr>
        <w:t>16</w:t>
      </w:r>
      <w:r>
        <w:rPr>
          <w:noProof/>
        </w:rPr>
        <w:fldChar w:fldCharType="end"/>
      </w:r>
    </w:p>
    <w:p w14:paraId="3782015E" w14:textId="0521338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_Toc146251804 \h </w:instrText>
      </w:r>
      <w:r>
        <w:rPr>
          <w:noProof/>
        </w:rPr>
      </w:r>
      <w:r>
        <w:rPr>
          <w:noProof/>
        </w:rPr>
        <w:fldChar w:fldCharType="separate"/>
      </w:r>
      <w:r>
        <w:rPr>
          <w:noProof/>
        </w:rPr>
        <w:t>16</w:t>
      </w:r>
      <w:r>
        <w:rPr>
          <w:noProof/>
        </w:rPr>
        <w:fldChar w:fldCharType="end"/>
      </w:r>
    </w:p>
    <w:p w14:paraId="117B3E61" w14:textId="08FC645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_Toc146251805 \h </w:instrText>
      </w:r>
      <w:r>
        <w:rPr>
          <w:noProof/>
        </w:rPr>
      </w:r>
      <w:r>
        <w:rPr>
          <w:noProof/>
        </w:rPr>
        <w:fldChar w:fldCharType="separate"/>
      </w:r>
      <w:r>
        <w:rPr>
          <w:noProof/>
        </w:rPr>
        <w:t>17</w:t>
      </w:r>
      <w:r>
        <w:rPr>
          <w:noProof/>
        </w:rPr>
        <w:fldChar w:fldCharType="end"/>
      </w:r>
    </w:p>
    <w:p w14:paraId="4014D0CD" w14:textId="743BD79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_Toc146251806 \h </w:instrText>
      </w:r>
      <w:r>
        <w:rPr>
          <w:noProof/>
        </w:rPr>
      </w:r>
      <w:r>
        <w:rPr>
          <w:noProof/>
        </w:rPr>
        <w:fldChar w:fldCharType="separate"/>
      </w:r>
      <w:r>
        <w:rPr>
          <w:noProof/>
        </w:rPr>
        <w:t>18</w:t>
      </w:r>
      <w:r>
        <w:rPr>
          <w:noProof/>
        </w:rPr>
        <w:fldChar w:fldCharType="end"/>
      </w:r>
    </w:p>
    <w:p w14:paraId="799B1FD6" w14:textId="34CD740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_Toc146251807 \h </w:instrText>
      </w:r>
      <w:r>
        <w:rPr>
          <w:noProof/>
        </w:rPr>
      </w:r>
      <w:r>
        <w:rPr>
          <w:noProof/>
        </w:rPr>
        <w:fldChar w:fldCharType="separate"/>
      </w:r>
      <w:r>
        <w:rPr>
          <w:noProof/>
        </w:rPr>
        <w:t>18</w:t>
      </w:r>
      <w:r>
        <w:rPr>
          <w:noProof/>
        </w:rPr>
        <w:fldChar w:fldCharType="end"/>
      </w:r>
    </w:p>
    <w:p w14:paraId="4F214D00" w14:textId="01AB600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_Toc146251808 \h </w:instrText>
      </w:r>
      <w:r>
        <w:rPr>
          <w:noProof/>
        </w:rPr>
      </w:r>
      <w:r>
        <w:rPr>
          <w:noProof/>
        </w:rPr>
        <w:fldChar w:fldCharType="separate"/>
      </w:r>
      <w:r>
        <w:rPr>
          <w:noProof/>
        </w:rPr>
        <w:t>19</w:t>
      </w:r>
      <w:r>
        <w:rPr>
          <w:noProof/>
        </w:rPr>
        <w:fldChar w:fldCharType="end"/>
      </w:r>
    </w:p>
    <w:p w14:paraId="4B93E75E" w14:textId="3F08979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_Toc146251809 \h </w:instrText>
      </w:r>
      <w:r>
        <w:rPr>
          <w:noProof/>
        </w:rPr>
      </w:r>
      <w:r>
        <w:rPr>
          <w:noProof/>
        </w:rPr>
        <w:fldChar w:fldCharType="separate"/>
      </w:r>
      <w:r>
        <w:rPr>
          <w:noProof/>
        </w:rPr>
        <w:t>20</w:t>
      </w:r>
      <w:r>
        <w:rPr>
          <w:noProof/>
        </w:rPr>
        <w:fldChar w:fldCharType="end"/>
      </w:r>
    </w:p>
    <w:p w14:paraId="041FF059" w14:textId="78218719"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_Toc146251810 \h </w:instrText>
      </w:r>
      <w:r>
        <w:rPr>
          <w:noProof/>
        </w:rPr>
      </w:r>
      <w:r>
        <w:rPr>
          <w:noProof/>
        </w:rPr>
        <w:fldChar w:fldCharType="separate"/>
      </w:r>
      <w:r>
        <w:rPr>
          <w:noProof/>
        </w:rPr>
        <w:t>21</w:t>
      </w:r>
      <w:r>
        <w:rPr>
          <w:noProof/>
        </w:rPr>
        <w:fldChar w:fldCharType="end"/>
      </w:r>
    </w:p>
    <w:p w14:paraId="585428B9" w14:textId="354F0DC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_Toc146251811 \h </w:instrText>
      </w:r>
      <w:r>
        <w:rPr>
          <w:noProof/>
        </w:rPr>
      </w:r>
      <w:r>
        <w:rPr>
          <w:noProof/>
        </w:rPr>
        <w:fldChar w:fldCharType="separate"/>
      </w:r>
      <w:r>
        <w:rPr>
          <w:noProof/>
        </w:rPr>
        <w:t>21</w:t>
      </w:r>
      <w:r>
        <w:rPr>
          <w:noProof/>
        </w:rPr>
        <w:fldChar w:fldCharType="end"/>
      </w:r>
    </w:p>
    <w:p w14:paraId="2FAB295C" w14:textId="7F7844DB"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_Toc146251812 \h </w:instrText>
      </w:r>
      <w:r>
        <w:rPr>
          <w:noProof/>
        </w:rPr>
      </w:r>
      <w:r>
        <w:rPr>
          <w:noProof/>
        </w:rPr>
        <w:fldChar w:fldCharType="separate"/>
      </w:r>
      <w:r>
        <w:rPr>
          <w:noProof/>
        </w:rPr>
        <w:t>21</w:t>
      </w:r>
      <w:r>
        <w:rPr>
          <w:noProof/>
        </w:rPr>
        <w:fldChar w:fldCharType="end"/>
      </w:r>
    </w:p>
    <w:p w14:paraId="545E7454" w14:textId="27C3ACB2"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_Toc146251813 \h </w:instrText>
      </w:r>
      <w:r>
        <w:rPr>
          <w:noProof/>
        </w:rPr>
      </w:r>
      <w:r>
        <w:rPr>
          <w:noProof/>
        </w:rPr>
        <w:fldChar w:fldCharType="separate"/>
      </w:r>
      <w:r>
        <w:rPr>
          <w:noProof/>
        </w:rPr>
        <w:t>23</w:t>
      </w:r>
      <w:r>
        <w:rPr>
          <w:noProof/>
        </w:rPr>
        <w:fldChar w:fldCharType="end"/>
      </w:r>
    </w:p>
    <w:p w14:paraId="46A1A66A" w14:textId="5BC16B10"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_Toc146251814 \h </w:instrText>
      </w:r>
      <w:r>
        <w:rPr>
          <w:noProof/>
        </w:rPr>
      </w:r>
      <w:r>
        <w:rPr>
          <w:noProof/>
        </w:rPr>
        <w:fldChar w:fldCharType="separate"/>
      </w:r>
      <w:r>
        <w:rPr>
          <w:noProof/>
        </w:rPr>
        <w:t>23</w:t>
      </w:r>
      <w:r>
        <w:rPr>
          <w:noProof/>
        </w:rPr>
        <w:fldChar w:fldCharType="end"/>
      </w:r>
    </w:p>
    <w:p w14:paraId="4279F990" w14:textId="28B1E57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_Toc146251815 \h </w:instrText>
      </w:r>
      <w:r>
        <w:rPr>
          <w:noProof/>
        </w:rPr>
      </w:r>
      <w:r>
        <w:rPr>
          <w:noProof/>
        </w:rPr>
        <w:fldChar w:fldCharType="separate"/>
      </w:r>
      <w:r>
        <w:rPr>
          <w:noProof/>
        </w:rPr>
        <w:t>24</w:t>
      </w:r>
      <w:r>
        <w:rPr>
          <w:noProof/>
        </w:rPr>
        <w:fldChar w:fldCharType="end"/>
      </w:r>
    </w:p>
    <w:p w14:paraId="5C67E6F9" w14:textId="164EB67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_Toc146251816 \h </w:instrText>
      </w:r>
      <w:r>
        <w:rPr>
          <w:noProof/>
        </w:rPr>
      </w:r>
      <w:r>
        <w:rPr>
          <w:noProof/>
        </w:rPr>
        <w:fldChar w:fldCharType="separate"/>
      </w:r>
      <w:r>
        <w:rPr>
          <w:noProof/>
        </w:rPr>
        <w:t>24</w:t>
      </w:r>
      <w:r>
        <w:rPr>
          <w:noProof/>
        </w:rPr>
        <w:fldChar w:fldCharType="end"/>
      </w:r>
    </w:p>
    <w:p w14:paraId="1914BA3F" w14:textId="6FF10BD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_Toc146251817 \h </w:instrText>
      </w:r>
      <w:r>
        <w:rPr>
          <w:noProof/>
        </w:rPr>
      </w:r>
      <w:r>
        <w:rPr>
          <w:noProof/>
        </w:rPr>
        <w:fldChar w:fldCharType="separate"/>
      </w:r>
      <w:r>
        <w:rPr>
          <w:noProof/>
        </w:rPr>
        <w:t>24</w:t>
      </w:r>
      <w:r>
        <w:rPr>
          <w:noProof/>
        </w:rPr>
        <w:fldChar w:fldCharType="end"/>
      </w:r>
    </w:p>
    <w:p w14:paraId="4B39C9EB" w14:textId="6A7E4CB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_Toc146251818 \h </w:instrText>
      </w:r>
      <w:r>
        <w:rPr>
          <w:noProof/>
        </w:rPr>
      </w:r>
      <w:r>
        <w:rPr>
          <w:noProof/>
        </w:rPr>
        <w:fldChar w:fldCharType="separate"/>
      </w:r>
      <w:r>
        <w:rPr>
          <w:noProof/>
        </w:rPr>
        <w:t>25</w:t>
      </w:r>
      <w:r>
        <w:rPr>
          <w:noProof/>
        </w:rPr>
        <w:fldChar w:fldCharType="end"/>
      </w:r>
    </w:p>
    <w:p w14:paraId="03041DB5" w14:textId="373A43BC"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w:t>
      </w:r>
      <w:r>
        <w:rPr>
          <w:noProof/>
          <w:lang w:eastAsia="zh-CN"/>
        </w:rPr>
        <w:t>ulti-access PDU connectivity</w:t>
      </w:r>
      <w:r>
        <w:rPr>
          <w:noProof/>
        </w:rPr>
        <w:t xml:space="preserve"> </w:t>
      </w:r>
      <w:r>
        <w:rPr>
          <w:noProof/>
          <w:lang w:eastAsia="zh-CN"/>
        </w:rPr>
        <w:t>over untrusted non-3GPP access network to EPC and 3GPP access to 5GCN</w:t>
      </w:r>
      <w:r>
        <w:rPr>
          <w:noProof/>
        </w:rPr>
        <w:tab/>
      </w:r>
      <w:r>
        <w:rPr>
          <w:noProof/>
        </w:rPr>
        <w:fldChar w:fldCharType="begin" w:fldLock="1"/>
      </w:r>
      <w:r>
        <w:rPr>
          <w:noProof/>
        </w:rPr>
        <w:instrText xml:space="preserve"> PAGEREF _Toc146251819 \h </w:instrText>
      </w:r>
      <w:r>
        <w:rPr>
          <w:noProof/>
        </w:rPr>
      </w:r>
      <w:r>
        <w:rPr>
          <w:noProof/>
        </w:rPr>
        <w:fldChar w:fldCharType="separate"/>
      </w:r>
      <w:r>
        <w:rPr>
          <w:noProof/>
        </w:rPr>
        <w:t>26</w:t>
      </w:r>
      <w:r>
        <w:rPr>
          <w:noProof/>
        </w:rPr>
        <w:fldChar w:fldCharType="end"/>
      </w:r>
    </w:p>
    <w:p w14:paraId="4FF45A5B" w14:textId="63983B07"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_Toc146251820 \h </w:instrText>
      </w:r>
      <w:r>
        <w:rPr>
          <w:noProof/>
        </w:rPr>
      </w:r>
      <w:r>
        <w:rPr>
          <w:noProof/>
        </w:rPr>
        <w:fldChar w:fldCharType="separate"/>
      </w:r>
      <w:r>
        <w:rPr>
          <w:noProof/>
        </w:rPr>
        <w:t>26</w:t>
      </w:r>
      <w:r>
        <w:rPr>
          <w:noProof/>
        </w:rPr>
        <w:fldChar w:fldCharType="end"/>
      </w:r>
    </w:p>
    <w:p w14:paraId="6C3B3857" w14:textId="2E86652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as a user-plane resource of an MA PDU session to be established</w:t>
      </w:r>
      <w:r>
        <w:rPr>
          <w:noProof/>
        </w:rPr>
        <w:tab/>
      </w:r>
      <w:r>
        <w:rPr>
          <w:noProof/>
        </w:rPr>
        <w:fldChar w:fldCharType="begin" w:fldLock="1"/>
      </w:r>
      <w:r>
        <w:rPr>
          <w:noProof/>
        </w:rPr>
        <w:instrText xml:space="preserve"> PAGEREF _Toc146251821 \h </w:instrText>
      </w:r>
      <w:r>
        <w:rPr>
          <w:noProof/>
        </w:rPr>
      </w:r>
      <w:r>
        <w:rPr>
          <w:noProof/>
        </w:rPr>
        <w:fldChar w:fldCharType="separate"/>
      </w:r>
      <w:r>
        <w:rPr>
          <w:noProof/>
        </w:rPr>
        <w:t>26</w:t>
      </w:r>
      <w:r>
        <w:rPr>
          <w:noProof/>
        </w:rPr>
        <w:fldChar w:fldCharType="end"/>
      </w:r>
    </w:p>
    <w:p w14:paraId="36ED45EF" w14:textId="0FBB03F8"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as a user-plane resource of an already established MA PDU session</w:t>
      </w:r>
      <w:r>
        <w:rPr>
          <w:noProof/>
        </w:rPr>
        <w:tab/>
      </w:r>
      <w:r>
        <w:rPr>
          <w:noProof/>
        </w:rPr>
        <w:fldChar w:fldCharType="begin" w:fldLock="1"/>
      </w:r>
      <w:r>
        <w:rPr>
          <w:noProof/>
        </w:rPr>
        <w:instrText xml:space="preserve"> PAGEREF _Toc146251822 \h </w:instrText>
      </w:r>
      <w:r>
        <w:rPr>
          <w:noProof/>
        </w:rPr>
      </w:r>
      <w:r>
        <w:rPr>
          <w:noProof/>
        </w:rPr>
        <w:fldChar w:fldCharType="separate"/>
      </w:r>
      <w:r>
        <w:rPr>
          <w:noProof/>
        </w:rPr>
        <w:t>28</w:t>
      </w:r>
      <w:r>
        <w:rPr>
          <w:noProof/>
        </w:rPr>
        <w:fldChar w:fldCharType="end"/>
      </w:r>
    </w:p>
    <w:p w14:paraId="47A0C40E" w14:textId="14380ADF"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_Toc146251823 \h </w:instrText>
      </w:r>
      <w:r>
        <w:rPr>
          <w:noProof/>
        </w:rPr>
      </w:r>
      <w:r>
        <w:rPr>
          <w:noProof/>
        </w:rPr>
        <w:fldChar w:fldCharType="separate"/>
      </w:r>
      <w:r>
        <w:rPr>
          <w:noProof/>
        </w:rPr>
        <w:t>28</w:t>
      </w:r>
      <w:r>
        <w:rPr>
          <w:noProof/>
        </w:rPr>
        <w:fldChar w:fldCharType="end"/>
      </w:r>
    </w:p>
    <w:p w14:paraId="7D8E2BF1" w14:textId="36BB3DC7"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_Toc146251824 \h </w:instrText>
      </w:r>
      <w:r>
        <w:rPr>
          <w:noProof/>
        </w:rPr>
      </w:r>
      <w:r>
        <w:rPr>
          <w:noProof/>
        </w:rPr>
        <w:fldChar w:fldCharType="separate"/>
      </w:r>
      <w:r>
        <w:rPr>
          <w:noProof/>
        </w:rPr>
        <w:t>29</w:t>
      </w:r>
      <w:r>
        <w:rPr>
          <w:noProof/>
        </w:rPr>
        <w:fldChar w:fldCharType="end"/>
      </w:r>
    </w:p>
    <w:p w14:paraId="5238BB1B" w14:textId="6EDFAE45"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_Toc146251825 \h </w:instrText>
      </w:r>
      <w:r>
        <w:rPr>
          <w:noProof/>
        </w:rPr>
      </w:r>
      <w:r>
        <w:rPr>
          <w:noProof/>
        </w:rPr>
        <w:fldChar w:fldCharType="separate"/>
      </w:r>
      <w:r>
        <w:rPr>
          <w:noProof/>
        </w:rPr>
        <w:t>29</w:t>
      </w:r>
      <w:r>
        <w:rPr>
          <w:noProof/>
        </w:rPr>
        <w:fldChar w:fldCharType="end"/>
      </w:r>
    </w:p>
    <w:p w14:paraId="656ECCB4" w14:textId="16A19A6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_Toc146251826 \h </w:instrText>
      </w:r>
      <w:r>
        <w:rPr>
          <w:noProof/>
        </w:rPr>
      </w:r>
      <w:r>
        <w:rPr>
          <w:noProof/>
        </w:rPr>
        <w:fldChar w:fldCharType="separate"/>
      </w:r>
      <w:r>
        <w:rPr>
          <w:noProof/>
        </w:rPr>
        <w:t>29</w:t>
      </w:r>
      <w:r>
        <w:rPr>
          <w:noProof/>
        </w:rPr>
        <w:fldChar w:fldCharType="end"/>
      </w:r>
    </w:p>
    <w:p w14:paraId="66B003AF" w14:textId="45D42FEE"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_Toc146251827 \h </w:instrText>
      </w:r>
      <w:r>
        <w:rPr>
          <w:noProof/>
        </w:rPr>
      </w:r>
      <w:r>
        <w:rPr>
          <w:noProof/>
        </w:rPr>
        <w:fldChar w:fldCharType="separate"/>
      </w:r>
      <w:r>
        <w:rPr>
          <w:noProof/>
        </w:rPr>
        <w:t>30</w:t>
      </w:r>
      <w:r>
        <w:rPr>
          <w:noProof/>
        </w:rPr>
        <w:fldChar w:fldCharType="end"/>
      </w:r>
    </w:p>
    <w:p w14:paraId="098A38CE" w14:textId="50CA9FE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PMFP message transport</w:t>
      </w:r>
      <w:r>
        <w:rPr>
          <w:noProof/>
        </w:rPr>
        <w:tab/>
      </w:r>
      <w:r>
        <w:rPr>
          <w:noProof/>
        </w:rPr>
        <w:fldChar w:fldCharType="begin" w:fldLock="1"/>
      </w:r>
      <w:r>
        <w:rPr>
          <w:noProof/>
        </w:rPr>
        <w:instrText xml:space="preserve"> PAGEREF _Toc146251828 \h </w:instrText>
      </w:r>
      <w:r>
        <w:rPr>
          <w:noProof/>
        </w:rPr>
      </w:r>
      <w:r>
        <w:rPr>
          <w:noProof/>
        </w:rPr>
        <w:fldChar w:fldCharType="separate"/>
      </w:r>
      <w:r>
        <w:rPr>
          <w:noProof/>
        </w:rPr>
        <w:t>30</w:t>
      </w:r>
      <w:r>
        <w:rPr>
          <w:noProof/>
        </w:rPr>
        <w:fldChar w:fldCharType="end"/>
      </w:r>
    </w:p>
    <w:p w14:paraId="16B1DD5A" w14:textId="7BEB54A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_Toc146251829 \h </w:instrText>
      </w:r>
      <w:r>
        <w:rPr>
          <w:noProof/>
        </w:rPr>
      </w:r>
      <w:r>
        <w:rPr>
          <w:noProof/>
        </w:rPr>
        <w:fldChar w:fldCharType="separate"/>
      </w:r>
      <w:r>
        <w:rPr>
          <w:noProof/>
        </w:rPr>
        <w:t>30</w:t>
      </w:r>
      <w:r>
        <w:rPr>
          <w:noProof/>
        </w:rPr>
        <w:fldChar w:fldCharType="end"/>
      </w:r>
    </w:p>
    <w:p w14:paraId="4085871C" w14:textId="1BA8C4A6"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_Toc146251830 \h </w:instrText>
      </w:r>
      <w:r>
        <w:rPr>
          <w:noProof/>
        </w:rPr>
      </w:r>
      <w:r>
        <w:rPr>
          <w:noProof/>
        </w:rPr>
        <w:fldChar w:fldCharType="separate"/>
      </w:r>
      <w:r>
        <w:rPr>
          <w:noProof/>
        </w:rPr>
        <w:t>33</w:t>
      </w:r>
      <w:r>
        <w:rPr>
          <w:noProof/>
        </w:rPr>
        <w:fldChar w:fldCharType="end"/>
      </w:r>
    </w:p>
    <w:p w14:paraId="5D9D069A" w14:textId="4258D6A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_Toc146251831 \h </w:instrText>
      </w:r>
      <w:r>
        <w:rPr>
          <w:noProof/>
        </w:rPr>
      </w:r>
      <w:r>
        <w:rPr>
          <w:noProof/>
        </w:rPr>
        <w:fldChar w:fldCharType="separate"/>
      </w:r>
      <w:r>
        <w:rPr>
          <w:noProof/>
        </w:rPr>
        <w:t>34</w:t>
      </w:r>
      <w:r>
        <w:rPr>
          <w:noProof/>
        </w:rPr>
        <w:fldChar w:fldCharType="end"/>
      </w:r>
    </w:p>
    <w:p w14:paraId="6C131C15" w14:textId="7427426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 xml:space="preserve">Extended </w:t>
      </w:r>
      <w:r w:rsidRPr="004E334C">
        <w:rPr>
          <w:noProof/>
          <w:lang w:val="en-US"/>
        </w:rPr>
        <w:t>procedure transaction identity (EPTI)</w:t>
      </w:r>
      <w:r>
        <w:rPr>
          <w:noProof/>
        </w:rPr>
        <w:tab/>
      </w:r>
      <w:r>
        <w:rPr>
          <w:noProof/>
        </w:rPr>
        <w:fldChar w:fldCharType="begin" w:fldLock="1"/>
      </w:r>
      <w:r>
        <w:rPr>
          <w:noProof/>
        </w:rPr>
        <w:instrText xml:space="preserve"> PAGEREF _Toc146251832 \h </w:instrText>
      </w:r>
      <w:r>
        <w:rPr>
          <w:noProof/>
        </w:rPr>
      </w:r>
      <w:r>
        <w:rPr>
          <w:noProof/>
        </w:rPr>
        <w:fldChar w:fldCharType="separate"/>
      </w:r>
      <w:r>
        <w:rPr>
          <w:noProof/>
        </w:rPr>
        <w:t>35</w:t>
      </w:r>
      <w:r>
        <w:rPr>
          <w:noProof/>
        </w:rPr>
        <w:fldChar w:fldCharType="end"/>
      </w:r>
    </w:p>
    <w:p w14:paraId="34293F2D" w14:textId="3EB2365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4E334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_Toc146251833 \h </w:instrText>
      </w:r>
      <w:r>
        <w:rPr>
          <w:noProof/>
        </w:rPr>
      </w:r>
      <w:r>
        <w:rPr>
          <w:noProof/>
        </w:rPr>
        <w:fldChar w:fldCharType="separate"/>
      </w:r>
      <w:r>
        <w:rPr>
          <w:noProof/>
        </w:rPr>
        <w:t>35</w:t>
      </w:r>
      <w:r>
        <w:rPr>
          <w:noProof/>
        </w:rPr>
        <w:fldChar w:fldCharType="end"/>
      </w:r>
    </w:p>
    <w:p w14:paraId="2D696A67" w14:textId="54C88FA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_Toc146251834 \h </w:instrText>
      </w:r>
      <w:r>
        <w:rPr>
          <w:noProof/>
        </w:rPr>
      </w:r>
      <w:r>
        <w:rPr>
          <w:noProof/>
        </w:rPr>
        <w:fldChar w:fldCharType="separate"/>
      </w:r>
      <w:r>
        <w:rPr>
          <w:noProof/>
        </w:rPr>
        <w:t>35</w:t>
      </w:r>
      <w:r>
        <w:rPr>
          <w:noProof/>
        </w:rPr>
        <w:fldChar w:fldCharType="end"/>
      </w:r>
    </w:p>
    <w:p w14:paraId="4023CF14" w14:textId="7631E30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 xml:space="preserve">UE-initiated RTT </w:t>
      </w:r>
      <w:r>
        <w:rPr>
          <w:noProof/>
        </w:rPr>
        <w:lastRenderedPageBreak/>
        <w:t>measurement procedure initiation</w:t>
      </w:r>
      <w:r>
        <w:rPr>
          <w:noProof/>
        </w:rPr>
        <w:tab/>
      </w:r>
      <w:r>
        <w:rPr>
          <w:noProof/>
        </w:rPr>
        <w:fldChar w:fldCharType="begin" w:fldLock="1"/>
      </w:r>
      <w:r>
        <w:rPr>
          <w:noProof/>
        </w:rPr>
        <w:instrText xml:space="preserve"> PAGEREF _Toc146251835 \h </w:instrText>
      </w:r>
      <w:r>
        <w:rPr>
          <w:noProof/>
        </w:rPr>
      </w:r>
      <w:r>
        <w:rPr>
          <w:noProof/>
        </w:rPr>
        <w:fldChar w:fldCharType="separate"/>
      </w:r>
      <w:r>
        <w:rPr>
          <w:noProof/>
        </w:rPr>
        <w:t>35</w:t>
      </w:r>
      <w:r>
        <w:rPr>
          <w:noProof/>
        </w:rPr>
        <w:fldChar w:fldCharType="end"/>
      </w:r>
    </w:p>
    <w:p w14:paraId="38CC0E0E" w14:textId="7E32EA9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_Toc146251836 \h </w:instrText>
      </w:r>
      <w:r>
        <w:rPr>
          <w:noProof/>
        </w:rPr>
      </w:r>
      <w:r>
        <w:rPr>
          <w:noProof/>
        </w:rPr>
        <w:fldChar w:fldCharType="separate"/>
      </w:r>
      <w:r>
        <w:rPr>
          <w:noProof/>
        </w:rPr>
        <w:t>36</w:t>
      </w:r>
      <w:r>
        <w:rPr>
          <w:noProof/>
        </w:rPr>
        <w:fldChar w:fldCharType="end"/>
      </w:r>
    </w:p>
    <w:p w14:paraId="0743F61F" w14:textId="0259048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_Toc146251837 \h </w:instrText>
      </w:r>
      <w:r>
        <w:rPr>
          <w:noProof/>
        </w:rPr>
      </w:r>
      <w:r>
        <w:rPr>
          <w:noProof/>
        </w:rPr>
        <w:fldChar w:fldCharType="separate"/>
      </w:r>
      <w:r>
        <w:rPr>
          <w:noProof/>
        </w:rPr>
        <w:t>36</w:t>
      </w:r>
      <w:r>
        <w:rPr>
          <w:noProof/>
        </w:rPr>
        <w:fldChar w:fldCharType="end"/>
      </w:r>
    </w:p>
    <w:p w14:paraId="5545BE3B" w14:textId="6133AEF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_Toc146251838 \h </w:instrText>
      </w:r>
      <w:r>
        <w:rPr>
          <w:noProof/>
        </w:rPr>
      </w:r>
      <w:r>
        <w:rPr>
          <w:noProof/>
        </w:rPr>
        <w:fldChar w:fldCharType="separate"/>
      </w:r>
      <w:r>
        <w:rPr>
          <w:noProof/>
        </w:rPr>
        <w:t>36</w:t>
      </w:r>
      <w:r>
        <w:rPr>
          <w:noProof/>
        </w:rPr>
        <w:fldChar w:fldCharType="end"/>
      </w:r>
    </w:p>
    <w:p w14:paraId="6F9FB566" w14:textId="6BA4945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_Toc146251839 \h </w:instrText>
      </w:r>
      <w:r>
        <w:rPr>
          <w:noProof/>
        </w:rPr>
      </w:r>
      <w:r>
        <w:rPr>
          <w:noProof/>
        </w:rPr>
        <w:fldChar w:fldCharType="separate"/>
      </w:r>
      <w:r>
        <w:rPr>
          <w:noProof/>
        </w:rPr>
        <w:t>36</w:t>
      </w:r>
      <w:r>
        <w:rPr>
          <w:noProof/>
        </w:rPr>
        <w:fldChar w:fldCharType="end"/>
      </w:r>
    </w:p>
    <w:p w14:paraId="5CFEED55" w14:textId="3BAF8A3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_Toc146251840 \h </w:instrText>
      </w:r>
      <w:r>
        <w:rPr>
          <w:noProof/>
        </w:rPr>
      </w:r>
      <w:r>
        <w:rPr>
          <w:noProof/>
        </w:rPr>
        <w:fldChar w:fldCharType="separate"/>
      </w:r>
      <w:r>
        <w:rPr>
          <w:noProof/>
        </w:rPr>
        <w:t>37</w:t>
      </w:r>
      <w:r>
        <w:rPr>
          <w:noProof/>
        </w:rPr>
        <w:fldChar w:fldCharType="end"/>
      </w:r>
    </w:p>
    <w:p w14:paraId="3AE3C9A5" w14:textId="55DC309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_Toc146251841 \h </w:instrText>
      </w:r>
      <w:r>
        <w:rPr>
          <w:noProof/>
        </w:rPr>
      </w:r>
      <w:r>
        <w:rPr>
          <w:noProof/>
        </w:rPr>
        <w:fldChar w:fldCharType="separate"/>
      </w:r>
      <w:r>
        <w:rPr>
          <w:noProof/>
        </w:rPr>
        <w:t>37</w:t>
      </w:r>
      <w:r>
        <w:rPr>
          <w:noProof/>
        </w:rPr>
        <w:fldChar w:fldCharType="end"/>
      </w:r>
    </w:p>
    <w:p w14:paraId="4FBB8AC5" w14:textId="69633B5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_Toc146251842 \h </w:instrText>
      </w:r>
      <w:r>
        <w:rPr>
          <w:noProof/>
        </w:rPr>
      </w:r>
      <w:r>
        <w:rPr>
          <w:noProof/>
        </w:rPr>
        <w:fldChar w:fldCharType="separate"/>
      </w:r>
      <w:r>
        <w:rPr>
          <w:noProof/>
        </w:rPr>
        <w:t>37</w:t>
      </w:r>
      <w:r>
        <w:rPr>
          <w:noProof/>
        </w:rPr>
        <w:fldChar w:fldCharType="end"/>
      </w:r>
    </w:p>
    <w:p w14:paraId="68C77A83" w14:textId="3A52568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_Toc146251843 \h </w:instrText>
      </w:r>
      <w:r>
        <w:rPr>
          <w:noProof/>
        </w:rPr>
      </w:r>
      <w:r>
        <w:rPr>
          <w:noProof/>
        </w:rPr>
        <w:fldChar w:fldCharType="separate"/>
      </w:r>
      <w:r>
        <w:rPr>
          <w:noProof/>
        </w:rPr>
        <w:t>38</w:t>
      </w:r>
      <w:r>
        <w:rPr>
          <w:noProof/>
        </w:rPr>
        <w:fldChar w:fldCharType="end"/>
      </w:r>
    </w:p>
    <w:p w14:paraId="47B3D05A" w14:textId="6E544186"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_Toc146251844 \h </w:instrText>
      </w:r>
      <w:r>
        <w:rPr>
          <w:noProof/>
        </w:rPr>
      </w:r>
      <w:r>
        <w:rPr>
          <w:noProof/>
        </w:rPr>
        <w:fldChar w:fldCharType="separate"/>
      </w:r>
      <w:r>
        <w:rPr>
          <w:noProof/>
        </w:rPr>
        <w:t>38</w:t>
      </w:r>
      <w:r>
        <w:rPr>
          <w:noProof/>
        </w:rPr>
        <w:fldChar w:fldCharType="end"/>
      </w:r>
    </w:p>
    <w:p w14:paraId="584CE197" w14:textId="3575E34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_Toc146251845 \h </w:instrText>
      </w:r>
      <w:r>
        <w:rPr>
          <w:noProof/>
        </w:rPr>
      </w:r>
      <w:r>
        <w:rPr>
          <w:noProof/>
        </w:rPr>
        <w:fldChar w:fldCharType="separate"/>
      </w:r>
      <w:r>
        <w:rPr>
          <w:noProof/>
        </w:rPr>
        <w:t>38</w:t>
      </w:r>
      <w:r>
        <w:rPr>
          <w:noProof/>
        </w:rPr>
        <w:fldChar w:fldCharType="end"/>
      </w:r>
    </w:p>
    <w:p w14:paraId="18772FFB" w14:textId="23F7E7C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_Toc146251846 \h </w:instrText>
      </w:r>
      <w:r>
        <w:rPr>
          <w:noProof/>
        </w:rPr>
      </w:r>
      <w:r>
        <w:rPr>
          <w:noProof/>
        </w:rPr>
        <w:fldChar w:fldCharType="separate"/>
      </w:r>
      <w:r>
        <w:rPr>
          <w:noProof/>
        </w:rPr>
        <w:t>38</w:t>
      </w:r>
      <w:r>
        <w:rPr>
          <w:noProof/>
        </w:rPr>
        <w:fldChar w:fldCharType="end"/>
      </w:r>
    </w:p>
    <w:p w14:paraId="2F7866A8" w14:textId="00E3599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_Toc146251847 \h </w:instrText>
      </w:r>
      <w:r>
        <w:rPr>
          <w:noProof/>
        </w:rPr>
      </w:r>
      <w:r>
        <w:rPr>
          <w:noProof/>
        </w:rPr>
        <w:fldChar w:fldCharType="separate"/>
      </w:r>
      <w:r>
        <w:rPr>
          <w:noProof/>
        </w:rPr>
        <w:t>38</w:t>
      </w:r>
      <w:r>
        <w:rPr>
          <w:noProof/>
        </w:rPr>
        <w:fldChar w:fldCharType="end"/>
      </w:r>
    </w:p>
    <w:p w14:paraId="390716E5" w14:textId="3C67C5B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_Toc146251848 \h </w:instrText>
      </w:r>
      <w:r>
        <w:rPr>
          <w:noProof/>
        </w:rPr>
      </w:r>
      <w:r>
        <w:rPr>
          <w:noProof/>
        </w:rPr>
        <w:fldChar w:fldCharType="separate"/>
      </w:r>
      <w:r>
        <w:rPr>
          <w:noProof/>
        </w:rPr>
        <w:t>39</w:t>
      </w:r>
      <w:r>
        <w:rPr>
          <w:noProof/>
        </w:rPr>
        <w:fldChar w:fldCharType="end"/>
      </w:r>
    </w:p>
    <w:p w14:paraId="60061D31" w14:textId="7369A6C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_Toc146251849 \h </w:instrText>
      </w:r>
      <w:r>
        <w:rPr>
          <w:noProof/>
        </w:rPr>
      </w:r>
      <w:r>
        <w:rPr>
          <w:noProof/>
        </w:rPr>
        <w:fldChar w:fldCharType="separate"/>
      </w:r>
      <w:r>
        <w:rPr>
          <w:noProof/>
        </w:rPr>
        <w:t>39</w:t>
      </w:r>
      <w:r>
        <w:rPr>
          <w:noProof/>
        </w:rPr>
        <w:fldChar w:fldCharType="end"/>
      </w:r>
    </w:p>
    <w:p w14:paraId="659ABE02" w14:textId="045837B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_Toc146251850 \h </w:instrText>
      </w:r>
      <w:r>
        <w:rPr>
          <w:noProof/>
        </w:rPr>
      </w:r>
      <w:r>
        <w:rPr>
          <w:noProof/>
        </w:rPr>
        <w:fldChar w:fldCharType="separate"/>
      </w:r>
      <w:r>
        <w:rPr>
          <w:noProof/>
        </w:rPr>
        <w:t>40</w:t>
      </w:r>
      <w:r>
        <w:rPr>
          <w:noProof/>
        </w:rPr>
        <w:fldChar w:fldCharType="end"/>
      </w:r>
    </w:p>
    <w:p w14:paraId="7C78516D" w14:textId="1C6BC94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_Toc146251851 \h </w:instrText>
      </w:r>
      <w:r>
        <w:rPr>
          <w:noProof/>
        </w:rPr>
      </w:r>
      <w:r>
        <w:rPr>
          <w:noProof/>
        </w:rPr>
        <w:fldChar w:fldCharType="separate"/>
      </w:r>
      <w:r>
        <w:rPr>
          <w:noProof/>
        </w:rPr>
        <w:t>40</w:t>
      </w:r>
      <w:r>
        <w:rPr>
          <w:noProof/>
        </w:rPr>
        <w:fldChar w:fldCharType="end"/>
      </w:r>
    </w:p>
    <w:p w14:paraId="2ED8C8B8" w14:textId="7A4BEAA6"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_Toc146251852 \h </w:instrText>
      </w:r>
      <w:r>
        <w:rPr>
          <w:noProof/>
        </w:rPr>
      </w:r>
      <w:r>
        <w:rPr>
          <w:noProof/>
        </w:rPr>
        <w:fldChar w:fldCharType="separate"/>
      </w:r>
      <w:r>
        <w:rPr>
          <w:noProof/>
        </w:rPr>
        <w:t>41</w:t>
      </w:r>
      <w:r>
        <w:rPr>
          <w:noProof/>
        </w:rPr>
        <w:fldChar w:fldCharType="end"/>
      </w:r>
    </w:p>
    <w:p w14:paraId="4D991A14" w14:textId="741B3ED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_Toc146251853 \h </w:instrText>
      </w:r>
      <w:r>
        <w:rPr>
          <w:noProof/>
        </w:rPr>
      </w:r>
      <w:r>
        <w:rPr>
          <w:noProof/>
        </w:rPr>
        <w:fldChar w:fldCharType="separate"/>
      </w:r>
      <w:r>
        <w:rPr>
          <w:noProof/>
        </w:rPr>
        <w:t>41</w:t>
      </w:r>
      <w:r>
        <w:rPr>
          <w:noProof/>
        </w:rPr>
        <w:fldChar w:fldCharType="end"/>
      </w:r>
    </w:p>
    <w:p w14:paraId="058A45F0" w14:textId="6AF4572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_Toc146251854 \h </w:instrText>
      </w:r>
      <w:r>
        <w:rPr>
          <w:noProof/>
        </w:rPr>
      </w:r>
      <w:r>
        <w:rPr>
          <w:noProof/>
        </w:rPr>
        <w:fldChar w:fldCharType="separate"/>
      </w:r>
      <w:r>
        <w:rPr>
          <w:noProof/>
        </w:rPr>
        <w:t>41</w:t>
      </w:r>
      <w:r>
        <w:rPr>
          <w:noProof/>
        </w:rPr>
        <w:fldChar w:fldCharType="end"/>
      </w:r>
    </w:p>
    <w:p w14:paraId="24A9C568" w14:textId="7B5BD0D2"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_Toc146251855 \h </w:instrText>
      </w:r>
      <w:r>
        <w:rPr>
          <w:noProof/>
        </w:rPr>
      </w:r>
      <w:r>
        <w:rPr>
          <w:noProof/>
        </w:rPr>
        <w:fldChar w:fldCharType="separate"/>
      </w:r>
      <w:r>
        <w:rPr>
          <w:noProof/>
        </w:rPr>
        <w:t>41</w:t>
      </w:r>
      <w:r>
        <w:rPr>
          <w:noProof/>
        </w:rPr>
        <w:fldChar w:fldCharType="end"/>
      </w:r>
    </w:p>
    <w:p w14:paraId="2006E99F" w14:textId="080DF18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_Toc146251856 \h </w:instrText>
      </w:r>
      <w:r>
        <w:rPr>
          <w:noProof/>
        </w:rPr>
      </w:r>
      <w:r>
        <w:rPr>
          <w:noProof/>
        </w:rPr>
        <w:fldChar w:fldCharType="separate"/>
      </w:r>
      <w:r>
        <w:rPr>
          <w:noProof/>
        </w:rPr>
        <w:t>42</w:t>
      </w:r>
      <w:r>
        <w:rPr>
          <w:noProof/>
        </w:rPr>
        <w:fldChar w:fldCharType="end"/>
      </w:r>
    </w:p>
    <w:p w14:paraId="443D2D23" w14:textId="262B376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_Toc146251857 \h </w:instrText>
      </w:r>
      <w:r>
        <w:rPr>
          <w:noProof/>
        </w:rPr>
      </w:r>
      <w:r>
        <w:rPr>
          <w:noProof/>
        </w:rPr>
        <w:fldChar w:fldCharType="separate"/>
      </w:r>
      <w:r>
        <w:rPr>
          <w:noProof/>
        </w:rPr>
        <w:t>43</w:t>
      </w:r>
      <w:r>
        <w:rPr>
          <w:noProof/>
        </w:rPr>
        <w:fldChar w:fldCharType="end"/>
      </w:r>
    </w:p>
    <w:p w14:paraId="79F97047" w14:textId="6BC368A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_Toc146251858 \h </w:instrText>
      </w:r>
      <w:r>
        <w:rPr>
          <w:noProof/>
        </w:rPr>
      </w:r>
      <w:r>
        <w:rPr>
          <w:noProof/>
        </w:rPr>
        <w:fldChar w:fldCharType="separate"/>
      </w:r>
      <w:r>
        <w:rPr>
          <w:noProof/>
        </w:rPr>
        <w:t>43</w:t>
      </w:r>
      <w:r>
        <w:rPr>
          <w:noProof/>
        </w:rPr>
        <w:fldChar w:fldCharType="end"/>
      </w:r>
    </w:p>
    <w:p w14:paraId="71554874" w14:textId="2D9D0146"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_Toc146251859 \h </w:instrText>
      </w:r>
      <w:r>
        <w:rPr>
          <w:noProof/>
        </w:rPr>
      </w:r>
      <w:r>
        <w:rPr>
          <w:noProof/>
        </w:rPr>
        <w:fldChar w:fldCharType="separate"/>
      </w:r>
      <w:r>
        <w:rPr>
          <w:noProof/>
        </w:rPr>
        <w:t>43</w:t>
      </w:r>
      <w:r>
        <w:rPr>
          <w:noProof/>
        </w:rPr>
        <w:fldChar w:fldCharType="end"/>
      </w:r>
    </w:p>
    <w:p w14:paraId="6FC9834C" w14:textId="3D84813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_Toc146251860 \h </w:instrText>
      </w:r>
      <w:r>
        <w:rPr>
          <w:noProof/>
        </w:rPr>
      </w:r>
      <w:r>
        <w:rPr>
          <w:noProof/>
        </w:rPr>
        <w:fldChar w:fldCharType="separate"/>
      </w:r>
      <w:r>
        <w:rPr>
          <w:noProof/>
        </w:rPr>
        <w:t>45</w:t>
      </w:r>
      <w:r>
        <w:rPr>
          <w:noProof/>
        </w:rPr>
        <w:fldChar w:fldCharType="end"/>
      </w:r>
    </w:p>
    <w:p w14:paraId="20BEEFE0" w14:textId="1642DF4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_Toc146251861 \h </w:instrText>
      </w:r>
      <w:r>
        <w:rPr>
          <w:noProof/>
        </w:rPr>
      </w:r>
      <w:r>
        <w:rPr>
          <w:noProof/>
        </w:rPr>
        <w:fldChar w:fldCharType="separate"/>
      </w:r>
      <w:r>
        <w:rPr>
          <w:noProof/>
        </w:rPr>
        <w:t>45</w:t>
      </w:r>
      <w:r>
        <w:rPr>
          <w:noProof/>
        </w:rPr>
        <w:fldChar w:fldCharType="end"/>
      </w:r>
    </w:p>
    <w:p w14:paraId="58052231" w14:textId="31FC4F31"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_Toc146251862 \h </w:instrText>
      </w:r>
      <w:r>
        <w:rPr>
          <w:noProof/>
        </w:rPr>
      </w:r>
      <w:r>
        <w:rPr>
          <w:noProof/>
        </w:rPr>
        <w:fldChar w:fldCharType="separate"/>
      </w:r>
      <w:r>
        <w:rPr>
          <w:noProof/>
        </w:rPr>
        <w:t>46</w:t>
      </w:r>
      <w:r>
        <w:rPr>
          <w:noProof/>
        </w:rPr>
        <w:fldChar w:fldCharType="end"/>
      </w:r>
    </w:p>
    <w:p w14:paraId="57FD8605" w14:textId="79E59D9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_Toc146251863 \h </w:instrText>
      </w:r>
      <w:r>
        <w:rPr>
          <w:noProof/>
        </w:rPr>
      </w:r>
      <w:r>
        <w:rPr>
          <w:noProof/>
        </w:rPr>
        <w:fldChar w:fldCharType="separate"/>
      </w:r>
      <w:r>
        <w:rPr>
          <w:noProof/>
        </w:rPr>
        <w:t>46</w:t>
      </w:r>
      <w:r>
        <w:rPr>
          <w:noProof/>
        </w:rPr>
        <w:fldChar w:fldCharType="end"/>
      </w:r>
    </w:p>
    <w:p w14:paraId="340B4DF3" w14:textId="6F34403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_Toc146251864 \h </w:instrText>
      </w:r>
      <w:r>
        <w:rPr>
          <w:noProof/>
        </w:rPr>
      </w:r>
      <w:r>
        <w:rPr>
          <w:noProof/>
        </w:rPr>
        <w:fldChar w:fldCharType="separate"/>
      </w:r>
      <w:r>
        <w:rPr>
          <w:noProof/>
        </w:rPr>
        <w:t>46</w:t>
      </w:r>
      <w:r>
        <w:rPr>
          <w:noProof/>
        </w:rPr>
        <w:fldChar w:fldCharType="end"/>
      </w:r>
    </w:p>
    <w:p w14:paraId="30BA3ED7" w14:textId="7DC09B49"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_Toc146251865 \h </w:instrText>
      </w:r>
      <w:r>
        <w:rPr>
          <w:noProof/>
        </w:rPr>
      </w:r>
      <w:r>
        <w:rPr>
          <w:noProof/>
        </w:rPr>
        <w:fldChar w:fldCharType="separate"/>
      </w:r>
      <w:r>
        <w:rPr>
          <w:noProof/>
        </w:rPr>
        <w:t>46</w:t>
      </w:r>
      <w:r>
        <w:rPr>
          <w:noProof/>
        </w:rPr>
        <w:fldChar w:fldCharType="end"/>
      </w:r>
    </w:p>
    <w:p w14:paraId="74099698" w14:textId="20331EE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_Toc146251866 \h </w:instrText>
      </w:r>
      <w:r>
        <w:rPr>
          <w:noProof/>
        </w:rPr>
      </w:r>
      <w:r>
        <w:rPr>
          <w:noProof/>
        </w:rPr>
        <w:fldChar w:fldCharType="separate"/>
      </w:r>
      <w:r>
        <w:rPr>
          <w:noProof/>
        </w:rPr>
        <w:t>47</w:t>
      </w:r>
      <w:r>
        <w:rPr>
          <w:noProof/>
        </w:rPr>
        <w:fldChar w:fldCharType="end"/>
      </w:r>
    </w:p>
    <w:p w14:paraId="2EE332EA" w14:textId="788BB7B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_Toc146251867 \h </w:instrText>
      </w:r>
      <w:r>
        <w:rPr>
          <w:noProof/>
        </w:rPr>
      </w:r>
      <w:r>
        <w:rPr>
          <w:noProof/>
        </w:rPr>
        <w:fldChar w:fldCharType="separate"/>
      </w:r>
      <w:r>
        <w:rPr>
          <w:noProof/>
        </w:rPr>
        <w:t>47</w:t>
      </w:r>
      <w:r>
        <w:rPr>
          <w:noProof/>
        </w:rPr>
        <w:fldChar w:fldCharType="end"/>
      </w:r>
    </w:p>
    <w:p w14:paraId="5D2511D9" w14:textId="4A06C68E"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_Toc146251868 \h </w:instrText>
      </w:r>
      <w:r>
        <w:rPr>
          <w:noProof/>
        </w:rPr>
      </w:r>
      <w:r>
        <w:rPr>
          <w:noProof/>
        </w:rPr>
        <w:fldChar w:fldCharType="separate"/>
      </w:r>
      <w:r>
        <w:rPr>
          <w:noProof/>
        </w:rPr>
        <w:t>48</w:t>
      </w:r>
      <w:r>
        <w:rPr>
          <w:noProof/>
        </w:rPr>
        <w:fldChar w:fldCharType="end"/>
      </w:r>
    </w:p>
    <w:p w14:paraId="722A9FAD" w14:textId="4829FD2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_Toc146251869 \h </w:instrText>
      </w:r>
      <w:r>
        <w:rPr>
          <w:noProof/>
        </w:rPr>
      </w:r>
      <w:r>
        <w:rPr>
          <w:noProof/>
        </w:rPr>
        <w:fldChar w:fldCharType="separate"/>
      </w:r>
      <w:r>
        <w:rPr>
          <w:noProof/>
        </w:rPr>
        <w:t>48</w:t>
      </w:r>
      <w:r>
        <w:rPr>
          <w:noProof/>
        </w:rPr>
        <w:fldChar w:fldCharType="end"/>
      </w:r>
    </w:p>
    <w:p w14:paraId="683C94A0" w14:textId="3E439D1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_Toc146251870 \h </w:instrText>
      </w:r>
      <w:r>
        <w:rPr>
          <w:noProof/>
        </w:rPr>
      </w:r>
      <w:r>
        <w:rPr>
          <w:noProof/>
        </w:rPr>
        <w:fldChar w:fldCharType="separate"/>
      </w:r>
      <w:r>
        <w:rPr>
          <w:noProof/>
        </w:rPr>
        <w:t>48</w:t>
      </w:r>
      <w:r>
        <w:rPr>
          <w:noProof/>
        </w:rPr>
        <w:fldChar w:fldCharType="end"/>
      </w:r>
    </w:p>
    <w:p w14:paraId="771EA3CD" w14:textId="0FD7FE7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_Toc146251871 \h </w:instrText>
      </w:r>
      <w:r>
        <w:rPr>
          <w:noProof/>
        </w:rPr>
      </w:r>
      <w:r>
        <w:rPr>
          <w:noProof/>
        </w:rPr>
        <w:fldChar w:fldCharType="separate"/>
      </w:r>
      <w:r>
        <w:rPr>
          <w:noProof/>
        </w:rPr>
        <w:t>48</w:t>
      </w:r>
      <w:r>
        <w:rPr>
          <w:noProof/>
        </w:rPr>
        <w:fldChar w:fldCharType="end"/>
      </w:r>
    </w:p>
    <w:p w14:paraId="6D7EDBF7" w14:textId="075ACD5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_Toc146251872 \h </w:instrText>
      </w:r>
      <w:r>
        <w:rPr>
          <w:noProof/>
        </w:rPr>
      </w:r>
      <w:r>
        <w:rPr>
          <w:noProof/>
        </w:rPr>
        <w:fldChar w:fldCharType="separate"/>
      </w:r>
      <w:r>
        <w:rPr>
          <w:noProof/>
        </w:rPr>
        <w:t>48</w:t>
      </w:r>
      <w:r>
        <w:rPr>
          <w:noProof/>
        </w:rPr>
        <w:fldChar w:fldCharType="end"/>
      </w:r>
    </w:p>
    <w:p w14:paraId="36C99388" w14:textId="29615ADB"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_Toc146251873 \h </w:instrText>
      </w:r>
      <w:r>
        <w:rPr>
          <w:noProof/>
        </w:rPr>
      </w:r>
      <w:r>
        <w:rPr>
          <w:noProof/>
        </w:rPr>
        <w:fldChar w:fldCharType="separate"/>
      </w:r>
      <w:r>
        <w:rPr>
          <w:noProof/>
        </w:rPr>
        <w:t>49</w:t>
      </w:r>
      <w:r>
        <w:rPr>
          <w:noProof/>
        </w:rPr>
        <w:fldChar w:fldCharType="end"/>
      </w:r>
    </w:p>
    <w:p w14:paraId="6E2DAB89" w14:textId="4F07A46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_Toc146251874 \h </w:instrText>
      </w:r>
      <w:r>
        <w:rPr>
          <w:noProof/>
        </w:rPr>
      </w:r>
      <w:r>
        <w:rPr>
          <w:noProof/>
        </w:rPr>
        <w:fldChar w:fldCharType="separate"/>
      </w:r>
      <w:r>
        <w:rPr>
          <w:noProof/>
        </w:rPr>
        <w:t>49</w:t>
      </w:r>
      <w:r>
        <w:rPr>
          <w:noProof/>
        </w:rPr>
        <w:fldChar w:fldCharType="end"/>
      </w:r>
    </w:p>
    <w:p w14:paraId="691A8C85" w14:textId="539C60D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_Toc146251875 \h </w:instrText>
      </w:r>
      <w:r>
        <w:rPr>
          <w:noProof/>
        </w:rPr>
      </w:r>
      <w:r>
        <w:rPr>
          <w:noProof/>
        </w:rPr>
        <w:fldChar w:fldCharType="separate"/>
      </w:r>
      <w:r>
        <w:rPr>
          <w:noProof/>
        </w:rPr>
        <w:t>49</w:t>
      </w:r>
      <w:r>
        <w:rPr>
          <w:noProof/>
        </w:rPr>
        <w:fldChar w:fldCharType="end"/>
      </w:r>
    </w:p>
    <w:p w14:paraId="3A8DBDEE" w14:textId="23C37E5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_Toc146251876 \h </w:instrText>
      </w:r>
      <w:r>
        <w:rPr>
          <w:noProof/>
        </w:rPr>
      </w:r>
      <w:r>
        <w:rPr>
          <w:noProof/>
        </w:rPr>
        <w:fldChar w:fldCharType="separate"/>
      </w:r>
      <w:r>
        <w:rPr>
          <w:noProof/>
        </w:rPr>
        <w:t>49</w:t>
      </w:r>
      <w:r>
        <w:rPr>
          <w:noProof/>
        </w:rPr>
        <w:fldChar w:fldCharType="end"/>
      </w:r>
    </w:p>
    <w:p w14:paraId="6ABC37B6" w14:textId="43FCAEC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_Toc146251877 \h </w:instrText>
      </w:r>
      <w:r>
        <w:rPr>
          <w:noProof/>
        </w:rPr>
      </w:r>
      <w:r>
        <w:rPr>
          <w:noProof/>
        </w:rPr>
        <w:fldChar w:fldCharType="separate"/>
      </w:r>
      <w:r>
        <w:rPr>
          <w:noProof/>
        </w:rPr>
        <w:t>49</w:t>
      </w:r>
      <w:r>
        <w:rPr>
          <w:noProof/>
        </w:rPr>
        <w:fldChar w:fldCharType="end"/>
      </w:r>
    </w:p>
    <w:p w14:paraId="51B242AB" w14:textId="14E4D14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_Toc146251878 \h </w:instrText>
      </w:r>
      <w:r>
        <w:rPr>
          <w:noProof/>
        </w:rPr>
      </w:r>
      <w:r>
        <w:rPr>
          <w:noProof/>
        </w:rPr>
        <w:fldChar w:fldCharType="separate"/>
      </w:r>
      <w:r>
        <w:rPr>
          <w:noProof/>
        </w:rPr>
        <w:t>50</w:t>
      </w:r>
      <w:r>
        <w:rPr>
          <w:noProof/>
        </w:rPr>
        <w:fldChar w:fldCharType="end"/>
      </w:r>
    </w:p>
    <w:p w14:paraId="3EB47622" w14:textId="4A63E40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_Toc146251879 \h </w:instrText>
      </w:r>
      <w:r>
        <w:rPr>
          <w:noProof/>
        </w:rPr>
      </w:r>
      <w:r>
        <w:rPr>
          <w:noProof/>
        </w:rPr>
        <w:fldChar w:fldCharType="separate"/>
      </w:r>
      <w:r>
        <w:rPr>
          <w:noProof/>
        </w:rPr>
        <w:t>50</w:t>
      </w:r>
      <w:r>
        <w:rPr>
          <w:noProof/>
        </w:rPr>
        <w:fldChar w:fldCharType="end"/>
      </w:r>
    </w:p>
    <w:p w14:paraId="2C24D24A" w14:textId="49BFCC5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_Toc146251880 \h </w:instrText>
      </w:r>
      <w:r>
        <w:rPr>
          <w:noProof/>
        </w:rPr>
      </w:r>
      <w:r>
        <w:rPr>
          <w:noProof/>
        </w:rPr>
        <w:fldChar w:fldCharType="separate"/>
      </w:r>
      <w:r>
        <w:rPr>
          <w:noProof/>
        </w:rPr>
        <w:t>50</w:t>
      </w:r>
      <w:r>
        <w:rPr>
          <w:noProof/>
        </w:rPr>
        <w:fldChar w:fldCharType="end"/>
      </w:r>
    </w:p>
    <w:p w14:paraId="1BA435DB" w14:textId="0700F9C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_Toc146251881 \h </w:instrText>
      </w:r>
      <w:r>
        <w:rPr>
          <w:noProof/>
        </w:rPr>
      </w:r>
      <w:r>
        <w:rPr>
          <w:noProof/>
        </w:rPr>
        <w:fldChar w:fldCharType="separate"/>
      </w:r>
      <w:r>
        <w:rPr>
          <w:noProof/>
        </w:rPr>
        <w:t>50</w:t>
      </w:r>
      <w:r>
        <w:rPr>
          <w:noProof/>
        </w:rPr>
        <w:fldChar w:fldCharType="end"/>
      </w:r>
    </w:p>
    <w:p w14:paraId="05B2C54A" w14:textId="4041818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_Toc146251882 \h </w:instrText>
      </w:r>
      <w:r>
        <w:rPr>
          <w:noProof/>
        </w:rPr>
      </w:r>
      <w:r>
        <w:rPr>
          <w:noProof/>
        </w:rPr>
        <w:fldChar w:fldCharType="separate"/>
      </w:r>
      <w:r>
        <w:rPr>
          <w:noProof/>
        </w:rPr>
        <w:t>51</w:t>
      </w:r>
      <w:r>
        <w:rPr>
          <w:noProof/>
        </w:rPr>
        <w:fldChar w:fldCharType="end"/>
      </w:r>
    </w:p>
    <w:p w14:paraId="36475A3C" w14:textId="35357F78"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_Toc146251883 \h </w:instrText>
      </w:r>
      <w:r>
        <w:rPr>
          <w:noProof/>
        </w:rPr>
      </w:r>
      <w:r>
        <w:rPr>
          <w:noProof/>
        </w:rPr>
        <w:fldChar w:fldCharType="separate"/>
      </w:r>
      <w:r>
        <w:rPr>
          <w:noProof/>
        </w:rPr>
        <w:t>51</w:t>
      </w:r>
      <w:r>
        <w:rPr>
          <w:noProof/>
        </w:rPr>
        <w:fldChar w:fldCharType="end"/>
      </w:r>
    </w:p>
    <w:p w14:paraId="6A5D8C08" w14:textId="0B6CC94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_Toc146251884 \h </w:instrText>
      </w:r>
      <w:r>
        <w:rPr>
          <w:noProof/>
        </w:rPr>
      </w:r>
      <w:r>
        <w:rPr>
          <w:noProof/>
        </w:rPr>
        <w:fldChar w:fldCharType="separate"/>
      </w:r>
      <w:r>
        <w:rPr>
          <w:noProof/>
        </w:rPr>
        <w:t>51</w:t>
      </w:r>
      <w:r>
        <w:rPr>
          <w:noProof/>
        </w:rPr>
        <w:fldChar w:fldCharType="end"/>
      </w:r>
    </w:p>
    <w:p w14:paraId="21D1FFC0" w14:textId="06B0FE8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_Toc146251885 \h </w:instrText>
      </w:r>
      <w:r>
        <w:rPr>
          <w:noProof/>
        </w:rPr>
      </w:r>
      <w:r>
        <w:rPr>
          <w:noProof/>
        </w:rPr>
        <w:fldChar w:fldCharType="separate"/>
      </w:r>
      <w:r>
        <w:rPr>
          <w:noProof/>
        </w:rPr>
        <w:t>51</w:t>
      </w:r>
      <w:r>
        <w:rPr>
          <w:noProof/>
        </w:rPr>
        <w:fldChar w:fldCharType="end"/>
      </w:r>
    </w:p>
    <w:p w14:paraId="104D315C" w14:textId="49A07CF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_Toc146251886 \h </w:instrText>
      </w:r>
      <w:r>
        <w:rPr>
          <w:noProof/>
        </w:rPr>
      </w:r>
      <w:r>
        <w:rPr>
          <w:noProof/>
        </w:rPr>
        <w:fldChar w:fldCharType="separate"/>
      </w:r>
      <w:r>
        <w:rPr>
          <w:noProof/>
        </w:rPr>
        <w:t>51</w:t>
      </w:r>
      <w:r>
        <w:rPr>
          <w:noProof/>
        </w:rPr>
        <w:fldChar w:fldCharType="end"/>
      </w:r>
    </w:p>
    <w:p w14:paraId="7C6B4A45" w14:textId="26AC5B5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_Toc146251887 \h </w:instrText>
      </w:r>
      <w:r>
        <w:rPr>
          <w:noProof/>
        </w:rPr>
      </w:r>
      <w:r>
        <w:rPr>
          <w:noProof/>
        </w:rPr>
        <w:fldChar w:fldCharType="separate"/>
      </w:r>
      <w:r>
        <w:rPr>
          <w:noProof/>
        </w:rPr>
        <w:t>52</w:t>
      </w:r>
      <w:r>
        <w:rPr>
          <w:noProof/>
        </w:rPr>
        <w:fldChar w:fldCharType="end"/>
      </w:r>
    </w:p>
    <w:p w14:paraId="3B0D2D95" w14:textId="778250E6"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4E334C">
        <w:rPr>
          <w:noProof/>
          <w:lang w:val="en-US"/>
        </w:rPr>
        <w:t>PDUs and parameters specific to the present document</w:t>
      </w:r>
      <w:r>
        <w:rPr>
          <w:noProof/>
        </w:rPr>
        <w:tab/>
      </w:r>
      <w:r>
        <w:rPr>
          <w:noProof/>
        </w:rPr>
        <w:fldChar w:fldCharType="begin" w:fldLock="1"/>
      </w:r>
      <w:r>
        <w:rPr>
          <w:noProof/>
        </w:rPr>
        <w:instrText xml:space="preserve"> PAGEREF _Toc146251888 \h </w:instrText>
      </w:r>
      <w:r>
        <w:rPr>
          <w:noProof/>
        </w:rPr>
      </w:r>
      <w:r>
        <w:rPr>
          <w:noProof/>
        </w:rPr>
        <w:fldChar w:fldCharType="separate"/>
      </w:r>
      <w:r>
        <w:rPr>
          <w:noProof/>
        </w:rPr>
        <w:t>52</w:t>
      </w:r>
      <w:r>
        <w:rPr>
          <w:noProof/>
        </w:rPr>
        <w:fldChar w:fldCharType="end"/>
      </w:r>
    </w:p>
    <w:p w14:paraId="039A71FE" w14:textId="0D881139"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ATSSS parameters</w:t>
      </w:r>
      <w:r>
        <w:rPr>
          <w:noProof/>
        </w:rPr>
        <w:tab/>
      </w:r>
      <w:r>
        <w:rPr>
          <w:noProof/>
        </w:rPr>
        <w:fldChar w:fldCharType="begin" w:fldLock="1"/>
      </w:r>
      <w:r>
        <w:rPr>
          <w:noProof/>
        </w:rPr>
        <w:instrText xml:space="preserve"> PAGEREF _Toc146251889 \h </w:instrText>
      </w:r>
      <w:r>
        <w:rPr>
          <w:noProof/>
        </w:rPr>
      </w:r>
      <w:r>
        <w:rPr>
          <w:noProof/>
        </w:rPr>
        <w:fldChar w:fldCharType="separate"/>
      </w:r>
      <w:r>
        <w:rPr>
          <w:noProof/>
        </w:rPr>
        <w:t>52</w:t>
      </w:r>
      <w:r>
        <w:rPr>
          <w:noProof/>
        </w:rPr>
        <w:fldChar w:fldCharType="end"/>
      </w:r>
    </w:p>
    <w:p w14:paraId="5713CDFA" w14:textId="45E0AB3F"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General</w:t>
      </w:r>
      <w:r>
        <w:rPr>
          <w:noProof/>
        </w:rPr>
        <w:tab/>
      </w:r>
      <w:r>
        <w:rPr>
          <w:noProof/>
        </w:rPr>
        <w:fldChar w:fldCharType="begin" w:fldLock="1"/>
      </w:r>
      <w:r>
        <w:rPr>
          <w:noProof/>
        </w:rPr>
        <w:instrText xml:space="preserve"> PAGEREF _Toc146251890 \h </w:instrText>
      </w:r>
      <w:r>
        <w:rPr>
          <w:noProof/>
        </w:rPr>
      </w:r>
      <w:r>
        <w:rPr>
          <w:noProof/>
        </w:rPr>
        <w:fldChar w:fldCharType="separate"/>
      </w:r>
      <w:r>
        <w:rPr>
          <w:noProof/>
        </w:rPr>
        <w:t>52</w:t>
      </w:r>
      <w:r>
        <w:rPr>
          <w:noProof/>
        </w:rPr>
        <w:fldChar w:fldCharType="end"/>
      </w:r>
    </w:p>
    <w:p w14:paraId="2DD1CC35" w14:textId="00E5163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Encoding of ATSSS parameters</w:t>
      </w:r>
      <w:r>
        <w:rPr>
          <w:noProof/>
        </w:rPr>
        <w:tab/>
      </w:r>
      <w:r>
        <w:rPr>
          <w:noProof/>
        </w:rPr>
        <w:fldChar w:fldCharType="begin" w:fldLock="1"/>
      </w:r>
      <w:r>
        <w:rPr>
          <w:noProof/>
        </w:rPr>
        <w:instrText xml:space="preserve"> PAGEREF _Toc146251891 \h </w:instrText>
      </w:r>
      <w:r>
        <w:rPr>
          <w:noProof/>
        </w:rPr>
      </w:r>
      <w:r>
        <w:rPr>
          <w:noProof/>
        </w:rPr>
        <w:fldChar w:fldCharType="separate"/>
      </w:r>
      <w:r>
        <w:rPr>
          <w:noProof/>
        </w:rPr>
        <w:t>52</w:t>
      </w:r>
      <w:r>
        <w:rPr>
          <w:noProof/>
        </w:rPr>
        <w:fldChar w:fldCharType="end"/>
      </w:r>
    </w:p>
    <w:p w14:paraId="6493E5AB" w14:textId="7F0BE4C0"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ATSSS rules</w:t>
      </w:r>
      <w:r>
        <w:rPr>
          <w:noProof/>
        </w:rPr>
        <w:tab/>
      </w:r>
      <w:r>
        <w:rPr>
          <w:noProof/>
        </w:rPr>
        <w:fldChar w:fldCharType="begin" w:fldLock="1"/>
      </w:r>
      <w:r>
        <w:rPr>
          <w:noProof/>
        </w:rPr>
        <w:instrText xml:space="preserve"> PAGEREF _Toc146251892 \h </w:instrText>
      </w:r>
      <w:r>
        <w:rPr>
          <w:noProof/>
        </w:rPr>
      </w:r>
      <w:r>
        <w:rPr>
          <w:noProof/>
        </w:rPr>
        <w:fldChar w:fldCharType="separate"/>
      </w:r>
      <w:r>
        <w:rPr>
          <w:noProof/>
        </w:rPr>
        <w:t>53</w:t>
      </w:r>
      <w:r>
        <w:rPr>
          <w:noProof/>
        </w:rPr>
        <w:fldChar w:fldCharType="end"/>
      </w:r>
    </w:p>
    <w:p w14:paraId="18DEB7DA" w14:textId="3D3723D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_Toc146251893 \h </w:instrText>
      </w:r>
      <w:r>
        <w:rPr>
          <w:noProof/>
        </w:rPr>
      </w:r>
      <w:r>
        <w:rPr>
          <w:noProof/>
        </w:rPr>
        <w:fldChar w:fldCharType="separate"/>
      </w:r>
      <w:r>
        <w:rPr>
          <w:noProof/>
        </w:rPr>
        <w:t>53</w:t>
      </w:r>
      <w:r>
        <w:rPr>
          <w:noProof/>
        </w:rPr>
        <w:fldChar w:fldCharType="end"/>
      </w:r>
    </w:p>
    <w:p w14:paraId="333FDACC" w14:textId="4F6AF55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_Toc146251894 \h </w:instrText>
      </w:r>
      <w:r>
        <w:rPr>
          <w:noProof/>
        </w:rPr>
      </w:r>
      <w:r>
        <w:rPr>
          <w:noProof/>
        </w:rPr>
        <w:fldChar w:fldCharType="separate"/>
      </w:r>
      <w:r>
        <w:rPr>
          <w:noProof/>
        </w:rPr>
        <w:t>56</w:t>
      </w:r>
      <w:r>
        <w:rPr>
          <w:noProof/>
        </w:rPr>
        <w:fldChar w:fldCharType="end"/>
      </w:r>
    </w:p>
    <w:p w14:paraId="33B98B38" w14:textId="1DE228F0"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Network steering functionalities information</w:t>
      </w:r>
      <w:r>
        <w:rPr>
          <w:noProof/>
        </w:rPr>
        <w:tab/>
      </w:r>
      <w:r>
        <w:rPr>
          <w:noProof/>
        </w:rPr>
        <w:fldChar w:fldCharType="begin" w:fldLock="1"/>
      </w:r>
      <w:r>
        <w:rPr>
          <w:noProof/>
        </w:rPr>
        <w:instrText xml:space="preserve"> PAGEREF _Toc146251895 \h </w:instrText>
      </w:r>
      <w:r>
        <w:rPr>
          <w:noProof/>
        </w:rPr>
      </w:r>
      <w:r>
        <w:rPr>
          <w:noProof/>
        </w:rPr>
        <w:fldChar w:fldCharType="separate"/>
      </w:r>
      <w:r>
        <w:rPr>
          <w:noProof/>
        </w:rPr>
        <w:t>62</w:t>
      </w:r>
      <w:r>
        <w:rPr>
          <w:noProof/>
        </w:rPr>
        <w:fldChar w:fldCharType="end"/>
      </w:r>
    </w:p>
    <w:p w14:paraId="701EA547" w14:textId="66D858A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w:t>
      </w:r>
      <w:r>
        <w:rPr>
          <w:noProof/>
        </w:rPr>
        <w:lastRenderedPageBreak/>
        <w:t>ring functionalities information</w:t>
      </w:r>
      <w:r>
        <w:rPr>
          <w:noProof/>
        </w:rPr>
        <w:tab/>
      </w:r>
      <w:r>
        <w:rPr>
          <w:noProof/>
        </w:rPr>
        <w:fldChar w:fldCharType="begin" w:fldLock="1"/>
      </w:r>
      <w:r>
        <w:rPr>
          <w:noProof/>
        </w:rPr>
        <w:instrText xml:space="preserve"> PAGEREF _Toc146251896 \h </w:instrText>
      </w:r>
      <w:r>
        <w:rPr>
          <w:noProof/>
        </w:rPr>
      </w:r>
      <w:r>
        <w:rPr>
          <w:noProof/>
        </w:rPr>
        <w:fldChar w:fldCharType="separate"/>
      </w:r>
      <w:r>
        <w:rPr>
          <w:noProof/>
        </w:rPr>
        <w:t>62</w:t>
      </w:r>
      <w:r>
        <w:rPr>
          <w:noProof/>
        </w:rPr>
        <w:fldChar w:fldCharType="end"/>
      </w:r>
    </w:p>
    <w:p w14:paraId="62B78F00" w14:textId="06ECB56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_Toc146251897 \h </w:instrText>
      </w:r>
      <w:r>
        <w:rPr>
          <w:noProof/>
        </w:rPr>
      </w:r>
      <w:r>
        <w:rPr>
          <w:noProof/>
        </w:rPr>
        <w:fldChar w:fldCharType="separate"/>
      </w:r>
      <w:r>
        <w:rPr>
          <w:noProof/>
        </w:rPr>
        <w:t>62</w:t>
      </w:r>
      <w:r>
        <w:rPr>
          <w:noProof/>
        </w:rPr>
        <w:fldChar w:fldCharType="end"/>
      </w:r>
    </w:p>
    <w:p w14:paraId="36F5D6BB" w14:textId="553201B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_Toc146251898 \h </w:instrText>
      </w:r>
      <w:r>
        <w:rPr>
          <w:noProof/>
        </w:rPr>
      </w:r>
      <w:r>
        <w:rPr>
          <w:noProof/>
        </w:rPr>
        <w:fldChar w:fldCharType="separate"/>
      </w:r>
      <w:r>
        <w:rPr>
          <w:noProof/>
        </w:rPr>
        <w:t>62</w:t>
      </w:r>
      <w:r>
        <w:rPr>
          <w:noProof/>
        </w:rPr>
        <w:fldChar w:fldCharType="end"/>
      </w:r>
    </w:p>
    <w:p w14:paraId="103B94B6" w14:textId="79398E5D"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_Toc146251899 \h </w:instrText>
      </w:r>
      <w:r>
        <w:rPr>
          <w:noProof/>
        </w:rPr>
      </w:r>
      <w:r>
        <w:rPr>
          <w:noProof/>
        </w:rPr>
        <w:fldChar w:fldCharType="separate"/>
      </w:r>
      <w:r>
        <w:rPr>
          <w:noProof/>
        </w:rPr>
        <w:t>63</w:t>
      </w:r>
      <w:r>
        <w:rPr>
          <w:noProof/>
        </w:rPr>
        <w:fldChar w:fldCharType="end"/>
      </w:r>
    </w:p>
    <w:p w14:paraId="58C4B640" w14:textId="6CED173D"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_Toc146251900 \h </w:instrText>
      </w:r>
      <w:r>
        <w:rPr>
          <w:noProof/>
        </w:rPr>
      </w:r>
      <w:r>
        <w:rPr>
          <w:noProof/>
        </w:rPr>
        <w:fldChar w:fldCharType="separate"/>
      </w:r>
      <w:r>
        <w:rPr>
          <w:noProof/>
        </w:rPr>
        <w:t>63</w:t>
      </w:r>
      <w:r>
        <w:rPr>
          <w:noProof/>
        </w:rPr>
        <w:fldChar w:fldCharType="end"/>
      </w:r>
    </w:p>
    <w:p w14:paraId="0D908E91" w14:textId="609A46A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_Toc146251901 \h </w:instrText>
      </w:r>
      <w:r>
        <w:rPr>
          <w:noProof/>
        </w:rPr>
      </w:r>
      <w:r>
        <w:rPr>
          <w:noProof/>
        </w:rPr>
        <w:fldChar w:fldCharType="separate"/>
      </w:r>
      <w:r>
        <w:rPr>
          <w:noProof/>
        </w:rPr>
        <w:t>64</w:t>
      </w:r>
      <w:r>
        <w:rPr>
          <w:noProof/>
        </w:rPr>
        <w:fldChar w:fldCharType="end"/>
      </w:r>
    </w:p>
    <w:p w14:paraId="7DBA17EE" w14:textId="681B2A82"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_Toc146251902 \h </w:instrText>
      </w:r>
      <w:r>
        <w:rPr>
          <w:noProof/>
        </w:rPr>
      </w:r>
      <w:r>
        <w:rPr>
          <w:noProof/>
        </w:rPr>
        <w:fldChar w:fldCharType="separate"/>
      </w:r>
      <w:r>
        <w:rPr>
          <w:noProof/>
        </w:rPr>
        <w:t>64</w:t>
      </w:r>
      <w:r>
        <w:rPr>
          <w:noProof/>
        </w:rPr>
        <w:fldChar w:fldCharType="end"/>
      </w:r>
    </w:p>
    <w:p w14:paraId="6734FBB2" w14:textId="4FA516C4"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_Toc146251903 \h </w:instrText>
      </w:r>
      <w:r>
        <w:rPr>
          <w:noProof/>
        </w:rPr>
      </w:r>
      <w:r>
        <w:rPr>
          <w:noProof/>
        </w:rPr>
        <w:fldChar w:fldCharType="separate"/>
      </w:r>
      <w:r>
        <w:rPr>
          <w:noProof/>
        </w:rPr>
        <w:t>65</w:t>
      </w:r>
      <w:r>
        <w:rPr>
          <w:noProof/>
        </w:rPr>
        <w:fldChar w:fldCharType="end"/>
      </w:r>
    </w:p>
    <w:p w14:paraId="76A8CDC7" w14:textId="0A590091"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_Toc146251904 \h </w:instrText>
      </w:r>
      <w:r>
        <w:rPr>
          <w:noProof/>
        </w:rPr>
      </w:r>
      <w:r>
        <w:rPr>
          <w:noProof/>
        </w:rPr>
        <w:fldChar w:fldCharType="separate"/>
      </w:r>
      <w:r>
        <w:rPr>
          <w:noProof/>
        </w:rPr>
        <w:t>65</w:t>
      </w:r>
      <w:r>
        <w:rPr>
          <w:noProof/>
        </w:rPr>
        <w:fldChar w:fldCharType="end"/>
      </w:r>
    </w:p>
    <w:p w14:paraId="44EB3DA2" w14:textId="42BA80B0"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_Toc146251905 \h </w:instrText>
      </w:r>
      <w:r>
        <w:rPr>
          <w:noProof/>
        </w:rPr>
      </w:r>
      <w:r>
        <w:rPr>
          <w:noProof/>
        </w:rPr>
        <w:fldChar w:fldCharType="separate"/>
      </w:r>
      <w:r>
        <w:rPr>
          <w:noProof/>
        </w:rPr>
        <w:t>66</w:t>
      </w:r>
      <w:r>
        <w:rPr>
          <w:noProof/>
        </w:rPr>
        <w:fldChar w:fldCharType="end"/>
      </w:r>
    </w:p>
    <w:p w14:paraId="0FA850E3" w14:textId="6877CD0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_Toc146251906 \h </w:instrText>
      </w:r>
      <w:r>
        <w:rPr>
          <w:noProof/>
        </w:rPr>
      </w:r>
      <w:r>
        <w:rPr>
          <w:noProof/>
        </w:rPr>
        <w:fldChar w:fldCharType="separate"/>
      </w:r>
      <w:r>
        <w:rPr>
          <w:noProof/>
        </w:rPr>
        <w:t>69</w:t>
      </w:r>
      <w:r>
        <w:rPr>
          <w:noProof/>
        </w:rPr>
        <w:fldChar w:fldCharType="end"/>
      </w:r>
    </w:p>
    <w:p w14:paraId="4733D08F" w14:textId="3CD7E51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_Toc146251907 \h </w:instrText>
      </w:r>
      <w:r>
        <w:rPr>
          <w:noProof/>
        </w:rPr>
      </w:r>
      <w:r>
        <w:rPr>
          <w:noProof/>
        </w:rPr>
        <w:fldChar w:fldCharType="separate"/>
      </w:r>
      <w:r>
        <w:rPr>
          <w:noProof/>
        </w:rPr>
        <w:t>69</w:t>
      </w:r>
      <w:r>
        <w:rPr>
          <w:noProof/>
        </w:rPr>
        <w:fldChar w:fldCharType="end"/>
      </w:r>
    </w:p>
    <w:p w14:paraId="29D4CB5A" w14:textId="049F824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_Toc146251908 \h </w:instrText>
      </w:r>
      <w:r>
        <w:rPr>
          <w:noProof/>
        </w:rPr>
      </w:r>
      <w:r>
        <w:rPr>
          <w:noProof/>
        </w:rPr>
        <w:fldChar w:fldCharType="separate"/>
      </w:r>
      <w:r>
        <w:rPr>
          <w:noProof/>
        </w:rPr>
        <w:t>69</w:t>
      </w:r>
      <w:r>
        <w:rPr>
          <w:noProof/>
        </w:rPr>
        <w:fldChar w:fldCharType="end"/>
      </w:r>
    </w:p>
    <w:p w14:paraId="638A0785" w14:textId="3F98EAF8"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ATSSS PCO parameters</w:t>
      </w:r>
      <w:r>
        <w:rPr>
          <w:noProof/>
        </w:rPr>
        <w:tab/>
      </w:r>
      <w:r>
        <w:rPr>
          <w:noProof/>
        </w:rPr>
        <w:fldChar w:fldCharType="begin" w:fldLock="1"/>
      </w:r>
      <w:r>
        <w:rPr>
          <w:noProof/>
        </w:rPr>
        <w:instrText xml:space="preserve"> PAGEREF _Toc146251909 \h </w:instrText>
      </w:r>
      <w:r>
        <w:rPr>
          <w:noProof/>
        </w:rPr>
      </w:r>
      <w:r>
        <w:rPr>
          <w:noProof/>
        </w:rPr>
        <w:fldChar w:fldCharType="separate"/>
      </w:r>
      <w:r>
        <w:rPr>
          <w:noProof/>
        </w:rPr>
        <w:t>72</w:t>
      </w:r>
      <w:r>
        <w:rPr>
          <w:noProof/>
        </w:rPr>
        <w:fldChar w:fldCharType="end"/>
      </w:r>
    </w:p>
    <w:p w14:paraId="414F72A0" w14:textId="7B3F688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_Toc146251910 \h </w:instrText>
      </w:r>
      <w:r>
        <w:rPr>
          <w:noProof/>
        </w:rPr>
      </w:r>
      <w:r>
        <w:rPr>
          <w:noProof/>
        </w:rPr>
        <w:fldChar w:fldCharType="separate"/>
      </w:r>
      <w:r>
        <w:rPr>
          <w:noProof/>
        </w:rPr>
        <w:t>72</w:t>
      </w:r>
      <w:r>
        <w:rPr>
          <w:noProof/>
        </w:rPr>
        <w:fldChar w:fldCharType="end"/>
      </w:r>
    </w:p>
    <w:p w14:paraId="1FED40E3" w14:textId="350936F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_Toc146251911 \h </w:instrText>
      </w:r>
      <w:r>
        <w:rPr>
          <w:noProof/>
        </w:rPr>
      </w:r>
      <w:r>
        <w:rPr>
          <w:noProof/>
        </w:rPr>
        <w:fldChar w:fldCharType="separate"/>
      </w:r>
      <w:r>
        <w:rPr>
          <w:noProof/>
        </w:rPr>
        <w:t>72</w:t>
      </w:r>
      <w:r>
        <w:rPr>
          <w:noProof/>
        </w:rPr>
        <w:fldChar w:fldCharType="end"/>
      </w:r>
    </w:p>
    <w:p w14:paraId="6BDF195B" w14:textId="10A531C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_Toc146251912 \h </w:instrText>
      </w:r>
      <w:r>
        <w:rPr>
          <w:noProof/>
        </w:rPr>
      </w:r>
      <w:r>
        <w:rPr>
          <w:noProof/>
        </w:rPr>
        <w:fldChar w:fldCharType="separate"/>
      </w:r>
      <w:r>
        <w:rPr>
          <w:noProof/>
        </w:rPr>
        <w:t>73</w:t>
      </w:r>
      <w:r>
        <w:rPr>
          <w:noProof/>
        </w:rPr>
        <w:fldChar w:fldCharType="end"/>
      </w:r>
    </w:p>
    <w:p w14:paraId="68DCB08B" w14:textId="33F8E715"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_Toc146251913 \h </w:instrText>
      </w:r>
      <w:r>
        <w:rPr>
          <w:noProof/>
        </w:rPr>
      </w:r>
      <w:r>
        <w:rPr>
          <w:noProof/>
        </w:rPr>
        <w:fldChar w:fldCharType="separate"/>
      </w:r>
      <w:r>
        <w:rPr>
          <w:noProof/>
        </w:rPr>
        <w:t>74</w:t>
      </w:r>
      <w:r>
        <w:rPr>
          <w:noProof/>
        </w:rPr>
        <w:fldChar w:fldCharType="end"/>
      </w:r>
    </w:p>
    <w:p w14:paraId="756DA154" w14:textId="29B11EE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_Toc146251914 \h </w:instrText>
      </w:r>
      <w:r>
        <w:rPr>
          <w:noProof/>
        </w:rPr>
      </w:r>
      <w:r>
        <w:rPr>
          <w:noProof/>
        </w:rPr>
        <w:fldChar w:fldCharType="separate"/>
      </w:r>
      <w:r>
        <w:rPr>
          <w:noProof/>
        </w:rPr>
        <w:t>74</w:t>
      </w:r>
      <w:r>
        <w:rPr>
          <w:noProof/>
        </w:rPr>
        <w:fldChar w:fldCharType="end"/>
      </w:r>
    </w:p>
    <w:p w14:paraId="09D315BF" w14:textId="3E1FB87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_Toc146251915 \h </w:instrText>
      </w:r>
      <w:r>
        <w:rPr>
          <w:noProof/>
        </w:rPr>
      </w:r>
      <w:r>
        <w:rPr>
          <w:noProof/>
        </w:rPr>
        <w:fldChar w:fldCharType="separate"/>
      </w:r>
      <w:r>
        <w:rPr>
          <w:noProof/>
        </w:rPr>
        <w:t>74</w:t>
      </w:r>
      <w:r>
        <w:rPr>
          <w:noProof/>
        </w:rPr>
        <w:fldChar w:fldCharType="end"/>
      </w:r>
    </w:p>
    <w:p w14:paraId="01F5E82E" w14:textId="3481E3D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_Toc146251916 \h </w:instrText>
      </w:r>
      <w:r>
        <w:rPr>
          <w:noProof/>
        </w:rPr>
      </w:r>
      <w:r>
        <w:rPr>
          <w:noProof/>
        </w:rPr>
        <w:fldChar w:fldCharType="separate"/>
      </w:r>
      <w:r>
        <w:rPr>
          <w:noProof/>
        </w:rPr>
        <w:t>75</w:t>
      </w:r>
      <w:r>
        <w:rPr>
          <w:noProof/>
        </w:rPr>
        <w:fldChar w:fldCharType="end"/>
      </w:r>
    </w:p>
    <w:p w14:paraId="51D8CB22" w14:textId="27CEB6F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_Toc146251917 \h </w:instrText>
      </w:r>
      <w:r>
        <w:rPr>
          <w:noProof/>
        </w:rPr>
      </w:r>
      <w:r>
        <w:rPr>
          <w:noProof/>
        </w:rPr>
        <w:fldChar w:fldCharType="separate"/>
      </w:r>
      <w:r>
        <w:rPr>
          <w:noProof/>
        </w:rPr>
        <w:t>75</w:t>
      </w:r>
      <w:r>
        <w:rPr>
          <w:noProof/>
        </w:rPr>
        <w:fldChar w:fldCharType="end"/>
      </w:r>
    </w:p>
    <w:p w14:paraId="04F5A775" w14:textId="50D9A98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_Toc146251918 \h </w:instrText>
      </w:r>
      <w:r>
        <w:rPr>
          <w:noProof/>
        </w:rPr>
      </w:r>
      <w:r>
        <w:rPr>
          <w:noProof/>
        </w:rPr>
        <w:fldChar w:fldCharType="separate"/>
      </w:r>
      <w:r>
        <w:rPr>
          <w:noProof/>
        </w:rPr>
        <w:t>75</w:t>
      </w:r>
      <w:r>
        <w:rPr>
          <w:noProof/>
        </w:rPr>
        <w:fldChar w:fldCharType="end"/>
      </w:r>
    </w:p>
    <w:p w14:paraId="5F25DE49" w14:textId="023AF482"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_Toc146251919 \h </w:instrText>
      </w:r>
      <w:r>
        <w:rPr>
          <w:noProof/>
        </w:rPr>
      </w:r>
      <w:r>
        <w:rPr>
          <w:noProof/>
        </w:rPr>
        <w:fldChar w:fldCharType="separate"/>
      </w:r>
      <w:r>
        <w:rPr>
          <w:noProof/>
        </w:rPr>
        <w:t>75</w:t>
      </w:r>
      <w:r>
        <w:rPr>
          <w:noProof/>
        </w:rPr>
        <w:fldChar w:fldCharType="end"/>
      </w:r>
    </w:p>
    <w:p w14:paraId="4ACD8BDB" w14:textId="39A06A69"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_Toc146251920 \h </w:instrText>
      </w:r>
      <w:r>
        <w:rPr>
          <w:noProof/>
        </w:rPr>
      </w:r>
      <w:r>
        <w:rPr>
          <w:noProof/>
        </w:rPr>
        <w:fldChar w:fldCharType="separate"/>
      </w:r>
      <w:r>
        <w:rPr>
          <w:noProof/>
        </w:rPr>
        <w:t>76</w:t>
      </w:r>
      <w:r>
        <w:rPr>
          <w:noProof/>
        </w:rPr>
        <w:fldChar w:fldCharType="end"/>
      </w:r>
    </w:p>
    <w:p w14:paraId="4A7B3BA1" w14:textId="48EC83EC"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_Toc146251921 \h </w:instrText>
      </w:r>
      <w:r>
        <w:rPr>
          <w:noProof/>
        </w:rPr>
      </w:r>
      <w:r>
        <w:rPr>
          <w:noProof/>
        </w:rPr>
        <w:fldChar w:fldCharType="separate"/>
      </w:r>
      <w:r>
        <w:rPr>
          <w:noProof/>
        </w:rPr>
        <w:t>76</w:t>
      </w:r>
      <w:r>
        <w:rPr>
          <w:noProof/>
        </w:rPr>
        <w:fldChar w:fldCharType="end"/>
      </w:r>
    </w:p>
    <w:p w14:paraId="74AB7EFB" w14:textId="2B5E8B0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_Toc146251922 \h </w:instrText>
      </w:r>
      <w:r>
        <w:rPr>
          <w:noProof/>
        </w:rPr>
      </w:r>
      <w:r>
        <w:rPr>
          <w:noProof/>
        </w:rPr>
        <w:fldChar w:fldCharType="separate"/>
      </w:r>
      <w:r>
        <w:rPr>
          <w:noProof/>
        </w:rPr>
        <w:t>76</w:t>
      </w:r>
      <w:r>
        <w:rPr>
          <w:noProof/>
        </w:rPr>
        <w:fldChar w:fldCharType="end"/>
      </w:r>
    </w:p>
    <w:p w14:paraId="723347CF" w14:textId="4320E0A4"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_Toc146251923 \h </w:instrText>
      </w:r>
      <w:r>
        <w:rPr>
          <w:noProof/>
        </w:rPr>
      </w:r>
      <w:r>
        <w:rPr>
          <w:noProof/>
        </w:rPr>
        <w:fldChar w:fldCharType="separate"/>
      </w:r>
      <w:r>
        <w:rPr>
          <w:noProof/>
        </w:rPr>
        <w:t>76</w:t>
      </w:r>
      <w:r>
        <w:rPr>
          <w:noProof/>
        </w:rPr>
        <w:fldChar w:fldCharType="end"/>
      </w:r>
    </w:p>
    <w:p w14:paraId="3456CE4E" w14:textId="16B8265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_Toc146251924 \h </w:instrText>
      </w:r>
      <w:r>
        <w:rPr>
          <w:noProof/>
        </w:rPr>
      </w:r>
      <w:r>
        <w:rPr>
          <w:noProof/>
        </w:rPr>
        <w:fldChar w:fldCharType="separate"/>
      </w:r>
      <w:r>
        <w:rPr>
          <w:noProof/>
        </w:rPr>
        <w:t>77</w:t>
      </w:r>
      <w:r>
        <w:rPr>
          <w:noProof/>
        </w:rPr>
        <w:fldChar w:fldCharType="end"/>
      </w:r>
    </w:p>
    <w:p w14:paraId="013554CA" w14:textId="0553A3B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_Toc146251925 \h </w:instrText>
      </w:r>
      <w:r>
        <w:rPr>
          <w:noProof/>
        </w:rPr>
      </w:r>
      <w:r>
        <w:rPr>
          <w:noProof/>
        </w:rPr>
        <w:fldChar w:fldCharType="separate"/>
      </w:r>
      <w:r>
        <w:rPr>
          <w:noProof/>
        </w:rPr>
        <w:t>77</w:t>
      </w:r>
      <w:r>
        <w:rPr>
          <w:noProof/>
        </w:rPr>
        <w:fldChar w:fldCharType="end"/>
      </w:r>
    </w:p>
    <w:p w14:paraId="760283AD" w14:textId="41747730"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_Toc146251926 \h </w:instrText>
      </w:r>
      <w:r>
        <w:rPr>
          <w:noProof/>
        </w:rPr>
      </w:r>
      <w:r>
        <w:rPr>
          <w:noProof/>
        </w:rPr>
        <w:fldChar w:fldCharType="separate"/>
      </w:r>
      <w:r>
        <w:rPr>
          <w:noProof/>
        </w:rPr>
        <w:t>77</w:t>
      </w:r>
      <w:r>
        <w:rPr>
          <w:noProof/>
        </w:rPr>
        <w:fldChar w:fldCharType="end"/>
      </w:r>
    </w:p>
    <w:p w14:paraId="598269D3" w14:textId="42AC4071"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_Toc146251927 \h </w:instrText>
      </w:r>
      <w:r>
        <w:rPr>
          <w:noProof/>
        </w:rPr>
      </w:r>
      <w:r>
        <w:rPr>
          <w:noProof/>
        </w:rPr>
        <w:fldChar w:fldCharType="separate"/>
      </w:r>
      <w:r>
        <w:rPr>
          <w:noProof/>
        </w:rPr>
        <w:t>77</w:t>
      </w:r>
      <w:r>
        <w:rPr>
          <w:noProof/>
        </w:rPr>
        <w:fldChar w:fldCharType="end"/>
      </w:r>
    </w:p>
    <w:p w14:paraId="7B22B145" w14:textId="7DD6D4F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_Toc146251928 \h </w:instrText>
      </w:r>
      <w:r>
        <w:rPr>
          <w:noProof/>
        </w:rPr>
      </w:r>
      <w:r>
        <w:rPr>
          <w:noProof/>
        </w:rPr>
        <w:fldChar w:fldCharType="separate"/>
      </w:r>
      <w:r>
        <w:rPr>
          <w:noProof/>
        </w:rPr>
        <w:t>78</w:t>
      </w:r>
      <w:r>
        <w:rPr>
          <w:noProof/>
        </w:rPr>
        <w:fldChar w:fldCharType="end"/>
      </w:r>
    </w:p>
    <w:p w14:paraId="7CF79A4D" w14:textId="4304DAB6"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_Toc146251929 \h </w:instrText>
      </w:r>
      <w:r>
        <w:rPr>
          <w:noProof/>
        </w:rPr>
      </w:r>
      <w:r>
        <w:rPr>
          <w:noProof/>
        </w:rPr>
        <w:fldChar w:fldCharType="separate"/>
      </w:r>
      <w:r>
        <w:rPr>
          <w:noProof/>
        </w:rPr>
        <w:t>78</w:t>
      </w:r>
      <w:r>
        <w:rPr>
          <w:noProof/>
        </w:rPr>
        <w:fldChar w:fldCharType="end"/>
      </w:r>
    </w:p>
    <w:p w14:paraId="41E76E17" w14:textId="64D31CA0"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_Toc146251930 \h </w:instrText>
      </w:r>
      <w:r>
        <w:rPr>
          <w:noProof/>
        </w:rPr>
      </w:r>
      <w:r>
        <w:rPr>
          <w:noProof/>
        </w:rPr>
        <w:fldChar w:fldCharType="separate"/>
      </w:r>
      <w:r>
        <w:rPr>
          <w:noProof/>
        </w:rPr>
        <w:t>78</w:t>
      </w:r>
      <w:r>
        <w:rPr>
          <w:noProof/>
        </w:rPr>
        <w:fldChar w:fldCharType="end"/>
      </w:r>
    </w:p>
    <w:p w14:paraId="66773468" w14:textId="43FC6A0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_Toc146251931 \h </w:instrText>
      </w:r>
      <w:r>
        <w:rPr>
          <w:noProof/>
        </w:rPr>
      </w:r>
      <w:r>
        <w:rPr>
          <w:noProof/>
        </w:rPr>
        <w:fldChar w:fldCharType="separate"/>
      </w:r>
      <w:r>
        <w:rPr>
          <w:noProof/>
        </w:rPr>
        <w:t>78</w:t>
      </w:r>
      <w:r>
        <w:rPr>
          <w:noProof/>
        </w:rPr>
        <w:fldChar w:fldCharType="end"/>
      </w:r>
    </w:p>
    <w:p w14:paraId="062261A3" w14:textId="2D646CEC"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_Toc146251932 \h </w:instrText>
      </w:r>
      <w:r>
        <w:rPr>
          <w:noProof/>
        </w:rPr>
      </w:r>
      <w:r>
        <w:rPr>
          <w:noProof/>
        </w:rPr>
        <w:fldChar w:fldCharType="separate"/>
      </w:r>
      <w:r>
        <w:rPr>
          <w:noProof/>
        </w:rPr>
        <w:t>78</w:t>
      </w:r>
      <w:r>
        <w:rPr>
          <w:noProof/>
        </w:rPr>
        <w:fldChar w:fldCharType="end"/>
      </w:r>
    </w:p>
    <w:p w14:paraId="7008543F" w14:textId="38059A7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_Toc146251933 \h </w:instrText>
      </w:r>
      <w:r>
        <w:rPr>
          <w:noProof/>
        </w:rPr>
      </w:r>
      <w:r>
        <w:rPr>
          <w:noProof/>
        </w:rPr>
        <w:fldChar w:fldCharType="separate"/>
      </w:r>
      <w:r>
        <w:rPr>
          <w:noProof/>
        </w:rPr>
        <w:t>78</w:t>
      </w:r>
      <w:r>
        <w:rPr>
          <w:noProof/>
        </w:rPr>
        <w:fldChar w:fldCharType="end"/>
      </w:r>
    </w:p>
    <w:p w14:paraId="0A94F145" w14:textId="16CB56F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_Toc146251934 \h </w:instrText>
      </w:r>
      <w:r>
        <w:rPr>
          <w:noProof/>
        </w:rPr>
      </w:r>
      <w:r>
        <w:rPr>
          <w:noProof/>
        </w:rPr>
        <w:fldChar w:fldCharType="separate"/>
      </w:r>
      <w:r>
        <w:rPr>
          <w:noProof/>
        </w:rPr>
        <w:t>78</w:t>
      </w:r>
      <w:r>
        <w:rPr>
          <w:noProof/>
        </w:rPr>
        <w:fldChar w:fldCharType="end"/>
      </w:r>
    </w:p>
    <w:p w14:paraId="0EF8ABA0" w14:textId="03BB244C"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_Toc146251935 \h </w:instrText>
      </w:r>
      <w:r>
        <w:rPr>
          <w:noProof/>
        </w:rPr>
      </w:r>
      <w:r>
        <w:rPr>
          <w:noProof/>
        </w:rPr>
        <w:fldChar w:fldCharType="separate"/>
      </w:r>
      <w:r>
        <w:rPr>
          <w:noProof/>
        </w:rPr>
        <w:t>79</w:t>
      </w:r>
      <w:r>
        <w:rPr>
          <w:noProof/>
        </w:rPr>
        <w:fldChar w:fldCharType="end"/>
      </w:r>
    </w:p>
    <w:p w14:paraId="74DCDE81" w14:textId="3222604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_Toc146251936 \h </w:instrText>
      </w:r>
      <w:r>
        <w:rPr>
          <w:noProof/>
        </w:rPr>
      </w:r>
      <w:r>
        <w:rPr>
          <w:noProof/>
        </w:rPr>
        <w:fldChar w:fldCharType="separate"/>
      </w:r>
      <w:r>
        <w:rPr>
          <w:noProof/>
        </w:rPr>
        <w:t>79</w:t>
      </w:r>
      <w:r>
        <w:rPr>
          <w:noProof/>
        </w:rPr>
        <w:fldChar w:fldCharType="end"/>
      </w:r>
    </w:p>
    <w:p w14:paraId="585102B5" w14:textId="51C135F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_Toc146251937 \h </w:instrText>
      </w:r>
      <w:r>
        <w:rPr>
          <w:noProof/>
        </w:rPr>
      </w:r>
      <w:r>
        <w:rPr>
          <w:noProof/>
        </w:rPr>
        <w:fldChar w:fldCharType="separate"/>
      </w:r>
      <w:r>
        <w:rPr>
          <w:noProof/>
        </w:rPr>
        <w:t>79</w:t>
      </w:r>
      <w:r>
        <w:rPr>
          <w:noProof/>
        </w:rPr>
        <w:fldChar w:fldCharType="end"/>
      </w:r>
    </w:p>
    <w:p w14:paraId="36E1BFBB" w14:textId="2EC7115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_Toc146251938 \h </w:instrText>
      </w:r>
      <w:r>
        <w:rPr>
          <w:noProof/>
        </w:rPr>
      </w:r>
      <w:r>
        <w:rPr>
          <w:noProof/>
        </w:rPr>
        <w:fldChar w:fldCharType="separate"/>
      </w:r>
      <w:r>
        <w:rPr>
          <w:noProof/>
        </w:rPr>
        <w:t>79</w:t>
      </w:r>
      <w:r>
        <w:rPr>
          <w:noProof/>
        </w:rPr>
        <w:fldChar w:fldCharType="end"/>
      </w:r>
    </w:p>
    <w:p w14:paraId="0D854AF1" w14:textId="29F05B3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_Toc146251939 \h </w:instrText>
      </w:r>
      <w:r>
        <w:rPr>
          <w:noProof/>
        </w:rPr>
      </w:r>
      <w:r>
        <w:rPr>
          <w:noProof/>
        </w:rPr>
        <w:fldChar w:fldCharType="separate"/>
      </w:r>
      <w:r>
        <w:rPr>
          <w:noProof/>
        </w:rPr>
        <w:t>79</w:t>
      </w:r>
      <w:r>
        <w:rPr>
          <w:noProof/>
        </w:rPr>
        <w:fldChar w:fldCharType="end"/>
      </w:r>
    </w:p>
    <w:p w14:paraId="4D98C981" w14:textId="7854124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_Toc146251940 \h </w:instrText>
      </w:r>
      <w:r>
        <w:rPr>
          <w:noProof/>
        </w:rPr>
      </w:r>
      <w:r>
        <w:rPr>
          <w:noProof/>
        </w:rPr>
        <w:fldChar w:fldCharType="separate"/>
      </w:r>
      <w:r>
        <w:rPr>
          <w:noProof/>
        </w:rPr>
        <w:t>80</w:t>
      </w:r>
      <w:r>
        <w:rPr>
          <w:noProof/>
        </w:rPr>
        <w:fldChar w:fldCharType="end"/>
      </w:r>
    </w:p>
    <w:p w14:paraId="79773E6A" w14:textId="6AB7233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_Toc146251941 \h </w:instrText>
      </w:r>
      <w:r>
        <w:rPr>
          <w:noProof/>
        </w:rPr>
      </w:r>
      <w:r>
        <w:rPr>
          <w:noProof/>
        </w:rPr>
        <w:fldChar w:fldCharType="separate"/>
      </w:r>
      <w:r>
        <w:rPr>
          <w:noProof/>
        </w:rPr>
        <w:t>80</w:t>
      </w:r>
      <w:r>
        <w:rPr>
          <w:noProof/>
        </w:rPr>
        <w:fldChar w:fldCharType="end"/>
      </w:r>
    </w:p>
    <w:p w14:paraId="6EA25F91" w14:textId="73778B4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_Toc146251942 \h </w:instrText>
      </w:r>
      <w:r>
        <w:rPr>
          <w:noProof/>
        </w:rPr>
      </w:r>
      <w:r>
        <w:rPr>
          <w:noProof/>
        </w:rPr>
        <w:fldChar w:fldCharType="separate"/>
      </w:r>
      <w:r>
        <w:rPr>
          <w:noProof/>
        </w:rPr>
        <w:t>80</w:t>
      </w:r>
      <w:r>
        <w:rPr>
          <w:noProof/>
        </w:rPr>
        <w:fldChar w:fldCharType="end"/>
      </w:r>
    </w:p>
    <w:p w14:paraId="66392FA4" w14:textId="076DD375"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_Toc146251943 \h </w:instrText>
      </w:r>
      <w:r>
        <w:rPr>
          <w:noProof/>
        </w:rPr>
      </w:r>
      <w:r>
        <w:rPr>
          <w:noProof/>
        </w:rPr>
        <w:fldChar w:fldCharType="separate"/>
      </w:r>
      <w:r>
        <w:rPr>
          <w:noProof/>
        </w:rPr>
        <w:t>80</w:t>
      </w:r>
      <w:r>
        <w:rPr>
          <w:noProof/>
        </w:rPr>
        <w:fldChar w:fldCharType="end"/>
      </w:r>
    </w:p>
    <w:p w14:paraId="3AE58B0F" w14:textId="0AC28E4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_Toc146251944 \h </w:instrText>
      </w:r>
      <w:r>
        <w:rPr>
          <w:noProof/>
        </w:rPr>
      </w:r>
      <w:r>
        <w:rPr>
          <w:noProof/>
        </w:rPr>
        <w:fldChar w:fldCharType="separate"/>
      </w:r>
      <w:r>
        <w:rPr>
          <w:noProof/>
        </w:rPr>
        <w:t>81</w:t>
      </w:r>
      <w:r>
        <w:rPr>
          <w:noProof/>
        </w:rPr>
        <w:fldChar w:fldCharType="end"/>
      </w:r>
    </w:p>
    <w:p w14:paraId="1314882F" w14:textId="728EFCD0"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_Toc146251945 \h </w:instrText>
      </w:r>
      <w:r>
        <w:rPr>
          <w:noProof/>
        </w:rPr>
      </w:r>
      <w:r>
        <w:rPr>
          <w:noProof/>
        </w:rPr>
        <w:fldChar w:fldCharType="separate"/>
      </w:r>
      <w:r>
        <w:rPr>
          <w:noProof/>
        </w:rPr>
        <w:t>81</w:t>
      </w:r>
      <w:r>
        <w:rPr>
          <w:noProof/>
        </w:rPr>
        <w:fldChar w:fldCharType="end"/>
      </w:r>
    </w:p>
    <w:p w14:paraId="15B91C5D" w14:textId="77058F0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_Toc146251946 \h </w:instrText>
      </w:r>
      <w:r>
        <w:rPr>
          <w:noProof/>
        </w:rPr>
      </w:r>
      <w:r>
        <w:rPr>
          <w:noProof/>
        </w:rPr>
        <w:fldChar w:fldCharType="separate"/>
      </w:r>
      <w:r>
        <w:rPr>
          <w:noProof/>
        </w:rPr>
        <w:t>81</w:t>
      </w:r>
      <w:r>
        <w:rPr>
          <w:noProof/>
        </w:rPr>
        <w:fldChar w:fldCharType="end"/>
      </w:r>
    </w:p>
    <w:p w14:paraId="7981D27B" w14:textId="0037E1D9"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_Toc146251947 \h </w:instrText>
      </w:r>
      <w:r>
        <w:rPr>
          <w:noProof/>
        </w:rPr>
      </w:r>
      <w:r>
        <w:rPr>
          <w:noProof/>
        </w:rPr>
        <w:fldChar w:fldCharType="separate"/>
      </w:r>
      <w:r>
        <w:rPr>
          <w:noProof/>
        </w:rPr>
        <w:t>81</w:t>
      </w:r>
      <w:r>
        <w:rPr>
          <w:noProof/>
        </w:rPr>
        <w:fldChar w:fldCharType="end"/>
      </w:r>
    </w:p>
    <w:p w14:paraId="0474A974" w14:textId="387A4F1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_Toc146251948 \h </w:instrText>
      </w:r>
      <w:r>
        <w:rPr>
          <w:noProof/>
        </w:rPr>
      </w:r>
      <w:r>
        <w:rPr>
          <w:noProof/>
        </w:rPr>
        <w:fldChar w:fldCharType="separate"/>
      </w:r>
      <w:r>
        <w:rPr>
          <w:noProof/>
        </w:rPr>
        <w:t>81</w:t>
      </w:r>
      <w:r>
        <w:rPr>
          <w:noProof/>
        </w:rPr>
        <w:fldChar w:fldCharType="end"/>
      </w:r>
    </w:p>
    <w:p w14:paraId="0A9588DB" w14:textId="0CFA9DC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_Toc146251949 \h </w:instrText>
      </w:r>
      <w:r>
        <w:rPr>
          <w:noProof/>
        </w:rPr>
      </w:r>
      <w:r>
        <w:rPr>
          <w:noProof/>
        </w:rPr>
        <w:fldChar w:fldCharType="separate"/>
      </w:r>
      <w:r>
        <w:rPr>
          <w:noProof/>
        </w:rPr>
        <w:t>81</w:t>
      </w:r>
      <w:r>
        <w:rPr>
          <w:noProof/>
        </w:rPr>
        <w:fldChar w:fldCharType="end"/>
      </w:r>
    </w:p>
    <w:p w14:paraId="25AFF880" w14:textId="7C78C562"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_Toc146251950 \h </w:instrText>
      </w:r>
      <w:r>
        <w:rPr>
          <w:noProof/>
        </w:rPr>
      </w:r>
      <w:r>
        <w:rPr>
          <w:noProof/>
        </w:rPr>
        <w:fldChar w:fldCharType="separate"/>
      </w:r>
      <w:r>
        <w:rPr>
          <w:noProof/>
        </w:rPr>
        <w:t>82</w:t>
      </w:r>
      <w:r>
        <w:rPr>
          <w:noProof/>
        </w:rPr>
        <w:fldChar w:fldCharType="end"/>
      </w:r>
    </w:p>
    <w:p w14:paraId="6ADD1027" w14:textId="126420F7"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_Toc146251951 \h </w:instrText>
      </w:r>
      <w:r>
        <w:rPr>
          <w:noProof/>
        </w:rPr>
      </w:r>
      <w:r>
        <w:rPr>
          <w:noProof/>
        </w:rPr>
        <w:fldChar w:fldCharType="separate"/>
      </w:r>
      <w:r>
        <w:rPr>
          <w:noProof/>
        </w:rPr>
        <w:t>82</w:t>
      </w:r>
      <w:r>
        <w:rPr>
          <w:noProof/>
        </w:rPr>
        <w:fldChar w:fldCharType="end"/>
      </w:r>
    </w:p>
    <w:p w14:paraId="3DC19736" w14:textId="67522FC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w:t>
      </w:r>
      <w:r>
        <w:rPr>
          <w:noProof/>
        </w:rPr>
        <w:lastRenderedPageBreak/>
        <w:t>d procedure transaction identity</w:t>
      </w:r>
      <w:r>
        <w:rPr>
          <w:noProof/>
        </w:rPr>
        <w:tab/>
      </w:r>
      <w:r>
        <w:rPr>
          <w:noProof/>
        </w:rPr>
        <w:fldChar w:fldCharType="begin" w:fldLock="1"/>
      </w:r>
      <w:r>
        <w:rPr>
          <w:noProof/>
        </w:rPr>
        <w:instrText xml:space="preserve"> PAGEREF _Toc146251952 \h </w:instrText>
      </w:r>
      <w:r>
        <w:rPr>
          <w:noProof/>
        </w:rPr>
      </w:r>
      <w:r>
        <w:rPr>
          <w:noProof/>
        </w:rPr>
        <w:fldChar w:fldCharType="separate"/>
      </w:r>
      <w:r>
        <w:rPr>
          <w:noProof/>
        </w:rPr>
        <w:t>82</w:t>
      </w:r>
      <w:r>
        <w:rPr>
          <w:noProof/>
        </w:rPr>
        <w:fldChar w:fldCharType="end"/>
      </w:r>
    </w:p>
    <w:p w14:paraId="46D2D3F3" w14:textId="68EF7A3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_Toc146251953 \h </w:instrText>
      </w:r>
      <w:r>
        <w:rPr>
          <w:noProof/>
        </w:rPr>
      </w:r>
      <w:r>
        <w:rPr>
          <w:noProof/>
        </w:rPr>
        <w:fldChar w:fldCharType="separate"/>
      </w:r>
      <w:r>
        <w:rPr>
          <w:noProof/>
        </w:rPr>
        <w:t>83</w:t>
      </w:r>
      <w:r>
        <w:rPr>
          <w:noProof/>
        </w:rPr>
        <w:fldChar w:fldCharType="end"/>
      </w:r>
    </w:p>
    <w:p w14:paraId="2119E93F" w14:textId="40D98F2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_Toc146251954 \h </w:instrText>
      </w:r>
      <w:r>
        <w:rPr>
          <w:noProof/>
        </w:rPr>
      </w:r>
      <w:r>
        <w:rPr>
          <w:noProof/>
        </w:rPr>
        <w:fldChar w:fldCharType="separate"/>
      </w:r>
      <w:r>
        <w:rPr>
          <w:noProof/>
        </w:rPr>
        <w:t>83</w:t>
      </w:r>
      <w:r>
        <w:rPr>
          <w:noProof/>
        </w:rPr>
        <w:fldChar w:fldCharType="end"/>
      </w:r>
    </w:p>
    <w:p w14:paraId="7A15D2CD" w14:textId="63B93D47"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_Toc146251955 \h </w:instrText>
      </w:r>
      <w:r>
        <w:rPr>
          <w:noProof/>
        </w:rPr>
      </w:r>
      <w:r>
        <w:rPr>
          <w:noProof/>
        </w:rPr>
        <w:fldChar w:fldCharType="separate"/>
      </w:r>
      <w:r>
        <w:rPr>
          <w:noProof/>
        </w:rPr>
        <w:t>83</w:t>
      </w:r>
      <w:r>
        <w:rPr>
          <w:noProof/>
        </w:rPr>
        <w:fldChar w:fldCharType="end"/>
      </w:r>
    </w:p>
    <w:p w14:paraId="3244F62A" w14:textId="6B59ECE7"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Padding</w:t>
      </w:r>
      <w:r>
        <w:rPr>
          <w:noProof/>
        </w:rPr>
        <w:tab/>
      </w:r>
      <w:r>
        <w:rPr>
          <w:noProof/>
        </w:rPr>
        <w:fldChar w:fldCharType="begin" w:fldLock="1"/>
      </w:r>
      <w:r>
        <w:rPr>
          <w:noProof/>
        </w:rPr>
        <w:instrText xml:space="preserve"> PAGEREF _Toc146251956 \h </w:instrText>
      </w:r>
      <w:r>
        <w:rPr>
          <w:noProof/>
        </w:rPr>
      </w:r>
      <w:r>
        <w:rPr>
          <w:noProof/>
        </w:rPr>
        <w:fldChar w:fldCharType="separate"/>
      </w:r>
      <w:r>
        <w:rPr>
          <w:noProof/>
        </w:rPr>
        <w:t>84</w:t>
      </w:r>
      <w:r>
        <w:rPr>
          <w:noProof/>
        </w:rPr>
        <w:fldChar w:fldCharType="end"/>
      </w:r>
    </w:p>
    <w:p w14:paraId="1AA46E1F" w14:textId="124AB1A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_Toc146251957 \h </w:instrText>
      </w:r>
      <w:r>
        <w:rPr>
          <w:noProof/>
        </w:rPr>
      </w:r>
      <w:r>
        <w:rPr>
          <w:noProof/>
        </w:rPr>
        <w:fldChar w:fldCharType="separate"/>
      </w:r>
      <w:r>
        <w:rPr>
          <w:noProof/>
        </w:rPr>
        <w:t>84</w:t>
      </w:r>
      <w:r>
        <w:rPr>
          <w:noProof/>
        </w:rPr>
        <w:fldChar w:fldCharType="end"/>
      </w:r>
    </w:p>
    <w:p w14:paraId="31214BF7" w14:textId="08F5C50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D</w:t>
      </w:r>
      <w:r>
        <w:rPr>
          <w:noProof/>
        </w:rPr>
        <w:t>L distribution information</w:t>
      </w:r>
      <w:r>
        <w:rPr>
          <w:noProof/>
        </w:rPr>
        <w:tab/>
      </w:r>
      <w:r>
        <w:rPr>
          <w:noProof/>
        </w:rPr>
        <w:fldChar w:fldCharType="begin" w:fldLock="1"/>
      </w:r>
      <w:r>
        <w:rPr>
          <w:noProof/>
        </w:rPr>
        <w:instrText xml:space="preserve"> PAGEREF _Toc146251958 \h </w:instrText>
      </w:r>
      <w:r>
        <w:rPr>
          <w:noProof/>
        </w:rPr>
      </w:r>
      <w:r>
        <w:rPr>
          <w:noProof/>
        </w:rPr>
        <w:fldChar w:fldCharType="separate"/>
      </w:r>
      <w:r>
        <w:rPr>
          <w:noProof/>
        </w:rPr>
        <w:t>84</w:t>
      </w:r>
      <w:r>
        <w:rPr>
          <w:noProof/>
        </w:rPr>
        <w:fldChar w:fldCharType="end"/>
      </w:r>
    </w:p>
    <w:p w14:paraId="656C1F1D" w14:textId="611E0D1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_Toc146251959 \h </w:instrText>
      </w:r>
      <w:r>
        <w:rPr>
          <w:noProof/>
        </w:rPr>
      </w:r>
      <w:r>
        <w:rPr>
          <w:noProof/>
        </w:rPr>
        <w:fldChar w:fldCharType="separate"/>
      </w:r>
      <w:r>
        <w:rPr>
          <w:noProof/>
        </w:rPr>
        <w:t>85</w:t>
      </w:r>
      <w:r>
        <w:rPr>
          <w:noProof/>
        </w:rPr>
        <w:fldChar w:fldCharType="end"/>
      </w:r>
    </w:p>
    <w:p w14:paraId="7FF29A4F" w14:textId="233C193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_Toc146251960 \h </w:instrText>
      </w:r>
      <w:r>
        <w:rPr>
          <w:noProof/>
        </w:rPr>
      </w:r>
      <w:r>
        <w:rPr>
          <w:noProof/>
        </w:rPr>
        <w:fldChar w:fldCharType="separate"/>
      </w:r>
      <w:r>
        <w:rPr>
          <w:noProof/>
        </w:rPr>
        <w:t>85</w:t>
      </w:r>
      <w:r>
        <w:rPr>
          <w:noProof/>
        </w:rPr>
        <w:fldChar w:fldCharType="end"/>
      </w:r>
    </w:p>
    <w:p w14:paraId="1916D5CB" w14:textId="19BA280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_Toc146251961 \h </w:instrText>
      </w:r>
      <w:r>
        <w:rPr>
          <w:noProof/>
        </w:rPr>
      </w:r>
      <w:r>
        <w:rPr>
          <w:noProof/>
        </w:rPr>
        <w:fldChar w:fldCharType="separate"/>
      </w:r>
      <w:r>
        <w:rPr>
          <w:noProof/>
        </w:rPr>
        <w:t>86</w:t>
      </w:r>
      <w:r>
        <w:rPr>
          <w:noProof/>
        </w:rPr>
        <w:fldChar w:fldCharType="end"/>
      </w:r>
    </w:p>
    <w:p w14:paraId="1C14816C" w14:textId="14FAAED2"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_Toc146251962 \h </w:instrText>
      </w:r>
      <w:r>
        <w:rPr>
          <w:noProof/>
        </w:rPr>
      </w:r>
      <w:r>
        <w:rPr>
          <w:noProof/>
        </w:rPr>
        <w:fldChar w:fldCharType="separate"/>
      </w:r>
      <w:r>
        <w:rPr>
          <w:noProof/>
        </w:rPr>
        <w:t>86</w:t>
      </w:r>
      <w:r>
        <w:rPr>
          <w:noProof/>
        </w:rPr>
        <w:fldChar w:fldCharType="end"/>
      </w:r>
    </w:p>
    <w:p w14:paraId="59B5DA4F" w14:textId="30801FCC"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_Toc146251963 \h </w:instrText>
      </w:r>
      <w:r>
        <w:rPr>
          <w:noProof/>
        </w:rPr>
      </w:r>
      <w:r>
        <w:rPr>
          <w:noProof/>
        </w:rPr>
        <w:fldChar w:fldCharType="separate"/>
      </w:r>
      <w:r>
        <w:rPr>
          <w:noProof/>
        </w:rPr>
        <w:t>87</w:t>
      </w:r>
      <w:r>
        <w:rPr>
          <w:noProof/>
        </w:rPr>
        <w:fldChar w:fldCharType="end"/>
      </w:r>
    </w:p>
    <w:p w14:paraId="3084ECE1" w14:textId="28901EA6"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_Toc146251964 \h </w:instrText>
      </w:r>
      <w:r>
        <w:rPr>
          <w:noProof/>
        </w:rPr>
      </w:r>
      <w:r>
        <w:rPr>
          <w:noProof/>
        </w:rPr>
        <w:fldChar w:fldCharType="separate"/>
      </w:r>
      <w:r>
        <w:rPr>
          <w:noProof/>
        </w:rPr>
        <w:t>87</w:t>
      </w:r>
      <w:r>
        <w:rPr>
          <w:noProof/>
        </w:rPr>
        <w:fldChar w:fldCharType="end"/>
      </w:r>
    </w:p>
    <w:p w14:paraId="768047F4" w14:textId="45894BCD"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4E334C">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_Toc146251965 \h </w:instrText>
      </w:r>
      <w:r>
        <w:rPr>
          <w:noProof/>
        </w:rPr>
      </w:r>
      <w:r>
        <w:rPr>
          <w:noProof/>
        </w:rPr>
        <w:fldChar w:fldCharType="separate"/>
      </w:r>
      <w:r>
        <w:rPr>
          <w:noProof/>
        </w:rPr>
        <w:t>87</w:t>
      </w:r>
      <w:r>
        <w:rPr>
          <w:noProof/>
        </w:rPr>
        <w:fldChar w:fldCharType="end"/>
      </w:r>
    </w:p>
    <w:p w14:paraId="32556223" w14:textId="7F634C01"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_Toc146251966 \h </w:instrText>
      </w:r>
      <w:r>
        <w:rPr>
          <w:noProof/>
        </w:rPr>
      </w:r>
      <w:r>
        <w:rPr>
          <w:noProof/>
        </w:rPr>
        <w:fldChar w:fldCharType="separate"/>
      </w:r>
      <w:r>
        <w:rPr>
          <w:noProof/>
        </w:rPr>
        <w:t>89</w:t>
      </w:r>
      <w:r>
        <w:rPr>
          <w:noProof/>
        </w:rPr>
        <w:fldChar w:fldCharType="end"/>
      </w:r>
    </w:p>
    <w:p w14:paraId="10A2B45B" w14:textId="6EFB652E"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_Toc146251967 \h </w:instrText>
      </w:r>
      <w:r>
        <w:rPr>
          <w:noProof/>
        </w:rPr>
      </w:r>
      <w:r>
        <w:rPr>
          <w:noProof/>
        </w:rPr>
        <w:fldChar w:fldCharType="separate"/>
      </w:r>
      <w:r>
        <w:rPr>
          <w:noProof/>
        </w:rPr>
        <w:t>89</w:t>
      </w:r>
      <w:r>
        <w:rPr>
          <w:noProof/>
        </w:rPr>
        <w:fldChar w:fldCharType="end"/>
      </w:r>
    </w:p>
    <w:p w14:paraId="4CEDC027" w14:textId="3F279466"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_Toc146251968 \h </w:instrText>
      </w:r>
      <w:r>
        <w:rPr>
          <w:noProof/>
        </w:rPr>
      </w:r>
      <w:r>
        <w:rPr>
          <w:noProof/>
        </w:rPr>
        <w:fldChar w:fldCharType="separate"/>
      </w:r>
      <w:r>
        <w:rPr>
          <w:noProof/>
        </w:rPr>
        <w:t>90</w:t>
      </w:r>
      <w:r>
        <w:rPr>
          <w:noProof/>
        </w:rPr>
        <w:fldChar w:fldCharType="end"/>
      </w:r>
    </w:p>
    <w:p w14:paraId="57F181BE" w14:textId="05A5AB46"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_Toc146251969 \h </w:instrText>
      </w:r>
      <w:r>
        <w:rPr>
          <w:noProof/>
        </w:rPr>
      </w:r>
      <w:r>
        <w:rPr>
          <w:noProof/>
        </w:rPr>
        <w:fldChar w:fldCharType="separate"/>
      </w:r>
      <w:r>
        <w:rPr>
          <w:noProof/>
        </w:rPr>
        <w:t>90</w:t>
      </w:r>
      <w:r>
        <w:rPr>
          <w:noProof/>
        </w:rPr>
        <w:fldChar w:fldCharType="end"/>
      </w:r>
    </w:p>
    <w:p w14:paraId="670B2D3D" w14:textId="657DA5D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_Toc146251970 \h </w:instrText>
      </w:r>
      <w:r>
        <w:rPr>
          <w:noProof/>
        </w:rPr>
      </w:r>
      <w:r>
        <w:rPr>
          <w:noProof/>
        </w:rPr>
        <w:fldChar w:fldCharType="separate"/>
      </w:r>
      <w:r>
        <w:rPr>
          <w:noProof/>
        </w:rPr>
        <w:t>90</w:t>
      </w:r>
      <w:r>
        <w:rPr>
          <w:noProof/>
        </w:rPr>
        <w:fldChar w:fldCharType="end"/>
      </w:r>
    </w:p>
    <w:p w14:paraId="32D3677C" w14:textId="216074BF"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_Toc146251971 \h </w:instrText>
      </w:r>
      <w:r>
        <w:rPr>
          <w:noProof/>
        </w:rPr>
      </w:r>
      <w:r>
        <w:rPr>
          <w:noProof/>
        </w:rPr>
        <w:fldChar w:fldCharType="separate"/>
      </w:r>
      <w:r>
        <w:rPr>
          <w:noProof/>
        </w:rPr>
        <w:t>90</w:t>
      </w:r>
      <w:r>
        <w:rPr>
          <w:noProof/>
        </w:rPr>
        <w:fldChar w:fldCharType="end"/>
      </w:r>
    </w:p>
    <w:p w14:paraId="7335D038" w14:textId="4EBD320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_Toc146251972 \h </w:instrText>
      </w:r>
      <w:r>
        <w:rPr>
          <w:noProof/>
        </w:rPr>
      </w:r>
      <w:r>
        <w:rPr>
          <w:noProof/>
        </w:rPr>
        <w:fldChar w:fldCharType="separate"/>
      </w:r>
      <w:r>
        <w:rPr>
          <w:noProof/>
        </w:rPr>
        <w:t>90</w:t>
      </w:r>
      <w:r>
        <w:rPr>
          <w:noProof/>
        </w:rPr>
        <w:fldChar w:fldCharType="end"/>
      </w:r>
    </w:p>
    <w:p w14:paraId="7281DBD1" w14:textId="712F0210"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_Toc146251973 \h </w:instrText>
      </w:r>
      <w:r>
        <w:rPr>
          <w:noProof/>
        </w:rPr>
      </w:r>
      <w:r>
        <w:rPr>
          <w:noProof/>
        </w:rPr>
        <w:fldChar w:fldCharType="separate"/>
      </w:r>
      <w:r>
        <w:rPr>
          <w:noProof/>
        </w:rPr>
        <w:t>90</w:t>
      </w:r>
      <w:r>
        <w:rPr>
          <w:noProof/>
        </w:rPr>
        <w:fldChar w:fldCharType="end"/>
      </w:r>
    </w:p>
    <w:p w14:paraId="7ADADB48" w14:textId="0673857F"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_Toc146251974 \h </w:instrText>
      </w:r>
      <w:r>
        <w:rPr>
          <w:noProof/>
        </w:rPr>
      </w:r>
      <w:r>
        <w:rPr>
          <w:noProof/>
        </w:rPr>
        <w:fldChar w:fldCharType="separate"/>
      </w:r>
      <w:r>
        <w:rPr>
          <w:noProof/>
        </w:rPr>
        <w:t>90</w:t>
      </w:r>
      <w:r>
        <w:rPr>
          <w:noProof/>
        </w:rPr>
        <w:fldChar w:fldCharType="end"/>
      </w:r>
    </w:p>
    <w:p w14:paraId="391B4AD3" w14:textId="724D68CB"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_Toc146251975 \h </w:instrText>
      </w:r>
      <w:r>
        <w:rPr>
          <w:noProof/>
        </w:rPr>
      </w:r>
      <w:r>
        <w:rPr>
          <w:noProof/>
        </w:rPr>
        <w:fldChar w:fldCharType="separate"/>
      </w:r>
      <w:r>
        <w:rPr>
          <w:noProof/>
        </w:rPr>
        <w:t>90</w:t>
      </w:r>
      <w:r>
        <w:rPr>
          <w:noProof/>
        </w:rPr>
        <w:fldChar w:fldCharType="end"/>
      </w:r>
    </w:p>
    <w:p w14:paraId="67124941" w14:textId="73A162A4"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_Toc146251976 \h </w:instrText>
      </w:r>
      <w:r>
        <w:rPr>
          <w:noProof/>
        </w:rPr>
      </w:r>
      <w:r>
        <w:rPr>
          <w:noProof/>
        </w:rPr>
        <w:fldChar w:fldCharType="separate"/>
      </w:r>
      <w:r>
        <w:rPr>
          <w:noProof/>
        </w:rPr>
        <w:t>91</w:t>
      </w:r>
      <w:r>
        <w:rPr>
          <w:noProof/>
        </w:rPr>
        <w:fldChar w:fldCharType="end"/>
      </w:r>
    </w:p>
    <w:p w14:paraId="43914331" w14:textId="181EE3E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_Toc146251977 \h </w:instrText>
      </w:r>
      <w:r>
        <w:rPr>
          <w:noProof/>
        </w:rPr>
      </w:r>
      <w:r>
        <w:rPr>
          <w:noProof/>
        </w:rPr>
        <w:fldChar w:fldCharType="separate"/>
      </w:r>
      <w:r>
        <w:rPr>
          <w:noProof/>
        </w:rPr>
        <w:t>91</w:t>
      </w:r>
      <w:r>
        <w:rPr>
          <w:noProof/>
        </w:rPr>
        <w:fldChar w:fldCharType="end"/>
      </w:r>
    </w:p>
    <w:p w14:paraId="36CB7CF4" w14:textId="20BFF23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_Toc146251978 \h </w:instrText>
      </w:r>
      <w:r>
        <w:rPr>
          <w:noProof/>
        </w:rPr>
      </w:r>
      <w:r>
        <w:rPr>
          <w:noProof/>
        </w:rPr>
        <w:fldChar w:fldCharType="separate"/>
      </w:r>
      <w:r>
        <w:rPr>
          <w:noProof/>
        </w:rPr>
        <w:t>91</w:t>
      </w:r>
      <w:r>
        <w:rPr>
          <w:noProof/>
        </w:rPr>
        <w:fldChar w:fldCharType="end"/>
      </w:r>
    </w:p>
    <w:p w14:paraId="3785616D" w14:textId="3A14271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_Toc146251979 \h </w:instrText>
      </w:r>
      <w:r>
        <w:rPr>
          <w:noProof/>
        </w:rPr>
      </w:r>
      <w:r>
        <w:rPr>
          <w:noProof/>
        </w:rPr>
        <w:fldChar w:fldCharType="separate"/>
      </w:r>
      <w:r>
        <w:rPr>
          <w:noProof/>
        </w:rPr>
        <w:t>91</w:t>
      </w:r>
      <w:r>
        <w:rPr>
          <w:noProof/>
        </w:rPr>
        <w:fldChar w:fldCharType="end"/>
      </w:r>
    </w:p>
    <w:p w14:paraId="12F762B3" w14:textId="1BD3CDB2"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_Toc146251980 \h </w:instrText>
      </w:r>
      <w:r>
        <w:rPr>
          <w:noProof/>
        </w:rPr>
      </w:r>
      <w:r>
        <w:rPr>
          <w:noProof/>
        </w:rPr>
        <w:fldChar w:fldCharType="separate"/>
      </w:r>
      <w:r>
        <w:rPr>
          <w:noProof/>
        </w:rPr>
        <w:t>91</w:t>
      </w:r>
      <w:r>
        <w:rPr>
          <w:noProof/>
        </w:rPr>
        <w:fldChar w:fldCharType="end"/>
      </w:r>
    </w:p>
    <w:p w14:paraId="3792272C" w14:textId="6F1E4B72"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_Toc146251981 \h </w:instrText>
      </w:r>
      <w:r>
        <w:rPr>
          <w:noProof/>
        </w:rPr>
      </w:r>
      <w:r>
        <w:rPr>
          <w:noProof/>
        </w:rPr>
        <w:fldChar w:fldCharType="separate"/>
      </w:r>
      <w:r>
        <w:rPr>
          <w:noProof/>
        </w:rPr>
        <w:t>91</w:t>
      </w:r>
      <w:r>
        <w:rPr>
          <w:noProof/>
        </w:rPr>
        <w:fldChar w:fldCharType="end"/>
      </w:r>
    </w:p>
    <w:p w14:paraId="7CF59B06" w14:textId="4694704E"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_Toc146251982 \h </w:instrText>
      </w:r>
      <w:r>
        <w:rPr>
          <w:noProof/>
        </w:rPr>
      </w:r>
      <w:r>
        <w:rPr>
          <w:noProof/>
        </w:rPr>
        <w:fldChar w:fldCharType="separate"/>
      </w:r>
      <w:r>
        <w:rPr>
          <w:noProof/>
        </w:rPr>
        <w:t>91</w:t>
      </w:r>
      <w:r>
        <w:rPr>
          <w:noProof/>
        </w:rPr>
        <w:fldChar w:fldCharType="end"/>
      </w:r>
    </w:p>
    <w:p w14:paraId="75491F6D" w14:textId="5747AB1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_Toc146251983 \h </w:instrText>
      </w:r>
      <w:r>
        <w:rPr>
          <w:noProof/>
        </w:rPr>
      </w:r>
      <w:r>
        <w:rPr>
          <w:noProof/>
        </w:rPr>
        <w:fldChar w:fldCharType="separate"/>
      </w:r>
      <w:r>
        <w:rPr>
          <w:noProof/>
        </w:rPr>
        <w:t>91</w:t>
      </w:r>
      <w:r>
        <w:rPr>
          <w:noProof/>
        </w:rPr>
        <w:fldChar w:fldCharType="end"/>
      </w:r>
    </w:p>
    <w:p w14:paraId="11478852" w14:textId="22DF0B7A"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_Toc146251984 \h </w:instrText>
      </w:r>
      <w:r>
        <w:rPr>
          <w:noProof/>
        </w:rPr>
      </w:r>
      <w:r>
        <w:rPr>
          <w:noProof/>
        </w:rPr>
        <w:fldChar w:fldCharType="separate"/>
      </w:r>
      <w:r>
        <w:rPr>
          <w:noProof/>
        </w:rPr>
        <w:t>92</w:t>
      </w:r>
      <w:r>
        <w:rPr>
          <w:noProof/>
        </w:rPr>
        <w:fldChar w:fldCharType="end"/>
      </w:r>
    </w:p>
    <w:p w14:paraId="00455EAD" w14:textId="3BDB017C" w:rsidR="00924936" w:rsidRDefault="0092493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Registration templates</w:t>
      </w:r>
      <w:r>
        <w:rPr>
          <w:noProof/>
        </w:rPr>
        <w:tab/>
      </w:r>
      <w:r>
        <w:rPr>
          <w:noProof/>
        </w:rPr>
        <w:fldChar w:fldCharType="begin" w:fldLock="1"/>
      </w:r>
      <w:r>
        <w:rPr>
          <w:noProof/>
        </w:rPr>
        <w:instrText xml:space="preserve"> PAGEREF _Toc146251985 \h </w:instrText>
      </w:r>
      <w:r>
        <w:rPr>
          <w:noProof/>
        </w:rPr>
      </w:r>
      <w:r>
        <w:rPr>
          <w:noProof/>
        </w:rPr>
        <w:fldChar w:fldCharType="separate"/>
      </w:r>
      <w:r>
        <w:rPr>
          <w:noProof/>
        </w:rPr>
        <w:t>93</w:t>
      </w:r>
      <w:r>
        <w:rPr>
          <w:noProof/>
        </w:rPr>
        <w:fldChar w:fldCharType="end"/>
      </w:r>
    </w:p>
    <w:p w14:paraId="004DBEC3" w14:textId="0818A42B"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_Toc146251986 \h </w:instrText>
      </w:r>
      <w:r>
        <w:rPr>
          <w:noProof/>
        </w:rPr>
      </w:r>
      <w:r>
        <w:rPr>
          <w:noProof/>
        </w:rPr>
        <w:fldChar w:fldCharType="separate"/>
      </w:r>
      <w:r>
        <w:rPr>
          <w:noProof/>
        </w:rPr>
        <w:t>93</w:t>
      </w:r>
      <w:r>
        <w:rPr>
          <w:noProof/>
        </w:rPr>
        <w:fldChar w:fldCharType="end"/>
      </w:r>
    </w:p>
    <w:p w14:paraId="419BDCE3" w14:textId="733218C6"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_Toc146251987 \h </w:instrText>
      </w:r>
      <w:r>
        <w:rPr>
          <w:noProof/>
        </w:rPr>
      </w:r>
      <w:r>
        <w:rPr>
          <w:noProof/>
        </w:rPr>
        <w:fldChar w:fldCharType="separate"/>
      </w:r>
      <w:r>
        <w:rPr>
          <w:noProof/>
        </w:rPr>
        <w:t>93</w:t>
      </w:r>
      <w:r>
        <w:rPr>
          <w:noProof/>
        </w:rPr>
        <w:fldChar w:fldCharType="end"/>
      </w:r>
    </w:p>
    <w:p w14:paraId="1375D276" w14:textId="6FAB43B7"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_Toc146251988 \h </w:instrText>
      </w:r>
      <w:r>
        <w:rPr>
          <w:noProof/>
        </w:rPr>
      </w:r>
      <w:r>
        <w:rPr>
          <w:noProof/>
        </w:rPr>
        <w:fldChar w:fldCharType="separate"/>
      </w:r>
      <w:r>
        <w:rPr>
          <w:noProof/>
        </w:rPr>
        <w:t>93</w:t>
      </w:r>
      <w:r>
        <w:rPr>
          <w:noProof/>
        </w:rPr>
        <w:fldChar w:fldCharType="end"/>
      </w:r>
    </w:p>
    <w:p w14:paraId="2A17BD34" w14:textId="57DDC684" w:rsidR="00924936" w:rsidRDefault="0092493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_Toc146251989 \h </w:instrText>
      </w:r>
      <w:r>
        <w:rPr>
          <w:noProof/>
        </w:rPr>
      </w:r>
      <w:r>
        <w:rPr>
          <w:noProof/>
        </w:rPr>
        <w:fldChar w:fldCharType="separate"/>
      </w:r>
      <w:r>
        <w:rPr>
          <w:noProof/>
        </w:rPr>
        <w:t>96</w:t>
      </w:r>
      <w:r>
        <w:rPr>
          <w:noProof/>
        </w:rPr>
        <w:fldChar w:fldCharType="end"/>
      </w:r>
    </w:p>
    <w:p w14:paraId="34049575" w14:textId="6BC2408A"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46251786"/>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46251787"/>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46251788"/>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46251789"/>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46251790"/>
      <w:r w:rsidRPr="00A20210">
        <w:t>3.1</w:t>
      </w:r>
      <w:r w:rsidRPr="00A20210">
        <w:tab/>
        <w:t>Definitions</w:t>
      </w:r>
      <w:bookmarkEnd w:id="32"/>
      <w:bookmarkEnd w:id="33"/>
      <w:bookmarkEnd w:id="34"/>
      <w:bookmarkEnd w:id="35"/>
      <w:bookmarkEnd w:id="36"/>
    </w:p>
    <w:p w14:paraId="7778B468" w14:textId="28373E47" w:rsidR="00006CBF" w:rsidRPr="00A20210" w:rsidRDefault="00080512" w:rsidP="00006CBF">
      <w:pPr>
        <w:rPr>
          <w:b/>
        </w:rPr>
      </w:pPr>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r w:rsidR="00006CBF" w:rsidRPr="00A20210">
        <w:rPr>
          <w:b/>
        </w:rPr>
        <w:t>MPTCP client:</w:t>
      </w:r>
      <w:r w:rsidR="00006CBF" w:rsidRPr="00A20210">
        <w:t xml:space="preserve"> A </w:t>
      </w:r>
      <w:r w:rsidR="00006CBF" w:rsidRPr="00A20210">
        <w:rPr>
          <w:lang w:eastAsia="zh-CN"/>
        </w:rPr>
        <w:t>UE supporting MPTCP functionality by supporting the TCP extensions for multipath operation specified in IETF</w:t>
      </w:r>
      <w:r w:rsidR="00006CBF" w:rsidRPr="00A20210">
        <w:rPr>
          <w:lang w:val="en-US" w:eastAsia="zh-CN"/>
        </w:rPr>
        <w:t> </w:t>
      </w:r>
      <w:r w:rsidR="00006CBF" w:rsidRPr="00A20210">
        <w:rPr>
          <w:lang w:eastAsia="zh-CN"/>
        </w:rPr>
        <w:t>RFC 8684 [8]</w:t>
      </w:r>
      <w:r w:rsidR="00006CBF" w:rsidRPr="00A20210">
        <w:t>.</w:t>
      </w:r>
    </w:p>
    <w:p w14:paraId="6CADF27D" w14:textId="09E057E0" w:rsidR="00006CBF" w:rsidRPr="00A20210" w:rsidRDefault="00006CBF" w:rsidP="00006CBF">
      <w:pPr>
        <w:rPr>
          <w:lang w:eastAsia="zh-CN"/>
        </w:rPr>
      </w:pPr>
      <w:r w:rsidRPr="00A20210">
        <w:rPr>
          <w:b/>
          <w:bCs/>
          <w:lang w:eastAsia="zh-CN"/>
        </w:rPr>
        <w:t>MPQUIC client:</w:t>
      </w:r>
      <w:r w:rsidRPr="00A20210">
        <w:rPr>
          <w:lang w:eastAsia="zh-CN"/>
        </w:rPr>
        <w:t xml:space="preserve"> A UE supporting QUIC functionality by supporting QUIC protocol as defined IETF RFC 9000 [</w:t>
      </w:r>
      <w:r w:rsidR="00261155" w:rsidRPr="00A20210">
        <w:rPr>
          <w:lang w:eastAsia="zh-CN"/>
        </w:rPr>
        <w:t>9</w:t>
      </w:r>
      <w:r w:rsidR="007C0FFA" w:rsidRPr="00A20210">
        <w:rPr>
          <w:lang w:eastAsia="zh-CN"/>
        </w:rPr>
        <w:t>A</w:t>
      </w:r>
      <w:r w:rsidRPr="00A20210">
        <w:rPr>
          <w:lang w:eastAsia="zh-CN"/>
        </w:rPr>
        <w:t>], IETF RFC 9001[</w:t>
      </w:r>
      <w:r w:rsidR="00261155" w:rsidRPr="00A20210">
        <w:rPr>
          <w:lang w:eastAsia="zh-CN"/>
        </w:rPr>
        <w:t>9</w:t>
      </w:r>
      <w:r w:rsidR="007C0FFA" w:rsidRPr="00A20210">
        <w:rPr>
          <w:lang w:eastAsia="zh-CN"/>
        </w:rPr>
        <w:t>B</w:t>
      </w:r>
      <w:r w:rsidRPr="00A20210">
        <w:rPr>
          <w:lang w:eastAsia="zh-CN"/>
        </w:rPr>
        <w:t>], IETF RFC RFC 9002 [X3] and the extensions defined in:</w:t>
      </w:r>
    </w:p>
    <w:p w14:paraId="683C9739" w14:textId="7E97F32E" w:rsidR="00006CBF" w:rsidRPr="00A20210" w:rsidRDefault="00006CBF" w:rsidP="00006CBF">
      <w:pPr>
        <w:pStyle w:val="B1"/>
        <w:rPr>
          <w:lang w:eastAsia="zh-CN"/>
        </w:rPr>
      </w:pPr>
      <w:r w:rsidRPr="00A20210">
        <w:rPr>
          <w:lang w:eastAsia="zh-CN"/>
        </w:rPr>
        <w:t>a)</w:t>
      </w:r>
      <w:r w:rsidRPr="00A20210">
        <w:rPr>
          <w:lang w:eastAsia="zh-CN"/>
        </w:rPr>
        <w:tab/>
        <w:t>IETF RFC RFC 9221 [</w:t>
      </w:r>
      <w:r w:rsidR="000902B5" w:rsidRPr="00A20210">
        <w:rPr>
          <w:lang w:eastAsia="zh-CN"/>
        </w:rPr>
        <w:t>9</w:t>
      </w:r>
      <w:r w:rsidR="007C0FFA" w:rsidRPr="00A20210">
        <w:rPr>
          <w:lang w:eastAsia="zh-CN"/>
        </w:rPr>
        <w:t>D</w:t>
      </w:r>
      <w:r w:rsidRPr="00A20210">
        <w:rPr>
          <w:lang w:eastAsia="zh-CN"/>
        </w:rPr>
        <w:t>]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0" w:name="_Toc25085392"/>
      <w:bookmarkStart w:id="41" w:name="_Toc42897364"/>
      <w:bookmarkStart w:id="42" w:name="_Toc43398879"/>
      <w:bookmarkStart w:id="43" w:name="_Toc51771958"/>
      <w:bookmarkStart w:id="44" w:name="_Toc146251791"/>
      <w:r w:rsidRPr="00A20210">
        <w:t>3.</w:t>
      </w:r>
      <w:r w:rsidR="004657FB" w:rsidRPr="00A20210">
        <w:t>2</w:t>
      </w:r>
      <w:r w:rsidRPr="00A20210">
        <w:tab/>
        <w:t>Abbreviations</w:t>
      </w:r>
      <w:bookmarkEnd w:id="40"/>
      <w:bookmarkEnd w:id="41"/>
      <w:bookmarkEnd w:id="42"/>
      <w:bookmarkEnd w:id="43"/>
      <w:bookmarkEnd w:id="44"/>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lastRenderedPageBreak/>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5" w:name="_Toc25085393"/>
      <w:bookmarkStart w:id="46" w:name="_Toc42897365"/>
      <w:bookmarkStart w:id="47" w:name="_Toc43398880"/>
      <w:bookmarkStart w:id="48" w:name="_Toc51771959"/>
      <w:bookmarkStart w:id="49" w:name="_Toc146251792"/>
      <w:r w:rsidRPr="00A20210">
        <w:t>4</w:t>
      </w:r>
      <w:r w:rsidRPr="00A20210">
        <w:tab/>
      </w:r>
      <w:r w:rsidR="000F5E01" w:rsidRPr="00A20210">
        <w:t>G</w:t>
      </w:r>
      <w:r w:rsidR="003F42AF" w:rsidRPr="00A20210">
        <w:t>eneral description</w:t>
      </w:r>
      <w:bookmarkEnd w:id="45"/>
      <w:bookmarkEnd w:id="46"/>
      <w:bookmarkEnd w:id="47"/>
      <w:bookmarkEnd w:id="48"/>
      <w:bookmarkEnd w:id="49"/>
    </w:p>
    <w:p w14:paraId="63337EF1" w14:textId="3378848D" w:rsidR="002D29E5" w:rsidRPr="00A20210" w:rsidRDefault="002D29E5" w:rsidP="002D29E5">
      <w:pPr>
        <w:pStyle w:val="Heading2"/>
        <w:rPr>
          <w:lang w:eastAsia="zh-CN"/>
        </w:rPr>
      </w:pPr>
      <w:bookmarkStart w:id="50" w:name="_Toc25085394"/>
      <w:bookmarkStart w:id="51" w:name="_Toc42897366"/>
      <w:bookmarkStart w:id="52" w:name="_Toc43398881"/>
      <w:bookmarkStart w:id="53" w:name="_Toc51771960"/>
      <w:bookmarkStart w:id="54" w:name="_Toc146251793"/>
      <w:r w:rsidRPr="00A20210">
        <w:rPr>
          <w:lang w:eastAsia="zh-CN"/>
        </w:rPr>
        <w:t>4.1</w:t>
      </w:r>
      <w:r w:rsidRPr="00A20210">
        <w:rPr>
          <w:lang w:eastAsia="zh-CN"/>
        </w:rPr>
        <w:tab/>
        <w:t>Introduction</w:t>
      </w:r>
      <w:bookmarkEnd w:id="50"/>
      <w:bookmarkEnd w:id="51"/>
      <w:bookmarkEnd w:id="52"/>
      <w:bookmarkEnd w:id="53"/>
      <w:bookmarkEnd w:id="54"/>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5" w:name="_Toc25085395"/>
      <w:bookmarkStart w:id="56" w:name="_Toc42897367"/>
      <w:bookmarkStart w:id="57" w:name="_Toc43398882"/>
      <w:bookmarkStart w:id="58" w:name="_Toc51771961"/>
      <w:bookmarkStart w:id="59" w:name="_Toc146251794"/>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5"/>
      <w:bookmarkEnd w:id="56"/>
      <w:bookmarkEnd w:id="57"/>
      <w:bookmarkEnd w:id="58"/>
      <w:bookmarkEnd w:id="5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1" w:name="_Toc25085396"/>
      <w:bookmarkStart w:id="62" w:name="_Toc42897368"/>
      <w:bookmarkStart w:id="63" w:name="_Toc43398883"/>
      <w:bookmarkStart w:id="64" w:name="_Toc51771962"/>
      <w:bookmarkStart w:id="65" w:name="_Toc146251795"/>
      <w:r w:rsidRPr="00A20210">
        <w:rPr>
          <w:lang w:eastAsia="zh-CN"/>
        </w:rPr>
        <w:lastRenderedPageBreak/>
        <w:t>4.</w:t>
      </w:r>
      <w:r w:rsidR="0043614E" w:rsidRPr="00A20210">
        <w:rPr>
          <w:lang w:eastAsia="zh-CN"/>
        </w:rPr>
        <w:t>3</w:t>
      </w:r>
      <w:r w:rsidRPr="00A20210">
        <w:rPr>
          <w:lang w:eastAsia="zh-CN"/>
        </w:rPr>
        <w:tab/>
        <w:t>Steering functionalities</w:t>
      </w:r>
      <w:bookmarkEnd w:id="61"/>
      <w:bookmarkEnd w:id="62"/>
      <w:bookmarkEnd w:id="63"/>
      <w:bookmarkEnd w:id="64"/>
      <w:bookmarkEnd w:id="65"/>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66" w:name="_Toc25085397"/>
      <w:bookmarkStart w:id="67" w:name="_Toc42897369"/>
      <w:bookmarkStart w:id="68" w:name="_Toc43398884"/>
      <w:bookmarkStart w:id="69" w:name="_Toc51771963"/>
      <w:bookmarkStart w:id="70" w:name="_Toc146251796"/>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66"/>
      <w:bookmarkEnd w:id="67"/>
      <w:bookmarkEnd w:id="68"/>
      <w:bookmarkEnd w:id="69"/>
      <w:bookmarkEnd w:id="70"/>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1" w:name="_Hlk71575092"/>
      <w:r w:rsidRPr="00A20210">
        <w:rPr>
          <w:noProof/>
          <w:lang w:eastAsia="ko-KR"/>
        </w:rPr>
        <w:t>the QoS flows of non-default QoS rule</w:t>
      </w:r>
      <w:bookmarkEnd w:id="71"/>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2" w:name="_Toc25085398"/>
      <w:bookmarkStart w:id="73" w:name="_Toc42897370"/>
      <w:bookmarkStart w:id="74" w:name="_Toc43398885"/>
      <w:bookmarkStart w:id="75" w:name="_Toc51771964"/>
      <w:bookmarkStart w:id="76" w:name="_Toc146251797"/>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2"/>
      <w:bookmarkEnd w:id="73"/>
      <w:bookmarkEnd w:id="74"/>
      <w:bookmarkEnd w:id="75"/>
      <w:bookmarkEnd w:id="76"/>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77" w:name="_Toc25085399"/>
      <w:bookmarkStart w:id="78" w:name="_Toc42897371"/>
      <w:bookmarkStart w:id="79" w:name="_Toc43398886"/>
      <w:bookmarkStart w:id="80" w:name="_Toc51771965"/>
      <w:bookmarkStart w:id="81" w:name="_Toc146251798"/>
      <w:r w:rsidRPr="00A20210">
        <w:rPr>
          <w:lang w:eastAsia="zh-CN"/>
        </w:rPr>
        <w:t>4.</w:t>
      </w:r>
      <w:r w:rsidR="0043614E" w:rsidRPr="00A20210">
        <w:rPr>
          <w:lang w:eastAsia="zh-CN"/>
        </w:rPr>
        <w:t>6</w:t>
      </w:r>
      <w:r w:rsidRPr="00A20210">
        <w:rPr>
          <w:lang w:eastAsia="zh-CN"/>
        </w:rPr>
        <w:tab/>
        <w:t>EPS interworking</w:t>
      </w:r>
      <w:bookmarkEnd w:id="77"/>
      <w:bookmarkEnd w:id="78"/>
      <w:bookmarkEnd w:id="79"/>
      <w:bookmarkEnd w:id="80"/>
      <w:bookmarkEnd w:id="81"/>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2" w:name="_Toc25085401"/>
      <w:bookmarkStart w:id="83" w:name="_Toc42897373"/>
      <w:bookmarkStart w:id="84" w:name="_Toc43398888"/>
      <w:bookmarkStart w:id="85"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86" w:name="_Toc146251799"/>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86"/>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77777777"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87" w:name="_Toc146251800"/>
      <w:r w:rsidRPr="00A20210">
        <w:rPr>
          <w:lang w:val="en-US" w:eastAsia="zh-CN"/>
        </w:rPr>
        <w:t>4.8</w:t>
      </w:r>
      <w:r w:rsidRPr="00A20210">
        <w:rPr>
          <w:lang w:val="en-US" w:eastAsia="zh-CN"/>
        </w:rPr>
        <w:tab/>
        <w:t>MA PDU session establishment with untrusted non-3GPP access connected to EPC and 3GPP access connected to 5GCN</w:t>
      </w:r>
      <w:bookmarkEnd w:id="87"/>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88" w:name="_Toc146251801"/>
      <w:r w:rsidRPr="00A20210">
        <w:t>5</w:t>
      </w:r>
      <w:r w:rsidRPr="00A20210">
        <w:tab/>
      </w:r>
      <w:r w:rsidR="0083186B" w:rsidRPr="00A20210">
        <w:t>ATSSS control p</w:t>
      </w:r>
      <w:r w:rsidRPr="00A20210">
        <w:t>rocedures</w:t>
      </w:r>
      <w:bookmarkEnd w:id="82"/>
      <w:bookmarkEnd w:id="83"/>
      <w:bookmarkEnd w:id="84"/>
      <w:bookmarkEnd w:id="85"/>
      <w:bookmarkEnd w:id="88"/>
    </w:p>
    <w:p w14:paraId="493D1051" w14:textId="73741085" w:rsidR="007F7B19" w:rsidRPr="00A20210" w:rsidRDefault="007F7B19" w:rsidP="007F7B19">
      <w:pPr>
        <w:pStyle w:val="Heading2"/>
        <w:rPr>
          <w:lang w:eastAsia="zh-CN"/>
        </w:rPr>
      </w:pPr>
      <w:bookmarkStart w:id="89" w:name="_Toc25085402"/>
      <w:bookmarkStart w:id="90" w:name="_Toc42897374"/>
      <w:bookmarkStart w:id="91" w:name="_Toc43398889"/>
      <w:bookmarkStart w:id="92" w:name="_Toc51771968"/>
      <w:bookmarkStart w:id="93" w:name="_Toc146251802"/>
      <w:r w:rsidRPr="00A20210">
        <w:rPr>
          <w:lang w:eastAsia="zh-CN"/>
        </w:rPr>
        <w:t>5.1</w:t>
      </w:r>
      <w:r w:rsidRPr="00A20210">
        <w:rPr>
          <w:lang w:eastAsia="zh-CN"/>
        </w:rPr>
        <w:tab/>
        <w:t>Introduction</w:t>
      </w:r>
      <w:bookmarkEnd w:id="89"/>
      <w:bookmarkEnd w:id="90"/>
      <w:bookmarkEnd w:id="91"/>
      <w:bookmarkEnd w:id="92"/>
      <w:bookmarkEnd w:id="93"/>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4" w:name="_Toc25085403"/>
      <w:bookmarkStart w:id="95" w:name="_Toc42897375"/>
      <w:bookmarkStart w:id="96" w:name="_Toc43398890"/>
      <w:bookmarkStart w:id="97" w:name="_Toc51771969"/>
      <w:bookmarkStart w:id="98" w:name="_Toc146251803"/>
      <w:r w:rsidRPr="00A20210">
        <w:rPr>
          <w:lang w:eastAsia="zh-CN"/>
        </w:rPr>
        <w:t>5.2</w:t>
      </w:r>
      <w:r w:rsidRPr="00A20210">
        <w:rPr>
          <w:lang w:eastAsia="zh-CN"/>
        </w:rPr>
        <w:tab/>
      </w:r>
      <w:r w:rsidR="00F75781" w:rsidRPr="00A20210">
        <w:rPr>
          <w:lang w:eastAsia="zh-CN"/>
        </w:rPr>
        <w:t>Multi-access PDU connectivity service</w:t>
      </w:r>
      <w:bookmarkEnd w:id="94"/>
      <w:bookmarkEnd w:id="95"/>
      <w:bookmarkEnd w:id="96"/>
      <w:bookmarkEnd w:id="97"/>
      <w:bookmarkEnd w:id="98"/>
    </w:p>
    <w:p w14:paraId="21DAE72F" w14:textId="70C41C0F" w:rsidR="006143F7" w:rsidRPr="00A20210" w:rsidRDefault="006143F7" w:rsidP="006143F7">
      <w:pPr>
        <w:pStyle w:val="Heading3"/>
        <w:rPr>
          <w:lang w:eastAsia="zh-CN"/>
        </w:rPr>
      </w:pPr>
      <w:bookmarkStart w:id="99" w:name="_Toc25085404"/>
      <w:bookmarkStart w:id="100" w:name="_Toc42897376"/>
      <w:bookmarkStart w:id="101" w:name="_Toc43398891"/>
      <w:bookmarkStart w:id="102" w:name="_Toc51771970"/>
      <w:bookmarkStart w:id="103" w:name="_Toc146251804"/>
      <w:r w:rsidRPr="00A20210">
        <w:rPr>
          <w:lang w:eastAsia="zh-CN"/>
        </w:rPr>
        <w:t>5.2.1</w:t>
      </w:r>
      <w:r w:rsidRPr="00A20210">
        <w:rPr>
          <w:lang w:eastAsia="zh-CN"/>
        </w:rPr>
        <w:tab/>
        <w:t>Activation of multi-access PDU connectivity service</w:t>
      </w:r>
      <w:bookmarkEnd w:id="99"/>
      <w:bookmarkEnd w:id="100"/>
      <w:bookmarkEnd w:id="101"/>
      <w:bookmarkEnd w:id="102"/>
      <w:bookmarkEnd w:id="103"/>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4"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5" w:name="_Toc42897377"/>
      <w:bookmarkStart w:id="106" w:name="_Toc43398892"/>
      <w:bookmarkStart w:id="107" w:name="_Toc51771971"/>
      <w:bookmarkStart w:id="108" w:name="_Toc146251805"/>
      <w:r w:rsidRPr="00A20210">
        <w:rPr>
          <w:lang w:eastAsia="zh-CN"/>
        </w:rPr>
        <w:t>5.2.2</w:t>
      </w:r>
      <w:r w:rsidRPr="00A20210">
        <w:rPr>
          <w:lang w:eastAsia="zh-CN"/>
        </w:rPr>
        <w:tab/>
        <w:t>Re-activation of user-plane resources</w:t>
      </w:r>
      <w:bookmarkEnd w:id="104"/>
      <w:bookmarkEnd w:id="105"/>
      <w:bookmarkEnd w:id="106"/>
      <w:bookmarkEnd w:id="107"/>
      <w:bookmarkEnd w:id="108"/>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09"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0" w:name="_Toc42897378"/>
      <w:bookmarkStart w:id="111" w:name="_Toc43398893"/>
      <w:bookmarkStart w:id="112" w:name="_Toc51771972"/>
      <w:bookmarkStart w:id="113" w:name="_Toc146251806"/>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09"/>
      <w:bookmarkEnd w:id="110"/>
      <w:bookmarkEnd w:id="111"/>
      <w:bookmarkEnd w:id="112"/>
      <w:bookmarkEnd w:id="113"/>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4" w:name="_Toc9949759"/>
      <w:bookmarkStart w:id="115" w:name="_Toc25085407"/>
      <w:bookmarkStart w:id="116" w:name="_Toc42897379"/>
      <w:bookmarkStart w:id="117" w:name="_Toc43398894"/>
      <w:bookmarkStart w:id="118" w:name="_Toc51771973"/>
      <w:bookmarkStart w:id="119" w:name="_Toc146251807"/>
      <w:r w:rsidRPr="00A20210">
        <w:rPr>
          <w:lang w:eastAsia="zh-CN"/>
        </w:rPr>
        <w:t>5.2.4</w:t>
      </w:r>
      <w:r w:rsidRPr="00A20210">
        <w:rPr>
          <w:lang w:eastAsia="zh-CN"/>
        </w:rPr>
        <w:tab/>
      </w:r>
      <w:bookmarkEnd w:id="114"/>
      <w:r w:rsidRPr="00A20210">
        <w:rPr>
          <w:lang w:eastAsia="zh-CN"/>
        </w:rPr>
        <w:t>Updating ATSSS parameters</w:t>
      </w:r>
      <w:bookmarkEnd w:id="115"/>
      <w:bookmarkEnd w:id="116"/>
      <w:bookmarkEnd w:id="117"/>
      <w:bookmarkEnd w:id="118"/>
      <w:bookmarkEnd w:id="119"/>
    </w:p>
    <w:p w14:paraId="31E66564" w14:textId="4B18B791" w:rsidR="0024734D" w:rsidRPr="00A20210" w:rsidRDefault="0024734D" w:rsidP="0024734D">
      <w:bookmarkStart w:id="120" w:name="_Toc25085408"/>
      <w:bookmarkStart w:id="121" w:name="_Toc42897380"/>
      <w:bookmarkStart w:id="122" w:name="_Toc43398895"/>
      <w:bookmarkStart w:id="123"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4" w:name="_Toc146251808"/>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0"/>
      <w:bookmarkEnd w:id="121"/>
      <w:bookmarkEnd w:id="122"/>
      <w:bookmarkEnd w:id="123"/>
      <w:bookmarkEnd w:id="124"/>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5" w:name="_Toc25085409"/>
      <w:bookmarkStart w:id="126" w:name="_Toc42897381"/>
      <w:bookmarkStart w:id="127" w:name="_Toc43398896"/>
      <w:bookmarkStart w:id="128" w:name="_Toc51771975"/>
      <w:bookmarkStart w:id="129" w:name="_Toc146251809"/>
      <w:r w:rsidRPr="00A20210">
        <w:rPr>
          <w:lang w:eastAsia="zh-CN"/>
        </w:rPr>
        <w:t>5.2.6</w:t>
      </w:r>
      <w:r w:rsidR="00370EDE" w:rsidRPr="00A20210">
        <w:rPr>
          <w:lang w:eastAsia="zh-CN"/>
        </w:rPr>
        <w:tab/>
      </w:r>
      <w:r w:rsidR="00370EDE" w:rsidRPr="00A20210">
        <w:t>PDU session establishment with network modification to MA PDU session</w:t>
      </w:r>
      <w:bookmarkEnd w:id="125"/>
      <w:bookmarkEnd w:id="126"/>
      <w:bookmarkEnd w:id="127"/>
      <w:bookmarkEnd w:id="128"/>
      <w:bookmarkEnd w:id="129"/>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77777777" w:rsidR="00121D94" w:rsidRPr="00A20210" w:rsidRDefault="00121D94" w:rsidP="00121D94">
      <w:pPr>
        <w:pStyle w:val="Heading2"/>
        <w:rPr>
          <w:lang w:eastAsia="zh-CN"/>
        </w:rPr>
      </w:pPr>
      <w:bookmarkStart w:id="130" w:name="_Toc25085410"/>
      <w:bookmarkStart w:id="131" w:name="_Toc146251810"/>
      <w:r w:rsidRPr="00A20210">
        <w:rPr>
          <w:lang w:eastAsia="zh-CN"/>
        </w:rPr>
        <w:lastRenderedPageBreak/>
        <w:t>5.3</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E-UTRAN and non-3GPP access network</w:t>
      </w:r>
      <w:bookmarkEnd w:id="131"/>
    </w:p>
    <w:p w14:paraId="4CBFE744" w14:textId="77777777" w:rsidR="00B95BB7" w:rsidRPr="00A20210" w:rsidRDefault="00B95BB7" w:rsidP="00B95BB7">
      <w:pPr>
        <w:pStyle w:val="Heading3"/>
      </w:pPr>
      <w:bookmarkStart w:id="132" w:name="_Toc42897383"/>
      <w:bookmarkStart w:id="133" w:name="_Toc43398898"/>
      <w:bookmarkStart w:id="134" w:name="_Toc51771977"/>
      <w:bookmarkStart w:id="135" w:name="_Toc59196284"/>
      <w:bookmarkStart w:id="136" w:name="_Toc146251811"/>
      <w:r w:rsidRPr="00A20210">
        <w:rPr>
          <w:lang w:eastAsia="zh-CN"/>
        </w:rPr>
        <w:t>5.3.0</w:t>
      </w:r>
      <w:r w:rsidRPr="00A20210">
        <w:rPr>
          <w:lang w:eastAsia="zh-CN"/>
        </w:rPr>
        <w:tab/>
        <w:t>General</w:t>
      </w:r>
      <w:bookmarkEnd w:id="136"/>
    </w:p>
    <w:p w14:paraId="791800EE" w14:textId="47AA64DB" w:rsidR="00B95BB7" w:rsidRPr="00A20210" w:rsidRDefault="00B95BB7" w:rsidP="00953ED7">
      <w:pPr>
        <w:rPr>
          <w:lang w:eastAsia="zh-CN"/>
        </w:rPr>
      </w:pPr>
      <w:bookmarkStart w:id="137" w:name="_Hlk71787042"/>
      <w:r w:rsidRPr="00A20210">
        <w:rPr>
          <w:lang w:eastAsia="zh-CN"/>
        </w:rPr>
        <w:t xml:space="preserve">If the </w:t>
      </w:r>
      <w:r w:rsidR="00C41B89" w:rsidRPr="00A20210">
        <w:rPr>
          <w:lang w:eastAsia="zh-CN"/>
        </w:rPr>
        <w:t>UE</w:t>
      </w:r>
      <w:r w:rsidRPr="00A20210">
        <w:rPr>
          <w:lang w:eastAsia="zh-CN"/>
        </w:rPr>
        <w:t xml:space="preserve"> supports MA PDU session and </w:t>
      </w:r>
      <w:r w:rsidRPr="00A20210">
        <w:t xml:space="preserve">procedures for </w:t>
      </w:r>
      <w:r w:rsidRPr="00A20210">
        <w:rPr>
          <w:lang w:eastAsia="zh-CN"/>
        </w:rPr>
        <w:t xml:space="preserve">PDN connection establishment as specified in </w:t>
      </w:r>
      <w:r w:rsidRPr="00A20210">
        <w:t>3GPP TS 24.301 [</w:t>
      </w:r>
      <w:r w:rsidRPr="00A20210">
        <w:rPr>
          <w:lang w:eastAsia="zh-CN"/>
        </w:rPr>
        <w:t>10</w:t>
      </w:r>
      <w:r w:rsidRPr="00A20210">
        <w:t xml:space="preserve">], then the </w:t>
      </w:r>
      <w:r w:rsidR="00C41B89" w:rsidRPr="00A20210">
        <w:t>UE</w:t>
      </w:r>
      <w:r w:rsidRPr="00A20210">
        <w:t xml:space="preserve"> shall also support handling as described in clauses 5.3.1 and </w:t>
      </w:r>
      <w:r w:rsidRPr="00A20210">
        <w:rPr>
          <w:lang w:eastAsia="zh-CN"/>
        </w:rPr>
        <w:t>5.3.2.</w:t>
      </w:r>
    </w:p>
    <w:p w14:paraId="6EEBFE45" w14:textId="043A184C" w:rsidR="0095406C" w:rsidRPr="00A20210" w:rsidRDefault="0095406C" w:rsidP="00AD3CA0">
      <w:pPr>
        <w:pStyle w:val="NO"/>
        <w:rPr>
          <w:lang w:eastAsia="zh-CN"/>
        </w:rPr>
      </w:pPr>
      <w:r w:rsidRPr="00A20210">
        <w:rPr>
          <w:lang w:eastAsia="zh-CN"/>
        </w:rPr>
        <w:t>NOTE:</w:t>
      </w:r>
      <w:r w:rsidRPr="00A20210">
        <w:rPr>
          <w:lang w:eastAsia="zh-CN"/>
        </w:rPr>
        <w:tab/>
        <w:t>The PDN connection established as a user plane resource of an MA PDU session is not applicable for CIoT EPS optimizations in this release of specification.</w:t>
      </w:r>
    </w:p>
    <w:p w14:paraId="28E89383" w14:textId="77777777" w:rsidR="00121D94" w:rsidRPr="00A20210" w:rsidRDefault="00121D94" w:rsidP="00121D94">
      <w:pPr>
        <w:pStyle w:val="Heading3"/>
      </w:pPr>
      <w:bookmarkStart w:id="138" w:name="_Toc146251812"/>
      <w:bookmarkEnd w:id="132"/>
      <w:bookmarkEnd w:id="133"/>
      <w:bookmarkEnd w:id="134"/>
      <w:bookmarkEnd w:id="135"/>
      <w:bookmarkEnd w:id="137"/>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138"/>
    </w:p>
    <w:p w14:paraId="7D6FD58A" w14:textId="77777777" w:rsidR="00121D94" w:rsidRPr="00A20210" w:rsidRDefault="00121D94" w:rsidP="00121D94">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7777777" w:rsidR="00BF6B43" w:rsidRDefault="00121D94" w:rsidP="00F12D98">
      <w:pPr>
        <w:pStyle w:val="NO"/>
      </w:pPr>
      <w:r w:rsidRPr="00A20210">
        <w:t>1)</w:t>
      </w:r>
      <w:r w:rsidRPr="00A20210">
        <w:tab/>
        <w:t xml:space="preserve">if the UE supports ATSSS Low-Layer functionality with any steering mode </w:t>
      </w:r>
      <w:r w:rsidR="00727561" w:rsidRPr="00A20210">
        <w:t xml:space="preserve">(i.e., </w:t>
      </w:r>
      <w:r w:rsidR="00727561" w:rsidRPr="00A20210">
        <w:rPr>
          <w:rFonts w:hint="eastAsia"/>
          <w:u w:val="single"/>
          <w:lang w:val="en-US"/>
        </w:rPr>
        <w:t xml:space="preserve">any </w:t>
      </w:r>
      <w:r w:rsidR="00727561" w:rsidRPr="00A20210">
        <w:rPr>
          <w:u w:val="single"/>
          <w:lang w:val="en-US"/>
        </w:rPr>
        <w:t>s</w:t>
      </w:r>
      <w:r w:rsidR="00727561" w:rsidRPr="00A20210">
        <w:rPr>
          <w:rFonts w:hint="eastAsia"/>
          <w:u w:val="single"/>
          <w:lang w:val="en-US"/>
        </w:rPr>
        <w:t xml:space="preserve">teering </w:t>
      </w:r>
      <w:r w:rsidR="00727561" w:rsidRPr="00A20210">
        <w:rPr>
          <w:u w:val="single"/>
          <w:lang w:val="en-US"/>
        </w:rPr>
        <w:t>m</w:t>
      </w:r>
      <w:r w:rsidR="00727561" w:rsidRPr="00A20210">
        <w:rPr>
          <w:rFonts w:hint="eastAsia"/>
          <w:u w:val="single"/>
          <w:lang w:val="en-US"/>
        </w:rPr>
        <w:t>ode allowed for ATSSS</w:t>
      </w:r>
      <w:r w:rsidR="00727561" w:rsidRPr="00A20210">
        <w:rPr>
          <w:u w:val="single"/>
          <w:lang w:val="en-US"/>
        </w:rPr>
        <w:t xml:space="preserve"> </w:t>
      </w:r>
      <w:r w:rsidR="00727561" w:rsidRPr="00A20210">
        <w:rPr>
          <w:u w:val="single"/>
        </w:rPr>
        <w:t>Low-Layer functionality</w:t>
      </w:r>
      <w:r w:rsidR="00727561" w:rsidRPr="00A20210">
        <w:t>)</w:t>
      </w:r>
      <w:r w:rsidRPr="00A20210">
        <w:t>as specified in clause 5.32.6 of 3GPP TS 23.501 [2], the UE shall set the ATSSS-ST field to "ATSSS Low-Layer functionality with any steering mode 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ATSSS </w:t>
      </w:r>
      <w:r w:rsidRPr="00A20210">
        <w:rPr>
          <w:u w:val="single"/>
        </w:rPr>
        <w:t xml:space="preserve">Low-Layer </w:t>
      </w:r>
      <w:r w:rsidRPr="00A20210">
        <w:t xml:space="preserve">functionality with any steering mode, it implies that the UE supports the ATSSS </w:t>
      </w:r>
      <w:r w:rsidRPr="00A20210">
        <w:rPr>
          <w:u w:val="single"/>
        </w:rPr>
        <w:t>Low-Layer</w:t>
      </w:r>
      <w:r w:rsidRPr="00A20210">
        <w:t xml:space="preserve">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208FC188" w:rsidR="00121D94" w:rsidRPr="00A20210" w:rsidRDefault="00121D94" w:rsidP="00121D94">
      <w:pPr>
        <w:pStyle w:val="B2"/>
      </w:pPr>
      <w:r w:rsidRPr="00A20210">
        <w:t>3)</w:t>
      </w:r>
      <w:r w:rsidRPr="00A20210">
        <w:tab/>
        <w:t>if the UE supports MPTCP functionality with any steering mode and ATSSS-LL functionality with any steering mode</w:t>
      </w:r>
      <w:r w:rsidR="006F6708" w:rsidRPr="00A20210">
        <w:t xml:space="preserve"> (i.e., </w:t>
      </w:r>
      <w:r w:rsidR="006F6708" w:rsidRPr="00A20210">
        <w:rPr>
          <w:rFonts w:hint="eastAsia"/>
          <w:u w:val="single"/>
          <w:lang w:val="en-US"/>
        </w:rPr>
        <w:t xml:space="preserve">any </w:t>
      </w:r>
      <w:r w:rsidR="006F6708" w:rsidRPr="00A20210">
        <w:rPr>
          <w:u w:val="single"/>
          <w:lang w:val="en-US"/>
        </w:rPr>
        <w:t>s</w:t>
      </w:r>
      <w:r w:rsidR="006F6708" w:rsidRPr="00A20210">
        <w:rPr>
          <w:rFonts w:hint="eastAsia"/>
          <w:u w:val="single"/>
          <w:lang w:val="en-US"/>
        </w:rPr>
        <w:t xml:space="preserve">teering </w:t>
      </w:r>
      <w:r w:rsidR="006F6708" w:rsidRPr="00A20210">
        <w:rPr>
          <w:u w:val="single"/>
          <w:lang w:val="en-US"/>
        </w:rPr>
        <w:t>m</w:t>
      </w:r>
      <w:r w:rsidR="006F6708" w:rsidRPr="00A20210">
        <w:rPr>
          <w:rFonts w:hint="eastAsia"/>
          <w:u w:val="single"/>
          <w:lang w:val="en-US"/>
        </w:rPr>
        <w:t>ode allowed for ATSSS</w:t>
      </w:r>
      <w:r w:rsidR="006F6708" w:rsidRPr="00A20210">
        <w:rPr>
          <w:u w:val="single"/>
          <w:lang w:val="en-US"/>
        </w:rPr>
        <w:t>-LL</w:t>
      </w:r>
      <w:r w:rsidR="006F6708" w:rsidRPr="00A20210">
        <w:t>)</w:t>
      </w:r>
      <w:r w:rsidRPr="00A20210">
        <w:t xml:space="preserve"> as specified in clause 5.32.6 of 3GPP TS 23.501 [2], the UE shall set the ATSSS-ST field to "MPTCP functionality with any steering mode and ATSSS-LL functionality with any steering mode 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29B96BE7" w14:textId="77777777" w:rsidR="0074465A" w:rsidRPr="00A20210" w:rsidRDefault="0074465A" w:rsidP="0074465A">
      <w:pPr>
        <w:pStyle w:val="B2"/>
      </w:pPr>
      <w:r w:rsidRPr="00A20210">
        <w:t>5)</w:t>
      </w:r>
      <w:r w:rsidRPr="00A20210">
        <w:tab/>
        <w:t>if the UE supports MPQUIC functionality with any steering mode and ATSSS-LL functionality with any steering mode as specified in clause 5.32.6 of 3GPP TS 23.501 [2], the UE shall set the ATSSS-ST field to "MPQUIC functionality with any steering mode and ATSSS-LL functionality with any steering mode supported";</w:t>
      </w:r>
    </w:p>
    <w:p w14:paraId="496D4034" w14:textId="77777777" w:rsidR="0074465A" w:rsidRPr="00A20210" w:rsidRDefault="0074465A" w:rsidP="0074465A">
      <w:pPr>
        <w:pStyle w:val="B2"/>
      </w:pPr>
      <w:r w:rsidRPr="00A20210">
        <w:lastRenderedPageBreak/>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7F44E912" w14:textId="77777777" w:rsidR="0074465A" w:rsidRPr="00A20210" w:rsidRDefault="0074465A" w:rsidP="0074465A">
      <w:pPr>
        <w:pStyle w:val="B2"/>
      </w:pPr>
      <w:r w:rsidRPr="00A20210">
        <w:t>7)</w:t>
      </w:r>
      <w:r w:rsidRPr="00A20210">
        <w:tab/>
        <w:t>if the UE supports MPTCP functionality with any steering mode, MPQUIC functionality with any steering mode and ATSSS-LL functionality with any steering mode as specified in clause 5.32.6 of 3GPP TS 23.501 [2], the UE shall set the ATSSS-ST field to "MPTCP functionality with any steering mode, MPQUIC functionality with any steering mode and ATSSS-LL functionality with any steering mode 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39" w:name="_Toc42897384"/>
      <w:bookmarkStart w:id="140" w:name="_Toc43398899"/>
      <w:bookmarkStart w:id="141"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77777777" w:rsidR="00121D94" w:rsidRPr="00A20210" w:rsidRDefault="00121D94" w:rsidP="00121D94">
      <w:pPr>
        <w:pStyle w:val="B1"/>
      </w:pPr>
      <w:r w:rsidRPr="00A20210">
        <w:tab/>
        <w:t>and that the PDN connection 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lastRenderedPageBreak/>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7777777" w:rsidR="00121D94" w:rsidRPr="00A20210" w:rsidRDefault="00121D94" w:rsidP="00121D94">
      <w:pPr>
        <w:pStyle w:val="Heading3"/>
      </w:pPr>
      <w:bookmarkStart w:id="142" w:name="_Toc42897385"/>
      <w:bookmarkStart w:id="143" w:name="_Toc43398900"/>
      <w:bookmarkStart w:id="144" w:name="_Toc51771979"/>
      <w:bookmarkStart w:id="145" w:name="_Toc146251813"/>
      <w:bookmarkEnd w:id="139"/>
      <w:bookmarkEnd w:id="140"/>
      <w:bookmarkEnd w:id="141"/>
      <w:r w:rsidRPr="00A20210">
        <w:rPr>
          <w:lang w:eastAsia="zh-CN"/>
        </w:rPr>
        <w:t>5.3.2</w:t>
      </w:r>
      <w:r w:rsidRPr="00A20210">
        <w:rPr>
          <w:lang w:eastAsia="zh-CN"/>
        </w:rPr>
        <w:tab/>
        <w:t xml:space="preserve">UE </w:t>
      </w:r>
      <w:r w:rsidRPr="00A20210">
        <w:t>establishing a PDN connection as a user-plane resource of an already established MA PDU session</w:t>
      </w:r>
      <w:bookmarkEnd w:id="145"/>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46" w:name="_Toc146251814"/>
      <w:r w:rsidRPr="00A20210">
        <w:rPr>
          <w:lang w:eastAsia="zh-CN"/>
        </w:rPr>
        <w:t>5.3.3</w:t>
      </w:r>
      <w:r w:rsidRPr="00A20210">
        <w:rPr>
          <w:lang w:eastAsia="zh-CN"/>
        </w:rPr>
        <w:tab/>
        <w:t>Re-activation of user-plane resources</w:t>
      </w:r>
      <w:bookmarkEnd w:id="146"/>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47" w:name="_Hlk96069916"/>
      <w:r w:rsidRPr="00A20210">
        <w:t>a)</w:t>
      </w:r>
      <w:r w:rsidRPr="00A20210">
        <w:tab/>
        <w:t>if the UE in EMM-IDLE mode has pending user data to be sent over the PDN connection, the UE shall:</w:t>
      </w:r>
    </w:p>
    <w:bookmarkEnd w:id="147"/>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48"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48"/>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49" w:name="_Toc146251815"/>
      <w:r w:rsidRPr="00A20210">
        <w:rPr>
          <w:lang w:eastAsia="zh-CN"/>
        </w:rPr>
        <w:lastRenderedPageBreak/>
        <w:t>5.3.</w:t>
      </w:r>
      <w:r w:rsidR="00DE1186" w:rsidRPr="00A20210">
        <w:rPr>
          <w:lang w:eastAsia="zh-CN"/>
        </w:rPr>
        <w:t>4</w:t>
      </w:r>
      <w:r w:rsidRPr="00A20210">
        <w:rPr>
          <w:lang w:eastAsia="zh-CN"/>
        </w:rPr>
        <w:tab/>
        <w:t>Release of user-plane resource(s)</w:t>
      </w:r>
      <w:bookmarkEnd w:id="149"/>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0" w:name="_Hlk91606887"/>
      <w:r w:rsidRPr="00A20210">
        <w:rPr>
          <w:lang w:val="en-US"/>
        </w:rPr>
        <w:t>if EMM-REGISTERED without PDN connection is not supported by the UE and the MME and the PDN connection is the last PDN connection</w:t>
      </w:r>
      <w:bookmarkEnd w:id="150"/>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1" w:name="_Toc82879458"/>
      <w:bookmarkStart w:id="152" w:name="_Hlk92297426"/>
      <w:bookmarkStart w:id="153" w:name="_Toc146251816"/>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1"/>
      <w:bookmarkEnd w:id="153"/>
    </w:p>
    <w:p w14:paraId="3023509E" w14:textId="7413AC68" w:rsidR="00727577" w:rsidRPr="00982CAB" w:rsidRDefault="00727577" w:rsidP="00727577">
      <w:pPr>
        <w:rPr>
          <w:lang w:val="en-US" w:eastAsia="zh-CN"/>
        </w:rPr>
      </w:pPr>
      <w:bookmarkStart w:id="154" w:name="_Hlk93578781"/>
      <w:bookmarkEnd w:id="152"/>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55" w:name="_Toc146251817"/>
      <w:bookmarkEnd w:id="154"/>
      <w:r w:rsidRPr="00A20210">
        <w:rPr>
          <w:lang w:eastAsia="zh-CN"/>
        </w:rPr>
        <w:t>5.3.</w:t>
      </w:r>
      <w:r w:rsidR="00DE1186" w:rsidRPr="00A20210">
        <w:rPr>
          <w:lang w:eastAsia="zh-CN"/>
        </w:rPr>
        <w:t>6</w:t>
      </w:r>
      <w:r w:rsidRPr="00A20210">
        <w:rPr>
          <w:lang w:eastAsia="zh-CN"/>
        </w:rPr>
        <w:tab/>
        <w:t>A/Gb mode or Iu mode Interworking</w:t>
      </w:r>
      <w:bookmarkEnd w:id="155"/>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lastRenderedPageBreak/>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56" w:name="_Toc146251818"/>
      <w:r w:rsidRPr="00A20210">
        <w:rPr>
          <w:lang w:eastAsia="zh-CN"/>
        </w:rPr>
        <w:t>5.3.7</w:t>
      </w:r>
      <w:r w:rsidRPr="00A20210">
        <w:rPr>
          <w:lang w:eastAsia="zh-CN"/>
        </w:rPr>
        <w:tab/>
        <w:t>Abnormal cases in the UE</w:t>
      </w:r>
      <w:bookmarkEnd w:id="156"/>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77777777" w:rsidR="00011992" w:rsidRPr="00A20210" w:rsidRDefault="00011992" w:rsidP="00011992">
      <w:pPr>
        <w:pStyle w:val="Heading2"/>
        <w:rPr>
          <w:lang w:val="en-US"/>
        </w:rPr>
      </w:pPr>
      <w:bookmarkStart w:id="157" w:name="_Toc146251819"/>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untrusted non-3GPP access network to EPC and 3GPP access to 5GCN</w:t>
      </w:r>
      <w:bookmarkEnd w:id="157"/>
    </w:p>
    <w:p w14:paraId="024A1528" w14:textId="77777777" w:rsidR="00011992" w:rsidRPr="00A20210" w:rsidRDefault="00011992" w:rsidP="00011992">
      <w:pPr>
        <w:pStyle w:val="Heading3"/>
      </w:pPr>
      <w:bookmarkStart w:id="158" w:name="_Toc146251820"/>
      <w:r w:rsidRPr="00A20210">
        <w:rPr>
          <w:lang w:eastAsia="zh-CN"/>
        </w:rPr>
        <w:t>5.3a.1</w:t>
      </w:r>
      <w:r w:rsidRPr="00A20210">
        <w:rPr>
          <w:lang w:eastAsia="zh-CN"/>
        </w:rPr>
        <w:tab/>
        <w:t>General</w:t>
      </w:r>
      <w:bookmarkEnd w:id="158"/>
    </w:p>
    <w:p w14:paraId="6F1A4AC3" w14:textId="77777777" w:rsidR="00011992" w:rsidRPr="00A20210" w:rsidRDefault="00011992"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3GPP TS 24.302 [17], then the UE shall also support handling as described in clause 5.3a.2 and clause </w:t>
      </w:r>
      <w:r w:rsidRPr="00A20210">
        <w:rPr>
          <w:lang w:eastAsia="zh-CN"/>
        </w:rPr>
        <w:t>5.3a.3.</w:t>
      </w:r>
    </w:p>
    <w:p w14:paraId="5EB313A0" w14:textId="77777777" w:rsidR="00011992" w:rsidRPr="00A20210" w:rsidRDefault="00011992" w:rsidP="00011992">
      <w:pPr>
        <w:pStyle w:val="Heading3"/>
      </w:pPr>
      <w:bookmarkStart w:id="159" w:name="_Toc146251821"/>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159"/>
    </w:p>
    <w:p w14:paraId="1704CA8D" w14:textId="77777777" w:rsidR="00011992" w:rsidRPr="00A20210" w:rsidRDefault="00011992" w:rsidP="00011992">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4402CC36" w14:textId="77777777" w:rsidR="00011992" w:rsidRPr="00A20210" w:rsidRDefault="00011992" w:rsidP="00011992">
      <w:pPr>
        <w:pStyle w:val="B2"/>
      </w:pPr>
      <w:r w:rsidRPr="00A20210">
        <w:t>1)</w:t>
      </w:r>
      <w:r w:rsidRPr="00A20210">
        <w:tab/>
        <w:t xml:space="preserve">if the UE supports ATSSS Low-Layer functionality with any steering mode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supported";</w:t>
      </w:r>
    </w:p>
    <w:p w14:paraId="3A611A7F" w14:textId="5370CC04" w:rsidR="00011992" w:rsidRPr="00A20210" w:rsidRDefault="00011992" w:rsidP="00011992">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3A423CAC" w14:textId="294F857A" w:rsidR="00011992" w:rsidRDefault="00011992" w:rsidP="00011992">
      <w:pPr>
        <w:pStyle w:val="B2"/>
      </w:pPr>
      <w:r w:rsidRPr="00A20210">
        <w:t>3)</w:t>
      </w:r>
      <w:r w:rsidRPr="00A20210">
        <w:tab/>
        <w:t xml:space="preserve">if the UE supports MPTCP functionality with any steering mode and ATSSS-LL functionality with any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supported"</w:t>
      </w:r>
      <w:r w:rsidR="00BF6B43">
        <w:t>;</w:t>
      </w:r>
    </w:p>
    <w:p w14:paraId="55E4BC47" w14:textId="77777777" w:rsidR="00BF6B43" w:rsidRDefault="00BF6B43" w:rsidP="00BF6B4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4317D58C" w14:textId="77777777" w:rsidR="00BF6B43" w:rsidRDefault="00BF6B43" w:rsidP="00BF6B43">
      <w:pPr>
        <w:pStyle w:val="B2"/>
      </w:pPr>
      <w:r>
        <w:t>5)</w:t>
      </w:r>
      <w:r>
        <w:tab/>
        <w:t xml:space="preserve">if the UE supports MPQUIC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 functionality with any steering mode and ATSSS-LL functionality with any steering mode supported</w:t>
      </w:r>
      <w:r>
        <w:t>";</w:t>
      </w:r>
    </w:p>
    <w:p w14:paraId="046828F7" w14:textId="77777777" w:rsidR="00BF6B43" w:rsidRDefault="00BF6B43" w:rsidP="00BF6B4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0021ACC1" w14:textId="6082DE21" w:rsidR="00BF6B43" w:rsidRPr="00A20210" w:rsidRDefault="00BF6B43" w:rsidP="00011992">
      <w:pPr>
        <w:pStyle w:val="B2"/>
      </w:pPr>
      <w:r>
        <w:t>7)</w:t>
      </w:r>
      <w:r>
        <w:tab/>
        <w:t xml:space="preserve">if the UE supports MPTCP functionality with any steering mode, MPQUIC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 xml:space="preserve">Notify </w:t>
      </w:r>
      <w:r>
        <w:rPr>
          <w:lang w:val="en-US"/>
        </w:rPr>
        <w:lastRenderedPageBreak/>
        <w:t>payload</w:t>
      </w:r>
      <w:r>
        <w:t xml:space="preserve"> to "</w:t>
      </w:r>
      <w:r>
        <w:rPr>
          <w:lang w:eastAsia="en-GB"/>
        </w:rPr>
        <w:t>MPTCP functionality with any steering mode, MPQUIC functionality with any steering mode, and ATSSS-LL functionality with any steering mode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77777777"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r w:rsidRPr="00A20210">
        <w:t xml:space="preserve"> </w:t>
      </w:r>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lastRenderedPageBreak/>
        <w:t>the UE shall consider that the MA PDU session is not established and the PDN connection over untrusted non-3GPP access network is not established as a user-plane resource of the MA PDU session.</w:t>
      </w:r>
    </w:p>
    <w:p w14:paraId="0C5E99BF" w14:textId="77777777" w:rsidR="00011992" w:rsidRPr="00A20210" w:rsidRDefault="00011992" w:rsidP="00011992">
      <w:pPr>
        <w:pStyle w:val="Heading3"/>
      </w:pPr>
      <w:bookmarkStart w:id="160" w:name="_Toc146251822"/>
      <w:r w:rsidRPr="00A20210">
        <w:rPr>
          <w:lang w:eastAsia="zh-CN"/>
        </w:rPr>
        <w:t>5.3a.3</w:t>
      </w:r>
      <w:r w:rsidRPr="00A20210">
        <w:rPr>
          <w:lang w:eastAsia="zh-CN"/>
        </w:rPr>
        <w:tab/>
        <w:t xml:space="preserve">UE </w:t>
      </w:r>
      <w:r w:rsidRPr="00A20210">
        <w:t>establishing a PDN connection over untrusted non-3GPP access network as a user-plane resource of an already established MA PDU session</w:t>
      </w:r>
      <w:bookmarkEnd w:id="160"/>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1" w:name="_Toc146251823"/>
      <w:r w:rsidRPr="00A20210">
        <w:rPr>
          <w:lang w:eastAsia="zh-CN"/>
        </w:rPr>
        <w:t>5.3a.4</w:t>
      </w:r>
      <w:r w:rsidRPr="00A20210">
        <w:rPr>
          <w:lang w:eastAsia="zh-CN"/>
        </w:rPr>
        <w:tab/>
        <w:t>Release of user-plane resource(s)</w:t>
      </w:r>
      <w:bookmarkEnd w:id="161"/>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2" w:name="_Toc146251824"/>
      <w:r w:rsidRPr="00157597">
        <w:rPr>
          <w:lang w:eastAsia="zh-CN"/>
        </w:rPr>
        <w:lastRenderedPageBreak/>
        <w:t>5.</w:t>
      </w:r>
      <w:r w:rsidRPr="00157597">
        <w:rPr>
          <w:lang w:eastAsia="zh-TW"/>
        </w:rPr>
        <w:t>3a</w:t>
      </w:r>
      <w:r w:rsidRPr="00157597">
        <w:rPr>
          <w:lang w:eastAsia="zh-CN"/>
        </w:rPr>
        <w:t>.</w:t>
      </w:r>
      <w:r>
        <w:rPr>
          <w:lang w:eastAsia="zh-TW"/>
        </w:rPr>
        <w:t>5</w:t>
      </w:r>
      <w:r w:rsidRPr="00157597">
        <w:rPr>
          <w:lang w:eastAsia="zh-CN"/>
        </w:rPr>
        <w:tab/>
        <w:t>Updating ATSSS parameters</w:t>
      </w:r>
      <w:bookmarkEnd w:id="162"/>
    </w:p>
    <w:p w14:paraId="163665C8" w14:textId="272407FC" w:rsidR="008B7CED" w:rsidRPr="008B7CED" w:rsidRDefault="008B7CED" w:rsidP="008B7CED">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E645C46" w14:textId="00AFE87D" w:rsidR="00E30CAF" w:rsidRPr="00A20210" w:rsidRDefault="00E30CAF" w:rsidP="00E30CAF">
      <w:pPr>
        <w:pStyle w:val="Heading2"/>
        <w:rPr>
          <w:lang w:eastAsia="zh-CN"/>
        </w:rPr>
      </w:pPr>
      <w:bookmarkStart w:id="163" w:name="_Toc146251825"/>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0"/>
      <w:bookmarkEnd w:id="142"/>
      <w:bookmarkEnd w:id="143"/>
      <w:bookmarkEnd w:id="144"/>
      <w:bookmarkEnd w:id="163"/>
    </w:p>
    <w:p w14:paraId="4B34C8E3" w14:textId="77777777" w:rsidR="00FC3255" w:rsidRPr="00A20210" w:rsidRDefault="00FC3255" w:rsidP="00FC3255">
      <w:pPr>
        <w:pStyle w:val="Heading3"/>
      </w:pPr>
      <w:bookmarkStart w:id="164" w:name="_Toc42897386"/>
      <w:bookmarkStart w:id="165" w:name="_Toc43398901"/>
      <w:bookmarkStart w:id="166" w:name="_Toc51771980"/>
      <w:bookmarkStart w:id="167" w:name="_Toc25085411"/>
      <w:bookmarkStart w:id="168" w:name="_Toc146251826"/>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4"/>
      <w:bookmarkEnd w:id="165"/>
      <w:bookmarkEnd w:id="166"/>
      <w:bookmarkEnd w:id="168"/>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69" w:name="_Toc42897387"/>
      <w:bookmarkStart w:id="170" w:name="_Toc43398902"/>
      <w:bookmarkStart w:id="171"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Pr="00A20210" w:rsidRDefault="006C6844" w:rsidP="00AD3CA0">
      <w:pPr>
        <w:pStyle w:val="NO"/>
        <w:rPr>
          <w:lang w:eastAsia="zh-CN"/>
        </w:rPr>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lastRenderedPageBreak/>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9DEFDB7" w:rsidR="006402CB" w:rsidRPr="00A20210" w:rsidRDefault="006402CB" w:rsidP="006402CB">
      <w:pPr>
        <w:pStyle w:val="NO"/>
        <w:rPr>
          <w:lang w:eastAsia="zh-CN"/>
        </w:rPr>
      </w:pPr>
      <w:r w:rsidRPr="00A20210">
        <w:rPr>
          <w:lang w:eastAsia="zh-CN"/>
        </w:rPr>
        <w:t>NOTE</w:t>
      </w:r>
      <w:r w:rsidR="00C07E62" w:rsidRPr="00A20210">
        <w:rPr>
          <w:lang w:val="en-US" w:eastAsia="zh-CN"/>
        </w:rPr>
        <w:t> 2</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48361A07" w:rsidR="006402CB" w:rsidRPr="00A20210" w:rsidRDefault="006402CB" w:rsidP="006402CB">
      <w:pPr>
        <w:rPr>
          <w:lang w:eastAsia="zh-CN"/>
        </w:rPr>
      </w:pPr>
      <w:r w:rsidRPr="00A20210">
        <w:t>The access availability or unavailability report procedure</w:t>
      </w:r>
      <w:r w:rsidR="00CB0597" w:rsidRPr="00A20210">
        <w:t>, the traffic duplication suspend procedure and the traffic duplication resume procedure are</w:t>
      </w:r>
      <w:r w:rsidRPr="00A20210">
        <w:t xml:space="preserve"> only performed </w:t>
      </w:r>
      <w:r w:rsidRPr="00A20210">
        <w:rPr>
          <w:lang w:eastAsia="zh-CN"/>
        </w:rPr>
        <w:t>over the QoS flow of the default QoS rule</w:t>
      </w:r>
      <w:r w:rsidR="00C07E62" w:rsidRPr="00A20210">
        <w:rPr>
          <w:lang w:eastAsia="zh-CN"/>
        </w:rPr>
        <w:t>, or over the default EPS bearer of the PDN connection established as a user-plane resource</w:t>
      </w:r>
      <w:r w:rsidRPr="00A20210">
        <w:rPr>
          <w:lang w:eastAsia="zh-CN"/>
        </w:rPr>
        <w:t>.</w:t>
      </w:r>
    </w:p>
    <w:p w14:paraId="34572544" w14:textId="77777777" w:rsidR="00FC3255" w:rsidRPr="00A20210" w:rsidRDefault="00FC3255" w:rsidP="00FC3255">
      <w:pPr>
        <w:pStyle w:val="Heading3"/>
      </w:pPr>
      <w:bookmarkStart w:id="172" w:name="_Toc146251827"/>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69"/>
      <w:bookmarkEnd w:id="170"/>
      <w:bookmarkEnd w:id="171"/>
      <w:bookmarkEnd w:id="172"/>
    </w:p>
    <w:p w14:paraId="0E3D7327" w14:textId="77777777" w:rsidR="00FC3255" w:rsidRPr="00A20210" w:rsidRDefault="00FC3255" w:rsidP="000132AC">
      <w:pPr>
        <w:pStyle w:val="Heading4"/>
        <w:rPr>
          <w:lang w:val="en-US" w:eastAsia="zh-CN"/>
        </w:rPr>
      </w:pPr>
      <w:bookmarkStart w:id="173" w:name="_Toc42897388"/>
      <w:bookmarkStart w:id="174" w:name="_Toc43398903"/>
      <w:bookmarkStart w:id="175" w:name="_Toc51771982"/>
      <w:bookmarkStart w:id="176" w:name="_Toc146251828"/>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3"/>
      <w:bookmarkEnd w:id="174"/>
      <w:bookmarkEnd w:id="175"/>
      <w:bookmarkEnd w:id="176"/>
    </w:p>
    <w:p w14:paraId="667763A7" w14:textId="77777777" w:rsidR="00FC3255" w:rsidRPr="00A20210" w:rsidRDefault="00FC3255" w:rsidP="000132AC">
      <w:pPr>
        <w:pStyle w:val="Heading5"/>
        <w:rPr>
          <w:lang w:eastAsia="zh-CN"/>
        </w:rPr>
      </w:pPr>
      <w:bookmarkStart w:id="177" w:name="_Toc42897389"/>
      <w:bookmarkStart w:id="178" w:name="_Toc43398904"/>
      <w:bookmarkStart w:id="179" w:name="_Toc51771983"/>
      <w:bookmarkStart w:id="180" w:name="_Toc146251829"/>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77"/>
      <w:bookmarkEnd w:id="178"/>
      <w:bookmarkEnd w:id="179"/>
      <w:bookmarkEnd w:id="180"/>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lastRenderedPageBreak/>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lastRenderedPageBreak/>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lastRenderedPageBreak/>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77777777" w:rsidR="00FC3255" w:rsidRPr="00A20210" w:rsidRDefault="00FC3255" w:rsidP="00FC3255">
      <w:pPr>
        <w:rPr>
          <w:lang w:eastAsia="zh-CN"/>
        </w:rPr>
      </w:pPr>
      <w:r w:rsidRPr="00A20210">
        <w:rPr>
          <w:lang w:eastAsia="zh-CN"/>
        </w:rPr>
        <w:t xml:space="preserve">the UE shall perform a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1" w:name="_Toc42897390"/>
      <w:bookmarkStart w:id="182" w:name="_Toc43398905"/>
      <w:bookmarkStart w:id="183" w:name="_Toc51771984"/>
      <w:bookmarkStart w:id="184" w:name="_Toc146251830"/>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1"/>
      <w:bookmarkEnd w:id="182"/>
      <w:bookmarkEnd w:id="183"/>
      <w:bookmarkEnd w:id="184"/>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lastRenderedPageBreak/>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85" w:name="_Toc146251831"/>
      <w:r w:rsidRPr="00A20210">
        <w:rPr>
          <w:lang w:eastAsia="zh-CN"/>
        </w:rPr>
        <w:t>5.4.2.1.3</w:t>
      </w:r>
      <w:r w:rsidRPr="00A20210">
        <w:rPr>
          <w:lang w:eastAsia="zh-CN"/>
        </w:rPr>
        <w:tab/>
        <w:t>PMFP message transport associated with QoS flow</w:t>
      </w:r>
      <w:bookmarkEnd w:id="185"/>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lastRenderedPageBreak/>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86" w:name="_Toc42897391"/>
      <w:bookmarkStart w:id="187" w:name="_Toc43398906"/>
      <w:bookmarkStart w:id="188" w:name="_Toc51771985"/>
      <w:bookmarkStart w:id="189" w:name="_Toc146251832"/>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86"/>
      <w:bookmarkEnd w:id="187"/>
      <w:bookmarkEnd w:id="188"/>
      <w:bookmarkEnd w:id="189"/>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0" w:name="_Toc42897392"/>
      <w:bookmarkStart w:id="191" w:name="_Toc43398907"/>
      <w:bookmarkStart w:id="192" w:name="_Toc51771986"/>
      <w:bookmarkStart w:id="193" w:name="_Toc146251833"/>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4" w:name="_Hlk8043289"/>
      <w:r w:rsidRPr="00A20210">
        <w:t>UE-initiated RTT measurement</w:t>
      </w:r>
      <w:bookmarkEnd w:id="167"/>
      <w:bookmarkEnd w:id="194"/>
      <w:r w:rsidR="007E617B" w:rsidRPr="00A20210">
        <w:t xml:space="preserve"> procedure</w:t>
      </w:r>
      <w:bookmarkEnd w:id="190"/>
      <w:bookmarkEnd w:id="191"/>
      <w:bookmarkEnd w:id="192"/>
      <w:bookmarkEnd w:id="193"/>
    </w:p>
    <w:p w14:paraId="0FF626EF" w14:textId="77777777" w:rsidR="007E617B" w:rsidRPr="00A20210" w:rsidRDefault="007E617B" w:rsidP="007E617B">
      <w:pPr>
        <w:pStyle w:val="Heading4"/>
      </w:pPr>
      <w:bookmarkStart w:id="195" w:name="_Toc42897393"/>
      <w:bookmarkStart w:id="196" w:name="_Toc43398908"/>
      <w:bookmarkStart w:id="197" w:name="_Toc51771987"/>
      <w:bookmarkStart w:id="198" w:name="_Toc25085412"/>
      <w:bookmarkStart w:id="199" w:name="_Toc146251834"/>
      <w:r w:rsidRPr="00A20210">
        <w:rPr>
          <w:lang w:eastAsia="zh-CN"/>
        </w:rPr>
        <w:t>5.</w:t>
      </w:r>
      <w:r w:rsidR="006947F8" w:rsidRPr="00A20210">
        <w:rPr>
          <w:lang w:eastAsia="zh-CN"/>
        </w:rPr>
        <w:t>4</w:t>
      </w:r>
      <w:r w:rsidRPr="00A20210">
        <w:rPr>
          <w:lang w:eastAsia="zh-CN"/>
        </w:rPr>
        <w:t>.3.1</w:t>
      </w:r>
      <w:r w:rsidRPr="00A20210">
        <w:tab/>
        <w:t>General</w:t>
      </w:r>
      <w:bookmarkEnd w:id="195"/>
      <w:bookmarkEnd w:id="196"/>
      <w:bookmarkEnd w:id="197"/>
      <w:bookmarkEnd w:id="199"/>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0" w:name="_Toc42897394"/>
      <w:bookmarkStart w:id="201" w:name="_Toc43398909"/>
      <w:bookmarkStart w:id="202" w:name="_Toc51771988"/>
      <w:bookmarkStart w:id="203" w:name="_Toc146251835"/>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0"/>
      <w:bookmarkEnd w:id="201"/>
      <w:bookmarkEnd w:id="202"/>
      <w:bookmarkEnd w:id="203"/>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4" w:name="_MON_1673941710"/>
    <w:bookmarkEnd w:id="204"/>
    <w:p w14:paraId="601E5BB1" w14:textId="77777777" w:rsidR="002039D4" w:rsidRPr="00A20210" w:rsidRDefault="002039D4" w:rsidP="002039D4">
      <w:pPr>
        <w:pStyle w:val="TH"/>
      </w:pPr>
      <w:r w:rsidRPr="00A20210">
        <w:object w:dxaOrig="8500" w:dyaOrig="3976" w14:anchorId="48CEE6DC">
          <v:shape id="_x0000_i1026" type="#_x0000_t75" style="width:425.1pt;height:199.7pt" o:ole="">
            <v:imagedata r:id="rId12" o:title=""/>
          </v:shape>
          <o:OLEObject Type="Embed" ProgID="Word.Picture.8" ShapeID="_x0000_i1026" DrawAspect="Content" ObjectID="_1756864571"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05" w:name="_Toc42897395"/>
      <w:bookmarkStart w:id="206" w:name="_Toc43398910"/>
      <w:bookmarkStart w:id="207" w:name="_Toc51771989"/>
      <w:bookmarkStart w:id="208" w:name="_Toc146251836"/>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05"/>
      <w:bookmarkEnd w:id="206"/>
      <w:bookmarkEnd w:id="207"/>
      <w:bookmarkEnd w:id="208"/>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09" w:name="_Toc42897396"/>
      <w:bookmarkStart w:id="210" w:name="_Toc43398911"/>
      <w:bookmarkStart w:id="211" w:name="_Toc51771990"/>
      <w:bookmarkStart w:id="212" w:name="_Toc146251837"/>
      <w:r w:rsidRPr="00A20210">
        <w:rPr>
          <w:lang w:eastAsia="zh-CN"/>
        </w:rPr>
        <w:t>5.</w:t>
      </w:r>
      <w:r w:rsidR="006947F8" w:rsidRPr="00A20210">
        <w:rPr>
          <w:lang w:eastAsia="zh-CN"/>
        </w:rPr>
        <w:t>4</w:t>
      </w:r>
      <w:r w:rsidRPr="00A20210">
        <w:rPr>
          <w:lang w:eastAsia="zh-CN"/>
        </w:rPr>
        <w:t>.3.4</w:t>
      </w:r>
      <w:r w:rsidRPr="00A20210">
        <w:tab/>
        <w:t>Abnormal cases in the UE</w:t>
      </w:r>
      <w:bookmarkEnd w:id="209"/>
      <w:bookmarkEnd w:id="210"/>
      <w:bookmarkEnd w:id="211"/>
      <w:bookmarkEnd w:id="212"/>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3" w:name="_Toc42897397"/>
      <w:bookmarkStart w:id="214" w:name="_Toc43398912"/>
      <w:bookmarkStart w:id="215" w:name="_Toc51771991"/>
      <w:bookmarkStart w:id="216" w:name="_Toc146251838"/>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198"/>
      <w:r w:rsidR="007E617B" w:rsidRPr="00A20210">
        <w:t xml:space="preserve"> procedure</w:t>
      </w:r>
      <w:bookmarkEnd w:id="213"/>
      <w:bookmarkEnd w:id="214"/>
      <w:bookmarkEnd w:id="215"/>
      <w:bookmarkEnd w:id="216"/>
    </w:p>
    <w:p w14:paraId="27976544" w14:textId="77777777" w:rsidR="007E617B" w:rsidRPr="00A20210" w:rsidRDefault="007E617B" w:rsidP="007E617B">
      <w:pPr>
        <w:pStyle w:val="Heading4"/>
      </w:pPr>
      <w:bookmarkStart w:id="217" w:name="_Toc42897398"/>
      <w:bookmarkStart w:id="218" w:name="_Toc43398913"/>
      <w:bookmarkStart w:id="219" w:name="_Toc51771992"/>
      <w:bookmarkStart w:id="220" w:name="_Toc25085413"/>
      <w:bookmarkStart w:id="221" w:name="_Toc146251839"/>
      <w:r w:rsidRPr="00A20210">
        <w:rPr>
          <w:lang w:eastAsia="zh-CN"/>
        </w:rPr>
        <w:t>5.</w:t>
      </w:r>
      <w:r w:rsidR="006947F8" w:rsidRPr="00A20210">
        <w:rPr>
          <w:lang w:eastAsia="zh-CN"/>
        </w:rPr>
        <w:t>4</w:t>
      </w:r>
      <w:r w:rsidRPr="00A20210">
        <w:rPr>
          <w:lang w:eastAsia="zh-CN"/>
        </w:rPr>
        <w:t>.4.1</w:t>
      </w:r>
      <w:r w:rsidRPr="00A20210">
        <w:tab/>
        <w:t>General</w:t>
      </w:r>
      <w:bookmarkEnd w:id="217"/>
      <w:bookmarkEnd w:id="218"/>
      <w:bookmarkEnd w:id="219"/>
      <w:bookmarkEnd w:id="221"/>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2" w:name="_Toc42897399"/>
      <w:bookmarkStart w:id="223" w:name="_Toc43398914"/>
      <w:bookmarkStart w:id="224" w:name="_Toc51771993"/>
      <w:bookmarkStart w:id="225" w:name="_Toc146251840"/>
      <w:r w:rsidRPr="00A20210">
        <w:rPr>
          <w:lang w:eastAsia="zh-CN"/>
        </w:rPr>
        <w:lastRenderedPageBreak/>
        <w:t>5.</w:t>
      </w:r>
      <w:r w:rsidR="006947F8" w:rsidRPr="00A20210">
        <w:rPr>
          <w:lang w:eastAsia="zh-CN"/>
        </w:rPr>
        <w:t>4</w:t>
      </w:r>
      <w:r w:rsidRPr="00A20210">
        <w:rPr>
          <w:lang w:eastAsia="zh-CN"/>
        </w:rPr>
        <w:t>.4.2</w:t>
      </w:r>
      <w:r w:rsidRPr="00A20210">
        <w:tab/>
        <w:t>UPF-initiated RTT measurement procedure initiation</w:t>
      </w:r>
      <w:bookmarkEnd w:id="222"/>
      <w:bookmarkEnd w:id="223"/>
      <w:bookmarkEnd w:id="224"/>
      <w:bookmarkEnd w:id="225"/>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26" w:name="_MON_1673942910"/>
    <w:bookmarkEnd w:id="226"/>
    <w:p w14:paraId="5E870AF8" w14:textId="77777777" w:rsidR="002039D4" w:rsidRPr="00A20210" w:rsidRDefault="002039D4" w:rsidP="002039D4">
      <w:pPr>
        <w:pStyle w:val="TH"/>
      </w:pPr>
      <w:r w:rsidRPr="00A20210">
        <w:object w:dxaOrig="8500" w:dyaOrig="3976" w14:anchorId="447B678E">
          <v:shape id="_x0000_i1027" type="#_x0000_t75" style="width:425.1pt;height:199.7pt" o:ole="">
            <v:imagedata r:id="rId14" o:title=""/>
          </v:shape>
          <o:OLEObject Type="Embed" ProgID="Word.Picture.8" ShapeID="_x0000_i1027" DrawAspect="Content" ObjectID="_1756864572"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27" w:name="_Toc42897400"/>
      <w:bookmarkStart w:id="228" w:name="_Toc43398915"/>
      <w:bookmarkStart w:id="229" w:name="_Toc51771994"/>
      <w:bookmarkStart w:id="230" w:name="_Toc146251841"/>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27"/>
      <w:bookmarkEnd w:id="228"/>
      <w:bookmarkEnd w:id="229"/>
      <w:bookmarkEnd w:id="230"/>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1" w:name="_Toc42897401"/>
      <w:bookmarkStart w:id="232" w:name="_Toc43398916"/>
      <w:bookmarkStart w:id="233" w:name="_Toc51771995"/>
      <w:bookmarkStart w:id="234" w:name="_Toc146251842"/>
      <w:r w:rsidRPr="00A20210">
        <w:rPr>
          <w:lang w:eastAsia="zh-CN"/>
        </w:rPr>
        <w:t>5.</w:t>
      </w:r>
      <w:r w:rsidR="006947F8" w:rsidRPr="00A20210">
        <w:rPr>
          <w:lang w:eastAsia="zh-CN"/>
        </w:rPr>
        <w:t>4</w:t>
      </w:r>
      <w:r w:rsidRPr="00A20210">
        <w:rPr>
          <w:lang w:eastAsia="zh-CN"/>
        </w:rPr>
        <w:t>.4.4</w:t>
      </w:r>
      <w:r w:rsidRPr="00A20210">
        <w:tab/>
        <w:t>Abnormal cases in the network</w:t>
      </w:r>
      <w:bookmarkEnd w:id="231"/>
      <w:bookmarkEnd w:id="232"/>
      <w:bookmarkEnd w:id="233"/>
      <w:bookmarkEnd w:id="234"/>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lastRenderedPageBreak/>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35" w:name="_Toc42897402"/>
      <w:bookmarkStart w:id="236" w:name="_Toc43398917"/>
      <w:bookmarkStart w:id="237" w:name="_Toc51771996"/>
      <w:bookmarkStart w:id="238" w:name="_Toc146251843"/>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0"/>
      <w:bookmarkEnd w:id="235"/>
      <w:bookmarkEnd w:id="236"/>
      <w:bookmarkEnd w:id="237"/>
      <w:bookmarkEnd w:id="238"/>
    </w:p>
    <w:p w14:paraId="31240E15" w14:textId="77777777" w:rsidR="007E617B" w:rsidRPr="00A20210" w:rsidRDefault="007E617B" w:rsidP="007E617B">
      <w:pPr>
        <w:pStyle w:val="Heading4"/>
      </w:pPr>
      <w:bookmarkStart w:id="239" w:name="_Toc42897403"/>
      <w:bookmarkStart w:id="240" w:name="_Toc43398918"/>
      <w:bookmarkStart w:id="241" w:name="_Toc51771997"/>
      <w:bookmarkStart w:id="242" w:name="_Toc25085414"/>
      <w:bookmarkStart w:id="243" w:name="_Toc146251844"/>
      <w:r w:rsidRPr="00A20210">
        <w:rPr>
          <w:lang w:eastAsia="zh-CN"/>
        </w:rPr>
        <w:t>5.</w:t>
      </w:r>
      <w:r w:rsidR="006947F8" w:rsidRPr="00A20210">
        <w:rPr>
          <w:lang w:eastAsia="zh-CN"/>
        </w:rPr>
        <w:t>4</w:t>
      </w:r>
      <w:r w:rsidRPr="00A20210">
        <w:rPr>
          <w:lang w:eastAsia="zh-CN"/>
        </w:rPr>
        <w:t>.5.1</w:t>
      </w:r>
      <w:r w:rsidRPr="00A20210">
        <w:tab/>
        <w:t>General</w:t>
      </w:r>
      <w:bookmarkEnd w:id="239"/>
      <w:bookmarkEnd w:id="240"/>
      <w:bookmarkEnd w:id="241"/>
      <w:bookmarkEnd w:id="243"/>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4" w:name="_Toc42897404"/>
      <w:bookmarkStart w:id="245" w:name="_Toc43398919"/>
      <w:bookmarkStart w:id="246" w:name="_Toc51771998"/>
      <w:bookmarkStart w:id="247" w:name="_Toc146251845"/>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4"/>
      <w:bookmarkEnd w:id="245"/>
      <w:bookmarkEnd w:id="246"/>
      <w:bookmarkEnd w:id="247"/>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48" w:name="_MON_1673943746"/>
    <w:bookmarkEnd w:id="248"/>
    <w:p w14:paraId="63CD1474" w14:textId="77777777" w:rsidR="002039D4" w:rsidRPr="00A20210" w:rsidRDefault="002039D4" w:rsidP="002039D4">
      <w:pPr>
        <w:pStyle w:val="TH"/>
      </w:pPr>
      <w:r w:rsidRPr="00A20210">
        <w:object w:dxaOrig="8500" w:dyaOrig="3976" w14:anchorId="4D408010">
          <v:shape id="_x0000_i1028" type="#_x0000_t75" style="width:425.1pt;height:199.7pt" o:ole="">
            <v:imagedata r:id="rId16" o:title=""/>
          </v:shape>
          <o:OLEObject Type="Embed" ProgID="Word.Picture.8" ShapeID="_x0000_i1028" DrawAspect="Content" ObjectID="_1756864573"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49" w:name="_Toc42897405"/>
      <w:bookmarkStart w:id="250" w:name="_Toc43398920"/>
      <w:bookmarkStart w:id="251" w:name="_Toc51771999"/>
      <w:bookmarkStart w:id="252" w:name="_Toc146251846"/>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49"/>
      <w:bookmarkEnd w:id="250"/>
      <w:bookmarkEnd w:id="251"/>
      <w:bookmarkEnd w:id="252"/>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3" w:name="_Toc42897406"/>
      <w:bookmarkStart w:id="254" w:name="_Toc43398921"/>
      <w:bookmarkStart w:id="255" w:name="_Toc51772000"/>
      <w:bookmarkStart w:id="256" w:name="_Toc146251847"/>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3"/>
      <w:bookmarkEnd w:id="254"/>
      <w:bookmarkEnd w:id="255"/>
      <w:bookmarkEnd w:id="256"/>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lastRenderedPageBreak/>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57" w:name="_Toc59196293"/>
      <w:bookmarkStart w:id="258" w:name="_Toc146251848"/>
      <w:r w:rsidRPr="00A20210">
        <w:rPr>
          <w:lang w:eastAsia="zh-CN"/>
        </w:rPr>
        <w:t>5.4.6</w:t>
      </w:r>
      <w:r w:rsidRPr="00A20210">
        <w:rPr>
          <w:lang w:eastAsia="zh-CN"/>
        </w:rPr>
        <w:tab/>
      </w:r>
      <w:r w:rsidRPr="00A20210">
        <w:t>UE-initiated PLR measurement procedure</w:t>
      </w:r>
      <w:bookmarkEnd w:id="257"/>
      <w:bookmarkEnd w:id="258"/>
    </w:p>
    <w:p w14:paraId="3957F8F0" w14:textId="77777777" w:rsidR="00A12A85" w:rsidRPr="00A20210" w:rsidRDefault="00A12A85" w:rsidP="00A12A85">
      <w:pPr>
        <w:pStyle w:val="Heading4"/>
      </w:pPr>
      <w:bookmarkStart w:id="259" w:name="_Toc59196294"/>
      <w:bookmarkStart w:id="260" w:name="_Toc146251849"/>
      <w:r w:rsidRPr="00A20210">
        <w:rPr>
          <w:lang w:eastAsia="zh-CN"/>
        </w:rPr>
        <w:t>5.4.6.1</w:t>
      </w:r>
      <w:r w:rsidRPr="00A20210">
        <w:tab/>
        <w:t>General</w:t>
      </w:r>
      <w:bookmarkEnd w:id="259"/>
      <w:bookmarkEnd w:id="260"/>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1" w:name="_MON_1710781955"/>
    <w:bookmarkEnd w:id="261"/>
    <w:p w14:paraId="1C53A8BA" w14:textId="03AFEB9A" w:rsidR="00A12A85" w:rsidRPr="00A20210" w:rsidRDefault="009009CF" w:rsidP="00A12A85">
      <w:pPr>
        <w:pStyle w:val="TH"/>
      </w:pPr>
      <w:r w:rsidRPr="00A20210">
        <w:object w:dxaOrig="8789" w:dyaOrig="6804" w14:anchorId="75921DE8">
          <v:shape id="_x0000_i1029" type="#_x0000_t75" style="width:442pt;height:339.95pt" o:ole="" fillcolor="window">
            <v:imagedata r:id="rId18" o:title=""/>
          </v:shape>
          <o:OLEObject Type="Embed" ProgID="Word.Picture.8" ShapeID="_x0000_i1029" DrawAspect="Content" ObjectID="_1756864574"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lastRenderedPageBreak/>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2"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2"/>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3" w:name="_Toc59196295"/>
      <w:bookmarkStart w:id="264" w:name="_Toc146251850"/>
      <w:r w:rsidRPr="00A20210">
        <w:rPr>
          <w:lang w:eastAsia="zh-CN"/>
        </w:rPr>
        <w:t>5.4.</w:t>
      </w:r>
      <w:r w:rsidR="00232DAA" w:rsidRPr="00A20210">
        <w:rPr>
          <w:lang w:eastAsia="zh-CN"/>
        </w:rPr>
        <w:t>6</w:t>
      </w:r>
      <w:r w:rsidRPr="00A20210">
        <w:rPr>
          <w:lang w:eastAsia="zh-CN"/>
        </w:rPr>
        <w:t>.2</w:t>
      </w:r>
      <w:r w:rsidRPr="00A20210">
        <w:tab/>
        <w:t>UE-initiated PLR count procedure</w:t>
      </w:r>
      <w:bookmarkEnd w:id="264"/>
    </w:p>
    <w:p w14:paraId="758E3B3B" w14:textId="77777777" w:rsidR="00A12A85" w:rsidRPr="00A20210" w:rsidRDefault="00A12A85" w:rsidP="00A12A85">
      <w:pPr>
        <w:pStyle w:val="Heading5"/>
      </w:pPr>
      <w:bookmarkStart w:id="265" w:name="_Toc146251851"/>
      <w:r w:rsidRPr="00A20210">
        <w:t>5.4.</w:t>
      </w:r>
      <w:r w:rsidR="00232DAA" w:rsidRPr="00A20210">
        <w:t>6</w:t>
      </w:r>
      <w:r w:rsidRPr="00A20210">
        <w:t>.2.1</w:t>
      </w:r>
      <w:r w:rsidRPr="00A20210">
        <w:tab/>
        <w:t>UE-initiated PLR count procedure initiation</w:t>
      </w:r>
      <w:bookmarkEnd w:id="263"/>
      <w:bookmarkEnd w:id="265"/>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lastRenderedPageBreak/>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66" w:name="_MON_1678363666"/>
    <w:bookmarkEnd w:id="266"/>
    <w:p w14:paraId="43AFF8BB" w14:textId="77777777" w:rsidR="00A12A85" w:rsidRPr="00A20210" w:rsidRDefault="00A12A85" w:rsidP="00011143">
      <w:pPr>
        <w:pStyle w:val="TH"/>
      </w:pPr>
      <w:r w:rsidRPr="00A20210">
        <w:object w:dxaOrig="8505" w:dyaOrig="3969" w14:anchorId="7820077E">
          <v:shape id="_x0000_i1030" type="#_x0000_t75" style="width:427.6pt;height:199.1pt" o:ole="" fillcolor="window">
            <v:imagedata r:id="rId20" o:title=""/>
          </v:shape>
          <o:OLEObject Type="Embed" ProgID="Word.Picture.8" ShapeID="_x0000_i1030" DrawAspect="Content" ObjectID="_1756864575"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67" w:name="_Toc59196296"/>
      <w:bookmarkStart w:id="268" w:name="_Toc146251852"/>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67"/>
      <w:bookmarkEnd w:id="268"/>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69" w:name="_Toc59196297"/>
      <w:bookmarkStart w:id="270" w:name="_Toc146251853"/>
      <w:r w:rsidRPr="00A20210">
        <w:rPr>
          <w:lang w:eastAsia="zh-CN"/>
        </w:rPr>
        <w:t>5.4.</w:t>
      </w:r>
      <w:r w:rsidR="00232DAA" w:rsidRPr="00A20210">
        <w:rPr>
          <w:lang w:eastAsia="zh-CN"/>
        </w:rPr>
        <w:t>6</w:t>
      </w:r>
      <w:r w:rsidRPr="00A20210">
        <w:rPr>
          <w:lang w:eastAsia="zh-CN"/>
        </w:rPr>
        <w:t>.2.3</w:t>
      </w:r>
      <w:r w:rsidRPr="00A20210">
        <w:tab/>
        <w:t>Abnormal cases in the UE</w:t>
      </w:r>
      <w:bookmarkEnd w:id="269"/>
      <w:bookmarkEnd w:id="270"/>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1" w:name="_Toc59196298"/>
      <w:bookmarkStart w:id="272" w:name="_Toc146251854"/>
      <w:r w:rsidRPr="00A20210">
        <w:rPr>
          <w:lang w:eastAsia="zh-CN"/>
        </w:rPr>
        <w:t>5.4.</w:t>
      </w:r>
      <w:r w:rsidR="00232DAA" w:rsidRPr="00A20210">
        <w:rPr>
          <w:lang w:eastAsia="zh-CN"/>
        </w:rPr>
        <w:t>6</w:t>
      </w:r>
      <w:r w:rsidRPr="00A20210">
        <w:rPr>
          <w:lang w:eastAsia="zh-CN"/>
        </w:rPr>
        <w:t>.3</w:t>
      </w:r>
      <w:r w:rsidRPr="00A20210">
        <w:tab/>
        <w:t>UE-initiated PLR report procedure</w:t>
      </w:r>
      <w:bookmarkEnd w:id="272"/>
    </w:p>
    <w:p w14:paraId="50D4D1AE" w14:textId="77777777" w:rsidR="00A12A85" w:rsidRPr="00A20210" w:rsidRDefault="00A12A85" w:rsidP="00A12A85">
      <w:pPr>
        <w:pStyle w:val="Heading5"/>
      </w:pPr>
      <w:bookmarkStart w:id="273" w:name="_Toc146251855"/>
      <w:r w:rsidRPr="00A20210">
        <w:t>5.4.</w:t>
      </w:r>
      <w:r w:rsidR="00232DAA" w:rsidRPr="00A20210">
        <w:t>6</w:t>
      </w:r>
      <w:r w:rsidRPr="00A20210">
        <w:t>.3.1</w:t>
      </w:r>
      <w:r w:rsidRPr="00A20210">
        <w:tab/>
        <w:t>UE-initiated PLR report procedure initiation</w:t>
      </w:r>
      <w:bookmarkEnd w:id="273"/>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lastRenderedPageBreak/>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4" w:name="_MON_1679572637"/>
    <w:bookmarkEnd w:id="274"/>
    <w:p w14:paraId="7D2B796E" w14:textId="77777777" w:rsidR="00A12A85" w:rsidRPr="00A20210" w:rsidRDefault="00A12A85" w:rsidP="00A12A85">
      <w:pPr>
        <w:pStyle w:val="TH"/>
      </w:pPr>
      <w:r w:rsidRPr="00A20210">
        <w:object w:dxaOrig="8505" w:dyaOrig="3969" w14:anchorId="7FCC7045">
          <v:shape id="_x0000_i1031" type="#_x0000_t75" style="width:427.6pt;height:199.1pt" o:ole="" fillcolor="window">
            <v:imagedata r:id="rId22" o:title=""/>
          </v:shape>
          <o:OLEObject Type="Embed" ProgID="Word.Picture.8" ShapeID="_x0000_i1031" DrawAspect="Content" ObjectID="_1756864576"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75" w:name="_Toc146251856"/>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75"/>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76" w:name="_Toc146251857"/>
      <w:r w:rsidRPr="00A20210">
        <w:rPr>
          <w:lang w:eastAsia="zh-CN"/>
        </w:rPr>
        <w:lastRenderedPageBreak/>
        <w:t>5.4.</w:t>
      </w:r>
      <w:r w:rsidR="00232DAA" w:rsidRPr="00A20210">
        <w:rPr>
          <w:lang w:eastAsia="zh-CN"/>
        </w:rPr>
        <w:t>6</w:t>
      </w:r>
      <w:r w:rsidRPr="00A20210">
        <w:rPr>
          <w:lang w:eastAsia="zh-CN"/>
        </w:rPr>
        <w:t>.3.3</w:t>
      </w:r>
      <w:r w:rsidRPr="00A20210">
        <w:tab/>
        <w:t>Abnormal cases in the UE</w:t>
      </w:r>
      <w:bookmarkEnd w:id="276"/>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77" w:name="_Toc146251858"/>
      <w:bookmarkEnd w:id="271"/>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277"/>
    </w:p>
    <w:p w14:paraId="4C80A7C9" w14:textId="77777777" w:rsidR="00A12A85" w:rsidRPr="00A20210" w:rsidRDefault="00A12A85" w:rsidP="00A12A85">
      <w:pPr>
        <w:pStyle w:val="Heading4"/>
      </w:pPr>
      <w:bookmarkStart w:id="278" w:name="_Toc146251859"/>
      <w:r w:rsidRPr="00A20210">
        <w:rPr>
          <w:lang w:eastAsia="zh-CN"/>
        </w:rPr>
        <w:t>5.4.</w:t>
      </w:r>
      <w:r w:rsidR="00232DAA" w:rsidRPr="00A20210">
        <w:rPr>
          <w:lang w:eastAsia="zh-CN"/>
        </w:rPr>
        <w:t>7</w:t>
      </w:r>
      <w:r w:rsidRPr="00A20210">
        <w:rPr>
          <w:lang w:eastAsia="zh-CN"/>
        </w:rPr>
        <w:t>.1</w:t>
      </w:r>
      <w:r w:rsidRPr="00A20210">
        <w:tab/>
        <w:t>General</w:t>
      </w:r>
      <w:bookmarkEnd w:id="278"/>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79" w:name="_MON_1710784286"/>
    <w:bookmarkEnd w:id="279"/>
    <w:p w14:paraId="03998688" w14:textId="78F2A95A" w:rsidR="00A12A85" w:rsidRPr="00A20210" w:rsidRDefault="009009CF" w:rsidP="00A12A85">
      <w:pPr>
        <w:pStyle w:val="TH"/>
      </w:pPr>
      <w:r w:rsidRPr="00A20210">
        <w:object w:dxaOrig="8789" w:dyaOrig="7088" w14:anchorId="4CB72F1A">
          <v:shape id="_x0000_i1032" type="#_x0000_t75" style="width:442pt;height:353.75pt" o:ole="" fillcolor="window">
            <v:imagedata r:id="rId24" o:title=""/>
          </v:shape>
          <o:OLEObject Type="Embed" ProgID="Word.Picture.8" ShapeID="_x0000_i1032" DrawAspect="Content" ObjectID="_1756864577"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lastRenderedPageBreak/>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0" w:name="_Toc146251860"/>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80"/>
    </w:p>
    <w:p w14:paraId="23958B34" w14:textId="77777777" w:rsidR="00A12A85" w:rsidRPr="00A20210" w:rsidRDefault="00A12A85" w:rsidP="00A12A85">
      <w:pPr>
        <w:pStyle w:val="Heading5"/>
      </w:pPr>
      <w:bookmarkStart w:id="281" w:name="_Toc146251861"/>
      <w:r w:rsidRPr="00A20210">
        <w:t>5.4.</w:t>
      </w:r>
      <w:r w:rsidR="00F959FC" w:rsidRPr="00A20210">
        <w:t>7</w:t>
      </w:r>
      <w:r w:rsidRPr="00A20210">
        <w:t>.2.1</w:t>
      </w:r>
      <w:r w:rsidRPr="00A20210">
        <w:tab/>
        <w:t>Network-initiated PLR count procedure initiation</w:t>
      </w:r>
      <w:bookmarkEnd w:id="281"/>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2" w:name="_MON_1679577104"/>
    <w:bookmarkEnd w:id="282"/>
    <w:p w14:paraId="36A94745" w14:textId="77777777" w:rsidR="00A12A85" w:rsidRPr="00A20210" w:rsidRDefault="00A12A85" w:rsidP="00011143">
      <w:pPr>
        <w:pStyle w:val="TH"/>
      </w:pPr>
      <w:r w:rsidRPr="00A20210">
        <w:object w:dxaOrig="8505" w:dyaOrig="3969" w14:anchorId="3E6DC24C">
          <v:shape id="_x0000_i1033" type="#_x0000_t75" style="width:427.6pt;height:199.1pt" o:ole="" fillcolor="window">
            <v:imagedata r:id="rId26" o:title=""/>
          </v:shape>
          <o:OLEObject Type="Embed" ProgID="Word.Picture.8" ShapeID="_x0000_i1033" DrawAspect="Content" ObjectID="_1756864578"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3" w:name="_Toc146251862"/>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3"/>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4" w:name="_Toc146251863"/>
      <w:r w:rsidRPr="00A20210">
        <w:rPr>
          <w:lang w:eastAsia="zh-CN"/>
        </w:rPr>
        <w:t>5.4.</w:t>
      </w:r>
      <w:r w:rsidR="00F959FC" w:rsidRPr="00A20210">
        <w:rPr>
          <w:lang w:eastAsia="zh-CN"/>
        </w:rPr>
        <w:t>7</w:t>
      </w:r>
      <w:r w:rsidRPr="00A20210">
        <w:rPr>
          <w:lang w:eastAsia="zh-CN"/>
        </w:rPr>
        <w:t>.2.3</w:t>
      </w:r>
      <w:r w:rsidRPr="00A20210">
        <w:tab/>
        <w:t>Abnormal cases in the UPF</w:t>
      </w:r>
      <w:bookmarkEnd w:id="284"/>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85" w:name="_Toc146251864"/>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85"/>
    </w:p>
    <w:p w14:paraId="2364296B" w14:textId="77777777" w:rsidR="00A12A85" w:rsidRPr="00A20210" w:rsidRDefault="00A12A85" w:rsidP="00A12A85">
      <w:pPr>
        <w:pStyle w:val="Heading5"/>
      </w:pPr>
      <w:bookmarkStart w:id="286" w:name="_Toc146251865"/>
      <w:r w:rsidRPr="00A20210">
        <w:t>5.4.</w:t>
      </w:r>
      <w:r w:rsidR="00F959FC" w:rsidRPr="00A20210">
        <w:t>7</w:t>
      </w:r>
      <w:r w:rsidRPr="00A20210">
        <w:t>.3.1</w:t>
      </w:r>
      <w:r w:rsidRPr="00A20210">
        <w:tab/>
        <w:t>Network-initiated PLR report procedure initiation</w:t>
      </w:r>
      <w:bookmarkEnd w:id="286"/>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lastRenderedPageBreak/>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87" w:name="_MON_1679578019"/>
    <w:bookmarkEnd w:id="287"/>
    <w:p w14:paraId="7887A8CA" w14:textId="77777777" w:rsidR="00A12A85" w:rsidRPr="00A20210" w:rsidRDefault="00A12A85" w:rsidP="00A12A85">
      <w:pPr>
        <w:pStyle w:val="TH"/>
      </w:pPr>
      <w:r w:rsidRPr="00A20210">
        <w:object w:dxaOrig="8505" w:dyaOrig="3969" w14:anchorId="13C3BF2B">
          <v:shape id="_x0000_i1034" type="#_x0000_t75" style="width:427.6pt;height:199.1pt" o:ole="" fillcolor="window">
            <v:imagedata r:id="rId28" o:title=""/>
          </v:shape>
          <o:OLEObject Type="Embed" ProgID="Word.Picture.8" ShapeID="_x0000_i1034" DrawAspect="Content" ObjectID="_1756864579"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88" w:name="_Toc146251866"/>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88"/>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89" w:name="_Toc146251867"/>
      <w:r w:rsidRPr="00A20210">
        <w:rPr>
          <w:lang w:eastAsia="zh-CN"/>
        </w:rPr>
        <w:t>5.4.</w:t>
      </w:r>
      <w:r w:rsidR="00F959FC" w:rsidRPr="00A20210">
        <w:rPr>
          <w:lang w:eastAsia="zh-CN"/>
        </w:rPr>
        <w:t>7</w:t>
      </w:r>
      <w:r w:rsidRPr="00A20210">
        <w:rPr>
          <w:lang w:eastAsia="zh-CN"/>
        </w:rPr>
        <w:t>.3.3</w:t>
      </w:r>
      <w:r w:rsidRPr="00A20210">
        <w:tab/>
        <w:t>Abnormal cases in the UPF</w:t>
      </w:r>
      <w:bookmarkEnd w:id="289"/>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0" w:name="_Toc146251868"/>
      <w:r w:rsidRPr="00A20210">
        <w:rPr>
          <w:lang w:eastAsia="zh-CN"/>
        </w:rPr>
        <w:lastRenderedPageBreak/>
        <w:t>5.4.</w:t>
      </w:r>
      <w:r w:rsidR="00826896" w:rsidRPr="00A20210">
        <w:rPr>
          <w:lang w:eastAsia="zh-CN"/>
        </w:rPr>
        <w:t>8</w:t>
      </w:r>
      <w:r w:rsidRPr="00A20210">
        <w:rPr>
          <w:lang w:eastAsia="zh-CN"/>
        </w:rPr>
        <w:tab/>
      </w:r>
      <w:r w:rsidRPr="00A20210">
        <w:t>UE assistance data provisioning procedure</w:t>
      </w:r>
      <w:bookmarkEnd w:id="290"/>
    </w:p>
    <w:p w14:paraId="04AE932C" w14:textId="77777777" w:rsidR="0027006A" w:rsidRPr="00A20210" w:rsidRDefault="0027006A" w:rsidP="0027006A">
      <w:pPr>
        <w:pStyle w:val="Heading4"/>
      </w:pPr>
      <w:bookmarkStart w:id="291" w:name="_Toc146251869"/>
      <w:r w:rsidRPr="00A20210">
        <w:rPr>
          <w:lang w:eastAsia="zh-CN"/>
        </w:rPr>
        <w:t>5.4.</w:t>
      </w:r>
      <w:r w:rsidR="00826896" w:rsidRPr="00A20210">
        <w:rPr>
          <w:lang w:eastAsia="zh-CN"/>
        </w:rPr>
        <w:t>8</w:t>
      </w:r>
      <w:r w:rsidRPr="00A20210">
        <w:rPr>
          <w:lang w:eastAsia="zh-CN"/>
        </w:rPr>
        <w:t>.1</w:t>
      </w:r>
      <w:r w:rsidRPr="00A20210">
        <w:tab/>
        <w:t>General</w:t>
      </w:r>
      <w:bookmarkEnd w:id="291"/>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589F53A9"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 xml:space="preserve"> 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2" w:name="_Toc146251870"/>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2"/>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3" w:name="_MON_1742470688"/>
    <w:bookmarkEnd w:id="293"/>
    <w:p w14:paraId="623B4339" w14:textId="1C1261B4" w:rsidR="004030ED" w:rsidRDefault="004030ED" w:rsidP="004030ED">
      <w:pPr>
        <w:pStyle w:val="TH"/>
      </w:pPr>
      <w:r>
        <w:object w:dxaOrig="7364" w:dyaOrig="1978" w14:anchorId="55B37FD0">
          <v:shape id="_x0000_i1035" type="#_x0000_t75" style="width:368.75pt;height:98.9pt" o:ole="">
            <v:imagedata r:id="rId30" o:title=""/>
          </v:shape>
          <o:OLEObject Type="Embed" ProgID="Word.Document.12" ShapeID="_x0000_i1035" DrawAspect="Content" ObjectID="_1756864580"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4" w:name="_Toc146251871"/>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4"/>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95" w:name="_Toc146251872"/>
      <w:r w:rsidRPr="00A20210">
        <w:rPr>
          <w:lang w:eastAsia="zh-CN"/>
        </w:rPr>
        <w:t>5.4.8</w:t>
      </w:r>
      <w:r w:rsidRPr="00A20210">
        <w:t>.4</w:t>
      </w:r>
      <w:r w:rsidRPr="00A20210">
        <w:tab/>
        <w:t>Abnormal cases in the UE</w:t>
      </w:r>
      <w:bookmarkEnd w:id="295"/>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lastRenderedPageBreak/>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296" w:name="_Toc146251873"/>
      <w:r w:rsidRPr="00A20210">
        <w:rPr>
          <w:lang w:eastAsia="zh-CN"/>
        </w:rPr>
        <w:t>5.4.</w:t>
      </w:r>
      <w:r w:rsidR="00C07E62" w:rsidRPr="00A20210">
        <w:rPr>
          <w:lang w:eastAsia="zh-CN"/>
        </w:rPr>
        <w:t>9</w:t>
      </w:r>
      <w:r w:rsidRPr="00A20210">
        <w:rPr>
          <w:lang w:eastAsia="zh-CN"/>
        </w:rPr>
        <w:tab/>
      </w:r>
      <w:r w:rsidRPr="00A20210">
        <w:t>UE assistance data termination procedure</w:t>
      </w:r>
      <w:bookmarkEnd w:id="296"/>
    </w:p>
    <w:p w14:paraId="40A2FE6C" w14:textId="1482A038" w:rsidR="0037527E" w:rsidRPr="00A20210" w:rsidRDefault="0037527E" w:rsidP="0037527E">
      <w:pPr>
        <w:pStyle w:val="Heading4"/>
      </w:pPr>
      <w:bookmarkStart w:id="297" w:name="_Toc146251874"/>
      <w:r w:rsidRPr="00A20210">
        <w:rPr>
          <w:lang w:eastAsia="zh-CN"/>
        </w:rPr>
        <w:t>5.4.</w:t>
      </w:r>
      <w:r w:rsidR="00C07E62" w:rsidRPr="00A20210">
        <w:rPr>
          <w:lang w:eastAsia="zh-CN"/>
        </w:rPr>
        <w:t>9</w:t>
      </w:r>
      <w:r w:rsidRPr="00A20210">
        <w:rPr>
          <w:lang w:eastAsia="zh-CN"/>
        </w:rPr>
        <w:t>.1</w:t>
      </w:r>
      <w:r w:rsidRPr="00A20210">
        <w:tab/>
        <w:t>General</w:t>
      </w:r>
      <w:bookmarkEnd w:id="297"/>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298" w:name="_Toc146251875"/>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298"/>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299" w:name="_MON_1709825577"/>
    <w:bookmarkEnd w:id="299"/>
    <w:p w14:paraId="19EA301D" w14:textId="05B41645" w:rsidR="0037527E" w:rsidRPr="00A20210" w:rsidRDefault="00520BA8" w:rsidP="0037527E">
      <w:pPr>
        <w:pStyle w:val="TH"/>
      </w:pPr>
      <w:r w:rsidRPr="00A20210">
        <w:object w:dxaOrig="7360" w:dyaOrig="1905" w14:anchorId="1216CFE3">
          <v:shape id="_x0000_i1036" type="#_x0000_t75" style="width:368.15pt;height:94.55pt" o:ole="">
            <v:imagedata r:id="rId32" o:title=""/>
          </v:shape>
          <o:OLEObject Type="Embed" ProgID="Word.Document.12" ShapeID="_x0000_i1036" DrawAspect="Content" ObjectID="_1756864581"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0" w:name="_Toc146251876"/>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0"/>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1" w:name="_Toc146251877"/>
      <w:r w:rsidRPr="00A20210">
        <w:rPr>
          <w:lang w:eastAsia="zh-CN"/>
        </w:rPr>
        <w:t>5.4.9</w:t>
      </w:r>
      <w:r w:rsidRPr="00A20210">
        <w:t>.4</w:t>
      </w:r>
      <w:r w:rsidRPr="00A20210">
        <w:tab/>
        <w:t>Abnormal cases in the UE</w:t>
      </w:r>
      <w:bookmarkEnd w:id="301"/>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lastRenderedPageBreak/>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2" w:name="_Toc146251878"/>
      <w:r w:rsidRPr="00A20210">
        <w:rPr>
          <w:lang w:eastAsia="zh-CN"/>
        </w:rPr>
        <w:t>5.4.10</w:t>
      </w:r>
      <w:r w:rsidRPr="00A20210">
        <w:rPr>
          <w:lang w:eastAsia="zh-CN"/>
        </w:rPr>
        <w:tab/>
      </w:r>
      <w:r w:rsidRPr="00A20210">
        <w:t>Traffic duplication suspend procedure</w:t>
      </w:r>
      <w:bookmarkEnd w:id="302"/>
    </w:p>
    <w:p w14:paraId="4806F885" w14:textId="5BAE6BE5" w:rsidR="00B97E23" w:rsidRPr="00A20210" w:rsidRDefault="00B97E23" w:rsidP="00B97E23">
      <w:pPr>
        <w:pStyle w:val="Heading4"/>
      </w:pPr>
      <w:bookmarkStart w:id="303" w:name="_Toc146251879"/>
      <w:r w:rsidRPr="00A20210">
        <w:rPr>
          <w:lang w:eastAsia="zh-CN"/>
        </w:rPr>
        <w:t>5.4.10.1</w:t>
      </w:r>
      <w:r w:rsidRPr="00A20210">
        <w:tab/>
        <w:t>General</w:t>
      </w:r>
      <w:bookmarkEnd w:id="303"/>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Pr="00A20210" w:rsidRDefault="00B97E23" w:rsidP="00B97E23">
      <w:r w:rsidRPr="00A20210">
        <w:t>The traffic duplication suspend procedure can be performed over any available access of the MA PDU session.</w:t>
      </w:r>
    </w:p>
    <w:p w14:paraId="7CD94F9B" w14:textId="4AC3FE11" w:rsidR="00B97E23" w:rsidRPr="00A20210" w:rsidRDefault="00B97E23" w:rsidP="00B97E23">
      <w:pPr>
        <w:pStyle w:val="Heading4"/>
      </w:pPr>
      <w:bookmarkStart w:id="304" w:name="_Toc146251880"/>
      <w:r w:rsidRPr="00A20210">
        <w:rPr>
          <w:lang w:eastAsia="zh-CN"/>
        </w:rPr>
        <w:t>5.4.10.2</w:t>
      </w:r>
      <w:r w:rsidRPr="00A20210">
        <w:tab/>
        <w:t>Traffic duplication suspend procedure initiation</w:t>
      </w:r>
      <w:bookmarkEnd w:id="304"/>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5pt;height:199.1pt" o:ole="">
            <v:imagedata r:id="rId34" o:title=""/>
          </v:shape>
          <o:OLEObject Type="Embed" ProgID="Word.Picture.8" ShapeID="_x0000_i1037" DrawAspect="Content" ObjectID="_1756864582"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05" w:name="_Toc146251881"/>
      <w:r w:rsidRPr="00A20210">
        <w:rPr>
          <w:lang w:eastAsia="zh-CN"/>
        </w:rPr>
        <w:t>5.4.10.3</w:t>
      </w:r>
      <w:r w:rsidRPr="00A20210">
        <w:tab/>
        <w:t>Traffic duplication suspend procedure completion</w:t>
      </w:r>
      <w:bookmarkEnd w:id="305"/>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lastRenderedPageBreak/>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06" w:name="_Toc146251882"/>
      <w:r w:rsidRPr="00A20210">
        <w:rPr>
          <w:lang w:eastAsia="zh-CN"/>
        </w:rPr>
        <w:t>5.4.10.4</w:t>
      </w:r>
      <w:r w:rsidRPr="00A20210">
        <w:tab/>
        <w:t>Abnormal cases in the network</w:t>
      </w:r>
      <w:bookmarkEnd w:id="306"/>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07" w:name="_Toc146251883"/>
      <w:r w:rsidRPr="00A20210">
        <w:rPr>
          <w:lang w:eastAsia="zh-CN"/>
        </w:rPr>
        <w:t>5.4.11</w:t>
      </w:r>
      <w:r w:rsidRPr="00A20210">
        <w:rPr>
          <w:lang w:eastAsia="zh-CN"/>
        </w:rPr>
        <w:tab/>
      </w:r>
      <w:r w:rsidRPr="00A20210">
        <w:t>Traffic duplication resume procedure</w:t>
      </w:r>
      <w:bookmarkEnd w:id="307"/>
    </w:p>
    <w:p w14:paraId="4026D9BA" w14:textId="4C2E4142" w:rsidR="00B97E23" w:rsidRPr="00A20210" w:rsidRDefault="00B97E23" w:rsidP="00B97E23">
      <w:pPr>
        <w:pStyle w:val="Heading4"/>
      </w:pPr>
      <w:bookmarkStart w:id="308" w:name="_Toc146251884"/>
      <w:r w:rsidRPr="00A20210">
        <w:rPr>
          <w:lang w:eastAsia="zh-CN"/>
        </w:rPr>
        <w:t>5.4.11.1</w:t>
      </w:r>
      <w:r w:rsidRPr="00A20210">
        <w:tab/>
        <w:t>General</w:t>
      </w:r>
      <w:bookmarkEnd w:id="308"/>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09" w:name="_Toc146251885"/>
      <w:r w:rsidRPr="00A20210">
        <w:rPr>
          <w:lang w:eastAsia="zh-CN"/>
        </w:rPr>
        <w:t>5.4.11.2</w:t>
      </w:r>
      <w:r w:rsidRPr="00A20210">
        <w:tab/>
        <w:t>Traffic duplication resume procedure initiation</w:t>
      </w:r>
      <w:bookmarkEnd w:id="309"/>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0" w:name="_MON_1737450371"/>
    <w:bookmarkEnd w:id="310"/>
    <w:p w14:paraId="669E6485" w14:textId="77777777" w:rsidR="00B97E23" w:rsidRPr="00A20210" w:rsidRDefault="00B97E23" w:rsidP="00B97E23">
      <w:pPr>
        <w:pStyle w:val="TH"/>
      </w:pPr>
      <w:r w:rsidRPr="00A20210">
        <w:object w:dxaOrig="8505" w:dyaOrig="3969" w14:anchorId="3AD258C0">
          <v:shape id="_x0000_i1038" type="#_x0000_t75" style="width:426.35pt;height:199.1pt" o:ole="">
            <v:imagedata r:id="rId36" o:title=""/>
          </v:shape>
          <o:OLEObject Type="Embed" ProgID="Word.Picture.8" ShapeID="_x0000_i1038" DrawAspect="Content" ObjectID="_1756864583"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1" w:name="_Toc146251886"/>
      <w:r w:rsidRPr="00A20210">
        <w:rPr>
          <w:lang w:eastAsia="zh-CN"/>
        </w:rPr>
        <w:t>5.4.11.3</w:t>
      </w:r>
      <w:r w:rsidRPr="00A20210">
        <w:tab/>
        <w:t>Traffic duplication resume procedure completion</w:t>
      </w:r>
      <w:bookmarkEnd w:id="311"/>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lastRenderedPageBreak/>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2" w:name="_Toc146251887"/>
      <w:r w:rsidRPr="00A20210">
        <w:rPr>
          <w:lang w:eastAsia="zh-CN"/>
        </w:rPr>
        <w:t>5.4.11.4</w:t>
      </w:r>
      <w:r w:rsidRPr="00A20210">
        <w:tab/>
        <w:t>Abnormal cases in the network</w:t>
      </w:r>
      <w:bookmarkEnd w:id="312"/>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3" w:name="_Toc42897407"/>
      <w:bookmarkStart w:id="314" w:name="_Toc43398922"/>
      <w:bookmarkStart w:id="315" w:name="_Toc51772001"/>
      <w:bookmarkStart w:id="316" w:name="_Toc146251888"/>
      <w:r w:rsidRPr="00A20210">
        <w:t>6</w:t>
      </w:r>
      <w:r w:rsidRPr="00A20210">
        <w:tab/>
      </w:r>
      <w:r w:rsidR="00924F63" w:rsidRPr="00A20210">
        <w:rPr>
          <w:noProof/>
          <w:lang w:val="en-US"/>
        </w:rPr>
        <w:t>PDUs and parameters specific to the present document</w:t>
      </w:r>
      <w:bookmarkEnd w:id="242"/>
      <w:bookmarkEnd w:id="313"/>
      <w:bookmarkEnd w:id="314"/>
      <w:bookmarkEnd w:id="315"/>
      <w:bookmarkEnd w:id="316"/>
    </w:p>
    <w:p w14:paraId="79B451A1" w14:textId="20A1583C" w:rsidR="00F768A6" w:rsidRPr="00A20210" w:rsidRDefault="00F768A6" w:rsidP="00F768A6">
      <w:pPr>
        <w:pStyle w:val="Heading2"/>
        <w:rPr>
          <w:noProof/>
          <w:lang w:val="en-US" w:eastAsia="zh-CN"/>
        </w:rPr>
      </w:pPr>
      <w:bookmarkStart w:id="317" w:name="_Toc25085415"/>
      <w:bookmarkStart w:id="318" w:name="_Toc42897408"/>
      <w:bookmarkStart w:id="319" w:name="_Toc43398923"/>
      <w:bookmarkStart w:id="320" w:name="_Toc51772002"/>
      <w:bookmarkStart w:id="321" w:name="_Toc146251889"/>
      <w:r w:rsidRPr="00A20210">
        <w:rPr>
          <w:noProof/>
          <w:lang w:val="en-US" w:eastAsia="zh-CN"/>
        </w:rPr>
        <w:t>6.1</w:t>
      </w:r>
      <w:r w:rsidRPr="00A20210">
        <w:rPr>
          <w:noProof/>
          <w:lang w:val="en-US" w:eastAsia="zh-CN"/>
        </w:rPr>
        <w:tab/>
        <w:t>ATSSS parameters</w:t>
      </w:r>
      <w:bookmarkEnd w:id="317"/>
      <w:bookmarkEnd w:id="318"/>
      <w:bookmarkEnd w:id="319"/>
      <w:bookmarkEnd w:id="320"/>
      <w:bookmarkEnd w:id="321"/>
    </w:p>
    <w:p w14:paraId="15AC99AF" w14:textId="08A7223C" w:rsidR="00F768A6" w:rsidRPr="00A20210" w:rsidRDefault="00F768A6" w:rsidP="00F768A6">
      <w:pPr>
        <w:pStyle w:val="Heading3"/>
        <w:rPr>
          <w:noProof/>
          <w:lang w:val="en-US" w:eastAsia="zh-CN"/>
        </w:rPr>
      </w:pPr>
      <w:bookmarkStart w:id="322" w:name="_Toc469555351"/>
      <w:bookmarkStart w:id="323" w:name="_Toc25085416"/>
      <w:bookmarkStart w:id="324" w:name="_Toc42897409"/>
      <w:bookmarkStart w:id="325" w:name="_Toc43398924"/>
      <w:bookmarkStart w:id="326" w:name="_Toc51772003"/>
      <w:bookmarkStart w:id="327" w:name="_Toc146251890"/>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2"/>
      <w:bookmarkEnd w:id="323"/>
      <w:bookmarkEnd w:id="324"/>
      <w:bookmarkEnd w:id="325"/>
      <w:bookmarkEnd w:id="326"/>
      <w:bookmarkEnd w:id="327"/>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28" w:name="_Toc25085417"/>
      <w:bookmarkStart w:id="329" w:name="_Toc42897410"/>
      <w:bookmarkStart w:id="330" w:name="_Toc43398925"/>
      <w:bookmarkStart w:id="331" w:name="_Toc51772004"/>
      <w:bookmarkStart w:id="332" w:name="_Toc146251891"/>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28"/>
      <w:bookmarkEnd w:id="329"/>
      <w:bookmarkEnd w:id="330"/>
      <w:bookmarkEnd w:id="331"/>
      <w:bookmarkEnd w:id="332"/>
    </w:p>
    <w:p w14:paraId="0DA91E72" w14:textId="77777777" w:rsidR="00F768A6" w:rsidRPr="00A20210" w:rsidRDefault="00044AE3" w:rsidP="00F768A6">
      <w:bookmarkStart w:id="333"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3"/>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4"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4"/>
          <w:p w14:paraId="528F0071" w14:textId="77777777" w:rsidR="0057030B" w:rsidRPr="00A20210" w:rsidRDefault="0057030B" w:rsidP="009C4CD1">
            <w:pPr>
              <w:pStyle w:val="TAC"/>
            </w:pPr>
            <w:r w:rsidRPr="00A20210">
              <w:lastRenderedPageBreak/>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35" w:name="_Toc25085418"/>
      <w:bookmarkStart w:id="336" w:name="_Toc42897411"/>
      <w:bookmarkStart w:id="337" w:name="_Toc43398926"/>
      <w:bookmarkStart w:id="338" w:name="_Toc51772005"/>
      <w:bookmarkStart w:id="339" w:name="_Toc146251892"/>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35"/>
      <w:bookmarkEnd w:id="336"/>
      <w:bookmarkEnd w:id="337"/>
      <w:bookmarkEnd w:id="338"/>
      <w:bookmarkEnd w:id="339"/>
    </w:p>
    <w:p w14:paraId="0542BF30" w14:textId="05D1D3E4" w:rsidR="00815870" w:rsidRPr="00A20210" w:rsidRDefault="00815870" w:rsidP="00815870">
      <w:pPr>
        <w:pStyle w:val="Heading4"/>
      </w:pPr>
      <w:bookmarkStart w:id="340" w:name="_Toc25085419"/>
      <w:bookmarkStart w:id="341" w:name="_Toc42897412"/>
      <w:bookmarkStart w:id="342" w:name="_Toc43398927"/>
      <w:bookmarkStart w:id="343" w:name="_Toc51772006"/>
      <w:bookmarkStart w:id="344" w:name="_Toc146251893"/>
      <w:r w:rsidRPr="00A20210">
        <w:t>6.1.3.1</w:t>
      </w:r>
      <w:r w:rsidRPr="00A20210">
        <w:tab/>
        <w:t>Definition of ATSSS rules</w:t>
      </w:r>
      <w:bookmarkEnd w:id="340"/>
      <w:bookmarkEnd w:id="341"/>
      <w:bookmarkEnd w:id="342"/>
      <w:bookmarkEnd w:id="343"/>
      <w:bookmarkEnd w:id="344"/>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lastRenderedPageBreak/>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lastRenderedPageBreak/>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45" w:name="_Toc25085420"/>
      <w:bookmarkStart w:id="346" w:name="_Toc42897413"/>
      <w:bookmarkStart w:id="347" w:name="_Toc43398928"/>
      <w:bookmarkStart w:id="348"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 xml:space="preserve">the maximum RTT value of the MA PDU session on any access does not exceed the indicated value, the UE and UPF shall send the traffic of the SDF only over the primary access indicated in </w:t>
      </w:r>
      <w:r w:rsidRPr="00A20210">
        <w:lastRenderedPageBreak/>
        <w:t>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349" w:name="_Toc146251894"/>
      <w:r w:rsidRPr="00A20210">
        <w:t>6.1.3.2</w:t>
      </w:r>
      <w:r w:rsidRPr="00A20210">
        <w:tab/>
        <w:t>Encoding of ATSSS rules</w:t>
      </w:r>
      <w:bookmarkEnd w:id="345"/>
      <w:bookmarkEnd w:id="346"/>
      <w:bookmarkEnd w:id="347"/>
      <w:bookmarkEnd w:id="348"/>
      <w:bookmarkEnd w:id="349"/>
    </w:p>
    <w:p w14:paraId="37207EE5" w14:textId="1A062D2A" w:rsidR="00CF2E9C" w:rsidRPr="00A20210" w:rsidRDefault="00CF2E9C" w:rsidP="00CF2E9C">
      <w:bookmarkStart w:id="350" w:name="MCCQCTEMPBM_00000021"/>
      <w:r w:rsidRPr="00A20210">
        <w:t>The ATSSS rules are encoded as shown in figure 6.1.3.2-1,</w:t>
      </w:r>
      <w:r w:rsidR="00FD0B36" w:rsidRPr="00A20210">
        <w:t xml:space="preserve"> to</w:t>
      </w:r>
      <w:r w:rsidRPr="00A20210">
        <w:t xml:space="preserve"> figure 6.1.3.2-</w:t>
      </w:r>
      <w:r w:rsidR="00FD0B36" w:rsidRPr="00A20210">
        <w:t>5</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0"/>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1"/>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52" w:name="MCCQCTEMPBM_00000017"/>
      <w:r w:rsidRPr="00A20210">
        <w:t>“</w:t>
      </w:r>
      <w:bookmarkEnd w:id="352"/>
      <w:r w:rsidRPr="00A20210">
        <w:t>Steering mode information</w:t>
      </w:r>
      <w:bookmarkStart w:id="353" w:name="MCCQCTEMPBM_00000018"/>
      <w:r w:rsidRPr="00A20210">
        <w:t>”</w:t>
      </w:r>
      <w:bookmarkEnd w:id="353"/>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lastRenderedPageBreak/>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4" w:name="_Hlk128433331"/>
            <w:r w:rsidRPr="00A20210">
              <w:rPr>
                <w:lang w:val="en-US" w:eastAsia="ko-KR"/>
              </w:rPr>
              <w:t>LBPAO</w:t>
            </w:r>
            <w:bookmarkEnd w:id="354"/>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4A5DD899"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2BC8B66F"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77777777" w:rsidR="0026488B" w:rsidRPr="00A20210" w:rsidRDefault="0026488B" w:rsidP="0026488B">
            <w:pPr>
              <w:pStyle w:val="TAL"/>
              <w:rPr>
                <w:lang w:eastAsia="en-GB"/>
              </w:rPr>
            </w:pPr>
            <w:r w:rsidRPr="00A20210">
              <w:rPr>
                <w:lang w:eastAsia="en-GB"/>
              </w:rPr>
              <w:t>If the steering functionality is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77777777" w:rsidR="0026488B" w:rsidRPr="00A20210" w:rsidRDefault="0026488B" w:rsidP="0026488B">
            <w:pPr>
              <w:pStyle w:val="TAL"/>
              <w:rPr>
                <w:lang w:eastAsia="en-GB"/>
              </w:rPr>
            </w:pPr>
            <w:r w:rsidRPr="00A20210">
              <w:rPr>
                <w:lang w:val="en-US" w:eastAsia="ko-KR"/>
              </w:rPr>
              <w:t>Datagram mode 1</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77777777" w:rsidR="0026488B" w:rsidRPr="00A20210" w:rsidRDefault="0026488B" w:rsidP="0026488B">
            <w:pPr>
              <w:pStyle w:val="TAL"/>
              <w:rPr>
                <w:lang w:val="en-US" w:eastAsia="ko-KR"/>
              </w:rPr>
            </w:pPr>
            <w:r w:rsidRPr="00A20210">
              <w:rPr>
                <w:lang w:val="en-US" w:eastAsia="ko-KR"/>
              </w:rPr>
              <w:t>Datagram mode 2</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6361D0">
        <w:trPr>
          <w:cantSplit/>
          <w:jc w:val="center"/>
        </w:trPr>
        <w:tc>
          <w:tcPr>
            <w:tcW w:w="7111" w:type="dxa"/>
            <w:gridSpan w:val="41"/>
            <w:tcBorders>
              <w:top w:val="nil"/>
              <w:left w:val="single" w:sz="4" w:space="0" w:color="auto"/>
              <w:bottom w:val="nil"/>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77777777" w:rsidR="0026488B" w:rsidRPr="00A20210" w:rsidRDefault="0026488B" w:rsidP="0026488B">
            <w:pPr>
              <w:pStyle w:val="TAN"/>
              <w:rPr>
                <w:lang w:eastAsia="en-GB"/>
              </w:rPr>
            </w:pPr>
            <w:r w:rsidRPr="00A20210">
              <w:rPr>
                <w:lang w:eastAsia="en-GB"/>
              </w:rPr>
              <w:lastRenderedPageBreak/>
              <w:t>NOTE 5:</w:t>
            </w:r>
            <w:r w:rsidRPr="00A20210">
              <w:rPr>
                <w:lang w:eastAsia="en-GB"/>
              </w:rPr>
              <w:tab/>
              <w:t>In this release of the specification if received, it shall be interpreted as value 100.</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361D0">
        <w:trPr>
          <w:cantSplit/>
          <w:jc w:val="center"/>
        </w:trPr>
        <w:tc>
          <w:tcPr>
            <w:tcW w:w="7111" w:type="dxa"/>
            <w:gridSpan w:val="41"/>
            <w:tcBorders>
              <w:top w:val="nil"/>
              <w:left w:val="single" w:sz="4" w:space="0" w:color="auto"/>
              <w:bottom w:val="single" w:sz="4" w:space="0" w:color="auto"/>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4625189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5"/>
      <w:bookmarkEnd w:id="356"/>
      <w:bookmarkEnd w:id="357"/>
      <w:bookmarkEnd w:id="358"/>
      <w:bookmarkEnd w:id="359"/>
    </w:p>
    <w:p w14:paraId="26E2D02E" w14:textId="19C3CA31" w:rsidR="005D49F9" w:rsidRPr="00A20210" w:rsidRDefault="005D49F9" w:rsidP="005D49F9">
      <w:pPr>
        <w:pStyle w:val="Heading4"/>
      </w:pPr>
      <w:bookmarkStart w:id="360" w:name="_Toc25085422"/>
      <w:bookmarkStart w:id="361" w:name="_Toc42897415"/>
      <w:bookmarkStart w:id="362" w:name="_Toc43398930"/>
      <w:bookmarkStart w:id="363" w:name="_Toc51772009"/>
      <w:bookmarkStart w:id="364" w:name="_Toc146251896"/>
      <w:r w:rsidRPr="00A20210">
        <w:t>6.1.4.1</w:t>
      </w:r>
      <w:r w:rsidRPr="00A20210">
        <w:tab/>
        <w:t>Definition of network steering functionalities information</w:t>
      </w:r>
      <w:bookmarkEnd w:id="360"/>
      <w:bookmarkEnd w:id="361"/>
      <w:bookmarkEnd w:id="362"/>
      <w:bookmarkEnd w:id="363"/>
      <w:bookmarkEnd w:id="364"/>
    </w:p>
    <w:p w14:paraId="06A486BA" w14:textId="77777777" w:rsidR="009E2013" w:rsidRPr="00A20210" w:rsidRDefault="009E2013" w:rsidP="009E2013">
      <w:pPr>
        <w:pStyle w:val="Heading5"/>
        <w:rPr>
          <w:lang w:eastAsia="zh-CN"/>
        </w:rPr>
      </w:pPr>
      <w:bookmarkStart w:id="365" w:name="_Toc146251897"/>
      <w:r w:rsidRPr="00A20210">
        <w:rPr>
          <w:lang w:eastAsia="zh-CN"/>
        </w:rPr>
        <w:t>6.1.4.1.0</w:t>
      </w:r>
      <w:r w:rsidRPr="00A20210">
        <w:rPr>
          <w:lang w:eastAsia="zh-CN"/>
        </w:rPr>
        <w:tab/>
        <w:t>General</w:t>
      </w:r>
      <w:bookmarkEnd w:id="365"/>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45E361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IETF RFC RFC 9002 [</w:t>
      </w:r>
      <w:r w:rsidR="00D47982" w:rsidRPr="00A20210">
        <w:rPr>
          <w:lang w:eastAsia="zh-CN"/>
        </w:rPr>
        <w:t>9</w:t>
      </w:r>
      <w:r w:rsidR="007C0FFA" w:rsidRPr="00A20210">
        <w:rPr>
          <w:lang w:eastAsia="zh-CN"/>
        </w:rPr>
        <w:t>C</w:t>
      </w:r>
      <w:r w:rsidRPr="00A20210">
        <w:rPr>
          <w:lang w:eastAsia="zh-CN"/>
        </w:rPr>
        <w:t>] and the extensions defined in:</w:t>
      </w:r>
    </w:p>
    <w:p w14:paraId="35734992" w14:textId="4D4E635A" w:rsidR="009E2013" w:rsidRPr="00A20210" w:rsidRDefault="009E2013" w:rsidP="009E2013">
      <w:pPr>
        <w:pStyle w:val="B2"/>
        <w:rPr>
          <w:lang w:eastAsia="zh-CN"/>
        </w:rPr>
      </w:pPr>
      <w:r w:rsidRPr="00A20210">
        <w:rPr>
          <w:lang w:eastAsia="zh-CN"/>
        </w:rPr>
        <w:t>1)</w:t>
      </w:r>
      <w:r w:rsidRPr="00A20210">
        <w:rPr>
          <w:lang w:eastAsia="zh-CN"/>
        </w:rPr>
        <w:tab/>
        <w:t>IETF RFC RFC 9221 [</w:t>
      </w:r>
      <w:r w:rsidR="00D47982" w:rsidRPr="00A20210">
        <w:rPr>
          <w:lang w:eastAsia="zh-CN"/>
        </w:rPr>
        <w:t>9.4</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4C541BFA" w14:textId="035AFB30" w:rsidR="009E2013" w:rsidRPr="00A20210" w:rsidRDefault="009E2013" w:rsidP="009E20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w:t>
      </w:r>
      <w:r w:rsidR="007427F4" w:rsidRPr="00A20210">
        <w:rPr>
          <w:lang w:eastAsia="zh-CN"/>
        </w:rPr>
        <w:t>9</w:t>
      </w:r>
      <w:r w:rsidR="007C0FFA" w:rsidRPr="00A20210">
        <w:rPr>
          <w:lang w:eastAsia="zh-CN"/>
        </w:rPr>
        <w:t>E</w:t>
      </w:r>
      <w:r w:rsidRPr="00A20210">
        <w:rPr>
          <w:lang w:eastAsia="zh-CN"/>
        </w:rPr>
        <w:t>] for supporting UDP proxying over HTTP;</w:t>
      </w:r>
    </w:p>
    <w:p w14:paraId="51C21C23" w14:textId="54631902" w:rsidR="009E2013" w:rsidRPr="00A20210" w:rsidRDefault="009E2013" w:rsidP="009E2013">
      <w:pPr>
        <w:pStyle w:val="B2"/>
        <w:rPr>
          <w:lang w:eastAsia="zh-CN"/>
        </w:rPr>
      </w:pPr>
      <w:r w:rsidRPr="00A20210">
        <w:rPr>
          <w:lang w:eastAsia="zh-CN"/>
        </w:rPr>
        <w:t>2)</w:t>
      </w:r>
      <w:r w:rsidRPr="00A20210">
        <w:rPr>
          <w:lang w:eastAsia="zh-CN"/>
        </w:rPr>
        <w:tab/>
        <w:t>IETF RFC 9297 [</w:t>
      </w:r>
      <w:r w:rsidR="007427F4" w:rsidRPr="00A20210">
        <w:rPr>
          <w:lang w:eastAsia="zh-CN"/>
        </w:rPr>
        <w:t>9</w:t>
      </w:r>
      <w:r w:rsidR="007C0FFA" w:rsidRPr="00A20210">
        <w:rPr>
          <w:lang w:eastAsia="zh-CN"/>
        </w:rPr>
        <w:t>G</w:t>
      </w:r>
      <w:r w:rsidRPr="00A20210">
        <w:rPr>
          <w:lang w:eastAsia="zh-CN"/>
        </w:rPr>
        <w:t>] for supporting HTTP datagrams; and</w:t>
      </w:r>
    </w:p>
    <w:p w14:paraId="1EBE4E26" w14:textId="2E08E85E" w:rsidR="009E2013" w:rsidRDefault="009E2013" w:rsidP="009E2013">
      <w:pPr>
        <w:pStyle w:val="B2"/>
        <w:rPr>
          <w:lang w:eastAsia="zh-CN"/>
        </w:rPr>
      </w:pPr>
      <w:r w:rsidRPr="00A20210">
        <w:rPr>
          <w:lang w:eastAsia="zh-CN"/>
        </w:rPr>
        <w:t>3)</w:t>
      </w:r>
      <w:r w:rsidRPr="00A20210">
        <w:rPr>
          <w:lang w:eastAsia="zh-CN"/>
        </w:rPr>
        <w:tab/>
        <w:t>IETF RFC 9220 [</w:t>
      </w:r>
      <w:r w:rsidR="007427F4" w:rsidRPr="00A20210">
        <w:rPr>
          <w:lang w:eastAsia="zh-CN"/>
        </w:rPr>
        <w:t>9</w:t>
      </w:r>
      <w:r w:rsidR="007C0FFA" w:rsidRPr="00A20210">
        <w:rPr>
          <w:lang w:eastAsia="zh-CN"/>
        </w:rPr>
        <w:t>H</w:t>
      </w:r>
      <w:r w:rsidRPr="00A20210">
        <w:rPr>
          <w:lang w:eastAsia="zh-CN"/>
        </w:rPr>
        <w:t>] for supporting Extended CONNECT.</w:t>
      </w:r>
    </w:p>
    <w:p w14:paraId="57B08FB8" w14:textId="77777777" w:rsidR="001122DD" w:rsidRDefault="001122DD" w:rsidP="001122DD">
      <w:pPr>
        <w:rPr>
          <w:lang w:eastAsia="zh-CN"/>
        </w:rPr>
      </w:pPr>
      <w:r>
        <w:rPr>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p>
    <w:p w14:paraId="581A4E27" w14:textId="2E2BCEAC" w:rsidR="009E2013" w:rsidRPr="00A20210" w:rsidRDefault="001122DD" w:rsidP="001122DD">
      <w:pPr>
        <w:pStyle w:val="NO"/>
      </w:pPr>
      <w:r>
        <w:rPr>
          <w:lang w:eastAsia="zh-CN"/>
        </w:rPr>
        <w:t>NOTE:</w:t>
      </w:r>
      <w:r>
        <w:rPr>
          <w:lang w:eastAsia="zh-CN"/>
        </w:rPr>
        <w:tab/>
        <w:t>How the UE ensures that all uplink traffic of the QUIC connection is sent to the QoS flow associated with the QUIC connection, is an implementation issue. Upon establishment of the QUIC connection, methods such as l</w:t>
      </w:r>
      <w:r w:rsidRPr="00D42A22">
        <w:rPr>
          <w:lang w:eastAsia="zh-CN"/>
        </w:rPr>
        <w:t xml:space="preserve">iveness </w:t>
      </w:r>
      <w:r>
        <w:rPr>
          <w:lang w:eastAsia="zh-CN"/>
        </w:rPr>
        <w:t>t</w:t>
      </w:r>
      <w:r w:rsidRPr="00D42A22">
        <w:rPr>
          <w:lang w:eastAsia="zh-CN"/>
        </w:rPr>
        <w:t>esting</w:t>
      </w:r>
      <w:r>
        <w:rPr>
          <w:lang w:eastAsia="zh-CN"/>
        </w:rPr>
        <w:t xml:space="preserve"> as defined in IETF RFC 9000 [9A], can be used</w:t>
      </w:r>
      <w:r w:rsidRPr="00D33716">
        <w:rPr>
          <w:lang w:eastAsia="zh-CN"/>
        </w:rPr>
        <w:t xml:space="preserve"> </w:t>
      </w:r>
      <w:r>
        <w:rPr>
          <w:lang w:eastAsia="zh-CN"/>
        </w:rPr>
        <w:t>over the QoS flow of the QUIC connection.</w:t>
      </w:r>
    </w:p>
    <w:p w14:paraId="66593AFE" w14:textId="413FFE7B" w:rsidR="005D49F9" w:rsidRPr="00A20210" w:rsidRDefault="005D49F9" w:rsidP="005D49F9">
      <w:pPr>
        <w:pStyle w:val="Heading5"/>
        <w:rPr>
          <w:lang w:eastAsia="zh-CN"/>
        </w:rPr>
      </w:pPr>
      <w:bookmarkStart w:id="366" w:name="_Toc25085423"/>
      <w:bookmarkStart w:id="367" w:name="_Toc42897416"/>
      <w:bookmarkStart w:id="368" w:name="_Toc43398931"/>
      <w:bookmarkStart w:id="369" w:name="_Toc51772010"/>
      <w:bookmarkStart w:id="370" w:name="_Toc146251898"/>
      <w:r w:rsidRPr="00A20210">
        <w:rPr>
          <w:lang w:eastAsia="zh-CN"/>
        </w:rPr>
        <w:t>6.1.4.1.1</w:t>
      </w:r>
      <w:r w:rsidRPr="00A20210">
        <w:rPr>
          <w:lang w:eastAsia="zh-CN"/>
        </w:rPr>
        <w:tab/>
        <w:t>MPTCP Functionality</w:t>
      </w:r>
      <w:bookmarkEnd w:id="366"/>
      <w:r w:rsidR="009E2248" w:rsidRPr="00A20210">
        <w:t xml:space="preserve"> with any steering mode and the ATSSS-LL functionality with only the active-standby steering mode</w:t>
      </w:r>
      <w:bookmarkEnd w:id="367"/>
      <w:bookmarkEnd w:id="368"/>
      <w:bookmarkEnd w:id="369"/>
      <w:bookmarkEnd w:id="370"/>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77777777"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w:t>
      </w:r>
      <w:r w:rsidR="00C33372" w:rsidRPr="00A20210">
        <w:t xml:space="preserve"> </w:t>
      </w:r>
      <w:r w:rsidRPr="00A20210">
        <w:t>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03A04ECA" w:rsidR="005D49F9" w:rsidRPr="00A20210" w:rsidRDefault="000145B7" w:rsidP="005D49F9">
      <w:pPr>
        <w:pStyle w:val="B1"/>
        <w:rPr>
          <w:lang w:eastAsia="zh-CN"/>
        </w:rPr>
      </w:pPr>
      <w:r w:rsidRPr="00A20210">
        <w:lastRenderedPageBreak/>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77777777" w:rsidR="005D49F9" w:rsidRPr="00A20210" w:rsidRDefault="005D49F9" w:rsidP="005D49F9">
      <w:pPr>
        <w:rPr>
          <w:lang w:eastAsia="zh-CN"/>
        </w:rPr>
      </w:pPr>
      <w:r w:rsidRPr="00A20210">
        <w:t>In this release of the specification</w:t>
      </w:r>
      <w:r w:rsidRPr="00A20210">
        <w:rPr>
          <w:lang w:eastAsia="zh-CN"/>
        </w:rPr>
        <w:t>, the UPF shall support the Transport Converter as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00DB7EDD" w:rsidRPr="00A20210">
        <w:rPr>
          <w:lang w:eastAsia="zh-CN"/>
        </w:rPr>
        <w:t>].</w:t>
      </w:r>
    </w:p>
    <w:p w14:paraId="31CAD9DE" w14:textId="77777777" w:rsidR="005D49F9" w:rsidRPr="00A20210" w:rsidRDefault="005D49F9" w:rsidP="005D49F9">
      <w:pPr>
        <w:rPr>
          <w:lang w:eastAsia="zh-CN"/>
        </w:rPr>
      </w:pPr>
      <w:r w:rsidRPr="00A20210">
        <w:t>In this release of the specification</w:t>
      </w:r>
      <w:r w:rsidRPr="00A20210">
        <w:rPr>
          <w:lang w:eastAsia="zh-CN"/>
        </w:rPr>
        <w:t>, the UE shall support the client extensions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Pr="00A20210">
        <w:rPr>
          <w:lang w:eastAsia="zh-CN"/>
        </w:rPr>
        <w:t>]</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1" w:name="_Toc25085424"/>
      <w:bookmarkStart w:id="372" w:name="_Toc42897417"/>
      <w:bookmarkStart w:id="373" w:name="_Toc43398932"/>
      <w:bookmarkStart w:id="374" w:name="_Toc51772011"/>
      <w:bookmarkStart w:id="375" w:name="_Toc146251899"/>
      <w:r w:rsidRPr="00A20210">
        <w:rPr>
          <w:lang w:eastAsia="zh-CN"/>
        </w:rPr>
        <w:t>6.1.4.1.2</w:t>
      </w:r>
      <w:r w:rsidR="00011143" w:rsidRPr="00A20210">
        <w:rPr>
          <w:lang w:eastAsia="zh-CN"/>
        </w:rPr>
        <w:tab/>
      </w:r>
      <w:r w:rsidRPr="00A20210">
        <w:rPr>
          <w:lang w:eastAsia="zh-CN"/>
        </w:rPr>
        <w:t>ATSSS-LL Functionality</w:t>
      </w:r>
      <w:bookmarkEnd w:id="371"/>
      <w:r w:rsidR="00A62CCC" w:rsidRPr="00A20210">
        <w:rPr>
          <w:lang w:eastAsia="zh-CN"/>
        </w:rPr>
        <w:t xml:space="preserve"> </w:t>
      </w:r>
      <w:r w:rsidR="00A62CCC" w:rsidRPr="00A20210">
        <w:t>with any steering mode</w:t>
      </w:r>
      <w:bookmarkEnd w:id="372"/>
      <w:bookmarkEnd w:id="373"/>
      <w:bookmarkEnd w:id="374"/>
      <w:bookmarkEnd w:id="375"/>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A20210">
        <w:t>(</w:t>
      </w:r>
      <w:r w:rsidR="00715EF3" w:rsidRPr="0080486C">
        <w:rPr>
          <w:rFonts w:eastAsia="Times New Roman"/>
        </w:rPr>
        <w:t xml:space="preserve">i.e., </w:t>
      </w:r>
      <w:r w:rsidR="00715EF3" w:rsidRPr="0080486C">
        <w:rPr>
          <w:rFonts w:eastAsia="Times New Roman" w:hint="eastAsia"/>
        </w:rPr>
        <w:t xml:space="preserve">any </w:t>
      </w:r>
      <w:r w:rsidR="00715EF3" w:rsidRPr="0080486C">
        <w:rPr>
          <w:rFonts w:eastAsia="Times New Roman"/>
        </w:rPr>
        <w:t>s</w:t>
      </w:r>
      <w:r w:rsidR="00715EF3" w:rsidRPr="0080486C">
        <w:rPr>
          <w:rFonts w:eastAsia="Times New Roman" w:hint="eastAsia"/>
        </w:rPr>
        <w:t xml:space="preserve">teering </w:t>
      </w:r>
      <w:r w:rsidR="00715EF3" w:rsidRPr="0080486C">
        <w:rPr>
          <w:rFonts w:eastAsia="Times New Roman"/>
        </w:rPr>
        <w:t>m</w:t>
      </w:r>
      <w:r w:rsidR="00715EF3" w:rsidRPr="0080486C">
        <w:rPr>
          <w:rFonts w:eastAsia="Times New Roman" w:hint="eastAsia"/>
        </w:rPr>
        <w:t>ode allowed for ATSSS</w:t>
      </w:r>
      <w:r w:rsidR="00715EF3" w:rsidRPr="0080486C">
        <w:rPr>
          <w:rFonts w:eastAsia="Times New Roman"/>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80486C">
        <w:rPr>
          <w:rFonts w:eastAsia="Times New Roman"/>
        </w:rPr>
        <w:t xml:space="preserve">i.e., </w:t>
      </w:r>
      <w:r w:rsidR="005C5CC7" w:rsidRPr="0080486C">
        <w:rPr>
          <w:rFonts w:eastAsia="Times New Roman" w:hint="eastAsia"/>
        </w:rPr>
        <w:t xml:space="preserve">any </w:t>
      </w:r>
      <w:r w:rsidR="005C5CC7" w:rsidRPr="0080486C">
        <w:rPr>
          <w:rFonts w:eastAsia="Times New Roman"/>
        </w:rPr>
        <w:t>s</w:t>
      </w:r>
      <w:r w:rsidR="005C5CC7" w:rsidRPr="0080486C">
        <w:rPr>
          <w:rFonts w:eastAsia="Times New Roman" w:hint="eastAsia"/>
        </w:rPr>
        <w:t xml:space="preserve">teering </w:t>
      </w:r>
      <w:r w:rsidR="005C5CC7" w:rsidRPr="0080486C">
        <w:rPr>
          <w:rFonts w:eastAsia="Times New Roman"/>
        </w:rPr>
        <w:t>m</w:t>
      </w:r>
      <w:r w:rsidR="005C5CC7" w:rsidRPr="0080486C">
        <w:rPr>
          <w:rFonts w:eastAsia="Times New Roman" w:hint="eastAsia"/>
        </w:rPr>
        <w:t>ode allowed for ATSSS</w:t>
      </w:r>
      <w:r w:rsidR="005C5CC7" w:rsidRPr="0080486C">
        <w:rPr>
          <w:rFonts w:eastAsia="Times New Roman"/>
        </w:rPr>
        <w:t>-LL functionality</w:t>
      </w:r>
      <w:r w:rsidR="005C5CC7" w:rsidRPr="00A20210">
        <w:t>)</w:t>
      </w:r>
      <w:r w:rsidRPr="00A20210">
        <w:rPr>
          <w:lang w:eastAsia="zh-CN"/>
        </w:rPr>
        <w:t xml:space="preserve"> in the UPF</w:t>
      </w:r>
      <w:r w:rsidR="00BC3342" w:rsidRPr="00A20210">
        <w:t xml:space="preserve"> as specified in the clause 5.32.2 of 3GPP TS 23.501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 xml:space="preserve">(i.e., </w:t>
      </w:r>
      <w:r w:rsidR="00930F00" w:rsidRPr="00534873">
        <w:rPr>
          <w:rFonts w:eastAsia="Times New Roman" w:hint="eastAsia"/>
        </w:rPr>
        <w:t xml:space="preserve">any </w:t>
      </w:r>
      <w:r w:rsidR="00930F00" w:rsidRPr="00534873">
        <w:rPr>
          <w:rFonts w:eastAsia="Times New Roman"/>
        </w:rPr>
        <w:t>s</w:t>
      </w:r>
      <w:r w:rsidR="00930F00" w:rsidRPr="00534873">
        <w:rPr>
          <w:rFonts w:eastAsia="Times New Roman" w:hint="eastAsia"/>
        </w:rPr>
        <w:t xml:space="preserve">teering </w:t>
      </w:r>
      <w:r w:rsidR="00930F00" w:rsidRPr="00534873">
        <w:rPr>
          <w:rFonts w:eastAsia="Times New Roman"/>
        </w:rPr>
        <w:t>m</w:t>
      </w:r>
      <w:r w:rsidR="00930F00" w:rsidRPr="00534873">
        <w:rPr>
          <w:rFonts w:eastAsia="Times New Roman" w:hint="eastAsia"/>
        </w:rPr>
        <w:t>ode allowed for ATSSS</w:t>
      </w:r>
      <w:r w:rsidR="00930F00" w:rsidRPr="00534873">
        <w:rPr>
          <w:rFonts w:eastAsia="Times New Roman"/>
        </w:rPr>
        <w:t>-LL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A20210" w:rsidRDefault="001C7DCE" w:rsidP="00F41A74">
      <w:pPr>
        <w:pStyle w:val="B2"/>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534873">
        <w:rPr>
          <w:rFonts w:eastAsia="Times New Roman"/>
        </w:rPr>
        <w:t xml:space="preserve">(i.e., </w:t>
      </w:r>
      <w:r w:rsidR="000B22AB" w:rsidRPr="00534873">
        <w:rPr>
          <w:rFonts w:eastAsia="Times New Roman" w:hint="eastAsia"/>
        </w:rPr>
        <w:t xml:space="preserve">any </w:t>
      </w:r>
      <w:r w:rsidR="000B22AB" w:rsidRPr="00534873">
        <w:rPr>
          <w:rFonts w:eastAsia="Times New Roman"/>
        </w:rPr>
        <w:t>s</w:t>
      </w:r>
      <w:r w:rsidR="000B22AB" w:rsidRPr="00534873">
        <w:rPr>
          <w:rFonts w:eastAsia="Times New Roman" w:hint="eastAsia"/>
        </w:rPr>
        <w:t xml:space="preserve">teering </w:t>
      </w:r>
      <w:r w:rsidR="000B22AB" w:rsidRPr="00534873">
        <w:rPr>
          <w:rFonts w:eastAsia="Times New Roman"/>
        </w:rPr>
        <w:t>m</w:t>
      </w:r>
      <w:r w:rsidR="000B22AB" w:rsidRPr="00534873">
        <w:rPr>
          <w:rFonts w:eastAsia="Times New Roman" w:hint="eastAsia"/>
        </w:rPr>
        <w:t>ode allowed for ATSSS</w:t>
      </w:r>
      <w:r w:rsidR="000B22AB" w:rsidRPr="00534873">
        <w:rPr>
          <w:rFonts w:eastAsia="Times New Roman"/>
        </w:rPr>
        <w:t>-LL functionality</w:t>
      </w:r>
      <w:r w:rsidR="000B22AB" w:rsidRPr="00A20210">
        <w:t>)</w:t>
      </w:r>
      <w:r w:rsidR="00186EE8" w:rsidRPr="00A20210">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77777777"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 and</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16C03EBF" w14:textId="0FF54F68" w:rsidR="005D49F9" w:rsidRPr="00534873" w:rsidRDefault="002F4A0F" w:rsidP="00632A51">
      <w:pPr>
        <w:pStyle w:val="B1"/>
        <w:rPr>
          <w:rFonts w:eastAsia="Times New Roman"/>
        </w:rPr>
      </w:pPr>
      <w:r w:rsidRPr="00A20210">
        <w:t>the</w:t>
      </w:r>
      <w:r w:rsidR="00C54DF3" w:rsidRPr="00A20210">
        <w:t>n</w:t>
      </w:r>
      <w:r w:rsidRPr="00A20210">
        <w:t xml:space="preserve"> ATSSS-LL functionality</w:t>
      </w:r>
      <w:r w:rsidR="00C54DF3" w:rsidRPr="00A20210">
        <w:t xml:space="preserve"> with any steering mode</w:t>
      </w:r>
      <w:r w:rsidRPr="00A20210">
        <w:t xml:space="preserve"> </w:t>
      </w:r>
      <w:r w:rsidR="00C17079" w:rsidRPr="00534873">
        <w:rPr>
          <w:rFonts w:eastAsia="Times New Roman"/>
        </w:rPr>
        <w:t xml:space="preserve">(i.e., </w:t>
      </w:r>
      <w:r w:rsidR="00C17079" w:rsidRPr="00534873">
        <w:rPr>
          <w:rFonts w:eastAsia="Times New Roman" w:hint="eastAsia"/>
        </w:rPr>
        <w:t xml:space="preserve">any </w:t>
      </w:r>
      <w:r w:rsidR="00C17079" w:rsidRPr="00534873">
        <w:rPr>
          <w:rFonts w:eastAsia="Times New Roman"/>
        </w:rPr>
        <w:t>s</w:t>
      </w:r>
      <w:r w:rsidR="00C17079" w:rsidRPr="00534873">
        <w:rPr>
          <w:rFonts w:eastAsia="Times New Roman" w:hint="eastAsia"/>
        </w:rPr>
        <w:t xml:space="preserve">teering </w:t>
      </w:r>
      <w:r w:rsidR="00C17079" w:rsidRPr="00534873">
        <w:rPr>
          <w:rFonts w:eastAsia="Times New Roman"/>
        </w:rPr>
        <w:t>m</w:t>
      </w:r>
      <w:r w:rsidR="00C17079" w:rsidRPr="00534873">
        <w:rPr>
          <w:rFonts w:eastAsia="Times New Roman" w:hint="eastAsia"/>
        </w:rPr>
        <w:t>ode allowed for ATSSS</w:t>
      </w:r>
      <w:r w:rsidR="00C17079" w:rsidRPr="00534873">
        <w:rPr>
          <w:rFonts w:eastAsia="Times New Roman"/>
        </w:rPr>
        <w:t xml:space="preserve">-LL functionality) </w:t>
      </w:r>
      <w:r w:rsidRPr="00534873">
        <w:rPr>
          <w:rFonts w:eastAsia="Times New Roman"/>
        </w:rPr>
        <w:t>is mandatory</w:t>
      </w:r>
      <w:r w:rsidR="00C54DF3" w:rsidRPr="00534873">
        <w:rPr>
          <w:rFonts w:eastAsia="Times New Roman"/>
        </w:rPr>
        <w:t>.</w:t>
      </w:r>
    </w:p>
    <w:p w14:paraId="6833DA49" w14:textId="77777777" w:rsidR="00B12C01" w:rsidRPr="00A20210" w:rsidRDefault="00B12C01" w:rsidP="00F232CF">
      <w:pPr>
        <w:pStyle w:val="Heading5"/>
      </w:pPr>
      <w:bookmarkStart w:id="376" w:name="_Toc42897418"/>
      <w:bookmarkStart w:id="377" w:name="_Toc43398933"/>
      <w:bookmarkStart w:id="378" w:name="_Toc51772012"/>
      <w:bookmarkStart w:id="379" w:name="_Toc25085425"/>
      <w:bookmarkStart w:id="380" w:name="_Toc146251900"/>
      <w:r w:rsidRPr="00A20210">
        <w:rPr>
          <w:lang w:eastAsia="zh-CN"/>
        </w:rPr>
        <w:t>6.1.4.1.3</w:t>
      </w:r>
      <w:r w:rsidR="00011143" w:rsidRPr="00A20210">
        <w:rPr>
          <w:lang w:eastAsia="zh-CN"/>
        </w:rPr>
        <w:tab/>
      </w:r>
      <w:r w:rsidRPr="00A20210">
        <w:t>MPTCP functionality with any steering mode and the ATSSS-LL functionality with any steering mode</w:t>
      </w:r>
      <w:bookmarkEnd w:id="376"/>
      <w:bookmarkEnd w:id="377"/>
      <w:bookmarkEnd w:id="378"/>
      <w:bookmarkEnd w:id="380"/>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6AFE6987" w:rsidR="00650B71" w:rsidRPr="00A20210" w:rsidRDefault="00B12C01" w:rsidP="00650B71">
      <w:pPr>
        <w:pStyle w:val="B1"/>
        <w:numPr>
          <w:ilvl w:val="0"/>
          <w:numId w:val="18"/>
        </w:numPr>
        <w:rPr>
          <w:lang w:eastAsia="zh-CN"/>
        </w:rPr>
      </w:pPr>
      <w:r w:rsidRPr="00A20210">
        <w:rPr>
          <w:lang w:eastAsia="zh-CN"/>
        </w:rPr>
        <w:t xml:space="preserve">two </w:t>
      </w:r>
      <w:r w:rsidRPr="00A20210">
        <w:t>"link-specific multipath" IP addresses/prefixes used only by the MPTCP functionality in the UE, one associated with the 3GPP access and another associated with the non-3GPP access</w:t>
      </w:r>
      <w:r w:rsidRPr="00A20210">
        <w:rPr>
          <w:lang w:eastAsia="zh-CN"/>
        </w:rPr>
        <w:t>;</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lastRenderedPageBreak/>
        <w:t>c)</w:t>
      </w:r>
      <w:r w:rsidRPr="00A20210">
        <w:tab/>
        <w:t>one or more ATSSS rules.</w:t>
      </w:r>
    </w:p>
    <w:p w14:paraId="627208C3" w14:textId="77777777" w:rsidR="00B12C01" w:rsidRPr="00A20210" w:rsidRDefault="00B12C01" w:rsidP="00B12C01">
      <w:pPr>
        <w:rPr>
          <w:lang w:eastAsia="zh-CN"/>
        </w:rPr>
      </w:pPr>
      <w:r w:rsidRPr="00A20210">
        <w:t>In this release of the specification</w:t>
      </w:r>
      <w:r w:rsidRPr="00A20210">
        <w:rPr>
          <w:lang w:eastAsia="zh-CN"/>
        </w:rPr>
        <w:t>, the UPF shall support the Transport Converter as specified in IETF </w:t>
      </w:r>
      <w:r w:rsidR="006953F5" w:rsidRPr="00A20210">
        <w:rPr>
          <w:lang w:eastAsia="zh-CN"/>
        </w:rPr>
        <w:t>RFC 8803</w:t>
      </w:r>
      <w:r w:rsidRPr="00A20210">
        <w:rPr>
          <w:lang w:eastAsia="zh-CN"/>
        </w:rPr>
        <w:t> [9].</w:t>
      </w:r>
    </w:p>
    <w:p w14:paraId="4BC70013" w14:textId="77777777"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1" w:name="_Toc146251901"/>
      <w:r w:rsidRPr="00A20210">
        <w:rPr>
          <w:lang w:eastAsia="zh-CN"/>
        </w:rPr>
        <w:t>6.1.4.1.4</w:t>
      </w:r>
      <w:r w:rsidRPr="00A20210">
        <w:rPr>
          <w:lang w:eastAsia="zh-CN"/>
        </w:rPr>
        <w:tab/>
      </w:r>
      <w:r w:rsidRPr="00A20210">
        <w:t>MPQUIC functionality with any steering mode and the ATSSS-LL functionality with only active-standby steering mode</w:t>
      </w:r>
      <w:bookmarkEnd w:id="381"/>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2" w:name="_Toc146251902"/>
      <w:r w:rsidRPr="00A20210">
        <w:rPr>
          <w:lang w:eastAsia="zh-CN"/>
        </w:rPr>
        <w:t>6.1.4.1.5</w:t>
      </w:r>
      <w:r w:rsidRPr="00A20210">
        <w:rPr>
          <w:lang w:eastAsia="zh-CN"/>
        </w:rPr>
        <w:tab/>
      </w:r>
      <w:r w:rsidRPr="00A20210">
        <w:t>MPQUIC functionality with any steering mode and the ATSSS-LL functionality with any steering mode</w:t>
      </w:r>
      <w:bookmarkEnd w:id="382"/>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3" w:name="_Toc146251903"/>
      <w:r w:rsidRPr="00A20210">
        <w:rPr>
          <w:lang w:eastAsia="zh-CN"/>
        </w:rPr>
        <w:lastRenderedPageBreak/>
        <w:t>6.1.4.1.6</w:t>
      </w:r>
      <w:r w:rsidRPr="00A20210">
        <w:rPr>
          <w:lang w:eastAsia="zh-CN"/>
        </w:rPr>
        <w:tab/>
      </w:r>
      <w:r w:rsidRPr="00A20210">
        <w:t xml:space="preserve">MPTCP functionality with any steering mode, MPQUIC functionality with any steering mode and the ATSSS-LL functionality with </w:t>
      </w:r>
      <w:bookmarkStart w:id="384" w:name="_Hlk127362927"/>
      <w:r w:rsidRPr="00A20210">
        <w:t xml:space="preserve">only active-standby </w:t>
      </w:r>
      <w:bookmarkEnd w:id="384"/>
      <w:r w:rsidRPr="00A20210">
        <w:t>steering mode</w:t>
      </w:r>
      <w:bookmarkEnd w:id="383"/>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85" w:name="_Toc146251904"/>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85"/>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lastRenderedPageBreak/>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86" w:name="_Toc42897419"/>
      <w:bookmarkStart w:id="387" w:name="_Toc43398934"/>
      <w:bookmarkStart w:id="388" w:name="_Toc51772013"/>
      <w:bookmarkStart w:id="389" w:name="_Toc146251905"/>
      <w:r w:rsidRPr="00A20210">
        <w:t>6.1.4.2</w:t>
      </w:r>
      <w:r w:rsidRPr="00A20210">
        <w:tab/>
        <w:t>Encoding of network steering functionalities information</w:t>
      </w:r>
      <w:bookmarkEnd w:id="379"/>
      <w:bookmarkEnd w:id="386"/>
      <w:bookmarkEnd w:id="387"/>
      <w:bookmarkEnd w:id="388"/>
      <w:bookmarkEnd w:id="389"/>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1CFB28C9"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0"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1" w:name="MCCQCTEMPBM_00000112"/>
            <w:bookmarkEnd w:id="390"/>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49B13B71" w:rsidR="005D49F9" w:rsidRPr="00A20210" w:rsidRDefault="005D49F9" w:rsidP="005D49F9">
      <w:pPr>
        <w:pStyle w:val="TF"/>
        <w:rPr>
          <w:lang w:eastAsia="zh-CN"/>
        </w:rPr>
      </w:pPr>
      <w:bookmarkStart w:id="392" w:name="MCCQCTEMPBM_00000024"/>
      <w:bookmarkEnd w:id="391"/>
      <w:r w:rsidRPr="00A20210">
        <w:t xml:space="preserve">Figure 6.1.4.2-1: Network steering functionalities information including </w:t>
      </w:r>
      <w:r w:rsidR="007E61EF" w:rsidRPr="00A20210">
        <w:t xml:space="preserve">client </w:t>
      </w:r>
      <w:r w:rsidRPr="00A20210">
        <w:t xml:space="preserve">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2"/>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77777777"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3" w:name="_Toc25085426"/>
      <w:bookmarkStart w:id="394" w:name="_Toc42897420"/>
      <w:bookmarkStart w:id="395" w:name="_Toc43398935"/>
      <w:bookmarkStart w:id="396" w:name="_Toc51772014"/>
      <w:bookmarkStart w:id="397" w:name="_Toc146251906"/>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3"/>
      <w:bookmarkEnd w:id="394"/>
      <w:bookmarkEnd w:id="395"/>
      <w:bookmarkEnd w:id="396"/>
      <w:bookmarkEnd w:id="397"/>
    </w:p>
    <w:p w14:paraId="3C59063D" w14:textId="330F0FAD" w:rsidR="003921E2" w:rsidRPr="00A20210" w:rsidRDefault="003921E2" w:rsidP="003921E2">
      <w:pPr>
        <w:pStyle w:val="Heading4"/>
      </w:pPr>
      <w:bookmarkStart w:id="398" w:name="_Toc25085427"/>
      <w:bookmarkStart w:id="399" w:name="_Toc42897421"/>
      <w:bookmarkStart w:id="400" w:name="_Toc43398936"/>
      <w:bookmarkStart w:id="401" w:name="_Toc51772015"/>
      <w:bookmarkStart w:id="402" w:name="_Toc146251907"/>
      <w:r w:rsidRPr="00A20210">
        <w:t>6.1.5.1</w:t>
      </w:r>
      <w:r w:rsidRPr="00A20210">
        <w:tab/>
        <w:t>Definition of measurement assistance information</w:t>
      </w:r>
      <w:bookmarkEnd w:id="398"/>
      <w:bookmarkEnd w:id="399"/>
      <w:bookmarkEnd w:id="400"/>
      <w:bookmarkEnd w:id="401"/>
      <w:bookmarkEnd w:id="40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3" w:name="_Toc25085428"/>
      <w:bookmarkStart w:id="404" w:name="_Toc42897422"/>
      <w:bookmarkStart w:id="405" w:name="_Toc43398937"/>
      <w:bookmarkStart w:id="406" w:name="_Toc51772016"/>
      <w:bookmarkStart w:id="407" w:name="_Toc146251908"/>
      <w:r w:rsidRPr="00A20210">
        <w:t>6.1.5.2</w:t>
      </w:r>
      <w:r w:rsidRPr="00A20210">
        <w:tab/>
        <w:t>Encoding of measurement assistance information</w:t>
      </w:r>
      <w:bookmarkEnd w:id="403"/>
      <w:bookmarkEnd w:id="404"/>
      <w:bookmarkEnd w:id="405"/>
      <w:bookmarkEnd w:id="406"/>
      <w:bookmarkEnd w:id="407"/>
    </w:p>
    <w:p w14:paraId="21C8CAE7" w14:textId="77777777" w:rsidR="003921E2" w:rsidRPr="00A20210" w:rsidRDefault="003921E2" w:rsidP="003921E2">
      <w:bookmarkStart w:id="408"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08"/>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lastRenderedPageBreak/>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bookmarkStart w:id="409" w:name="MCCQCTEMPBM_00000075"/>
          </w:p>
        </w:tc>
      </w:tr>
      <w:bookmarkEnd w:id="409"/>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bookmarkStart w:id="410" w:name="MCCQCTEMPBM_00000076"/>
          </w:p>
        </w:tc>
      </w:tr>
      <w:bookmarkEnd w:id="410"/>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1" w:name="MCCQCTEMPBM_00000077"/>
          </w:p>
        </w:tc>
      </w:tr>
      <w:bookmarkEnd w:id="411"/>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2" w:name="MCCQCTEMPBM_00000078"/>
          </w:p>
        </w:tc>
      </w:tr>
      <w:bookmarkEnd w:id="412"/>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3" w:name="MCCQCTEMPBM_00000079"/>
          </w:p>
        </w:tc>
      </w:tr>
      <w:bookmarkEnd w:id="413"/>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4" w:name="MCCQCTEMPBM_00000080"/>
          </w:p>
        </w:tc>
      </w:tr>
      <w:bookmarkEnd w:id="414"/>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5" w:name="MCCQCTEMPBM_00000081"/>
          </w:p>
        </w:tc>
      </w:tr>
      <w:bookmarkEnd w:id="415"/>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16" w:name="MCCQCTEMPBM_00000082"/>
          </w:p>
        </w:tc>
      </w:tr>
      <w:bookmarkEnd w:id="416"/>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17"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17"/>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18" w:name="MCCQCTEMPBM_00000083"/>
          </w:p>
        </w:tc>
      </w:tr>
      <w:bookmarkEnd w:id="418"/>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19" w:name="MCCQCTEMPBM_00000084"/>
          </w:p>
        </w:tc>
      </w:tr>
      <w:bookmarkEnd w:id="419"/>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0" w:name="MCCQCTEMPBM_00000085"/>
          </w:p>
        </w:tc>
      </w:tr>
      <w:bookmarkEnd w:id="420"/>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1" w:name="MCCQCTEMPBM_00000086"/>
          </w:p>
        </w:tc>
      </w:tr>
      <w:bookmarkEnd w:id="421"/>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2"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2"/>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3"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3"/>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4"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4"/>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5" w:name="_Hlk80271782"/>
            <w:r w:rsidRPr="00A20210">
              <w:rPr>
                <w:lang w:eastAsia="fr-FR"/>
              </w:rPr>
              <w:t>in Table 9.11.4.12.1 of 3GPP TS 24.501 [6]</w:t>
            </w:r>
            <w:bookmarkEnd w:id="425"/>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26" w:name="MCCQCTEMPBM_00000087"/>
          </w:p>
        </w:tc>
      </w:tr>
      <w:bookmarkEnd w:id="426"/>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27" w:name="MCCQCTEMPBM_00000088"/>
          </w:p>
        </w:tc>
      </w:tr>
      <w:bookmarkEnd w:id="427"/>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28" w:name="MCCQCTEMPBM_00000089"/>
          </w:p>
        </w:tc>
      </w:tr>
      <w:bookmarkEnd w:id="428"/>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29" w:name="MCCQCTEMPBM_00000090"/>
          </w:p>
        </w:tc>
      </w:tr>
      <w:bookmarkEnd w:id="429"/>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0" w:name="MCCQCTEMPBM_00000091"/>
          </w:p>
        </w:tc>
      </w:tr>
      <w:bookmarkEnd w:id="430"/>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1" w:name="_Toc42897423"/>
      <w:bookmarkStart w:id="432" w:name="_Toc43398938"/>
      <w:bookmarkStart w:id="433" w:name="_Toc51772017"/>
      <w:bookmarkStart w:id="434" w:name="_Toc25085429"/>
      <w:bookmarkStart w:id="435" w:name="_Toc146251909"/>
      <w:r w:rsidRPr="00A20210">
        <w:rPr>
          <w:noProof/>
          <w:lang w:val="en-US" w:eastAsia="zh-CN"/>
        </w:rPr>
        <w:t>6.1.6</w:t>
      </w:r>
      <w:r w:rsidRPr="00A20210">
        <w:rPr>
          <w:noProof/>
          <w:lang w:val="en-US" w:eastAsia="zh-CN"/>
        </w:rPr>
        <w:tab/>
        <w:t>ATSSS PCO parameters</w:t>
      </w:r>
      <w:bookmarkEnd w:id="431"/>
      <w:bookmarkEnd w:id="432"/>
      <w:bookmarkEnd w:id="433"/>
      <w:bookmarkEnd w:id="435"/>
    </w:p>
    <w:p w14:paraId="36342A06" w14:textId="77777777" w:rsidR="00B7662C" w:rsidRPr="00A20210" w:rsidRDefault="00B7662C" w:rsidP="00B7662C">
      <w:pPr>
        <w:pStyle w:val="Heading4"/>
      </w:pPr>
      <w:bookmarkStart w:id="436" w:name="_Toc42897424"/>
      <w:bookmarkStart w:id="437" w:name="_Toc43398939"/>
      <w:bookmarkStart w:id="438" w:name="_Toc51772018"/>
      <w:bookmarkStart w:id="439" w:name="_Toc20130888"/>
      <w:bookmarkStart w:id="440" w:name="_Toc146251910"/>
      <w:r w:rsidRPr="00A20210">
        <w:t>6.1.6.1</w:t>
      </w:r>
      <w:r w:rsidRPr="00A20210">
        <w:tab/>
        <w:t>General</w:t>
      </w:r>
      <w:bookmarkEnd w:id="436"/>
      <w:bookmarkEnd w:id="437"/>
      <w:bookmarkEnd w:id="438"/>
      <w:bookmarkEnd w:id="440"/>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1" w:name="_Toc42897425"/>
      <w:bookmarkStart w:id="442" w:name="_Toc43398940"/>
      <w:bookmarkStart w:id="443" w:name="_Toc51772019"/>
      <w:bookmarkStart w:id="444" w:name="_Toc146251911"/>
      <w:r w:rsidRPr="00A20210">
        <w:t>6.1.</w:t>
      </w:r>
      <w:r w:rsidR="00D71921" w:rsidRPr="00A20210">
        <w:t>6</w:t>
      </w:r>
      <w:r w:rsidRPr="00A20210">
        <w:t>.2</w:t>
      </w:r>
      <w:r w:rsidRPr="00A20210">
        <w:tab/>
      </w:r>
      <w:bookmarkEnd w:id="439"/>
      <w:r w:rsidRPr="00A20210">
        <w:t>ATSSS request PCO parameter</w:t>
      </w:r>
      <w:bookmarkEnd w:id="441"/>
      <w:bookmarkEnd w:id="442"/>
      <w:bookmarkEnd w:id="443"/>
      <w:bookmarkEnd w:id="44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5"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777777" w:rsidR="00844207" w:rsidRPr="00A20210" w:rsidRDefault="00844207" w:rsidP="00A963DE">
            <w:pPr>
              <w:pStyle w:val="TAL"/>
              <w:rPr>
                <w:lang w:eastAsia="en-GB"/>
              </w:rPr>
            </w:pPr>
            <w:r w:rsidRPr="00A20210">
              <w:rPr>
                <w:lang w:eastAsia="en-GB"/>
              </w:rPr>
              <w:t>MPQUIC functionality with any steering mode and ATSSS-LL functionality with any steering mode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any steering mode 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46" w:name="_Toc42897426"/>
      <w:bookmarkStart w:id="447" w:name="_Toc43398941"/>
      <w:bookmarkStart w:id="448" w:name="_Toc51772020"/>
      <w:bookmarkStart w:id="449" w:name="_Toc146251912"/>
      <w:r w:rsidRPr="00A20210">
        <w:t>6.1.6</w:t>
      </w:r>
      <w:r w:rsidR="00B7662C" w:rsidRPr="00A20210">
        <w:t>.3</w:t>
      </w:r>
      <w:r w:rsidR="00B7662C" w:rsidRPr="00A20210">
        <w:tab/>
        <w:t>ATSSS response with the length of two octets PCO parameter</w:t>
      </w:r>
      <w:bookmarkEnd w:id="446"/>
      <w:bookmarkEnd w:id="447"/>
      <w:bookmarkEnd w:id="448"/>
      <w:bookmarkEnd w:id="449"/>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0"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0"/>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lastRenderedPageBreak/>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1" w:name="MCCQCTEMPBM_00000094"/>
          </w:p>
        </w:tc>
      </w:tr>
      <w:bookmarkEnd w:id="451"/>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2" w:name="MCCQCTEMPBM_00000095"/>
          </w:p>
        </w:tc>
      </w:tr>
      <w:bookmarkEnd w:id="452"/>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3" w:name="MCCQCTEMPBM_00000096"/>
          </w:p>
        </w:tc>
      </w:tr>
      <w:bookmarkEnd w:id="453"/>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4" w:name="MCCQCTEMPBM_00000097"/>
          </w:p>
        </w:tc>
      </w:tr>
      <w:bookmarkEnd w:id="454"/>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5" w:name="MCCQCTEMPBM_00000098"/>
          </w:p>
        </w:tc>
      </w:tr>
      <w:bookmarkEnd w:id="455"/>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56" w:name="MCCQCTEMPBM_00000099"/>
          </w:p>
        </w:tc>
      </w:tr>
      <w:bookmarkEnd w:id="456"/>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57"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58" w:name="MCCQCTEMPBM_00000101"/>
            <w:bookmarkEnd w:id="457"/>
          </w:p>
        </w:tc>
      </w:tr>
      <w:bookmarkEnd w:id="458"/>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59" w:name="_Toc42897427"/>
      <w:bookmarkStart w:id="460" w:name="_Toc43398942"/>
      <w:bookmarkStart w:id="461" w:name="_Toc51772021"/>
      <w:bookmarkStart w:id="462" w:name="_Toc146251913"/>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4"/>
      <w:r w:rsidR="009F01BD" w:rsidRPr="00A20210">
        <w:rPr>
          <w:noProof/>
        </w:rPr>
        <w:t xml:space="preserve"> (PMFP)</w:t>
      </w:r>
      <w:bookmarkEnd w:id="459"/>
      <w:bookmarkEnd w:id="460"/>
      <w:bookmarkEnd w:id="461"/>
      <w:bookmarkEnd w:id="462"/>
    </w:p>
    <w:p w14:paraId="4484CCCF" w14:textId="3ABBEB5C" w:rsidR="00F768A6" w:rsidRPr="00A20210" w:rsidRDefault="00F768A6" w:rsidP="00F768A6">
      <w:pPr>
        <w:pStyle w:val="Heading3"/>
        <w:rPr>
          <w:noProof/>
          <w:lang w:eastAsia="zh-CN"/>
        </w:rPr>
      </w:pPr>
      <w:bookmarkStart w:id="463" w:name="_Toc25085430"/>
      <w:bookmarkStart w:id="464" w:name="_Toc42897428"/>
      <w:bookmarkStart w:id="465" w:name="_Toc43398943"/>
      <w:bookmarkStart w:id="466" w:name="_Toc51772022"/>
      <w:bookmarkStart w:id="467" w:name="_Toc146251914"/>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3"/>
      <w:bookmarkEnd w:id="464"/>
      <w:bookmarkEnd w:id="465"/>
      <w:bookmarkEnd w:id="466"/>
      <w:bookmarkEnd w:id="467"/>
    </w:p>
    <w:p w14:paraId="35B1FF29" w14:textId="77777777" w:rsidR="00565148" w:rsidRPr="00A20210" w:rsidRDefault="00565148" w:rsidP="00565148">
      <w:pPr>
        <w:pStyle w:val="Heading4"/>
      </w:pPr>
      <w:bookmarkStart w:id="468" w:name="_Toc42897429"/>
      <w:bookmarkStart w:id="469" w:name="_Toc43398944"/>
      <w:bookmarkStart w:id="470" w:name="_Toc51772023"/>
      <w:bookmarkStart w:id="471" w:name="_Toc25085431"/>
      <w:bookmarkStart w:id="472" w:name="_Toc146251915"/>
      <w:r w:rsidRPr="00A20210">
        <w:rPr>
          <w:rFonts w:hint="eastAsia"/>
          <w:noProof/>
          <w:lang w:eastAsia="zh-CN"/>
        </w:rPr>
        <w:t>6.2.1</w:t>
      </w:r>
      <w:r w:rsidRPr="00A20210">
        <w:rPr>
          <w:lang w:eastAsia="zh-CN"/>
        </w:rPr>
        <w:t>.1</w:t>
      </w:r>
      <w:r w:rsidRPr="00A20210">
        <w:tab/>
        <w:t>General</w:t>
      </w:r>
      <w:bookmarkEnd w:id="468"/>
      <w:bookmarkEnd w:id="469"/>
      <w:bookmarkEnd w:id="470"/>
      <w:bookmarkEnd w:id="472"/>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3" w:name="_Toc42897430"/>
      <w:bookmarkStart w:id="474" w:name="_Toc43398945"/>
      <w:bookmarkStart w:id="475"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lastRenderedPageBreak/>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76" w:name="_Toc146251916"/>
      <w:r w:rsidRPr="00A20210">
        <w:rPr>
          <w:rFonts w:hint="eastAsia"/>
          <w:noProof/>
          <w:lang w:eastAsia="zh-CN"/>
        </w:rPr>
        <w:t>6.2.1</w:t>
      </w:r>
      <w:r w:rsidRPr="00A20210">
        <w:rPr>
          <w:lang w:eastAsia="zh-CN"/>
        </w:rPr>
        <w:t>.2</w:t>
      </w:r>
      <w:r w:rsidRPr="00A20210">
        <w:tab/>
        <w:t>PMFP echo request</w:t>
      </w:r>
      <w:bookmarkEnd w:id="473"/>
      <w:bookmarkEnd w:id="474"/>
      <w:bookmarkEnd w:id="475"/>
      <w:bookmarkEnd w:id="476"/>
    </w:p>
    <w:p w14:paraId="24BE97D7" w14:textId="77777777" w:rsidR="00690868" w:rsidRPr="00A20210" w:rsidRDefault="00690868" w:rsidP="00690868">
      <w:pPr>
        <w:pStyle w:val="Heading5"/>
        <w:rPr>
          <w:lang w:eastAsia="ko-KR"/>
        </w:rPr>
      </w:pPr>
      <w:bookmarkStart w:id="477" w:name="_Toc42897431"/>
      <w:bookmarkStart w:id="478" w:name="_Toc43398946"/>
      <w:bookmarkStart w:id="479" w:name="_Toc51772025"/>
      <w:bookmarkStart w:id="480" w:name="_Toc146251917"/>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77"/>
      <w:bookmarkEnd w:id="478"/>
      <w:bookmarkEnd w:id="479"/>
      <w:bookmarkEnd w:id="480"/>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1" w:name="_Toc42897432"/>
      <w:bookmarkStart w:id="482" w:name="_Toc43398947"/>
      <w:bookmarkStart w:id="483" w:name="_Toc51772026"/>
      <w:bookmarkStart w:id="484" w:name="_Toc146251918"/>
      <w:r w:rsidRPr="00A20210">
        <w:rPr>
          <w:rFonts w:hint="eastAsia"/>
          <w:noProof/>
          <w:lang w:eastAsia="zh-CN"/>
        </w:rPr>
        <w:t>6.2.1</w:t>
      </w:r>
      <w:r w:rsidRPr="00A20210">
        <w:rPr>
          <w:lang w:eastAsia="zh-CN"/>
        </w:rPr>
        <w:t>.3</w:t>
      </w:r>
      <w:r w:rsidRPr="00A20210">
        <w:tab/>
        <w:t>PMFP echo response</w:t>
      </w:r>
      <w:bookmarkEnd w:id="481"/>
      <w:bookmarkEnd w:id="482"/>
      <w:bookmarkEnd w:id="483"/>
      <w:bookmarkEnd w:id="484"/>
    </w:p>
    <w:p w14:paraId="1F497868" w14:textId="77777777" w:rsidR="00565148" w:rsidRPr="00A20210" w:rsidRDefault="00565148" w:rsidP="00565148">
      <w:pPr>
        <w:pStyle w:val="Heading5"/>
        <w:rPr>
          <w:lang w:eastAsia="ko-KR"/>
        </w:rPr>
      </w:pPr>
      <w:bookmarkStart w:id="485" w:name="_Toc42897433"/>
      <w:bookmarkStart w:id="486" w:name="_Toc43398948"/>
      <w:bookmarkStart w:id="487" w:name="_Toc51772027"/>
      <w:bookmarkStart w:id="488" w:name="_Toc146251919"/>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5"/>
      <w:bookmarkEnd w:id="486"/>
      <w:bookmarkEnd w:id="487"/>
      <w:bookmarkEnd w:id="488"/>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lastRenderedPageBreak/>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89" w:name="_Toc42897434"/>
      <w:bookmarkStart w:id="490" w:name="_Toc43398949"/>
      <w:bookmarkStart w:id="491" w:name="_Toc51772028"/>
      <w:bookmarkStart w:id="492" w:name="_Toc146251920"/>
      <w:r w:rsidRPr="00A20210">
        <w:rPr>
          <w:rFonts w:hint="eastAsia"/>
          <w:noProof/>
          <w:lang w:eastAsia="zh-CN"/>
        </w:rPr>
        <w:t>6.2.1</w:t>
      </w:r>
      <w:r w:rsidRPr="00A20210">
        <w:rPr>
          <w:lang w:eastAsia="zh-CN"/>
        </w:rPr>
        <w:t>.4</w:t>
      </w:r>
      <w:r w:rsidRPr="00A20210">
        <w:tab/>
        <w:t>PMFP access report</w:t>
      </w:r>
      <w:bookmarkEnd w:id="489"/>
      <w:bookmarkEnd w:id="490"/>
      <w:bookmarkEnd w:id="491"/>
      <w:bookmarkEnd w:id="492"/>
    </w:p>
    <w:p w14:paraId="5F0ECF37" w14:textId="77777777" w:rsidR="00565148" w:rsidRPr="00A20210" w:rsidRDefault="00565148" w:rsidP="00565148">
      <w:pPr>
        <w:pStyle w:val="Heading5"/>
        <w:rPr>
          <w:lang w:eastAsia="ko-KR"/>
        </w:rPr>
      </w:pPr>
      <w:bookmarkStart w:id="493" w:name="_Toc42897435"/>
      <w:bookmarkStart w:id="494" w:name="_Toc43398950"/>
      <w:bookmarkStart w:id="495" w:name="_Toc51772029"/>
      <w:bookmarkStart w:id="496" w:name="_Toc146251921"/>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3"/>
      <w:bookmarkEnd w:id="494"/>
      <w:bookmarkEnd w:id="495"/>
      <w:bookmarkEnd w:id="496"/>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497" w:name="_Toc42897436"/>
      <w:bookmarkStart w:id="498" w:name="_Toc43398951"/>
      <w:bookmarkStart w:id="499" w:name="_Toc51772030"/>
      <w:bookmarkStart w:id="500" w:name="_Toc146251922"/>
      <w:r w:rsidRPr="00A20210">
        <w:rPr>
          <w:rFonts w:hint="eastAsia"/>
          <w:noProof/>
          <w:lang w:eastAsia="zh-CN"/>
        </w:rPr>
        <w:t>6.2.1</w:t>
      </w:r>
      <w:r w:rsidRPr="00A20210">
        <w:rPr>
          <w:noProof/>
          <w:lang w:eastAsia="zh-CN"/>
        </w:rPr>
        <w:t>.5</w:t>
      </w:r>
      <w:r w:rsidRPr="00A20210">
        <w:tab/>
        <w:t>PMFP acknowledgement</w:t>
      </w:r>
      <w:bookmarkEnd w:id="497"/>
      <w:bookmarkEnd w:id="498"/>
      <w:bookmarkEnd w:id="499"/>
      <w:bookmarkEnd w:id="500"/>
    </w:p>
    <w:p w14:paraId="7467B066" w14:textId="77777777" w:rsidR="00565148" w:rsidRPr="00A20210" w:rsidRDefault="00565148" w:rsidP="00565148">
      <w:pPr>
        <w:pStyle w:val="Heading5"/>
        <w:rPr>
          <w:lang w:eastAsia="ko-KR"/>
        </w:rPr>
      </w:pPr>
      <w:bookmarkStart w:id="501" w:name="_Toc42897437"/>
      <w:bookmarkStart w:id="502" w:name="_Toc43398952"/>
      <w:bookmarkStart w:id="503" w:name="_Toc51772031"/>
      <w:bookmarkStart w:id="504" w:name="_Toc146251923"/>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1"/>
      <w:bookmarkEnd w:id="502"/>
      <w:bookmarkEnd w:id="503"/>
      <w:bookmarkEnd w:id="504"/>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lastRenderedPageBreak/>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5" w:name="_Toc146251924"/>
      <w:r w:rsidRPr="00A20210">
        <w:rPr>
          <w:rFonts w:hint="eastAsia"/>
          <w:noProof/>
          <w:lang w:eastAsia="zh-CN"/>
        </w:rPr>
        <w:t>6.2.1</w:t>
      </w:r>
      <w:r w:rsidRPr="00A20210">
        <w:rPr>
          <w:lang w:eastAsia="zh-CN"/>
        </w:rPr>
        <w:t>.6</w:t>
      </w:r>
      <w:r w:rsidRPr="00A20210">
        <w:tab/>
        <w:t>PMFP UAD provisioning</w:t>
      </w:r>
      <w:bookmarkEnd w:id="505"/>
    </w:p>
    <w:p w14:paraId="074553E5" w14:textId="77777777" w:rsidR="009049A5" w:rsidRPr="00A20210" w:rsidRDefault="009049A5" w:rsidP="009049A5">
      <w:pPr>
        <w:pStyle w:val="Heading5"/>
        <w:rPr>
          <w:lang w:eastAsia="ko-KR"/>
        </w:rPr>
      </w:pPr>
      <w:bookmarkStart w:id="506" w:name="_Toc59196336"/>
      <w:bookmarkStart w:id="507" w:name="_Toc146251925"/>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6"/>
      <w:bookmarkEnd w:id="507"/>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08" w:name="_Toc59196335"/>
      <w:bookmarkStart w:id="509" w:name="_Toc146251926"/>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08"/>
      <w:r w:rsidRPr="00A20210">
        <w:t>request</w:t>
      </w:r>
      <w:bookmarkEnd w:id="509"/>
    </w:p>
    <w:p w14:paraId="029792AE" w14:textId="77777777" w:rsidR="00CD6F55" w:rsidRPr="00A20210" w:rsidRDefault="00CD6F55" w:rsidP="00CD6F55">
      <w:pPr>
        <w:pStyle w:val="Heading5"/>
        <w:rPr>
          <w:lang w:eastAsia="ko-KR"/>
        </w:rPr>
      </w:pPr>
      <w:bookmarkStart w:id="510" w:name="_Toc146251927"/>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0"/>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1" w:name="_Toc59196337"/>
      <w:bookmarkStart w:id="512" w:name="_Toc146251928"/>
      <w:r w:rsidRPr="00A20210">
        <w:rPr>
          <w:rFonts w:hint="eastAsia"/>
          <w:noProof/>
          <w:lang w:eastAsia="zh-CN"/>
        </w:rPr>
        <w:lastRenderedPageBreak/>
        <w:t>6.2.1</w:t>
      </w:r>
      <w:r w:rsidRPr="00A20210">
        <w:rPr>
          <w:noProof/>
          <w:lang w:eastAsia="zh-CN"/>
        </w:rPr>
        <w:t>.</w:t>
      </w:r>
      <w:r w:rsidR="00C84B82" w:rsidRPr="00A20210">
        <w:rPr>
          <w:noProof/>
          <w:lang w:eastAsia="zh-CN"/>
        </w:rPr>
        <w:t>8</w:t>
      </w:r>
      <w:r w:rsidRPr="00A20210">
        <w:tab/>
        <w:t xml:space="preserve">PMFP </w:t>
      </w:r>
      <w:bookmarkEnd w:id="511"/>
      <w:r w:rsidRPr="00A20210">
        <w:t>PLR count response</w:t>
      </w:r>
      <w:bookmarkEnd w:id="512"/>
    </w:p>
    <w:p w14:paraId="0ABE7E75" w14:textId="77777777" w:rsidR="00CD6F55" w:rsidRPr="00A20210" w:rsidRDefault="00CD6F55" w:rsidP="00CD6F55">
      <w:pPr>
        <w:pStyle w:val="Heading5"/>
        <w:rPr>
          <w:lang w:eastAsia="ko-KR"/>
        </w:rPr>
      </w:pPr>
      <w:bookmarkStart w:id="513" w:name="_Toc59196338"/>
      <w:bookmarkStart w:id="514" w:name="_Toc146251929"/>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3"/>
      <w:bookmarkEnd w:id="514"/>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5" w:name="_Toc146251930"/>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5"/>
    </w:p>
    <w:p w14:paraId="3BA1C69A" w14:textId="77777777" w:rsidR="00CD6F55" w:rsidRPr="00A20210" w:rsidRDefault="00CD6F55" w:rsidP="00CD6F55">
      <w:pPr>
        <w:pStyle w:val="Heading5"/>
        <w:rPr>
          <w:lang w:eastAsia="ko-KR"/>
        </w:rPr>
      </w:pPr>
      <w:bookmarkStart w:id="516" w:name="_Toc146251931"/>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6"/>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17" w:name="_Toc146251932"/>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17"/>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18" w:name="_Toc146251933"/>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18"/>
    </w:p>
    <w:p w14:paraId="22BBC9F3" w14:textId="77777777" w:rsidR="00CD6F55" w:rsidRPr="00A20210" w:rsidRDefault="00CD6F55" w:rsidP="00CD6F55">
      <w:pPr>
        <w:pStyle w:val="Heading5"/>
        <w:rPr>
          <w:lang w:eastAsia="ko-KR"/>
        </w:rPr>
      </w:pPr>
      <w:bookmarkStart w:id="519" w:name="_Toc146251934"/>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9"/>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lastRenderedPageBreak/>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0" w:name="_Toc146251935"/>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0"/>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1" w:name="_Toc146251936"/>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1"/>
    </w:p>
    <w:p w14:paraId="623DDC6E" w14:textId="20EC79F9" w:rsidR="00565614" w:rsidRPr="00A20210" w:rsidRDefault="00565614" w:rsidP="00565614">
      <w:pPr>
        <w:pStyle w:val="Heading5"/>
        <w:rPr>
          <w:lang w:eastAsia="ko-KR"/>
        </w:rPr>
      </w:pPr>
      <w:bookmarkStart w:id="522" w:name="_Toc146251937"/>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2"/>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3" w:name="_Toc146251938"/>
      <w:r w:rsidRPr="00A20210">
        <w:rPr>
          <w:noProof/>
          <w:lang w:eastAsia="zh-CN"/>
        </w:rPr>
        <w:t>6.2.1</w:t>
      </w:r>
      <w:r w:rsidRPr="00A20210">
        <w:rPr>
          <w:lang w:eastAsia="zh-CN"/>
        </w:rPr>
        <w:t>.</w:t>
      </w:r>
      <w:r w:rsidR="00440D30" w:rsidRPr="00A20210">
        <w:rPr>
          <w:lang w:eastAsia="zh-CN"/>
        </w:rPr>
        <w:t>12</w:t>
      </w:r>
      <w:r w:rsidRPr="00A20210">
        <w:tab/>
        <w:t>PMFP UAT complete</w:t>
      </w:r>
      <w:bookmarkEnd w:id="523"/>
    </w:p>
    <w:p w14:paraId="235A8C2C" w14:textId="7A3AE332" w:rsidR="00565614" w:rsidRPr="00A20210" w:rsidRDefault="00565614" w:rsidP="00565614">
      <w:pPr>
        <w:pStyle w:val="Heading5"/>
        <w:rPr>
          <w:lang w:eastAsia="ko-KR"/>
        </w:rPr>
      </w:pPr>
      <w:bookmarkStart w:id="524" w:name="_Toc146251939"/>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4"/>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lastRenderedPageBreak/>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5" w:name="_Toc146251940"/>
      <w:r w:rsidRPr="00A20210">
        <w:rPr>
          <w:noProof/>
          <w:lang w:eastAsia="zh-CN"/>
        </w:rPr>
        <w:t>6.2.1</w:t>
      </w:r>
      <w:r w:rsidRPr="00A20210">
        <w:rPr>
          <w:lang w:eastAsia="zh-CN"/>
        </w:rPr>
        <w:t>.13</w:t>
      </w:r>
      <w:r w:rsidRPr="00A20210">
        <w:tab/>
        <w:t>PMFP UAD provisioning complete</w:t>
      </w:r>
      <w:bookmarkEnd w:id="525"/>
    </w:p>
    <w:p w14:paraId="03428864" w14:textId="1148BA83" w:rsidR="00F06D45" w:rsidRPr="00A20210" w:rsidRDefault="00F06D45" w:rsidP="00F06D45">
      <w:pPr>
        <w:pStyle w:val="Heading5"/>
        <w:rPr>
          <w:lang w:eastAsia="ko-KR"/>
        </w:rPr>
      </w:pPr>
      <w:bookmarkStart w:id="526" w:name="_Toc146251941"/>
      <w:r w:rsidRPr="00A20210">
        <w:rPr>
          <w:noProof/>
          <w:lang w:eastAsia="zh-CN"/>
        </w:rPr>
        <w:t>6.2.1</w:t>
      </w:r>
      <w:r w:rsidRPr="00A20210">
        <w:rPr>
          <w:lang w:eastAsia="zh-CN"/>
        </w:rPr>
        <w:t>.13.1</w:t>
      </w:r>
      <w:r w:rsidRPr="00A20210">
        <w:tab/>
      </w:r>
      <w:r w:rsidRPr="00A20210">
        <w:rPr>
          <w:lang w:eastAsia="ko-KR"/>
        </w:rPr>
        <w:t>Message definition</w:t>
      </w:r>
      <w:bookmarkEnd w:id="526"/>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27" w:name="_Toc146251942"/>
      <w:r w:rsidRPr="00A20210">
        <w:rPr>
          <w:rFonts w:hint="eastAsia"/>
          <w:noProof/>
          <w:lang w:eastAsia="zh-CN"/>
        </w:rPr>
        <w:t>6.2.1</w:t>
      </w:r>
      <w:r w:rsidRPr="00A20210">
        <w:rPr>
          <w:lang w:eastAsia="zh-CN"/>
        </w:rPr>
        <w:t>.14</w:t>
      </w:r>
      <w:r w:rsidRPr="00A20210">
        <w:tab/>
        <w:t>PMFP TDS request</w:t>
      </w:r>
      <w:bookmarkEnd w:id="527"/>
    </w:p>
    <w:p w14:paraId="28B38C5A" w14:textId="0BD2AA9F" w:rsidR="00FC0310" w:rsidRPr="00A20210" w:rsidRDefault="00FC0310" w:rsidP="00FC0310">
      <w:pPr>
        <w:pStyle w:val="Heading5"/>
        <w:rPr>
          <w:lang w:eastAsia="ko-KR"/>
        </w:rPr>
      </w:pPr>
      <w:bookmarkStart w:id="528" w:name="_Toc146251943"/>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8"/>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29" w:name="_Toc146251944"/>
      <w:r w:rsidRPr="00A20210">
        <w:rPr>
          <w:rFonts w:hint="eastAsia"/>
          <w:noProof/>
          <w:lang w:eastAsia="zh-CN"/>
        </w:rPr>
        <w:lastRenderedPageBreak/>
        <w:t>6.2.1</w:t>
      </w:r>
      <w:r w:rsidRPr="00A20210">
        <w:rPr>
          <w:noProof/>
          <w:lang w:eastAsia="zh-CN"/>
        </w:rPr>
        <w:t>.15</w:t>
      </w:r>
      <w:r w:rsidRPr="00A20210">
        <w:tab/>
        <w:t>PMFP TDS response</w:t>
      </w:r>
      <w:bookmarkEnd w:id="529"/>
    </w:p>
    <w:p w14:paraId="4760FCDC" w14:textId="072491D7" w:rsidR="00FC0310" w:rsidRPr="00A20210" w:rsidRDefault="00FC0310" w:rsidP="00FC0310">
      <w:pPr>
        <w:pStyle w:val="Heading5"/>
        <w:rPr>
          <w:lang w:eastAsia="ko-KR"/>
        </w:rPr>
      </w:pPr>
      <w:bookmarkStart w:id="530" w:name="_Toc146251945"/>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0"/>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A20210" w:rsidRDefault="00FC0310" w:rsidP="00FC0310">
      <w:pPr>
        <w:pStyle w:val="TH"/>
      </w:pPr>
      <w:r w:rsidRPr="00A20210">
        <w:t>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 xml:space="preserve">: </w:t>
      </w:r>
      <w:r w:rsidRPr="00A20210">
        <w:rPr>
          <w:lang w:eastAsia="zh-CN"/>
        </w:rPr>
        <w:t xml:space="preserve">PMFP TDS RESPONSE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1" w:name="_Toc146251946"/>
      <w:r w:rsidRPr="00A20210">
        <w:rPr>
          <w:rFonts w:hint="eastAsia"/>
          <w:noProof/>
          <w:lang w:eastAsia="zh-CN"/>
        </w:rPr>
        <w:t>6.2.1</w:t>
      </w:r>
      <w:r w:rsidRPr="00A20210">
        <w:rPr>
          <w:lang w:eastAsia="zh-CN"/>
        </w:rPr>
        <w:t>.16</w:t>
      </w:r>
      <w:r w:rsidRPr="00A20210">
        <w:tab/>
        <w:t>PMFP TDR request</w:t>
      </w:r>
      <w:bookmarkEnd w:id="531"/>
    </w:p>
    <w:p w14:paraId="190AB7F2" w14:textId="593729FB" w:rsidR="00FC0310" w:rsidRPr="00A20210" w:rsidRDefault="00FC0310" w:rsidP="00FC0310">
      <w:pPr>
        <w:pStyle w:val="Heading5"/>
        <w:rPr>
          <w:lang w:eastAsia="ko-KR"/>
        </w:rPr>
      </w:pPr>
      <w:bookmarkStart w:id="532" w:name="_Toc146251947"/>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3" w:name="_Toc146251948"/>
      <w:r w:rsidRPr="00A20210">
        <w:rPr>
          <w:rFonts w:hint="eastAsia"/>
          <w:noProof/>
          <w:lang w:eastAsia="zh-CN"/>
        </w:rPr>
        <w:t>6.2.1</w:t>
      </w:r>
      <w:r w:rsidRPr="00A20210">
        <w:rPr>
          <w:noProof/>
          <w:lang w:eastAsia="zh-CN"/>
        </w:rPr>
        <w:t>.17</w:t>
      </w:r>
      <w:r w:rsidRPr="00A20210">
        <w:tab/>
        <w:t>PMFP TDR response</w:t>
      </w:r>
      <w:bookmarkEnd w:id="533"/>
    </w:p>
    <w:p w14:paraId="0FF8E6BE" w14:textId="42004B64" w:rsidR="00FC0310" w:rsidRPr="00A20210" w:rsidRDefault="00FC0310" w:rsidP="00FC0310">
      <w:pPr>
        <w:pStyle w:val="Heading5"/>
        <w:rPr>
          <w:lang w:eastAsia="ko-KR"/>
        </w:rPr>
      </w:pPr>
      <w:bookmarkStart w:id="534" w:name="_Toc146251949"/>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4"/>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lastRenderedPageBreak/>
        <w:t>Direction: UE to UPF</w:t>
      </w:r>
    </w:p>
    <w:p w14:paraId="40A981F7" w14:textId="4780E3C4" w:rsidR="00FC0310" w:rsidRPr="00A20210" w:rsidRDefault="00FC0310" w:rsidP="00FC0310">
      <w:pPr>
        <w:pStyle w:val="TH"/>
      </w:pPr>
      <w:r w:rsidRPr="00A20210">
        <w:t>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 xml:space="preserve">: </w:t>
      </w:r>
      <w:r w:rsidRPr="00A20210">
        <w:rPr>
          <w:lang w:eastAsia="zh-CN"/>
        </w:rPr>
        <w:t xml:space="preserve">PMFP TDR RESPONSE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5" w:name="_Toc42897438"/>
      <w:bookmarkStart w:id="536" w:name="_Toc43398953"/>
      <w:bookmarkStart w:id="537" w:name="_Toc51772032"/>
      <w:bookmarkStart w:id="538" w:name="_Toc146251950"/>
      <w:r w:rsidRPr="00A20210">
        <w:rPr>
          <w:noProof/>
          <w:lang w:eastAsia="zh-CN"/>
        </w:rPr>
        <w:t>6.2.2</w:t>
      </w:r>
      <w:r w:rsidRPr="00A20210">
        <w:rPr>
          <w:noProof/>
          <w:lang w:eastAsia="zh-CN"/>
        </w:rPr>
        <w:tab/>
        <w:t xml:space="preserve">Encoding of </w:t>
      </w:r>
      <w:r w:rsidRPr="00A20210">
        <w:t>information element</w:t>
      </w:r>
      <w:bookmarkEnd w:id="471"/>
      <w:bookmarkEnd w:id="535"/>
      <w:bookmarkEnd w:id="536"/>
      <w:bookmarkEnd w:id="537"/>
      <w:bookmarkEnd w:id="538"/>
    </w:p>
    <w:p w14:paraId="00B8BE7A" w14:textId="47149EDA" w:rsidR="00565148" w:rsidRPr="00A20210" w:rsidRDefault="00565148" w:rsidP="00AF77AA">
      <w:pPr>
        <w:pStyle w:val="Heading4"/>
        <w:rPr>
          <w:lang w:eastAsia="zh-CN"/>
        </w:rPr>
      </w:pPr>
      <w:bookmarkStart w:id="539" w:name="_Toc42897439"/>
      <w:bookmarkStart w:id="540" w:name="_Toc43398954"/>
      <w:bookmarkStart w:id="541" w:name="_Toc51772033"/>
      <w:bookmarkStart w:id="542" w:name="_Toc146251951"/>
      <w:r w:rsidRPr="00A20210">
        <w:rPr>
          <w:lang w:eastAsia="zh-CN"/>
        </w:rPr>
        <w:t>6.2.2.1</w:t>
      </w:r>
      <w:r w:rsidRPr="00A20210">
        <w:rPr>
          <w:lang w:eastAsia="zh-CN"/>
        </w:rPr>
        <w:tab/>
        <w:t>Message type</w:t>
      </w:r>
      <w:bookmarkEnd w:id="539"/>
      <w:bookmarkEnd w:id="540"/>
      <w:bookmarkEnd w:id="541"/>
      <w:bookmarkEnd w:id="542"/>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3"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3"/>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4" w:name="_Hlk126834491"/>
            <w:r w:rsidRPr="00A20210">
              <w:rPr>
                <w:lang w:eastAsia="zh-CN"/>
              </w:rPr>
              <w:t xml:space="preserve">PMFP TDS REQUEST </w:t>
            </w:r>
            <w:bookmarkEnd w:id="544"/>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5" w:name="_Toc42897440"/>
      <w:bookmarkStart w:id="546" w:name="_Toc43398955"/>
      <w:bookmarkStart w:id="547" w:name="_Toc51772034"/>
      <w:bookmarkStart w:id="548" w:name="_Toc146251952"/>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5"/>
      <w:bookmarkEnd w:id="546"/>
      <w:bookmarkEnd w:id="547"/>
      <w:bookmarkEnd w:id="548"/>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49"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49"/>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lastRenderedPageBreak/>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0" w:name="_Toc42897441"/>
      <w:bookmarkStart w:id="551" w:name="_Toc43398956"/>
      <w:bookmarkStart w:id="552" w:name="_Toc51772035"/>
      <w:bookmarkStart w:id="553" w:name="_Toc146251953"/>
      <w:r w:rsidRPr="00A20210">
        <w:rPr>
          <w:noProof/>
          <w:lang w:eastAsia="zh-CN"/>
        </w:rPr>
        <w:t>6.2.2.3</w:t>
      </w:r>
      <w:r w:rsidRPr="00A20210">
        <w:tab/>
        <w:t>Access availability state</w:t>
      </w:r>
      <w:bookmarkEnd w:id="550"/>
      <w:bookmarkEnd w:id="551"/>
      <w:bookmarkEnd w:id="552"/>
      <w:bookmarkEnd w:id="553"/>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4"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4"/>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5" w:name="MCCQCTEMPBM_00000104"/>
          </w:p>
        </w:tc>
      </w:tr>
      <w:bookmarkEnd w:id="555"/>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56" w:name="MCCQCTEMPBM_00000105"/>
          </w:p>
        </w:tc>
      </w:tr>
      <w:bookmarkEnd w:id="556"/>
    </w:tbl>
    <w:p w14:paraId="77BFF67E" w14:textId="77777777" w:rsidR="00565148" w:rsidRPr="00A20210" w:rsidRDefault="00565148" w:rsidP="00565148"/>
    <w:p w14:paraId="1A6041C7" w14:textId="3D96753D" w:rsidR="00565148" w:rsidRPr="00A20210" w:rsidRDefault="00565148" w:rsidP="00565148">
      <w:pPr>
        <w:pStyle w:val="Heading4"/>
      </w:pPr>
      <w:bookmarkStart w:id="557" w:name="_Toc42897442"/>
      <w:bookmarkStart w:id="558" w:name="_Toc43398957"/>
      <w:bookmarkStart w:id="559" w:name="_Toc51772036"/>
      <w:bookmarkStart w:id="560" w:name="_Toc146251954"/>
      <w:r w:rsidRPr="00A20210">
        <w:rPr>
          <w:noProof/>
          <w:lang w:eastAsia="zh-CN"/>
        </w:rPr>
        <w:t>6.2.2.4</w:t>
      </w:r>
      <w:r w:rsidRPr="00A20210">
        <w:tab/>
        <w:t>Spare half octet</w:t>
      </w:r>
      <w:bookmarkEnd w:id="557"/>
      <w:bookmarkEnd w:id="558"/>
      <w:bookmarkEnd w:id="559"/>
      <w:bookmarkEnd w:id="560"/>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1" w:name="_Toc42897443"/>
      <w:bookmarkStart w:id="562" w:name="_Toc43398958"/>
      <w:bookmarkStart w:id="563" w:name="_Toc51772037"/>
      <w:bookmarkStart w:id="564" w:name="_Toc146251955"/>
      <w:r w:rsidRPr="00A20210">
        <w:t>6.2.2.5</w:t>
      </w:r>
      <w:r w:rsidRPr="00A20210">
        <w:tab/>
        <w:t>Request identity</w:t>
      </w:r>
      <w:bookmarkEnd w:id="561"/>
      <w:bookmarkEnd w:id="562"/>
      <w:bookmarkEnd w:id="563"/>
      <w:bookmarkEnd w:id="564"/>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5"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5"/>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lastRenderedPageBreak/>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66"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66"/>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67" w:name="_Toc20233201"/>
      <w:bookmarkStart w:id="568" w:name="_Toc42897444"/>
      <w:bookmarkStart w:id="569" w:name="_Toc43398959"/>
      <w:bookmarkStart w:id="570" w:name="_Toc51772038"/>
      <w:bookmarkStart w:id="571" w:name="_Toc146251956"/>
      <w:r w:rsidRPr="00A20210">
        <w:rPr>
          <w:noProof/>
          <w:lang w:eastAsia="zh-CN"/>
        </w:rPr>
        <w:t>6.2.2.6</w:t>
      </w:r>
      <w:r w:rsidRPr="00A20210">
        <w:rPr>
          <w:lang w:val="en-US"/>
        </w:rPr>
        <w:tab/>
      </w:r>
      <w:bookmarkEnd w:id="567"/>
      <w:r w:rsidRPr="00A20210">
        <w:rPr>
          <w:lang w:val="en-US"/>
        </w:rPr>
        <w:t>Padding</w:t>
      </w:r>
      <w:bookmarkEnd w:id="568"/>
      <w:bookmarkEnd w:id="569"/>
      <w:bookmarkEnd w:id="570"/>
      <w:bookmarkEnd w:id="571"/>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2"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A20210" w14:paraId="35490E70" w14:textId="77777777" w:rsidTr="000C5CF4">
        <w:trPr>
          <w:cantSplit/>
          <w:jc w:val="center"/>
        </w:trPr>
        <w:tc>
          <w:tcPr>
            <w:tcW w:w="709" w:type="dxa"/>
            <w:tcBorders>
              <w:top w:val="nil"/>
              <w:left w:val="nil"/>
              <w:bottom w:val="nil"/>
              <w:right w:val="nil"/>
            </w:tcBorders>
          </w:tcPr>
          <w:bookmarkEnd w:id="572"/>
          <w:p w14:paraId="34C96F2E" w14:textId="77777777" w:rsidR="00565148" w:rsidRPr="00A20210" w:rsidRDefault="00565148" w:rsidP="000C5CF4">
            <w:pPr>
              <w:pStyle w:val="TAC"/>
            </w:pPr>
            <w:r w:rsidRPr="00A20210">
              <w:t>8</w:t>
            </w:r>
          </w:p>
        </w:tc>
        <w:tc>
          <w:tcPr>
            <w:tcW w:w="781" w:type="dxa"/>
            <w:gridSpan w:val="2"/>
            <w:tcBorders>
              <w:top w:val="nil"/>
              <w:left w:val="nil"/>
              <w:bottom w:val="nil"/>
              <w:right w:val="nil"/>
            </w:tcBorders>
          </w:tcPr>
          <w:p w14:paraId="2EBB0B1C" w14:textId="77777777" w:rsidR="00565148" w:rsidRPr="00A20210" w:rsidRDefault="00565148" w:rsidP="000C5CF4">
            <w:pPr>
              <w:pStyle w:val="TAC"/>
            </w:pPr>
            <w:r w:rsidRPr="00A20210">
              <w:t>7</w:t>
            </w:r>
          </w:p>
        </w:tc>
        <w:tc>
          <w:tcPr>
            <w:tcW w:w="780" w:type="dxa"/>
            <w:gridSpan w:val="2"/>
            <w:tcBorders>
              <w:top w:val="nil"/>
              <w:left w:val="nil"/>
              <w:bottom w:val="nil"/>
              <w:right w:val="nil"/>
            </w:tcBorders>
          </w:tcPr>
          <w:p w14:paraId="58A5EB04"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7035DAFB" w14:textId="77777777" w:rsidR="00565148" w:rsidRPr="00A20210" w:rsidRDefault="00565148" w:rsidP="000C5CF4">
            <w:pPr>
              <w:pStyle w:val="TAC"/>
            </w:pPr>
            <w:r w:rsidRPr="00A20210">
              <w:t>5</w:t>
            </w:r>
          </w:p>
        </w:tc>
        <w:tc>
          <w:tcPr>
            <w:tcW w:w="496" w:type="dxa"/>
            <w:tcBorders>
              <w:top w:val="nil"/>
              <w:left w:val="nil"/>
              <w:bottom w:val="nil"/>
              <w:right w:val="nil"/>
            </w:tcBorders>
          </w:tcPr>
          <w:p w14:paraId="5D1EC9EA"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0135043B"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69F00653" w14:textId="77777777" w:rsidR="00565148" w:rsidRPr="00A20210" w:rsidRDefault="00565148" w:rsidP="000C5CF4">
            <w:pPr>
              <w:pStyle w:val="TAC"/>
            </w:pPr>
            <w:r w:rsidRPr="00A20210">
              <w:t>2</w:t>
            </w:r>
          </w:p>
        </w:tc>
        <w:tc>
          <w:tcPr>
            <w:tcW w:w="708" w:type="dxa"/>
            <w:tcBorders>
              <w:top w:val="nil"/>
              <w:left w:val="nil"/>
              <w:bottom w:val="nil"/>
              <w:right w:val="nil"/>
            </w:tcBorders>
          </w:tcPr>
          <w:p w14:paraId="382F958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487B575" w14:textId="77777777" w:rsidR="00565148" w:rsidRPr="00A20210" w:rsidRDefault="00565148" w:rsidP="000C5CF4">
            <w:pPr>
              <w:pStyle w:val="TAL"/>
            </w:pPr>
          </w:p>
        </w:tc>
      </w:tr>
      <w:tr w:rsidR="00565148" w:rsidRPr="00A20210"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A20210" w:rsidRDefault="00565148" w:rsidP="000C5CF4">
            <w:pPr>
              <w:pStyle w:val="TAC"/>
            </w:pPr>
            <w:r w:rsidRPr="00A20210">
              <w:t>Padding IEI</w:t>
            </w:r>
          </w:p>
        </w:tc>
        <w:tc>
          <w:tcPr>
            <w:tcW w:w="1560" w:type="dxa"/>
            <w:tcBorders>
              <w:top w:val="nil"/>
              <w:left w:val="nil"/>
              <w:bottom w:val="nil"/>
              <w:right w:val="nil"/>
            </w:tcBorders>
          </w:tcPr>
          <w:p w14:paraId="1343DD7A" w14:textId="77777777" w:rsidR="00565148" w:rsidRPr="00A20210" w:rsidRDefault="00565148" w:rsidP="000C5CF4">
            <w:pPr>
              <w:pStyle w:val="TAL"/>
            </w:pPr>
            <w:r w:rsidRPr="00A20210">
              <w:t>octet 1</w:t>
            </w:r>
          </w:p>
        </w:tc>
      </w:tr>
      <w:tr w:rsidR="00565148" w:rsidRPr="00A20210"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A20210" w:rsidRDefault="00565148" w:rsidP="000C5CF4">
            <w:pPr>
              <w:pStyle w:val="TAC"/>
            </w:pPr>
          </w:p>
          <w:p w14:paraId="5E636293" w14:textId="77777777" w:rsidR="00565148" w:rsidRPr="00A20210" w:rsidRDefault="00565148" w:rsidP="000C5CF4">
            <w:pPr>
              <w:pStyle w:val="TAC"/>
            </w:pPr>
            <w:r w:rsidRPr="00A20210">
              <w:t>Padding length</w:t>
            </w:r>
          </w:p>
        </w:tc>
        <w:tc>
          <w:tcPr>
            <w:tcW w:w="1560" w:type="dxa"/>
            <w:tcBorders>
              <w:top w:val="nil"/>
              <w:left w:val="nil"/>
              <w:bottom w:val="nil"/>
              <w:right w:val="nil"/>
            </w:tcBorders>
          </w:tcPr>
          <w:p w14:paraId="25C990BF" w14:textId="77777777" w:rsidR="00565148" w:rsidRPr="00A20210" w:rsidRDefault="00565148" w:rsidP="000C5CF4">
            <w:pPr>
              <w:pStyle w:val="TAL"/>
            </w:pPr>
            <w:r w:rsidRPr="00A20210">
              <w:t>octet 2</w:t>
            </w:r>
          </w:p>
          <w:p w14:paraId="40C2C614" w14:textId="77777777" w:rsidR="00565148" w:rsidRPr="00A20210" w:rsidRDefault="00565148" w:rsidP="000C5CF4">
            <w:pPr>
              <w:pStyle w:val="TAL"/>
            </w:pPr>
          </w:p>
          <w:p w14:paraId="0B35CD2D" w14:textId="77777777" w:rsidR="00565148" w:rsidRPr="00A20210" w:rsidRDefault="00565148" w:rsidP="000C5CF4">
            <w:pPr>
              <w:pStyle w:val="TAL"/>
            </w:pPr>
            <w:r w:rsidRPr="00A20210">
              <w:t>octet 3</w:t>
            </w:r>
          </w:p>
        </w:tc>
      </w:tr>
      <w:tr w:rsidR="00565148" w:rsidRPr="00A20210"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A20210" w:rsidRDefault="00565148" w:rsidP="000C5CF4">
            <w:pPr>
              <w:pStyle w:val="TAC"/>
            </w:pPr>
            <w:r w:rsidRPr="00A20210">
              <w:t>0</w:t>
            </w:r>
          </w:p>
          <w:p w14:paraId="7C2D978C" w14:textId="77777777" w:rsidR="00565148" w:rsidRPr="00A20210" w:rsidRDefault="00565148" w:rsidP="000C5CF4">
            <w:pPr>
              <w:pStyle w:val="TAC"/>
            </w:pPr>
            <w:r w:rsidRPr="00A20210">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A20210" w:rsidRDefault="00565148" w:rsidP="000C5CF4">
            <w:pPr>
              <w:pStyle w:val="TAC"/>
            </w:pPr>
            <w:r w:rsidRPr="00A20210">
              <w:t>0</w:t>
            </w:r>
          </w:p>
          <w:p w14:paraId="5412486C" w14:textId="77777777" w:rsidR="00565148" w:rsidRPr="00A20210" w:rsidRDefault="00565148" w:rsidP="000C5CF4">
            <w:pPr>
              <w:pStyle w:val="TAC"/>
            </w:pPr>
            <w:r w:rsidRPr="00A20210">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A20210" w:rsidRDefault="00565148" w:rsidP="000C5CF4">
            <w:pPr>
              <w:pStyle w:val="TAC"/>
            </w:pPr>
            <w:r w:rsidRPr="00A20210">
              <w:t>0</w:t>
            </w:r>
          </w:p>
          <w:p w14:paraId="7E436E42" w14:textId="77777777" w:rsidR="00565148" w:rsidRPr="00A20210" w:rsidRDefault="00565148" w:rsidP="000C5CF4">
            <w:pPr>
              <w:pStyle w:val="TAC"/>
            </w:pPr>
            <w:r w:rsidRPr="00A20210">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A20210" w:rsidRDefault="00565148" w:rsidP="000C5CF4">
            <w:pPr>
              <w:pStyle w:val="TAC"/>
            </w:pPr>
            <w:r w:rsidRPr="00A20210">
              <w:t>0</w:t>
            </w:r>
          </w:p>
          <w:p w14:paraId="56D997A5" w14:textId="77777777" w:rsidR="00565148" w:rsidRPr="00A20210" w:rsidRDefault="00565148" w:rsidP="000C5CF4">
            <w:pPr>
              <w:pStyle w:val="TAC"/>
            </w:pPr>
            <w:r w:rsidRPr="00A20210">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A20210" w:rsidRDefault="00565148" w:rsidP="000C5CF4">
            <w:pPr>
              <w:pStyle w:val="TAC"/>
            </w:pPr>
            <w:r w:rsidRPr="00A20210">
              <w:t>0</w:t>
            </w:r>
          </w:p>
          <w:p w14:paraId="0B2672A0" w14:textId="77777777" w:rsidR="00565148" w:rsidRPr="00A20210" w:rsidRDefault="00565148" w:rsidP="000C5CF4">
            <w:pPr>
              <w:pStyle w:val="TAC"/>
            </w:pPr>
            <w:r w:rsidRPr="00A20210">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A20210" w:rsidRDefault="00565148" w:rsidP="000C5CF4">
            <w:pPr>
              <w:pStyle w:val="TAC"/>
            </w:pPr>
            <w:r w:rsidRPr="00A20210">
              <w:t>0</w:t>
            </w:r>
          </w:p>
          <w:p w14:paraId="1833DB01" w14:textId="77777777" w:rsidR="00565148" w:rsidRPr="00A20210" w:rsidRDefault="00565148" w:rsidP="000C5CF4">
            <w:pPr>
              <w:pStyle w:val="TAC"/>
            </w:pPr>
            <w:r w:rsidRPr="00A20210">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A20210" w:rsidRDefault="00565148" w:rsidP="000C5CF4">
            <w:pPr>
              <w:pStyle w:val="TAC"/>
            </w:pPr>
            <w:r w:rsidRPr="00A20210">
              <w:t>0</w:t>
            </w:r>
          </w:p>
          <w:p w14:paraId="04E4183F" w14:textId="77777777" w:rsidR="00565148" w:rsidRPr="00A20210" w:rsidRDefault="00565148" w:rsidP="000C5CF4">
            <w:pPr>
              <w:pStyle w:val="TAC"/>
            </w:pPr>
            <w:r w:rsidRPr="00A20210">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A20210" w:rsidRDefault="00565148" w:rsidP="000C5CF4">
            <w:pPr>
              <w:pStyle w:val="TAC"/>
            </w:pPr>
            <w:r w:rsidRPr="00A20210">
              <w:t>0</w:t>
            </w:r>
          </w:p>
          <w:p w14:paraId="625D95A9" w14:textId="77777777" w:rsidR="00565148" w:rsidRPr="00A20210" w:rsidRDefault="00565148" w:rsidP="000C5CF4">
            <w:pPr>
              <w:pStyle w:val="TAC"/>
            </w:pPr>
            <w:r w:rsidRPr="00A20210">
              <w:t>Spare</w:t>
            </w:r>
          </w:p>
        </w:tc>
        <w:tc>
          <w:tcPr>
            <w:tcW w:w="1560" w:type="dxa"/>
            <w:tcBorders>
              <w:top w:val="nil"/>
              <w:left w:val="nil"/>
              <w:bottom w:val="nil"/>
              <w:right w:val="nil"/>
            </w:tcBorders>
          </w:tcPr>
          <w:p w14:paraId="3B4356C7" w14:textId="77777777" w:rsidR="00565148" w:rsidRPr="00A20210" w:rsidRDefault="00565148" w:rsidP="000C5CF4">
            <w:pPr>
              <w:pStyle w:val="TAL"/>
            </w:pPr>
            <w:r w:rsidRPr="00A20210">
              <w:t>octets 3</w:t>
            </w:r>
          </w:p>
          <w:p w14:paraId="2164D6BA" w14:textId="77777777" w:rsidR="00565148" w:rsidRPr="00A20210" w:rsidRDefault="00565148" w:rsidP="000C5CF4">
            <w:pPr>
              <w:pStyle w:val="TAL"/>
            </w:pPr>
          </w:p>
          <w:p w14:paraId="348E6D85" w14:textId="77777777" w:rsidR="00565148" w:rsidRPr="00A20210" w:rsidRDefault="00565148" w:rsidP="000C5CF4">
            <w:pPr>
              <w:pStyle w:val="TAL"/>
            </w:pPr>
            <w:r w:rsidRPr="00A20210">
              <w:t>octet n</w:t>
            </w:r>
          </w:p>
        </w:tc>
      </w:tr>
    </w:tbl>
    <w:p w14:paraId="0FE139C0" w14:textId="77777777" w:rsidR="00565148" w:rsidRPr="00A20210" w:rsidRDefault="00565148" w:rsidP="00565148">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3" w:name="_Toc146251957"/>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3"/>
    </w:p>
    <w:p w14:paraId="4D9BED1C" w14:textId="426515E8" w:rsidR="009049A5" w:rsidRPr="00A20210" w:rsidRDefault="009049A5" w:rsidP="009049A5">
      <w:pPr>
        <w:pStyle w:val="Heading4"/>
        <w:rPr>
          <w:lang w:val="en-US"/>
        </w:rPr>
      </w:pPr>
      <w:bookmarkStart w:id="574" w:name="_Toc146251958"/>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4"/>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5"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5"/>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lastRenderedPageBreak/>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76" w:name="MCCQCTEMPBM_00000107"/>
          </w:p>
        </w:tc>
      </w:tr>
      <w:bookmarkEnd w:id="576"/>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77" w:name="MCCQCTEMPBM_00000108"/>
          </w:p>
        </w:tc>
      </w:tr>
      <w:bookmarkEnd w:id="577"/>
    </w:tbl>
    <w:p w14:paraId="6A817C0D" w14:textId="77777777" w:rsidR="00340CC1" w:rsidRPr="00A20210" w:rsidRDefault="00340CC1" w:rsidP="00340CC1"/>
    <w:p w14:paraId="5AFEF825" w14:textId="4D69AC45" w:rsidR="00CD6F55" w:rsidRPr="00A20210" w:rsidRDefault="00CD6F55" w:rsidP="00CD6F55">
      <w:pPr>
        <w:pStyle w:val="Heading4"/>
      </w:pPr>
      <w:bookmarkStart w:id="578" w:name="_Toc146251959"/>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78"/>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79"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79"/>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0" w:name="MCCQCTEMPBM_00000109"/>
          </w:p>
        </w:tc>
      </w:tr>
      <w:bookmarkEnd w:id="580"/>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1" w:name="_Toc146251960"/>
      <w:r w:rsidRPr="00A20210">
        <w:rPr>
          <w:noProof/>
          <w:lang w:eastAsia="zh-CN"/>
        </w:rPr>
        <w:t>6.2.2.</w:t>
      </w:r>
      <w:r w:rsidR="009462AC" w:rsidRPr="00A20210">
        <w:rPr>
          <w:noProof/>
          <w:lang w:eastAsia="zh-CN"/>
        </w:rPr>
        <w:t>10</w:t>
      </w:r>
      <w:r w:rsidRPr="00A20210">
        <w:tab/>
        <w:t>Counting result</w:t>
      </w:r>
      <w:bookmarkEnd w:id="581"/>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2"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2"/>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lastRenderedPageBreak/>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3" w:name="_Toc146251961"/>
      <w:r w:rsidRPr="00A20210">
        <w:rPr>
          <w:noProof/>
          <w:lang w:eastAsia="zh-CN"/>
        </w:rPr>
        <w:t>6.2.2.11</w:t>
      </w:r>
      <w:r w:rsidRPr="00A20210">
        <w:tab/>
        <w:t>Traffic type</w:t>
      </w:r>
      <w:bookmarkEnd w:id="583"/>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4" w:name="_Toc42897445"/>
      <w:bookmarkStart w:id="585" w:name="_Toc43398960"/>
      <w:bookmarkStart w:id="586" w:name="_Toc51772039"/>
      <w:bookmarkStart w:id="587" w:name="_Toc146251962"/>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4"/>
      <w:bookmarkEnd w:id="585"/>
      <w:bookmarkEnd w:id="586"/>
      <w:bookmarkEnd w:id="587"/>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88"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lastRenderedPageBreak/>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89" w:name="MCCQCTEMPBM_00000110"/>
          </w:p>
        </w:tc>
      </w:tr>
      <w:bookmarkEnd w:id="589"/>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0" w:name="MCCQCTEMPBM_00000111"/>
          </w:p>
        </w:tc>
      </w:tr>
      <w:bookmarkEnd w:id="590"/>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591" w:name="_Toc42897446"/>
      <w:bookmarkStart w:id="592" w:name="_Toc43398961"/>
      <w:bookmarkStart w:id="593" w:name="_Toc51772040"/>
      <w:bookmarkStart w:id="594" w:name="_Toc146251963"/>
      <w:r w:rsidRPr="00A20210">
        <w:t>7</w:t>
      </w:r>
      <w:r w:rsidRPr="00A20210">
        <w:tab/>
        <w:t>List of system parameters</w:t>
      </w:r>
      <w:bookmarkEnd w:id="591"/>
      <w:bookmarkEnd w:id="592"/>
      <w:bookmarkEnd w:id="593"/>
      <w:bookmarkEnd w:id="594"/>
    </w:p>
    <w:p w14:paraId="7518A929" w14:textId="1AFBE942" w:rsidR="00D82687" w:rsidRPr="00A20210" w:rsidRDefault="00D82687" w:rsidP="00D82687">
      <w:pPr>
        <w:pStyle w:val="Heading2"/>
      </w:pPr>
      <w:bookmarkStart w:id="595" w:name="_Toc11419921"/>
      <w:bookmarkStart w:id="596" w:name="_Toc42897447"/>
      <w:bookmarkStart w:id="597" w:name="_Toc43398962"/>
      <w:bookmarkStart w:id="598" w:name="_Toc51772041"/>
      <w:bookmarkStart w:id="599" w:name="_Toc146251964"/>
      <w:r w:rsidRPr="00A20210">
        <w:t>7.1</w:t>
      </w:r>
      <w:r w:rsidRPr="00A20210">
        <w:tab/>
        <w:t>General</w:t>
      </w:r>
      <w:bookmarkEnd w:id="595"/>
      <w:bookmarkEnd w:id="596"/>
      <w:bookmarkEnd w:id="597"/>
      <w:bookmarkEnd w:id="598"/>
      <w:bookmarkEnd w:id="599"/>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00" w:name="_Toc42897448"/>
      <w:bookmarkStart w:id="601" w:name="_Toc43398963"/>
      <w:bookmarkStart w:id="602" w:name="_Toc51772042"/>
      <w:bookmarkStart w:id="603" w:name="_Toc146251965"/>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00"/>
      <w:bookmarkEnd w:id="601"/>
      <w:bookmarkEnd w:id="602"/>
      <w:bookmarkEnd w:id="603"/>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04" w:name="_Hlk106463994"/>
      <w:r w:rsidRPr="00A20210">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04"/>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lastRenderedPageBreak/>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05" w:name="_Toc42897449"/>
      <w:bookmarkStart w:id="606" w:name="_Toc43398964"/>
      <w:bookmarkStart w:id="607" w:name="_Toc51772043"/>
      <w:bookmarkStart w:id="608" w:name="_Toc146251966"/>
      <w:r w:rsidRPr="00A20210">
        <w:t>8</w:t>
      </w:r>
      <w:r w:rsidRPr="00A20210">
        <w:tab/>
        <w:t>Handling of unknown, unforeseen, and erroneous PMFP data</w:t>
      </w:r>
      <w:bookmarkEnd w:id="605"/>
      <w:bookmarkEnd w:id="606"/>
      <w:bookmarkEnd w:id="607"/>
      <w:bookmarkEnd w:id="608"/>
    </w:p>
    <w:p w14:paraId="4197426A" w14:textId="11C26A79" w:rsidR="003F3A2D" w:rsidRPr="00A20210"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46251967"/>
      <w:r w:rsidRPr="00A20210">
        <w:t>8.1</w:t>
      </w:r>
      <w:r w:rsidRPr="00A20210">
        <w:tab/>
        <w:t>General</w:t>
      </w:r>
      <w:bookmarkEnd w:id="609"/>
      <w:bookmarkEnd w:id="610"/>
      <w:bookmarkEnd w:id="611"/>
      <w:bookmarkEnd w:id="612"/>
      <w:bookmarkEnd w:id="613"/>
      <w:bookmarkEnd w:id="614"/>
      <w:bookmarkEnd w:id="615"/>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46251968"/>
      <w:r w:rsidRPr="00A20210">
        <w:lastRenderedPageBreak/>
        <w:t>8</w:t>
      </w:r>
      <w:r w:rsidR="003F3A2D" w:rsidRPr="00A20210">
        <w:t>.2</w:t>
      </w:r>
      <w:r w:rsidR="003F3A2D" w:rsidRPr="00A20210">
        <w:tab/>
        <w:t>Message too short or too long</w:t>
      </w:r>
      <w:bookmarkEnd w:id="616"/>
      <w:bookmarkEnd w:id="617"/>
      <w:bookmarkEnd w:id="618"/>
      <w:bookmarkEnd w:id="619"/>
      <w:bookmarkEnd w:id="620"/>
      <w:bookmarkEnd w:id="621"/>
      <w:bookmarkEnd w:id="622"/>
    </w:p>
    <w:p w14:paraId="07ABD38E" w14:textId="6AA9E1A3" w:rsidR="003F3A2D" w:rsidRPr="00A20210"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46251969"/>
      <w:r w:rsidRPr="00A20210">
        <w:t>8.</w:t>
      </w:r>
      <w:r w:rsidR="003F3A2D" w:rsidRPr="00A20210">
        <w:t>2.1</w:t>
      </w:r>
      <w:r w:rsidR="003F3A2D" w:rsidRPr="00A20210">
        <w:tab/>
        <w:t>Message too short</w:t>
      </w:r>
      <w:bookmarkEnd w:id="623"/>
      <w:bookmarkEnd w:id="624"/>
      <w:bookmarkEnd w:id="625"/>
      <w:bookmarkEnd w:id="626"/>
      <w:bookmarkEnd w:id="627"/>
      <w:bookmarkEnd w:id="628"/>
      <w:bookmarkEnd w:id="629"/>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46251970"/>
      <w:r w:rsidRPr="00A20210">
        <w:t>8.</w:t>
      </w:r>
      <w:r w:rsidR="003F3A2D" w:rsidRPr="00A20210">
        <w:rPr>
          <w:noProof/>
        </w:rPr>
        <w:t>2.2</w:t>
      </w:r>
      <w:r w:rsidR="003F3A2D" w:rsidRPr="00A20210">
        <w:rPr>
          <w:noProof/>
        </w:rPr>
        <w:tab/>
        <w:t>Message too long</w:t>
      </w:r>
      <w:bookmarkEnd w:id="630"/>
      <w:bookmarkEnd w:id="631"/>
      <w:bookmarkEnd w:id="632"/>
      <w:bookmarkEnd w:id="633"/>
      <w:bookmarkEnd w:id="634"/>
      <w:bookmarkEnd w:id="635"/>
      <w:bookmarkEnd w:id="636"/>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46251971"/>
      <w:r w:rsidRPr="00A20210">
        <w:t>8.</w:t>
      </w:r>
      <w:r w:rsidR="003F3A2D" w:rsidRPr="00A20210">
        <w:t>3</w:t>
      </w:r>
      <w:r w:rsidR="003F3A2D" w:rsidRPr="00A20210">
        <w:tab/>
        <w:t>Unknown or unforeseen extended procedure transaction identity</w:t>
      </w:r>
      <w:bookmarkEnd w:id="637"/>
      <w:bookmarkEnd w:id="638"/>
      <w:bookmarkEnd w:id="639"/>
      <w:r w:rsidR="003F3A2D" w:rsidRPr="00A20210">
        <w:t xml:space="preserve"> (EPTI)</w:t>
      </w:r>
      <w:bookmarkEnd w:id="640"/>
      <w:bookmarkEnd w:id="641"/>
      <w:bookmarkEnd w:id="642"/>
      <w:bookmarkEnd w:id="643"/>
    </w:p>
    <w:p w14:paraId="5766163B" w14:textId="503D0B24" w:rsidR="003F3A2D" w:rsidRPr="00A20210"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46251972"/>
      <w:r w:rsidRPr="00A20210">
        <w:t>8.</w:t>
      </w:r>
      <w:r w:rsidR="003F3A2D" w:rsidRPr="00A20210">
        <w:t>3.1</w:t>
      </w:r>
      <w:r w:rsidR="003F3A2D" w:rsidRPr="00A20210">
        <w:tab/>
        <w:t>Extended procedure transaction identity</w:t>
      </w:r>
      <w:bookmarkEnd w:id="644"/>
      <w:bookmarkEnd w:id="645"/>
      <w:bookmarkEnd w:id="646"/>
      <w:r w:rsidR="003F3A2D" w:rsidRPr="00A20210">
        <w:t xml:space="preserve"> (EPTI)</w:t>
      </w:r>
      <w:bookmarkEnd w:id="647"/>
      <w:bookmarkEnd w:id="648"/>
      <w:bookmarkEnd w:id="649"/>
      <w:bookmarkEnd w:id="650"/>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46251973"/>
      <w:r w:rsidRPr="00A20210">
        <w:t>8.</w:t>
      </w:r>
      <w:r w:rsidR="003F3A2D" w:rsidRPr="00A20210">
        <w:t>4</w:t>
      </w:r>
      <w:r w:rsidR="003F3A2D" w:rsidRPr="00A20210">
        <w:tab/>
        <w:t>Unknown or unforeseen message type</w:t>
      </w:r>
      <w:bookmarkEnd w:id="651"/>
      <w:bookmarkEnd w:id="652"/>
      <w:bookmarkEnd w:id="653"/>
      <w:bookmarkEnd w:id="654"/>
      <w:bookmarkEnd w:id="655"/>
      <w:bookmarkEnd w:id="656"/>
      <w:bookmarkEnd w:id="657"/>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46251974"/>
      <w:r w:rsidRPr="00A20210">
        <w:t>8.</w:t>
      </w:r>
      <w:r w:rsidR="003F3A2D" w:rsidRPr="00A20210">
        <w:t>5</w:t>
      </w:r>
      <w:r w:rsidR="003F3A2D" w:rsidRPr="00A20210">
        <w:tab/>
        <w:t>Non-semantical mandatory information element errors</w:t>
      </w:r>
      <w:bookmarkEnd w:id="658"/>
      <w:bookmarkEnd w:id="659"/>
      <w:bookmarkEnd w:id="660"/>
      <w:bookmarkEnd w:id="661"/>
      <w:bookmarkEnd w:id="662"/>
      <w:bookmarkEnd w:id="663"/>
      <w:bookmarkEnd w:id="664"/>
    </w:p>
    <w:p w14:paraId="65B0C11E" w14:textId="00D0CD96" w:rsidR="003F3A2D" w:rsidRPr="00A20210"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46251975"/>
      <w:r w:rsidRPr="00A20210">
        <w:t>8.</w:t>
      </w:r>
      <w:r w:rsidR="003F3A2D" w:rsidRPr="00A20210">
        <w:t>5.1</w:t>
      </w:r>
      <w:r w:rsidR="003F3A2D" w:rsidRPr="00A20210">
        <w:tab/>
        <w:t>Common procedures</w:t>
      </w:r>
      <w:bookmarkEnd w:id="665"/>
      <w:bookmarkEnd w:id="666"/>
      <w:bookmarkEnd w:id="667"/>
      <w:bookmarkEnd w:id="668"/>
      <w:bookmarkEnd w:id="669"/>
      <w:bookmarkEnd w:id="670"/>
      <w:bookmarkEnd w:id="671"/>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46251976"/>
      <w:r w:rsidRPr="00A20210">
        <w:t>8.</w:t>
      </w:r>
      <w:r w:rsidR="003F3A2D" w:rsidRPr="00A20210">
        <w:t>6</w:t>
      </w:r>
      <w:r w:rsidR="003F3A2D" w:rsidRPr="00A20210">
        <w:tab/>
        <w:t>Unknown and unforeseen IEs in the non-imperative message part</w:t>
      </w:r>
      <w:bookmarkEnd w:id="672"/>
      <w:bookmarkEnd w:id="673"/>
      <w:bookmarkEnd w:id="674"/>
      <w:bookmarkEnd w:id="675"/>
      <w:bookmarkEnd w:id="676"/>
      <w:bookmarkEnd w:id="677"/>
      <w:bookmarkEnd w:id="678"/>
    </w:p>
    <w:p w14:paraId="554144FC" w14:textId="15F13050" w:rsidR="003F3A2D" w:rsidRPr="00A20210"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46251977"/>
      <w:r w:rsidRPr="00A20210">
        <w:t>8.</w:t>
      </w:r>
      <w:r w:rsidR="003F3A2D" w:rsidRPr="00A20210">
        <w:t>6.1</w:t>
      </w:r>
      <w:r w:rsidR="003F3A2D" w:rsidRPr="00A20210">
        <w:tab/>
        <w:t>IEIs unknown in the message</w:t>
      </w:r>
      <w:bookmarkEnd w:id="679"/>
      <w:bookmarkEnd w:id="680"/>
      <w:bookmarkEnd w:id="681"/>
      <w:bookmarkEnd w:id="682"/>
      <w:bookmarkEnd w:id="683"/>
      <w:bookmarkEnd w:id="684"/>
      <w:bookmarkEnd w:id="685"/>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46251978"/>
      <w:r w:rsidRPr="00A20210">
        <w:t>8.</w:t>
      </w:r>
      <w:r w:rsidR="003F3A2D" w:rsidRPr="00A20210">
        <w:t>6.2</w:t>
      </w:r>
      <w:r w:rsidR="003F3A2D" w:rsidRPr="00A20210">
        <w:tab/>
        <w:t>Out of sequence IEs</w:t>
      </w:r>
      <w:bookmarkEnd w:id="686"/>
      <w:bookmarkEnd w:id="687"/>
      <w:bookmarkEnd w:id="688"/>
      <w:bookmarkEnd w:id="689"/>
      <w:bookmarkEnd w:id="690"/>
      <w:bookmarkEnd w:id="691"/>
      <w:bookmarkEnd w:id="692"/>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46251979"/>
      <w:r w:rsidRPr="00A20210">
        <w:t>8.</w:t>
      </w:r>
      <w:r w:rsidR="003F3A2D" w:rsidRPr="00A20210">
        <w:t>6.3</w:t>
      </w:r>
      <w:r w:rsidR="003F3A2D" w:rsidRPr="00A20210">
        <w:tab/>
        <w:t>Repeated IEs</w:t>
      </w:r>
      <w:bookmarkEnd w:id="693"/>
      <w:bookmarkEnd w:id="694"/>
      <w:bookmarkEnd w:id="695"/>
      <w:bookmarkEnd w:id="696"/>
      <w:bookmarkEnd w:id="697"/>
      <w:bookmarkEnd w:id="698"/>
      <w:bookmarkEnd w:id="699"/>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46251980"/>
      <w:r w:rsidRPr="00A20210">
        <w:t>8.</w:t>
      </w:r>
      <w:r w:rsidR="003F3A2D" w:rsidRPr="00A20210">
        <w:t>7</w:t>
      </w:r>
      <w:r w:rsidR="003F3A2D" w:rsidRPr="00A20210">
        <w:tab/>
      </w:r>
      <w:bookmarkStart w:id="707" w:name="_Hlk42069224"/>
      <w:r w:rsidR="003F3A2D" w:rsidRPr="00A20210">
        <w:t>Non-imperative message part errors</w:t>
      </w:r>
      <w:bookmarkEnd w:id="700"/>
      <w:bookmarkEnd w:id="701"/>
      <w:bookmarkEnd w:id="702"/>
      <w:bookmarkEnd w:id="703"/>
      <w:bookmarkEnd w:id="704"/>
      <w:bookmarkEnd w:id="705"/>
      <w:bookmarkEnd w:id="706"/>
    </w:p>
    <w:p w14:paraId="7F6FFB9F" w14:textId="593963BF" w:rsidR="003F3A2D" w:rsidRPr="00A20210" w:rsidRDefault="00EE26FC" w:rsidP="00996A7E">
      <w:pPr>
        <w:pStyle w:val="Heading3"/>
      </w:pPr>
      <w:bookmarkStart w:id="708" w:name="_Toc42897464"/>
      <w:bookmarkStart w:id="709" w:name="_Toc43398979"/>
      <w:bookmarkStart w:id="710" w:name="_Toc51772058"/>
      <w:bookmarkStart w:id="711" w:name="_Toc146251981"/>
      <w:bookmarkEnd w:id="707"/>
      <w:r w:rsidRPr="00A20210">
        <w:t>8.</w:t>
      </w:r>
      <w:r w:rsidR="003F3A2D" w:rsidRPr="00A20210">
        <w:t>7.1</w:t>
      </w:r>
      <w:r w:rsidR="003F3A2D" w:rsidRPr="00A20210">
        <w:tab/>
        <w:t>General</w:t>
      </w:r>
      <w:bookmarkEnd w:id="708"/>
      <w:bookmarkEnd w:id="709"/>
      <w:bookmarkEnd w:id="710"/>
      <w:bookmarkEnd w:id="711"/>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46251982"/>
      <w:r w:rsidRPr="00A20210">
        <w:t>8.</w:t>
      </w:r>
      <w:r w:rsidR="003F3A2D" w:rsidRPr="00A20210">
        <w:t>7.2</w:t>
      </w:r>
      <w:r w:rsidR="003F3A2D" w:rsidRPr="00A20210">
        <w:tab/>
        <w:t>Syntactically incorrect optional IEs</w:t>
      </w:r>
      <w:bookmarkEnd w:id="712"/>
      <w:bookmarkEnd w:id="713"/>
      <w:bookmarkEnd w:id="714"/>
      <w:bookmarkEnd w:id="715"/>
      <w:bookmarkEnd w:id="716"/>
      <w:bookmarkEnd w:id="717"/>
      <w:bookmarkEnd w:id="718"/>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46251983"/>
      <w:r w:rsidRPr="00A20210">
        <w:t>8.</w:t>
      </w:r>
      <w:r w:rsidR="003F3A2D" w:rsidRPr="00A20210">
        <w:t>7.3</w:t>
      </w:r>
      <w:r w:rsidR="003F3A2D" w:rsidRPr="00A20210">
        <w:tab/>
        <w:t>Conditional IE errors</w:t>
      </w:r>
      <w:bookmarkEnd w:id="719"/>
      <w:bookmarkEnd w:id="720"/>
      <w:bookmarkEnd w:id="721"/>
      <w:bookmarkEnd w:id="722"/>
      <w:bookmarkEnd w:id="723"/>
      <w:bookmarkEnd w:id="724"/>
      <w:bookmarkEnd w:id="725"/>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46251984"/>
      <w:r w:rsidRPr="00A20210">
        <w:t>8.</w:t>
      </w:r>
      <w:r w:rsidR="003F3A2D" w:rsidRPr="00A20210">
        <w:t>8</w:t>
      </w:r>
      <w:r w:rsidR="003F3A2D" w:rsidRPr="00A20210">
        <w:tab/>
        <w:t>Messages with semantically incorrect contents</w:t>
      </w:r>
      <w:bookmarkEnd w:id="726"/>
      <w:bookmarkEnd w:id="727"/>
      <w:bookmarkEnd w:id="728"/>
      <w:bookmarkEnd w:id="729"/>
      <w:bookmarkEnd w:id="730"/>
      <w:bookmarkEnd w:id="731"/>
      <w:bookmarkEnd w:id="732"/>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33" w:name="_Toc42897468"/>
      <w:bookmarkStart w:id="734" w:name="_Toc43398983"/>
      <w:bookmarkStart w:id="735" w:name="_Toc51772062"/>
      <w:bookmarkStart w:id="736" w:name="historyclause"/>
      <w:bookmarkStart w:id="737" w:name="_Toc25085432"/>
      <w:bookmarkStart w:id="738" w:name="_Toc146251985"/>
      <w:r w:rsidR="00726BA8" w:rsidRPr="00A20210">
        <w:lastRenderedPageBreak/>
        <w:t>Annex A (informative):</w:t>
      </w:r>
      <w:r w:rsidR="00726BA8" w:rsidRPr="00A20210">
        <w:br/>
        <w:t>Registration templates</w:t>
      </w:r>
      <w:bookmarkEnd w:id="733"/>
      <w:bookmarkEnd w:id="734"/>
      <w:bookmarkEnd w:id="735"/>
      <w:bookmarkEnd w:id="738"/>
    </w:p>
    <w:p w14:paraId="7ADAD6F5" w14:textId="77777777" w:rsidR="00726BA8" w:rsidRPr="00A20210" w:rsidRDefault="00726BA8" w:rsidP="00726BA8">
      <w:pPr>
        <w:pStyle w:val="Heading1"/>
      </w:pPr>
      <w:bookmarkStart w:id="739" w:name="_Toc42897469"/>
      <w:bookmarkStart w:id="740" w:name="_Toc43398984"/>
      <w:bookmarkStart w:id="741" w:name="_Toc51772063"/>
      <w:bookmarkStart w:id="742" w:name="_Toc146251986"/>
      <w:r w:rsidRPr="00A20210">
        <w:t>A.1</w:t>
      </w:r>
      <w:r w:rsidRPr="00A20210">
        <w:tab/>
        <w:t>IEEE registration templates</w:t>
      </w:r>
      <w:bookmarkEnd w:id="739"/>
      <w:bookmarkEnd w:id="740"/>
      <w:bookmarkEnd w:id="741"/>
      <w:bookmarkEnd w:id="742"/>
    </w:p>
    <w:p w14:paraId="38756685" w14:textId="77777777" w:rsidR="00726BA8" w:rsidRPr="00A20210" w:rsidRDefault="00726BA8" w:rsidP="00726BA8">
      <w:pPr>
        <w:pStyle w:val="Heading2"/>
      </w:pPr>
      <w:bookmarkStart w:id="743" w:name="_Toc42897470"/>
      <w:bookmarkStart w:id="744" w:name="_Toc43398985"/>
      <w:bookmarkStart w:id="745" w:name="_Toc51772064"/>
      <w:bookmarkStart w:id="746" w:name="_Toc146251987"/>
      <w:r w:rsidRPr="00A20210">
        <w:t>A.1.1</w:t>
      </w:r>
      <w:r w:rsidRPr="00A20210">
        <w:tab/>
        <w:t>IEEE registration templates for ethertype values</w:t>
      </w:r>
      <w:bookmarkEnd w:id="743"/>
      <w:bookmarkEnd w:id="744"/>
      <w:bookmarkEnd w:id="745"/>
      <w:bookmarkEnd w:id="746"/>
    </w:p>
    <w:p w14:paraId="0AEADD5A" w14:textId="77777777" w:rsidR="00726BA8" w:rsidRPr="00A20210" w:rsidRDefault="00726BA8" w:rsidP="00726BA8">
      <w:pPr>
        <w:pStyle w:val="Heading3"/>
      </w:pPr>
      <w:bookmarkStart w:id="747" w:name="_Toc42897471"/>
      <w:bookmarkStart w:id="748" w:name="_Toc43398986"/>
      <w:bookmarkStart w:id="749" w:name="_Toc51772065"/>
      <w:bookmarkStart w:id="750" w:name="_Toc146251988"/>
      <w:r w:rsidRPr="00A20210">
        <w:t>A.1.1.1</w:t>
      </w:r>
      <w:r w:rsidRPr="00A20210">
        <w:tab/>
        <w:t xml:space="preserve">IEEE registration templates for ethertype value for 3GPP </w:t>
      </w:r>
      <w:r w:rsidRPr="00A20210">
        <w:rPr>
          <w:noProof/>
        </w:rPr>
        <w:t>IEEE MAC</w:t>
      </w:r>
      <w:r w:rsidRPr="00A20210">
        <w:t xml:space="preserve"> based protocol family</w:t>
      </w:r>
      <w:bookmarkEnd w:id="747"/>
      <w:bookmarkEnd w:id="748"/>
      <w:bookmarkEnd w:id="749"/>
      <w:bookmarkEnd w:id="750"/>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0000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51" w:name="_Toc42897472"/>
      <w:bookmarkStart w:id="752" w:name="_Toc43398987"/>
      <w:bookmarkStart w:id="753" w:name="_Toc51772066"/>
      <w:bookmarkStart w:id="754" w:name="_Toc146251989"/>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736"/>
      <w:bookmarkEnd w:id="737"/>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00000"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00000"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0000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0000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0000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0000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0000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0000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0000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A20210" w:rsidRDefault="00CE761C" w:rsidP="00CE761C">
            <w:pPr>
              <w:pStyle w:val="TAC"/>
              <w:jc w:val="left"/>
              <w:rPr>
                <w:rFonts w:cs="Arial"/>
                <w:sz w:val="16"/>
                <w:szCs w:val="16"/>
              </w:rPr>
            </w:pPr>
            <w:r w:rsidRPr="00A20210">
              <w:rPr>
                <w:rFonts w:cs="Arial"/>
                <w:sz w:val="16"/>
                <w:szCs w:val="16"/>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0000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0000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0000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0000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0D71" w14:textId="77777777" w:rsidR="008754A2" w:rsidRDefault="008754A2">
      <w:r>
        <w:separator/>
      </w:r>
    </w:p>
  </w:endnote>
  <w:endnote w:type="continuationSeparator" w:id="0">
    <w:p w14:paraId="206FCB05" w14:textId="77777777" w:rsidR="008754A2" w:rsidRDefault="0087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0CF8" w14:textId="77777777" w:rsidR="008754A2" w:rsidRDefault="008754A2">
      <w:r>
        <w:separator/>
      </w:r>
    </w:p>
  </w:footnote>
  <w:footnote w:type="continuationSeparator" w:id="0">
    <w:p w14:paraId="135DFADB" w14:textId="77777777" w:rsidR="008754A2" w:rsidRDefault="0087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71F9B4E"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936">
      <w:rPr>
        <w:rFonts w:ascii="Arial" w:hAnsi="Arial" w:cs="Arial"/>
        <w:b/>
        <w:noProof/>
        <w:sz w:val="18"/>
        <w:szCs w:val="18"/>
      </w:rPr>
      <w:t>3GPP TS 24.193 V18.3.0 (2023-09)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380ECAB"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936">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902B5"/>
    <w:rsid w:val="000926D4"/>
    <w:rsid w:val="000956AB"/>
    <w:rsid w:val="00096260"/>
    <w:rsid w:val="00097B09"/>
    <w:rsid w:val="000A5B27"/>
    <w:rsid w:val="000B11E1"/>
    <w:rsid w:val="000B1FA4"/>
    <w:rsid w:val="000B22AB"/>
    <w:rsid w:val="000C3587"/>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10066C"/>
    <w:rsid w:val="00102E9F"/>
    <w:rsid w:val="00103C19"/>
    <w:rsid w:val="001041B0"/>
    <w:rsid w:val="001122DD"/>
    <w:rsid w:val="00113163"/>
    <w:rsid w:val="0011610E"/>
    <w:rsid w:val="00116E2C"/>
    <w:rsid w:val="0012015E"/>
    <w:rsid w:val="00121D94"/>
    <w:rsid w:val="0012227E"/>
    <w:rsid w:val="00122AA4"/>
    <w:rsid w:val="0012414A"/>
    <w:rsid w:val="001307FD"/>
    <w:rsid w:val="00130B36"/>
    <w:rsid w:val="0013228A"/>
    <w:rsid w:val="001328A3"/>
    <w:rsid w:val="00134ADF"/>
    <w:rsid w:val="00136D30"/>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6754"/>
    <w:rsid w:val="001F001B"/>
    <w:rsid w:val="001F168B"/>
    <w:rsid w:val="001F3F21"/>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6CC7"/>
    <w:rsid w:val="002876F9"/>
    <w:rsid w:val="002877B3"/>
    <w:rsid w:val="00292909"/>
    <w:rsid w:val="00293BF8"/>
    <w:rsid w:val="00297B63"/>
    <w:rsid w:val="002A3381"/>
    <w:rsid w:val="002A7685"/>
    <w:rsid w:val="002B3341"/>
    <w:rsid w:val="002C177B"/>
    <w:rsid w:val="002C29FB"/>
    <w:rsid w:val="002C2A1E"/>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008"/>
    <w:rsid w:val="003F0FF0"/>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29DF"/>
    <w:rsid w:val="00443C7D"/>
    <w:rsid w:val="00447BC4"/>
    <w:rsid w:val="00452939"/>
    <w:rsid w:val="00453796"/>
    <w:rsid w:val="004617F3"/>
    <w:rsid w:val="00461BC6"/>
    <w:rsid w:val="0046267E"/>
    <w:rsid w:val="00463830"/>
    <w:rsid w:val="00463F51"/>
    <w:rsid w:val="004651D4"/>
    <w:rsid w:val="004657FB"/>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D051F"/>
    <w:rsid w:val="004D3578"/>
    <w:rsid w:val="004E059A"/>
    <w:rsid w:val="004E1413"/>
    <w:rsid w:val="004E213A"/>
    <w:rsid w:val="004E46DC"/>
    <w:rsid w:val="004E5EA5"/>
    <w:rsid w:val="004E601B"/>
    <w:rsid w:val="004E6078"/>
    <w:rsid w:val="004E73FF"/>
    <w:rsid w:val="004F04D5"/>
    <w:rsid w:val="004F4C62"/>
    <w:rsid w:val="004F4D6C"/>
    <w:rsid w:val="004F56D2"/>
    <w:rsid w:val="005016EA"/>
    <w:rsid w:val="005017F4"/>
    <w:rsid w:val="00501CE2"/>
    <w:rsid w:val="00503230"/>
    <w:rsid w:val="0051031C"/>
    <w:rsid w:val="00512C9A"/>
    <w:rsid w:val="00520BA8"/>
    <w:rsid w:val="0052160A"/>
    <w:rsid w:val="005256A5"/>
    <w:rsid w:val="0053074C"/>
    <w:rsid w:val="00533C4D"/>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87"/>
    <w:rsid w:val="00565148"/>
    <w:rsid w:val="00565244"/>
    <w:rsid w:val="00565614"/>
    <w:rsid w:val="00567AFD"/>
    <w:rsid w:val="0057015C"/>
    <w:rsid w:val="0057030B"/>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65EF"/>
    <w:rsid w:val="006779D5"/>
    <w:rsid w:val="00677C79"/>
    <w:rsid w:val="006813FE"/>
    <w:rsid w:val="00682454"/>
    <w:rsid w:val="00682858"/>
    <w:rsid w:val="00684E9F"/>
    <w:rsid w:val="0068799F"/>
    <w:rsid w:val="00690868"/>
    <w:rsid w:val="00692339"/>
    <w:rsid w:val="006947F8"/>
    <w:rsid w:val="00694834"/>
    <w:rsid w:val="006953F5"/>
    <w:rsid w:val="00695514"/>
    <w:rsid w:val="00697635"/>
    <w:rsid w:val="0069777B"/>
    <w:rsid w:val="006A1B24"/>
    <w:rsid w:val="006A1E3C"/>
    <w:rsid w:val="006A706E"/>
    <w:rsid w:val="006A7FF1"/>
    <w:rsid w:val="006B6477"/>
    <w:rsid w:val="006C04DE"/>
    <w:rsid w:val="006C36BA"/>
    <w:rsid w:val="006C6844"/>
    <w:rsid w:val="006C7528"/>
    <w:rsid w:val="006C7992"/>
    <w:rsid w:val="006D1242"/>
    <w:rsid w:val="006D6442"/>
    <w:rsid w:val="006E17FF"/>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2FA7"/>
    <w:rsid w:val="0075561F"/>
    <w:rsid w:val="007557C1"/>
    <w:rsid w:val="00757197"/>
    <w:rsid w:val="007573D7"/>
    <w:rsid w:val="0076537B"/>
    <w:rsid w:val="00765540"/>
    <w:rsid w:val="00765C12"/>
    <w:rsid w:val="00766680"/>
    <w:rsid w:val="00766A3C"/>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6061"/>
    <w:rsid w:val="007E617B"/>
    <w:rsid w:val="007E61EF"/>
    <w:rsid w:val="007F039F"/>
    <w:rsid w:val="007F3445"/>
    <w:rsid w:val="007F6E8C"/>
    <w:rsid w:val="007F7B19"/>
    <w:rsid w:val="008028A4"/>
    <w:rsid w:val="0080486C"/>
    <w:rsid w:val="0080650E"/>
    <w:rsid w:val="00811C80"/>
    <w:rsid w:val="00814C9F"/>
    <w:rsid w:val="00815870"/>
    <w:rsid w:val="00821932"/>
    <w:rsid w:val="00821F7C"/>
    <w:rsid w:val="00824789"/>
    <w:rsid w:val="00826896"/>
    <w:rsid w:val="0083134D"/>
    <w:rsid w:val="00831451"/>
    <w:rsid w:val="0083186B"/>
    <w:rsid w:val="00831C08"/>
    <w:rsid w:val="00843093"/>
    <w:rsid w:val="00844207"/>
    <w:rsid w:val="00845856"/>
    <w:rsid w:val="008458CB"/>
    <w:rsid w:val="008512ED"/>
    <w:rsid w:val="00851D3E"/>
    <w:rsid w:val="0085333D"/>
    <w:rsid w:val="0085421D"/>
    <w:rsid w:val="008564CD"/>
    <w:rsid w:val="00864937"/>
    <w:rsid w:val="00864E93"/>
    <w:rsid w:val="00866603"/>
    <w:rsid w:val="00870402"/>
    <w:rsid w:val="008705E7"/>
    <w:rsid w:val="00872192"/>
    <w:rsid w:val="00872703"/>
    <w:rsid w:val="008754A2"/>
    <w:rsid w:val="00875689"/>
    <w:rsid w:val="008757C0"/>
    <w:rsid w:val="008768CA"/>
    <w:rsid w:val="00876C4C"/>
    <w:rsid w:val="00891E72"/>
    <w:rsid w:val="00895454"/>
    <w:rsid w:val="00895710"/>
    <w:rsid w:val="008A3B95"/>
    <w:rsid w:val="008A45CD"/>
    <w:rsid w:val="008A4FF1"/>
    <w:rsid w:val="008A5070"/>
    <w:rsid w:val="008B222E"/>
    <w:rsid w:val="008B2A1D"/>
    <w:rsid w:val="008B362E"/>
    <w:rsid w:val="008B5E89"/>
    <w:rsid w:val="008B6196"/>
    <w:rsid w:val="008B6223"/>
    <w:rsid w:val="008B7215"/>
    <w:rsid w:val="008B7CED"/>
    <w:rsid w:val="008C21AE"/>
    <w:rsid w:val="008C2C0E"/>
    <w:rsid w:val="008C3C58"/>
    <w:rsid w:val="008C4976"/>
    <w:rsid w:val="008C4CBF"/>
    <w:rsid w:val="008C5267"/>
    <w:rsid w:val="008C7D88"/>
    <w:rsid w:val="008D2619"/>
    <w:rsid w:val="008D54D8"/>
    <w:rsid w:val="008E1461"/>
    <w:rsid w:val="008E3496"/>
    <w:rsid w:val="008E414F"/>
    <w:rsid w:val="008E5C33"/>
    <w:rsid w:val="008E7F9B"/>
    <w:rsid w:val="008E7FCC"/>
    <w:rsid w:val="008F087F"/>
    <w:rsid w:val="008F0C97"/>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4936"/>
    <w:rsid w:val="00924BD1"/>
    <w:rsid w:val="00924F63"/>
    <w:rsid w:val="0092656F"/>
    <w:rsid w:val="00927B76"/>
    <w:rsid w:val="00930F00"/>
    <w:rsid w:val="009322B3"/>
    <w:rsid w:val="009334AA"/>
    <w:rsid w:val="00934EFD"/>
    <w:rsid w:val="00937B3E"/>
    <w:rsid w:val="009414B6"/>
    <w:rsid w:val="009415A2"/>
    <w:rsid w:val="00941634"/>
    <w:rsid w:val="00942EC2"/>
    <w:rsid w:val="009462AC"/>
    <w:rsid w:val="00946492"/>
    <w:rsid w:val="0094720A"/>
    <w:rsid w:val="0094750E"/>
    <w:rsid w:val="00953EBB"/>
    <w:rsid w:val="00953ED7"/>
    <w:rsid w:val="0095406C"/>
    <w:rsid w:val="00956117"/>
    <w:rsid w:val="00957176"/>
    <w:rsid w:val="00957476"/>
    <w:rsid w:val="00957901"/>
    <w:rsid w:val="00960471"/>
    <w:rsid w:val="009633A0"/>
    <w:rsid w:val="00964998"/>
    <w:rsid w:val="009655DF"/>
    <w:rsid w:val="00965A94"/>
    <w:rsid w:val="00965A96"/>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2185"/>
    <w:rsid w:val="009B3066"/>
    <w:rsid w:val="009C02B0"/>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F01BD"/>
    <w:rsid w:val="009F37B7"/>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77AA"/>
    <w:rsid w:val="00B00E1E"/>
    <w:rsid w:val="00B01BDD"/>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4FAD"/>
    <w:rsid w:val="00B36AAF"/>
    <w:rsid w:val="00B37721"/>
    <w:rsid w:val="00B405BF"/>
    <w:rsid w:val="00B40615"/>
    <w:rsid w:val="00B416FD"/>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5D51"/>
    <w:rsid w:val="00C27C17"/>
    <w:rsid w:val="00C33079"/>
    <w:rsid w:val="00C33372"/>
    <w:rsid w:val="00C35BF8"/>
    <w:rsid w:val="00C360AC"/>
    <w:rsid w:val="00C3634D"/>
    <w:rsid w:val="00C37997"/>
    <w:rsid w:val="00C41A58"/>
    <w:rsid w:val="00C41B89"/>
    <w:rsid w:val="00C428FA"/>
    <w:rsid w:val="00C4313E"/>
    <w:rsid w:val="00C4435F"/>
    <w:rsid w:val="00C450E7"/>
    <w:rsid w:val="00C45231"/>
    <w:rsid w:val="00C458E4"/>
    <w:rsid w:val="00C45D90"/>
    <w:rsid w:val="00C46CB4"/>
    <w:rsid w:val="00C508E9"/>
    <w:rsid w:val="00C54DF3"/>
    <w:rsid w:val="00C54FA8"/>
    <w:rsid w:val="00C601AC"/>
    <w:rsid w:val="00C636BE"/>
    <w:rsid w:val="00C6589E"/>
    <w:rsid w:val="00C66B59"/>
    <w:rsid w:val="00C67C48"/>
    <w:rsid w:val="00C67C9E"/>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505"/>
    <w:rsid w:val="00CD169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111F9"/>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7E00"/>
    <w:rsid w:val="00D9134D"/>
    <w:rsid w:val="00D9773A"/>
    <w:rsid w:val="00DA0CA1"/>
    <w:rsid w:val="00DA4058"/>
    <w:rsid w:val="00DA7A03"/>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62CD"/>
    <w:rsid w:val="00DF6556"/>
    <w:rsid w:val="00DF6A71"/>
    <w:rsid w:val="00DF7AF9"/>
    <w:rsid w:val="00E01A42"/>
    <w:rsid w:val="00E02565"/>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41DD"/>
    <w:rsid w:val="00E602E5"/>
    <w:rsid w:val="00E602E7"/>
    <w:rsid w:val="00E654F6"/>
    <w:rsid w:val="00E66A03"/>
    <w:rsid w:val="00E671C7"/>
    <w:rsid w:val="00E73DDF"/>
    <w:rsid w:val="00E77645"/>
    <w:rsid w:val="00E812BA"/>
    <w:rsid w:val="00E87F93"/>
    <w:rsid w:val="00E9146B"/>
    <w:rsid w:val="00E9360C"/>
    <w:rsid w:val="00E953DF"/>
    <w:rsid w:val="00E965BC"/>
    <w:rsid w:val="00EA1E82"/>
    <w:rsid w:val="00EA517C"/>
    <w:rsid w:val="00EA5CF2"/>
    <w:rsid w:val="00EA60CC"/>
    <w:rsid w:val="00EA66EF"/>
    <w:rsid w:val="00EB0280"/>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52B8"/>
    <w:rsid w:val="00F358F3"/>
    <w:rsid w:val="00F35933"/>
    <w:rsid w:val="00F36B2F"/>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99</Pages>
  <Words>37325</Words>
  <Characters>212754</Characters>
  <Application>Microsoft Office Word</Application>
  <DocSecurity>0</DocSecurity>
  <Lines>1772</Lines>
  <Paragraphs>499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249580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Edit</cp:lastModifiedBy>
  <cp:revision>2</cp:revision>
  <dcterms:created xsi:type="dcterms:W3CDTF">2023-09-22T03:09:00Z</dcterms:created>
  <dcterms:modified xsi:type="dcterms:W3CDTF">2023-09-22T03:09:00Z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