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142DD2AA"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rsidR="00417F69">
              <w:t>7</w:t>
            </w:r>
            <w:r w:rsidRPr="00B63935">
              <w:t>.</w:t>
            </w:r>
            <w:r w:rsidR="00EC58F9">
              <w:t>0</w:t>
            </w:r>
            <w:r w:rsidRPr="00B63935">
              <w:t xml:space="preserve"> </w:t>
            </w:r>
            <w:r w:rsidRPr="00B63935">
              <w:rPr>
                <w:sz w:val="32"/>
              </w:rPr>
              <w:t>(202</w:t>
            </w:r>
            <w:r>
              <w:rPr>
                <w:sz w:val="32"/>
              </w:rPr>
              <w:t>2</w:t>
            </w:r>
            <w:r w:rsidRPr="00B63935">
              <w:rPr>
                <w:sz w:val="32"/>
              </w:rPr>
              <w:t>-</w:t>
            </w:r>
            <w:r w:rsidR="00417F69">
              <w:rPr>
                <w:sz w:val="32"/>
              </w:rPr>
              <w:t>12</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650 Route des Lucioles - Sophia Antipolis</w:t>
            </w:r>
          </w:p>
          <w:p w14:paraId="3307D632"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099A86EF" w14:textId="3DD9478B" w:rsidR="00E71D66"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E71D66">
        <w:rPr>
          <w:noProof/>
        </w:rPr>
        <w:t>Foreword</w:t>
      </w:r>
      <w:r w:rsidR="00E71D66">
        <w:rPr>
          <w:noProof/>
        </w:rPr>
        <w:tab/>
      </w:r>
      <w:r w:rsidR="00E71D66">
        <w:rPr>
          <w:noProof/>
        </w:rPr>
        <w:fldChar w:fldCharType="begin" w:fldLock="1"/>
      </w:r>
      <w:r w:rsidR="00E71D66">
        <w:rPr>
          <w:noProof/>
        </w:rPr>
        <w:instrText xml:space="preserve"> PAGEREF _Toc123566744 \h </w:instrText>
      </w:r>
      <w:r w:rsidR="00E71D66">
        <w:rPr>
          <w:noProof/>
        </w:rPr>
      </w:r>
      <w:r w:rsidR="00E71D66">
        <w:rPr>
          <w:noProof/>
        </w:rPr>
        <w:fldChar w:fldCharType="separate"/>
      </w:r>
      <w:r w:rsidR="00E71D66">
        <w:rPr>
          <w:noProof/>
        </w:rPr>
        <w:t>7</w:t>
      </w:r>
      <w:r w:rsidR="00E71D66">
        <w:rPr>
          <w:noProof/>
        </w:rPr>
        <w:fldChar w:fldCharType="end"/>
      </w:r>
    </w:p>
    <w:p w14:paraId="083744D0" w14:textId="39148871" w:rsidR="00E71D66" w:rsidRDefault="00E71D6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_Toc123566745 \h </w:instrText>
      </w:r>
      <w:r>
        <w:rPr>
          <w:noProof/>
        </w:rPr>
      </w:r>
      <w:r>
        <w:rPr>
          <w:noProof/>
        </w:rPr>
        <w:fldChar w:fldCharType="separate"/>
      </w:r>
      <w:r>
        <w:rPr>
          <w:noProof/>
        </w:rPr>
        <w:t>9</w:t>
      </w:r>
      <w:r>
        <w:rPr>
          <w:noProof/>
        </w:rPr>
        <w:fldChar w:fldCharType="end"/>
      </w:r>
    </w:p>
    <w:p w14:paraId="4B5785B3" w14:textId="72950C12" w:rsidR="00E71D66" w:rsidRDefault="00E71D6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_Toc123566746 \h </w:instrText>
      </w:r>
      <w:r>
        <w:rPr>
          <w:noProof/>
        </w:rPr>
      </w:r>
      <w:r>
        <w:rPr>
          <w:noProof/>
        </w:rPr>
        <w:fldChar w:fldCharType="separate"/>
      </w:r>
      <w:r>
        <w:rPr>
          <w:noProof/>
        </w:rPr>
        <w:t>9</w:t>
      </w:r>
      <w:r>
        <w:rPr>
          <w:noProof/>
        </w:rPr>
        <w:fldChar w:fldCharType="end"/>
      </w:r>
    </w:p>
    <w:p w14:paraId="77B10F52" w14:textId="54D0F9EE" w:rsidR="00E71D66" w:rsidRDefault="00E71D6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_Toc123566747 \h </w:instrText>
      </w:r>
      <w:r>
        <w:rPr>
          <w:noProof/>
        </w:rPr>
      </w:r>
      <w:r>
        <w:rPr>
          <w:noProof/>
        </w:rPr>
        <w:fldChar w:fldCharType="separate"/>
      </w:r>
      <w:r>
        <w:rPr>
          <w:noProof/>
        </w:rPr>
        <w:t>10</w:t>
      </w:r>
      <w:r>
        <w:rPr>
          <w:noProof/>
        </w:rPr>
        <w:fldChar w:fldCharType="end"/>
      </w:r>
    </w:p>
    <w:p w14:paraId="5EA5C130" w14:textId="629C09BC" w:rsidR="00E71D66" w:rsidRDefault="00E71D6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_Toc123566748 \h </w:instrText>
      </w:r>
      <w:r>
        <w:rPr>
          <w:noProof/>
        </w:rPr>
      </w:r>
      <w:r>
        <w:rPr>
          <w:noProof/>
        </w:rPr>
        <w:fldChar w:fldCharType="separate"/>
      </w:r>
      <w:r>
        <w:rPr>
          <w:noProof/>
        </w:rPr>
        <w:t>10</w:t>
      </w:r>
      <w:r>
        <w:rPr>
          <w:noProof/>
        </w:rPr>
        <w:fldChar w:fldCharType="end"/>
      </w:r>
    </w:p>
    <w:p w14:paraId="17F126C8" w14:textId="5AB38D59" w:rsidR="00E71D66" w:rsidRDefault="00E71D6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_Toc123566749 \h </w:instrText>
      </w:r>
      <w:r>
        <w:rPr>
          <w:noProof/>
        </w:rPr>
      </w:r>
      <w:r>
        <w:rPr>
          <w:noProof/>
        </w:rPr>
        <w:fldChar w:fldCharType="separate"/>
      </w:r>
      <w:r>
        <w:rPr>
          <w:noProof/>
        </w:rPr>
        <w:t>10</w:t>
      </w:r>
      <w:r>
        <w:rPr>
          <w:noProof/>
        </w:rPr>
        <w:fldChar w:fldCharType="end"/>
      </w:r>
    </w:p>
    <w:p w14:paraId="1969800E" w14:textId="21D9C64D" w:rsidR="00E71D66" w:rsidRDefault="00E71D6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_Toc123566750 \h </w:instrText>
      </w:r>
      <w:r>
        <w:rPr>
          <w:noProof/>
        </w:rPr>
      </w:r>
      <w:r>
        <w:rPr>
          <w:noProof/>
        </w:rPr>
        <w:fldChar w:fldCharType="separate"/>
      </w:r>
      <w:r>
        <w:rPr>
          <w:noProof/>
        </w:rPr>
        <w:t>10</w:t>
      </w:r>
      <w:r>
        <w:rPr>
          <w:noProof/>
        </w:rPr>
        <w:fldChar w:fldCharType="end"/>
      </w:r>
    </w:p>
    <w:p w14:paraId="7F6251CE" w14:textId="6F5A457F" w:rsidR="00E71D66" w:rsidRDefault="00E71D66">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_Toc123566751 \h </w:instrText>
      </w:r>
      <w:r>
        <w:rPr>
          <w:noProof/>
        </w:rPr>
      </w:r>
      <w:r>
        <w:rPr>
          <w:noProof/>
        </w:rPr>
        <w:fldChar w:fldCharType="separate"/>
      </w:r>
      <w:r>
        <w:rPr>
          <w:noProof/>
        </w:rPr>
        <w:t>10</w:t>
      </w:r>
      <w:r>
        <w:rPr>
          <w:noProof/>
        </w:rPr>
        <w:fldChar w:fldCharType="end"/>
      </w:r>
    </w:p>
    <w:p w14:paraId="79E938EE" w14:textId="2E2D2DB9" w:rsidR="00E71D66" w:rsidRDefault="00E71D6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_Toc123566752 \h </w:instrText>
      </w:r>
      <w:r>
        <w:rPr>
          <w:noProof/>
        </w:rPr>
      </w:r>
      <w:r>
        <w:rPr>
          <w:noProof/>
        </w:rPr>
        <w:fldChar w:fldCharType="separate"/>
      </w:r>
      <w:r>
        <w:rPr>
          <w:noProof/>
        </w:rPr>
        <w:t>11</w:t>
      </w:r>
      <w:r>
        <w:rPr>
          <w:noProof/>
        </w:rPr>
        <w:fldChar w:fldCharType="end"/>
      </w:r>
    </w:p>
    <w:p w14:paraId="0339EE49" w14:textId="7C4C7C0C" w:rsidR="00E71D66" w:rsidRDefault="00E71D66">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_Toc123566753 \h </w:instrText>
      </w:r>
      <w:r>
        <w:rPr>
          <w:noProof/>
        </w:rPr>
      </w:r>
      <w:r>
        <w:rPr>
          <w:noProof/>
        </w:rPr>
        <w:fldChar w:fldCharType="separate"/>
      </w:r>
      <w:r>
        <w:rPr>
          <w:noProof/>
        </w:rPr>
        <w:t>11</w:t>
      </w:r>
      <w:r>
        <w:rPr>
          <w:noProof/>
        </w:rPr>
        <w:fldChar w:fldCharType="end"/>
      </w:r>
    </w:p>
    <w:p w14:paraId="607728AE" w14:textId="696DB594" w:rsidR="00E71D66" w:rsidRDefault="00E71D66">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_Toc123566754 \h </w:instrText>
      </w:r>
      <w:r>
        <w:rPr>
          <w:noProof/>
        </w:rPr>
      </w:r>
      <w:r>
        <w:rPr>
          <w:noProof/>
        </w:rPr>
        <w:fldChar w:fldCharType="separate"/>
      </w:r>
      <w:r>
        <w:rPr>
          <w:noProof/>
        </w:rPr>
        <w:t>11</w:t>
      </w:r>
      <w:r>
        <w:rPr>
          <w:noProof/>
        </w:rPr>
        <w:fldChar w:fldCharType="end"/>
      </w:r>
    </w:p>
    <w:p w14:paraId="566083F6" w14:textId="478BA773" w:rsidR="00E71D66" w:rsidRDefault="00E71D66">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_Toc123566755 \h </w:instrText>
      </w:r>
      <w:r>
        <w:rPr>
          <w:noProof/>
        </w:rPr>
      </w:r>
      <w:r>
        <w:rPr>
          <w:noProof/>
        </w:rPr>
        <w:fldChar w:fldCharType="separate"/>
      </w:r>
      <w:r>
        <w:rPr>
          <w:noProof/>
        </w:rPr>
        <w:t>12</w:t>
      </w:r>
      <w:r>
        <w:rPr>
          <w:noProof/>
        </w:rPr>
        <w:fldChar w:fldCharType="end"/>
      </w:r>
    </w:p>
    <w:p w14:paraId="4FB362A9" w14:textId="79258D26" w:rsidR="00E71D66" w:rsidRDefault="00E71D66">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_Toc123566756 \h </w:instrText>
      </w:r>
      <w:r>
        <w:rPr>
          <w:noProof/>
        </w:rPr>
      </w:r>
      <w:r>
        <w:rPr>
          <w:noProof/>
        </w:rPr>
        <w:fldChar w:fldCharType="separate"/>
      </w:r>
      <w:r>
        <w:rPr>
          <w:noProof/>
        </w:rPr>
        <w:t>12</w:t>
      </w:r>
      <w:r>
        <w:rPr>
          <w:noProof/>
        </w:rPr>
        <w:fldChar w:fldCharType="end"/>
      </w:r>
    </w:p>
    <w:p w14:paraId="2FDCD59F" w14:textId="3927FD3B"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4.7</w:t>
      </w:r>
      <w:r>
        <w:rPr>
          <w:rFonts w:asciiTheme="minorHAnsi" w:eastAsiaTheme="minorEastAsia" w:hAnsiTheme="minorHAnsi" w:cstheme="minorBidi"/>
          <w:noProof/>
          <w:sz w:val="22"/>
          <w:szCs w:val="22"/>
          <w:lang w:eastAsia="en-GB"/>
        </w:rPr>
        <w:tab/>
      </w:r>
      <w:r w:rsidRPr="00E87B6C">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_Toc123566757 \h </w:instrText>
      </w:r>
      <w:r>
        <w:rPr>
          <w:noProof/>
        </w:rPr>
      </w:r>
      <w:r>
        <w:rPr>
          <w:noProof/>
        </w:rPr>
        <w:fldChar w:fldCharType="separate"/>
      </w:r>
      <w:r>
        <w:rPr>
          <w:noProof/>
        </w:rPr>
        <w:t>13</w:t>
      </w:r>
      <w:r>
        <w:rPr>
          <w:noProof/>
        </w:rPr>
        <w:fldChar w:fldCharType="end"/>
      </w:r>
    </w:p>
    <w:p w14:paraId="45FC01A3" w14:textId="5675010E" w:rsidR="00E71D66" w:rsidRDefault="00E71D6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_Toc123566758 \h </w:instrText>
      </w:r>
      <w:r>
        <w:rPr>
          <w:noProof/>
        </w:rPr>
      </w:r>
      <w:r>
        <w:rPr>
          <w:noProof/>
        </w:rPr>
        <w:fldChar w:fldCharType="separate"/>
      </w:r>
      <w:r>
        <w:rPr>
          <w:noProof/>
        </w:rPr>
        <w:t>14</w:t>
      </w:r>
      <w:r>
        <w:rPr>
          <w:noProof/>
        </w:rPr>
        <w:fldChar w:fldCharType="end"/>
      </w:r>
    </w:p>
    <w:p w14:paraId="6FD7B1FD" w14:textId="2E706403" w:rsidR="00E71D66" w:rsidRDefault="00E71D6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_Toc123566759 \h </w:instrText>
      </w:r>
      <w:r>
        <w:rPr>
          <w:noProof/>
        </w:rPr>
      </w:r>
      <w:r>
        <w:rPr>
          <w:noProof/>
        </w:rPr>
        <w:fldChar w:fldCharType="separate"/>
      </w:r>
      <w:r>
        <w:rPr>
          <w:noProof/>
        </w:rPr>
        <w:t>14</w:t>
      </w:r>
      <w:r>
        <w:rPr>
          <w:noProof/>
        </w:rPr>
        <w:fldChar w:fldCharType="end"/>
      </w:r>
    </w:p>
    <w:p w14:paraId="40D426B4" w14:textId="0BD681EB" w:rsidR="00E71D66" w:rsidRDefault="00E71D6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_Toc123566760 \h </w:instrText>
      </w:r>
      <w:r>
        <w:rPr>
          <w:noProof/>
        </w:rPr>
      </w:r>
      <w:r>
        <w:rPr>
          <w:noProof/>
        </w:rPr>
        <w:fldChar w:fldCharType="separate"/>
      </w:r>
      <w:r>
        <w:rPr>
          <w:noProof/>
        </w:rPr>
        <w:t>14</w:t>
      </w:r>
      <w:r>
        <w:rPr>
          <w:noProof/>
        </w:rPr>
        <w:fldChar w:fldCharType="end"/>
      </w:r>
    </w:p>
    <w:p w14:paraId="25DDA188" w14:textId="600D8D07" w:rsidR="00E71D66" w:rsidRDefault="00E71D66">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_Toc123566761 \h </w:instrText>
      </w:r>
      <w:r>
        <w:rPr>
          <w:noProof/>
        </w:rPr>
      </w:r>
      <w:r>
        <w:rPr>
          <w:noProof/>
        </w:rPr>
        <w:fldChar w:fldCharType="separate"/>
      </w:r>
      <w:r>
        <w:rPr>
          <w:noProof/>
        </w:rPr>
        <w:t>14</w:t>
      </w:r>
      <w:r>
        <w:rPr>
          <w:noProof/>
        </w:rPr>
        <w:fldChar w:fldCharType="end"/>
      </w:r>
    </w:p>
    <w:p w14:paraId="428AA597" w14:textId="3361D095" w:rsidR="00E71D66" w:rsidRDefault="00E71D66">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_Toc123566762 \h </w:instrText>
      </w:r>
      <w:r>
        <w:rPr>
          <w:noProof/>
        </w:rPr>
      </w:r>
      <w:r>
        <w:rPr>
          <w:noProof/>
        </w:rPr>
        <w:fldChar w:fldCharType="separate"/>
      </w:r>
      <w:r>
        <w:rPr>
          <w:noProof/>
        </w:rPr>
        <w:t>15</w:t>
      </w:r>
      <w:r>
        <w:rPr>
          <w:noProof/>
        </w:rPr>
        <w:fldChar w:fldCharType="end"/>
      </w:r>
    </w:p>
    <w:p w14:paraId="5BFF5AC2" w14:textId="5A38B0B6" w:rsidR="00E71D66" w:rsidRDefault="00E71D66">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_Toc123566763 \h </w:instrText>
      </w:r>
      <w:r>
        <w:rPr>
          <w:noProof/>
        </w:rPr>
      </w:r>
      <w:r>
        <w:rPr>
          <w:noProof/>
        </w:rPr>
        <w:fldChar w:fldCharType="separate"/>
      </w:r>
      <w:r>
        <w:rPr>
          <w:noProof/>
        </w:rPr>
        <w:t>16</w:t>
      </w:r>
      <w:r>
        <w:rPr>
          <w:noProof/>
        </w:rPr>
        <w:fldChar w:fldCharType="end"/>
      </w:r>
    </w:p>
    <w:p w14:paraId="6E49BA90" w14:textId="7B9346B3" w:rsidR="00E71D66" w:rsidRDefault="00E71D66">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_Toc123566764 \h </w:instrText>
      </w:r>
      <w:r>
        <w:rPr>
          <w:noProof/>
        </w:rPr>
      </w:r>
      <w:r>
        <w:rPr>
          <w:noProof/>
        </w:rPr>
        <w:fldChar w:fldCharType="separate"/>
      </w:r>
      <w:r>
        <w:rPr>
          <w:noProof/>
        </w:rPr>
        <w:t>16</w:t>
      </w:r>
      <w:r>
        <w:rPr>
          <w:noProof/>
        </w:rPr>
        <w:fldChar w:fldCharType="end"/>
      </w:r>
    </w:p>
    <w:p w14:paraId="1D870A58" w14:textId="7F58DF42" w:rsidR="00E71D66" w:rsidRDefault="00E71D66">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_Toc123566765 \h </w:instrText>
      </w:r>
      <w:r>
        <w:rPr>
          <w:noProof/>
        </w:rPr>
      </w:r>
      <w:r>
        <w:rPr>
          <w:noProof/>
        </w:rPr>
        <w:fldChar w:fldCharType="separate"/>
      </w:r>
      <w:r>
        <w:rPr>
          <w:noProof/>
        </w:rPr>
        <w:t>17</w:t>
      </w:r>
      <w:r>
        <w:rPr>
          <w:noProof/>
        </w:rPr>
        <w:fldChar w:fldCharType="end"/>
      </w:r>
    </w:p>
    <w:p w14:paraId="60A49853" w14:textId="777D9DC2" w:rsidR="00E71D66" w:rsidRDefault="00E71D66">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_Toc123566766 \h </w:instrText>
      </w:r>
      <w:r>
        <w:rPr>
          <w:noProof/>
        </w:rPr>
      </w:r>
      <w:r>
        <w:rPr>
          <w:noProof/>
        </w:rPr>
        <w:fldChar w:fldCharType="separate"/>
      </w:r>
      <w:r>
        <w:rPr>
          <w:noProof/>
        </w:rPr>
        <w:t>18</w:t>
      </w:r>
      <w:r>
        <w:rPr>
          <w:noProof/>
        </w:rPr>
        <w:fldChar w:fldCharType="end"/>
      </w:r>
    </w:p>
    <w:p w14:paraId="2574977F" w14:textId="1430E8DC" w:rsidR="00E71D66" w:rsidRDefault="00E71D66">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E87B6C">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_Toc123566767 \h </w:instrText>
      </w:r>
      <w:r>
        <w:rPr>
          <w:noProof/>
        </w:rPr>
      </w:r>
      <w:r>
        <w:rPr>
          <w:noProof/>
        </w:rPr>
        <w:fldChar w:fldCharType="separate"/>
      </w:r>
      <w:r>
        <w:rPr>
          <w:noProof/>
        </w:rPr>
        <w:t>19</w:t>
      </w:r>
      <w:r>
        <w:rPr>
          <w:noProof/>
        </w:rPr>
        <w:fldChar w:fldCharType="end"/>
      </w:r>
    </w:p>
    <w:p w14:paraId="04E4B9D5" w14:textId="75671D70" w:rsidR="00E71D66" w:rsidRDefault="00E71D66">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_Toc123566768 \h </w:instrText>
      </w:r>
      <w:r>
        <w:rPr>
          <w:noProof/>
        </w:rPr>
      </w:r>
      <w:r>
        <w:rPr>
          <w:noProof/>
        </w:rPr>
        <w:fldChar w:fldCharType="separate"/>
      </w:r>
      <w:r>
        <w:rPr>
          <w:noProof/>
        </w:rPr>
        <w:t>19</w:t>
      </w:r>
      <w:r>
        <w:rPr>
          <w:noProof/>
        </w:rPr>
        <w:fldChar w:fldCharType="end"/>
      </w:r>
    </w:p>
    <w:p w14:paraId="55B9D9EC" w14:textId="288E3CEE" w:rsidR="00E71D66" w:rsidRDefault="00E71D66">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_Toc123566769 \h </w:instrText>
      </w:r>
      <w:r>
        <w:rPr>
          <w:noProof/>
        </w:rPr>
      </w:r>
      <w:r>
        <w:rPr>
          <w:noProof/>
        </w:rPr>
        <w:fldChar w:fldCharType="separate"/>
      </w:r>
      <w:r>
        <w:rPr>
          <w:noProof/>
        </w:rPr>
        <w:t>19</w:t>
      </w:r>
      <w:r>
        <w:rPr>
          <w:noProof/>
        </w:rPr>
        <w:fldChar w:fldCharType="end"/>
      </w:r>
    </w:p>
    <w:p w14:paraId="55EA1FC1" w14:textId="32EE66C9" w:rsidR="00E71D66" w:rsidRDefault="00E71D66">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_Toc123566770 \h </w:instrText>
      </w:r>
      <w:r>
        <w:rPr>
          <w:noProof/>
        </w:rPr>
      </w:r>
      <w:r>
        <w:rPr>
          <w:noProof/>
        </w:rPr>
        <w:fldChar w:fldCharType="separate"/>
      </w:r>
      <w:r>
        <w:rPr>
          <w:noProof/>
        </w:rPr>
        <w:t>20</w:t>
      </w:r>
      <w:r>
        <w:rPr>
          <w:noProof/>
        </w:rPr>
        <w:fldChar w:fldCharType="end"/>
      </w:r>
    </w:p>
    <w:p w14:paraId="11D113F8" w14:textId="329C24FC" w:rsidR="00E71D66" w:rsidRDefault="00E71D66">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_Toc123566771 \h </w:instrText>
      </w:r>
      <w:r>
        <w:rPr>
          <w:noProof/>
        </w:rPr>
      </w:r>
      <w:r>
        <w:rPr>
          <w:noProof/>
        </w:rPr>
        <w:fldChar w:fldCharType="separate"/>
      </w:r>
      <w:r>
        <w:rPr>
          <w:noProof/>
        </w:rPr>
        <w:t>21</w:t>
      </w:r>
      <w:r>
        <w:rPr>
          <w:noProof/>
        </w:rPr>
        <w:fldChar w:fldCharType="end"/>
      </w:r>
    </w:p>
    <w:p w14:paraId="1CF7D74E" w14:textId="5955D5BF" w:rsidR="00E71D66" w:rsidRDefault="00E71D66">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_Toc123566772 \h </w:instrText>
      </w:r>
      <w:r>
        <w:rPr>
          <w:noProof/>
        </w:rPr>
      </w:r>
      <w:r>
        <w:rPr>
          <w:noProof/>
        </w:rPr>
        <w:fldChar w:fldCharType="separate"/>
      </w:r>
      <w:r>
        <w:rPr>
          <w:noProof/>
        </w:rPr>
        <w:t>21</w:t>
      </w:r>
      <w:r>
        <w:rPr>
          <w:noProof/>
        </w:rPr>
        <w:fldChar w:fldCharType="end"/>
      </w:r>
    </w:p>
    <w:p w14:paraId="6B0B8661" w14:textId="16945127" w:rsidR="00E71D66" w:rsidRDefault="00E71D66">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_Toc123566773 \h </w:instrText>
      </w:r>
      <w:r>
        <w:rPr>
          <w:noProof/>
        </w:rPr>
      </w:r>
      <w:r>
        <w:rPr>
          <w:noProof/>
        </w:rPr>
        <w:fldChar w:fldCharType="separate"/>
      </w:r>
      <w:r>
        <w:rPr>
          <w:noProof/>
        </w:rPr>
        <w:t>22</w:t>
      </w:r>
      <w:r>
        <w:rPr>
          <w:noProof/>
        </w:rPr>
        <w:fldChar w:fldCharType="end"/>
      </w:r>
    </w:p>
    <w:p w14:paraId="342F162C" w14:textId="57CA8010" w:rsidR="00E71D66" w:rsidRDefault="00E71D66">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_Toc123566774 \h </w:instrText>
      </w:r>
      <w:r>
        <w:rPr>
          <w:noProof/>
        </w:rPr>
      </w:r>
      <w:r>
        <w:rPr>
          <w:noProof/>
        </w:rPr>
        <w:fldChar w:fldCharType="separate"/>
      </w:r>
      <w:r>
        <w:rPr>
          <w:noProof/>
        </w:rPr>
        <w:t>22</w:t>
      </w:r>
      <w:r>
        <w:rPr>
          <w:noProof/>
        </w:rPr>
        <w:fldChar w:fldCharType="end"/>
      </w:r>
    </w:p>
    <w:p w14:paraId="0D727539" w14:textId="76546813" w:rsidR="00E71D66" w:rsidRDefault="00E71D66">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_Toc123566775 \h </w:instrText>
      </w:r>
      <w:r>
        <w:rPr>
          <w:noProof/>
        </w:rPr>
      </w:r>
      <w:r>
        <w:rPr>
          <w:noProof/>
        </w:rPr>
        <w:fldChar w:fldCharType="separate"/>
      </w:r>
      <w:r>
        <w:rPr>
          <w:noProof/>
        </w:rPr>
        <w:t>22</w:t>
      </w:r>
      <w:r>
        <w:rPr>
          <w:noProof/>
        </w:rPr>
        <w:fldChar w:fldCharType="end"/>
      </w:r>
    </w:p>
    <w:p w14:paraId="7B07BA02" w14:textId="360E6349" w:rsidR="00E71D66" w:rsidRDefault="00E71D66">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_Toc123566776 \h </w:instrText>
      </w:r>
      <w:r>
        <w:rPr>
          <w:noProof/>
        </w:rPr>
      </w:r>
      <w:r>
        <w:rPr>
          <w:noProof/>
        </w:rPr>
        <w:fldChar w:fldCharType="separate"/>
      </w:r>
      <w:r>
        <w:rPr>
          <w:noProof/>
        </w:rPr>
        <w:t>23</w:t>
      </w:r>
      <w:r>
        <w:rPr>
          <w:noProof/>
        </w:rPr>
        <w:fldChar w:fldCharType="end"/>
      </w:r>
    </w:p>
    <w:p w14:paraId="7277E8AB" w14:textId="2A74E3C9" w:rsidR="00E71D66" w:rsidRDefault="00E71D66">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_Toc123566777 \h </w:instrText>
      </w:r>
      <w:r>
        <w:rPr>
          <w:noProof/>
        </w:rPr>
      </w:r>
      <w:r>
        <w:rPr>
          <w:noProof/>
        </w:rPr>
        <w:fldChar w:fldCharType="separate"/>
      </w:r>
      <w:r>
        <w:rPr>
          <w:noProof/>
        </w:rPr>
        <w:t>23</w:t>
      </w:r>
      <w:r>
        <w:rPr>
          <w:noProof/>
        </w:rPr>
        <w:fldChar w:fldCharType="end"/>
      </w:r>
    </w:p>
    <w:p w14:paraId="7D25D164" w14:textId="1D5507FF" w:rsidR="00E71D66" w:rsidRDefault="00E71D66">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_Toc123566778 \h </w:instrText>
      </w:r>
      <w:r>
        <w:rPr>
          <w:noProof/>
        </w:rPr>
      </w:r>
      <w:r>
        <w:rPr>
          <w:noProof/>
        </w:rPr>
        <w:fldChar w:fldCharType="separate"/>
      </w:r>
      <w:r>
        <w:rPr>
          <w:noProof/>
        </w:rPr>
        <w:t>24</w:t>
      </w:r>
      <w:r>
        <w:rPr>
          <w:noProof/>
        </w:rPr>
        <w:fldChar w:fldCharType="end"/>
      </w:r>
    </w:p>
    <w:p w14:paraId="2EDEF179" w14:textId="29C4858E" w:rsidR="00E71D66" w:rsidRDefault="00E71D66">
      <w:pPr>
        <w:pStyle w:val="TOC4"/>
        <w:rPr>
          <w:rFonts w:asciiTheme="minorHAnsi" w:eastAsiaTheme="minorEastAsia" w:hAnsiTheme="minorHAnsi" w:cstheme="minorBidi"/>
          <w:noProof/>
          <w:sz w:val="22"/>
          <w:szCs w:val="22"/>
          <w:lang w:eastAsia="en-GB"/>
        </w:rPr>
      </w:pPr>
      <w:r w:rsidRPr="00E87B6C">
        <w:rPr>
          <w:noProof/>
          <w:lang w:val="en-US" w:eastAsia="zh-CN"/>
        </w:rPr>
        <w:t>5.4.2.1</w:t>
      </w:r>
      <w:r>
        <w:rPr>
          <w:rFonts w:asciiTheme="minorHAnsi" w:eastAsiaTheme="minorEastAsia" w:hAnsiTheme="minorHAnsi" w:cstheme="minorBidi"/>
          <w:noProof/>
          <w:sz w:val="22"/>
          <w:szCs w:val="22"/>
          <w:lang w:eastAsia="en-GB"/>
        </w:rPr>
        <w:tab/>
      </w:r>
      <w:r w:rsidRPr="00E87B6C">
        <w:rPr>
          <w:noProof/>
          <w:lang w:val="en-US" w:eastAsia="zh-CN"/>
        </w:rPr>
        <w:t>PMFP message transport</w:t>
      </w:r>
      <w:r>
        <w:rPr>
          <w:noProof/>
        </w:rPr>
        <w:tab/>
      </w:r>
      <w:r>
        <w:rPr>
          <w:noProof/>
        </w:rPr>
        <w:fldChar w:fldCharType="begin" w:fldLock="1"/>
      </w:r>
      <w:r>
        <w:rPr>
          <w:noProof/>
        </w:rPr>
        <w:instrText xml:space="preserve"> PAGEREF _Toc123566779 \h </w:instrText>
      </w:r>
      <w:r>
        <w:rPr>
          <w:noProof/>
        </w:rPr>
      </w:r>
      <w:r>
        <w:rPr>
          <w:noProof/>
        </w:rPr>
        <w:fldChar w:fldCharType="separate"/>
      </w:r>
      <w:r>
        <w:rPr>
          <w:noProof/>
        </w:rPr>
        <w:t>24</w:t>
      </w:r>
      <w:r>
        <w:rPr>
          <w:noProof/>
        </w:rPr>
        <w:fldChar w:fldCharType="end"/>
      </w:r>
    </w:p>
    <w:p w14:paraId="39E28A72" w14:textId="6FAF0400" w:rsidR="00E71D66" w:rsidRDefault="00E71D66">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_Toc123566780 \h </w:instrText>
      </w:r>
      <w:r>
        <w:rPr>
          <w:noProof/>
        </w:rPr>
      </w:r>
      <w:r>
        <w:rPr>
          <w:noProof/>
        </w:rPr>
        <w:fldChar w:fldCharType="separate"/>
      </w:r>
      <w:r>
        <w:rPr>
          <w:noProof/>
        </w:rPr>
        <w:t>24</w:t>
      </w:r>
      <w:r>
        <w:rPr>
          <w:noProof/>
        </w:rPr>
        <w:fldChar w:fldCharType="end"/>
      </w:r>
    </w:p>
    <w:p w14:paraId="42E608F0" w14:textId="4F80A0E7" w:rsidR="00E71D66" w:rsidRDefault="00E71D66">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_Toc123566781 \h </w:instrText>
      </w:r>
      <w:r>
        <w:rPr>
          <w:noProof/>
        </w:rPr>
      </w:r>
      <w:r>
        <w:rPr>
          <w:noProof/>
        </w:rPr>
        <w:fldChar w:fldCharType="separate"/>
      </w:r>
      <w:r>
        <w:rPr>
          <w:noProof/>
        </w:rPr>
        <w:t>27</w:t>
      </w:r>
      <w:r>
        <w:rPr>
          <w:noProof/>
        </w:rPr>
        <w:fldChar w:fldCharType="end"/>
      </w:r>
    </w:p>
    <w:p w14:paraId="0DF1AAA5" w14:textId="5ED5D92C" w:rsidR="00E71D66" w:rsidRDefault="00E71D66">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_Toc123566782 \h </w:instrText>
      </w:r>
      <w:r>
        <w:rPr>
          <w:noProof/>
        </w:rPr>
      </w:r>
      <w:r>
        <w:rPr>
          <w:noProof/>
        </w:rPr>
        <w:fldChar w:fldCharType="separate"/>
      </w:r>
      <w:r>
        <w:rPr>
          <w:noProof/>
        </w:rPr>
        <w:t>29</w:t>
      </w:r>
      <w:r>
        <w:rPr>
          <w:noProof/>
        </w:rPr>
        <w:fldChar w:fldCharType="end"/>
      </w:r>
    </w:p>
    <w:p w14:paraId="0B2C2C0D" w14:textId="5A4ED95A" w:rsidR="00E71D66" w:rsidRDefault="00E71D66">
      <w:pPr>
        <w:pStyle w:val="TOC4"/>
        <w:rPr>
          <w:rFonts w:asciiTheme="minorHAnsi" w:eastAsiaTheme="minorEastAsia" w:hAnsiTheme="minorHAnsi" w:cstheme="minorBidi"/>
          <w:noProof/>
          <w:sz w:val="22"/>
          <w:szCs w:val="22"/>
          <w:lang w:eastAsia="en-GB"/>
        </w:rPr>
      </w:pPr>
      <w:r w:rsidRPr="00E87B6C">
        <w:rPr>
          <w:noProof/>
          <w:lang w:val="en-US" w:eastAsia="zh-CN"/>
        </w:rPr>
        <w:t>5.4.2.2</w:t>
      </w:r>
      <w:r>
        <w:rPr>
          <w:rFonts w:asciiTheme="minorHAnsi" w:eastAsiaTheme="minorEastAsia" w:hAnsiTheme="minorHAnsi" w:cstheme="minorBidi"/>
          <w:noProof/>
          <w:sz w:val="22"/>
          <w:szCs w:val="22"/>
          <w:lang w:eastAsia="en-GB"/>
        </w:rPr>
        <w:tab/>
      </w:r>
      <w:r w:rsidRPr="00E87B6C">
        <w:rPr>
          <w:noProof/>
          <w:lang w:val="en-US" w:eastAsia="zh-CN"/>
        </w:rPr>
        <w:t xml:space="preserve">Extended </w:t>
      </w:r>
      <w:r w:rsidRPr="00E87B6C">
        <w:rPr>
          <w:noProof/>
          <w:lang w:val="en-US"/>
        </w:rPr>
        <w:t>procedure transaction identity (EPTI)</w:t>
      </w:r>
      <w:r>
        <w:rPr>
          <w:noProof/>
        </w:rPr>
        <w:tab/>
      </w:r>
      <w:r>
        <w:rPr>
          <w:noProof/>
        </w:rPr>
        <w:fldChar w:fldCharType="begin" w:fldLock="1"/>
      </w:r>
      <w:r>
        <w:rPr>
          <w:noProof/>
        </w:rPr>
        <w:instrText xml:space="preserve"> PAGEREF _Toc123566783 \h </w:instrText>
      </w:r>
      <w:r>
        <w:rPr>
          <w:noProof/>
        </w:rPr>
      </w:r>
      <w:r>
        <w:rPr>
          <w:noProof/>
        </w:rPr>
        <w:fldChar w:fldCharType="separate"/>
      </w:r>
      <w:r>
        <w:rPr>
          <w:noProof/>
        </w:rPr>
        <w:t>29</w:t>
      </w:r>
      <w:r>
        <w:rPr>
          <w:noProof/>
        </w:rPr>
        <w:fldChar w:fldCharType="end"/>
      </w:r>
    </w:p>
    <w:p w14:paraId="38A2935D" w14:textId="02C7FC61" w:rsidR="00E71D66" w:rsidRDefault="00E71D66">
      <w:pPr>
        <w:pStyle w:val="TOC3"/>
        <w:rPr>
          <w:rFonts w:asciiTheme="minorHAnsi" w:eastAsiaTheme="minorEastAsia" w:hAnsiTheme="minorHAnsi" w:cstheme="minorBidi"/>
          <w:noProof/>
          <w:sz w:val="22"/>
          <w:szCs w:val="22"/>
          <w:lang w:eastAsia="en-GB"/>
        </w:rPr>
      </w:pPr>
      <w:r>
        <w:rPr>
          <w:noProof/>
          <w:lang w:eastAsia="zh-CN"/>
        </w:rPr>
        <w:t>5.4.</w:t>
      </w:r>
      <w:r w:rsidRPr="00E87B6C">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_Toc123566784 \h </w:instrText>
      </w:r>
      <w:r>
        <w:rPr>
          <w:noProof/>
        </w:rPr>
      </w:r>
      <w:r>
        <w:rPr>
          <w:noProof/>
        </w:rPr>
        <w:fldChar w:fldCharType="separate"/>
      </w:r>
      <w:r>
        <w:rPr>
          <w:noProof/>
        </w:rPr>
        <w:t>29</w:t>
      </w:r>
      <w:r>
        <w:rPr>
          <w:noProof/>
        </w:rPr>
        <w:fldChar w:fldCharType="end"/>
      </w:r>
    </w:p>
    <w:p w14:paraId="4FFC29CE" w14:textId="570A8D35" w:rsidR="00E71D66" w:rsidRDefault="00E71D66">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_Toc123566785 \h </w:instrText>
      </w:r>
      <w:r>
        <w:rPr>
          <w:noProof/>
        </w:rPr>
      </w:r>
      <w:r>
        <w:rPr>
          <w:noProof/>
        </w:rPr>
        <w:fldChar w:fldCharType="separate"/>
      </w:r>
      <w:r>
        <w:rPr>
          <w:noProof/>
        </w:rPr>
        <w:t>29</w:t>
      </w:r>
      <w:r>
        <w:rPr>
          <w:noProof/>
        </w:rPr>
        <w:fldChar w:fldCharType="end"/>
      </w:r>
    </w:p>
    <w:p w14:paraId="17DCA791" w14:textId="630B9B1C" w:rsidR="00E71D66" w:rsidRDefault="00E71D66">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_Toc123566786 \h </w:instrText>
      </w:r>
      <w:r>
        <w:rPr>
          <w:noProof/>
        </w:rPr>
      </w:r>
      <w:r>
        <w:rPr>
          <w:noProof/>
        </w:rPr>
        <w:fldChar w:fldCharType="separate"/>
      </w:r>
      <w:r>
        <w:rPr>
          <w:noProof/>
        </w:rPr>
        <w:t>29</w:t>
      </w:r>
      <w:r>
        <w:rPr>
          <w:noProof/>
        </w:rPr>
        <w:fldChar w:fldCharType="end"/>
      </w:r>
    </w:p>
    <w:p w14:paraId="07153674" w14:textId="1968B927" w:rsidR="00E71D66" w:rsidRDefault="00E71D66">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_Toc123566787 \h </w:instrText>
      </w:r>
      <w:r>
        <w:rPr>
          <w:noProof/>
        </w:rPr>
      </w:r>
      <w:r>
        <w:rPr>
          <w:noProof/>
        </w:rPr>
        <w:fldChar w:fldCharType="separate"/>
      </w:r>
      <w:r>
        <w:rPr>
          <w:noProof/>
        </w:rPr>
        <w:t>30</w:t>
      </w:r>
      <w:r>
        <w:rPr>
          <w:noProof/>
        </w:rPr>
        <w:fldChar w:fldCharType="end"/>
      </w:r>
    </w:p>
    <w:p w14:paraId="53D6AC46" w14:textId="412B13CC" w:rsidR="00E71D66" w:rsidRDefault="00E71D66">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_Toc123566788 \h </w:instrText>
      </w:r>
      <w:r>
        <w:rPr>
          <w:noProof/>
        </w:rPr>
      </w:r>
      <w:r>
        <w:rPr>
          <w:noProof/>
        </w:rPr>
        <w:fldChar w:fldCharType="separate"/>
      </w:r>
      <w:r>
        <w:rPr>
          <w:noProof/>
        </w:rPr>
        <w:t>30</w:t>
      </w:r>
      <w:r>
        <w:rPr>
          <w:noProof/>
        </w:rPr>
        <w:fldChar w:fldCharType="end"/>
      </w:r>
    </w:p>
    <w:p w14:paraId="6D9BD2BE" w14:textId="28106F65" w:rsidR="00E71D66" w:rsidRDefault="00E71D66">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_Toc123566789 \h </w:instrText>
      </w:r>
      <w:r>
        <w:rPr>
          <w:noProof/>
        </w:rPr>
      </w:r>
      <w:r>
        <w:rPr>
          <w:noProof/>
        </w:rPr>
        <w:fldChar w:fldCharType="separate"/>
      </w:r>
      <w:r>
        <w:rPr>
          <w:noProof/>
        </w:rPr>
        <w:t>31</w:t>
      </w:r>
      <w:r>
        <w:rPr>
          <w:noProof/>
        </w:rPr>
        <w:fldChar w:fldCharType="end"/>
      </w:r>
    </w:p>
    <w:p w14:paraId="0DF0B0A6" w14:textId="64C17F2F" w:rsidR="00E71D66" w:rsidRDefault="00E71D66">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_Toc123566790 \h </w:instrText>
      </w:r>
      <w:r>
        <w:rPr>
          <w:noProof/>
        </w:rPr>
      </w:r>
      <w:r>
        <w:rPr>
          <w:noProof/>
        </w:rPr>
        <w:fldChar w:fldCharType="separate"/>
      </w:r>
      <w:r>
        <w:rPr>
          <w:noProof/>
        </w:rPr>
        <w:t>31</w:t>
      </w:r>
      <w:r>
        <w:rPr>
          <w:noProof/>
        </w:rPr>
        <w:fldChar w:fldCharType="end"/>
      </w:r>
    </w:p>
    <w:p w14:paraId="65B579E3" w14:textId="1B8FCB75" w:rsidR="00E71D66" w:rsidRDefault="00E71D66">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_Toc123566791 \h </w:instrText>
      </w:r>
      <w:r>
        <w:rPr>
          <w:noProof/>
        </w:rPr>
      </w:r>
      <w:r>
        <w:rPr>
          <w:noProof/>
        </w:rPr>
        <w:fldChar w:fldCharType="separate"/>
      </w:r>
      <w:r>
        <w:rPr>
          <w:noProof/>
        </w:rPr>
        <w:t>31</w:t>
      </w:r>
      <w:r>
        <w:rPr>
          <w:noProof/>
        </w:rPr>
        <w:fldChar w:fldCharType="end"/>
      </w:r>
    </w:p>
    <w:p w14:paraId="7E11F265" w14:textId="335CFA15" w:rsidR="00E71D66" w:rsidRDefault="00E71D66">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_Toc123566792 \h </w:instrText>
      </w:r>
      <w:r>
        <w:rPr>
          <w:noProof/>
        </w:rPr>
      </w:r>
      <w:r>
        <w:rPr>
          <w:noProof/>
        </w:rPr>
        <w:fldChar w:fldCharType="separate"/>
      </w:r>
      <w:r>
        <w:rPr>
          <w:noProof/>
        </w:rPr>
        <w:t>31</w:t>
      </w:r>
      <w:r>
        <w:rPr>
          <w:noProof/>
        </w:rPr>
        <w:fldChar w:fldCharType="end"/>
      </w:r>
    </w:p>
    <w:p w14:paraId="118D1357" w14:textId="3552EA1A" w:rsidR="00E71D66" w:rsidRDefault="00E71D66">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_Toc123566793 \h </w:instrText>
      </w:r>
      <w:r>
        <w:rPr>
          <w:noProof/>
        </w:rPr>
      </w:r>
      <w:r>
        <w:rPr>
          <w:noProof/>
        </w:rPr>
        <w:fldChar w:fldCharType="separate"/>
      </w:r>
      <w:r>
        <w:rPr>
          <w:noProof/>
        </w:rPr>
        <w:t>32</w:t>
      </w:r>
      <w:r>
        <w:rPr>
          <w:noProof/>
        </w:rPr>
        <w:fldChar w:fldCharType="end"/>
      </w:r>
    </w:p>
    <w:p w14:paraId="6C2BB3D0" w14:textId="76722D37" w:rsidR="00E71D66" w:rsidRDefault="00E71D66">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_Toc123566794 \h </w:instrText>
      </w:r>
      <w:r>
        <w:rPr>
          <w:noProof/>
        </w:rPr>
      </w:r>
      <w:r>
        <w:rPr>
          <w:noProof/>
        </w:rPr>
        <w:fldChar w:fldCharType="separate"/>
      </w:r>
      <w:r>
        <w:rPr>
          <w:noProof/>
        </w:rPr>
        <w:t>32</w:t>
      </w:r>
      <w:r>
        <w:rPr>
          <w:noProof/>
        </w:rPr>
        <w:fldChar w:fldCharType="end"/>
      </w:r>
    </w:p>
    <w:p w14:paraId="639E3024" w14:textId="67D33BA1" w:rsidR="00E71D66" w:rsidRDefault="00E71D66">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_Toc123566795 \h </w:instrText>
      </w:r>
      <w:r>
        <w:rPr>
          <w:noProof/>
        </w:rPr>
      </w:r>
      <w:r>
        <w:rPr>
          <w:noProof/>
        </w:rPr>
        <w:fldChar w:fldCharType="separate"/>
      </w:r>
      <w:r>
        <w:rPr>
          <w:noProof/>
        </w:rPr>
        <w:t>32</w:t>
      </w:r>
      <w:r>
        <w:rPr>
          <w:noProof/>
        </w:rPr>
        <w:fldChar w:fldCharType="end"/>
      </w:r>
    </w:p>
    <w:p w14:paraId="46A9BF67" w14:textId="47E32327" w:rsidR="00E71D66" w:rsidRDefault="00E71D66">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_Toc123566796 \h </w:instrText>
      </w:r>
      <w:r>
        <w:rPr>
          <w:noProof/>
        </w:rPr>
      </w:r>
      <w:r>
        <w:rPr>
          <w:noProof/>
        </w:rPr>
        <w:fldChar w:fldCharType="separate"/>
      </w:r>
      <w:r>
        <w:rPr>
          <w:noProof/>
        </w:rPr>
        <w:t>32</w:t>
      </w:r>
      <w:r>
        <w:rPr>
          <w:noProof/>
        </w:rPr>
        <w:fldChar w:fldCharType="end"/>
      </w:r>
    </w:p>
    <w:p w14:paraId="7920A297" w14:textId="2CF5CADC" w:rsidR="00E71D66" w:rsidRDefault="00E71D66">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_Toc123566797 \h </w:instrText>
      </w:r>
      <w:r>
        <w:rPr>
          <w:noProof/>
        </w:rPr>
      </w:r>
      <w:r>
        <w:rPr>
          <w:noProof/>
        </w:rPr>
        <w:fldChar w:fldCharType="separate"/>
      </w:r>
      <w:r>
        <w:rPr>
          <w:noProof/>
        </w:rPr>
        <w:t>32</w:t>
      </w:r>
      <w:r>
        <w:rPr>
          <w:noProof/>
        </w:rPr>
        <w:fldChar w:fldCharType="end"/>
      </w:r>
    </w:p>
    <w:p w14:paraId="740A6254" w14:textId="6A8D7BFD" w:rsidR="00E71D66" w:rsidRDefault="00E71D66">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_Toc123566798 \h </w:instrText>
      </w:r>
      <w:r>
        <w:rPr>
          <w:noProof/>
        </w:rPr>
      </w:r>
      <w:r>
        <w:rPr>
          <w:noProof/>
        </w:rPr>
        <w:fldChar w:fldCharType="separate"/>
      </w:r>
      <w:r>
        <w:rPr>
          <w:noProof/>
        </w:rPr>
        <w:t>33</w:t>
      </w:r>
      <w:r>
        <w:rPr>
          <w:noProof/>
        </w:rPr>
        <w:fldChar w:fldCharType="end"/>
      </w:r>
    </w:p>
    <w:p w14:paraId="4D6B2ADF" w14:textId="100FFBA1" w:rsidR="00E71D66" w:rsidRDefault="00E71D66">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_Toc123566799 \h </w:instrText>
      </w:r>
      <w:r>
        <w:rPr>
          <w:noProof/>
        </w:rPr>
      </w:r>
      <w:r>
        <w:rPr>
          <w:noProof/>
        </w:rPr>
        <w:fldChar w:fldCharType="separate"/>
      </w:r>
      <w:r>
        <w:rPr>
          <w:noProof/>
        </w:rPr>
        <w:t>33</w:t>
      </w:r>
      <w:r>
        <w:rPr>
          <w:noProof/>
        </w:rPr>
        <w:fldChar w:fldCharType="end"/>
      </w:r>
    </w:p>
    <w:p w14:paraId="23589EAE" w14:textId="09B9ECB0" w:rsidR="00E71D66" w:rsidRDefault="00E71D66">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_Toc123566800 \h </w:instrText>
      </w:r>
      <w:r>
        <w:rPr>
          <w:noProof/>
        </w:rPr>
      </w:r>
      <w:r>
        <w:rPr>
          <w:noProof/>
        </w:rPr>
        <w:fldChar w:fldCharType="separate"/>
      </w:r>
      <w:r>
        <w:rPr>
          <w:noProof/>
        </w:rPr>
        <w:t>33</w:t>
      </w:r>
      <w:r>
        <w:rPr>
          <w:noProof/>
        </w:rPr>
        <w:fldChar w:fldCharType="end"/>
      </w:r>
    </w:p>
    <w:p w14:paraId="19CC41BF" w14:textId="044D006D" w:rsidR="00E71D66" w:rsidRDefault="00E71D66">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_Toc123566801 \h </w:instrText>
      </w:r>
      <w:r>
        <w:rPr>
          <w:noProof/>
        </w:rPr>
      </w:r>
      <w:r>
        <w:rPr>
          <w:noProof/>
        </w:rPr>
        <w:fldChar w:fldCharType="separate"/>
      </w:r>
      <w:r>
        <w:rPr>
          <w:noProof/>
        </w:rPr>
        <w:t>35</w:t>
      </w:r>
      <w:r>
        <w:rPr>
          <w:noProof/>
        </w:rPr>
        <w:fldChar w:fldCharType="end"/>
      </w:r>
    </w:p>
    <w:p w14:paraId="4C02E945" w14:textId="47D9DB62" w:rsidR="00E71D66" w:rsidRDefault="00E71D66">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_Toc123566802 \h </w:instrText>
      </w:r>
      <w:r>
        <w:rPr>
          <w:noProof/>
        </w:rPr>
      </w:r>
      <w:r>
        <w:rPr>
          <w:noProof/>
        </w:rPr>
        <w:fldChar w:fldCharType="separate"/>
      </w:r>
      <w:r>
        <w:rPr>
          <w:noProof/>
        </w:rPr>
        <w:t>35</w:t>
      </w:r>
      <w:r>
        <w:rPr>
          <w:noProof/>
        </w:rPr>
        <w:fldChar w:fldCharType="end"/>
      </w:r>
    </w:p>
    <w:p w14:paraId="26BBCE57" w14:textId="37450567" w:rsidR="00E71D66" w:rsidRDefault="00E71D66">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_Toc123566803 \h </w:instrText>
      </w:r>
      <w:r>
        <w:rPr>
          <w:noProof/>
        </w:rPr>
      </w:r>
      <w:r>
        <w:rPr>
          <w:noProof/>
        </w:rPr>
        <w:fldChar w:fldCharType="separate"/>
      </w:r>
      <w:r>
        <w:rPr>
          <w:noProof/>
        </w:rPr>
        <w:t>35</w:t>
      </w:r>
      <w:r>
        <w:rPr>
          <w:noProof/>
        </w:rPr>
        <w:fldChar w:fldCharType="end"/>
      </w:r>
    </w:p>
    <w:p w14:paraId="0DE7A405" w14:textId="73189DC8" w:rsidR="00E71D66" w:rsidRDefault="00E71D66">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_Toc123566804 \h </w:instrText>
      </w:r>
      <w:r>
        <w:rPr>
          <w:noProof/>
        </w:rPr>
      </w:r>
      <w:r>
        <w:rPr>
          <w:noProof/>
        </w:rPr>
        <w:fldChar w:fldCharType="separate"/>
      </w:r>
      <w:r>
        <w:rPr>
          <w:noProof/>
        </w:rPr>
        <w:t>36</w:t>
      </w:r>
      <w:r>
        <w:rPr>
          <w:noProof/>
        </w:rPr>
        <w:fldChar w:fldCharType="end"/>
      </w:r>
    </w:p>
    <w:p w14:paraId="0A8C0114" w14:textId="6AEC2635" w:rsidR="00E71D66" w:rsidRDefault="00E71D66">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_Toc123566805 \h </w:instrText>
      </w:r>
      <w:r>
        <w:rPr>
          <w:noProof/>
        </w:rPr>
      </w:r>
      <w:r>
        <w:rPr>
          <w:noProof/>
        </w:rPr>
        <w:fldChar w:fldCharType="separate"/>
      </w:r>
      <w:r>
        <w:rPr>
          <w:noProof/>
        </w:rPr>
        <w:t>36</w:t>
      </w:r>
      <w:r>
        <w:rPr>
          <w:noProof/>
        </w:rPr>
        <w:fldChar w:fldCharType="end"/>
      </w:r>
    </w:p>
    <w:p w14:paraId="381204A7" w14:textId="20DF5AE1" w:rsidR="00E71D66" w:rsidRDefault="00E71D66">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_Toc123566806 \h </w:instrText>
      </w:r>
      <w:r>
        <w:rPr>
          <w:noProof/>
        </w:rPr>
      </w:r>
      <w:r>
        <w:rPr>
          <w:noProof/>
        </w:rPr>
        <w:fldChar w:fldCharType="separate"/>
      </w:r>
      <w:r>
        <w:rPr>
          <w:noProof/>
        </w:rPr>
        <w:t>36</w:t>
      </w:r>
      <w:r>
        <w:rPr>
          <w:noProof/>
        </w:rPr>
        <w:fldChar w:fldCharType="end"/>
      </w:r>
    </w:p>
    <w:p w14:paraId="264950D6" w14:textId="5B90FCA7" w:rsidR="00E71D66" w:rsidRDefault="00E71D66">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_Toc123566807 \h </w:instrText>
      </w:r>
      <w:r>
        <w:rPr>
          <w:noProof/>
        </w:rPr>
      </w:r>
      <w:r>
        <w:rPr>
          <w:noProof/>
        </w:rPr>
        <w:fldChar w:fldCharType="separate"/>
      </w:r>
      <w:r>
        <w:rPr>
          <w:noProof/>
        </w:rPr>
        <w:t>37</w:t>
      </w:r>
      <w:r>
        <w:rPr>
          <w:noProof/>
        </w:rPr>
        <w:fldChar w:fldCharType="end"/>
      </w:r>
    </w:p>
    <w:p w14:paraId="65AEF73C" w14:textId="68FEB7C5" w:rsidR="00E71D66" w:rsidRDefault="00E71D66">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_Toc123566808 \h </w:instrText>
      </w:r>
      <w:r>
        <w:rPr>
          <w:noProof/>
        </w:rPr>
      </w:r>
      <w:r>
        <w:rPr>
          <w:noProof/>
        </w:rPr>
        <w:fldChar w:fldCharType="separate"/>
      </w:r>
      <w:r>
        <w:rPr>
          <w:noProof/>
        </w:rPr>
        <w:t>37</w:t>
      </w:r>
      <w:r>
        <w:rPr>
          <w:noProof/>
        </w:rPr>
        <w:fldChar w:fldCharType="end"/>
      </w:r>
    </w:p>
    <w:p w14:paraId="044F9C4E" w14:textId="482675A5" w:rsidR="00E71D66" w:rsidRDefault="00E71D66">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_Toc123566809 \h </w:instrText>
      </w:r>
      <w:r>
        <w:rPr>
          <w:noProof/>
        </w:rPr>
      </w:r>
      <w:r>
        <w:rPr>
          <w:noProof/>
        </w:rPr>
        <w:fldChar w:fldCharType="separate"/>
      </w:r>
      <w:r>
        <w:rPr>
          <w:noProof/>
        </w:rPr>
        <w:t>37</w:t>
      </w:r>
      <w:r>
        <w:rPr>
          <w:noProof/>
        </w:rPr>
        <w:fldChar w:fldCharType="end"/>
      </w:r>
    </w:p>
    <w:p w14:paraId="7D2C1833" w14:textId="236DBA52" w:rsidR="00E71D66" w:rsidRDefault="00E71D66">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_Toc123566810 \h </w:instrText>
      </w:r>
      <w:r>
        <w:rPr>
          <w:noProof/>
        </w:rPr>
      </w:r>
      <w:r>
        <w:rPr>
          <w:noProof/>
        </w:rPr>
        <w:fldChar w:fldCharType="separate"/>
      </w:r>
      <w:r>
        <w:rPr>
          <w:noProof/>
        </w:rPr>
        <w:t>37</w:t>
      </w:r>
      <w:r>
        <w:rPr>
          <w:noProof/>
        </w:rPr>
        <w:fldChar w:fldCharType="end"/>
      </w:r>
    </w:p>
    <w:p w14:paraId="1FA961C1" w14:textId="6B8A7E57" w:rsidR="00E71D66" w:rsidRDefault="00E71D66">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_Toc123566811 \h </w:instrText>
      </w:r>
      <w:r>
        <w:rPr>
          <w:noProof/>
        </w:rPr>
      </w:r>
      <w:r>
        <w:rPr>
          <w:noProof/>
        </w:rPr>
        <w:fldChar w:fldCharType="separate"/>
      </w:r>
      <w:r>
        <w:rPr>
          <w:noProof/>
        </w:rPr>
        <w:t>39</w:t>
      </w:r>
      <w:r>
        <w:rPr>
          <w:noProof/>
        </w:rPr>
        <w:fldChar w:fldCharType="end"/>
      </w:r>
    </w:p>
    <w:p w14:paraId="4017DB17" w14:textId="22C091A7" w:rsidR="00E71D66" w:rsidRDefault="00E71D66">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_Toc123566812 \h </w:instrText>
      </w:r>
      <w:r>
        <w:rPr>
          <w:noProof/>
        </w:rPr>
      </w:r>
      <w:r>
        <w:rPr>
          <w:noProof/>
        </w:rPr>
        <w:fldChar w:fldCharType="separate"/>
      </w:r>
      <w:r>
        <w:rPr>
          <w:noProof/>
        </w:rPr>
        <w:t>39</w:t>
      </w:r>
      <w:r>
        <w:rPr>
          <w:noProof/>
        </w:rPr>
        <w:fldChar w:fldCharType="end"/>
      </w:r>
    </w:p>
    <w:p w14:paraId="6E3CE11D" w14:textId="05D7A201" w:rsidR="00E71D66" w:rsidRDefault="00E71D66">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_Toc123566813 \h </w:instrText>
      </w:r>
      <w:r>
        <w:rPr>
          <w:noProof/>
        </w:rPr>
      </w:r>
      <w:r>
        <w:rPr>
          <w:noProof/>
        </w:rPr>
        <w:fldChar w:fldCharType="separate"/>
      </w:r>
      <w:r>
        <w:rPr>
          <w:noProof/>
        </w:rPr>
        <w:t>40</w:t>
      </w:r>
      <w:r>
        <w:rPr>
          <w:noProof/>
        </w:rPr>
        <w:fldChar w:fldCharType="end"/>
      </w:r>
    </w:p>
    <w:p w14:paraId="3094F49F" w14:textId="6264EEF0" w:rsidR="00E71D66" w:rsidRDefault="00E71D66">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_Toc123566814 \h </w:instrText>
      </w:r>
      <w:r>
        <w:rPr>
          <w:noProof/>
        </w:rPr>
      </w:r>
      <w:r>
        <w:rPr>
          <w:noProof/>
        </w:rPr>
        <w:fldChar w:fldCharType="separate"/>
      </w:r>
      <w:r>
        <w:rPr>
          <w:noProof/>
        </w:rPr>
        <w:t>40</w:t>
      </w:r>
      <w:r>
        <w:rPr>
          <w:noProof/>
        </w:rPr>
        <w:fldChar w:fldCharType="end"/>
      </w:r>
    </w:p>
    <w:p w14:paraId="5D793E91" w14:textId="7752CB70" w:rsidR="00E71D66" w:rsidRDefault="00E71D66">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_Toc123566815 \h </w:instrText>
      </w:r>
      <w:r>
        <w:rPr>
          <w:noProof/>
        </w:rPr>
      </w:r>
      <w:r>
        <w:rPr>
          <w:noProof/>
        </w:rPr>
        <w:fldChar w:fldCharType="separate"/>
      </w:r>
      <w:r>
        <w:rPr>
          <w:noProof/>
        </w:rPr>
        <w:t>40</w:t>
      </w:r>
      <w:r>
        <w:rPr>
          <w:noProof/>
        </w:rPr>
        <w:fldChar w:fldCharType="end"/>
      </w:r>
    </w:p>
    <w:p w14:paraId="0F623378" w14:textId="7B1F7126" w:rsidR="00E71D66" w:rsidRDefault="00E71D66">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_Toc123566816 \h </w:instrText>
      </w:r>
      <w:r>
        <w:rPr>
          <w:noProof/>
        </w:rPr>
      </w:r>
      <w:r>
        <w:rPr>
          <w:noProof/>
        </w:rPr>
        <w:fldChar w:fldCharType="separate"/>
      </w:r>
      <w:r>
        <w:rPr>
          <w:noProof/>
        </w:rPr>
        <w:t>40</w:t>
      </w:r>
      <w:r>
        <w:rPr>
          <w:noProof/>
        </w:rPr>
        <w:fldChar w:fldCharType="end"/>
      </w:r>
    </w:p>
    <w:p w14:paraId="455D408F" w14:textId="21E2E19B" w:rsidR="00E71D66" w:rsidRDefault="00E71D66">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_Toc123566817 \h </w:instrText>
      </w:r>
      <w:r>
        <w:rPr>
          <w:noProof/>
        </w:rPr>
      </w:r>
      <w:r>
        <w:rPr>
          <w:noProof/>
        </w:rPr>
        <w:fldChar w:fldCharType="separate"/>
      </w:r>
      <w:r>
        <w:rPr>
          <w:noProof/>
        </w:rPr>
        <w:t>41</w:t>
      </w:r>
      <w:r>
        <w:rPr>
          <w:noProof/>
        </w:rPr>
        <w:fldChar w:fldCharType="end"/>
      </w:r>
    </w:p>
    <w:p w14:paraId="2582901B" w14:textId="7AC8DB13" w:rsidR="00E71D66" w:rsidRDefault="00E71D66">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_Toc123566818 \h </w:instrText>
      </w:r>
      <w:r>
        <w:rPr>
          <w:noProof/>
        </w:rPr>
      </w:r>
      <w:r>
        <w:rPr>
          <w:noProof/>
        </w:rPr>
        <w:fldChar w:fldCharType="separate"/>
      </w:r>
      <w:r>
        <w:rPr>
          <w:noProof/>
        </w:rPr>
        <w:t>42</w:t>
      </w:r>
      <w:r>
        <w:rPr>
          <w:noProof/>
        </w:rPr>
        <w:fldChar w:fldCharType="end"/>
      </w:r>
    </w:p>
    <w:p w14:paraId="1CDF33B4" w14:textId="42ADDAE4" w:rsidR="00E71D66" w:rsidRDefault="00E71D66">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_Toc123566819 \h </w:instrText>
      </w:r>
      <w:r>
        <w:rPr>
          <w:noProof/>
        </w:rPr>
      </w:r>
      <w:r>
        <w:rPr>
          <w:noProof/>
        </w:rPr>
        <w:fldChar w:fldCharType="separate"/>
      </w:r>
      <w:r>
        <w:rPr>
          <w:noProof/>
        </w:rPr>
        <w:t>42</w:t>
      </w:r>
      <w:r>
        <w:rPr>
          <w:noProof/>
        </w:rPr>
        <w:fldChar w:fldCharType="end"/>
      </w:r>
    </w:p>
    <w:p w14:paraId="39CF3657" w14:textId="24211C3A" w:rsidR="00E71D66" w:rsidRDefault="00E71D66">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_Toc123566820 \h </w:instrText>
      </w:r>
      <w:r>
        <w:rPr>
          <w:noProof/>
        </w:rPr>
      </w:r>
      <w:r>
        <w:rPr>
          <w:noProof/>
        </w:rPr>
        <w:fldChar w:fldCharType="separate"/>
      </w:r>
      <w:r>
        <w:rPr>
          <w:noProof/>
        </w:rPr>
        <w:t>42</w:t>
      </w:r>
      <w:r>
        <w:rPr>
          <w:noProof/>
        </w:rPr>
        <w:fldChar w:fldCharType="end"/>
      </w:r>
    </w:p>
    <w:p w14:paraId="5D64790D" w14:textId="3F15CE3D" w:rsidR="00E71D66" w:rsidRDefault="00E71D66">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_Toc123566821 \h </w:instrText>
      </w:r>
      <w:r>
        <w:rPr>
          <w:noProof/>
        </w:rPr>
      </w:r>
      <w:r>
        <w:rPr>
          <w:noProof/>
        </w:rPr>
        <w:fldChar w:fldCharType="separate"/>
      </w:r>
      <w:r>
        <w:rPr>
          <w:noProof/>
        </w:rPr>
        <w:t>42</w:t>
      </w:r>
      <w:r>
        <w:rPr>
          <w:noProof/>
        </w:rPr>
        <w:fldChar w:fldCharType="end"/>
      </w:r>
    </w:p>
    <w:p w14:paraId="7284D291" w14:textId="227900EE" w:rsidR="00E71D66" w:rsidRDefault="00E71D66">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_Toc123566822 \h </w:instrText>
      </w:r>
      <w:r>
        <w:rPr>
          <w:noProof/>
        </w:rPr>
      </w:r>
      <w:r>
        <w:rPr>
          <w:noProof/>
        </w:rPr>
        <w:fldChar w:fldCharType="separate"/>
      </w:r>
      <w:r>
        <w:rPr>
          <w:noProof/>
        </w:rPr>
        <w:t>42</w:t>
      </w:r>
      <w:r>
        <w:rPr>
          <w:noProof/>
        </w:rPr>
        <w:fldChar w:fldCharType="end"/>
      </w:r>
    </w:p>
    <w:p w14:paraId="6C8F05A0" w14:textId="69DFB996" w:rsidR="00E71D66" w:rsidRDefault="00E71D66">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_Toc123566823 \h </w:instrText>
      </w:r>
      <w:r>
        <w:rPr>
          <w:noProof/>
        </w:rPr>
      </w:r>
      <w:r>
        <w:rPr>
          <w:noProof/>
        </w:rPr>
        <w:fldChar w:fldCharType="separate"/>
      </w:r>
      <w:r>
        <w:rPr>
          <w:noProof/>
        </w:rPr>
        <w:t>43</w:t>
      </w:r>
      <w:r>
        <w:rPr>
          <w:noProof/>
        </w:rPr>
        <w:fldChar w:fldCharType="end"/>
      </w:r>
    </w:p>
    <w:p w14:paraId="45D7BC31" w14:textId="7D4F9CE6" w:rsidR="00E71D66" w:rsidRDefault="00E71D66">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_Toc123566824 \h </w:instrText>
      </w:r>
      <w:r>
        <w:rPr>
          <w:noProof/>
        </w:rPr>
      </w:r>
      <w:r>
        <w:rPr>
          <w:noProof/>
        </w:rPr>
        <w:fldChar w:fldCharType="separate"/>
      </w:r>
      <w:r>
        <w:rPr>
          <w:noProof/>
        </w:rPr>
        <w:t>43</w:t>
      </w:r>
      <w:r>
        <w:rPr>
          <w:noProof/>
        </w:rPr>
        <w:fldChar w:fldCharType="end"/>
      </w:r>
    </w:p>
    <w:p w14:paraId="005B8164" w14:textId="7A3B555D" w:rsidR="00E71D66" w:rsidRDefault="00E71D66">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_Toc123566825 \h </w:instrText>
      </w:r>
      <w:r>
        <w:rPr>
          <w:noProof/>
        </w:rPr>
      </w:r>
      <w:r>
        <w:rPr>
          <w:noProof/>
        </w:rPr>
        <w:fldChar w:fldCharType="separate"/>
      </w:r>
      <w:r>
        <w:rPr>
          <w:noProof/>
        </w:rPr>
        <w:t>43</w:t>
      </w:r>
      <w:r>
        <w:rPr>
          <w:noProof/>
        </w:rPr>
        <w:fldChar w:fldCharType="end"/>
      </w:r>
    </w:p>
    <w:p w14:paraId="517F87C8" w14:textId="38A377E0" w:rsidR="00E71D66" w:rsidRDefault="00E71D66">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_Toc123566826 \h </w:instrText>
      </w:r>
      <w:r>
        <w:rPr>
          <w:noProof/>
        </w:rPr>
      </w:r>
      <w:r>
        <w:rPr>
          <w:noProof/>
        </w:rPr>
        <w:fldChar w:fldCharType="separate"/>
      </w:r>
      <w:r>
        <w:rPr>
          <w:noProof/>
        </w:rPr>
        <w:t>43</w:t>
      </w:r>
      <w:r>
        <w:rPr>
          <w:noProof/>
        </w:rPr>
        <w:fldChar w:fldCharType="end"/>
      </w:r>
    </w:p>
    <w:p w14:paraId="2488F52D" w14:textId="518FBE14" w:rsidR="00E71D66" w:rsidRDefault="00E71D66">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_Toc123566827 \h </w:instrText>
      </w:r>
      <w:r>
        <w:rPr>
          <w:noProof/>
        </w:rPr>
      </w:r>
      <w:r>
        <w:rPr>
          <w:noProof/>
        </w:rPr>
        <w:fldChar w:fldCharType="separate"/>
      </w:r>
      <w:r>
        <w:rPr>
          <w:noProof/>
        </w:rPr>
        <w:t>43</w:t>
      </w:r>
      <w:r>
        <w:rPr>
          <w:noProof/>
        </w:rPr>
        <w:fldChar w:fldCharType="end"/>
      </w:r>
    </w:p>
    <w:p w14:paraId="35328854" w14:textId="37774C2E" w:rsidR="00E71D66" w:rsidRDefault="00E71D66">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_Toc123566828 \h </w:instrText>
      </w:r>
      <w:r>
        <w:rPr>
          <w:noProof/>
        </w:rPr>
      </w:r>
      <w:r>
        <w:rPr>
          <w:noProof/>
        </w:rPr>
        <w:fldChar w:fldCharType="separate"/>
      </w:r>
      <w:r>
        <w:rPr>
          <w:noProof/>
        </w:rPr>
        <w:t>44</w:t>
      </w:r>
      <w:r>
        <w:rPr>
          <w:noProof/>
        </w:rPr>
        <w:fldChar w:fldCharType="end"/>
      </w:r>
    </w:p>
    <w:p w14:paraId="6EA4D535" w14:textId="75B39E37" w:rsidR="00E71D66" w:rsidRDefault="00E71D6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E87B6C">
        <w:rPr>
          <w:noProof/>
          <w:lang w:val="en-US"/>
        </w:rPr>
        <w:t>PDUs and parameters specific to the present document</w:t>
      </w:r>
      <w:r>
        <w:rPr>
          <w:noProof/>
        </w:rPr>
        <w:tab/>
      </w:r>
      <w:r>
        <w:rPr>
          <w:noProof/>
        </w:rPr>
        <w:fldChar w:fldCharType="begin" w:fldLock="1"/>
      </w:r>
      <w:r>
        <w:rPr>
          <w:noProof/>
        </w:rPr>
        <w:instrText xml:space="preserve"> PAGEREF _Toc123566829 \h </w:instrText>
      </w:r>
      <w:r>
        <w:rPr>
          <w:noProof/>
        </w:rPr>
      </w:r>
      <w:r>
        <w:rPr>
          <w:noProof/>
        </w:rPr>
        <w:fldChar w:fldCharType="separate"/>
      </w:r>
      <w:r>
        <w:rPr>
          <w:noProof/>
        </w:rPr>
        <w:t>44</w:t>
      </w:r>
      <w:r>
        <w:rPr>
          <w:noProof/>
        </w:rPr>
        <w:fldChar w:fldCharType="end"/>
      </w:r>
    </w:p>
    <w:p w14:paraId="4494322A" w14:textId="276270A2"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6.1</w:t>
      </w:r>
      <w:r>
        <w:rPr>
          <w:rFonts w:asciiTheme="minorHAnsi" w:eastAsiaTheme="minorEastAsia" w:hAnsiTheme="minorHAnsi" w:cstheme="minorBidi"/>
          <w:noProof/>
          <w:sz w:val="22"/>
          <w:szCs w:val="22"/>
          <w:lang w:eastAsia="en-GB"/>
        </w:rPr>
        <w:tab/>
      </w:r>
      <w:r w:rsidRPr="00E87B6C">
        <w:rPr>
          <w:noProof/>
          <w:lang w:val="en-US" w:eastAsia="zh-CN"/>
        </w:rPr>
        <w:t>ATSSS parameters</w:t>
      </w:r>
      <w:r>
        <w:rPr>
          <w:noProof/>
        </w:rPr>
        <w:tab/>
      </w:r>
      <w:r>
        <w:rPr>
          <w:noProof/>
        </w:rPr>
        <w:fldChar w:fldCharType="begin" w:fldLock="1"/>
      </w:r>
      <w:r>
        <w:rPr>
          <w:noProof/>
        </w:rPr>
        <w:instrText xml:space="preserve"> PAGEREF _Toc123566830 \h </w:instrText>
      </w:r>
      <w:r>
        <w:rPr>
          <w:noProof/>
        </w:rPr>
      </w:r>
      <w:r>
        <w:rPr>
          <w:noProof/>
        </w:rPr>
        <w:fldChar w:fldCharType="separate"/>
      </w:r>
      <w:r>
        <w:rPr>
          <w:noProof/>
        </w:rPr>
        <w:t>44</w:t>
      </w:r>
      <w:r>
        <w:rPr>
          <w:noProof/>
        </w:rPr>
        <w:fldChar w:fldCharType="end"/>
      </w:r>
    </w:p>
    <w:p w14:paraId="04553BEB" w14:textId="3CFCD0AB" w:rsidR="00E71D66" w:rsidRDefault="00E71D66">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E87B6C">
        <w:rPr>
          <w:noProof/>
          <w:lang w:val="en-US"/>
        </w:rPr>
        <w:t>General</w:t>
      </w:r>
      <w:r>
        <w:rPr>
          <w:noProof/>
        </w:rPr>
        <w:tab/>
      </w:r>
      <w:r>
        <w:rPr>
          <w:noProof/>
        </w:rPr>
        <w:fldChar w:fldCharType="begin" w:fldLock="1"/>
      </w:r>
      <w:r>
        <w:rPr>
          <w:noProof/>
        </w:rPr>
        <w:instrText xml:space="preserve"> PAGEREF _Toc123566831 \h </w:instrText>
      </w:r>
      <w:r>
        <w:rPr>
          <w:noProof/>
        </w:rPr>
      </w:r>
      <w:r>
        <w:rPr>
          <w:noProof/>
        </w:rPr>
        <w:fldChar w:fldCharType="separate"/>
      </w:r>
      <w:r>
        <w:rPr>
          <w:noProof/>
        </w:rPr>
        <w:t>44</w:t>
      </w:r>
      <w:r>
        <w:rPr>
          <w:noProof/>
        </w:rPr>
        <w:fldChar w:fldCharType="end"/>
      </w:r>
    </w:p>
    <w:p w14:paraId="54E864DC" w14:textId="39D14E70" w:rsidR="00E71D66" w:rsidRDefault="00E71D66">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E87B6C">
        <w:rPr>
          <w:noProof/>
          <w:lang w:val="en-US"/>
        </w:rPr>
        <w:t>Encoding of ATSSS parameters</w:t>
      </w:r>
      <w:r>
        <w:rPr>
          <w:noProof/>
        </w:rPr>
        <w:tab/>
      </w:r>
      <w:r>
        <w:rPr>
          <w:noProof/>
        </w:rPr>
        <w:fldChar w:fldCharType="begin" w:fldLock="1"/>
      </w:r>
      <w:r>
        <w:rPr>
          <w:noProof/>
        </w:rPr>
        <w:instrText xml:space="preserve"> PAGEREF _Toc123566832 \h </w:instrText>
      </w:r>
      <w:r>
        <w:rPr>
          <w:noProof/>
        </w:rPr>
      </w:r>
      <w:r>
        <w:rPr>
          <w:noProof/>
        </w:rPr>
        <w:fldChar w:fldCharType="separate"/>
      </w:r>
      <w:r>
        <w:rPr>
          <w:noProof/>
        </w:rPr>
        <w:t>44</w:t>
      </w:r>
      <w:r>
        <w:rPr>
          <w:noProof/>
        </w:rPr>
        <w:fldChar w:fldCharType="end"/>
      </w:r>
    </w:p>
    <w:p w14:paraId="7272387D" w14:textId="1E5843D8" w:rsidR="00E71D66" w:rsidRDefault="00E71D66">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E87B6C">
        <w:rPr>
          <w:noProof/>
          <w:lang w:val="en-US"/>
        </w:rPr>
        <w:t>ATSSS rules</w:t>
      </w:r>
      <w:r>
        <w:rPr>
          <w:noProof/>
        </w:rPr>
        <w:tab/>
      </w:r>
      <w:r>
        <w:rPr>
          <w:noProof/>
        </w:rPr>
        <w:fldChar w:fldCharType="begin" w:fldLock="1"/>
      </w:r>
      <w:r>
        <w:rPr>
          <w:noProof/>
        </w:rPr>
        <w:instrText xml:space="preserve"> PAGEREF _Toc123566833 \h </w:instrText>
      </w:r>
      <w:r>
        <w:rPr>
          <w:noProof/>
        </w:rPr>
      </w:r>
      <w:r>
        <w:rPr>
          <w:noProof/>
        </w:rPr>
        <w:fldChar w:fldCharType="separate"/>
      </w:r>
      <w:r>
        <w:rPr>
          <w:noProof/>
        </w:rPr>
        <w:t>45</w:t>
      </w:r>
      <w:r>
        <w:rPr>
          <w:noProof/>
        </w:rPr>
        <w:fldChar w:fldCharType="end"/>
      </w:r>
    </w:p>
    <w:p w14:paraId="22EE1B2F" w14:textId="294D31C5" w:rsidR="00E71D66" w:rsidRDefault="00E71D6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_Toc123566834 \h </w:instrText>
      </w:r>
      <w:r>
        <w:rPr>
          <w:noProof/>
        </w:rPr>
      </w:r>
      <w:r>
        <w:rPr>
          <w:noProof/>
        </w:rPr>
        <w:fldChar w:fldCharType="separate"/>
      </w:r>
      <w:r>
        <w:rPr>
          <w:noProof/>
        </w:rPr>
        <w:t>45</w:t>
      </w:r>
      <w:r>
        <w:rPr>
          <w:noProof/>
        </w:rPr>
        <w:fldChar w:fldCharType="end"/>
      </w:r>
    </w:p>
    <w:p w14:paraId="239592A6" w14:textId="62DEA5D7" w:rsidR="00E71D66" w:rsidRDefault="00E71D6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_Toc123566835 \h </w:instrText>
      </w:r>
      <w:r>
        <w:rPr>
          <w:noProof/>
        </w:rPr>
      </w:r>
      <w:r>
        <w:rPr>
          <w:noProof/>
        </w:rPr>
        <w:fldChar w:fldCharType="separate"/>
      </w:r>
      <w:r>
        <w:rPr>
          <w:noProof/>
        </w:rPr>
        <w:t>46</w:t>
      </w:r>
      <w:r>
        <w:rPr>
          <w:noProof/>
        </w:rPr>
        <w:fldChar w:fldCharType="end"/>
      </w:r>
    </w:p>
    <w:p w14:paraId="3C27A31A" w14:textId="0B88927C" w:rsidR="00E71D66" w:rsidRDefault="00E71D66">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E87B6C">
        <w:rPr>
          <w:noProof/>
          <w:lang w:val="en-US"/>
        </w:rPr>
        <w:t>Network steering functionalities information</w:t>
      </w:r>
      <w:r>
        <w:rPr>
          <w:noProof/>
        </w:rPr>
        <w:tab/>
      </w:r>
      <w:r>
        <w:rPr>
          <w:noProof/>
        </w:rPr>
        <w:fldChar w:fldCharType="begin" w:fldLock="1"/>
      </w:r>
      <w:r>
        <w:rPr>
          <w:noProof/>
        </w:rPr>
        <w:instrText xml:space="preserve"> PAGEREF _Toc123566836 \h </w:instrText>
      </w:r>
      <w:r>
        <w:rPr>
          <w:noProof/>
        </w:rPr>
      </w:r>
      <w:r>
        <w:rPr>
          <w:noProof/>
        </w:rPr>
        <w:fldChar w:fldCharType="separate"/>
      </w:r>
      <w:r>
        <w:rPr>
          <w:noProof/>
        </w:rPr>
        <w:t>51</w:t>
      </w:r>
      <w:r>
        <w:rPr>
          <w:noProof/>
        </w:rPr>
        <w:fldChar w:fldCharType="end"/>
      </w:r>
    </w:p>
    <w:p w14:paraId="57A8EA25" w14:textId="76789B02" w:rsidR="00E71D66" w:rsidRDefault="00E71D66">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_Toc123566837 \h </w:instrText>
      </w:r>
      <w:r>
        <w:rPr>
          <w:noProof/>
        </w:rPr>
      </w:r>
      <w:r>
        <w:rPr>
          <w:noProof/>
        </w:rPr>
        <w:fldChar w:fldCharType="separate"/>
      </w:r>
      <w:r>
        <w:rPr>
          <w:noProof/>
        </w:rPr>
        <w:t>51</w:t>
      </w:r>
      <w:r>
        <w:rPr>
          <w:noProof/>
        </w:rPr>
        <w:fldChar w:fldCharType="end"/>
      </w:r>
    </w:p>
    <w:p w14:paraId="062B7525" w14:textId="2DC9542A" w:rsidR="00E71D66" w:rsidRDefault="00E71D66">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_Toc123566838 \h </w:instrText>
      </w:r>
      <w:r>
        <w:rPr>
          <w:noProof/>
        </w:rPr>
      </w:r>
      <w:r>
        <w:rPr>
          <w:noProof/>
        </w:rPr>
        <w:fldChar w:fldCharType="separate"/>
      </w:r>
      <w:r>
        <w:rPr>
          <w:noProof/>
        </w:rPr>
        <w:t>51</w:t>
      </w:r>
      <w:r>
        <w:rPr>
          <w:noProof/>
        </w:rPr>
        <w:fldChar w:fldCharType="end"/>
      </w:r>
    </w:p>
    <w:p w14:paraId="4C39CEE7" w14:textId="3D9D1349" w:rsidR="00E71D66" w:rsidRDefault="00E71D66">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_Toc123566839 \h </w:instrText>
      </w:r>
      <w:r>
        <w:rPr>
          <w:noProof/>
        </w:rPr>
      </w:r>
      <w:r>
        <w:rPr>
          <w:noProof/>
        </w:rPr>
        <w:fldChar w:fldCharType="separate"/>
      </w:r>
      <w:r>
        <w:rPr>
          <w:noProof/>
        </w:rPr>
        <w:t>52</w:t>
      </w:r>
      <w:r>
        <w:rPr>
          <w:noProof/>
        </w:rPr>
        <w:fldChar w:fldCharType="end"/>
      </w:r>
    </w:p>
    <w:p w14:paraId="60C3522D" w14:textId="68981CF9" w:rsidR="00E71D66" w:rsidRDefault="00E71D66">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_Toc123566840 \h </w:instrText>
      </w:r>
      <w:r>
        <w:rPr>
          <w:noProof/>
        </w:rPr>
      </w:r>
      <w:r>
        <w:rPr>
          <w:noProof/>
        </w:rPr>
        <w:fldChar w:fldCharType="separate"/>
      </w:r>
      <w:r>
        <w:rPr>
          <w:noProof/>
        </w:rPr>
        <w:t>52</w:t>
      </w:r>
      <w:r>
        <w:rPr>
          <w:noProof/>
        </w:rPr>
        <w:fldChar w:fldCharType="end"/>
      </w:r>
    </w:p>
    <w:p w14:paraId="40347585" w14:textId="53EC4004" w:rsidR="00E71D66" w:rsidRDefault="00E71D66">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_Toc123566841 \h </w:instrText>
      </w:r>
      <w:r>
        <w:rPr>
          <w:noProof/>
        </w:rPr>
      </w:r>
      <w:r>
        <w:rPr>
          <w:noProof/>
        </w:rPr>
        <w:fldChar w:fldCharType="separate"/>
      </w:r>
      <w:r>
        <w:rPr>
          <w:noProof/>
        </w:rPr>
        <w:t>53</w:t>
      </w:r>
      <w:r>
        <w:rPr>
          <w:noProof/>
        </w:rPr>
        <w:fldChar w:fldCharType="end"/>
      </w:r>
    </w:p>
    <w:p w14:paraId="378D3BBE" w14:textId="1056BD5D" w:rsidR="00E71D66" w:rsidRDefault="00E71D66">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_Toc123566842 \h </w:instrText>
      </w:r>
      <w:r>
        <w:rPr>
          <w:noProof/>
        </w:rPr>
      </w:r>
      <w:r>
        <w:rPr>
          <w:noProof/>
        </w:rPr>
        <w:fldChar w:fldCharType="separate"/>
      </w:r>
      <w:r>
        <w:rPr>
          <w:noProof/>
        </w:rPr>
        <w:t>56</w:t>
      </w:r>
      <w:r>
        <w:rPr>
          <w:noProof/>
        </w:rPr>
        <w:fldChar w:fldCharType="end"/>
      </w:r>
    </w:p>
    <w:p w14:paraId="4039CC5A" w14:textId="71B8A34B" w:rsidR="00E71D66" w:rsidRDefault="00E71D6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_Toc123566843 \h </w:instrText>
      </w:r>
      <w:r>
        <w:rPr>
          <w:noProof/>
        </w:rPr>
      </w:r>
      <w:r>
        <w:rPr>
          <w:noProof/>
        </w:rPr>
        <w:fldChar w:fldCharType="separate"/>
      </w:r>
      <w:r>
        <w:rPr>
          <w:noProof/>
        </w:rPr>
        <w:t>56</w:t>
      </w:r>
      <w:r>
        <w:rPr>
          <w:noProof/>
        </w:rPr>
        <w:fldChar w:fldCharType="end"/>
      </w:r>
    </w:p>
    <w:p w14:paraId="04617ADB" w14:textId="040AB72D" w:rsidR="00E71D66" w:rsidRDefault="00E71D66">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_Toc123566844 \h </w:instrText>
      </w:r>
      <w:r>
        <w:rPr>
          <w:noProof/>
        </w:rPr>
      </w:r>
      <w:r>
        <w:rPr>
          <w:noProof/>
        </w:rPr>
        <w:fldChar w:fldCharType="separate"/>
      </w:r>
      <w:r>
        <w:rPr>
          <w:noProof/>
        </w:rPr>
        <w:t>56</w:t>
      </w:r>
      <w:r>
        <w:rPr>
          <w:noProof/>
        </w:rPr>
        <w:fldChar w:fldCharType="end"/>
      </w:r>
    </w:p>
    <w:p w14:paraId="2AB2D516" w14:textId="2AE4A995" w:rsidR="00E71D66" w:rsidRDefault="00E71D66">
      <w:pPr>
        <w:pStyle w:val="TOC3"/>
        <w:rPr>
          <w:rFonts w:asciiTheme="minorHAnsi" w:eastAsiaTheme="minorEastAsia" w:hAnsiTheme="minorHAnsi" w:cstheme="minorBidi"/>
          <w:noProof/>
          <w:sz w:val="22"/>
          <w:szCs w:val="22"/>
          <w:lang w:eastAsia="en-GB"/>
        </w:rPr>
      </w:pPr>
      <w:r w:rsidRPr="00E87B6C">
        <w:rPr>
          <w:noProof/>
          <w:lang w:val="en-US" w:eastAsia="zh-CN"/>
        </w:rPr>
        <w:t>6.1.6</w:t>
      </w:r>
      <w:r>
        <w:rPr>
          <w:rFonts w:asciiTheme="minorHAnsi" w:eastAsiaTheme="minorEastAsia" w:hAnsiTheme="minorHAnsi" w:cstheme="minorBidi"/>
          <w:noProof/>
          <w:sz w:val="22"/>
          <w:szCs w:val="22"/>
          <w:lang w:eastAsia="en-GB"/>
        </w:rPr>
        <w:tab/>
      </w:r>
      <w:r w:rsidRPr="00E87B6C">
        <w:rPr>
          <w:noProof/>
          <w:lang w:val="en-US" w:eastAsia="zh-CN"/>
        </w:rPr>
        <w:t>ATSSS PCO parameters</w:t>
      </w:r>
      <w:r>
        <w:rPr>
          <w:noProof/>
        </w:rPr>
        <w:tab/>
      </w:r>
      <w:r>
        <w:rPr>
          <w:noProof/>
        </w:rPr>
        <w:fldChar w:fldCharType="begin" w:fldLock="1"/>
      </w:r>
      <w:r>
        <w:rPr>
          <w:noProof/>
        </w:rPr>
        <w:instrText xml:space="preserve"> PAGEREF _Toc123566845 \h </w:instrText>
      </w:r>
      <w:r>
        <w:rPr>
          <w:noProof/>
        </w:rPr>
      </w:r>
      <w:r>
        <w:rPr>
          <w:noProof/>
        </w:rPr>
        <w:fldChar w:fldCharType="separate"/>
      </w:r>
      <w:r>
        <w:rPr>
          <w:noProof/>
        </w:rPr>
        <w:t>59</w:t>
      </w:r>
      <w:r>
        <w:rPr>
          <w:noProof/>
        </w:rPr>
        <w:fldChar w:fldCharType="end"/>
      </w:r>
    </w:p>
    <w:p w14:paraId="29A5894E" w14:textId="0BB1BA94" w:rsidR="00E71D66" w:rsidRDefault="00E71D6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_Toc123566846 \h </w:instrText>
      </w:r>
      <w:r>
        <w:rPr>
          <w:noProof/>
        </w:rPr>
      </w:r>
      <w:r>
        <w:rPr>
          <w:noProof/>
        </w:rPr>
        <w:fldChar w:fldCharType="separate"/>
      </w:r>
      <w:r>
        <w:rPr>
          <w:noProof/>
        </w:rPr>
        <w:t>59</w:t>
      </w:r>
      <w:r>
        <w:rPr>
          <w:noProof/>
        </w:rPr>
        <w:fldChar w:fldCharType="end"/>
      </w:r>
    </w:p>
    <w:p w14:paraId="4E9146C8" w14:textId="1CEF0E84" w:rsidR="00E71D66" w:rsidRDefault="00E71D66">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_Toc123566847 \h </w:instrText>
      </w:r>
      <w:r>
        <w:rPr>
          <w:noProof/>
        </w:rPr>
      </w:r>
      <w:r>
        <w:rPr>
          <w:noProof/>
        </w:rPr>
        <w:fldChar w:fldCharType="separate"/>
      </w:r>
      <w:r>
        <w:rPr>
          <w:noProof/>
        </w:rPr>
        <w:t>59</w:t>
      </w:r>
      <w:r>
        <w:rPr>
          <w:noProof/>
        </w:rPr>
        <w:fldChar w:fldCharType="end"/>
      </w:r>
    </w:p>
    <w:p w14:paraId="36555181" w14:textId="47984CF7" w:rsidR="00E71D66" w:rsidRDefault="00E71D66">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_Toc123566848 \h </w:instrText>
      </w:r>
      <w:r>
        <w:rPr>
          <w:noProof/>
        </w:rPr>
      </w:r>
      <w:r>
        <w:rPr>
          <w:noProof/>
        </w:rPr>
        <w:fldChar w:fldCharType="separate"/>
      </w:r>
      <w:r>
        <w:rPr>
          <w:noProof/>
        </w:rPr>
        <w:t>60</w:t>
      </w:r>
      <w:r>
        <w:rPr>
          <w:noProof/>
        </w:rPr>
        <w:fldChar w:fldCharType="end"/>
      </w:r>
    </w:p>
    <w:p w14:paraId="02249C75" w14:textId="19F314F4"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6.2</w:t>
      </w:r>
      <w:r>
        <w:rPr>
          <w:rFonts w:asciiTheme="minorHAnsi" w:eastAsiaTheme="minorEastAsia" w:hAnsiTheme="minorHAnsi" w:cstheme="minorBidi"/>
          <w:noProof/>
          <w:sz w:val="22"/>
          <w:szCs w:val="22"/>
          <w:lang w:eastAsia="en-GB"/>
        </w:rPr>
        <w:tab/>
      </w:r>
      <w:r w:rsidRPr="00E87B6C">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_Toc123566849 \h </w:instrText>
      </w:r>
      <w:r>
        <w:rPr>
          <w:noProof/>
        </w:rPr>
      </w:r>
      <w:r>
        <w:rPr>
          <w:noProof/>
        </w:rPr>
        <w:fldChar w:fldCharType="separate"/>
      </w:r>
      <w:r>
        <w:rPr>
          <w:noProof/>
        </w:rPr>
        <w:t>61</w:t>
      </w:r>
      <w:r>
        <w:rPr>
          <w:noProof/>
        </w:rPr>
        <w:fldChar w:fldCharType="end"/>
      </w:r>
    </w:p>
    <w:p w14:paraId="5192D8C5" w14:textId="1DA12192" w:rsidR="00E71D66" w:rsidRDefault="00E71D6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_Toc123566850 \h </w:instrText>
      </w:r>
      <w:r>
        <w:rPr>
          <w:noProof/>
        </w:rPr>
      </w:r>
      <w:r>
        <w:rPr>
          <w:noProof/>
        </w:rPr>
        <w:fldChar w:fldCharType="separate"/>
      </w:r>
      <w:r>
        <w:rPr>
          <w:noProof/>
        </w:rPr>
        <w:t>61</w:t>
      </w:r>
      <w:r>
        <w:rPr>
          <w:noProof/>
        </w:rPr>
        <w:fldChar w:fldCharType="end"/>
      </w:r>
    </w:p>
    <w:p w14:paraId="0992D41D" w14:textId="4498B82D" w:rsidR="00E71D66" w:rsidRDefault="00E71D66">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_Toc123566851 \h </w:instrText>
      </w:r>
      <w:r>
        <w:rPr>
          <w:noProof/>
        </w:rPr>
      </w:r>
      <w:r>
        <w:rPr>
          <w:noProof/>
        </w:rPr>
        <w:fldChar w:fldCharType="separate"/>
      </w:r>
      <w:r>
        <w:rPr>
          <w:noProof/>
        </w:rPr>
        <w:t>61</w:t>
      </w:r>
      <w:r>
        <w:rPr>
          <w:noProof/>
        </w:rPr>
        <w:fldChar w:fldCharType="end"/>
      </w:r>
    </w:p>
    <w:p w14:paraId="60E01F25" w14:textId="3AB6E8AF" w:rsidR="00E71D66" w:rsidRDefault="00E71D66">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_Toc123566852 \h </w:instrText>
      </w:r>
      <w:r>
        <w:rPr>
          <w:noProof/>
        </w:rPr>
      </w:r>
      <w:r>
        <w:rPr>
          <w:noProof/>
        </w:rPr>
        <w:fldChar w:fldCharType="separate"/>
      </w:r>
      <w:r>
        <w:rPr>
          <w:noProof/>
        </w:rPr>
        <w:t>62</w:t>
      </w:r>
      <w:r>
        <w:rPr>
          <w:noProof/>
        </w:rPr>
        <w:fldChar w:fldCharType="end"/>
      </w:r>
    </w:p>
    <w:p w14:paraId="1117BAA4" w14:textId="7CEE6EAE" w:rsidR="00E71D66" w:rsidRDefault="00E71D66">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_Toc123566853 \h </w:instrText>
      </w:r>
      <w:r>
        <w:rPr>
          <w:noProof/>
        </w:rPr>
      </w:r>
      <w:r>
        <w:rPr>
          <w:noProof/>
        </w:rPr>
        <w:fldChar w:fldCharType="separate"/>
      </w:r>
      <w:r>
        <w:rPr>
          <w:noProof/>
        </w:rPr>
        <w:t>62</w:t>
      </w:r>
      <w:r>
        <w:rPr>
          <w:noProof/>
        </w:rPr>
        <w:fldChar w:fldCharType="end"/>
      </w:r>
    </w:p>
    <w:p w14:paraId="565FE424" w14:textId="77B319E3" w:rsidR="00E71D66" w:rsidRDefault="00E71D66">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_Toc123566854 \h </w:instrText>
      </w:r>
      <w:r>
        <w:rPr>
          <w:noProof/>
        </w:rPr>
      </w:r>
      <w:r>
        <w:rPr>
          <w:noProof/>
        </w:rPr>
        <w:fldChar w:fldCharType="separate"/>
      </w:r>
      <w:r>
        <w:rPr>
          <w:noProof/>
        </w:rPr>
        <w:t>62</w:t>
      </w:r>
      <w:r>
        <w:rPr>
          <w:noProof/>
        </w:rPr>
        <w:fldChar w:fldCharType="end"/>
      </w:r>
    </w:p>
    <w:p w14:paraId="37C02C9E" w14:textId="00CBEA5F" w:rsidR="00E71D66" w:rsidRDefault="00E71D66">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_Toc123566855 \h </w:instrText>
      </w:r>
      <w:r>
        <w:rPr>
          <w:noProof/>
        </w:rPr>
      </w:r>
      <w:r>
        <w:rPr>
          <w:noProof/>
        </w:rPr>
        <w:fldChar w:fldCharType="separate"/>
      </w:r>
      <w:r>
        <w:rPr>
          <w:noProof/>
        </w:rPr>
        <w:t>62</w:t>
      </w:r>
      <w:r>
        <w:rPr>
          <w:noProof/>
        </w:rPr>
        <w:fldChar w:fldCharType="end"/>
      </w:r>
    </w:p>
    <w:p w14:paraId="627C86AF" w14:textId="0F2B18DE" w:rsidR="00E71D66" w:rsidRDefault="00E71D66">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_Toc123566856 \h </w:instrText>
      </w:r>
      <w:r>
        <w:rPr>
          <w:noProof/>
        </w:rPr>
      </w:r>
      <w:r>
        <w:rPr>
          <w:noProof/>
        </w:rPr>
        <w:fldChar w:fldCharType="separate"/>
      </w:r>
      <w:r>
        <w:rPr>
          <w:noProof/>
        </w:rPr>
        <w:t>63</w:t>
      </w:r>
      <w:r>
        <w:rPr>
          <w:noProof/>
        </w:rPr>
        <w:fldChar w:fldCharType="end"/>
      </w:r>
    </w:p>
    <w:p w14:paraId="5E47C6E2" w14:textId="1D1D02BF" w:rsidR="00E71D66" w:rsidRDefault="00E71D66">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_Toc123566857 \h </w:instrText>
      </w:r>
      <w:r>
        <w:rPr>
          <w:noProof/>
        </w:rPr>
      </w:r>
      <w:r>
        <w:rPr>
          <w:noProof/>
        </w:rPr>
        <w:fldChar w:fldCharType="separate"/>
      </w:r>
      <w:r>
        <w:rPr>
          <w:noProof/>
        </w:rPr>
        <w:t>63</w:t>
      </w:r>
      <w:r>
        <w:rPr>
          <w:noProof/>
        </w:rPr>
        <w:fldChar w:fldCharType="end"/>
      </w:r>
    </w:p>
    <w:p w14:paraId="02A5A7BE" w14:textId="59DDE22B" w:rsidR="00E71D66" w:rsidRDefault="00E71D66">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_Toc123566858 \h </w:instrText>
      </w:r>
      <w:r>
        <w:rPr>
          <w:noProof/>
        </w:rPr>
      </w:r>
      <w:r>
        <w:rPr>
          <w:noProof/>
        </w:rPr>
        <w:fldChar w:fldCharType="separate"/>
      </w:r>
      <w:r>
        <w:rPr>
          <w:noProof/>
        </w:rPr>
        <w:t>63</w:t>
      </w:r>
      <w:r>
        <w:rPr>
          <w:noProof/>
        </w:rPr>
        <w:fldChar w:fldCharType="end"/>
      </w:r>
    </w:p>
    <w:p w14:paraId="2820DD1F" w14:textId="7B258440" w:rsidR="00E71D66" w:rsidRDefault="00E71D66">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_Toc123566859 \h </w:instrText>
      </w:r>
      <w:r>
        <w:rPr>
          <w:noProof/>
        </w:rPr>
      </w:r>
      <w:r>
        <w:rPr>
          <w:noProof/>
        </w:rPr>
        <w:fldChar w:fldCharType="separate"/>
      </w:r>
      <w:r>
        <w:rPr>
          <w:noProof/>
        </w:rPr>
        <w:t>63</w:t>
      </w:r>
      <w:r>
        <w:rPr>
          <w:noProof/>
        </w:rPr>
        <w:fldChar w:fldCharType="end"/>
      </w:r>
    </w:p>
    <w:p w14:paraId="0FCFB17A" w14:textId="26982872" w:rsidR="00E71D66" w:rsidRDefault="00E71D66">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_Toc123566860 \h </w:instrText>
      </w:r>
      <w:r>
        <w:rPr>
          <w:noProof/>
        </w:rPr>
      </w:r>
      <w:r>
        <w:rPr>
          <w:noProof/>
        </w:rPr>
        <w:fldChar w:fldCharType="separate"/>
      </w:r>
      <w:r>
        <w:rPr>
          <w:noProof/>
        </w:rPr>
        <w:t>64</w:t>
      </w:r>
      <w:r>
        <w:rPr>
          <w:noProof/>
        </w:rPr>
        <w:fldChar w:fldCharType="end"/>
      </w:r>
    </w:p>
    <w:p w14:paraId="2DD85D2E" w14:textId="26BB1700" w:rsidR="00E71D66" w:rsidRDefault="00E71D66">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_Toc123566861 \h </w:instrText>
      </w:r>
      <w:r>
        <w:rPr>
          <w:noProof/>
        </w:rPr>
      </w:r>
      <w:r>
        <w:rPr>
          <w:noProof/>
        </w:rPr>
        <w:fldChar w:fldCharType="separate"/>
      </w:r>
      <w:r>
        <w:rPr>
          <w:noProof/>
        </w:rPr>
        <w:t>64</w:t>
      </w:r>
      <w:r>
        <w:rPr>
          <w:noProof/>
        </w:rPr>
        <w:fldChar w:fldCharType="end"/>
      </w:r>
    </w:p>
    <w:p w14:paraId="607B689A" w14:textId="3930072B" w:rsidR="00E71D66" w:rsidRDefault="00E71D66">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_Toc123566862 \h </w:instrText>
      </w:r>
      <w:r>
        <w:rPr>
          <w:noProof/>
        </w:rPr>
      </w:r>
      <w:r>
        <w:rPr>
          <w:noProof/>
        </w:rPr>
        <w:fldChar w:fldCharType="separate"/>
      </w:r>
      <w:r>
        <w:rPr>
          <w:noProof/>
        </w:rPr>
        <w:t>64</w:t>
      </w:r>
      <w:r>
        <w:rPr>
          <w:noProof/>
        </w:rPr>
        <w:fldChar w:fldCharType="end"/>
      </w:r>
    </w:p>
    <w:p w14:paraId="7968D34E" w14:textId="139A0C69" w:rsidR="00E71D66" w:rsidRDefault="00E71D66">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_Toc123566863 \h </w:instrText>
      </w:r>
      <w:r>
        <w:rPr>
          <w:noProof/>
        </w:rPr>
      </w:r>
      <w:r>
        <w:rPr>
          <w:noProof/>
        </w:rPr>
        <w:fldChar w:fldCharType="separate"/>
      </w:r>
      <w:r>
        <w:rPr>
          <w:noProof/>
        </w:rPr>
        <w:t>64</w:t>
      </w:r>
      <w:r>
        <w:rPr>
          <w:noProof/>
        </w:rPr>
        <w:fldChar w:fldCharType="end"/>
      </w:r>
    </w:p>
    <w:p w14:paraId="457F3EBD" w14:textId="525D398D" w:rsidR="00E71D66" w:rsidRDefault="00E71D66">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_Toc123566864 \h </w:instrText>
      </w:r>
      <w:r>
        <w:rPr>
          <w:noProof/>
        </w:rPr>
      </w:r>
      <w:r>
        <w:rPr>
          <w:noProof/>
        </w:rPr>
        <w:fldChar w:fldCharType="separate"/>
      </w:r>
      <w:r>
        <w:rPr>
          <w:noProof/>
        </w:rPr>
        <w:t>65</w:t>
      </w:r>
      <w:r>
        <w:rPr>
          <w:noProof/>
        </w:rPr>
        <w:fldChar w:fldCharType="end"/>
      </w:r>
    </w:p>
    <w:p w14:paraId="3D96A59D" w14:textId="65CCFD86" w:rsidR="00E71D66" w:rsidRDefault="00E71D66">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_Toc123566865 \h </w:instrText>
      </w:r>
      <w:r>
        <w:rPr>
          <w:noProof/>
        </w:rPr>
      </w:r>
      <w:r>
        <w:rPr>
          <w:noProof/>
        </w:rPr>
        <w:fldChar w:fldCharType="separate"/>
      </w:r>
      <w:r>
        <w:rPr>
          <w:noProof/>
        </w:rPr>
        <w:t>65</w:t>
      </w:r>
      <w:r>
        <w:rPr>
          <w:noProof/>
        </w:rPr>
        <w:fldChar w:fldCharType="end"/>
      </w:r>
    </w:p>
    <w:p w14:paraId="575C406A" w14:textId="1DEC5CBE" w:rsidR="00E71D66" w:rsidRDefault="00E71D66">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_Toc123566866 \h </w:instrText>
      </w:r>
      <w:r>
        <w:rPr>
          <w:noProof/>
        </w:rPr>
      </w:r>
      <w:r>
        <w:rPr>
          <w:noProof/>
        </w:rPr>
        <w:fldChar w:fldCharType="separate"/>
      </w:r>
      <w:r>
        <w:rPr>
          <w:noProof/>
        </w:rPr>
        <w:t>65</w:t>
      </w:r>
      <w:r>
        <w:rPr>
          <w:noProof/>
        </w:rPr>
        <w:fldChar w:fldCharType="end"/>
      </w:r>
    </w:p>
    <w:p w14:paraId="09200E2F" w14:textId="1C519173" w:rsidR="00E71D66" w:rsidRDefault="00E71D66">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_Toc123566867 \h </w:instrText>
      </w:r>
      <w:r>
        <w:rPr>
          <w:noProof/>
        </w:rPr>
      </w:r>
      <w:r>
        <w:rPr>
          <w:noProof/>
        </w:rPr>
        <w:fldChar w:fldCharType="separate"/>
      </w:r>
      <w:r>
        <w:rPr>
          <w:noProof/>
        </w:rPr>
        <w:t>65</w:t>
      </w:r>
      <w:r>
        <w:rPr>
          <w:noProof/>
        </w:rPr>
        <w:fldChar w:fldCharType="end"/>
      </w:r>
    </w:p>
    <w:p w14:paraId="2DCCD53A" w14:textId="55A17430" w:rsidR="00E71D66" w:rsidRDefault="00E71D66">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_Toc123566868 \h </w:instrText>
      </w:r>
      <w:r>
        <w:rPr>
          <w:noProof/>
        </w:rPr>
      </w:r>
      <w:r>
        <w:rPr>
          <w:noProof/>
        </w:rPr>
        <w:fldChar w:fldCharType="separate"/>
      </w:r>
      <w:r>
        <w:rPr>
          <w:noProof/>
        </w:rPr>
        <w:t>65</w:t>
      </w:r>
      <w:r>
        <w:rPr>
          <w:noProof/>
        </w:rPr>
        <w:fldChar w:fldCharType="end"/>
      </w:r>
    </w:p>
    <w:p w14:paraId="261CD5BC" w14:textId="110053B7" w:rsidR="00E71D66" w:rsidRDefault="00E71D66">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_Toc123566869 \h </w:instrText>
      </w:r>
      <w:r>
        <w:rPr>
          <w:noProof/>
        </w:rPr>
      </w:r>
      <w:r>
        <w:rPr>
          <w:noProof/>
        </w:rPr>
        <w:fldChar w:fldCharType="separate"/>
      </w:r>
      <w:r>
        <w:rPr>
          <w:noProof/>
        </w:rPr>
        <w:t>65</w:t>
      </w:r>
      <w:r>
        <w:rPr>
          <w:noProof/>
        </w:rPr>
        <w:fldChar w:fldCharType="end"/>
      </w:r>
    </w:p>
    <w:p w14:paraId="3B404199" w14:textId="46633367" w:rsidR="00E71D66" w:rsidRDefault="00E71D66">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_Toc123566870 \h </w:instrText>
      </w:r>
      <w:r>
        <w:rPr>
          <w:noProof/>
        </w:rPr>
      </w:r>
      <w:r>
        <w:rPr>
          <w:noProof/>
        </w:rPr>
        <w:fldChar w:fldCharType="separate"/>
      </w:r>
      <w:r>
        <w:rPr>
          <w:noProof/>
        </w:rPr>
        <w:t>65</w:t>
      </w:r>
      <w:r>
        <w:rPr>
          <w:noProof/>
        </w:rPr>
        <w:fldChar w:fldCharType="end"/>
      </w:r>
    </w:p>
    <w:p w14:paraId="2B215C2E" w14:textId="0B408983" w:rsidR="00E71D66" w:rsidRDefault="00E71D66">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_Toc123566871 \h </w:instrText>
      </w:r>
      <w:r>
        <w:rPr>
          <w:noProof/>
        </w:rPr>
      </w:r>
      <w:r>
        <w:rPr>
          <w:noProof/>
        </w:rPr>
        <w:fldChar w:fldCharType="separate"/>
      </w:r>
      <w:r>
        <w:rPr>
          <w:noProof/>
        </w:rPr>
        <w:t>66</w:t>
      </w:r>
      <w:r>
        <w:rPr>
          <w:noProof/>
        </w:rPr>
        <w:fldChar w:fldCharType="end"/>
      </w:r>
    </w:p>
    <w:p w14:paraId="39DA2322" w14:textId="02E22E40" w:rsidR="00E71D66" w:rsidRDefault="00E71D66">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_Toc123566872 \h </w:instrText>
      </w:r>
      <w:r>
        <w:rPr>
          <w:noProof/>
        </w:rPr>
      </w:r>
      <w:r>
        <w:rPr>
          <w:noProof/>
        </w:rPr>
        <w:fldChar w:fldCharType="separate"/>
      </w:r>
      <w:r>
        <w:rPr>
          <w:noProof/>
        </w:rPr>
        <w:t>66</w:t>
      </w:r>
      <w:r>
        <w:rPr>
          <w:noProof/>
        </w:rPr>
        <w:fldChar w:fldCharType="end"/>
      </w:r>
    </w:p>
    <w:p w14:paraId="0082A1B4" w14:textId="5F56BFBC" w:rsidR="00E71D66" w:rsidRDefault="00E71D66">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_Toc123566873 \h </w:instrText>
      </w:r>
      <w:r>
        <w:rPr>
          <w:noProof/>
        </w:rPr>
      </w:r>
      <w:r>
        <w:rPr>
          <w:noProof/>
        </w:rPr>
        <w:fldChar w:fldCharType="separate"/>
      </w:r>
      <w:r>
        <w:rPr>
          <w:noProof/>
        </w:rPr>
        <w:t>66</w:t>
      </w:r>
      <w:r>
        <w:rPr>
          <w:noProof/>
        </w:rPr>
        <w:fldChar w:fldCharType="end"/>
      </w:r>
    </w:p>
    <w:p w14:paraId="2E821B68" w14:textId="1765159B" w:rsidR="00E71D66" w:rsidRDefault="00E71D66">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_Toc123566874 \h </w:instrText>
      </w:r>
      <w:r>
        <w:rPr>
          <w:noProof/>
        </w:rPr>
      </w:r>
      <w:r>
        <w:rPr>
          <w:noProof/>
        </w:rPr>
        <w:fldChar w:fldCharType="separate"/>
      </w:r>
      <w:r>
        <w:rPr>
          <w:noProof/>
        </w:rPr>
        <w:t>66</w:t>
      </w:r>
      <w:r>
        <w:rPr>
          <w:noProof/>
        </w:rPr>
        <w:fldChar w:fldCharType="end"/>
      </w:r>
    </w:p>
    <w:p w14:paraId="50623448" w14:textId="1264DCCB" w:rsidR="00E71D66" w:rsidRDefault="00E71D66">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_Toc123566875 \h </w:instrText>
      </w:r>
      <w:r>
        <w:rPr>
          <w:noProof/>
        </w:rPr>
      </w:r>
      <w:r>
        <w:rPr>
          <w:noProof/>
        </w:rPr>
        <w:fldChar w:fldCharType="separate"/>
      </w:r>
      <w:r>
        <w:rPr>
          <w:noProof/>
        </w:rPr>
        <w:t>66</w:t>
      </w:r>
      <w:r>
        <w:rPr>
          <w:noProof/>
        </w:rPr>
        <w:fldChar w:fldCharType="end"/>
      </w:r>
    </w:p>
    <w:p w14:paraId="627C88C8" w14:textId="283501F0" w:rsidR="00E71D66" w:rsidRDefault="00E71D66">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_Toc123566876 \h </w:instrText>
      </w:r>
      <w:r>
        <w:rPr>
          <w:noProof/>
        </w:rPr>
      </w:r>
      <w:r>
        <w:rPr>
          <w:noProof/>
        </w:rPr>
        <w:fldChar w:fldCharType="separate"/>
      </w:r>
      <w:r>
        <w:rPr>
          <w:noProof/>
        </w:rPr>
        <w:t>67</w:t>
      </w:r>
      <w:r>
        <w:rPr>
          <w:noProof/>
        </w:rPr>
        <w:fldChar w:fldCharType="end"/>
      </w:r>
    </w:p>
    <w:p w14:paraId="5E9841E9" w14:textId="5B77C1C6" w:rsidR="00E71D66" w:rsidRDefault="00E71D66">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_Toc123566877 \h </w:instrText>
      </w:r>
      <w:r>
        <w:rPr>
          <w:noProof/>
        </w:rPr>
      </w:r>
      <w:r>
        <w:rPr>
          <w:noProof/>
        </w:rPr>
        <w:fldChar w:fldCharType="separate"/>
      </w:r>
      <w:r>
        <w:rPr>
          <w:noProof/>
        </w:rPr>
        <w:t>67</w:t>
      </w:r>
      <w:r>
        <w:rPr>
          <w:noProof/>
        </w:rPr>
        <w:fldChar w:fldCharType="end"/>
      </w:r>
    </w:p>
    <w:p w14:paraId="12257F02" w14:textId="0703F58C" w:rsidR="00E71D66" w:rsidRDefault="00E71D66">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_Toc123566878 \h </w:instrText>
      </w:r>
      <w:r>
        <w:rPr>
          <w:noProof/>
        </w:rPr>
      </w:r>
      <w:r>
        <w:rPr>
          <w:noProof/>
        </w:rPr>
        <w:fldChar w:fldCharType="separate"/>
      </w:r>
      <w:r>
        <w:rPr>
          <w:noProof/>
        </w:rPr>
        <w:t>67</w:t>
      </w:r>
      <w:r>
        <w:rPr>
          <w:noProof/>
        </w:rPr>
        <w:fldChar w:fldCharType="end"/>
      </w:r>
    </w:p>
    <w:p w14:paraId="438630C4" w14:textId="0A08DF47" w:rsidR="00E71D66" w:rsidRDefault="00E71D66">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_Toc123566879 \h </w:instrText>
      </w:r>
      <w:r>
        <w:rPr>
          <w:noProof/>
        </w:rPr>
      </w:r>
      <w:r>
        <w:rPr>
          <w:noProof/>
        </w:rPr>
        <w:fldChar w:fldCharType="separate"/>
      </w:r>
      <w:r>
        <w:rPr>
          <w:noProof/>
        </w:rPr>
        <w:t>67</w:t>
      </w:r>
      <w:r>
        <w:rPr>
          <w:noProof/>
        </w:rPr>
        <w:fldChar w:fldCharType="end"/>
      </w:r>
    </w:p>
    <w:p w14:paraId="0E099C28" w14:textId="11D71263" w:rsidR="00E71D66" w:rsidRDefault="00E71D66">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_Toc123566880 \h </w:instrText>
      </w:r>
      <w:r>
        <w:rPr>
          <w:noProof/>
        </w:rPr>
      </w:r>
      <w:r>
        <w:rPr>
          <w:noProof/>
        </w:rPr>
        <w:fldChar w:fldCharType="separate"/>
      </w:r>
      <w:r>
        <w:rPr>
          <w:noProof/>
        </w:rPr>
        <w:t>68</w:t>
      </w:r>
      <w:r>
        <w:rPr>
          <w:noProof/>
        </w:rPr>
        <w:fldChar w:fldCharType="end"/>
      </w:r>
    </w:p>
    <w:p w14:paraId="21B872EA" w14:textId="50F0DE31" w:rsidR="00E71D66" w:rsidRDefault="00E71D66">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_Toc123566881 \h </w:instrText>
      </w:r>
      <w:r>
        <w:rPr>
          <w:noProof/>
        </w:rPr>
      </w:r>
      <w:r>
        <w:rPr>
          <w:noProof/>
        </w:rPr>
        <w:fldChar w:fldCharType="separate"/>
      </w:r>
      <w:r>
        <w:rPr>
          <w:noProof/>
        </w:rPr>
        <w:t>68</w:t>
      </w:r>
      <w:r>
        <w:rPr>
          <w:noProof/>
        </w:rPr>
        <w:fldChar w:fldCharType="end"/>
      </w:r>
    </w:p>
    <w:p w14:paraId="3C1D4051" w14:textId="7EE1F2FA" w:rsidR="00E71D66" w:rsidRDefault="00E71D66">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_Toc123566882 \h </w:instrText>
      </w:r>
      <w:r>
        <w:rPr>
          <w:noProof/>
        </w:rPr>
      </w:r>
      <w:r>
        <w:rPr>
          <w:noProof/>
        </w:rPr>
        <w:fldChar w:fldCharType="separate"/>
      </w:r>
      <w:r>
        <w:rPr>
          <w:noProof/>
        </w:rPr>
        <w:t>68</w:t>
      </w:r>
      <w:r>
        <w:rPr>
          <w:noProof/>
        </w:rPr>
        <w:fldChar w:fldCharType="end"/>
      </w:r>
    </w:p>
    <w:p w14:paraId="49393DF0" w14:textId="1DFE2906" w:rsidR="00E71D66" w:rsidRDefault="00E71D66">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_Toc123566883 \h </w:instrText>
      </w:r>
      <w:r>
        <w:rPr>
          <w:noProof/>
        </w:rPr>
      </w:r>
      <w:r>
        <w:rPr>
          <w:noProof/>
        </w:rPr>
        <w:fldChar w:fldCharType="separate"/>
      </w:r>
      <w:r>
        <w:rPr>
          <w:noProof/>
        </w:rPr>
        <w:t>68</w:t>
      </w:r>
      <w:r>
        <w:rPr>
          <w:noProof/>
        </w:rPr>
        <w:fldChar w:fldCharType="end"/>
      </w:r>
    </w:p>
    <w:p w14:paraId="340A0A36" w14:textId="5798A059" w:rsidR="00E71D66" w:rsidRDefault="00E71D66">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E87B6C">
        <w:rPr>
          <w:noProof/>
          <w:lang w:val="en-US"/>
        </w:rPr>
        <w:t>Padding</w:t>
      </w:r>
      <w:r>
        <w:rPr>
          <w:noProof/>
        </w:rPr>
        <w:tab/>
      </w:r>
      <w:r>
        <w:rPr>
          <w:noProof/>
        </w:rPr>
        <w:fldChar w:fldCharType="begin" w:fldLock="1"/>
      </w:r>
      <w:r>
        <w:rPr>
          <w:noProof/>
        </w:rPr>
        <w:instrText xml:space="preserve"> PAGEREF _Toc123566884 \h </w:instrText>
      </w:r>
      <w:r>
        <w:rPr>
          <w:noProof/>
        </w:rPr>
      </w:r>
      <w:r>
        <w:rPr>
          <w:noProof/>
        </w:rPr>
        <w:fldChar w:fldCharType="separate"/>
      </w:r>
      <w:r>
        <w:rPr>
          <w:noProof/>
        </w:rPr>
        <w:t>69</w:t>
      </w:r>
      <w:r>
        <w:rPr>
          <w:noProof/>
        </w:rPr>
        <w:fldChar w:fldCharType="end"/>
      </w:r>
    </w:p>
    <w:p w14:paraId="00369449" w14:textId="0ED71630" w:rsidR="00E71D66" w:rsidRDefault="00E71D66">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_Toc123566885 \h </w:instrText>
      </w:r>
      <w:r>
        <w:rPr>
          <w:noProof/>
        </w:rPr>
      </w:r>
      <w:r>
        <w:rPr>
          <w:noProof/>
        </w:rPr>
        <w:fldChar w:fldCharType="separate"/>
      </w:r>
      <w:r>
        <w:rPr>
          <w:noProof/>
        </w:rPr>
        <w:t>69</w:t>
      </w:r>
      <w:r>
        <w:rPr>
          <w:noProof/>
        </w:rPr>
        <w:fldChar w:fldCharType="end"/>
      </w:r>
    </w:p>
    <w:p w14:paraId="48E35FC1" w14:textId="4EFEA965" w:rsidR="00E71D66" w:rsidRDefault="00E71D66">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E87B6C">
        <w:rPr>
          <w:noProof/>
          <w:lang w:val="en-US"/>
        </w:rPr>
        <w:t>D</w:t>
      </w:r>
      <w:r>
        <w:rPr>
          <w:noProof/>
        </w:rPr>
        <w:t>L distribution information</w:t>
      </w:r>
      <w:r>
        <w:rPr>
          <w:noProof/>
        </w:rPr>
        <w:tab/>
      </w:r>
      <w:r>
        <w:rPr>
          <w:noProof/>
        </w:rPr>
        <w:fldChar w:fldCharType="begin" w:fldLock="1"/>
      </w:r>
      <w:r>
        <w:rPr>
          <w:noProof/>
        </w:rPr>
        <w:instrText xml:space="preserve"> PAGEREF _Toc123566886 \h </w:instrText>
      </w:r>
      <w:r>
        <w:rPr>
          <w:noProof/>
        </w:rPr>
      </w:r>
      <w:r>
        <w:rPr>
          <w:noProof/>
        </w:rPr>
        <w:fldChar w:fldCharType="separate"/>
      </w:r>
      <w:r>
        <w:rPr>
          <w:noProof/>
        </w:rPr>
        <w:t>69</w:t>
      </w:r>
      <w:r>
        <w:rPr>
          <w:noProof/>
        </w:rPr>
        <w:fldChar w:fldCharType="end"/>
      </w:r>
    </w:p>
    <w:p w14:paraId="55DD4189" w14:textId="3F700783" w:rsidR="00E71D66" w:rsidRDefault="00E71D66">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_Toc123566887 \h </w:instrText>
      </w:r>
      <w:r>
        <w:rPr>
          <w:noProof/>
        </w:rPr>
      </w:r>
      <w:r>
        <w:rPr>
          <w:noProof/>
        </w:rPr>
        <w:fldChar w:fldCharType="separate"/>
      </w:r>
      <w:r>
        <w:rPr>
          <w:noProof/>
        </w:rPr>
        <w:t>70</w:t>
      </w:r>
      <w:r>
        <w:rPr>
          <w:noProof/>
        </w:rPr>
        <w:fldChar w:fldCharType="end"/>
      </w:r>
    </w:p>
    <w:p w14:paraId="24280581" w14:textId="34FBF47D" w:rsidR="00E71D66" w:rsidRDefault="00E71D66">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_Toc123566888 \h </w:instrText>
      </w:r>
      <w:r>
        <w:rPr>
          <w:noProof/>
        </w:rPr>
      </w:r>
      <w:r>
        <w:rPr>
          <w:noProof/>
        </w:rPr>
        <w:fldChar w:fldCharType="separate"/>
      </w:r>
      <w:r>
        <w:rPr>
          <w:noProof/>
        </w:rPr>
        <w:t>70</w:t>
      </w:r>
      <w:r>
        <w:rPr>
          <w:noProof/>
        </w:rPr>
        <w:fldChar w:fldCharType="end"/>
      </w:r>
    </w:p>
    <w:p w14:paraId="2E67EC72" w14:textId="6F4B2554" w:rsidR="00E71D66" w:rsidRDefault="00E71D66">
      <w:pPr>
        <w:pStyle w:val="TOC2"/>
        <w:rPr>
          <w:rFonts w:asciiTheme="minorHAnsi" w:eastAsiaTheme="minorEastAsia" w:hAnsiTheme="minorHAnsi" w:cstheme="minorBidi"/>
          <w:noProof/>
          <w:sz w:val="22"/>
          <w:szCs w:val="22"/>
          <w:lang w:eastAsia="en-GB"/>
        </w:rPr>
      </w:pPr>
      <w:r w:rsidRPr="00E87B6C">
        <w:rPr>
          <w:noProof/>
          <w:lang w:val="en-US" w:eastAsia="zh-CN"/>
        </w:rPr>
        <w:t>6.3</w:t>
      </w:r>
      <w:r>
        <w:rPr>
          <w:rFonts w:asciiTheme="minorHAnsi" w:eastAsiaTheme="minorEastAsia" w:hAnsiTheme="minorHAnsi" w:cstheme="minorBidi"/>
          <w:noProof/>
          <w:sz w:val="22"/>
          <w:szCs w:val="22"/>
          <w:lang w:eastAsia="en-GB"/>
        </w:rPr>
        <w:tab/>
      </w:r>
      <w:r w:rsidRPr="00E87B6C">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_Toc123566889 \h </w:instrText>
      </w:r>
      <w:r>
        <w:rPr>
          <w:noProof/>
        </w:rPr>
      </w:r>
      <w:r>
        <w:rPr>
          <w:noProof/>
        </w:rPr>
        <w:fldChar w:fldCharType="separate"/>
      </w:r>
      <w:r>
        <w:rPr>
          <w:noProof/>
        </w:rPr>
        <w:t>71</w:t>
      </w:r>
      <w:r>
        <w:rPr>
          <w:noProof/>
        </w:rPr>
        <w:fldChar w:fldCharType="end"/>
      </w:r>
    </w:p>
    <w:p w14:paraId="63E6AF4C" w14:textId="1A4E692E" w:rsidR="00E71D66" w:rsidRDefault="00E71D6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_Toc123566890 \h </w:instrText>
      </w:r>
      <w:r>
        <w:rPr>
          <w:noProof/>
        </w:rPr>
      </w:r>
      <w:r>
        <w:rPr>
          <w:noProof/>
        </w:rPr>
        <w:fldChar w:fldCharType="separate"/>
      </w:r>
      <w:r>
        <w:rPr>
          <w:noProof/>
        </w:rPr>
        <w:t>71</w:t>
      </w:r>
      <w:r>
        <w:rPr>
          <w:noProof/>
        </w:rPr>
        <w:fldChar w:fldCharType="end"/>
      </w:r>
    </w:p>
    <w:p w14:paraId="23DFE74E" w14:textId="6311A363" w:rsidR="00E71D66" w:rsidRDefault="00E71D6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_Toc123566891 \h </w:instrText>
      </w:r>
      <w:r>
        <w:rPr>
          <w:noProof/>
        </w:rPr>
      </w:r>
      <w:r>
        <w:rPr>
          <w:noProof/>
        </w:rPr>
        <w:fldChar w:fldCharType="separate"/>
      </w:r>
      <w:r>
        <w:rPr>
          <w:noProof/>
        </w:rPr>
        <w:t>71</w:t>
      </w:r>
      <w:r>
        <w:rPr>
          <w:noProof/>
        </w:rPr>
        <w:fldChar w:fldCharType="end"/>
      </w:r>
    </w:p>
    <w:p w14:paraId="5FB95601" w14:textId="083CF0A6" w:rsidR="00E71D66" w:rsidRDefault="00E71D6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E87B6C">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_Toc123566892 \h </w:instrText>
      </w:r>
      <w:r>
        <w:rPr>
          <w:noProof/>
        </w:rPr>
      </w:r>
      <w:r>
        <w:rPr>
          <w:noProof/>
        </w:rPr>
        <w:fldChar w:fldCharType="separate"/>
      </w:r>
      <w:r>
        <w:rPr>
          <w:noProof/>
        </w:rPr>
        <w:t>71</w:t>
      </w:r>
      <w:r>
        <w:rPr>
          <w:noProof/>
        </w:rPr>
        <w:fldChar w:fldCharType="end"/>
      </w:r>
    </w:p>
    <w:p w14:paraId="642546D1" w14:textId="2F3EB9B8" w:rsidR="00E71D66" w:rsidRDefault="00E71D6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_Toc123566893 \h </w:instrText>
      </w:r>
      <w:r>
        <w:rPr>
          <w:noProof/>
        </w:rPr>
      </w:r>
      <w:r>
        <w:rPr>
          <w:noProof/>
        </w:rPr>
        <w:fldChar w:fldCharType="separate"/>
      </w:r>
      <w:r>
        <w:rPr>
          <w:noProof/>
        </w:rPr>
        <w:t>73</w:t>
      </w:r>
      <w:r>
        <w:rPr>
          <w:noProof/>
        </w:rPr>
        <w:fldChar w:fldCharType="end"/>
      </w:r>
    </w:p>
    <w:p w14:paraId="051AB3B2" w14:textId="60FC9547" w:rsidR="00E71D66" w:rsidRDefault="00E71D6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_Toc123566894 \h </w:instrText>
      </w:r>
      <w:r>
        <w:rPr>
          <w:noProof/>
        </w:rPr>
      </w:r>
      <w:r>
        <w:rPr>
          <w:noProof/>
        </w:rPr>
        <w:fldChar w:fldCharType="separate"/>
      </w:r>
      <w:r>
        <w:rPr>
          <w:noProof/>
        </w:rPr>
        <w:t>73</w:t>
      </w:r>
      <w:r>
        <w:rPr>
          <w:noProof/>
        </w:rPr>
        <w:fldChar w:fldCharType="end"/>
      </w:r>
    </w:p>
    <w:p w14:paraId="6C6C5920" w14:textId="222F261A" w:rsidR="00E71D66" w:rsidRDefault="00E71D6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_Toc123566895 \h </w:instrText>
      </w:r>
      <w:r>
        <w:rPr>
          <w:noProof/>
        </w:rPr>
      </w:r>
      <w:r>
        <w:rPr>
          <w:noProof/>
        </w:rPr>
        <w:fldChar w:fldCharType="separate"/>
      </w:r>
      <w:r>
        <w:rPr>
          <w:noProof/>
        </w:rPr>
        <w:t>73</w:t>
      </w:r>
      <w:r>
        <w:rPr>
          <w:noProof/>
        </w:rPr>
        <w:fldChar w:fldCharType="end"/>
      </w:r>
    </w:p>
    <w:p w14:paraId="13A419F0" w14:textId="6A657D4B" w:rsidR="00E71D66" w:rsidRDefault="00E71D6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_Toc123566896 \h </w:instrText>
      </w:r>
      <w:r>
        <w:rPr>
          <w:noProof/>
        </w:rPr>
      </w:r>
      <w:r>
        <w:rPr>
          <w:noProof/>
        </w:rPr>
        <w:fldChar w:fldCharType="separate"/>
      </w:r>
      <w:r>
        <w:rPr>
          <w:noProof/>
        </w:rPr>
        <w:t>73</w:t>
      </w:r>
      <w:r>
        <w:rPr>
          <w:noProof/>
        </w:rPr>
        <w:fldChar w:fldCharType="end"/>
      </w:r>
    </w:p>
    <w:p w14:paraId="1983C2AA" w14:textId="467860AB" w:rsidR="00E71D66" w:rsidRDefault="00E71D6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_Toc123566897 \h </w:instrText>
      </w:r>
      <w:r>
        <w:rPr>
          <w:noProof/>
        </w:rPr>
      </w:r>
      <w:r>
        <w:rPr>
          <w:noProof/>
        </w:rPr>
        <w:fldChar w:fldCharType="separate"/>
      </w:r>
      <w:r>
        <w:rPr>
          <w:noProof/>
        </w:rPr>
        <w:t>74</w:t>
      </w:r>
      <w:r>
        <w:rPr>
          <w:noProof/>
        </w:rPr>
        <w:fldChar w:fldCharType="end"/>
      </w:r>
    </w:p>
    <w:p w14:paraId="6ECFA941" w14:textId="0E58DE7B" w:rsidR="00E71D66" w:rsidRDefault="00E71D6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_Toc123566898 \h </w:instrText>
      </w:r>
      <w:r>
        <w:rPr>
          <w:noProof/>
        </w:rPr>
      </w:r>
      <w:r>
        <w:rPr>
          <w:noProof/>
        </w:rPr>
        <w:fldChar w:fldCharType="separate"/>
      </w:r>
      <w:r>
        <w:rPr>
          <w:noProof/>
        </w:rPr>
        <w:t>74</w:t>
      </w:r>
      <w:r>
        <w:rPr>
          <w:noProof/>
        </w:rPr>
        <w:fldChar w:fldCharType="end"/>
      </w:r>
    </w:p>
    <w:p w14:paraId="2F9D16FA" w14:textId="1839706F" w:rsidR="00E71D66" w:rsidRDefault="00E71D6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_Toc123566899 \h </w:instrText>
      </w:r>
      <w:r>
        <w:rPr>
          <w:noProof/>
        </w:rPr>
      </w:r>
      <w:r>
        <w:rPr>
          <w:noProof/>
        </w:rPr>
        <w:fldChar w:fldCharType="separate"/>
      </w:r>
      <w:r>
        <w:rPr>
          <w:noProof/>
        </w:rPr>
        <w:t>74</w:t>
      </w:r>
      <w:r>
        <w:rPr>
          <w:noProof/>
        </w:rPr>
        <w:fldChar w:fldCharType="end"/>
      </w:r>
    </w:p>
    <w:p w14:paraId="3887521B" w14:textId="5C2484BC" w:rsidR="00E71D66" w:rsidRDefault="00E71D6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_Toc123566900 \h </w:instrText>
      </w:r>
      <w:r>
        <w:rPr>
          <w:noProof/>
        </w:rPr>
      </w:r>
      <w:r>
        <w:rPr>
          <w:noProof/>
        </w:rPr>
        <w:fldChar w:fldCharType="separate"/>
      </w:r>
      <w:r>
        <w:rPr>
          <w:noProof/>
        </w:rPr>
        <w:t>74</w:t>
      </w:r>
      <w:r>
        <w:rPr>
          <w:noProof/>
        </w:rPr>
        <w:fldChar w:fldCharType="end"/>
      </w:r>
    </w:p>
    <w:p w14:paraId="3A65B51E" w14:textId="5EE92091" w:rsidR="00E71D66" w:rsidRDefault="00E71D66">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_Toc123566901 \h </w:instrText>
      </w:r>
      <w:r>
        <w:rPr>
          <w:noProof/>
        </w:rPr>
      </w:r>
      <w:r>
        <w:rPr>
          <w:noProof/>
        </w:rPr>
        <w:fldChar w:fldCharType="separate"/>
      </w:r>
      <w:r>
        <w:rPr>
          <w:noProof/>
        </w:rPr>
        <w:t>74</w:t>
      </w:r>
      <w:r>
        <w:rPr>
          <w:noProof/>
        </w:rPr>
        <w:fldChar w:fldCharType="end"/>
      </w:r>
    </w:p>
    <w:p w14:paraId="6AE21B89" w14:textId="6B33C941" w:rsidR="00E71D66" w:rsidRDefault="00E71D66">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_Toc123566902 \h </w:instrText>
      </w:r>
      <w:r>
        <w:rPr>
          <w:noProof/>
        </w:rPr>
      </w:r>
      <w:r>
        <w:rPr>
          <w:noProof/>
        </w:rPr>
        <w:fldChar w:fldCharType="separate"/>
      </w:r>
      <w:r>
        <w:rPr>
          <w:noProof/>
        </w:rPr>
        <w:t>74</w:t>
      </w:r>
      <w:r>
        <w:rPr>
          <w:noProof/>
        </w:rPr>
        <w:fldChar w:fldCharType="end"/>
      </w:r>
    </w:p>
    <w:p w14:paraId="7F47363A" w14:textId="7A35C277" w:rsidR="00E71D66" w:rsidRDefault="00E71D66">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_Toc123566903 \h </w:instrText>
      </w:r>
      <w:r>
        <w:rPr>
          <w:noProof/>
        </w:rPr>
      </w:r>
      <w:r>
        <w:rPr>
          <w:noProof/>
        </w:rPr>
        <w:fldChar w:fldCharType="separate"/>
      </w:r>
      <w:r>
        <w:rPr>
          <w:noProof/>
        </w:rPr>
        <w:t>75</w:t>
      </w:r>
      <w:r>
        <w:rPr>
          <w:noProof/>
        </w:rPr>
        <w:fldChar w:fldCharType="end"/>
      </w:r>
    </w:p>
    <w:p w14:paraId="69F838CB" w14:textId="6F493E0D" w:rsidR="00E71D66" w:rsidRDefault="00E71D66">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_Toc123566904 \h </w:instrText>
      </w:r>
      <w:r>
        <w:rPr>
          <w:noProof/>
        </w:rPr>
      </w:r>
      <w:r>
        <w:rPr>
          <w:noProof/>
        </w:rPr>
        <w:fldChar w:fldCharType="separate"/>
      </w:r>
      <w:r>
        <w:rPr>
          <w:noProof/>
        </w:rPr>
        <w:t>75</w:t>
      </w:r>
      <w:r>
        <w:rPr>
          <w:noProof/>
        </w:rPr>
        <w:fldChar w:fldCharType="end"/>
      </w:r>
    </w:p>
    <w:p w14:paraId="72A7A8F9" w14:textId="7B11EB36" w:rsidR="00E71D66" w:rsidRDefault="00E71D66">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_Toc123566905 \h </w:instrText>
      </w:r>
      <w:r>
        <w:rPr>
          <w:noProof/>
        </w:rPr>
      </w:r>
      <w:r>
        <w:rPr>
          <w:noProof/>
        </w:rPr>
        <w:fldChar w:fldCharType="separate"/>
      </w:r>
      <w:r>
        <w:rPr>
          <w:noProof/>
        </w:rPr>
        <w:t>75</w:t>
      </w:r>
      <w:r>
        <w:rPr>
          <w:noProof/>
        </w:rPr>
        <w:fldChar w:fldCharType="end"/>
      </w:r>
    </w:p>
    <w:p w14:paraId="250A4182" w14:textId="70F274F8" w:rsidR="00E71D66" w:rsidRDefault="00E71D66">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_Toc123566906 \h </w:instrText>
      </w:r>
      <w:r>
        <w:rPr>
          <w:noProof/>
        </w:rPr>
      </w:r>
      <w:r>
        <w:rPr>
          <w:noProof/>
        </w:rPr>
        <w:fldChar w:fldCharType="separate"/>
      </w:r>
      <w:r>
        <w:rPr>
          <w:noProof/>
        </w:rPr>
        <w:t>75</w:t>
      </w:r>
      <w:r>
        <w:rPr>
          <w:noProof/>
        </w:rPr>
        <w:fldChar w:fldCharType="end"/>
      </w:r>
    </w:p>
    <w:p w14:paraId="157FE52E" w14:textId="427B95C0" w:rsidR="00E71D66" w:rsidRDefault="00E71D66">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_Toc123566907 \h </w:instrText>
      </w:r>
      <w:r>
        <w:rPr>
          <w:noProof/>
        </w:rPr>
      </w:r>
      <w:r>
        <w:rPr>
          <w:noProof/>
        </w:rPr>
        <w:fldChar w:fldCharType="separate"/>
      </w:r>
      <w:r>
        <w:rPr>
          <w:noProof/>
        </w:rPr>
        <w:t>75</w:t>
      </w:r>
      <w:r>
        <w:rPr>
          <w:noProof/>
        </w:rPr>
        <w:fldChar w:fldCharType="end"/>
      </w:r>
    </w:p>
    <w:p w14:paraId="6687DE17" w14:textId="1B0D6165" w:rsidR="00E71D66" w:rsidRDefault="00E71D66">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_Toc123566908 \h </w:instrText>
      </w:r>
      <w:r>
        <w:rPr>
          <w:noProof/>
        </w:rPr>
      </w:r>
      <w:r>
        <w:rPr>
          <w:noProof/>
        </w:rPr>
        <w:fldChar w:fldCharType="separate"/>
      </w:r>
      <w:r>
        <w:rPr>
          <w:noProof/>
        </w:rPr>
        <w:t>75</w:t>
      </w:r>
      <w:r>
        <w:rPr>
          <w:noProof/>
        </w:rPr>
        <w:fldChar w:fldCharType="end"/>
      </w:r>
    </w:p>
    <w:p w14:paraId="05600408" w14:textId="4FF84285" w:rsidR="00E71D66" w:rsidRDefault="00E71D66">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_Toc123566909 \h </w:instrText>
      </w:r>
      <w:r>
        <w:rPr>
          <w:noProof/>
        </w:rPr>
      </w:r>
      <w:r>
        <w:rPr>
          <w:noProof/>
        </w:rPr>
        <w:fldChar w:fldCharType="separate"/>
      </w:r>
      <w:r>
        <w:rPr>
          <w:noProof/>
        </w:rPr>
        <w:t>75</w:t>
      </w:r>
      <w:r>
        <w:rPr>
          <w:noProof/>
        </w:rPr>
        <w:fldChar w:fldCharType="end"/>
      </w:r>
    </w:p>
    <w:p w14:paraId="4F875B0E" w14:textId="6B461A0C" w:rsidR="00E71D66" w:rsidRDefault="00E71D66">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_Toc123566910 \h </w:instrText>
      </w:r>
      <w:r>
        <w:rPr>
          <w:noProof/>
        </w:rPr>
      </w:r>
      <w:r>
        <w:rPr>
          <w:noProof/>
        </w:rPr>
        <w:fldChar w:fldCharType="separate"/>
      </w:r>
      <w:r>
        <w:rPr>
          <w:noProof/>
        </w:rPr>
        <w:t>75</w:t>
      </w:r>
      <w:r>
        <w:rPr>
          <w:noProof/>
        </w:rPr>
        <w:fldChar w:fldCharType="end"/>
      </w:r>
    </w:p>
    <w:p w14:paraId="16BD121D" w14:textId="6CF6F636" w:rsidR="00E71D66" w:rsidRDefault="00E71D66">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_Toc123566911 \h </w:instrText>
      </w:r>
      <w:r>
        <w:rPr>
          <w:noProof/>
        </w:rPr>
      </w:r>
      <w:r>
        <w:rPr>
          <w:noProof/>
        </w:rPr>
        <w:fldChar w:fldCharType="separate"/>
      </w:r>
      <w:r>
        <w:rPr>
          <w:noProof/>
        </w:rPr>
        <w:t>76</w:t>
      </w:r>
      <w:r>
        <w:rPr>
          <w:noProof/>
        </w:rPr>
        <w:fldChar w:fldCharType="end"/>
      </w:r>
    </w:p>
    <w:p w14:paraId="6E6C96D5" w14:textId="23EDAEB5" w:rsidR="00E71D66" w:rsidRDefault="00E71D66">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_Toc123566912 \h </w:instrText>
      </w:r>
      <w:r>
        <w:rPr>
          <w:noProof/>
        </w:rPr>
      </w:r>
      <w:r>
        <w:rPr>
          <w:noProof/>
        </w:rPr>
        <w:fldChar w:fldCharType="separate"/>
      </w:r>
      <w:r>
        <w:rPr>
          <w:noProof/>
        </w:rPr>
        <w:t>77</w:t>
      </w:r>
      <w:r>
        <w:rPr>
          <w:noProof/>
        </w:rPr>
        <w:fldChar w:fldCharType="end"/>
      </w:r>
    </w:p>
    <w:p w14:paraId="56E36157" w14:textId="6D0E281A" w:rsidR="00E71D66" w:rsidRDefault="00E71D6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_Toc123566913 \h </w:instrText>
      </w:r>
      <w:r>
        <w:rPr>
          <w:noProof/>
        </w:rPr>
      </w:r>
      <w:r>
        <w:rPr>
          <w:noProof/>
        </w:rPr>
        <w:fldChar w:fldCharType="separate"/>
      </w:r>
      <w:r>
        <w:rPr>
          <w:noProof/>
        </w:rPr>
        <w:t>77</w:t>
      </w:r>
      <w:r>
        <w:rPr>
          <w:noProof/>
        </w:rPr>
        <w:fldChar w:fldCharType="end"/>
      </w:r>
    </w:p>
    <w:p w14:paraId="6C1A1919" w14:textId="1FF6344F" w:rsidR="00E71D66" w:rsidRDefault="00E71D6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_Toc123566914 \h </w:instrText>
      </w:r>
      <w:r>
        <w:rPr>
          <w:noProof/>
        </w:rPr>
      </w:r>
      <w:r>
        <w:rPr>
          <w:noProof/>
        </w:rPr>
        <w:fldChar w:fldCharType="separate"/>
      </w:r>
      <w:r>
        <w:rPr>
          <w:noProof/>
        </w:rPr>
        <w:t>77</w:t>
      </w:r>
      <w:r>
        <w:rPr>
          <w:noProof/>
        </w:rPr>
        <w:fldChar w:fldCharType="end"/>
      </w:r>
    </w:p>
    <w:p w14:paraId="4041D3C3" w14:textId="187A85FF" w:rsidR="00E71D66" w:rsidRDefault="00E71D66">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_Toc123566915 \h </w:instrText>
      </w:r>
      <w:r>
        <w:rPr>
          <w:noProof/>
        </w:rPr>
      </w:r>
      <w:r>
        <w:rPr>
          <w:noProof/>
        </w:rPr>
        <w:fldChar w:fldCharType="separate"/>
      </w:r>
      <w:r>
        <w:rPr>
          <w:noProof/>
        </w:rPr>
        <w:t>77</w:t>
      </w:r>
      <w:r>
        <w:rPr>
          <w:noProof/>
        </w:rPr>
        <w:fldChar w:fldCharType="end"/>
      </w:r>
    </w:p>
    <w:p w14:paraId="3865A719" w14:textId="5AECB483" w:rsidR="00E71D66" w:rsidRDefault="00E71D6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_Toc123566916 \h </w:instrText>
      </w:r>
      <w:r>
        <w:rPr>
          <w:noProof/>
        </w:rPr>
      </w:r>
      <w:r>
        <w:rPr>
          <w:noProof/>
        </w:rPr>
        <w:fldChar w:fldCharType="separate"/>
      </w:r>
      <w:r>
        <w:rPr>
          <w:noProof/>
        </w:rPr>
        <w:t>80</w:t>
      </w:r>
      <w:r>
        <w:rPr>
          <w:noProof/>
        </w:rPr>
        <w:fldChar w:fldCharType="end"/>
      </w:r>
    </w:p>
    <w:p w14:paraId="34049575" w14:textId="2EC839F5"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123566744"/>
      <w:r w:rsidRPr="00B63935">
        <w:lastRenderedPageBreak/>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123566745"/>
      <w:r w:rsidRPr="00B63935">
        <w:lastRenderedPageBreak/>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123566746"/>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123566747"/>
      <w:r w:rsidRPr="00B63935">
        <w:lastRenderedPageBreak/>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123566748"/>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123566749"/>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E71D66" w:rsidRDefault="00475331" w:rsidP="00ED23BE">
      <w:pPr>
        <w:pStyle w:val="EW"/>
        <w:rPr>
          <w:lang w:val="fr-FR"/>
        </w:rPr>
      </w:pPr>
      <w:r w:rsidRPr="00E71D66">
        <w:rPr>
          <w:lang w:val="fr-FR"/>
        </w:rPr>
        <w:t>MA PDU</w:t>
      </w:r>
      <w:r w:rsidRPr="00E71D66">
        <w:rPr>
          <w:lang w:val="fr-FR"/>
        </w:rPr>
        <w:tab/>
        <w:t>Multi-Access PDU</w:t>
      </w:r>
    </w:p>
    <w:p w14:paraId="561DF061" w14:textId="77777777" w:rsidR="00580AD9" w:rsidRPr="00E71D66" w:rsidRDefault="00580AD9" w:rsidP="00580AD9">
      <w:pPr>
        <w:pStyle w:val="EW"/>
        <w:rPr>
          <w:lang w:val="fr-FR"/>
        </w:rPr>
      </w:pPr>
      <w:r w:rsidRPr="00E71D66">
        <w:rPr>
          <w:lang w:val="fr-FR"/>
        </w:rPr>
        <w:t>MAI</w:t>
      </w:r>
      <w:r w:rsidRPr="00E71D66">
        <w:rPr>
          <w:lang w:val="fr-FR"/>
        </w:rPr>
        <w:tab/>
      </w:r>
      <w:r w:rsidRPr="00E71D6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123566750"/>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123566751"/>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123566752"/>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23566753"/>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123566754"/>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123566755"/>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123566756"/>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123566757"/>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123566758"/>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123566759"/>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123566760"/>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123566761"/>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123566762"/>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123566763"/>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123566764"/>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123566765"/>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123566766"/>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25085410"/>
      <w:bookmarkStart w:id="128" w:name="_Toc123566767"/>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8"/>
    </w:p>
    <w:p w14:paraId="4CBFE744" w14:textId="77777777" w:rsidR="00B95BB7" w:rsidRPr="00B63935" w:rsidRDefault="00B95BB7" w:rsidP="00B95BB7">
      <w:pPr>
        <w:pStyle w:val="Heading3"/>
      </w:pPr>
      <w:bookmarkStart w:id="129" w:name="_Toc42897383"/>
      <w:bookmarkStart w:id="130" w:name="_Toc43398898"/>
      <w:bookmarkStart w:id="131" w:name="_Toc51771977"/>
      <w:bookmarkStart w:id="132" w:name="_Toc59196284"/>
      <w:bookmarkStart w:id="133" w:name="_Toc123566768"/>
      <w:r w:rsidRPr="00B63935">
        <w:rPr>
          <w:lang w:eastAsia="zh-CN"/>
        </w:rPr>
        <w:t>5.3.0</w:t>
      </w:r>
      <w:r w:rsidRPr="00B63935">
        <w:rPr>
          <w:lang w:eastAsia="zh-CN"/>
        </w:rPr>
        <w:tab/>
        <w:t>General</w:t>
      </w:r>
      <w:bookmarkEnd w:id="133"/>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123566769"/>
      <w:bookmarkEnd w:id="129"/>
      <w:bookmarkEnd w:id="130"/>
      <w:bookmarkEnd w:id="131"/>
      <w:bookmarkEnd w:id="132"/>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42897385"/>
      <w:bookmarkStart w:id="140" w:name="_Toc43398900"/>
      <w:bookmarkStart w:id="141" w:name="_Toc51771979"/>
      <w:bookmarkStart w:id="142" w:name="_Toc123566770"/>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2"/>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123566771"/>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123566772"/>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Hlk92297426"/>
      <w:bookmarkStart w:id="150" w:name="_Toc123566773"/>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50"/>
    </w:p>
    <w:p w14:paraId="7E5333AE" w14:textId="263BDA5B" w:rsidR="0095406C" w:rsidRPr="00AD3CA0" w:rsidRDefault="0095406C" w:rsidP="00AD3CA0">
      <w:pPr>
        <w:rPr>
          <w:lang w:val="en-US" w:eastAsia="zh-CN"/>
        </w:rPr>
      </w:pPr>
      <w:bookmarkStart w:id="151" w:name="_Hlk93578781"/>
      <w:bookmarkEnd w:id="149"/>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123566774"/>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3" w:name="_Toc123566775"/>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123566776"/>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7"/>
      <w:bookmarkEnd w:id="139"/>
      <w:bookmarkEnd w:id="140"/>
      <w:bookmarkEnd w:id="141"/>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25085411"/>
      <w:bookmarkStart w:id="159" w:name="_Toc123566777"/>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9"/>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123566778"/>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123566779"/>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123566780"/>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123566781"/>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123566782"/>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123566783"/>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123566784"/>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8"/>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25085412"/>
      <w:bookmarkStart w:id="190" w:name="_Toc123566785"/>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90"/>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123566786"/>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199.7pt" o:ole="">
            <v:imagedata r:id="rId11" o:title=""/>
          </v:shape>
          <o:OLEObject Type="Embed" ProgID="Word.Picture.8" ShapeID="_x0000_i1025" DrawAspect="Content" ObjectID="_1734178616"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123566787"/>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123566788"/>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123566789"/>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89"/>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25085413"/>
      <w:bookmarkStart w:id="212" w:name="_Toc123566790"/>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2"/>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123566791"/>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9pt;height:199.7pt" o:ole="">
            <v:imagedata r:id="rId13" o:title=""/>
          </v:shape>
          <o:OLEObject Type="Embed" ProgID="Word.Picture.8" ShapeID="_x0000_i1026" DrawAspect="Content" ObjectID="_1734178617"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123566792"/>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123566793"/>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123566794"/>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1"/>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25085414"/>
      <w:bookmarkStart w:id="234" w:name="_Toc123566795"/>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4"/>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123566796"/>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9pt;height:199.7pt" o:ole="">
            <v:imagedata r:id="rId15" o:title=""/>
          </v:shape>
          <o:OLEObject Type="Embed" ProgID="Word.Picture.8" ShapeID="_x0000_i1027" DrawAspect="Content" ObjectID="_1734178618"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123566797"/>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123566798"/>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123566799"/>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123566800"/>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710781955"/>
    <w:bookmarkEnd w:id="252"/>
    <w:p w14:paraId="1C53A8BA" w14:textId="03AFEB9A" w:rsidR="00A12A85" w:rsidRPr="00B63935" w:rsidRDefault="009009CF" w:rsidP="00A12A85">
      <w:pPr>
        <w:pStyle w:val="TH"/>
      </w:pPr>
      <w:r w:rsidRPr="00B63935">
        <w:object w:dxaOrig="8789" w:dyaOrig="6804" w14:anchorId="75921DE8">
          <v:shape id="_x0000_i1028" type="#_x0000_t75" style="width:441.5pt;height:339.6pt" o:ole="" fillcolor="window">
            <v:imagedata r:id="rId17" o:title=""/>
          </v:shape>
          <o:OLEObject Type="Embed" ProgID="Word.Picture.8" ShapeID="_x0000_i1028" DrawAspect="Content" ObjectID="_1734178619"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3"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3"/>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4" w:name="_Toc59196295"/>
      <w:bookmarkStart w:id="255" w:name="_Toc123566801"/>
      <w:r w:rsidRPr="00B63935">
        <w:rPr>
          <w:lang w:eastAsia="zh-CN"/>
        </w:rPr>
        <w:t>5.4.</w:t>
      </w:r>
      <w:r w:rsidR="00232DAA" w:rsidRPr="00B63935">
        <w:rPr>
          <w:lang w:eastAsia="zh-CN"/>
        </w:rPr>
        <w:t>6</w:t>
      </w:r>
      <w:r w:rsidRPr="00B63935">
        <w:rPr>
          <w:lang w:eastAsia="zh-CN"/>
        </w:rPr>
        <w:t>.2</w:t>
      </w:r>
      <w:r w:rsidRPr="00B63935">
        <w:tab/>
        <w:t>UE-initiated PLR count procedure</w:t>
      </w:r>
      <w:bookmarkEnd w:id="255"/>
    </w:p>
    <w:p w14:paraId="758E3B3B" w14:textId="77777777" w:rsidR="00A12A85" w:rsidRPr="00B63935" w:rsidRDefault="00A12A85" w:rsidP="00A12A85">
      <w:pPr>
        <w:pStyle w:val="Heading5"/>
      </w:pPr>
      <w:bookmarkStart w:id="256" w:name="_Toc123566802"/>
      <w:r w:rsidRPr="00B63935">
        <w:t>5.4.</w:t>
      </w:r>
      <w:r w:rsidR="00232DAA" w:rsidRPr="00B63935">
        <w:t>6</w:t>
      </w:r>
      <w:r w:rsidRPr="00B63935">
        <w:t>.2.1</w:t>
      </w:r>
      <w:r w:rsidRPr="00B63935">
        <w:tab/>
        <w:t>UE-initiated PLR count procedure initiation</w:t>
      </w:r>
      <w:bookmarkEnd w:id="254"/>
      <w:bookmarkEnd w:id="256"/>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7" w:name="_MON_1678363666"/>
    <w:bookmarkEnd w:id="257"/>
    <w:p w14:paraId="43AFF8BB" w14:textId="77777777" w:rsidR="00A12A85" w:rsidRPr="00B63935" w:rsidRDefault="00A12A85" w:rsidP="00011143">
      <w:pPr>
        <w:pStyle w:val="TH"/>
      </w:pPr>
      <w:r w:rsidRPr="00B63935">
        <w:object w:dxaOrig="8505" w:dyaOrig="3969" w14:anchorId="7820077E">
          <v:shape id="_x0000_i1029" type="#_x0000_t75" style="width:427.9pt;height:199.7pt" o:ole="" fillcolor="window">
            <v:imagedata r:id="rId19" o:title=""/>
          </v:shape>
          <o:OLEObject Type="Embed" ProgID="Word.Picture.8" ShapeID="_x0000_i1029" DrawAspect="Content" ObjectID="_1734178620"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8" w:name="_Toc59196296"/>
      <w:bookmarkStart w:id="259" w:name="_Toc123566803"/>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8"/>
      <w:bookmarkEnd w:id="259"/>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0" w:name="_Toc59196297"/>
      <w:bookmarkStart w:id="261" w:name="_Toc123566804"/>
      <w:r w:rsidRPr="00B63935">
        <w:rPr>
          <w:lang w:eastAsia="zh-CN"/>
        </w:rPr>
        <w:t>5.4.</w:t>
      </w:r>
      <w:r w:rsidR="00232DAA" w:rsidRPr="00B63935">
        <w:rPr>
          <w:lang w:eastAsia="zh-CN"/>
        </w:rPr>
        <w:t>6</w:t>
      </w:r>
      <w:r w:rsidRPr="00B63935">
        <w:rPr>
          <w:lang w:eastAsia="zh-CN"/>
        </w:rPr>
        <w:t>.2.3</w:t>
      </w:r>
      <w:r w:rsidRPr="00B63935">
        <w:tab/>
        <w:t>Abnormal cases in the UE</w:t>
      </w:r>
      <w:bookmarkEnd w:id="260"/>
      <w:bookmarkEnd w:id="261"/>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2" w:name="_Toc59196298"/>
      <w:bookmarkStart w:id="263" w:name="_Toc123566805"/>
      <w:r w:rsidRPr="00B63935">
        <w:rPr>
          <w:lang w:eastAsia="zh-CN"/>
        </w:rPr>
        <w:t>5.4.</w:t>
      </w:r>
      <w:r w:rsidR="00232DAA" w:rsidRPr="00B63935">
        <w:rPr>
          <w:lang w:eastAsia="zh-CN"/>
        </w:rPr>
        <w:t>6</w:t>
      </w:r>
      <w:r w:rsidRPr="00B63935">
        <w:rPr>
          <w:lang w:eastAsia="zh-CN"/>
        </w:rPr>
        <w:t>.3</w:t>
      </w:r>
      <w:r w:rsidRPr="00B63935">
        <w:tab/>
        <w:t>UE-initiated PLR report procedure</w:t>
      </w:r>
      <w:bookmarkEnd w:id="263"/>
    </w:p>
    <w:p w14:paraId="50D4D1AE" w14:textId="77777777" w:rsidR="00A12A85" w:rsidRPr="00B63935" w:rsidRDefault="00A12A85" w:rsidP="00A12A85">
      <w:pPr>
        <w:pStyle w:val="Heading5"/>
      </w:pPr>
      <w:bookmarkStart w:id="264" w:name="_Toc123566806"/>
      <w:r w:rsidRPr="00B63935">
        <w:t>5.4.</w:t>
      </w:r>
      <w:r w:rsidR="00232DAA" w:rsidRPr="00B63935">
        <w:t>6</w:t>
      </w:r>
      <w:r w:rsidRPr="00B63935">
        <w:t>.3.1</w:t>
      </w:r>
      <w:r w:rsidRPr="00B63935">
        <w:tab/>
        <w:t>UE-initiated PLR report procedure initiation</w:t>
      </w:r>
      <w:bookmarkEnd w:id="264"/>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5" w:name="_MON_1679572637"/>
    <w:bookmarkEnd w:id="265"/>
    <w:p w14:paraId="7D2B796E" w14:textId="77777777" w:rsidR="00A12A85" w:rsidRPr="00B63935" w:rsidRDefault="00A12A85" w:rsidP="00A12A85">
      <w:pPr>
        <w:pStyle w:val="TH"/>
      </w:pPr>
      <w:r w:rsidRPr="00B63935">
        <w:object w:dxaOrig="8505" w:dyaOrig="3969" w14:anchorId="7FCC7045">
          <v:shape id="_x0000_i1030" type="#_x0000_t75" style="width:427.9pt;height:199.7pt" o:ole="" fillcolor="window">
            <v:imagedata r:id="rId21" o:title=""/>
          </v:shape>
          <o:OLEObject Type="Embed" ProgID="Word.Picture.8" ShapeID="_x0000_i1030" DrawAspect="Content" ObjectID="_1734178621"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6" w:name="_Toc123566807"/>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7" w:name="_Toc123566808"/>
      <w:r w:rsidRPr="00B63935">
        <w:rPr>
          <w:lang w:eastAsia="zh-CN"/>
        </w:rPr>
        <w:t>5.4.</w:t>
      </w:r>
      <w:r w:rsidR="00232DAA" w:rsidRPr="00B63935">
        <w:rPr>
          <w:lang w:eastAsia="zh-CN"/>
        </w:rPr>
        <w:t>6</w:t>
      </w:r>
      <w:r w:rsidRPr="00B63935">
        <w:rPr>
          <w:lang w:eastAsia="zh-CN"/>
        </w:rPr>
        <w:t>.3.3</w:t>
      </w:r>
      <w:r w:rsidRPr="00B63935">
        <w:tab/>
        <w:t>Abnormal cases in the UE</w:t>
      </w:r>
      <w:bookmarkEnd w:id="267"/>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8" w:name="_Toc123566809"/>
      <w:bookmarkEnd w:id="262"/>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8"/>
    </w:p>
    <w:p w14:paraId="4C80A7C9" w14:textId="77777777" w:rsidR="00A12A85" w:rsidRPr="00B63935" w:rsidRDefault="00A12A85" w:rsidP="00A12A85">
      <w:pPr>
        <w:pStyle w:val="Heading4"/>
      </w:pPr>
      <w:bookmarkStart w:id="269" w:name="_Toc123566810"/>
      <w:r w:rsidRPr="00B63935">
        <w:rPr>
          <w:lang w:eastAsia="zh-CN"/>
        </w:rPr>
        <w:t>5.4.</w:t>
      </w:r>
      <w:r w:rsidR="00232DAA" w:rsidRPr="00B63935">
        <w:rPr>
          <w:lang w:eastAsia="zh-CN"/>
        </w:rPr>
        <w:t>7</w:t>
      </w:r>
      <w:r w:rsidRPr="00B63935">
        <w:rPr>
          <w:lang w:eastAsia="zh-CN"/>
        </w:rPr>
        <w:t>.1</w:t>
      </w:r>
      <w:r w:rsidRPr="00B63935">
        <w:tab/>
        <w:t>General</w:t>
      </w:r>
      <w:bookmarkEnd w:id="269"/>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0" w:name="_MON_1710784286"/>
    <w:bookmarkEnd w:id="270"/>
    <w:p w14:paraId="03998688" w14:textId="78F2A95A" w:rsidR="00A12A85" w:rsidRPr="00B63935" w:rsidRDefault="009009CF" w:rsidP="00A12A85">
      <w:pPr>
        <w:pStyle w:val="TH"/>
      </w:pPr>
      <w:r w:rsidRPr="00B63935">
        <w:object w:dxaOrig="8789" w:dyaOrig="7088" w14:anchorId="4CB72F1A">
          <v:shape id="_x0000_i1031" type="#_x0000_t75" style="width:441.5pt;height:355.25pt" o:ole="" fillcolor="window">
            <v:imagedata r:id="rId23" o:title=""/>
          </v:shape>
          <o:OLEObject Type="Embed" ProgID="Word.Picture.8" ShapeID="_x0000_i1031" DrawAspect="Content" ObjectID="_1734178622"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1" w:name="_Toc123566811"/>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1"/>
    </w:p>
    <w:p w14:paraId="23958B34" w14:textId="77777777" w:rsidR="00A12A85" w:rsidRPr="00B63935" w:rsidRDefault="00A12A85" w:rsidP="00A12A85">
      <w:pPr>
        <w:pStyle w:val="Heading5"/>
      </w:pPr>
      <w:bookmarkStart w:id="272" w:name="_Toc123566812"/>
      <w:r w:rsidRPr="00B63935">
        <w:t>5.4.</w:t>
      </w:r>
      <w:r w:rsidR="00F959FC" w:rsidRPr="00B63935">
        <w:t>7</w:t>
      </w:r>
      <w:r w:rsidRPr="00B63935">
        <w:t>.2.1</w:t>
      </w:r>
      <w:r w:rsidRPr="00B63935">
        <w:tab/>
        <w:t>Network-initiated PLR count procedure initiation</w:t>
      </w:r>
      <w:bookmarkEnd w:id="272"/>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3" w:name="_MON_1679577104"/>
    <w:bookmarkEnd w:id="273"/>
    <w:p w14:paraId="36A94745" w14:textId="77777777" w:rsidR="00A12A85" w:rsidRPr="00B63935" w:rsidRDefault="00A12A85" w:rsidP="00011143">
      <w:pPr>
        <w:pStyle w:val="TH"/>
      </w:pPr>
      <w:r w:rsidRPr="00B63935">
        <w:object w:dxaOrig="8505" w:dyaOrig="3969" w14:anchorId="3E6DC24C">
          <v:shape id="_x0000_i1032" type="#_x0000_t75" style="width:427.9pt;height:199.7pt" o:ole="" fillcolor="window">
            <v:imagedata r:id="rId25" o:title=""/>
          </v:shape>
          <o:OLEObject Type="Embed" ProgID="Word.Picture.8" ShapeID="_x0000_i1032" DrawAspect="Content" ObjectID="_1734178623"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4" w:name="_Toc123566813"/>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4"/>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5" w:name="_Toc123566814"/>
      <w:r w:rsidRPr="00B63935">
        <w:rPr>
          <w:lang w:eastAsia="zh-CN"/>
        </w:rPr>
        <w:t>5.4.</w:t>
      </w:r>
      <w:r w:rsidR="00F959FC" w:rsidRPr="00B63935">
        <w:rPr>
          <w:lang w:eastAsia="zh-CN"/>
        </w:rPr>
        <w:t>7</w:t>
      </w:r>
      <w:r w:rsidRPr="00B63935">
        <w:rPr>
          <w:lang w:eastAsia="zh-CN"/>
        </w:rPr>
        <w:t>.2.3</w:t>
      </w:r>
      <w:r w:rsidRPr="00B63935">
        <w:tab/>
        <w:t>Abnormal cases in the UPF</w:t>
      </w:r>
      <w:bookmarkEnd w:id="275"/>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6" w:name="_Toc123566815"/>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6"/>
    </w:p>
    <w:p w14:paraId="2364296B" w14:textId="77777777" w:rsidR="00A12A85" w:rsidRPr="00B63935" w:rsidRDefault="00A12A85" w:rsidP="00A12A85">
      <w:pPr>
        <w:pStyle w:val="Heading5"/>
      </w:pPr>
      <w:bookmarkStart w:id="277" w:name="_Toc123566816"/>
      <w:r w:rsidRPr="00B63935">
        <w:t>5.4.</w:t>
      </w:r>
      <w:r w:rsidR="00F959FC" w:rsidRPr="00B63935">
        <w:t>7</w:t>
      </w:r>
      <w:r w:rsidRPr="00B63935">
        <w:t>.3.1</w:t>
      </w:r>
      <w:r w:rsidRPr="00B63935">
        <w:tab/>
        <w:t>Network-initiated PLR report procedure initiation</w:t>
      </w:r>
      <w:bookmarkEnd w:id="277"/>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8" w:name="_MON_1679578019"/>
    <w:bookmarkEnd w:id="278"/>
    <w:p w14:paraId="7887A8CA" w14:textId="77777777" w:rsidR="00A12A85" w:rsidRPr="00B63935" w:rsidRDefault="00A12A85" w:rsidP="00A12A85">
      <w:pPr>
        <w:pStyle w:val="TH"/>
      </w:pPr>
      <w:r w:rsidRPr="00B63935">
        <w:object w:dxaOrig="8505" w:dyaOrig="3969" w14:anchorId="13C3BF2B">
          <v:shape id="_x0000_i1033" type="#_x0000_t75" style="width:427.9pt;height:199.7pt" o:ole="" fillcolor="window">
            <v:imagedata r:id="rId27" o:title=""/>
          </v:shape>
          <o:OLEObject Type="Embed" ProgID="Word.Picture.8" ShapeID="_x0000_i1033" DrawAspect="Content" ObjectID="_1734178624"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9" w:name="_Toc123566817"/>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9"/>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0" w:name="_Toc123566818"/>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28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1" w:name="_Toc123566819"/>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1"/>
    </w:p>
    <w:p w14:paraId="04AE932C" w14:textId="77777777" w:rsidR="0027006A" w:rsidRPr="00B63935" w:rsidRDefault="0027006A" w:rsidP="0027006A">
      <w:pPr>
        <w:pStyle w:val="Heading4"/>
      </w:pPr>
      <w:bookmarkStart w:id="282" w:name="_Toc123566820"/>
      <w:r w:rsidRPr="00B63935">
        <w:rPr>
          <w:lang w:eastAsia="zh-CN"/>
        </w:rPr>
        <w:t>5.4.</w:t>
      </w:r>
      <w:r w:rsidR="00826896" w:rsidRPr="00B63935">
        <w:rPr>
          <w:lang w:eastAsia="zh-CN"/>
        </w:rPr>
        <w:t>8</w:t>
      </w:r>
      <w:r w:rsidRPr="00B63935">
        <w:rPr>
          <w:lang w:eastAsia="zh-CN"/>
        </w:rPr>
        <w:t>.1</w:t>
      </w:r>
      <w:r w:rsidRPr="00B63935">
        <w:tab/>
        <w:t>General</w:t>
      </w:r>
      <w:bookmarkEnd w:id="28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3" w:name="_Toc123566821"/>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3"/>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8.15pt;height:99.15pt" o:ole="">
            <v:imagedata r:id="rId29" o:title=""/>
          </v:shape>
          <o:OLEObject Type="Embed" ProgID="Word.Document.12" ShapeID="_x0000_i1034" DrawAspect="Content" ObjectID="_1734178625"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4" w:name="_Toc123566822"/>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4"/>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lastRenderedPageBreak/>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5" w:name="_Toc123566823"/>
      <w:r w:rsidRPr="00B63935">
        <w:rPr>
          <w:lang w:eastAsia="zh-CN"/>
        </w:rPr>
        <w:t>5.4.</w:t>
      </w:r>
      <w:r>
        <w:rPr>
          <w:lang w:eastAsia="zh-CN"/>
        </w:rPr>
        <w:t>8</w:t>
      </w:r>
      <w:r w:rsidRPr="00B63935">
        <w:t>.</w:t>
      </w:r>
      <w:r>
        <w:t>4</w:t>
      </w:r>
      <w:r w:rsidRPr="00B63935">
        <w:tab/>
        <w:t>Abnormal cases in the UE</w:t>
      </w:r>
      <w:bookmarkEnd w:id="28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6" w:name="_Toc123566824"/>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6"/>
    </w:p>
    <w:p w14:paraId="40A2FE6C" w14:textId="1482A038" w:rsidR="0037527E" w:rsidRPr="00B63935" w:rsidRDefault="0037527E" w:rsidP="0037527E">
      <w:pPr>
        <w:pStyle w:val="Heading4"/>
      </w:pPr>
      <w:bookmarkStart w:id="287" w:name="_Toc123566825"/>
      <w:r w:rsidRPr="00B63935">
        <w:rPr>
          <w:lang w:eastAsia="zh-CN"/>
        </w:rPr>
        <w:t>5.4.</w:t>
      </w:r>
      <w:r w:rsidR="00C07E62">
        <w:rPr>
          <w:lang w:eastAsia="zh-CN"/>
        </w:rPr>
        <w:t>9</w:t>
      </w:r>
      <w:r w:rsidRPr="00B63935">
        <w:rPr>
          <w:lang w:eastAsia="zh-CN"/>
        </w:rPr>
        <w:t>.1</w:t>
      </w:r>
      <w:r w:rsidRPr="00B63935">
        <w:tab/>
        <w:t>General</w:t>
      </w:r>
      <w:bookmarkEnd w:id="287"/>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8" w:name="_Toc123566826"/>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8"/>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9" w:name="_MON_1709825577"/>
    <w:bookmarkEnd w:id="289"/>
    <w:p w14:paraId="19EA301D" w14:textId="05B41645" w:rsidR="0037527E" w:rsidRPr="00B63935" w:rsidRDefault="00520BA8" w:rsidP="0037527E">
      <w:pPr>
        <w:pStyle w:val="TH"/>
      </w:pPr>
      <w:r w:rsidRPr="00B63935">
        <w:object w:dxaOrig="7360" w:dyaOrig="1905" w14:anchorId="1216CFE3">
          <v:shape id="_x0000_i1035" type="#_x0000_t75" style="width:368.15pt;height:95.1pt" o:ole="">
            <v:imagedata r:id="rId31" o:title=""/>
          </v:shape>
          <o:OLEObject Type="Embed" ProgID="Word.Document.12" ShapeID="_x0000_i1035" DrawAspect="Content" ObjectID="_1734178626"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0" w:name="_Toc123566827"/>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0"/>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1" w:name="_Toc123566828"/>
      <w:r w:rsidRPr="00B63935">
        <w:rPr>
          <w:lang w:eastAsia="zh-CN"/>
        </w:rPr>
        <w:t>5.4.</w:t>
      </w:r>
      <w:r>
        <w:rPr>
          <w:lang w:eastAsia="zh-CN"/>
        </w:rPr>
        <w:t>9</w:t>
      </w:r>
      <w:r w:rsidRPr="00B63935">
        <w:t>.</w:t>
      </w:r>
      <w:r>
        <w:t>4</w:t>
      </w:r>
      <w:r w:rsidRPr="00B63935">
        <w:tab/>
        <w:t>Abnormal cases in the UE</w:t>
      </w:r>
      <w:bookmarkEnd w:id="291"/>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2" w:name="_Toc42897407"/>
      <w:bookmarkStart w:id="293" w:name="_Toc43398922"/>
      <w:bookmarkStart w:id="294" w:name="_Toc51772001"/>
      <w:bookmarkStart w:id="295" w:name="_Toc123566829"/>
      <w:r w:rsidRPr="00B63935">
        <w:t>6</w:t>
      </w:r>
      <w:r w:rsidRPr="00B63935">
        <w:tab/>
      </w:r>
      <w:r w:rsidR="00924F63" w:rsidRPr="00B63935">
        <w:rPr>
          <w:noProof/>
          <w:lang w:val="en-US"/>
        </w:rPr>
        <w:t>PDUs and parameters specific to the present document</w:t>
      </w:r>
      <w:bookmarkEnd w:id="233"/>
      <w:bookmarkEnd w:id="292"/>
      <w:bookmarkEnd w:id="293"/>
      <w:bookmarkEnd w:id="294"/>
      <w:bookmarkEnd w:id="295"/>
    </w:p>
    <w:p w14:paraId="79B451A1" w14:textId="77777777" w:rsidR="00F768A6" w:rsidRPr="00B63935" w:rsidRDefault="00F768A6" w:rsidP="00F768A6">
      <w:pPr>
        <w:pStyle w:val="Heading2"/>
        <w:rPr>
          <w:noProof/>
          <w:lang w:val="en-US" w:eastAsia="zh-CN"/>
        </w:rPr>
      </w:pPr>
      <w:bookmarkStart w:id="296" w:name="_Toc25085415"/>
      <w:bookmarkStart w:id="297" w:name="_Toc42897408"/>
      <w:bookmarkStart w:id="298" w:name="_Toc43398923"/>
      <w:bookmarkStart w:id="299" w:name="_Toc51772002"/>
      <w:bookmarkStart w:id="300" w:name="_Toc123566830"/>
      <w:r w:rsidRPr="00B63935">
        <w:rPr>
          <w:noProof/>
          <w:lang w:val="en-US" w:eastAsia="zh-CN"/>
        </w:rPr>
        <w:t>6.1</w:t>
      </w:r>
      <w:r w:rsidRPr="00B63935">
        <w:rPr>
          <w:noProof/>
          <w:lang w:val="en-US" w:eastAsia="zh-CN"/>
        </w:rPr>
        <w:tab/>
        <w:t>ATSSS parameters</w:t>
      </w:r>
      <w:bookmarkEnd w:id="296"/>
      <w:bookmarkEnd w:id="297"/>
      <w:bookmarkEnd w:id="298"/>
      <w:bookmarkEnd w:id="299"/>
      <w:bookmarkEnd w:id="300"/>
    </w:p>
    <w:p w14:paraId="15AC99AF" w14:textId="77777777" w:rsidR="00F768A6" w:rsidRPr="00B63935" w:rsidRDefault="00F768A6" w:rsidP="00F768A6">
      <w:pPr>
        <w:pStyle w:val="Heading3"/>
        <w:rPr>
          <w:noProof/>
          <w:lang w:val="en-US" w:eastAsia="zh-CN"/>
        </w:rPr>
      </w:pPr>
      <w:bookmarkStart w:id="301" w:name="_Toc469555351"/>
      <w:bookmarkStart w:id="302" w:name="_Toc25085416"/>
      <w:bookmarkStart w:id="303" w:name="_Toc42897409"/>
      <w:bookmarkStart w:id="304" w:name="_Toc43398924"/>
      <w:bookmarkStart w:id="305" w:name="_Toc51772003"/>
      <w:bookmarkStart w:id="306" w:name="_Toc123566831"/>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1"/>
      <w:bookmarkEnd w:id="302"/>
      <w:bookmarkEnd w:id="303"/>
      <w:bookmarkEnd w:id="304"/>
      <w:bookmarkEnd w:id="305"/>
      <w:bookmarkEnd w:id="306"/>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7" w:name="_Toc25085417"/>
      <w:bookmarkStart w:id="308" w:name="_Toc42897410"/>
      <w:bookmarkStart w:id="309" w:name="_Toc43398925"/>
      <w:bookmarkStart w:id="310" w:name="_Toc51772004"/>
      <w:bookmarkStart w:id="311" w:name="_Toc123566832"/>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7"/>
      <w:bookmarkEnd w:id="308"/>
      <w:bookmarkEnd w:id="309"/>
      <w:bookmarkEnd w:id="310"/>
      <w:bookmarkEnd w:id="311"/>
    </w:p>
    <w:p w14:paraId="0DA91E72" w14:textId="77777777" w:rsidR="00F768A6" w:rsidRPr="00B63935" w:rsidRDefault="00044AE3" w:rsidP="00F768A6">
      <w:bookmarkStart w:id="3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3"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3"/>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4" w:name="MCCQCTEMPBM_00000040"/>
          </w:p>
        </w:tc>
      </w:tr>
      <w:bookmarkEnd w:id="314"/>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5" w:name="MCCQCTEMPBM_00000041"/>
          </w:p>
        </w:tc>
      </w:tr>
      <w:bookmarkEnd w:id="315"/>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6" w:name="MCCQCTEMPBM_00000042"/>
          </w:p>
        </w:tc>
      </w:tr>
      <w:bookmarkEnd w:id="316"/>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7" w:name="MCCQCTEMPBM_00000043"/>
          </w:p>
        </w:tc>
      </w:tr>
      <w:bookmarkEnd w:id="317"/>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8" w:name="_Toc25085418"/>
      <w:bookmarkStart w:id="319" w:name="_Toc42897411"/>
      <w:bookmarkStart w:id="320" w:name="_Toc43398926"/>
      <w:bookmarkStart w:id="321" w:name="_Toc51772005"/>
      <w:bookmarkStart w:id="322" w:name="_Toc123566833"/>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8"/>
      <w:bookmarkEnd w:id="319"/>
      <w:bookmarkEnd w:id="320"/>
      <w:bookmarkEnd w:id="321"/>
      <w:bookmarkEnd w:id="322"/>
    </w:p>
    <w:p w14:paraId="0542BF30" w14:textId="77777777" w:rsidR="00815870" w:rsidRPr="00B63935" w:rsidRDefault="00815870" w:rsidP="00815870">
      <w:pPr>
        <w:pStyle w:val="Heading4"/>
      </w:pPr>
      <w:bookmarkStart w:id="323" w:name="_Toc25085419"/>
      <w:bookmarkStart w:id="324" w:name="_Toc42897412"/>
      <w:bookmarkStart w:id="325" w:name="_Toc43398927"/>
      <w:bookmarkStart w:id="326" w:name="_Toc51772006"/>
      <w:bookmarkStart w:id="327" w:name="_Toc123566834"/>
      <w:r w:rsidRPr="00B63935">
        <w:t>6.1.3.1</w:t>
      </w:r>
      <w:r w:rsidRPr="00B63935">
        <w:tab/>
        <w:t>Definition of ATSSS rules</w:t>
      </w:r>
      <w:bookmarkEnd w:id="323"/>
      <w:bookmarkEnd w:id="324"/>
      <w:bookmarkEnd w:id="325"/>
      <w:bookmarkEnd w:id="326"/>
      <w:bookmarkEnd w:id="32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8" w:name="_Toc25085420"/>
      <w:bookmarkStart w:id="329" w:name="_Toc42897413"/>
      <w:bookmarkStart w:id="330" w:name="_Toc43398928"/>
      <w:bookmarkStart w:id="331" w:name="_Toc51772007"/>
      <w:bookmarkStart w:id="332" w:name="_Toc123566835"/>
      <w:r w:rsidRPr="00B63935">
        <w:t>6.1.3.2</w:t>
      </w:r>
      <w:r w:rsidRPr="00B63935">
        <w:tab/>
        <w:t>Encoding of ATSSS rules</w:t>
      </w:r>
      <w:bookmarkEnd w:id="328"/>
      <w:bookmarkEnd w:id="329"/>
      <w:bookmarkEnd w:id="330"/>
      <w:bookmarkEnd w:id="331"/>
      <w:bookmarkEnd w:id="332"/>
    </w:p>
    <w:p w14:paraId="37207EE5" w14:textId="77777777" w:rsidR="00CF2E9C" w:rsidRPr="00B63935" w:rsidRDefault="00CF2E9C" w:rsidP="00CF2E9C">
      <w:bookmarkStart w:id="33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3"/>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4"/>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5" w:name="MCCQCTEMPBM_00000017"/>
      <w:r w:rsidRPr="003813D9">
        <w:t>“</w:t>
      </w:r>
      <w:bookmarkEnd w:id="335"/>
      <w:r w:rsidRPr="003813D9">
        <w:t xml:space="preserve">Steering mode </w:t>
      </w:r>
      <w:r w:rsidRPr="00B63935">
        <w:t>information</w:t>
      </w:r>
      <w:bookmarkStart w:id="336" w:name="MCCQCTEMPBM_00000018"/>
      <w:r w:rsidRPr="003813D9">
        <w:t>”</w:t>
      </w:r>
      <w:bookmarkEnd w:id="336"/>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37" w:name="MCCQCTEMPBM_00000044"/>
          </w:p>
        </w:tc>
      </w:tr>
      <w:bookmarkEnd w:id="337"/>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38" w:name="MCCQCTEMPBM_00000045"/>
          </w:p>
        </w:tc>
      </w:tr>
      <w:bookmarkEnd w:id="338"/>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39" w:name="MCCQCTEMPBM_00000046"/>
          </w:p>
        </w:tc>
      </w:tr>
      <w:bookmarkEnd w:id="339"/>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0" w:name="MCCQCTEMPBM_00000047"/>
          </w:p>
        </w:tc>
      </w:tr>
      <w:bookmarkEnd w:id="340"/>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1" w:name="MCCQCTEMPBM_00000048"/>
          </w:p>
        </w:tc>
      </w:tr>
      <w:bookmarkEnd w:id="341"/>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2" w:name="MCCQCTEMPBM_00000049"/>
          </w:p>
        </w:tc>
      </w:tr>
      <w:bookmarkEnd w:id="342"/>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3" w:name="MCCQCTEMPBM_00000050"/>
          </w:p>
        </w:tc>
      </w:tr>
      <w:bookmarkEnd w:id="343"/>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4" w:name="MCCQCTEMPBM_00000051"/>
          </w:p>
        </w:tc>
      </w:tr>
      <w:bookmarkEnd w:id="344"/>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5" w:name="MCCQCTEMPBM_00000052"/>
          </w:p>
        </w:tc>
      </w:tr>
      <w:bookmarkEnd w:id="345"/>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46" w:name="MCCQCTEMPBM_00000053"/>
          </w:p>
        </w:tc>
      </w:tr>
      <w:bookmarkEnd w:id="346"/>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47" w:name="MCCQCTEMPBM_00000054"/>
          </w:p>
        </w:tc>
      </w:tr>
      <w:bookmarkEnd w:id="347"/>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48" w:name="MCCQCTEMPBM_00000055"/>
          </w:p>
        </w:tc>
      </w:tr>
      <w:bookmarkEnd w:id="348"/>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49" w:name="MCCQCTEMPBM_00000056"/>
          </w:p>
        </w:tc>
      </w:tr>
      <w:bookmarkEnd w:id="349"/>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lastRenderedPageBreak/>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0" w:name="MCCQCTEMPBM_00000057"/>
          </w:p>
        </w:tc>
      </w:tr>
      <w:bookmarkEnd w:id="350"/>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1" w:name="MCCQCTEMPBM_00000058"/>
          </w:p>
        </w:tc>
      </w:tr>
      <w:bookmarkEnd w:id="351"/>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2" w:name="MCCQCTEMPBM_00000059"/>
          </w:p>
        </w:tc>
      </w:tr>
      <w:bookmarkEnd w:id="352"/>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3" w:name="MCCQCTEMPBM_00000060"/>
          </w:p>
        </w:tc>
      </w:tr>
      <w:bookmarkEnd w:id="353"/>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4" w:name="MCCQCTEMPBM_00000061"/>
          </w:p>
        </w:tc>
      </w:tr>
      <w:bookmarkEnd w:id="354"/>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23566836"/>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5"/>
      <w:bookmarkEnd w:id="356"/>
      <w:bookmarkEnd w:id="357"/>
      <w:bookmarkEnd w:id="358"/>
      <w:bookmarkEnd w:id="359"/>
    </w:p>
    <w:p w14:paraId="26E2D02E" w14:textId="77777777" w:rsidR="005D49F9" w:rsidRPr="00B63935" w:rsidRDefault="005D49F9" w:rsidP="005D49F9">
      <w:pPr>
        <w:pStyle w:val="Heading4"/>
      </w:pPr>
      <w:bookmarkStart w:id="360" w:name="_Toc25085422"/>
      <w:bookmarkStart w:id="361" w:name="_Toc42897415"/>
      <w:bookmarkStart w:id="362" w:name="_Toc43398930"/>
      <w:bookmarkStart w:id="363" w:name="_Toc51772009"/>
      <w:bookmarkStart w:id="364" w:name="_Toc123566837"/>
      <w:r w:rsidRPr="00B63935">
        <w:t>6.1.4.1</w:t>
      </w:r>
      <w:r w:rsidRPr="00B63935">
        <w:tab/>
        <w:t>Definition of network steering functionalities information</w:t>
      </w:r>
      <w:bookmarkEnd w:id="360"/>
      <w:bookmarkEnd w:id="361"/>
      <w:bookmarkEnd w:id="362"/>
      <w:bookmarkEnd w:id="363"/>
      <w:bookmarkEnd w:id="364"/>
    </w:p>
    <w:p w14:paraId="66593AFE" w14:textId="77777777" w:rsidR="005D49F9" w:rsidRPr="00B63935" w:rsidRDefault="005D49F9" w:rsidP="005D49F9">
      <w:pPr>
        <w:pStyle w:val="Heading5"/>
        <w:rPr>
          <w:lang w:eastAsia="zh-CN"/>
        </w:rPr>
      </w:pPr>
      <w:bookmarkStart w:id="365" w:name="_Toc25085423"/>
      <w:bookmarkStart w:id="366" w:name="_Toc42897416"/>
      <w:bookmarkStart w:id="367" w:name="_Toc43398931"/>
      <w:bookmarkStart w:id="368" w:name="_Toc51772010"/>
      <w:bookmarkStart w:id="369" w:name="_Toc123566838"/>
      <w:r w:rsidRPr="00B63935">
        <w:rPr>
          <w:lang w:eastAsia="zh-CN"/>
        </w:rPr>
        <w:t>6.1.4.1.1</w:t>
      </w:r>
      <w:r w:rsidRPr="00B63935">
        <w:rPr>
          <w:lang w:eastAsia="zh-CN"/>
        </w:rPr>
        <w:tab/>
        <w:t>MPTCP Functionality</w:t>
      </w:r>
      <w:bookmarkEnd w:id="365"/>
      <w:r w:rsidR="009E2248" w:rsidRPr="00B63935">
        <w:t xml:space="preserve"> with any steering mode and the ATSSS-LL functionality with only the active-standby steering mode</w:t>
      </w:r>
      <w:bookmarkEnd w:id="366"/>
      <w:bookmarkEnd w:id="367"/>
      <w:bookmarkEnd w:id="368"/>
      <w:bookmarkEnd w:id="369"/>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 xml:space="preserve">ession </w:t>
      </w:r>
      <w:r w:rsidRPr="00B63935">
        <w:rPr>
          <w:lang w:eastAsia="zh-CN"/>
        </w:rPr>
        <w:lastRenderedPageBreak/>
        <w:t>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0" w:name="_Toc25085424"/>
      <w:bookmarkStart w:id="371" w:name="_Toc42897417"/>
      <w:bookmarkStart w:id="372" w:name="_Toc43398932"/>
      <w:bookmarkStart w:id="373" w:name="_Toc51772011"/>
      <w:bookmarkStart w:id="374" w:name="_Toc123566839"/>
      <w:r w:rsidRPr="00B63935">
        <w:rPr>
          <w:lang w:eastAsia="zh-CN"/>
        </w:rPr>
        <w:t>6.1.4.1.2</w:t>
      </w:r>
      <w:r w:rsidR="00011143" w:rsidRPr="00B63935">
        <w:rPr>
          <w:lang w:eastAsia="zh-CN"/>
        </w:rPr>
        <w:tab/>
      </w:r>
      <w:r w:rsidRPr="00B63935">
        <w:rPr>
          <w:lang w:eastAsia="zh-CN"/>
        </w:rPr>
        <w:t>ATSSS-LL Functionality</w:t>
      </w:r>
      <w:bookmarkEnd w:id="370"/>
      <w:r w:rsidR="00A62CCC" w:rsidRPr="00B63935">
        <w:rPr>
          <w:lang w:eastAsia="zh-CN"/>
        </w:rPr>
        <w:t xml:space="preserve"> </w:t>
      </w:r>
      <w:r w:rsidR="00A62CCC" w:rsidRPr="00B63935">
        <w:t>with any steering mode</w:t>
      </w:r>
      <w:bookmarkEnd w:id="371"/>
      <w:bookmarkEnd w:id="372"/>
      <w:bookmarkEnd w:id="373"/>
      <w:bookmarkEnd w:id="374"/>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5" w:name="_Toc42897418"/>
      <w:bookmarkStart w:id="376" w:name="_Toc43398933"/>
      <w:bookmarkStart w:id="377" w:name="_Toc51772012"/>
      <w:bookmarkStart w:id="378" w:name="_Toc25085425"/>
      <w:bookmarkStart w:id="379" w:name="_Toc123566840"/>
      <w:r w:rsidRPr="00B63935">
        <w:rPr>
          <w:lang w:eastAsia="zh-CN"/>
        </w:rPr>
        <w:t>6.1.4.1.3</w:t>
      </w:r>
      <w:r w:rsidR="00011143" w:rsidRPr="00B63935">
        <w:rPr>
          <w:lang w:eastAsia="zh-CN"/>
        </w:rPr>
        <w:tab/>
      </w:r>
      <w:r w:rsidRPr="00B63935">
        <w:t>MPTCP functionality with any steering mode and the ATSSS-LL functionality with any steering mode</w:t>
      </w:r>
      <w:bookmarkEnd w:id="375"/>
      <w:bookmarkEnd w:id="376"/>
      <w:bookmarkEnd w:id="377"/>
      <w:bookmarkEnd w:id="379"/>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lastRenderedPageBreak/>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0" w:name="_Toc42897419"/>
      <w:bookmarkStart w:id="381" w:name="_Toc43398934"/>
      <w:bookmarkStart w:id="382" w:name="_Toc51772013"/>
      <w:bookmarkStart w:id="383" w:name="_Toc123566841"/>
      <w:r w:rsidRPr="00B63935">
        <w:t>6.1.4.2</w:t>
      </w:r>
      <w:r w:rsidRPr="00B63935">
        <w:tab/>
        <w:t>Encoding of network steering functionalities information</w:t>
      </w:r>
      <w:bookmarkEnd w:id="378"/>
      <w:bookmarkEnd w:id="380"/>
      <w:bookmarkEnd w:id="381"/>
      <w:bookmarkEnd w:id="382"/>
      <w:bookmarkEnd w:id="383"/>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4"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5" w:name="MCCQCTEMPBM_00000112"/>
            <w:bookmarkEnd w:id="384"/>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6" w:name="MCCQCTEMPBM_00000024"/>
      <w:bookmarkEnd w:id="385"/>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6"/>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7" w:name="MCCQCTEMPBM_00000062"/>
          </w:p>
        </w:tc>
      </w:tr>
      <w:bookmarkEnd w:id="387"/>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8" w:name="MCCQCTEMPBM_00000063"/>
          </w:p>
        </w:tc>
      </w:tr>
      <w:bookmarkEnd w:id="388"/>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89" w:name="MCCQCTEMPBM_00000064"/>
          </w:p>
        </w:tc>
      </w:tr>
      <w:bookmarkEnd w:id="389"/>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0" w:name="MCCQCTEMPBM_00000065"/>
          </w:p>
        </w:tc>
      </w:tr>
      <w:bookmarkEnd w:id="390"/>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1" w:name="MCCQCTEMPBM_00000066"/>
          </w:p>
        </w:tc>
      </w:tr>
      <w:bookmarkEnd w:id="391"/>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2" w:name="MCCQCTEMPBM_00000067"/>
          </w:p>
        </w:tc>
      </w:tr>
      <w:bookmarkEnd w:id="392"/>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3" w:name="MCCQCTEMPBM_00000068"/>
          </w:p>
        </w:tc>
      </w:tr>
      <w:bookmarkEnd w:id="393"/>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4" w:name="MCCQCTEMPBM_00000069"/>
          </w:p>
        </w:tc>
      </w:tr>
      <w:bookmarkEnd w:id="394"/>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5" w:name="MCCQCTEMPBM_00000070"/>
          </w:p>
        </w:tc>
      </w:tr>
      <w:bookmarkEnd w:id="395"/>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6" w:name="MCCQCTEMPBM_00000071"/>
          </w:p>
        </w:tc>
      </w:tr>
      <w:bookmarkEnd w:id="396"/>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7" w:name="MCCQCTEMPBM_00000072"/>
          </w:p>
        </w:tc>
      </w:tr>
      <w:bookmarkEnd w:id="397"/>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8" w:name="MCCQCTEMPBM_00000073"/>
          </w:p>
        </w:tc>
      </w:tr>
      <w:bookmarkEnd w:id="398"/>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399" w:name="MCCQCTEMPBM_00000074"/>
          </w:p>
        </w:tc>
      </w:tr>
      <w:bookmarkEnd w:id="399"/>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0" w:name="_Toc25085426"/>
      <w:bookmarkStart w:id="401" w:name="_Toc42897420"/>
      <w:bookmarkStart w:id="402" w:name="_Toc43398935"/>
      <w:bookmarkStart w:id="403" w:name="_Toc51772014"/>
      <w:bookmarkStart w:id="404" w:name="_Toc123566842"/>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0"/>
      <w:bookmarkEnd w:id="401"/>
      <w:bookmarkEnd w:id="402"/>
      <w:bookmarkEnd w:id="403"/>
      <w:bookmarkEnd w:id="404"/>
    </w:p>
    <w:p w14:paraId="3C59063D" w14:textId="77777777" w:rsidR="003921E2" w:rsidRPr="00B63935" w:rsidRDefault="003921E2" w:rsidP="003921E2">
      <w:pPr>
        <w:pStyle w:val="Heading4"/>
      </w:pPr>
      <w:bookmarkStart w:id="405" w:name="_Toc25085427"/>
      <w:bookmarkStart w:id="406" w:name="_Toc42897421"/>
      <w:bookmarkStart w:id="407" w:name="_Toc43398936"/>
      <w:bookmarkStart w:id="408" w:name="_Toc51772015"/>
      <w:bookmarkStart w:id="409" w:name="_Toc123566843"/>
      <w:r w:rsidRPr="00B63935">
        <w:t>6.1.5.1</w:t>
      </w:r>
      <w:r w:rsidRPr="00B63935">
        <w:tab/>
        <w:t>Definition of measurement assistance information</w:t>
      </w:r>
      <w:bookmarkEnd w:id="405"/>
      <w:bookmarkEnd w:id="406"/>
      <w:bookmarkEnd w:id="407"/>
      <w:bookmarkEnd w:id="408"/>
      <w:bookmarkEnd w:id="409"/>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0" w:name="_Toc25085428"/>
      <w:bookmarkStart w:id="411" w:name="_Toc42897422"/>
      <w:bookmarkStart w:id="412" w:name="_Toc43398937"/>
      <w:bookmarkStart w:id="413" w:name="_Toc51772016"/>
      <w:bookmarkStart w:id="414" w:name="_Toc123566844"/>
      <w:r w:rsidRPr="00B63935">
        <w:t>6.1.5.2</w:t>
      </w:r>
      <w:r w:rsidRPr="00B63935">
        <w:tab/>
        <w:t>Encoding of measurement assistance information</w:t>
      </w:r>
      <w:bookmarkEnd w:id="410"/>
      <w:bookmarkEnd w:id="411"/>
      <w:bookmarkEnd w:id="412"/>
      <w:bookmarkEnd w:id="413"/>
      <w:bookmarkEnd w:id="414"/>
    </w:p>
    <w:p w14:paraId="21C8CAE7" w14:textId="77777777" w:rsidR="003921E2" w:rsidRPr="00B63935" w:rsidRDefault="003921E2" w:rsidP="003921E2">
      <w:bookmarkStart w:id="415"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5"/>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6" w:name="MCCQCTEMPBM_00000075"/>
          </w:p>
        </w:tc>
      </w:tr>
      <w:bookmarkEnd w:id="416"/>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7" w:name="MCCQCTEMPBM_00000076"/>
          </w:p>
        </w:tc>
      </w:tr>
      <w:bookmarkEnd w:id="417"/>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8" w:name="MCCQCTEMPBM_00000077"/>
          </w:p>
        </w:tc>
      </w:tr>
      <w:bookmarkEnd w:id="418"/>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19" w:name="MCCQCTEMPBM_00000078"/>
          </w:p>
        </w:tc>
      </w:tr>
      <w:bookmarkEnd w:id="419"/>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0" w:name="MCCQCTEMPBM_00000079"/>
          </w:p>
        </w:tc>
      </w:tr>
      <w:bookmarkEnd w:id="420"/>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1" w:name="MCCQCTEMPBM_00000080"/>
          </w:p>
        </w:tc>
      </w:tr>
      <w:bookmarkEnd w:id="421"/>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2" w:name="MCCQCTEMPBM_00000081"/>
          </w:p>
        </w:tc>
      </w:tr>
      <w:bookmarkEnd w:id="422"/>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3" w:name="MCCQCTEMPBM_00000082"/>
          </w:p>
        </w:tc>
      </w:tr>
      <w:bookmarkEnd w:id="423"/>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4"/>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5" w:name="MCCQCTEMPBM_00000083"/>
          </w:p>
        </w:tc>
      </w:tr>
      <w:bookmarkEnd w:id="425"/>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6" w:name="MCCQCTEMPBM_00000084"/>
          </w:p>
        </w:tc>
      </w:tr>
      <w:bookmarkEnd w:id="426"/>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7" w:name="MCCQCTEMPBM_00000085"/>
          </w:p>
        </w:tc>
      </w:tr>
      <w:bookmarkEnd w:id="427"/>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8" w:name="MCCQCTEMPBM_00000086"/>
          </w:p>
        </w:tc>
      </w:tr>
      <w:bookmarkEnd w:id="428"/>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2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29"/>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0"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0"/>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1"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1"/>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2" w:name="_Hlk80271782"/>
            <w:r w:rsidRPr="00B63935">
              <w:rPr>
                <w:lang w:eastAsia="fr-FR"/>
              </w:rPr>
              <w:t>in Table 9.11.4.12.1 of 3GPP TS 24.501 [6]</w:t>
            </w:r>
            <w:bookmarkEnd w:id="432"/>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3" w:name="MCCQCTEMPBM_00000087"/>
          </w:p>
        </w:tc>
      </w:tr>
      <w:bookmarkEnd w:id="433"/>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4" w:name="MCCQCTEMPBM_00000088"/>
          </w:p>
        </w:tc>
      </w:tr>
      <w:bookmarkEnd w:id="434"/>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5" w:name="MCCQCTEMPBM_00000089"/>
          </w:p>
        </w:tc>
      </w:tr>
      <w:bookmarkEnd w:id="435"/>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6" w:name="MCCQCTEMPBM_00000090"/>
          </w:p>
        </w:tc>
      </w:tr>
      <w:bookmarkEnd w:id="436"/>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7" w:name="MCCQCTEMPBM_00000091"/>
          </w:p>
        </w:tc>
      </w:tr>
      <w:bookmarkEnd w:id="437"/>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8" w:name="_Toc42897423"/>
      <w:bookmarkStart w:id="439" w:name="_Toc43398938"/>
      <w:bookmarkStart w:id="440" w:name="_Toc51772017"/>
      <w:bookmarkStart w:id="441" w:name="_Toc25085429"/>
      <w:bookmarkStart w:id="442" w:name="_Toc123566845"/>
      <w:r w:rsidRPr="00B63935">
        <w:rPr>
          <w:noProof/>
          <w:lang w:val="en-US" w:eastAsia="zh-CN"/>
        </w:rPr>
        <w:t>6.1.6</w:t>
      </w:r>
      <w:r w:rsidRPr="00B63935">
        <w:rPr>
          <w:noProof/>
          <w:lang w:val="en-US" w:eastAsia="zh-CN"/>
        </w:rPr>
        <w:tab/>
        <w:t>ATSSS PCO parameters</w:t>
      </w:r>
      <w:bookmarkEnd w:id="438"/>
      <w:bookmarkEnd w:id="439"/>
      <w:bookmarkEnd w:id="440"/>
      <w:bookmarkEnd w:id="442"/>
    </w:p>
    <w:p w14:paraId="36342A06" w14:textId="77777777" w:rsidR="00B7662C" w:rsidRPr="00B63935" w:rsidRDefault="00B7662C" w:rsidP="00B7662C">
      <w:pPr>
        <w:pStyle w:val="Heading4"/>
      </w:pPr>
      <w:bookmarkStart w:id="443" w:name="_Toc42897424"/>
      <w:bookmarkStart w:id="444" w:name="_Toc43398939"/>
      <w:bookmarkStart w:id="445" w:name="_Toc51772018"/>
      <w:bookmarkStart w:id="446" w:name="_Toc20130888"/>
      <w:bookmarkStart w:id="447" w:name="_Toc123566846"/>
      <w:r w:rsidRPr="00B63935">
        <w:t>6.1.6.1</w:t>
      </w:r>
      <w:r w:rsidRPr="00B63935">
        <w:tab/>
        <w:t>General</w:t>
      </w:r>
      <w:bookmarkEnd w:id="443"/>
      <w:bookmarkEnd w:id="444"/>
      <w:bookmarkEnd w:id="445"/>
      <w:bookmarkEnd w:id="447"/>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8" w:name="_Toc42897425"/>
      <w:bookmarkStart w:id="449" w:name="_Toc43398940"/>
      <w:bookmarkStart w:id="450" w:name="_Toc51772019"/>
      <w:bookmarkStart w:id="451" w:name="_Toc123566847"/>
      <w:r w:rsidRPr="00B63935">
        <w:t>6.1.</w:t>
      </w:r>
      <w:r w:rsidR="00D71921" w:rsidRPr="00B63935">
        <w:t>6</w:t>
      </w:r>
      <w:r w:rsidRPr="00B63935">
        <w:t>.2</w:t>
      </w:r>
      <w:r w:rsidRPr="00B63935">
        <w:tab/>
      </w:r>
      <w:bookmarkEnd w:id="446"/>
      <w:r w:rsidRPr="00B63935">
        <w:t>ATSSS request PCO parameter</w:t>
      </w:r>
      <w:bookmarkEnd w:id="448"/>
      <w:bookmarkEnd w:id="449"/>
      <w:bookmarkEnd w:id="450"/>
      <w:bookmarkEnd w:id="451"/>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2"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2"/>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3" w:name="MCCQCTEMPBM_00000092"/>
          </w:p>
        </w:tc>
      </w:tr>
      <w:bookmarkEnd w:id="453"/>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4" w:name="MCCQCTEMPBM_00000093"/>
          </w:p>
        </w:tc>
      </w:tr>
      <w:bookmarkEnd w:id="454"/>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5" w:name="_Toc42897426"/>
      <w:bookmarkStart w:id="456" w:name="_Toc43398941"/>
      <w:bookmarkStart w:id="457" w:name="_Toc51772020"/>
      <w:bookmarkStart w:id="458" w:name="_Toc123566848"/>
      <w:r w:rsidRPr="00B63935">
        <w:t>6.1.6</w:t>
      </w:r>
      <w:r w:rsidR="00B7662C" w:rsidRPr="00B63935">
        <w:t>.3</w:t>
      </w:r>
      <w:r w:rsidR="00B7662C" w:rsidRPr="00B63935">
        <w:tab/>
        <w:t>ATSSS response with the length of two octets PCO parameter</w:t>
      </w:r>
      <w:bookmarkEnd w:id="455"/>
      <w:bookmarkEnd w:id="456"/>
      <w:bookmarkEnd w:id="457"/>
      <w:bookmarkEnd w:id="458"/>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59"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59"/>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0" w:name="MCCQCTEMPBM_00000094"/>
          </w:p>
        </w:tc>
      </w:tr>
      <w:bookmarkEnd w:id="460"/>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1" w:name="MCCQCTEMPBM_00000095"/>
          </w:p>
        </w:tc>
      </w:tr>
      <w:bookmarkEnd w:id="461"/>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2" w:name="MCCQCTEMPBM_00000096"/>
          </w:p>
        </w:tc>
      </w:tr>
      <w:bookmarkEnd w:id="462"/>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3" w:name="MCCQCTEMPBM_00000097"/>
          </w:p>
        </w:tc>
      </w:tr>
      <w:bookmarkEnd w:id="463"/>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4" w:name="MCCQCTEMPBM_00000098"/>
          </w:p>
        </w:tc>
      </w:tr>
      <w:bookmarkEnd w:id="464"/>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5" w:name="MCCQCTEMPBM_00000099"/>
          </w:p>
        </w:tc>
      </w:tr>
      <w:bookmarkEnd w:id="465"/>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6"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7" w:name="MCCQCTEMPBM_00000101"/>
            <w:bookmarkEnd w:id="466"/>
          </w:p>
        </w:tc>
      </w:tr>
      <w:bookmarkEnd w:id="467"/>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8" w:name="_Toc42897427"/>
      <w:bookmarkStart w:id="469" w:name="_Toc43398942"/>
      <w:bookmarkStart w:id="470" w:name="_Toc51772021"/>
      <w:bookmarkStart w:id="471" w:name="_Toc123566849"/>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1"/>
      <w:r w:rsidR="009F01BD" w:rsidRPr="00B63935">
        <w:rPr>
          <w:noProof/>
        </w:rPr>
        <w:t xml:space="preserve"> (PMFP)</w:t>
      </w:r>
      <w:bookmarkEnd w:id="468"/>
      <w:bookmarkEnd w:id="469"/>
      <w:bookmarkEnd w:id="470"/>
      <w:bookmarkEnd w:id="471"/>
    </w:p>
    <w:p w14:paraId="4484CCCF" w14:textId="77777777" w:rsidR="00F768A6" w:rsidRPr="00B63935" w:rsidRDefault="00F768A6" w:rsidP="00F768A6">
      <w:pPr>
        <w:pStyle w:val="Heading3"/>
        <w:rPr>
          <w:noProof/>
          <w:lang w:eastAsia="zh-CN"/>
        </w:rPr>
      </w:pPr>
      <w:bookmarkStart w:id="472" w:name="_Toc25085430"/>
      <w:bookmarkStart w:id="473" w:name="_Toc42897428"/>
      <w:bookmarkStart w:id="474" w:name="_Toc43398943"/>
      <w:bookmarkStart w:id="475" w:name="_Toc51772022"/>
      <w:bookmarkStart w:id="476" w:name="_Toc123566850"/>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2"/>
      <w:bookmarkEnd w:id="473"/>
      <w:bookmarkEnd w:id="474"/>
      <w:bookmarkEnd w:id="475"/>
      <w:bookmarkEnd w:id="476"/>
    </w:p>
    <w:p w14:paraId="35B1FF29" w14:textId="77777777" w:rsidR="00565148" w:rsidRPr="00B63935" w:rsidRDefault="00565148" w:rsidP="00565148">
      <w:pPr>
        <w:pStyle w:val="Heading4"/>
      </w:pPr>
      <w:bookmarkStart w:id="477" w:name="_Toc42897429"/>
      <w:bookmarkStart w:id="478" w:name="_Toc43398944"/>
      <w:bookmarkStart w:id="479" w:name="_Toc51772023"/>
      <w:bookmarkStart w:id="480" w:name="_Toc25085431"/>
      <w:bookmarkStart w:id="481" w:name="_Toc123566851"/>
      <w:r w:rsidRPr="00B63935">
        <w:rPr>
          <w:rFonts w:hint="eastAsia"/>
          <w:noProof/>
          <w:lang w:eastAsia="zh-CN"/>
        </w:rPr>
        <w:t>6.2.1</w:t>
      </w:r>
      <w:r w:rsidRPr="00B63935">
        <w:rPr>
          <w:lang w:eastAsia="zh-CN"/>
        </w:rPr>
        <w:t>.1</w:t>
      </w:r>
      <w:r w:rsidRPr="00B63935">
        <w:tab/>
        <w:t>General</w:t>
      </w:r>
      <w:bookmarkEnd w:id="477"/>
      <w:bookmarkEnd w:id="478"/>
      <w:bookmarkEnd w:id="479"/>
      <w:bookmarkEnd w:id="481"/>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2" w:name="_Toc42897430"/>
      <w:bookmarkStart w:id="483" w:name="_Toc43398945"/>
      <w:bookmarkStart w:id="484"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lastRenderedPageBreak/>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5" w:name="_Toc123566852"/>
      <w:r w:rsidRPr="00B63935">
        <w:rPr>
          <w:rFonts w:hint="eastAsia"/>
          <w:noProof/>
          <w:lang w:eastAsia="zh-CN"/>
        </w:rPr>
        <w:t>6.2.1</w:t>
      </w:r>
      <w:r w:rsidRPr="00B63935">
        <w:rPr>
          <w:lang w:eastAsia="zh-CN"/>
        </w:rPr>
        <w:t>.2</w:t>
      </w:r>
      <w:r w:rsidRPr="00B63935">
        <w:tab/>
        <w:t>PMFP echo request</w:t>
      </w:r>
      <w:bookmarkEnd w:id="482"/>
      <w:bookmarkEnd w:id="483"/>
      <w:bookmarkEnd w:id="484"/>
      <w:bookmarkEnd w:id="485"/>
    </w:p>
    <w:p w14:paraId="24BE97D7" w14:textId="77777777" w:rsidR="00690868" w:rsidRPr="00B63935" w:rsidRDefault="00690868" w:rsidP="00690868">
      <w:pPr>
        <w:pStyle w:val="Heading5"/>
        <w:rPr>
          <w:lang w:eastAsia="ko-KR"/>
        </w:rPr>
      </w:pPr>
      <w:bookmarkStart w:id="486" w:name="_Toc42897431"/>
      <w:bookmarkStart w:id="487" w:name="_Toc43398946"/>
      <w:bookmarkStart w:id="488" w:name="_Toc51772025"/>
      <w:bookmarkStart w:id="489" w:name="_Toc123566853"/>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6"/>
      <w:bookmarkEnd w:id="487"/>
      <w:bookmarkEnd w:id="488"/>
      <w:bookmarkEnd w:id="489"/>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0" w:name="_Toc42897432"/>
      <w:bookmarkStart w:id="491" w:name="_Toc43398947"/>
      <w:bookmarkStart w:id="492" w:name="_Toc51772026"/>
      <w:bookmarkStart w:id="493" w:name="_Toc123566854"/>
      <w:r w:rsidRPr="00B63935">
        <w:rPr>
          <w:rFonts w:hint="eastAsia"/>
          <w:noProof/>
          <w:lang w:eastAsia="zh-CN"/>
        </w:rPr>
        <w:t>6.2.1</w:t>
      </w:r>
      <w:r w:rsidRPr="00B63935">
        <w:rPr>
          <w:lang w:eastAsia="zh-CN"/>
        </w:rPr>
        <w:t>.3</w:t>
      </w:r>
      <w:r w:rsidRPr="00B63935">
        <w:tab/>
        <w:t>PMFP echo response</w:t>
      </w:r>
      <w:bookmarkEnd w:id="490"/>
      <w:bookmarkEnd w:id="491"/>
      <w:bookmarkEnd w:id="492"/>
      <w:bookmarkEnd w:id="493"/>
    </w:p>
    <w:p w14:paraId="1F497868" w14:textId="77777777" w:rsidR="00565148" w:rsidRPr="00B63935" w:rsidRDefault="00565148" w:rsidP="00565148">
      <w:pPr>
        <w:pStyle w:val="Heading5"/>
        <w:rPr>
          <w:lang w:eastAsia="ko-KR"/>
        </w:rPr>
      </w:pPr>
      <w:bookmarkStart w:id="494" w:name="_Toc42897433"/>
      <w:bookmarkStart w:id="495" w:name="_Toc43398948"/>
      <w:bookmarkStart w:id="496" w:name="_Toc51772027"/>
      <w:bookmarkStart w:id="497" w:name="_Toc123566855"/>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4"/>
      <w:bookmarkEnd w:id="495"/>
      <w:bookmarkEnd w:id="496"/>
      <w:bookmarkEnd w:id="497"/>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8" w:name="_Toc42897434"/>
      <w:bookmarkStart w:id="499" w:name="_Toc43398949"/>
      <w:bookmarkStart w:id="500" w:name="_Toc51772028"/>
      <w:bookmarkStart w:id="501" w:name="_Toc123566856"/>
      <w:r w:rsidRPr="00B63935">
        <w:rPr>
          <w:rFonts w:hint="eastAsia"/>
          <w:noProof/>
          <w:lang w:eastAsia="zh-CN"/>
        </w:rPr>
        <w:t>6.2.1</w:t>
      </w:r>
      <w:r w:rsidRPr="00B63935">
        <w:rPr>
          <w:lang w:eastAsia="zh-CN"/>
        </w:rPr>
        <w:t>.4</w:t>
      </w:r>
      <w:r w:rsidRPr="00B63935">
        <w:tab/>
        <w:t>PMFP access report</w:t>
      </w:r>
      <w:bookmarkEnd w:id="498"/>
      <w:bookmarkEnd w:id="499"/>
      <w:bookmarkEnd w:id="500"/>
      <w:bookmarkEnd w:id="501"/>
    </w:p>
    <w:p w14:paraId="5F0ECF37" w14:textId="77777777" w:rsidR="00565148" w:rsidRPr="00B63935" w:rsidRDefault="00565148" w:rsidP="00565148">
      <w:pPr>
        <w:pStyle w:val="Heading5"/>
        <w:rPr>
          <w:lang w:eastAsia="ko-KR"/>
        </w:rPr>
      </w:pPr>
      <w:bookmarkStart w:id="502" w:name="_Toc42897435"/>
      <w:bookmarkStart w:id="503" w:name="_Toc43398950"/>
      <w:bookmarkStart w:id="504" w:name="_Toc51772029"/>
      <w:bookmarkStart w:id="505" w:name="_Toc123566857"/>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2"/>
      <w:bookmarkEnd w:id="503"/>
      <w:bookmarkEnd w:id="504"/>
      <w:bookmarkEnd w:id="505"/>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6" w:name="_Toc42897436"/>
      <w:bookmarkStart w:id="507" w:name="_Toc43398951"/>
      <w:bookmarkStart w:id="508" w:name="_Toc51772030"/>
      <w:bookmarkStart w:id="509" w:name="_Toc123566858"/>
      <w:r w:rsidRPr="00B63935">
        <w:rPr>
          <w:rFonts w:hint="eastAsia"/>
          <w:noProof/>
          <w:lang w:eastAsia="zh-CN"/>
        </w:rPr>
        <w:t>6.2.1</w:t>
      </w:r>
      <w:r w:rsidRPr="00B63935">
        <w:rPr>
          <w:noProof/>
          <w:lang w:eastAsia="zh-CN"/>
        </w:rPr>
        <w:t>.5</w:t>
      </w:r>
      <w:r w:rsidRPr="00B63935">
        <w:tab/>
        <w:t>PMFP acknowledgement</w:t>
      </w:r>
      <w:bookmarkEnd w:id="506"/>
      <w:bookmarkEnd w:id="507"/>
      <w:bookmarkEnd w:id="508"/>
      <w:bookmarkEnd w:id="509"/>
    </w:p>
    <w:p w14:paraId="7467B066" w14:textId="77777777" w:rsidR="00565148" w:rsidRPr="00B63935" w:rsidRDefault="00565148" w:rsidP="00565148">
      <w:pPr>
        <w:pStyle w:val="Heading5"/>
        <w:rPr>
          <w:lang w:eastAsia="ko-KR"/>
        </w:rPr>
      </w:pPr>
      <w:bookmarkStart w:id="510" w:name="_Toc42897437"/>
      <w:bookmarkStart w:id="511" w:name="_Toc43398952"/>
      <w:bookmarkStart w:id="512" w:name="_Toc51772031"/>
      <w:bookmarkStart w:id="513" w:name="_Toc123566859"/>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0"/>
      <w:bookmarkEnd w:id="511"/>
      <w:bookmarkEnd w:id="512"/>
      <w:bookmarkEnd w:id="513"/>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4" w:name="_Toc123566860"/>
      <w:r w:rsidRPr="00B63935">
        <w:rPr>
          <w:rFonts w:hint="eastAsia"/>
          <w:noProof/>
          <w:lang w:eastAsia="zh-CN"/>
        </w:rPr>
        <w:t>6.2.1</w:t>
      </w:r>
      <w:r w:rsidRPr="00B63935">
        <w:rPr>
          <w:lang w:eastAsia="zh-CN"/>
        </w:rPr>
        <w:t>.6</w:t>
      </w:r>
      <w:r w:rsidRPr="00B63935">
        <w:tab/>
        <w:t>PMFP UAD provisioning</w:t>
      </w:r>
      <w:bookmarkEnd w:id="514"/>
    </w:p>
    <w:p w14:paraId="074553E5" w14:textId="77777777" w:rsidR="009049A5" w:rsidRPr="00B63935" w:rsidRDefault="009049A5" w:rsidP="009049A5">
      <w:pPr>
        <w:pStyle w:val="Heading5"/>
        <w:rPr>
          <w:lang w:eastAsia="ko-KR"/>
        </w:rPr>
      </w:pPr>
      <w:bookmarkStart w:id="515" w:name="_Toc59196336"/>
      <w:bookmarkStart w:id="516" w:name="_Toc123566861"/>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5"/>
      <w:bookmarkEnd w:id="51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7" w:name="_Toc59196335"/>
      <w:bookmarkStart w:id="518" w:name="_Toc123566862"/>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7"/>
      <w:r w:rsidRPr="00B63935">
        <w:t>request</w:t>
      </w:r>
      <w:bookmarkEnd w:id="518"/>
    </w:p>
    <w:p w14:paraId="029792AE" w14:textId="77777777" w:rsidR="00CD6F55" w:rsidRPr="00B63935" w:rsidRDefault="00CD6F55" w:rsidP="00CD6F55">
      <w:pPr>
        <w:pStyle w:val="Heading5"/>
        <w:rPr>
          <w:lang w:eastAsia="ko-KR"/>
        </w:rPr>
      </w:pPr>
      <w:bookmarkStart w:id="519" w:name="_Toc123566863"/>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0" w:name="_Toc59196337"/>
      <w:bookmarkStart w:id="521" w:name="_Toc123566864"/>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520"/>
      <w:r w:rsidRPr="00B63935">
        <w:t>PLR count response</w:t>
      </w:r>
      <w:bookmarkEnd w:id="521"/>
    </w:p>
    <w:p w14:paraId="0ABE7E75" w14:textId="77777777" w:rsidR="00CD6F55" w:rsidRPr="00B63935" w:rsidRDefault="00CD6F55" w:rsidP="00CD6F55">
      <w:pPr>
        <w:pStyle w:val="Heading5"/>
        <w:rPr>
          <w:lang w:eastAsia="ko-KR"/>
        </w:rPr>
      </w:pPr>
      <w:bookmarkStart w:id="522" w:name="_Toc59196338"/>
      <w:bookmarkStart w:id="523" w:name="_Toc123566865"/>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2"/>
      <w:bookmarkEnd w:id="523"/>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4" w:name="_Toc123566866"/>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4"/>
    </w:p>
    <w:p w14:paraId="3BA1C69A" w14:textId="77777777" w:rsidR="00CD6F55" w:rsidRPr="00B63935" w:rsidRDefault="00CD6F55" w:rsidP="00CD6F55">
      <w:pPr>
        <w:pStyle w:val="Heading5"/>
        <w:rPr>
          <w:lang w:eastAsia="ko-KR"/>
        </w:rPr>
      </w:pPr>
      <w:bookmarkStart w:id="525" w:name="_Toc123566867"/>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5"/>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6" w:name="_Toc123566868"/>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6"/>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7" w:name="_Toc123566869"/>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7"/>
    </w:p>
    <w:p w14:paraId="22BBC9F3" w14:textId="77777777" w:rsidR="00CD6F55" w:rsidRPr="00B63935" w:rsidRDefault="00CD6F55" w:rsidP="00CD6F55">
      <w:pPr>
        <w:pStyle w:val="Heading5"/>
        <w:rPr>
          <w:lang w:eastAsia="ko-KR"/>
        </w:rPr>
      </w:pPr>
      <w:bookmarkStart w:id="528" w:name="_Toc123566870"/>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8"/>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lastRenderedPageBreak/>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29" w:name="_Toc123566871"/>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29"/>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0" w:name="_Toc123566872"/>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0"/>
    </w:p>
    <w:p w14:paraId="623DDC6E" w14:textId="20EC79F9" w:rsidR="00565614" w:rsidRPr="00B63935" w:rsidRDefault="00565614" w:rsidP="00565614">
      <w:pPr>
        <w:pStyle w:val="Heading5"/>
        <w:rPr>
          <w:lang w:eastAsia="ko-KR"/>
        </w:rPr>
      </w:pPr>
      <w:bookmarkStart w:id="531" w:name="_Toc123566873"/>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1"/>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532" w:name="_Toc123566874"/>
      <w:r>
        <w:rPr>
          <w:noProof/>
          <w:lang w:eastAsia="zh-CN"/>
        </w:rPr>
        <w:t>6.2.1</w:t>
      </w:r>
      <w:r>
        <w:rPr>
          <w:lang w:eastAsia="zh-CN"/>
        </w:rPr>
        <w:t>.</w:t>
      </w:r>
      <w:r w:rsidR="00440D30">
        <w:rPr>
          <w:lang w:eastAsia="zh-CN"/>
        </w:rPr>
        <w:t>12</w:t>
      </w:r>
      <w:r>
        <w:tab/>
        <w:t>PMFP UAT complete</w:t>
      </w:r>
      <w:bookmarkEnd w:id="532"/>
    </w:p>
    <w:p w14:paraId="235A8C2C" w14:textId="7A3AE332" w:rsidR="00565614" w:rsidRDefault="00565614" w:rsidP="00565614">
      <w:pPr>
        <w:pStyle w:val="Heading5"/>
        <w:rPr>
          <w:lang w:eastAsia="ko-KR"/>
        </w:rPr>
      </w:pPr>
      <w:bookmarkStart w:id="533" w:name="_Toc123566875"/>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lastRenderedPageBreak/>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4" w:name="_Toc123566876"/>
      <w:r>
        <w:rPr>
          <w:noProof/>
          <w:lang w:eastAsia="zh-CN"/>
        </w:rPr>
        <w:t>6.2.1</w:t>
      </w:r>
      <w:r>
        <w:rPr>
          <w:lang w:eastAsia="zh-CN"/>
        </w:rPr>
        <w:t>.13</w:t>
      </w:r>
      <w:r>
        <w:tab/>
        <w:t xml:space="preserve">PMFP UAD </w:t>
      </w:r>
      <w:r w:rsidRPr="00B63935">
        <w:t>provisioning</w:t>
      </w:r>
      <w:r>
        <w:t xml:space="preserve"> complete</w:t>
      </w:r>
      <w:bookmarkEnd w:id="534"/>
    </w:p>
    <w:p w14:paraId="03428864" w14:textId="1148BA83" w:rsidR="00F06D45" w:rsidRDefault="00F06D45" w:rsidP="00F06D45">
      <w:pPr>
        <w:pStyle w:val="Heading5"/>
        <w:rPr>
          <w:lang w:eastAsia="ko-KR"/>
        </w:rPr>
      </w:pPr>
      <w:bookmarkStart w:id="535" w:name="_Toc123566877"/>
      <w:r>
        <w:rPr>
          <w:noProof/>
          <w:lang w:eastAsia="zh-CN"/>
        </w:rPr>
        <w:t>6.2.1</w:t>
      </w:r>
      <w:r>
        <w:rPr>
          <w:lang w:eastAsia="zh-CN"/>
        </w:rPr>
        <w:t>.13.1</w:t>
      </w:r>
      <w:r>
        <w:tab/>
      </w:r>
      <w:r>
        <w:rPr>
          <w:lang w:eastAsia="ko-KR"/>
        </w:rPr>
        <w:t>Message definition</w:t>
      </w:r>
      <w:bookmarkEnd w:id="535"/>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536" w:name="_Toc42897438"/>
      <w:bookmarkStart w:id="537" w:name="_Toc43398953"/>
      <w:bookmarkStart w:id="538" w:name="_Toc51772032"/>
      <w:bookmarkStart w:id="539" w:name="_Toc123566878"/>
      <w:r w:rsidRPr="00B63935">
        <w:rPr>
          <w:noProof/>
          <w:lang w:eastAsia="zh-CN"/>
        </w:rPr>
        <w:t>6.2.2</w:t>
      </w:r>
      <w:r w:rsidRPr="00B63935">
        <w:rPr>
          <w:noProof/>
          <w:lang w:eastAsia="zh-CN"/>
        </w:rPr>
        <w:tab/>
        <w:t xml:space="preserve">Encoding of </w:t>
      </w:r>
      <w:r w:rsidRPr="00B63935">
        <w:t>information element</w:t>
      </w:r>
      <w:bookmarkEnd w:id="480"/>
      <w:bookmarkEnd w:id="536"/>
      <w:bookmarkEnd w:id="537"/>
      <w:bookmarkEnd w:id="538"/>
      <w:bookmarkEnd w:id="539"/>
    </w:p>
    <w:p w14:paraId="00B8BE7A" w14:textId="77777777" w:rsidR="00565148" w:rsidRPr="00B63935" w:rsidRDefault="00565148" w:rsidP="00AF77AA">
      <w:pPr>
        <w:pStyle w:val="Heading4"/>
        <w:rPr>
          <w:lang w:eastAsia="zh-CN"/>
        </w:rPr>
      </w:pPr>
      <w:bookmarkStart w:id="540" w:name="_Toc42897439"/>
      <w:bookmarkStart w:id="541" w:name="_Toc43398954"/>
      <w:bookmarkStart w:id="542" w:name="_Toc51772033"/>
      <w:bookmarkStart w:id="543" w:name="_Toc123566879"/>
      <w:r w:rsidRPr="00B63935">
        <w:rPr>
          <w:lang w:eastAsia="zh-CN"/>
        </w:rPr>
        <w:t>6.2.2.1</w:t>
      </w:r>
      <w:r w:rsidRPr="00B63935">
        <w:rPr>
          <w:lang w:eastAsia="zh-CN"/>
        </w:rPr>
        <w:tab/>
        <w:t>Message type</w:t>
      </w:r>
      <w:bookmarkEnd w:id="540"/>
      <w:bookmarkEnd w:id="541"/>
      <w:bookmarkEnd w:id="542"/>
      <w:bookmarkEnd w:id="543"/>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4"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4"/>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5" w:name="MCCQCTEMPBM_00000103"/>
          </w:p>
        </w:tc>
      </w:tr>
      <w:bookmarkEnd w:id="545"/>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6" w:name="_Toc42897440"/>
      <w:bookmarkStart w:id="547" w:name="_Toc43398955"/>
      <w:bookmarkStart w:id="548" w:name="_Toc51772034"/>
      <w:bookmarkStart w:id="549" w:name="_Toc123566880"/>
      <w:r w:rsidRPr="00B63935">
        <w:rPr>
          <w:noProof/>
          <w:lang w:eastAsia="zh-CN"/>
        </w:rPr>
        <w:lastRenderedPageBreak/>
        <w:t>6.2.2.2</w:t>
      </w:r>
      <w:r w:rsidRPr="00B63935">
        <w:tab/>
      </w:r>
      <w:r w:rsidR="00E40F44" w:rsidRPr="00B63935">
        <w:t xml:space="preserve">Extended </w:t>
      </w:r>
      <w:r w:rsidR="009E54A5" w:rsidRPr="00B63935">
        <w:t>procedure</w:t>
      </w:r>
      <w:r w:rsidRPr="00B63935">
        <w:t xml:space="preserve"> transaction identity</w:t>
      </w:r>
      <w:bookmarkEnd w:id="546"/>
      <w:bookmarkEnd w:id="547"/>
      <w:bookmarkEnd w:id="548"/>
      <w:bookmarkEnd w:id="549"/>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0"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0"/>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1" w:name="_Toc42897441"/>
      <w:bookmarkStart w:id="552" w:name="_Toc43398956"/>
      <w:bookmarkStart w:id="553" w:name="_Toc51772035"/>
      <w:bookmarkStart w:id="554" w:name="_Toc123566881"/>
      <w:r w:rsidRPr="00B63935">
        <w:rPr>
          <w:noProof/>
          <w:lang w:eastAsia="zh-CN"/>
        </w:rPr>
        <w:t>6.2.2.3</w:t>
      </w:r>
      <w:r w:rsidRPr="00B63935">
        <w:tab/>
        <w:t>Access availability state</w:t>
      </w:r>
      <w:bookmarkEnd w:id="551"/>
      <w:bookmarkEnd w:id="552"/>
      <w:bookmarkEnd w:id="553"/>
      <w:bookmarkEnd w:id="55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5"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5"/>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6" w:name="MCCQCTEMPBM_00000104"/>
          </w:p>
        </w:tc>
      </w:tr>
      <w:bookmarkEnd w:id="556"/>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7" w:name="MCCQCTEMPBM_00000105"/>
          </w:p>
        </w:tc>
      </w:tr>
      <w:bookmarkEnd w:id="557"/>
    </w:tbl>
    <w:p w14:paraId="77BFF67E" w14:textId="77777777" w:rsidR="00565148" w:rsidRPr="00B63935" w:rsidRDefault="00565148" w:rsidP="00565148"/>
    <w:p w14:paraId="1A6041C7" w14:textId="77777777" w:rsidR="00565148" w:rsidRPr="00B63935" w:rsidRDefault="00565148" w:rsidP="00565148">
      <w:pPr>
        <w:pStyle w:val="Heading4"/>
      </w:pPr>
      <w:bookmarkStart w:id="558" w:name="_Toc42897442"/>
      <w:bookmarkStart w:id="559" w:name="_Toc43398957"/>
      <w:bookmarkStart w:id="560" w:name="_Toc51772036"/>
      <w:bookmarkStart w:id="561" w:name="_Toc123566882"/>
      <w:r w:rsidRPr="00B63935">
        <w:rPr>
          <w:noProof/>
          <w:lang w:eastAsia="zh-CN"/>
        </w:rPr>
        <w:t>6.2.2.4</w:t>
      </w:r>
      <w:r w:rsidRPr="00B63935">
        <w:tab/>
        <w:t>Spare half octet</w:t>
      </w:r>
      <w:bookmarkEnd w:id="558"/>
      <w:bookmarkEnd w:id="559"/>
      <w:bookmarkEnd w:id="560"/>
      <w:bookmarkEnd w:id="561"/>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2" w:name="_Toc42897443"/>
      <w:bookmarkStart w:id="563" w:name="_Toc43398958"/>
      <w:bookmarkStart w:id="564" w:name="_Toc51772037"/>
      <w:bookmarkStart w:id="565" w:name="_Toc123566883"/>
      <w:r w:rsidRPr="00B63935">
        <w:t>6.2.2.5</w:t>
      </w:r>
      <w:r w:rsidRPr="00B63935">
        <w:tab/>
        <w:t>Request identity</w:t>
      </w:r>
      <w:bookmarkEnd w:id="562"/>
      <w:bookmarkEnd w:id="563"/>
      <w:bookmarkEnd w:id="564"/>
      <w:bookmarkEnd w:id="565"/>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lastRenderedPageBreak/>
        <w:t>The Request identity is a type 3 information element with length of 1 octet.</w:t>
      </w:r>
    </w:p>
    <w:p w14:paraId="1A22B85C" w14:textId="77777777" w:rsidR="00565148" w:rsidRPr="00B63935" w:rsidRDefault="00565148" w:rsidP="00565148">
      <w:bookmarkStart w:id="566"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6"/>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7"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7"/>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8" w:name="_Toc20233201"/>
      <w:bookmarkStart w:id="569" w:name="_Toc42897444"/>
      <w:bookmarkStart w:id="570" w:name="_Toc43398959"/>
      <w:bookmarkStart w:id="571" w:name="_Toc51772038"/>
      <w:bookmarkStart w:id="572" w:name="_Toc123566884"/>
      <w:r w:rsidRPr="00B63935">
        <w:rPr>
          <w:noProof/>
          <w:lang w:eastAsia="zh-CN"/>
        </w:rPr>
        <w:t>6.2.2.6</w:t>
      </w:r>
      <w:r w:rsidRPr="00B63935">
        <w:rPr>
          <w:lang w:val="en-US"/>
        </w:rPr>
        <w:tab/>
      </w:r>
      <w:bookmarkEnd w:id="568"/>
      <w:r w:rsidRPr="00B63935">
        <w:rPr>
          <w:lang w:val="en-US"/>
        </w:rPr>
        <w:t>Padding</w:t>
      </w:r>
      <w:bookmarkEnd w:id="569"/>
      <w:bookmarkEnd w:id="570"/>
      <w:bookmarkEnd w:id="571"/>
      <w:bookmarkEnd w:id="572"/>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3"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3"/>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4" w:name="_Toc123566885"/>
      <w:r w:rsidRPr="00B63935">
        <w:rPr>
          <w:noProof/>
          <w:lang w:eastAsia="zh-CN"/>
        </w:rPr>
        <w:t>6.2.2.</w:t>
      </w:r>
      <w:r w:rsidR="00C97589" w:rsidRPr="00B63935">
        <w:rPr>
          <w:noProof/>
          <w:lang w:eastAsia="zh-CN"/>
        </w:rPr>
        <w:t>7</w:t>
      </w:r>
      <w:r w:rsidRPr="00B63935">
        <w:rPr>
          <w:lang w:val="en-US"/>
        </w:rPr>
        <w:tab/>
      </w:r>
      <w:r w:rsidR="00FF75DB">
        <w:rPr>
          <w:noProof/>
        </w:rPr>
        <w:t>Void</w:t>
      </w:r>
      <w:bookmarkEnd w:id="574"/>
    </w:p>
    <w:p w14:paraId="4D9BED1C" w14:textId="065D5A80" w:rsidR="009049A5" w:rsidRPr="00B63935" w:rsidRDefault="009049A5" w:rsidP="009049A5">
      <w:pPr>
        <w:pStyle w:val="Heading4"/>
        <w:rPr>
          <w:lang w:val="en-US"/>
        </w:rPr>
      </w:pPr>
      <w:bookmarkStart w:id="575" w:name="_Toc123566886"/>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5"/>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6"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6"/>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E71D66" w:rsidRDefault="00340CC1" w:rsidP="00340CC1">
      <w:pPr>
        <w:pStyle w:val="TF"/>
        <w:rPr>
          <w:lang w:val="fr-FR"/>
        </w:rPr>
      </w:pPr>
      <w:r w:rsidRPr="00E71D66">
        <w:rPr>
          <w:lang w:val="fr-FR"/>
        </w:rPr>
        <w:t>Figure </w:t>
      </w:r>
      <w:r w:rsidRPr="00E71D66">
        <w:rPr>
          <w:noProof/>
          <w:lang w:val="fr-FR" w:eastAsia="zh-CN"/>
        </w:rPr>
        <w:t>6.2.2.8-</w:t>
      </w:r>
      <w:r w:rsidRPr="00E71D66">
        <w:rPr>
          <w:lang w:val="fr-FR"/>
        </w:rPr>
        <w:t>1: DL distribution information information element</w:t>
      </w:r>
    </w:p>
    <w:p w14:paraId="3288293B" w14:textId="77777777" w:rsidR="00340CC1" w:rsidRPr="00B63935" w:rsidRDefault="00340CC1" w:rsidP="00340CC1">
      <w:pPr>
        <w:pStyle w:val="TH"/>
      </w:pPr>
      <w:r w:rsidRPr="00B63935">
        <w:lastRenderedPageBreak/>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7" w:name="MCCQCTEMPBM_00000107"/>
          </w:p>
        </w:tc>
      </w:tr>
      <w:bookmarkEnd w:id="577"/>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8" w:name="MCCQCTEMPBM_00000108"/>
          </w:p>
        </w:tc>
      </w:tr>
      <w:bookmarkEnd w:id="578"/>
    </w:tbl>
    <w:p w14:paraId="6A817C0D" w14:textId="77777777" w:rsidR="00340CC1" w:rsidRPr="00B63935" w:rsidRDefault="00340CC1" w:rsidP="00340CC1"/>
    <w:p w14:paraId="5AFEF825" w14:textId="2383CC57" w:rsidR="00CD6F55" w:rsidRPr="00B63935" w:rsidRDefault="00CD6F55" w:rsidP="00CD6F55">
      <w:pPr>
        <w:pStyle w:val="Heading4"/>
      </w:pPr>
      <w:bookmarkStart w:id="579" w:name="_Toc123566887"/>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79"/>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0"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0"/>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1" w:name="MCCQCTEMPBM_00000109"/>
          </w:p>
        </w:tc>
      </w:tr>
      <w:bookmarkEnd w:id="581"/>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2" w:name="_Toc123566888"/>
      <w:r w:rsidRPr="00B63935">
        <w:rPr>
          <w:noProof/>
          <w:lang w:eastAsia="zh-CN"/>
        </w:rPr>
        <w:t>6.2.2.</w:t>
      </w:r>
      <w:r w:rsidR="009462AC" w:rsidRPr="00B63935">
        <w:rPr>
          <w:noProof/>
          <w:lang w:eastAsia="zh-CN"/>
        </w:rPr>
        <w:t>10</w:t>
      </w:r>
      <w:r w:rsidRPr="00B63935">
        <w:tab/>
        <w:t>Counting result</w:t>
      </w:r>
      <w:bookmarkEnd w:id="582"/>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3"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3"/>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lastRenderedPageBreak/>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4" w:name="_Toc42897445"/>
      <w:bookmarkStart w:id="585" w:name="_Toc43398960"/>
      <w:bookmarkStart w:id="586" w:name="_Toc51772039"/>
      <w:bookmarkStart w:id="587" w:name="_Toc123566889"/>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4"/>
      <w:bookmarkEnd w:id="585"/>
      <w:bookmarkEnd w:id="586"/>
      <w:bookmarkEnd w:id="5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8"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89" w:name="MCCQCTEMPBM_00000110"/>
          </w:p>
        </w:tc>
      </w:tr>
      <w:bookmarkEnd w:id="589"/>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0" w:name="MCCQCTEMPBM_00000111"/>
          </w:p>
        </w:tc>
      </w:tr>
      <w:bookmarkEnd w:id="590"/>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1" w:name="_Toc42897446"/>
      <w:bookmarkStart w:id="592" w:name="_Toc43398961"/>
      <w:bookmarkStart w:id="593" w:name="_Toc51772040"/>
      <w:bookmarkStart w:id="594" w:name="_Toc123566890"/>
      <w:r w:rsidRPr="00B63935">
        <w:t>7</w:t>
      </w:r>
      <w:r w:rsidRPr="00B63935">
        <w:tab/>
        <w:t>List of system parameters</w:t>
      </w:r>
      <w:bookmarkEnd w:id="591"/>
      <w:bookmarkEnd w:id="592"/>
      <w:bookmarkEnd w:id="593"/>
      <w:bookmarkEnd w:id="594"/>
    </w:p>
    <w:p w14:paraId="7518A929" w14:textId="77777777" w:rsidR="00D82687" w:rsidRPr="00B63935" w:rsidRDefault="00D82687" w:rsidP="00D82687">
      <w:pPr>
        <w:pStyle w:val="Heading2"/>
      </w:pPr>
      <w:bookmarkStart w:id="595" w:name="_Toc11419921"/>
      <w:bookmarkStart w:id="596" w:name="_Toc42897447"/>
      <w:bookmarkStart w:id="597" w:name="_Toc43398962"/>
      <w:bookmarkStart w:id="598" w:name="_Toc51772041"/>
      <w:bookmarkStart w:id="599" w:name="_Toc123566891"/>
      <w:r w:rsidRPr="00B63935">
        <w:t>7.1</w:t>
      </w:r>
      <w:r w:rsidRPr="00B63935">
        <w:tab/>
        <w:t>General</w:t>
      </w:r>
      <w:bookmarkEnd w:id="595"/>
      <w:bookmarkEnd w:id="596"/>
      <w:bookmarkEnd w:id="597"/>
      <w:bookmarkEnd w:id="598"/>
      <w:bookmarkEnd w:id="599"/>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0" w:name="_Toc42897448"/>
      <w:bookmarkStart w:id="601" w:name="_Toc43398963"/>
      <w:bookmarkStart w:id="602" w:name="_Toc51772042"/>
      <w:bookmarkStart w:id="603" w:name="_Toc123566892"/>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0"/>
      <w:bookmarkEnd w:id="601"/>
      <w:bookmarkEnd w:id="602"/>
      <w:bookmarkEnd w:id="603"/>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4" w:name="_Hlk106463994"/>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4"/>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5" w:name="_Toc42897449"/>
      <w:bookmarkStart w:id="606" w:name="_Toc43398964"/>
      <w:bookmarkStart w:id="607" w:name="_Toc51772043"/>
      <w:bookmarkStart w:id="608" w:name="_Toc123566893"/>
      <w:r w:rsidRPr="00B63935">
        <w:t>8</w:t>
      </w:r>
      <w:r w:rsidRPr="00B63935">
        <w:tab/>
        <w:t>Handling of unknown, unforeseen, and erroneous PMFP data</w:t>
      </w:r>
      <w:bookmarkEnd w:id="605"/>
      <w:bookmarkEnd w:id="606"/>
      <w:bookmarkEnd w:id="607"/>
      <w:bookmarkEnd w:id="608"/>
    </w:p>
    <w:p w14:paraId="4197426A" w14:textId="77777777" w:rsidR="003F3A2D" w:rsidRPr="00B63935"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23566894"/>
      <w:r w:rsidRPr="00B63935">
        <w:t>8.1</w:t>
      </w:r>
      <w:r w:rsidRPr="00B63935">
        <w:tab/>
        <w:t>General</w:t>
      </w:r>
      <w:bookmarkEnd w:id="609"/>
      <w:bookmarkEnd w:id="610"/>
      <w:bookmarkEnd w:id="611"/>
      <w:bookmarkEnd w:id="612"/>
      <w:bookmarkEnd w:id="613"/>
      <w:bookmarkEnd w:id="614"/>
      <w:bookmarkEnd w:id="615"/>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23566895"/>
      <w:r w:rsidRPr="00B63935">
        <w:t>8</w:t>
      </w:r>
      <w:r w:rsidR="003F3A2D" w:rsidRPr="00B63935">
        <w:t>.2</w:t>
      </w:r>
      <w:r w:rsidR="003F3A2D" w:rsidRPr="00B63935">
        <w:tab/>
        <w:t>Message too short or too long</w:t>
      </w:r>
      <w:bookmarkEnd w:id="616"/>
      <w:bookmarkEnd w:id="617"/>
      <w:bookmarkEnd w:id="618"/>
      <w:bookmarkEnd w:id="619"/>
      <w:bookmarkEnd w:id="620"/>
      <w:bookmarkEnd w:id="621"/>
      <w:bookmarkEnd w:id="622"/>
    </w:p>
    <w:p w14:paraId="07ABD38E" w14:textId="77777777" w:rsidR="003F3A2D" w:rsidRPr="00B63935"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23566896"/>
      <w:r w:rsidRPr="00B63935">
        <w:t>8.</w:t>
      </w:r>
      <w:r w:rsidR="003F3A2D" w:rsidRPr="00B63935">
        <w:t>2.1</w:t>
      </w:r>
      <w:r w:rsidR="003F3A2D" w:rsidRPr="00B63935">
        <w:tab/>
        <w:t>Message too short</w:t>
      </w:r>
      <w:bookmarkEnd w:id="623"/>
      <w:bookmarkEnd w:id="624"/>
      <w:bookmarkEnd w:id="625"/>
      <w:bookmarkEnd w:id="626"/>
      <w:bookmarkEnd w:id="627"/>
      <w:bookmarkEnd w:id="628"/>
      <w:bookmarkEnd w:id="629"/>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23566897"/>
      <w:r w:rsidRPr="00B63935">
        <w:lastRenderedPageBreak/>
        <w:t>8.</w:t>
      </w:r>
      <w:r w:rsidR="003F3A2D" w:rsidRPr="00B63935">
        <w:rPr>
          <w:noProof/>
        </w:rPr>
        <w:t>2.2</w:t>
      </w:r>
      <w:r w:rsidR="003F3A2D" w:rsidRPr="00B63935">
        <w:rPr>
          <w:noProof/>
        </w:rPr>
        <w:tab/>
        <w:t>Message too long</w:t>
      </w:r>
      <w:bookmarkEnd w:id="630"/>
      <w:bookmarkEnd w:id="631"/>
      <w:bookmarkEnd w:id="632"/>
      <w:bookmarkEnd w:id="633"/>
      <w:bookmarkEnd w:id="634"/>
      <w:bookmarkEnd w:id="635"/>
      <w:bookmarkEnd w:id="636"/>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23566898"/>
      <w:r w:rsidRPr="00B63935">
        <w:t>8.</w:t>
      </w:r>
      <w:r w:rsidR="003F3A2D" w:rsidRPr="00B63935">
        <w:t>3</w:t>
      </w:r>
      <w:r w:rsidR="003F3A2D" w:rsidRPr="00B63935">
        <w:tab/>
        <w:t>Unknown or unforeseen extended procedure transaction identity</w:t>
      </w:r>
      <w:bookmarkEnd w:id="637"/>
      <w:bookmarkEnd w:id="638"/>
      <w:bookmarkEnd w:id="639"/>
      <w:r w:rsidR="003F3A2D" w:rsidRPr="00B63935">
        <w:t xml:space="preserve"> (EPTI)</w:t>
      </w:r>
      <w:bookmarkEnd w:id="640"/>
      <w:bookmarkEnd w:id="641"/>
      <w:bookmarkEnd w:id="642"/>
      <w:bookmarkEnd w:id="643"/>
    </w:p>
    <w:p w14:paraId="5766163B" w14:textId="77777777" w:rsidR="003F3A2D" w:rsidRPr="00B63935"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23566899"/>
      <w:r w:rsidRPr="00B63935">
        <w:t>8.</w:t>
      </w:r>
      <w:r w:rsidR="003F3A2D" w:rsidRPr="00B63935">
        <w:t>3.1</w:t>
      </w:r>
      <w:r w:rsidR="003F3A2D" w:rsidRPr="00B63935">
        <w:tab/>
        <w:t>Extended procedure transaction identity</w:t>
      </w:r>
      <w:bookmarkEnd w:id="644"/>
      <w:bookmarkEnd w:id="645"/>
      <w:bookmarkEnd w:id="646"/>
      <w:r w:rsidR="003F3A2D" w:rsidRPr="00B63935">
        <w:t xml:space="preserve"> (EPTI)</w:t>
      </w:r>
      <w:bookmarkEnd w:id="647"/>
      <w:bookmarkEnd w:id="648"/>
      <w:bookmarkEnd w:id="649"/>
      <w:bookmarkEnd w:id="65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23566900"/>
      <w:r w:rsidRPr="00B63935">
        <w:t>8.</w:t>
      </w:r>
      <w:r w:rsidR="003F3A2D" w:rsidRPr="00B63935">
        <w:t>4</w:t>
      </w:r>
      <w:r w:rsidR="003F3A2D" w:rsidRPr="00B63935">
        <w:tab/>
        <w:t>Unknown or unforeseen message type</w:t>
      </w:r>
      <w:bookmarkEnd w:id="651"/>
      <w:bookmarkEnd w:id="652"/>
      <w:bookmarkEnd w:id="653"/>
      <w:bookmarkEnd w:id="654"/>
      <w:bookmarkEnd w:id="655"/>
      <w:bookmarkEnd w:id="656"/>
      <w:bookmarkEnd w:id="657"/>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23566901"/>
      <w:r w:rsidRPr="00B63935">
        <w:t>8.</w:t>
      </w:r>
      <w:r w:rsidR="003F3A2D" w:rsidRPr="00B63935">
        <w:t>5</w:t>
      </w:r>
      <w:r w:rsidR="003F3A2D" w:rsidRPr="00B63935">
        <w:tab/>
        <w:t>Non-semantical mandatory information element errors</w:t>
      </w:r>
      <w:bookmarkEnd w:id="658"/>
      <w:bookmarkEnd w:id="659"/>
      <w:bookmarkEnd w:id="660"/>
      <w:bookmarkEnd w:id="661"/>
      <w:bookmarkEnd w:id="662"/>
      <w:bookmarkEnd w:id="663"/>
      <w:bookmarkEnd w:id="664"/>
    </w:p>
    <w:p w14:paraId="65B0C11E" w14:textId="77777777" w:rsidR="003F3A2D" w:rsidRPr="00B63935"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23566902"/>
      <w:r w:rsidRPr="00B63935">
        <w:t>8.</w:t>
      </w:r>
      <w:r w:rsidR="003F3A2D" w:rsidRPr="00B63935">
        <w:t>5.1</w:t>
      </w:r>
      <w:r w:rsidR="003F3A2D" w:rsidRPr="00B63935">
        <w:tab/>
        <w:t>Common procedures</w:t>
      </w:r>
      <w:bookmarkEnd w:id="665"/>
      <w:bookmarkEnd w:id="666"/>
      <w:bookmarkEnd w:id="667"/>
      <w:bookmarkEnd w:id="668"/>
      <w:bookmarkEnd w:id="669"/>
      <w:bookmarkEnd w:id="670"/>
      <w:bookmarkEnd w:id="671"/>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23566903"/>
      <w:r w:rsidRPr="00B63935">
        <w:lastRenderedPageBreak/>
        <w:t>8.</w:t>
      </w:r>
      <w:r w:rsidR="003F3A2D" w:rsidRPr="00B63935">
        <w:t>6</w:t>
      </w:r>
      <w:r w:rsidR="003F3A2D" w:rsidRPr="00B63935">
        <w:tab/>
        <w:t>Unknown and unforeseen IEs in the non-imperative message part</w:t>
      </w:r>
      <w:bookmarkEnd w:id="672"/>
      <w:bookmarkEnd w:id="673"/>
      <w:bookmarkEnd w:id="674"/>
      <w:bookmarkEnd w:id="675"/>
      <w:bookmarkEnd w:id="676"/>
      <w:bookmarkEnd w:id="677"/>
      <w:bookmarkEnd w:id="678"/>
    </w:p>
    <w:p w14:paraId="554144FC" w14:textId="77777777" w:rsidR="003F3A2D" w:rsidRPr="00B63935"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23566904"/>
      <w:r w:rsidRPr="00B63935">
        <w:t>8.</w:t>
      </w:r>
      <w:r w:rsidR="003F3A2D" w:rsidRPr="00B63935">
        <w:t>6.1</w:t>
      </w:r>
      <w:r w:rsidR="003F3A2D" w:rsidRPr="00B63935">
        <w:tab/>
        <w:t>IEIs unknown in the message</w:t>
      </w:r>
      <w:bookmarkEnd w:id="679"/>
      <w:bookmarkEnd w:id="680"/>
      <w:bookmarkEnd w:id="681"/>
      <w:bookmarkEnd w:id="682"/>
      <w:bookmarkEnd w:id="683"/>
      <w:bookmarkEnd w:id="684"/>
      <w:bookmarkEnd w:id="685"/>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23566905"/>
      <w:r w:rsidRPr="00B63935">
        <w:t>8.</w:t>
      </w:r>
      <w:r w:rsidR="003F3A2D" w:rsidRPr="00B63935">
        <w:t>6.2</w:t>
      </w:r>
      <w:r w:rsidR="003F3A2D" w:rsidRPr="00B63935">
        <w:tab/>
        <w:t>Out of sequence IEs</w:t>
      </w:r>
      <w:bookmarkEnd w:id="686"/>
      <w:bookmarkEnd w:id="687"/>
      <w:bookmarkEnd w:id="688"/>
      <w:bookmarkEnd w:id="689"/>
      <w:bookmarkEnd w:id="690"/>
      <w:bookmarkEnd w:id="691"/>
      <w:bookmarkEnd w:id="69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23566906"/>
      <w:r w:rsidRPr="00B63935">
        <w:t>8.</w:t>
      </w:r>
      <w:r w:rsidR="003F3A2D" w:rsidRPr="00B63935">
        <w:t>6.3</w:t>
      </w:r>
      <w:r w:rsidR="003F3A2D" w:rsidRPr="00B63935">
        <w:tab/>
        <w:t>Repeated IEs</w:t>
      </w:r>
      <w:bookmarkEnd w:id="693"/>
      <w:bookmarkEnd w:id="694"/>
      <w:bookmarkEnd w:id="695"/>
      <w:bookmarkEnd w:id="696"/>
      <w:bookmarkEnd w:id="697"/>
      <w:bookmarkEnd w:id="698"/>
      <w:bookmarkEnd w:id="699"/>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23566907"/>
      <w:r w:rsidRPr="00B63935">
        <w:t>8.</w:t>
      </w:r>
      <w:r w:rsidR="003F3A2D" w:rsidRPr="00B63935">
        <w:t>7</w:t>
      </w:r>
      <w:r w:rsidR="003F3A2D" w:rsidRPr="00B63935">
        <w:tab/>
      </w:r>
      <w:bookmarkStart w:id="707" w:name="_Hlk42069224"/>
      <w:r w:rsidR="003F3A2D" w:rsidRPr="00B63935">
        <w:t>Non-imperative message part errors</w:t>
      </w:r>
      <w:bookmarkEnd w:id="700"/>
      <w:bookmarkEnd w:id="701"/>
      <w:bookmarkEnd w:id="702"/>
      <w:bookmarkEnd w:id="703"/>
      <w:bookmarkEnd w:id="704"/>
      <w:bookmarkEnd w:id="705"/>
      <w:bookmarkEnd w:id="706"/>
    </w:p>
    <w:p w14:paraId="7F6FFB9F" w14:textId="77777777" w:rsidR="003F3A2D" w:rsidRPr="00B63935" w:rsidRDefault="00EE26FC" w:rsidP="00996A7E">
      <w:pPr>
        <w:pStyle w:val="Heading3"/>
      </w:pPr>
      <w:bookmarkStart w:id="708" w:name="_Toc42897464"/>
      <w:bookmarkStart w:id="709" w:name="_Toc43398979"/>
      <w:bookmarkStart w:id="710" w:name="_Toc51772058"/>
      <w:bookmarkStart w:id="711" w:name="_Toc123566908"/>
      <w:bookmarkEnd w:id="707"/>
      <w:r w:rsidRPr="00B63935">
        <w:t>8.</w:t>
      </w:r>
      <w:r w:rsidR="003F3A2D" w:rsidRPr="00B63935">
        <w:t>7.1</w:t>
      </w:r>
      <w:r w:rsidR="003F3A2D" w:rsidRPr="00B63935">
        <w:tab/>
        <w:t>General</w:t>
      </w:r>
      <w:bookmarkEnd w:id="708"/>
      <w:bookmarkEnd w:id="709"/>
      <w:bookmarkEnd w:id="710"/>
      <w:bookmarkEnd w:id="711"/>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23566909"/>
      <w:r w:rsidRPr="00B63935">
        <w:t>8.</w:t>
      </w:r>
      <w:r w:rsidR="003F3A2D" w:rsidRPr="00B63935">
        <w:t>7.2</w:t>
      </w:r>
      <w:r w:rsidR="003F3A2D" w:rsidRPr="00B63935">
        <w:tab/>
        <w:t>Syntactically incorrect optional IEs</w:t>
      </w:r>
      <w:bookmarkEnd w:id="712"/>
      <w:bookmarkEnd w:id="713"/>
      <w:bookmarkEnd w:id="714"/>
      <w:bookmarkEnd w:id="715"/>
      <w:bookmarkEnd w:id="716"/>
      <w:bookmarkEnd w:id="717"/>
      <w:bookmarkEnd w:id="718"/>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23566910"/>
      <w:r w:rsidRPr="00B63935">
        <w:t>8.</w:t>
      </w:r>
      <w:r w:rsidR="003F3A2D" w:rsidRPr="00B63935">
        <w:t>7.3</w:t>
      </w:r>
      <w:r w:rsidR="003F3A2D" w:rsidRPr="00B63935">
        <w:tab/>
        <w:t>Conditional IE errors</w:t>
      </w:r>
      <w:bookmarkEnd w:id="719"/>
      <w:bookmarkEnd w:id="720"/>
      <w:bookmarkEnd w:id="721"/>
      <w:bookmarkEnd w:id="722"/>
      <w:bookmarkEnd w:id="723"/>
      <w:bookmarkEnd w:id="724"/>
      <w:bookmarkEnd w:id="725"/>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23566911"/>
      <w:r w:rsidRPr="00B63935">
        <w:lastRenderedPageBreak/>
        <w:t>8.</w:t>
      </w:r>
      <w:r w:rsidR="003F3A2D" w:rsidRPr="00B63935">
        <w:t>8</w:t>
      </w:r>
      <w:r w:rsidR="003F3A2D" w:rsidRPr="00B63935">
        <w:tab/>
        <w:t>Messages with semantically incorrect contents</w:t>
      </w:r>
      <w:bookmarkEnd w:id="726"/>
      <w:bookmarkEnd w:id="727"/>
      <w:bookmarkEnd w:id="728"/>
      <w:bookmarkEnd w:id="729"/>
      <w:bookmarkEnd w:id="730"/>
      <w:bookmarkEnd w:id="731"/>
      <w:bookmarkEnd w:id="732"/>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3" w:name="_Toc42897468"/>
      <w:bookmarkStart w:id="734" w:name="_Toc43398983"/>
      <w:bookmarkStart w:id="735" w:name="_Toc51772062"/>
      <w:bookmarkStart w:id="736" w:name="historyclause"/>
      <w:bookmarkStart w:id="737" w:name="_Toc25085432"/>
      <w:bookmarkStart w:id="738" w:name="_Toc123566912"/>
      <w:r w:rsidR="00726BA8" w:rsidRPr="00B63935">
        <w:lastRenderedPageBreak/>
        <w:t>Annex A (informative):</w:t>
      </w:r>
      <w:r w:rsidR="00726BA8" w:rsidRPr="00B63935">
        <w:br/>
        <w:t>Registration templates</w:t>
      </w:r>
      <w:bookmarkEnd w:id="733"/>
      <w:bookmarkEnd w:id="734"/>
      <w:bookmarkEnd w:id="735"/>
      <w:bookmarkEnd w:id="738"/>
    </w:p>
    <w:p w14:paraId="7ADAD6F5" w14:textId="77777777" w:rsidR="00726BA8" w:rsidRPr="00B63935" w:rsidRDefault="00726BA8" w:rsidP="00726BA8">
      <w:pPr>
        <w:pStyle w:val="Heading1"/>
      </w:pPr>
      <w:bookmarkStart w:id="739" w:name="_Toc42897469"/>
      <w:bookmarkStart w:id="740" w:name="_Toc43398984"/>
      <w:bookmarkStart w:id="741" w:name="_Toc51772063"/>
      <w:bookmarkStart w:id="742" w:name="_Toc123566913"/>
      <w:r w:rsidRPr="00B63935">
        <w:t>A.1</w:t>
      </w:r>
      <w:r w:rsidRPr="00B63935">
        <w:tab/>
        <w:t>IEEE registration templates</w:t>
      </w:r>
      <w:bookmarkEnd w:id="739"/>
      <w:bookmarkEnd w:id="740"/>
      <w:bookmarkEnd w:id="741"/>
      <w:bookmarkEnd w:id="742"/>
    </w:p>
    <w:p w14:paraId="38756685" w14:textId="77777777" w:rsidR="00726BA8" w:rsidRPr="00B63935" w:rsidRDefault="00726BA8" w:rsidP="00726BA8">
      <w:pPr>
        <w:pStyle w:val="Heading2"/>
      </w:pPr>
      <w:bookmarkStart w:id="743" w:name="_Toc42897470"/>
      <w:bookmarkStart w:id="744" w:name="_Toc43398985"/>
      <w:bookmarkStart w:id="745" w:name="_Toc51772064"/>
      <w:bookmarkStart w:id="746" w:name="_Toc123566914"/>
      <w:r w:rsidRPr="00B63935">
        <w:t>A.1.1</w:t>
      </w:r>
      <w:r w:rsidRPr="00B63935">
        <w:tab/>
        <w:t>IEEE registration templates for ethertype values</w:t>
      </w:r>
      <w:bookmarkEnd w:id="743"/>
      <w:bookmarkEnd w:id="744"/>
      <w:bookmarkEnd w:id="745"/>
      <w:bookmarkEnd w:id="746"/>
    </w:p>
    <w:p w14:paraId="0AEADD5A" w14:textId="77777777" w:rsidR="00726BA8" w:rsidRPr="00B63935" w:rsidRDefault="00726BA8" w:rsidP="00726BA8">
      <w:pPr>
        <w:pStyle w:val="Heading3"/>
      </w:pPr>
      <w:bookmarkStart w:id="747" w:name="_Toc42897471"/>
      <w:bookmarkStart w:id="748" w:name="_Toc43398986"/>
      <w:bookmarkStart w:id="749" w:name="_Toc51772065"/>
      <w:bookmarkStart w:id="750" w:name="_Toc123566915"/>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7"/>
      <w:bookmarkEnd w:id="748"/>
      <w:bookmarkEnd w:id="749"/>
      <w:bookmarkEnd w:id="75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000000"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1" w:name="_Toc42897472"/>
      <w:bookmarkStart w:id="752" w:name="_Toc43398987"/>
      <w:bookmarkStart w:id="753" w:name="_Toc51772066"/>
      <w:bookmarkStart w:id="754" w:name="_Toc123566916"/>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736"/>
      <w:bookmarkEnd w:id="737"/>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000000"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B63935">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000000"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B63935">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sz w:val="16"/>
                <w:szCs w:val="16"/>
                <w:lang w:eastAsia="zh-CN"/>
              </w:rPr>
            </w:pPr>
            <w:r>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pPr>
            <w: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sz w:val="16"/>
                <w:szCs w:val="16"/>
                <w:lang w:eastAsia="zh-CN"/>
              </w:rPr>
            </w:pPr>
            <w:r>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Default="00D465E1" w:rsidP="00D43BC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Default="00D465E1" w:rsidP="00D43BC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D3F4A" w:rsidRDefault="00D465E1" w:rsidP="00D43BCB">
            <w:pPr>
              <w:pStyle w:val="TAC"/>
              <w:rPr>
                <w:sz w:val="16"/>
                <w:szCs w:val="16"/>
                <w:lang w:eastAsia="zh-CN"/>
              </w:rPr>
            </w:pPr>
            <w:r w:rsidRPr="00D465E1">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Default="00D465E1" w:rsidP="00D43BCB">
            <w:pPr>
              <w:pStyle w:val="TAC"/>
              <w:rPr>
                <w:sz w:val="16"/>
                <w:szCs w:val="16"/>
                <w:lang w:eastAsia="zh-CN"/>
              </w:rPr>
            </w:pPr>
            <w:r>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Default="00D465E1"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Default="00D465E1"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Default="00D465E1" w:rsidP="00D43BCB">
            <w:pPr>
              <w:pStyle w:val="TAC"/>
              <w:jc w:val="left"/>
            </w:pPr>
            <w: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Default="00D465E1" w:rsidP="00D43BCB">
            <w:pPr>
              <w:pStyle w:val="TAC"/>
              <w:rPr>
                <w:sz w:val="16"/>
                <w:szCs w:val="16"/>
                <w:lang w:eastAsia="zh-CN"/>
              </w:rPr>
            </w:pPr>
            <w:r>
              <w:rPr>
                <w:sz w:val="16"/>
                <w:szCs w:val="16"/>
                <w:lang w:eastAsia="zh-CN"/>
              </w:rPr>
              <w:t>17.6.0</w:t>
            </w:r>
          </w:p>
        </w:tc>
      </w:tr>
      <w:tr w:rsidR="00B405DB"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008DED00" w:rsidR="00B405DB" w:rsidRDefault="00B405DB" w:rsidP="00B405DB">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B405DB" w:rsidRDefault="00B405DB" w:rsidP="00B405DB">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835AECB" w:rsidR="00B405DB" w:rsidRPr="00D465E1" w:rsidRDefault="00B405DB" w:rsidP="00B405DB">
            <w:pPr>
              <w:pStyle w:val="TAC"/>
              <w:rPr>
                <w:sz w:val="16"/>
                <w:szCs w:val="16"/>
                <w:lang w:eastAsia="zh-CN"/>
              </w:rPr>
            </w:pPr>
            <w:r w:rsidRPr="00FF1A07">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B405DB" w:rsidRDefault="00B405DB" w:rsidP="00B405DB">
            <w:pPr>
              <w:pStyle w:val="TAC"/>
              <w:rPr>
                <w:sz w:val="16"/>
                <w:szCs w:val="16"/>
                <w:lang w:eastAsia="zh-CN"/>
              </w:rPr>
            </w:pPr>
            <w:r>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B405DB" w:rsidRDefault="00B405DB"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B405DB" w:rsidRDefault="00B405DB"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B405DB" w:rsidRDefault="00B405DB" w:rsidP="00B405DB">
            <w:pPr>
              <w:pStyle w:val="TAC"/>
              <w:jc w:val="left"/>
            </w:pPr>
            <w:r w:rsidRPr="005734E3">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B405DB" w:rsidRDefault="00B405DB" w:rsidP="00B405DB">
            <w:pPr>
              <w:pStyle w:val="TAC"/>
              <w:rPr>
                <w:sz w:val="16"/>
                <w:szCs w:val="16"/>
                <w:lang w:eastAsia="zh-CN"/>
              </w:rPr>
            </w:pPr>
            <w:r>
              <w:rPr>
                <w:sz w:val="16"/>
                <w:szCs w:val="16"/>
                <w:lang w:eastAsia="zh-CN"/>
              </w:rPr>
              <w:t>17.7.0</w:t>
            </w:r>
          </w:p>
        </w:tc>
      </w:tr>
      <w:tr w:rsidR="00B405DB"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B405DB" w:rsidRDefault="00B405DB" w:rsidP="00B405DB">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B405DB" w:rsidRDefault="00B405DB" w:rsidP="00B405DB">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4E7F901D" w:rsidR="00B405DB" w:rsidRPr="00D465E1" w:rsidRDefault="00B405DB" w:rsidP="00B405DB">
            <w:pPr>
              <w:pStyle w:val="TAC"/>
              <w:rPr>
                <w:sz w:val="16"/>
                <w:szCs w:val="16"/>
                <w:lang w:eastAsia="zh-CN"/>
              </w:rPr>
            </w:pPr>
            <w:r w:rsidRPr="00FF1A07">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B405DB" w:rsidRDefault="00B405DB" w:rsidP="00B405DB">
            <w:pPr>
              <w:pStyle w:val="TAC"/>
              <w:rPr>
                <w:sz w:val="16"/>
                <w:szCs w:val="16"/>
                <w:lang w:eastAsia="zh-CN"/>
              </w:rPr>
            </w:pPr>
            <w:r>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B405DB" w:rsidRDefault="00B405DB"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B405DB" w:rsidRDefault="00B405DB"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B405DB" w:rsidRDefault="00B405DB" w:rsidP="00B405DB">
            <w:pPr>
              <w:pStyle w:val="TAC"/>
              <w:jc w:val="left"/>
            </w:pPr>
            <w:r w:rsidRPr="00217BBB">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B405DB" w:rsidRDefault="00B405DB" w:rsidP="00B405DB">
            <w:pPr>
              <w:pStyle w:val="TAC"/>
              <w:rPr>
                <w:sz w:val="16"/>
                <w:szCs w:val="16"/>
                <w:lang w:eastAsia="zh-CN"/>
              </w:rPr>
            </w:pPr>
            <w:r>
              <w:rPr>
                <w:sz w:val="16"/>
                <w:szCs w:val="16"/>
                <w:lang w:eastAsia="zh-CN"/>
              </w:rPr>
              <w:t>17.7.0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058A" w14:textId="77777777" w:rsidR="00DE5C28" w:rsidRDefault="00DE5C28">
      <w:r>
        <w:separator/>
      </w:r>
    </w:p>
  </w:endnote>
  <w:endnote w:type="continuationSeparator" w:id="0">
    <w:p w14:paraId="3B7368DF" w14:textId="77777777" w:rsidR="00DE5C28" w:rsidRDefault="00DE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FBE9" w14:textId="77777777" w:rsidR="00DE5C28" w:rsidRDefault="00DE5C28">
      <w:r>
        <w:separator/>
      </w:r>
    </w:p>
  </w:footnote>
  <w:footnote w:type="continuationSeparator" w:id="0">
    <w:p w14:paraId="47DA6849" w14:textId="77777777" w:rsidR="00DE5C28" w:rsidRDefault="00DE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4EAE759A"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D66">
      <w:rPr>
        <w:rFonts w:ascii="Arial" w:hAnsi="Arial" w:cs="Arial"/>
        <w:b/>
        <w:noProof/>
        <w:sz w:val="18"/>
        <w:szCs w:val="18"/>
      </w:rPr>
      <w:t>3GPP TS 24.193 V17.7.0 (2022-12)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E0840EE"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D66">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1F52"/>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1417"/>
    <w:rsid w:val="003F31CD"/>
    <w:rsid w:val="003F3A2D"/>
    <w:rsid w:val="003F42AF"/>
    <w:rsid w:val="003F7A46"/>
    <w:rsid w:val="00415EDB"/>
    <w:rsid w:val="00417F69"/>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3F77"/>
    <w:rsid w:val="004856D7"/>
    <w:rsid w:val="00492BCF"/>
    <w:rsid w:val="004A4AEF"/>
    <w:rsid w:val="004A7287"/>
    <w:rsid w:val="004B3206"/>
    <w:rsid w:val="004D051F"/>
    <w:rsid w:val="004D3578"/>
    <w:rsid w:val="004E059A"/>
    <w:rsid w:val="004E213A"/>
    <w:rsid w:val="004E601B"/>
    <w:rsid w:val="004E6078"/>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2647"/>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00FD"/>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401A"/>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1551"/>
    <w:rsid w:val="00AA24B6"/>
    <w:rsid w:val="00AA36BD"/>
    <w:rsid w:val="00AA4430"/>
    <w:rsid w:val="00AA489D"/>
    <w:rsid w:val="00AA72A2"/>
    <w:rsid w:val="00AB284A"/>
    <w:rsid w:val="00AB3B11"/>
    <w:rsid w:val="00AB3C4C"/>
    <w:rsid w:val="00AB429F"/>
    <w:rsid w:val="00AB4CCB"/>
    <w:rsid w:val="00AB4DA8"/>
    <w:rsid w:val="00AB71C3"/>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DB"/>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E5C28"/>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504BC"/>
    <w:rsid w:val="00E521AD"/>
    <w:rsid w:val="00E541DD"/>
    <w:rsid w:val="00E602E7"/>
    <w:rsid w:val="00E654F6"/>
    <w:rsid w:val="00E66A03"/>
    <w:rsid w:val="00E671C7"/>
    <w:rsid w:val="00E71D66"/>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82</Pages>
  <Words>32717</Words>
  <Characters>159832</Characters>
  <Application>Microsoft Office Word</Application>
  <DocSecurity>0</DocSecurity>
  <Lines>5717</Lines>
  <Paragraphs>4000</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188593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V1</cp:lastModifiedBy>
  <cp:revision>4</cp:revision>
  <dcterms:created xsi:type="dcterms:W3CDTF">2023-01-02T14:26:00Z</dcterms:created>
  <dcterms:modified xsi:type="dcterms:W3CDTF">2023-01-02T14:27:00Z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