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0A6FBCA2"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A92D68">
              <w:t>9</w:t>
            </w:r>
            <w:r w:rsidRPr="001B7C50">
              <w:t>.</w:t>
            </w:r>
            <w:r w:rsidR="00661DCF">
              <w:t>2</w:t>
            </w:r>
            <w:r w:rsidRPr="001B7C50">
              <w:t>.</w:t>
            </w:r>
            <w:r w:rsidR="0004047F">
              <w:t>0</w:t>
            </w:r>
            <w:r w:rsidRPr="001B7C50">
              <w:t xml:space="preserve"> </w:t>
            </w:r>
            <w:r w:rsidRPr="001B7C50">
              <w:rPr>
                <w:sz w:val="32"/>
              </w:rPr>
              <w:t>(202</w:t>
            </w:r>
            <w:r w:rsidR="00060FE0">
              <w:rPr>
                <w:sz w:val="32"/>
              </w:rPr>
              <w:t>4</w:t>
            </w:r>
            <w:r w:rsidRPr="001B7C50">
              <w:rPr>
                <w:sz w:val="32"/>
              </w:rPr>
              <w:t>-</w:t>
            </w:r>
            <w:r w:rsidR="00661DCF">
              <w:rPr>
                <w:sz w:val="32"/>
              </w:rPr>
              <w:t>12</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70FB95B" w:rsidR="004F0988" w:rsidRPr="001B7C50" w:rsidRDefault="00D40151" w:rsidP="00D40151">
            <w:pPr>
              <w:pStyle w:val="ZT"/>
              <w:framePr w:wrap="auto" w:hAnchor="text" w:yAlign="inline"/>
              <w:rPr>
                <w:i/>
                <w:sz w:val="28"/>
              </w:rPr>
            </w:pPr>
            <w:r w:rsidRPr="001B7C50">
              <w:t>(</w:t>
            </w:r>
            <w:r w:rsidRPr="001B7C50">
              <w:rPr>
                <w:rStyle w:val="ZGSM"/>
              </w:rPr>
              <w:t>Release 1</w:t>
            </w:r>
            <w:r w:rsidR="00A92D68">
              <w:rPr>
                <w:rStyle w:val="ZGSM"/>
              </w:rPr>
              <w:t>9</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96214335"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96214336"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257279" w:rsidRDefault="00E16509" w:rsidP="00133525">
            <w:pPr>
              <w:pStyle w:val="FP"/>
              <w:ind w:left="2835" w:right="2835"/>
              <w:jc w:val="center"/>
              <w:rPr>
                <w:rFonts w:ascii="Arial" w:hAnsi="Arial"/>
                <w:noProof/>
                <w:sz w:val="18"/>
                <w:lang w:val="fr-FR"/>
              </w:rPr>
            </w:pPr>
            <w:r w:rsidRPr="00257279">
              <w:rPr>
                <w:rFonts w:ascii="Arial" w:hAnsi="Arial"/>
                <w:noProof/>
                <w:sz w:val="18"/>
                <w:lang w:val="fr-FR"/>
              </w:rPr>
              <w:t>650 Route des Lucioles - Sophia Antipolis</w:t>
            </w:r>
          </w:p>
          <w:p w14:paraId="2728D30C" w14:textId="77777777" w:rsidR="00E16509" w:rsidRPr="00257279" w:rsidRDefault="00E16509" w:rsidP="00133525">
            <w:pPr>
              <w:pStyle w:val="FP"/>
              <w:ind w:left="2835" w:right="2835"/>
              <w:jc w:val="center"/>
              <w:rPr>
                <w:rFonts w:ascii="Arial" w:hAnsi="Arial"/>
                <w:noProof/>
                <w:sz w:val="18"/>
                <w:lang w:val="fr-FR"/>
              </w:rPr>
            </w:pPr>
            <w:r w:rsidRPr="00257279">
              <w:rPr>
                <w:rFonts w:ascii="Arial" w:hAnsi="Arial"/>
                <w:noProof/>
                <w:sz w:val="18"/>
                <w:lang w:val="fr-FR"/>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E65751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60FE0">
              <w:rPr>
                <w:noProof/>
                <w:sz w:val="18"/>
              </w:rPr>
              <w:t>4</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t>Contents</w:t>
      </w:r>
    </w:p>
    <w:p w14:paraId="59D274BF" w14:textId="225F5145" w:rsidR="007E16B7" w:rsidRDefault="00FA1F66">
      <w:pPr>
        <w:pStyle w:val="TOC1"/>
        <w:rPr>
          <w:rFonts w:asciiTheme="minorHAnsi" w:eastAsiaTheme="minorEastAsia" w:hAnsiTheme="minorHAnsi" w:cstheme="minorBidi"/>
          <w:noProof/>
          <w:kern w:val="2"/>
          <w:szCs w:val="22"/>
          <w14:ligatures w14:val="standardContextual"/>
        </w:rPr>
      </w:pPr>
      <w:r w:rsidRPr="001B7C50">
        <w:fldChar w:fldCharType="begin"/>
      </w:r>
      <w:r w:rsidRPr="001B7C50">
        <w:instrText xml:space="preserve"> TOC \o "1-9" </w:instrText>
      </w:r>
      <w:r w:rsidRPr="001B7C50">
        <w:fldChar w:fldCharType="separate"/>
      </w:r>
      <w:r w:rsidR="007E16B7">
        <w:rPr>
          <w:noProof/>
        </w:rPr>
        <w:t>Foreword</w:t>
      </w:r>
      <w:r w:rsidR="007E16B7">
        <w:rPr>
          <w:noProof/>
        </w:rPr>
        <w:tab/>
      </w:r>
      <w:r w:rsidR="007E16B7">
        <w:rPr>
          <w:noProof/>
        </w:rPr>
        <w:fldChar w:fldCharType="begin"/>
      </w:r>
      <w:r w:rsidR="007E16B7">
        <w:rPr>
          <w:noProof/>
        </w:rPr>
        <w:instrText xml:space="preserve"> PAGEREF _Toc185600488 \h </w:instrText>
      </w:r>
      <w:r w:rsidR="007E16B7">
        <w:rPr>
          <w:noProof/>
        </w:rPr>
      </w:r>
      <w:r w:rsidR="007E16B7">
        <w:rPr>
          <w:noProof/>
        </w:rPr>
        <w:fldChar w:fldCharType="separate"/>
      </w:r>
      <w:r w:rsidR="009A0E3B">
        <w:rPr>
          <w:noProof/>
        </w:rPr>
        <w:t>23</w:t>
      </w:r>
      <w:r w:rsidR="007E16B7">
        <w:rPr>
          <w:noProof/>
        </w:rPr>
        <w:fldChar w:fldCharType="end"/>
      </w:r>
    </w:p>
    <w:p w14:paraId="79D59714" w14:textId="2D0C6E37" w:rsidR="007E16B7" w:rsidRDefault="007E16B7">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_Toc185600489 \h </w:instrText>
      </w:r>
      <w:r>
        <w:rPr>
          <w:noProof/>
        </w:rPr>
      </w:r>
      <w:r>
        <w:rPr>
          <w:noProof/>
        </w:rPr>
        <w:fldChar w:fldCharType="separate"/>
      </w:r>
      <w:r w:rsidR="009A0E3B">
        <w:rPr>
          <w:noProof/>
        </w:rPr>
        <w:t>24</w:t>
      </w:r>
      <w:r>
        <w:rPr>
          <w:noProof/>
        </w:rPr>
        <w:fldChar w:fldCharType="end"/>
      </w:r>
    </w:p>
    <w:p w14:paraId="1211D65A" w14:textId="2F499935" w:rsidR="007E16B7" w:rsidRDefault="007E16B7">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_Toc185600490 \h </w:instrText>
      </w:r>
      <w:r>
        <w:rPr>
          <w:noProof/>
        </w:rPr>
      </w:r>
      <w:r>
        <w:rPr>
          <w:noProof/>
        </w:rPr>
        <w:fldChar w:fldCharType="separate"/>
      </w:r>
      <w:r w:rsidR="009A0E3B">
        <w:rPr>
          <w:noProof/>
        </w:rPr>
        <w:t>24</w:t>
      </w:r>
      <w:r>
        <w:rPr>
          <w:noProof/>
        </w:rPr>
        <w:fldChar w:fldCharType="end"/>
      </w:r>
    </w:p>
    <w:p w14:paraId="5158E661" w14:textId="226AADD4" w:rsidR="007E16B7" w:rsidRDefault="007E16B7">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r>
      <w:r>
        <w:rPr>
          <w:noProof/>
        </w:rPr>
        <w:instrText xml:space="preserve"> PAGEREF _Toc185600491 \h </w:instrText>
      </w:r>
      <w:r>
        <w:rPr>
          <w:noProof/>
        </w:rPr>
      </w:r>
      <w:r>
        <w:rPr>
          <w:noProof/>
        </w:rPr>
        <w:fldChar w:fldCharType="separate"/>
      </w:r>
      <w:r w:rsidR="009A0E3B">
        <w:rPr>
          <w:noProof/>
        </w:rPr>
        <w:t>32</w:t>
      </w:r>
      <w:r>
        <w:rPr>
          <w:noProof/>
        </w:rPr>
        <w:fldChar w:fldCharType="end"/>
      </w:r>
    </w:p>
    <w:p w14:paraId="5A8AED1B" w14:textId="70FF048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r>
      <w:r>
        <w:rPr>
          <w:noProof/>
        </w:rPr>
        <w:instrText xml:space="preserve"> PAGEREF _Toc185600492 \h </w:instrText>
      </w:r>
      <w:r>
        <w:rPr>
          <w:noProof/>
        </w:rPr>
      </w:r>
      <w:r>
        <w:rPr>
          <w:noProof/>
        </w:rPr>
        <w:fldChar w:fldCharType="separate"/>
      </w:r>
      <w:r w:rsidR="009A0E3B">
        <w:rPr>
          <w:noProof/>
        </w:rPr>
        <w:t>32</w:t>
      </w:r>
      <w:r>
        <w:rPr>
          <w:noProof/>
        </w:rPr>
        <w:fldChar w:fldCharType="end"/>
      </w:r>
    </w:p>
    <w:p w14:paraId="1EB704CB" w14:textId="4123AEA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_Toc185600493 \h </w:instrText>
      </w:r>
      <w:r>
        <w:rPr>
          <w:noProof/>
        </w:rPr>
      </w:r>
      <w:r>
        <w:rPr>
          <w:noProof/>
        </w:rPr>
        <w:fldChar w:fldCharType="separate"/>
      </w:r>
      <w:r w:rsidR="009A0E3B">
        <w:rPr>
          <w:noProof/>
        </w:rPr>
        <w:t>39</w:t>
      </w:r>
      <w:r>
        <w:rPr>
          <w:noProof/>
        </w:rPr>
        <w:fldChar w:fldCharType="end"/>
      </w:r>
    </w:p>
    <w:p w14:paraId="6E3FAD5F" w14:textId="06CA83BF" w:rsidR="007E16B7" w:rsidRDefault="007E16B7">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r>
      <w:r>
        <w:rPr>
          <w:noProof/>
        </w:rPr>
        <w:instrText xml:space="preserve"> PAGEREF _Toc185600494 \h </w:instrText>
      </w:r>
      <w:r>
        <w:rPr>
          <w:noProof/>
        </w:rPr>
      </w:r>
      <w:r>
        <w:rPr>
          <w:noProof/>
        </w:rPr>
        <w:fldChar w:fldCharType="separate"/>
      </w:r>
      <w:r w:rsidR="009A0E3B">
        <w:rPr>
          <w:noProof/>
        </w:rPr>
        <w:t>43</w:t>
      </w:r>
      <w:r>
        <w:rPr>
          <w:noProof/>
        </w:rPr>
        <w:fldChar w:fldCharType="end"/>
      </w:r>
    </w:p>
    <w:p w14:paraId="1BEAF63F" w14:textId="31EBFFC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r>
      <w:r>
        <w:rPr>
          <w:noProof/>
        </w:rPr>
        <w:instrText xml:space="preserve"> PAGEREF _Toc185600495 \h </w:instrText>
      </w:r>
      <w:r>
        <w:rPr>
          <w:noProof/>
        </w:rPr>
      </w:r>
      <w:r>
        <w:rPr>
          <w:noProof/>
        </w:rPr>
        <w:fldChar w:fldCharType="separate"/>
      </w:r>
      <w:r w:rsidR="009A0E3B">
        <w:rPr>
          <w:noProof/>
        </w:rPr>
        <w:t>43</w:t>
      </w:r>
      <w:r>
        <w:rPr>
          <w:noProof/>
        </w:rPr>
        <w:fldChar w:fldCharType="end"/>
      </w:r>
    </w:p>
    <w:p w14:paraId="1FF5958C" w14:textId="51CCD62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r>
      <w:r>
        <w:rPr>
          <w:noProof/>
        </w:rPr>
        <w:instrText xml:space="preserve"> PAGEREF _Toc185600496 \h </w:instrText>
      </w:r>
      <w:r>
        <w:rPr>
          <w:noProof/>
        </w:rPr>
      </w:r>
      <w:r>
        <w:rPr>
          <w:noProof/>
        </w:rPr>
        <w:fldChar w:fldCharType="separate"/>
      </w:r>
      <w:r w:rsidR="009A0E3B">
        <w:rPr>
          <w:noProof/>
        </w:rPr>
        <w:t>44</w:t>
      </w:r>
      <w:r>
        <w:rPr>
          <w:noProof/>
        </w:rPr>
        <w:fldChar w:fldCharType="end"/>
      </w:r>
    </w:p>
    <w:p w14:paraId="2B76DA5A" w14:textId="6F679F4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_Toc185600497 \h </w:instrText>
      </w:r>
      <w:r>
        <w:rPr>
          <w:noProof/>
        </w:rPr>
      </w:r>
      <w:r>
        <w:rPr>
          <w:noProof/>
        </w:rPr>
        <w:fldChar w:fldCharType="separate"/>
      </w:r>
      <w:r w:rsidR="009A0E3B">
        <w:rPr>
          <w:noProof/>
        </w:rPr>
        <w:t>44</w:t>
      </w:r>
      <w:r>
        <w:rPr>
          <w:noProof/>
        </w:rPr>
        <w:fldChar w:fldCharType="end"/>
      </w:r>
    </w:p>
    <w:p w14:paraId="09A374E8" w14:textId="6D5556F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r>
      <w:r>
        <w:rPr>
          <w:noProof/>
        </w:rPr>
        <w:instrText xml:space="preserve"> PAGEREF _Toc185600498 \h </w:instrText>
      </w:r>
      <w:r>
        <w:rPr>
          <w:noProof/>
        </w:rPr>
      </w:r>
      <w:r>
        <w:rPr>
          <w:noProof/>
        </w:rPr>
        <w:fldChar w:fldCharType="separate"/>
      </w:r>
      <w:r w:rsidR="009A0E3B">
        <w:rPr>
          <w:noProof/>
        </w:rPr>
        <w:t>44</w:t>
      </w:r>
      <w:r>
        <w:rPr>
          <w:noProof/>
        </w:rPr>
        <w:fldChar w:fldCharType="end"/>
      </w:r>
    </w:p>
    <w:p w14:paraId="5EC8A353" w14:textId="173F056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r>
      <w:r>
        <w:rPr>
          <w:noProof/>
        </w:rPr>
        <w:instrText xml:space="preserve"> PAGEREF _Toc185600499 \h </w:instrText>
      </w:r>
      <w:r>
        <w:rPr>
          <w:noProof/>
        </w:rPr>
      </w:r>
      <w:r>
        <w:rPr>
          <w:noProof/>
        </w:rPr>
        <w:fldChar w:fldCharType="separate"/>
      </w:r>
      <w:r w:rsidR="009A0E3B">
        <w:rPr>
          <w:noProof/>
        </w:rPr>
        <w:t>45</w:t>
      </w:r>
      <w:r>
        <w:rPr>
          <w:noProof/>
        </w:rPr>
        <w:fldChar w:fldCharType="end"/>
      </w:r>
    </w:p>
    <w:p w14:paraId="522E8616" w14:textId="1687C0A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r>
      <w:r>
        <w:rPr>
          <w:noProof/>
        </w:rPr>
        <w:instrText xml:space="preserve"> PAGEREF _Toc185600500 \h </w:instrText>
      </w:r>
      <w:r>
        <w:rPr>
          <w:noProof/>
        </w:rPr>
      </w:r>
      <w:r>
        <w:rPr>
          <w:noProof/>
        </w:rPr>
        <w:fldChar w:fldCharType="separate"/>
      </w:r>
      <w:r w:rsidR="009A0E3B">
        <w:rPr>
          <w:noProof/>
        </w:rPr>
        <w:t>49</w:t>
      </w:r>
      <w:r>
        <w:rPr>
          <w:noProof/>
        </w:rPr>
        <w:fldChar w:fldCharType="end"/>
      </w:r>
    </w:p>
    <w:p w14:paraId="5DDAD926" w14:textId="479C9AA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r>
      <w:r>
        <w:rPr>
          <w:noProof/>
        </w:rPr>
        <w:instrText xml:space="preserve"> PAGEREF _Toc185600501 \h </w:instrText>
      </w:r>
      <w:r>
        <w:rPr>
          <w:noProof/>
        </w:rPr>
      </w:r>
      <w:r>
        <w:rPr>
          <w:noProof/>
        </w:rPr>
        <w:fldChar w:fldCharType="separate"/>
      </w:r>
      <w:r w:rsidR="009A0E3B">
        <w:rPr>
          <w:noProof/>
        </w:rPr>
        <w:t>53</w:t>
      </w:r>
      <w:r>
        <w:rPr>
          <w:noProof/>
        </w:rPr>
        <w:fldChar w:fldCharType="end"/>
      </w:r>
    </w:p>
    <w:p w14:paraId="2FC97ADF" w14:textId="4D26EED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r>
      <w:r>
        <w:rPr>
          <w:noProof/>
        </w:rPr>
        <w:instrText xml:space="preserve"> PAGEREF _Toc185600502 \h </w:instrText>
      </w:r>
      <w:r>
        <w:rPr>
          <w:noProof/>
        </w:rPr>
      </w:r>
      <w:r>
        <w:rPr>
          <w:noProof/>
        </w:rPr>
        <w:fldChar w:fldCharType="separate"/>
      </w:r>
      <w:r w:rsidR="009A0E3B">
        <w:rPr>
          <w:noProof/>
        </w:rPr>
        <w:t>55</w:t>
      </w:r>
      <w:r>
        <w:rPr>
          <w:noProof/>
        </w:rPr>
        <w:fldChar w:fldCharType="end"/>
      </w:r>
    </w:p>
    <w:p w14:paraId="5F7B7E59" w14:textId="0E90DE4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r>
      <w:r>
        <w:rPr>
          <w:noProof/>
        </w:rPr>
        <w:instrText xml:space="preserve"> PAGEREF _Toc185600503 \h </w:instrText>
      </w:r>
      <w:r>
        <w:rPr>
          <w:noProof/>
        </w:rPr>
      </w:r>
      <w:r>
        <w:rPr>
          <w:noProof/>
        </w:rPr>
        <w:fldChar w:fldCharType="separate"/>
      </w:r>
      <w:r w:rsidR="009A0E3B">
        <w:rPr>
          <w:noProof/>
        </w:rPr>
        <w:t>55</w:t>
      </w:r>
      <w:r>
        <w:rPr>
          <w:noProof/>
        </w:rPr>
        <w:fldChar w:fldCharType="end"/>
      </w:r>
    </w:p>
    <w:p w14:paraId="1FAB0529" w14:textId="587196F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r>
      <w:r>
        <w:rPr>
          <w:noProof/>
        </w:rPr>
        <w:instrText xml:space="preserve"> PAGEREF _Toc185600504 \h </w:instrText>
      </w:r>
      <w:r>
        <w:rPr>
          <w:noProof/>
        </w:rPr>
      </w:r>
      <w:r>
        <w:rPr>
          <w:noProof/>
        </w:rPr>
        <w:fldChar w:fldCharType="separate"/>
      </w:r>
      <w:r w:rsidR="009A0E3B">
        <w:rPr>
          <w:noProof/>
        </w:rPr>
        <w:t>56</w:t>
      </w:r>
      <w:r>
        <w:rPr>
          <w:noProof/>
        </w:rPr>
        <w:fldChar w:fldCharType="end"/>
      </w:r>
    </w:p>
    <w:p w14:paraId="7EF1ADCA" w14:textId="2B1D3C5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r>
      <w:r>
        <w:rPr>
          <w:noProof/>
        </w:rPr>
        <w:instrText xml:space="preserve"> PAGEREF _Toc185600505 \h </w:instrText>
      </w:r>
      <w:r>
        <w:rPr>
          <w:noProof/>
        </w:rPr>
      </w:r>
      <w:r>
        <w:rPr>
          <w:noProof/>
        </w:rPr>
        <w:fldChar w:fldCharType="separate"/>
      </w:r>
      <w:r w:rsidR="009A0E3B">
        <w:rPr>
          <w:noProof/>
        </w:rPr>
        <w:t>59</w:t>
      </w:r>
      <w:r>
        <w:rPr>
          <w:noProof/>
        </w:rPr>
        <w:fldChar w:fldCharType="end"/>
      </w:r>
    </w:p>
    <w:p w14:paraId="18A50B8E" w14:textId="1B922AE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_Toc185600506 \h </w:instrText>
      </w:r>
      <w:r>
        <w:rPr>
          <w:noProof/>
        </w:rPr>
      </w:r>
      <w:r>
        <w:rPr>
          <w:noProof/>
        </w:rPr>
        <w:fldChar w:fldCharType="separate"/>
      </w:r>
      <w:r w:rsidR="009A0E3B">
        <w:rPr>
          <w:noProof/>
        </w:rPr>
        <w:t>59</w:t>
      </w:r>
      <w:r>
        <w:rPr>
          <w:noProof/>
        </w:rPr>
        <w:fldChar w:fldCharType="end"/>
      </w:r>
    </w:p>
    <w:p w14:paraId="0EB91317" w14:textId="4103C66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r>
      <w:r>
        <w:rPr>
          <w:noProof/>
        </w:rPr>
        <w:instrText xml:space="preserve"> PAGEREF _Toc185600507 \h </w:instrText>
      </w:r>
      <w:r>
        <w:rPr>
          <w:noProof/>
        </w:rPr>
      </w:r>
      <w:r>
        <w:rPr>
          <w:noProof/>
        </w:rPr>
        <w:fldChar w:fldCharType="separate"/>
      </w:r>
      <w:r w:rsidR="009A0E3B">
        <w:rPr>
          <w:noProof/>
        </w:rPr>
        <w:t>59</w:t>
      </w:r>
      <w:r>
        <w:rPr>
          <w:noProof/>
        </w:rPr>
        <w:fldChar w:fldCharType="end"/>
      </w:r>
    </w:p>
    <w:p w14:paraId="6D1E1E49" w14:textId="2ED7870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r>
      <w:r>
        <w:rPr>
          <w:noProof/>
        </w:rPr>
        <w:instrText xml:space="preserve"> PAGEREF _Toc185600508 \h </w:instrText>
      </w:r>
      <w:r>
        <w:rPr>
          <w:noProof/>
        </w:rPr>
      </w:r>
      <w:r>
        <w:rPr>
          <w:noProof/>
        </w:rPr>
        <w:fldChar w:fldCharType="separate"/>
      </w:r>
      <w:r w:rsidR="009A0E3B">
        <w:rPr>
          <w:noProof/>
        </w:rPr>
        <w:t>60</w:t>
      </w:r>
      <w:r>
        <w:rPr>
          <w:noProof/>
        </w:rPr>
        <w:fldChar w:fldCharType="end"/>
      </w:r>
    </w:p>
    <w:p w14:paraId="377CDAEB" w14:textId="2DF9987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r>
      <w:r>
        <w:rPr>
          <w:noProof/>
        </w:rPr>
        <w:instrText xml:space="preserve"> PAGEREF _Toc185600509 \h </w:instrText>
      </w:r>
      <w:r>
        <w:rPr>
          <w:noProof/>
        </w:rPr>
      </w:r>
      <w:r>
        <w:rPr>
          <w:noProof/>
        </w:rPr>
        <w:fldChar w:fldCharType="separate"/>
      </w:r>
      <w:r w:rsidR="009A0E3B">
        <w:rPr>
          <w:noProof/>
        </w:rPr>
        <w:t>61</w:t>
      </w:r>
      <w:r>
        <w:rPr>
          <w:noProof/>
        </w:rPr>
        <w:fldChar w:fldCharType="end"/>
      </w:r>
    </w:p>
    <w:p w14:paraId="4BE741B6" w14:textId="269BFF9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_Toc185600510 \h </w:instrText>
      </w:r>
      <w:r>
        <w:rPr>
          <w:noProof/>
        </w:rPr>
      </w:r>
      <w:r>
        <w:rPr>
          <w:noProof/>
        </w:rPr>
        <w:fldChar w:fldCharType="separate"/>
      </w:r>
      <w:r w:rsidR="009A0E3B">
        <w:rPr>
          <w:noProof/>
        </w:rPr>
        <w:t>61</w:t>
      </w:r>
      <w:r>
        <w:rPr>
          <w:noProof/>
        </w:rPr>
        <w:fldChar w:fldCharType="end"/>
      </w:r>
    </w:p>
    <w:p w14:paraId="01D0C2E1" w14:textId="0C65DB31"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r>
      <w:r>
        <w:rPr>
          <w:noProof/>
        </w:rPr>
        <w:instrText xml:space="preserve"> PAGEREF _Toc185600511 \h </w:instrText>
      </w:r>
      <w:r>
        <w:rPr>
          <w:noProof/>
        </w:rPr>
      </w:r>
      <w:r>
        <w:rPr>
          <w:noProof/>
        </w:rPr>
        <w:fldChar w:fldCharType="separate"/>
      </w:r>
      <w:r w:rsidR="009A0E3B">
        <w:rPr>
          <w:noProof/>
        </w:rPr>
        <w:t>62</w:t>
      </w:r>
      <w:r>
        <w:rPr>
          <w:noProof/>
        </w:rPr>
        <w:fldChar w:fldCharType="end"/>
      </w:r>
    </w:p>
    <w:p w14:paraId="40D0EA76" w14:textId="3DB7F254"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r>
      <w:r>
        <w:rPr>
          <w:noProof/>
        </w:rPr>
        <w:instrText xml:space="preserve"> PAGEREF _Toc185600512 \h </w:instrText>
      </w:r>
      <w:r>
        <w:rPr>
          <w:noProof/>
        </w:rPr>
      </w:r>
      <w:r>
        <w:rPr>
          <w:noProof/>
        </w:rPr>
        <w:fldChar w:fldCharType="separate"/>
      </w:r>
      <w:r w:rsidR="009A0E3B">
        <w:rPr>
          <w:noProof/>
        </w:rPr>
        <w:t>65</w:t>
      </w:r>
      <w:r>
        <w:rPr>
          <w:noProof/>
        </w:rPr>
        <w:fldChar w:fldCharType="end"/>
      </w:r>
    </w:p>
    <w:p w14:paraId="29BF779B" w14:textId="0B2065F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r>
      <w:r>
        <w:rPr>
          <w:noProof/>
        </w:rPr>
        <w:instrText xml:space="preserve"> PAGEREF _Toc185600513 \h </w:instrText>
      </w:r>
      <w:r>
        <w:rPr>
          <w:noProof/>
        </w:rPr>
      </w:r>
      <w:r>
        <w:rPr>
          <w:noProof/>
        </w:rPr>
        <w:fldChar w:fldCharType="separate"/>
      </w:r>
      <w:r w:rsidR="009A0E3B">
        <w:rPr>
          <w:noProof/>
        </w:rPr>
        <w:t>67</w:t>
      </w:r>
      <w:r>
        <w:rPr>
          <w:noProof/>
        </w:rPr>
        <w:fldChar w:fldCharType="end"/>
      </w:r>
    </w:p>
    <w:p w14:paraId="315C2B68" w14:textId="55C8F89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_Toc185600514 \h </w:instrText>
      </w:r>
      <w:r>
        <w:rPr>
          <w:noProof/>
        </w:rPr>
      </w:r>
      <w:r>
        <w:rPr>
          <w:noProof/>
        </w:rPr>
        <w:fldChar w:fldCharType="separate"/>
      </w:r>
      <w:r w:rsidR="009A0E3B">
        <w:rPr>
          <w:noProof/>
        </w:rPr>
        <w:t>67</w:t>
      </w:r>
      <w:r>
        <w:rPr>
          <w:noProof/>
        </w:rPr>
        <w:fldChar w:fldCharType="end"/>
      </w:r>
    </w:p>
    <w:p w14:paraId="37FA142A" w14:textId="0347C06F"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r>
      <w:r>
        <w:rPr>
          <w:noProof/>
        </w:rPr>
        <w:instrText xml:space="preserve"> PAGEREF _Toc185600515 \h </w:instrText>
      </w:r>
      <w:r>
        <w:rPr>
          <w:noProof/>
        </w:rPr>
      </w:r>
      <w:r>
        <w:rPr>
          <w:noProof/>
        </w:rPr>
        <w:fldChar w:fldCharType="separate"/>
      </w:r>
      <w:r w:rsidR="009A0E3B">
        <w:rPr>
          <w:noProof/>
        </w:rPr>
        <w:t>67</w:t>
      </w:r>
      <w:r>
        <w:rPr>
          <w:noProof/>
        </w:rPr>
        <w:fldChar w:fldCharType="end"/>
      </w:r>
    </w:p>
    <w:p w14:paraId="0FE471DE" w14:textId="1D0859D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r>
      <w:r>
        <w:rPr>
          <w:noProof/>
        </w:rPr>
        <w:instrText xml:space="preserve"> PAGEREF _Toc185600516 \h </w:instrText>
      </w:r>
      <w:r>
        <w:rPr>
          <w:noProof/>
        </w:rPr>
      </w:r>
      <w:r>
        <w:rPr>
          <w:noProof/>
        </w:rPr>
        <w:fldChar w:fldCharType="separate"/>
      </w:r>
      <w:r w:rsidR="009A0E3B">
        <w:rPr>
          <w:noProof/>
        </w:rPr>
        <w:t>68</w:t>
      </w:r>
      <w:r>
        <w:rPr>
          <w:noProof/>
        </w:rPr>
        <w:fldChar w:fldCharType="end"/>
      </w:r>
    </w:p>
    <w:p w14:paraId="49F1069F" w14:textId="65FA23F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r>
      <w:r>
        <w:rPr>
          <w:noProof/>
        </w:rPr>
        <w:instrText xml:space="preserve"> PAGEREF _Toc185600517 \h </w:instrText>
      </w:r>
      <w:r>
        <w:rPr>
          <w:noProof/>
        </w:rPr>
      </w:r>
      <w:r>
        <w:rPr>
          <w:noProof/>
        </w:rPr>
        <w:fldChar w:fldCharType="separate"/>
      </w:r>
      <w:r w:rsidR="009A0E3B">
        <w:rPr>
          <w:noProof/>
        </w:rPr>
        <w:t>69</w:t>
      </w:r>
      <w:r>
        <w:rPr>
          <w:noProof/>
        </w:rPr>
        <w:fldChar w:fldCharType="end"/>
      </w:r>
    </w:p>
    <w:p w14:paraId="3E97EBB6" w14:textId="1C3633B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_Toc185600518 \h </w:instrText>
      </w:r>
      <w:r>
        <w:rPr>
          <w:noProof/>
        </w:rPr>
      </w:r>
      <w:r>
        <w:rPr>
          <w:noProof/>
        </w:rPr>
        <w:fldChar w:fldCharType="separate"/>
      </w:r>
      <w:r w:rsidR="009A0E3B">
        <w:rPr>
          <w:noProof/>
        </w:rPr>
        <w:t>69</w:t>
      </w:r>
      <w:r>
        <w:rPr>
          <w:noProof/>
        </w:rPr>
        <w:fldChar w:fldCharType="end"/>
      </w:r>
    </w:p>
    <w:p w14:paraId="653A78CF" w14:textId="1BAF3D1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r>
      <w:r>
        <w:rPr>
          <w:noProof/>
        </w:rPr>
        <w:instrText xml:space="preserve"> PAGEREF _Toc185600519 \h </w:instrText>
      </w:r>
      <w:r>
        <w:rPr>
          <w:noProof/>
        </w:rPr>
      </w:r>
      <w:r>
        <w:rPr>
          <w:noProof/>
        </w:rPr>
        <w:fldChar w:fldCharType="separate"/>
      </w:r>
      <w:r w:rsidR="009A0E3B">
        <w:rPr>
          <w:noProof/>
        </w:rPr>
        <w:t>70</w:t>
      </w:r>
      <w:r>
        <w:rPr>
          <w:noProof/>
        </w:rPr>
        <w:fldChar w:fldCharType="end"/>
      </w:r>
    </w:p>
    <w:p w14:paraId="0F399949" w14:textId="0C88C5C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r>
      <w:r>
        <w:rPr>
          <w:noProof/>
        </w:rPr>
        <w:instrText xml:space="preserve"> PAGEREF _Toc185600520 \h </w:instrText>
      </w:r>
      <w:r>
        <w:rPr>
          <w:noProof/>
        </w:rPr>
      </w:r>
      <w:r>
        <w:rPr>
          <w:noProof/>
        </w:rPr>
        <w:fldChar w:fldCharType="separate"/>
      </w:r>
      <w:r w:rsidR="009A0E3B">
        <w:rPr>
          <w:noProof/>
        </w:rPr>
        <w:t>70</w:t>
      </w:r>
      <w:r>
        <w:rPr>
          <w:noProof/>
        </w:rPr>
        <w:fldChar w:fldCharType="end"/>
      </w:r>
    </w:p>
    <w:p w14:paraId="2FBA3134" w14:textId="33DB73E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r>
      <w:r>
        <w:rPr>
          <w:noProof/>
        </w:rPr>
        <w:instrText xml:space="preserve"> PAGEREF _Toc185600521 \h </w:instrText>
      </w:r>
      <w:r>
        <w:rPr>
          <w:noProof/>
        </w:rPr>
      </w:r>
      <w:r>
        <w:rPr>
          <w:noProof/>
        </w:rPr>
        <w:fldChar w:fldCharType="separate"/>
      </w:r>
      <w:r w:rsidR="009A0E3B">
        <w:rPr>
          <w:noProof/>
        </w:rPr>
        <w:t>70</w:t>
      </w:r>
      <w:r>
        <w:rPr>
          <w:noProof/>
        </w:rPr>
        <w:fldChar w:fldCharType="end"/>
      </w:r>
    </w:p>
    <w:p w14:paraId="14FE6DC3" w14:textId="293C3F2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r>
      <w:r>
        <w:rPr>
          <w:noProof/>
        </w:rPr>
        <w:instrText xml:space="preserve"> PAGEREF _Toc185600522 \h </w:instrText>
      </w:r>
      <w:r>
        <w:rPr>
          <w:noProof/>
        </w:rPr>
      </w:r>
      <w:r>
        <w:rPr>
          <w:noProof/>
        </w:rPr>
        <w:fldChar w:fldCharType="separate"/>
      </w:r>
      <w:r w:rsidR="009A0E3B">
        <w:rPr>
          <w:noProof/>
        </w:rPr>
        <w:t>71</w:t>
      </w:r>
      <w:r>
        <w:rPr>
          <w:noProof/>
        </w:rPr>
        <w:fldChar w:fldCharType="end"/>
      </w:r>
    </w:p>
    <w:p w14:paraId="7FC58B75" w14:textId="0B325A3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r>
      <w:r>
        <w:rPr>
          <w:noProof/>
        </w:rPr>
        <w:instrText xml:space="preserve"> PAGEREF _Toc185600523 \h </w:instrText>
      </w:r>
      <w:r>
        <w:rPr>
          <w:noProof/>
        </w:rPr>
      </w:r>
      <w:r>
        <w:rPr>
          <w:noProof/>
        </w:rPr>
        <w:fldChar w:fldCharType="separate"/>
      </w:r>
      <w:r w:rsidR="009A0E3B">
        <w:rPr>
          <w:noProof/>
        </w:rPr>
        <w:t>71</w:t>
      </w:r>
      <w:r>
        <w:rPr>
          <w:noProof/>
        </w:rPr>
        <w:fldChar w:fldCharType="end"/>
      </w:r>
    </w:p>
    <w:p w14:paraId="5883FB7E" w14:textId="0486C64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Architecture for 5G multicast-broadcast services</w:t>
      </w:r>
      <w:r>
        <w:rPr>
          <w:noProof/>
        </w:rPr>
        <w:tab/>
      </w:r>
      <w:r>
        <w:rPr>
          <w:noProof/>
        </w:rPr>
        <w:fldChar w:fldCharType="begin"/>
      </w:r>
      <w:r>
        <w:rPr>
          <w:noProof/>
        </w:rPr>
        <w:instrText xml:space="preserve"> PAGEREF _Toc185600524 \h </w:instrText>
      </w:r>
      <w:r>
        <w:rPr>
          <w:noProof/>
        </w:rPr>
      </w:r>
      <w:r>
        <w:rPr>
          <w:noProof/>
        </w:rPr>
        <w:fldChar w:fldCharType="separate"/>
      </w:r>
      <w:r w:rsidR="009A0E3B">
        <w:rPr>
          <w:noProof/>
        </w:rPr>
        <w:t>73</w:t>
      </w:r>
      <w:r>
        <w:rPr>
          <w:noProof/>
        </w:rPr>
        <w:fldChar w:fldCharType="end"/>
      </w:r>
    </w:p>
    <w:p w14:paraId="5A53F181" w14:textId="5466E78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Architecture for Proximity based Services (ProSe) in 5GS</w:t>
      </w:r>
      <w:r>
        <w:rPr>
          <w:noProof/>
        </w:rPr>
        <w:tab/>
      </w:r>
      <w:r>
        <w:rPr>
          <w:noProof/>
        </w:rPr>
        <w:fldChar w:fldCharType="begin"/>
      </w:r>
      <w:r>
        <w:rPr>
          <w:noProof/>
        </w:rPr>
        <w:instrText xml:space="preserve"> PAGEREF _Toc185600525 \h </w:instrText>
      </w:r>
      <w:r>
        <w:rPr>
          <w:noProof/>
        </w:rPr>
      </w:r>
      <w:r>
        <w:rPr>
          <w:noProof/>
        </w:rPr>
        <w:fldChar w:fldCharType="separate"/>
      </w:r>
      <w:r w:rsidR="009A0E3B">
        <w:rPr>
          <w:noProof/>
        </w:rPr>
        <w:t>73</w:t>
      </w:r>
      <w:r>
        <w:rPr>
          <w:noProof/>
        </w:rPr>
        <w:fldChar w:fldCharType="end"/>
      </w:r>
    </w:p>
    <w:p w14:paraId="6164CECF" w14:textId="0076D48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4.2.13</w:t>
      </w:r>
      <w:r>
        <w:rPr>
          <w:rFonts w:asciiTheme="minorHAnsi" w:eastAsiaTheme="minorEastAsia" w:hAnsiTheme="minorHAnsi" w:cstheme="minorBidi"/>
          <w:noProof/>
          <w:kern w:val="2"/>
          <w:sz w:val="22"/>
          <w:szCs w:val="22"/>
          <w14:ligatures w14:val="standardContextual"/>
        </w:rPr>
        <w:tab/>
      </w:r>
      <w:r>
        <w:rPr>
          <w:noProof/>
        </w:rPr>
        <w:t>Architecture enhancements for Edge Computing</w:t>
      </w:r>
      <w:r>
        <w:rPr>
          <w:noProof/>
        </w:rPr>
        <w:tab/>
      </w:r>
      <w:r>
        <w:rPr>
          <w:noProof/>
        </w:rPr>
        <w:fldChar w:fldCharType="begin"/>
      </w:r>
      <w:r>
        <w:rPr>
          <w:noProof/>
        </w:rPr>
        <w:instrText xml:space="preserve"> PAGEREF _Toc185600526 \h </w:instrText>
      </w:r>
      <w:r>
        <w:rPr>
          <w:noProof/>
        </w:rPr>
      </w:r>
      <w:r>
        <w:rPr>
          <w:noProof/>
        </w:rPr>
        <w:fldChar w:fldCharType="separate"/>
      </w:r>
      <w:r w:rsidR="009A0E3B">
        <w:rPr>
          <w:noProof/>
        </w:rPr>
        <w:t>73</w:t>
      </w:r>
      <w:r>
        <w:rPr>
          <w:noProof/>
        </w:rPr>
        <w:fldChar w:fldCharType="end"/>
      </w:r>
    </w:p>
    <w:p w14:paraId="735EB915" w14:textId="464E90E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4.2.14</w:t>
      </w:r>
      <w:r>
        <w:rPr>
          <w:rFonts w:asciiTheme="minorHAnsi" w:eastAsiaTheme="minorEastAsia" w:hAnsiTheme="minorHAnsi" w:cstheme="minorBidi"/>
          <w:noProof/>
          <w:kern w:val="2"/>
          <w:sz w:val="22"/>
          <w:szCs w:val="22"/>
          <w14:ligatures w14:val="standardContextual"/>
        </w:rPr>
        <w:tab/>
      </w:r>
      <w:r>
        <w:rPr>
          <w:noProof/>
        </w:rPr>
        <w:t>Architecture for Support of Uncrewed Aerial Systems connectivity, identification and tracking</w:t>
      </w:r>
      <w:r>
        <w:rPr>
          <w:noProof/>
        </w:rPr>
        <w:tab/>
      </w:r>
      <w:r>
        <w:rPr>
          <w:noProof/>
        </w:rPr>
        <w:fldChar w:fldCharType="begin"/>
      </w:r>
      <w:r>
        <w:rPr>
          <w:noProof/>
        </w:rPr>
        <w:instrText xml:space="preserve"> PAGEREF _Toc185600527 \h </w:instrText>
      </w:r>
      <w:r>
        <w:rPr>
          <w:noProof/>
        </w:rPr>
      </w:r>
      <w:r>
        <w:rPr>
          <w:noProof/>
        </w:rPr>
        <w:fldChar w:fldCharType="separate"/>
      </w:r>
      <w:r w:rsidR="009A0E3B">
        <w:rPr>
          <w:noProof/>
        </w:rPr>
        <w:t>73</w:t>
      </w:r>
      <w:r>
        <w:rPr>
          <w:noProof/>
        </w:rPr>
        <w:fldChar w:fldCharType="end"/>
      </w:r>
    </w:p>
    <w:p w14:paraId="13EF4B53" w14:textId="3E41B22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4.2.15</w:t>
      </w:r>
      <w:r>
        <w:rPr>
          <w:rFonts w:asciiTheme="minorHAnsi" w:eastAsiaTheme="minorEastAsia" w:hAnsiTheme="minorHAnsi" w:cstheme="minorBidi"/>
          <w:noProof/>
          <w:kern w:val="2"/>
          <w:sz w:val="22"/>
          <w:szCs w:val="22"/>
          <w14:ligatures w14:val="standardContextual"/>
        </w:rPr>
        <w:tab/>
      </w:r>
      <w:r>
        <w:rPr>
          <w:noProof/>
        </w:rPr>
        <w:t>Architecture to support WLAN connection using 5G credentials without 5GS registration</w:t>
      </w:r>
      <w:r>
        <w:rPr>
          <w:noProof/>
        </w:rPr>
        <w:tab/>
      </w:r>
      <w:r>
        <w:rPr>
          <w:noProof/>
        </w:rPr>
        <w:fldChar w:fldCharType="begin"/>
      </w:r>
      <w:r>
        <w:rPr>
          <w:noProof/>
        </w:rPr>
        <w:instrText xml:space="preserve"> PAGEREF _Toc185600528 \h </w:instrText>
      </w:r>
      <w:r>
        <w:rPr>
          <w:noProof/>
        </w:rPr>
      </w:r>
      <w:r>
        <w:rPr>
          <w:noProof/>
        </w:rPr>
        <w:fldChar w:fldCharType="separate"/>
      </w:r>
      <w:r w:rsidR="009A0E3B">
        <w:rPr>
          <w:noProof/>
        </w:rPr>
        <w:t>73</w:t>
      </w:r>
      <w:r>
        <w:rPr>
          <w:noProof/>
        </w:rPr>
        <w:fldChar w:fldCharType="end"/>
      </w:r>
    </w:p>
    <w:p w14:paraId="5E2969D2" w14:textId="47171CE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4.2.16</w:t>
      </w:r>
      <w:r>
        <w:rPr>
          <w:rFonts w:asciiTheme="minorHAnsi" w:eastAsiaTheme="minorEastAsia" w:hAnsiTheme="minorHAnsi" w:cstheme="minorBidi"/>
          <w:noProof/>
          <w:kern w:val="2"/>
          <w:sz w:val="22"/>
          <w:szCs w:val="22"/>
          <w14:ligatures w14:val="standardContextual"/>
        </w:rPr>
        <w:tab/>
      </w:r>
      <w:r>
        <w:rPr>
          <w:noProof/>
        </w:rPr>
        <w:t>Architecture to support User Plane Information Exposure via a service-based interface</w:t>
      </w:r>
      <w:r>
        <w:rPr>
          <w:noProof/>
        </w:rPr>
        <w:tab/>
      </w:r>
      <w:r>
        <w:rPr>
          <w:noProof/>
        </w:rPr>
        <w:fldChar w:fldCharType="begin"/>
      </w:r>
      <w:r>
        <w:rPr>
          <w:noProof/>
        </w:rPr>
        <w:instrText xml:space="preserve"> PAGEREF _Toc185600529 \h </w:instrText>
      </w:r>
      <w:r>
        <w:rPr>
          <w:noProof/>
        </w:rPr>
      </w:r>
      <w:r>
        <w:rPr>
          <w:noProof/>
        </w:rPr>
        <w:fldChar w:fldCharType="separate"/>
      </w:r>
      <w:r w:rsidR="009A0E3B">
        <w:rPr>
          <w:noProof/>
        </w:rPr>
        <w:t>77</w:t>
      </w:r>
      <w:r>
        <w:rPr>
          <w:noProof/>
        </w:rPr>
        <w:fldChar w:fldCharType="end"/>
      </w:r>
    </w:p>
    <w:p w14:paraId="75CD7FBE" w14:textId="6177E29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4.2.17</w:t>
      </w:r>
      <w:r>
        <w:rPr>
          <w:rFonts w:asciiTheme="minorHAnsi" w:eastAsiaTheme="minorEastAsia" w:hAnsiTheme="minorHAnsi" w:cstheme="minorBidi"/>
          <w:noProof/>
          <w:kern w:val="2"/>
          <w:sz w:val="22"/>
          <w:szCs w:val="22"/>
          <w14:ligatures w14:val="standardContextual"/>
        </w:rPr>
        <w:tab/>
      </w:r>
      <w:r>
        <w:rPr>
          <w:noProof/>
        </w:rPr>
        <w:t>Architecture for Ranging based services and Sidelink Positioning</w:t>
      </w:r>
      <w:r>
        <w:rPr>
          <w:noProof/>
        </w:rPr>
        <w:tab/>
      </w:r>
      <w:r>
        <w:rPr>
          <w:noProof/>
        </w:rPr>
        <w:fldChar w:fldCharType="begin"/>
      </w:r>
      <w:r>
        <w:rPr>
          <w:noProof/>
        </w:rPr>
        <w:instrText xml:space="preserve"> PAGEREF _Toc185600530 \h </w:instrText>
      </w:r>
      <w:r>
        <w:rPr>
          <w:noProof/>
        </w:rPr>
      </w:r>
      <w:r>
        <w:rPr>
          <w:noProof/>
        </w:rPr>
        <w:fldChar w:fldCharType="separate"/>
      </w:r>
      <w:r w:rsidR="009A0E3B">
        <w:rPr>
          <w:noProof/>
        </w:rPr>
        <w:t>77</w:t>
      </w:r>
      <w:r>
        <w:rPr>
          <w:noProof/>
        </w:rPr>
        <w:fldChar w:fldCharType="end"/>
      </w:r>
    </w:p>
    <w:p w14:paraId="67AA8FC9" w14:textId="59A4241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4.2.18</w:t>
      </w:r>
      <w:r>
        <w:rPr>
          <w:rFonts w:asciiTheme="minorHAnsi" w:eastAsiaTheme="minorEastAsia" w:hAnsiTheme="minorHAnsi" w:cstheme="minorBidi"/>
          <w:noProof/>
          <w:kern w:val="2"/>
          <w:sz w:val="22"/>
          <w:szCs w:val="22"/>
          <w14:ligatures w14:val="standardContextual"/>
        </w:rPr>
        <w:tab/>
      </w:r>
      <w:r>
        <w:rPr>
          <w:noProof/>
        </w:rPr>
        <w:t>Architecture Reference Model for Energy Efficiency and Energy Saving</w:t>
      </w:r>
      <w:r>
        <w:rPr>
          <w:noProof/>
        </w:rPr>
        <w:tab/>
      </w:r>
      <w:r>
        <w:rPr>
          <w:noProof/>
        </w:rPr>
        <w:fldChar w:fldCharType="begin"/>
      </w:r>
      <w:r>
        <w:rPr>
          <w:noProof/>
        </w:rPr>
        <w:instrText xml:space="preserve"> PAGEREF _Toc185600531 \h </w:instrText>
      </w:r>
      <w:r>
        <w:rPr>
          <w:noProof/>
        </w:rPr>
      </w:r>
      <w:r>
        <w:rPr>
          <w:noProof/>
        </w:rPr>
        <w:fldChar w:fldCharType="separate"/>
      </w:r>
      <w:r w:rsidR="009A0E3B">
        <w:rPr>
          <w:noProof/>
        </w:rPr>
        <w:t>77</w:t>
      </w:r>
      <w:r>
        <w:rPr>
          <w:noProof/>
        </w:rPr>
        <w:fldChar w:fldCharType="end"/>
      </w:r>
    </w:p>
    <w:p w14:paraId="155B044A" w14:textId="5FE059C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4.2.18.1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_Toc185600532 \h </w:instrText>
      </w:r>
      <w:r>
        <w:rPr>
          <w:noProof/>
        </w:rPr>
      </w:r>
      <w:r>
        <w:rPr>
          <w:noProof/>
        </w:rPr>
        <w:fldChar w:fldCharType="separate"/>
      </w:r>
      <w:r w:rsidR="009A0E3B">
        <w:rPr>
          <w:noProof/>
        </w:rPr>
        <w:t>78</w:t>
      </w:r>
      <w:r>
        <w:rPr>
          <w:noProof/>
        </w:rPr>
        <w:fldChar w:fldCharType="end"/>
      </w:r>
    </w:p>
    <w:p w14:paraId="5FC03E6F" w14:textId="2AA2C08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r>
      <w:r>
        <w:rPr>
          <w:noProof/>
        </w:rPr>
        <w:instrText xml:space="preserve"> PAGEREF _Toc185600533 \h </w:instrText>
      </w:r>
      <w:r>
        <w:rPr>
          <w:noProof/>
        </w:rPr>
      </w:r>
      <w:r>
        <w:rPr>
          <w:noProof/>
        </w:rPr>
        <w:fldChar w:fldCharType="separate"/>
      </w:r>
      <w:r w:rsidR="009A0E3B">
        <w:rPr>
          <w:noProof/>
        </w:rPr>
        <w:t>79</w:t>
      </w:r>
      <w:r>
        <w:rPr>
          <w:noProof/>
        </w:rPr>
        <w:fldChar w:fldCharType="end"/>
      </w:r>
    </w:p>
    <w:p w14:paraId="6D2800F6" w14:textId="3C80A42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_Toc185600534 \h </w:instrText>
      </w:r>
      <w:r>
        <w:rPr>
          <w:noProof/>
        </w:rPr>
      </w:r>
      <w:r>
        <w:rPr>
          <w:noProof/>
        </w:rPr>
        <w:fldChar w:fldCharType="separate"/>
      </w:r>
      <w:r w:rsidR="009A0E3B">
        <w:rPr>
          <w:noProof/>
        </w:rPr>
        <w:t>79</w:t>
      </w:r>
      <w:r>
        <w:rPr>
          <w:noProof/>
        </w:rPr>
        <w:fldChar w:fldCharType="end"/>
      </w:r>
    </w:p>
    <w:p w14:paraId="32B9D900" w14:textId="7D0AC82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r>
      <w:r>
        <w:rPr>
          <w:noProof/>
        </w:rPr>
        <w:instrText xml:space="preserve"> PAGEREF _Toc185600535 \h </w:instrText>
      </w:r>
      <w:r>
        <w:rPr>
          <w:noProof/>
        </w:rPr>
      </w:r>
      <w:r>
        <w:rPr>
          <w:noProof/>
        </w:rPr>
        <w:fldChar w:fldCharType="separate"/>
      </w:r>
      <w:r w:rsidR="009A0E3B">
        <w:rPr>
          <w:noProof/>
        </w:rPr>
        <w:t>79</w:t>
      </w:r>
      <w:r>
        <w:rPr>
          <w:noProof/>
        </w:rPr>
        <w:fldChar w:fldCharType="end"/>
      </w:r>
    </w:p>
    <w:p w14:paraId="1EC6A3C1" w14:textId="3A6D434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r>
      <w:r>
        <w:rPr>
          <w:noProof/>
        </w:rPr>
        <w:instrText xml:space="preserve"> PAGEREF _Toc185600536 \h </w:instrText>
      </w:r>
      <w:r>
        <w:rPr>
          <w:noProof/>
        </w:rPr>
      </w:r>
      <w:r>
        <w:rPr>
          <w:noProof/>
        </w:rPr>
        <w:fldChar w:fldCharType="separate"/>
      </w:r>
      <w:r w:rsidR="009A0E3B">
        <w:rPr>
          <w:noProof/>
        </w:rPr>
        <w:t>81</w:t>
      </w:r>
      <w:r>
        <w:rPr>
          <w:noProof/>
        </w:rPr>
        <w:fldChar w:fldCharType="end"/>
      </w:r>
    </w:p>
    <w:p w14:paraId="4584D2EB" w14:textId="13D32A9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_Toc185600537 \h </w:instrText>
      </w:r>
      <w:r>
        <w:rPr>
          <w:noProof/>
        </w:rPr>
      </w:r>
      <w:r>
        <w:rPr>
          <w:noProof/>
        </w:rPr>
        <w:fldChar w:fldCharType="separate"/>
      </w:r>
      <w:r w:rsidR="009A0E3B">
        <w:rPr>
          <w:noProof/>
        </w:rPr>
        <w:t>81</w:t>
      </w:r>
      <w:r>
        <w:rPr>
          <w:noProof/>
        </w:rPr>
        <w:fldChar w:fldCharType="end"/>
      </w:r>
    </w:p>
    <w:p w14:paraId="139C56DE" w14:textId="0F66949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r>
      <w:r>
        <w:rPr>
          <w:noProof/>
        </w:rPr>
        <w:instrText xml:space="preserve"> PAGEREF _Toc185600538 \h </w:instrText>
      </w:r>
      <w:r>
        <w:rPr>
          <w:noProof/>
        </w:rPr>
      </w:r>
      <w:r>
        <w:rPr>
          <w:noProof/>
        </w:rPr>
        <w:fldChar w:fldCharType="separate"/>
      </w:r>
      <w:r w:rsidR="009A0E3B">
        <w:rPr>
          <w:noProof/>
        </w:rPr>
        <w:t>82</w:t>
      </w:r>
      <w:r>
        <w:rPr>
          <w:noProof/>
        </w:rPr>
        <w:fldChar w:fldCharType="end"/>
      </w:r>
    </w:p>
    <w:p w14:paraId="6FBD3FCA" w14:textId="7E5EB18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r>
      <w:r>
        <w:rPr>
          <w:noProof/>
        </w:rPr>
        <w:instrText xml:space="preserve"> PAGEREF _Toc185600539 \h </w:instrText>
      </w:r>
      <w:r>
        <w:rPr>
          <w:noProof/>
        </w:rPr>
      </w:r>
      <w:r>
        <w:rPr>
          <w:noProof/>
        </w:rPr>
        <w:fldChar w:fldCharType="separate"/>
      </w:r>
      <w:r w:rsidR="009A0E3B">
        <w:rPr>
          <w:noProof/>
        </w:rPr>
        <w:t>84</w:t>
      </w:r>
      <w:r>
        <w:rPr>
          <w:noProof/>
        </w:rPr>
        <w:fldChar w:fldCharType="end"/>
      </w:r>
    </w:p>
    <w:p w14:paraId="4A450A9D" w14:textId="76E484B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_Toc185600540 \h </w:instrText>
      </w:r>
      <w:r>
        <w:rPr>
          <w:noProof/>
        </w:rPr>
      </w:r>
      <w:r>
        <w:rPr>
          <w:noProof/>
        </w:rPr>
        <w:fldChar w:fldCharType="separate"/>
      </w:r>
      <w:r w:rsidR="009A0E3B">
        <w:rPr>
          <w:noProof/>
        </w:rPr>
        <w:t>84</w:t>
      </w:r>
      <w:r>
        <w:rPr>
          <w:noProof/>
        </w:rPr>
        <w:fldChar w:fldCharType="end"/>
      </w:r>
    </w:p>
    <w:p w14:paraId="55B507F8" w14:textId="761F284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r>
      <w:r>
        <w:rPr>
          <w:noProof/>
        </w:rPr>
        <w:instrText xml:space="preserve"> PAGEREF _Toc185600541 \h </w:instrText>
      </w:r>
      <w:r>
        <w:rPr>
          <w:noProof/>
        </w:rPr>
      </w:r>
      <w:r>
        <w:rPr>
          <w:noProof/>
        </w:rPr>
        <w:fldChar w:fldCharType="separate"/>
      </w:r>
      <w:r w:rsidR="009A0E3B">
        <w:rPr>
          <w:noProof/>
        </w:rPr>
        <w:t>85</w:t>
      </w:r>
      <w:r>
        <w:rPr>
          <w:noProof/>
        </w:rPr>
        <w:fldChar w:fldCharType="end"/>
      </w:r>
    </w:p>
    <w:p w14:paraId="1CFF9441" w14:textId="78BDA4F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r>
      <w:r>
        <w:rPr>
          <w:noProof/>
        </w:rPr>
        <w:instrText xml:space="preserve"> PAGEREF _Toc185600542 \h </w:instrText>
      </w:r>
      <w:r>
        <w:rPr>
          <w:noProof/>
        </w:rPr>
      </w:r>
      <w:r>
        <w:rPr>
          <w:noProof/>
        </w:rPr>
        <w:fldChar w:fldCharType="separate"/>
      </w:r>
      <w:r w:rsidR="009A0E3B">
        <w:rPr>
          <w:noProof/>
        </w:rPr>
        <w:t>87</w:t>
      </w:r>
      <w:r>
        <w:rPr>
          <w:noProof/>
        </w:rPr>
        <w:fldChar w:fldCharType="end"/>
      </w:r>
    </w:p>
    <w:p w14:paraId="13E74F51" w14:textId="385F782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_Toc185600543 \h </w:instrText>
      </w:r>
      <w:r>
        <w:rPr>
          <w:noProof/>
        </w:rPr>
      </w:r>
      <w:r>
        <w:rPr>
          <w:noProof/>
        </w:rPr>
        <w:fldChar w:fldCharType="separate"/>
      </w:r>
      <w:r w:rsidR="009A0E3B">
        <w:rPr>
          <w:noProof/>
        </w:rPr>
        <w:t>87</w:t>
      </w:r>
      <w:r>
        <w:rPr>
          <w:noProof/>
        </w:rPr>
        <w:fldChar w:fldCharType="end"/>
      </w:r>
    </w:p>
    <w:p w14:paraId="2BDA97C4" w14:textId="1C13C3D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r>
      <w:r>
        <w:rPr>
          <w:noProof/>
        </w:rPr>
        <w:instrText xml:space="preserve"> PAGEREF _Toc185600544 \h </w:instrText>
      </w:r>
      <w:r>
        <w:rPr>
          <w:noProof/>
        </w:rPr>
      </w:r>
      <w:r>
        <w:rPr>
          <w:noProof/>
        </w:rPr>
        <w:fldChar w:fldCharType="separate"/>
      </w:r>
      <w:r w:rsidR="009A0E3B">
        <w:rPr>
          <w:noProof/>
        </w:rPr>
        <w:t>88</w:t>
      </w:r>
      <w:r>
        <w:rPr>
          <w:noProof/>
        </w:rPr>
        <w:fldChar w:fldCharType="end"/>
      </w:r>
    </w:p>
    <w:p w14:paraId="7BFCFCA9" w14:textId="6FDB9018"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r>
      <w:r>
        <w:rPr>
          <w:noProof/>
        </w:rPr>
        <w:instrText xml:space="preserve"> PAGEREF _Toc185600545 \h </w:instrText>
      </w:r>
      <w:r>
        <w:rPr>
          <w:noProof/>
        </w:rPr>
      </w:r>
      <w:r>
        <w:rPr>
          <w:noProof/>
        </w:rPr>
        <w:fldChar w:fldCharType="separate"/>
      </w:r>
      <w:r w:rsidR="009A0E3B">
        <w:rPr>
          <w:noProof/>
        </w:rPr>
        <w:t>89</w:t>
      </w:r>
      <w:r>
        <w:rPr>
          <w:noProof/>
        </w:rPr>
        <w:fldChar w:fldCharType="end"/>
      </w:r>
    </w:p>
    <w:p w14:paraId="3375E405" w14:textId="3F1D49D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r>
      <w:r>
        <w:rPr>
          <w:noProof/>
        </w:rPr>
        <w:instrText xml:space="preserve"> PAGEREF _Toc185600546 \h </w:instrText>
      </w:r>
      <w:r>
        <w:rPr>
          <w:noProof/>
        </w:rPr>
      </w:r>
      <w:r>
        <w:rPr>
          <w:noProof/>
        </w:rPr>
        <w:fldChar w:fldCharType="separate"/>
      </w:r>
      <w:r w:rsidR="009A0E3B">
        <w:rPr>
          <w:noProof/>
        </w:rPr>
        <w:t>89</w:t>
      </w:r>
      <w:r>
        <w:rPr>
          <w:noProof/>
        </w:rPr>
        <w:fldChar w:fldCharType="end"/>
      </w:r>
    </w:p>
    <w:p w14:paraId="4CB95AC6" w14:textId="72441D1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r>
      <w:r>
        <w:rPr>
          <w:noProof/>
        </w:rPr>
        <w:instrText xml:space="preserve"> PAGEREF _Toc185600547 \h </w:instrText>
      </w:r>
      <w:r>
        <w:rPr>
          <w:noProof/>
        </w:rPr>
      </w:r>
      <w:r>
        <w:rPr>
          <w:noProof/>
        </w:rPr>
        <w:fldChar w:fldCharType="separate"/>
      </w:r>
      <w:r w:rsidR="009A0E3B">
        <w:rPr>
          <w:noProof/>
        </w:rPr>
        <w:t>89</w:t>
      </w:r>
      <w:r>
        <w:rPr>
          <w:noProof/>
        </w:rPr>
        <w:fldChar w:fldCharType="end"/>
      </w:r>
    </w:p>
    <w:p w14:paraId="7DDC384A" w14:textId="23BDEBA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_Toc185600548 \h </w:instrText>
      </w:r>
      <w:r>
        <w:rPr>
          <w:noProof/>
        </w:rPr>
      </w:r>
      <w:r>
        <w:rPr>
          <w:noProof/>
        </w:rPr>
        <w:fldChar w:fldCharType="separate"/>
      </w:r>
      <w:r w:rsidR="009A0E3B">
        <w:rPr>
          <w:noProof/>
        </w:rPr>
        <w:t>89</w:t>
      </w:r>
      <w:r>
        <w:rPr>
          <w:noProof/>
        </w:rPr>
        <w:fldChar w:fldCharType="end"/>
      </w:r>
    </w:p>
    <w:p w14:paraId="04687156" w14:textId="056AD9F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r>
      <w:r>
        <w:rPr>
          <w:noProof/>
        </w:rPr>
        <w:instrText xml:space="preserve"> PAGEREF _Toc185600549 \h </w:instrText>
      </w:r>
      <w:r>
        <w:rPr>
          <w:noProof/>
        </w:rPr>
      </w:r>
      <w:r>
        <w:rPr>
          <w:noProof/>
        </w:rPr>
        <w:fldChar w:fldCharType="separate"/>
      </w:r>
      <w:r w:rsidR="009A0E3B">
        <w:rPr>
          <w:noProof/>
        </w:rPr>
        <w:t>89</w:t>
      </w:r>
      <w:r>
        <w:rPr>
          <w:noProof/>
        </w:rPr>
        <w:fldChar w:fldCharType="end"/>
      </w:r>
    </w:p>
    <w:p w14:paraId="35D0ACDC" w14:textId="0DA3469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r>
      <w:r>
        <w:rPr>
          <w:noProof/>
        </w:rPr>
        <w:instrText xml:space="preserve"> PAGEREF _Toc185600550 \h </w:instrText>
      </w:r>
      <w:r>
        <w:rPr>
          <w:noProof/>
        </w:rPr>
      </w:r>
      <w:r>
        <w:rPr>
          <w:noProof/>
        </w:rPr>
        <w:fldChar w:fldCharType="separate"/>
      </w:r>
      <w:r w:rsidR="009A0E3B">
        <w:rPr>
          <w:noProof/>
        </w:rPr>
        <w:t>91</w:t>
      </w:r>
      <w:r>
        <w:rPr>
          <w:noProof/>
        </w:rPr>
        <w:fldChar w:fldCharType="end"/>
      </w:r>
    </w:p>
    <w:p w14:paraId="21844BBD" w14:textId="198A02E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r>
      <w:r>
        <w:rPr>
          <w:noProof/>
        </w:rPr>
        <w:instrText xml:space="preserve"> PAGEREF _Toc185600551 \h </w:instrText>
      </w:r>
      <w:r>
        <w:rPr>
          <w:noProof/>
        </w:rPr>
      </w:r>
      <w:r>
        <w:rPr>
          <w:noProof/>
        </w:rPr>
        <w:fldChar w:fldCharType="separate"/>
      </w:r>
      <w:r w:rsidR="009A0E3B">
        <w:rPr>
          <w:noProof/>
        </w:rPr>
        <w:t>91</w:t>
      </w:r>
      <w:r>
        <w:rPr>
          <w:noProof/>
        </w:rPr>
        <w:fldChar w:fldCharType="end"/>
      </w:r>
    </w:p>
    <w:p w14:paraId="6B5A6700" w14:textId="1826E6B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r>
      <w:r>
        <w:rPr>
          <w:noProof/>
        </w:rPr>
        <w:instrText xml:space="preserve"> PAGEREF _Toc185600552 \h </w:instrText>
      </w:r>
      <w:r>
        <w:rPr>
          <w:noProof/>
        </w:rPr>
      </w:r>
      <w:r>
        <w:rPr>
          <w:noProof/>
        </w:rPr>
        <w:fldChar w:fldCharType="separate"/>
      </w:r>
      <w:r w:rsidR="009A0E3B">
        <w:rPr>
          <w:noProof/>
        </w:rPr>
        <w:t>91</w:t>
      </w:r>
      <w:r>
        <w:rPr>
          <w:noProof/>
        </w:rPr>
        <w:fldChar w:fldCharType="end"/>
      </w:r>
    </w:p>
    <w:p w14:paraId="062E66EF" w14:textId="2C3D4ED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r>
      <w:r>
        <w:rPr>
          <w:noProof/>
        </w:rPr>
        <w:instrText xml:space="preserve"> PAGEREF _Toc185600553 \h </w:instrText>
      </w:r>
      <w:r>
        <w:rPr>
          <w:noProof/>
        </w:rPr>
      </w:r>
      <w:r>
        <w:rPr>
          <w:noProof/>
        </w:rPr>
        <w:fldChar w:fldCharType="separate"/>
      </w:r>
      <w:r w:rsidR="009A0E3B">
        <w:rPr>
          <w:noProof/>
        </w:rPr>
        <w:t>92</w:t>
      </w:r>
      <w:r>
        <w:rPr>
          <w:noProof/>
        </w:rPr>
        <w:fldChar w:fldCharType="end"/>
      </w:r>
    </w:p>
    <w:p w14:paraId="3D2FA316" w14:textId="488F9E4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r>
      <w:r>
        <w:rPr>
          <w:noProof/>
        </w:rPr>
        <w:instrText xml:space="preserve"> PAGEREF _Toc185600554 \h </w:instrText>
      </w:r>
      <w:r>
        <w:rPr>
          <w:noProof/>
        </w:rPr>
      </w:r>
      <w:r>
        <w:rPr>
          <w:noProof/>
        </w:rPr>
        <w:fldChar w:fldCharType="separate"/>
      </w:r>
      <w:r w:rsidR="009A0E3B">
        <w:rPr>
          <w:noProof/>
        </w:rPr>
        <w:t>92</w:t>
      </w:r>
      <w:r>
        <w:rPr>
          <w:noProof/>
        </w:rPr>
        <w:fldChar w:fldCharType="end"/>
      </w:r>
    </w:p>
    <w:p w14:paraId="679048AC" w14:textId="2A0757C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r>
      <w:r>
        <w:rPr>
          <w:noProof/>
        </w:rPr>
        <w:instrText xml:space="preserve"> PAGEREF _Toc185600555 \h </w:instrText>
      </w:r>
      <w:r>
        <w:rPr>
          <w:noProof/>
        </w:rPr>
      </w:r>
      <w:r>
        <w:rPr>
          <w:noProof/>
        </w:rPr>
        <w:fldChar w:fldCharType="separate"/>
      </w:r>
      <w:r w:rsidR="009A0E3B">
        <w:rPr>
          <w:noProof/>
        </w:rPr>
        <w:t>92</w:t>
      </w:r>
      <w:r>
        <w:rPr>
          <w:noProof/>
        </w:rPr>
        <w:fldChar w:fldCharType="end"/>
      </w:r>
    </w:p>
    <w:p w14:paraId="2540EBD7" w14:textId="2E6FF26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r>
      <w:r>
        <w:rPr>
          <w:noProof/>
        </w:rPr>
        <w:instrText xml:space="preserve"> PAGEREF _Toc185600556 \h </w:instrText>
      </w:r>
      <w:r>
        <w:rPr>
          <w:noProof/>
        </w:rPr>
      </w:r>
      <w:r>
        <w:rPr>
          <w:noProof/>
        </w:rPr>
        <w:fldChar w:fldCharType="separate"/>
      </w:r>
      <w:r w:rsidR="009A0E3B">
        <w:rPr>
          <w:noProof/>
        </w:rPr>
        <w:t>92</w:t>
      </w:r>
      <w:r>
        <w:rPr>
          <w:noProof/>
        </w:rPr>
        <w:fldChar w:fldCharType="end"/>
      </w:r>
    </w:p>
    <w:p w14:paraId="46A46C86" w14:textId="53969C0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r>
      <w:r>
        <w:rPr>
          <w:noProof/>
        </w:rPr>
        <w:instrText xml:space="preserve"> PAGEREF _Toc185600557 \h </w:instrText>
      </w:r>
      <w:r>
        <w:rPr>
          <w:noProof/>
        </w:rPr>
      </w:r>
      <w:r>
        <w:rPr>
          <w:noProof/>
        </w:rPr>
        <w:fldChar w:fldCharType="separate"/>
      </w:r>
      <w:r w:rsidR="009A0E3B">
        <w:rPr>
          <w:noProof/>
        </w:rPr>
        <w:t>92</w:t>
      </w:r>
      <w:r>
        <w:rPr>
          <w:noProof/>
        </w:rPr>
        <w:fldChar w:fldCharType="end"/>
      </w:r>
    </w:p>
    <w:p w14:paraId="2CE42D38" w14:textId="633DBEF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r>
      <w:r>
        <w:rPr>
          <w:noProof/>
        </w:rPr>
        <w:instrText xml:space="preserve"> PAGEREF _Toc185600558 \h </w:instrText>
      </w:r>
      <w:r>
        <w:rPr>
          <w:noProof/>
        </w:rPr>
      </w:r>
      <w:r>
        <w:rPr>
          <w:noProof/>
        </w:rPr>
        <w:fldChar w:fldCharType="separate"/>
      </w:r>
      <w:r w:rsidR="009A0E3B">
        <w:rPr>
          <w:noProof/>
        </w:rPr>
        <w:t>92</w:t>
      </w:r>
      <w:r>
        <w:rPr>
          <w:noProof/>
        </w:rPr>
        <w:fldChar w:fldCharType="end"/>
      </w:r>
    </w:p>
    <w:p w14:paraId="48A77D55" w14:textId="456CBD8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r>
      <w:r>
        <w:rPr>
          <w:noProof/>
        </w:rPr>
        <w:instrText xml:space="preserve"> PAGEREF _Toc185600559 \h </w:instrText>
      </w:r>
      <w:r>
        <w:rPr>
          <w:noProof/>
        </w:rPr>
      </w:r>
      <w:r>
        <w:rPr>
          <w:noProof/>
        </w:rPr>
        <w:fldChar w:fldCharType="separate"/>
      </w:r>
      <w:r w:rsidR="009A0E3B">
        <w:rPr>
          <w:noProof/>
        </w:rPr>
        <w:t>92</w:t>
      </w:r>
      <w:r>
        <w:rPr>
          <w:noProof/>
        </w:rPr>
        <w:fldChar w:fldCharType="end"/>
      </w:r>
    </w:p>
    <w:p w14:paraId="5C80045D" w14:textId="2EE2F87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r>
      <w:r>
        <w:rPr>
          <w:noProof/>
        </w:rPr>
        <w:instrText xml:space="preserve"> PAGEREF _Toc185600560 \h </w:instrText>
      </w:r>
      <w:r>
        <w:rPr>
          <w:noProof/>
        </w:rPr>
      </w:r>
      <w:r>
        <w:rPr>
          <w:noProof/>
        </w:rPr>
        <w:fldChar w:fldCharType="separate"/>
      </w:r>
      <w:r w:rsidR="009A0E3B">
        <w:rPr>
          <w:noProof/>
        </w:rPr>
        <w:t>93</w:t>
      </w:r>
      <w:r>
        <w:rPr>
          <w:noProof/>
        </w:rPr>
        <w:fldChar w:fldCharType="end"/>
      </w:r>
    </w:p>
    <w:p w14:paraId="36343F80" w14:textId="4AC0D3B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r>
      <w:r>
        <w:rPr>
          <w:noProof/>
        </w:rPr>
        <w:instrText xml:space="preserve"> PAGEREF _Toc185600561 \h </w:instrText>
      </w:r>
      <w:r>
        <w:rPr>
          <w:noProof/>
        </w:rPr>
      </w:r>
      <w:r>
        <w:rPr>
          <w:noProof/>
        </w:rPr>
        <w:fldChar w:fldCharType="separate"/>
      </w:r>
      <w:r w:rsidR="009A0E3B">
        <w:rPr>
          <w:noProof/>
        </w:rPr>
        <w:t>93</w:t>
      </w:r>
      <w:r>
        <w:rPr>
          <w:noProof/>
        </w:rPr>
        <w:fldChar w:fldCharType="end"/>
      </w:r>
    </w:p>
    <w:p w14:paraId="0D74D191" w14:textId="5FFA0DD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Architecture to enable Time Sensitive Communication, Time Synchronization and Deterministic Networking</w:t>
      </w:r>
      <w:r>
        <w:rPr>
          <w:noProof/>
        </w:rPr>
        <w:tab/>
      </w:r>
      <w:r>
        <w:rPr>
          <w:noProof/>
        </w:rPr>
        <w:fldChar w:fldCharType="begin"/>
      </w:r>
      <w:r>
        <w:rPr>
          <w:noProof/>
        </w:rPr>
        <w:instrText xml:space="preserve"> PAGEREF _Toc185600562 \h </w:instrText>
      </w:r>
      <w:r>
        <w:rPr>
          <w:noProof/>
        </w:rPr>
      </w:r>
      <w:r>
        <w:rPr>
          <w:noProof/>
        </w:rPr>
        <w:fldChar w:fldCharType="separate"/>
      </w:r>
      <w:r w:rsidR="009A0E3B">
        <w:rPr>
          <w:noProof/>
        </w:rPr>
        <w:t>93</w:t>
      </w:r>
      <w:r>
        <w:rPr>
          <w:noProof/>
        </w:rPr>
        <w:fldChar w:fldCharType="end"/>
      </w:r>
    </w:p>
    <w:p w14:paraId="559866C4" w14:textId="57425DB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_Toc185600563 \h </w:instrText>
      </w:r>
      <w:r>
        <w:rPr>
          <w:noProof/>
        </w:rPr>
      </w:r>
      <w:r>
        <w:rPr>
          <w:noProof/>
        </w:rPr>
        <w:fldChar w:fldCharType="separate"/>
      </w:r>
      <w:r w:rsidR="009A0E3B">
        <w:rPr>
          <w:noProof/>
        </w:rPr>
        <w:t>93</w:t>
      </w:r>
      <w:r>
        <w:rPr>
          <w:noProof/>
        </w:rPr>
        <w:fldChar w:fldCharType="end"/>
      </w:r>
    </w:p>
    <w:p w14:paraId="52AB44CB" w14:textId="6087EAE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IEEE Time Sensitive Networking</w:t>
      </w:r>
      <w:r>
        <w:rPr>
          <w:noProof/>
        </w:rPr>
        <w:tab/>
      </w:r>
      <w:r>
        <w:rPr>
          <w:noProof/>
        </w:rPr>
        <w:fldChar w:fldCharType="begin"/>
      </w:r>
      <w:r>
        <w:rPr>
          <w:noProof/>
        </w:rPr>
        <w:instrText xml:space="preserve"> PAGEREF _Toc185600564 \h </w:instrText>
      </w:r>
      <w:r>
        <w:rPr>
          <w:noProof/>
        </w:rPr>
      </w:r>
      <w:r>
        <w:rPr>
          <w:noProof/>
        </w:rPr>
        <w:fldChar w:fldCharType="separate"/>
      </w:r>
      <w:r w:rsidR="009A0E3B">
        <w:rPr>
          <w:noProof/>
        </w:rPr>
        <w:t>94</w:t>
      </w:r>
      <w:r>
        <w:rPr>
          <w:noProof/>
        </w:rPr>
        <w:fldChar w:fldCharType="end"/>
      </w:r>
    </w:p>
    <w:p w14:paraId="0F7B068D" w14:textId="1E9ED45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4.4.8.3</w:t>
      </w:r>
      <w:r>
        <w:rPr>
          <w:rFonts w:asciiTheme="minorHAnsi" w:eastAsiaTheme="minorEastAsia" w:hAnsiTheme="minorHAnsi" w:cstheme="minorBidi"/>
          <w:noProof/>
          <w:kern w:val="2"/>
          <w:sz w:val="22"/>
          <w:szCs w:val="22"/>
          <w14:ligatures w14:val="standardContextual"/>
        </w:rPr>
        <w:tab/>
      </w:r>
      <w:r>
        <w:rPr>
          <w:noProof/>
        </w:rPr>
        <w:t>Architecture for AF requested support of Time Sensitive Communication and Time Synchronization</w:t>
      </w:r>
      <w:r>
        <w:rPr>
          <w:noProof/>
        </w:rPr>
        <w:tab/>
      </w:r>
      <w:r>
        <w:rPr>
          <w:noProof/>
        </w:rPr>
        <w:fldChar w:fldCharType="begin"/>
      </w:r>
      <w:r>
        <w:rPr>
          <w:noProof/>
        </w:rPr>
        <w:instrText xml:space="preserve"> PAGEREF _Toc185600565 \h </w:instrText>
      </w:r>
      <w:r>
        <w:rPr>
          <w:noProof/>
        </w:rPr>
      </w:r>
      <w:r>
        <w:rPr>
          <w:noProof/>
        </w:rPr>
        <w:fldChar w:fldCharType="separate"/>
      </w:r>
      <w:r w:rsidR="009A0E3B">
        <w:rPr>
          <w:noProof/>
        </w:rPr>
        <w:t>95</w:t>
      </w:r>
      <w:r>
        <w:rPr>
          <w:noProof/>
        </w:rPr>
        <w:fldChar w:fldCharType="end"/>
      </w:r>
    </w:p>
    <w:p w14:paraId="7DB70ACA" w14:textId="38A599E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4.4.8.4</w:t>
      </w:r>
      <w:r>
        <w:rPr>
          <w:rFonts w:asciiTheme="minorHAnsi" w:eastAsiaTheme="minorEastAsia" w:hAnsiTheme="minorHAnsi" w:cstheme="minorBidi"/>
          <w:noProof/>
          <w:kern w:val="2"/>
          <w:sz w:val="22"/>
          <w:szCs w:val="22"/>
          <w14:ligatures w14:val="standardContextual"/>
        </w:rPr>
        <w:tab/>
      </w:r>
      <w:r>
        <w:rPr>
          <w:noProof/>
        </w:rPr>
        <w:t>Architecture to support IETF Deterministic Networking</w:t>
      </w:r>
      <w:r>
        <w:rPr>
          <w:noProof/>
        </w:rPr>
        <w:tab/>
      </w:r>
      <w:r>
        <w:rPr>
          <w:noProof/>
        </w:rPr>
        <w:fldChar w:fldCharType="begin"/>
      </w:r>
      <w:r>
        <w:rPr>
          <w:noProof/>
        </w:rPr>
        <w:instrText xml:space="preserve"> PAGEREF _Toc185600566 \h </w:instrText>
      </w:r>
      <w:r>
        <w:rPr>
          <w:noProof/>
        </w:rPr>
      </w:r>
      <w:r>
        <w:rPr>
          <w:noProof/>
        </w:rPr>
        <w:fldChar w:fldCharType="separate"/>
      </w:r>
      <w:r w:rsidR="009A0E3B">
        <w:rPr>
          <w:noProof/>
        </w:rPr>
        <w:t>95</w:t>
      </w:r>
      <w:r>
        <w:rPr>
          <w:noProof/>
        </w:rPr>
        <w:fldChar w:fldCharType="end"/>
      </w:r>
    </w:p>
    <w:p w14:paraId="7225D0BB" w14:textId="464BDBEC" w:rsidR="007E16B7" w:rsidRDefault="007E16B7">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r>
      <w:r>
        <w:rPr>
          <w:noProof/>
        </w:rPr>
        <w:instrText xml:space="preserve"> PAGEREF _Toc185600567 \h </w:instrText>
      </w:r>
      <w:r>
        <w:rPr>
          <w:noProof/>
        </w:rPr>
      </w:r>
      <w:r>
        <w:rPr>
          <w:noProof/>
        </w:rPr>
        <w:fldChar w:fldCharType="separate"/>
      </w:r>
      <w:r w:rsidR="009A0E3B">
        <w:rPr>
          <w:noProof/>
        </w:rPr>
        <w:t>96</w:t>
      </w:r>
      <w:r>
        <w:rPr>
          <w:noProof/>
        </w:rPr>
        <w:fldChar w:fldCharType="end"/>
      </w:r>
    </w:p>
    <w:p w14:paraId="2FC57EC2" w14:textId="3B2B85C8"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_Toc185600568 \h </w:instrText>
      </w:r>
      <w:r>
        <w:rPr>
          <w:noProof/>
        </w:rPr>
      </w:r>
      <w:r>
        <w:rPr>
          <w:noProof/>
        </w:rPr>
        <w:fldChar w:fldCharType="separate"/>
      </w:r>
      <w:r w:rsidR="009A0E3B">
        <w:rPr>
          <w:noProof/>
        </w:rPr>
        <w:t>96</w:t>
      </w:r>
      <w:r>
        <w:rPr>
          <w:noProof/>
        </w:rPr>
        <w:fldChar w:fldCharType="end"/>
      </w:r>
    </w:p>
    <w:p w14:paraId="469CB6D0" w14:textId="25B8168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r>
      <w:r>
        <w:rPr>
          <w:noProof/>
        </w:rPr>
        <w:instrText xml:space="preserve"> PAGEREF _Toc185600569 \h </w:instrText>
      </w:r>
      <w:r>
        <w:rPr>
          <w:noProof/>
        </w:rPr>
      </w:r>
      <w:r>
        <w:rPr>
          <w:noProof/>
        </w:rPr>
        <w:fldChar w:fldCharType="separate"/>
      </w:r>
      <w:r w:rsidR="009A0E3B">
        <w:rPr>
          <w:noProof/>
        </w:rPr>
        <w:t>97</w:t>
      </w:r>
      <w:r>
        <w:rPr>
          <w:noProof/>
        </w:rPr>
        <w:fldChar w:fldCharType="end"/>
      </w:r>
    </w:p>
    <w:p w14:paraId="051E1758" w14:textId="25105C29"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5.2.1</w:t>
      </w:r>
      <w:r>
        <w:rPr>
          <w:rFonts w:asciiTheme="minorHAnsi" w:eastAsiaTheme="minorEastAsia" w:hAnsiTheme="minorHAnsi" w:cstheme="minorBidi"/>
          <w:noProof/>
          <w:kern w:val="2"/>
          <w:sz w:val="22"/>
          <w:szCs w:val="22"/>
          <w14:ligatures w14:val="standardContextual"/>
        </w:rPr>
        <w:tab/>
      </w:r>
      <w:r w:rsidRPr="004D2F8E">
        <w:rPr>
          <w:rFonts w:eastAsia="MS Mincho"/>
          <w:noProof/>
        </w:rPr>
        <w:t>General</w:t>
      </w:r>
      <w:r>
        <w:rPr>
          <w:noProof/>
        </w:rPr>
        <w:tab/>
      </w:r>
      <w:r>
        <w:rPr>
          <w:noProof/>
        </w:rPr>
        <w:fldChar w:fldCharType="begin"/>
      </w:r>
      <w:r>
        <w:rPr>
          <w:noProof/>
        </w:rPr>
        <w:instrText xml:space="preserve"> PAGEREF _Toc185600570 \h </w:instrText>
      </w:r>
      <w:r>
        <w:rPr>
          <w:noProof/>
        </w:rPr>
      </w:r>
      <w:r>
        <w:rPr>
          <w:noProof/>
        </w:rPr>
        <w:fldChar w:fldCharType="separate"/>
      </w:r>
      <w:r w:rsidR="009A0E3B">
        <w:rPr>
          <w:noProof/>
        </w:rPr>
        <w:t>97</w:t>
      </w:r>
      <w:r>
        <w:rPr>
          <w:noProof/>
        </w:rPr>
        <w:fldChar w:fldCharType="end"/>
      </w:r>
    </w:p>
    <w:p w14:paraId="6E722CE9" w14:textId="12A495B3"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5.2.2</w:t>
      </w:r>
      <w:r>
        <w:rPr>
          <w:rFonts w:asciiTheme="minorHAnsi" w:eastAsiaTheme="minorEastAsia" w:hAnsiTheme="minorHAnsi" w:cstheme="minorBidi"/>
          <w:noProof/>
          <w:kern w:val="2"/>
          <w:sz w:val="22"/>
          <w:szCs w:val="22"/>
          <w14:ligatures w14:val="standardContextual"/>
        </w:rPr>
        <w:tab/>
      </w:r>
      <w:r w:rsidRPr="004D2F8E">
        <w:rPr>
          <w:rFonts w:eastAsia="MS Mincho"/>
          <w:noProof/>
        </w:rPr>
        <w:t>Network selection</w:t>
      </w:r>
      <w:r>
        <w:rPr>
          <w:noProof/>
        </w:rPr>
        <w:tab/>
      </w:r>
      <w:r>
        <w:rPr>
          <w:noProof/>
        </w:rPr>
        <w:fldChar w:fldCharType="begin"/>
      </w:r>
      <w:r>
        <w:rPr>
          <w:noProof/>
        </w:rPr>
        <w:instrText xml:space="preserve"> PAGEREF _Toc185600571 \h </w:instrText>
      </w:r>
      <w:r>
        <w:rPr>
          <w:noProof/>
        </w:rPr>
      </w:r>
      <w:r>
        <w:rPr>
          <w:noProof/>
        </w:rPr>
        <w:fldChar w:fldCharType="separate"/>
      </w:r>
      <w:r w:rsidR="009A0E3B">
        <w:rPr>
          <w:noProof/>
        </w:rPr>
        <w:t>97</w:t>
      </w:r>
      <w:r>
        <w:rPr>
          <w:noProof/>
        </w:rPr>
        <w:fldChar w:fldCharType="end"/>
      </w:r>
    </w:p>
    <w:p w14:paraId="2D31CB5A" w14:textId="26D34EF3"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5.2.2a</w:t>
      </w:r>
      <w:r>
        <w:rPr>
          <w:rFonts w:asciiTheme="minorHAnsi" w:eastAsiaTheme="minorEastAsia" w:hAnsiTheme="minorHAnsi" w:cstheme="minorBidi"/>
          <w:noProof/>
          <w:kern w:val="2"/>
          <w:sz w:val="22"/>
          <w:szCs w:val="22"/>
          <w14:ligatures w14:val="standardContextual"/>
        </w:rPr>
        <w:tab/>
      </w:r>
      <w:r w:rsidRPr="004D2F8E">
        <w:rPr>
          <w:rFonts w:eastAsia="MS Mincho"/>
          <w:noProof/>
        </w:rPr>
        <w:t>Void</w:t>
      </w:r>
      <w:r>
        <w:rPr>
          <w:noProof/>
        </w:rPr>
        <w:tab/>
      </w:r>
      <w:r>
        <w:rPr>
          <w:noProof/>
        </w:rPr>
        <w:fldChar w:fldCharType="begin"/>
      </w:r>
      <w:r>
        <w:rPr>
          <w:noProof/>
        </w:rPr>
        <w:instrText xml:space="preserve"> PAGEREF _Toc185600572 \h </w:instrText>
      </w:r>
      <w:r>
        <w:rPr>
          <w:noProof/>
        </w:rPr>
      </w:r>
      <w:r>
        <w:rPr>
          <w:noProof/>
        </w:rPr>
        <w:fldChar w:fldCharType="separate"/>
      </w:r>
      <w:r w:rsidR="009A0E3B">
        <w:rPr>
          <w:noProof/>
        </w:rPr>
        <w:t>97</w:t>
      </w:r>
      <w:r>
        <w:rPr>
          <w:noProof/>
        </w:rPr>
        <w:fldChar w:fldCharType="end"/>
      </w:r>
    </w:p>
    <w:p w14:paraId="6A52F3F7" w14:textId="79A18D2C"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5.2.3</w:t>
      </w:r>
      <w:r>
        <w:rPr>
          <w:rFonts w:asciiTheme="minorHAnsi" w:eastAsiaTheme="minorEastAsia" w:hAnsiTheme="minorHAnsi" w:cstheme="minorBidi"/>
          <w:noProof/>
          <w:kern w:val="2"/>
          <w:sz w:val="22"/>
          <w:szCs w:val="22"/>
          <w14:ligatures w14:val="standardContextual"/>
        </w:rPr>
        <w:tab/>
      </w:r>
      <w:r w:rsidRPr="004D2F8E">
        <w:rPr>
          <w:rFonts w:eastAsia="MS Mincho"/>
          <w:noProof/>
        </w:rPr>
        <w:t>Identification and authentication</w:t>
      </w:r>
      <w:r>
        <w:rPr>
          <w:noProof/>
        </w:rPr>
        <w:tab/>
      </w:r>
      <w:r>
        <w:rPr>
          <w:noProof/>
        </w:rPr>
        <w:fldChar w:fldCharType="begin"/>
      </w:r>
      <w:r>
        <w:rPr>
          <w:noProof/>
        </w:rPr>
        <w:instrText xml:space="preserve"> PAGEREF _Toc185600573 \h </w:instrText>
      </w:r>
      <w:r>
        <w:rPr>
          <w:noProof/>
        </w:rPr>
      </w:r>
      <w:r>
        <w:rPr>
          <w:noProof/>
        </w:rPr>
        <w:fldChar w:fldCharType="separate"/>
      </w:r>
      <w:r w:rsidR="009A0E3B">
        <w:rPr>
          <w:noProof/>
        </w:rPr>
        <w:t>97</w:t>
      </w:r>
      <w:r>
        <w:rPr>
          <w:noProof/>
        </w:rPr>
        <w:fldChar w:fldCharType="end"/>
      </w:r>
    </w:p>
    <w:p w14:paraId="0B663462" w14:textId="5087FDA2"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5.2.4</w:t>
      </w:r>
      <w:r>
        <w:rPr>
          <w:rFonts w:asciiTheme="minorHAnsi" w:eastAsiaTheme="minorEastAsia" w:hAnsiTheme="minorHAnsi" w:cstheme="minorBidi"/>
          <w:noProof/>
          <w:kern w:val="2"/>
          <w:sz w:val="22"/>
          <w:szCs w:val="22"/>
          <w14:ligatures w14:val="standardContextual"/>
        </w:rPr>
        <w:tab/>
      </w:r>
      <w:r w:rsidRPr="004D2F8E">
        <w:rPr>
          <w:rFonts w:eastAsia="MS Mincho"/>
          <w:noProof/>
        </w:rPr>
        <w:t>Authorisation</w:t>
      </w:r>
      <w:r>
        <w:rPr>
          <w:noProof/>
        </w:rPr>
        <w:tab/>
      </w:r>
      <w:r>
        <w:rPr>
          <w:noProof/>
        </w:rPr>
        <w:fldChar w:fldCharType="begin"/>
      </w:r>
      <w:r>
        <w:rPr>
          <w:noProof/>
        </w:rPr>
        <w:instrText xml:space="preserve"> PAGEREF _Toc185600574 \h </w:instrText>
      </w:r>
      <w:r>
        <w:rPr>
          <w:noProof/>
        </w:rPr>
      </w:r>
      <w:r>
        <w:rPr>
          <w:noProof/>
        </w:rPr>
        <w:fldChar w:fldCharType="separate"/>
      </w:r>
      <w:r w:rsidR="009A0E3B">
        <w:rPr>
          <w:noProof/>
        </w:rPr>
        <w:t>97</w:t>
      </w:r>
      <w:r>
        <w:rPr>
          <w:noProof/>
        </w:rPr>
        <w:fldChar w:fldCharType="end"/>
      </w:r>
    </w:p>
    <w:p w14:paraId="6AF44B6C" w14:textId="5FE9A657"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5.2.5</w:t>
      </w:r>
      <w:r>
        <w:rPr>
          <w:rFonts w:asciiTheme="minorHAnsi" w:eastAsiaTheme="minorEastAsia" w:hAnsiTheme="minorHAnsi" w:cstheme="minorBidi"/>
          <w:noProof/>
          <w:kern w:val="2"/>
          <w:sz w:val="22"/>
          <w:szCs w:val="22"/>
          <w14:ligatures w14:val="standardContextual"/>
        </w:rPr>
        <w:tab/>
      </w:r>
      <w:r w:rsidRPr="004D2F8E">
        <w:rPr>
          <w:rFonts w:eastAsia="MS Mincho"/>
          <w:noProof/>
        </w:rPr>
        <w:t>Access control and barring</w:t>
      </w:r>
      <w:r>
        <w:rPr>
          <w:noProof/>
        </w:rPr>
        <w:tab/>
      </w:r>
      <w:r>
        <w:rPr>
          <w:noProof/>
        </w:rPr>
        <w:fldChar w:fldCharType="begin"/>
      </w:r>
      <w:r>
        <w:rPr>
          <w:noProof/>
        </w:rPr>
        <w:instrText xml:space="preserve"> PAGEREF _Toc185600575 \h </w:instrText>
      </w:r>
      <w:r>
        <w:rPr>
          <w:noProof/>
        </w:rPr>
      </w:r>
      <w:r>
        <w:rPr>
          <w:noProof/>
        </w:rPr>
        <w:fldChar w:fldCharType="separate"/>
      </w:r>
      <w:r w:rsidR="009A0E3B">
        <w:rPr>
          <w:noProof/>
        </w:rPr>
        <w:t>97</w:t>
      </w:r>
      <w:r>
        <w:rPr>
          <w:noProof/>
        </w:rPr>
        <w:fldChar w:fldCharType="end"/>
      </w:r>
    </w:p>
    <w:p w14:paraId="38FE5470" w14:textId="744F878A"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5.2.6</w:t>
      </w:r>
      <w:r>
        <w:rPr>
          <w:rFonts w:asciiTheme="minorHAnsi" w:eastAsiaTheme="minorEastAsia" w:hAnsiTheme="minorHAnsi" w:cstheme="minorBidi"/>
          <w:noProof/>
          <w:kern w:val="2"/>
          <w:sz w:val="22"/>
          <w:szCs w:val="22"/>
          <w14:ligatures w14:val="standardContextual"/>
        </w:rPr>
        <w:tab/>
      </w:r>
      <w:r w:rsidRPr="004D2F8E">
        <w:rPr>
          <w:rFonts w:eastAsia="MS Mincho"/>
          <w:noProof/>
        </w:rPr>
        <w:t>Policy control</w:t>
      </w:r>
      <w:r>
        <w:rPr>
          <w:noProof/>
        </w:rPr>
        <w:tab/>
      </w:r>
      <w:r>
        <w:rPr>
          <w:noProof/>
        </w:rPr>
        <w:fldChar w:fldCharType="begin"/>
      </w:r>
      <w:r>
        <w:rPr>
          <w:noProof/>
        </w:rPr>
        <w:instrText xml:space="preserve"> PAGEREF _Toc185600576 \h </w:instrText>
      </w:r>
      <w:r>
        <w:rPr>
          <w:noProof/>
        </w:rPr>
      </w:r>
      <w:r>
        <w:rPr>
          <w:noProof/>
        </w:rPr>
        <w:fldChar w:fldCharType="separate"/>
      </w:r>
      <w:r w:rsidR="009A0E3B">
        <w:rPr>
          <w:noProof/>
        </w:rPr>
        <w:t>98</w:t>
      </w:r>
      <w:r>
        <w:rPr>
          <w:noProof/>
        </w:rPr>
        <w:fldChar w:fldCharType="end"/>
      </w:r>
    </w:p>
    <w:p w14:paraId="0FFA1D3D" w14:textId="35CAA6A5"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5.2.7</w:t>
      </w:r>
      <w:r>
        <w:rPr>
          <w:rFonts w:asciiTheme="minorHAnsi" w:eastAsiaTheme="minorEastAsia" w:hAnsiTheme="minorHAnsi" w:cstheme="minorBidi"/>
          <w:noProof/>
          <w:kern w:val="2"/>
          <w:sz w:val="22"/>
          <w:szCs w:val="22"/>
          <w14:ligatures w14:val="standardContextual"/>
        </w:rPr>
        <w:tab/>
      </w:r>
      <w:r w:rsidRPr="004D2F8E">
        <w:rPr>
          <w:rFonts w:eastAsia="MS Mincho"/>
          <w:noProof/>
        </w:rPr>
        <w:t>Lawful Interception</w:t>
      </w:r>
      <w:r>
        <w:rPr>
          <w:noProof/>
        </w:rPr>
        <w:tab/>
      </w:r>
      <w:r>
        <w:rPr>
          <w:noProof/>
        </w:rPr>
        <w:fldChar w:fldCharType="begin"/>
      </w:r>
      <w:r>
        <w:rPr>
          <w:noProof/>
        </w:rPr>
        <w:instrText xml:space="preserve"> PAGEREF _Toc185600577 \h </w:instrText>
      </w:r>
      <w:r>
        <w:rPr>
          <w:noProof/>
        </w:rPr>
      </w:r>
      <w:r>
        <w:rPr>
          <w:noProof/>
        </w:rPr>
        <w:fldChar w:fldCharType="separate"/>
      </w:r>
      <w:r w:rsidR="009A0E3B">
        <w:rPr>
          <w:noProof/>
        </w:rPr>
        <w:t>98</w:t>
      </w:r>
      <w:r>
        <w:rPr>
          <w:noProof/>
        </w:rPr>
        <w:fldChar w:fldCharType="end"/>
      </w:r>
    </w:p>
    <w:p w14:paraId="09406AC1" w14:textId="3ED4A14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r>
      <w:r>
        <w:rPr>
          <w:noProof/>
        </w:rPr>
        <w:instrText xml:space="preserve"> PAGEREF _Toc185600578 \h </w:instrText>
      </w:r>
      <w:r>
        <w:rPr>
          <w:noProof/>
        </w:rPr>
      </w:r>
      <w:r>
        <w:rPr>
          <w:noProof/>
        </w:rPr>
        <w:fldChar w:fldCharType="separate"/>
      </w:r>
      <w:r w:rsidR="009A0E3B">
        <w:rPr>
          <w:noProof/>
        </w:rPr>
        <w:t>98</w:t>
      </w:r>
      <w:r>
        <w:rPr>
          <w:noProof/>
        </w:rPr>
        <w:fldChar w:fldCharType="end"/>
      </w:r>
    </w:p>
    <w:p w14:paraId="074C2D6E" w14:textId="35739E0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_Toc185600579 \h </w:instrText>
      </w:r>
      <w:r>
        <w:rPr>
          <w:noProof/>
        </w:rPr>
      </w:r>
      <w:r>
        <w:rPr>
          <w:noProof/>
        </w:rPr>
        <w:fldChar w:fldCharType="separate"/>
      </w:r>
      <w:r w:rsidR="009A0E3B">
        <w:rPr>
          <w:noProof/>
        </w:rPr>
        <w:t>98</w:t>
      </w:r>
      <w:r>
        <w:rPr>
          <w:noProof/>
        </w:rPr>
        <w:fldChar w:fldCharType="end"/>
      </w:r>
    </w:p>
    <w:p w14:paraId="10779B19" w14:textId="421003A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r>
      <w:r>
        <w:rPr>
          <w:noProof/>
        </w:rPr>
        <w:instrText xml:space="preserve"> PAGEREF _Toc185600580 \h </w:instrText>
      </w:r>
      <w:r>
        <w:rPr>
          <w:noProof/>
        </w:rPr>
      </w:r>
      <w:r>
        <w:rPr>
          <w:noProof/>
        </w:rPr>
        <w:fldChar w:fldCharType="separate"/>
      </w:r>
      <w:r w:rsidR="009A0E3B">
        <w:rPr>
          <w:noProof/>
        </w:rPr>
        <w:t>98</w:t>
      </w:r>
      <w:r>
        <w:rPr>
          <w:noProof/>
        </w:rPr>
        <w:fldChar w:fldCharType="end"/>
      </w:r>
    </w:p>
    <w:p w14:paraId="5785C228" w14:textId="6A4F7A6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_Toc185600581 \h </w:instrText>
      </w:r>
      <w:r>
        <w:rPr>
          <w:noProof/>
        </w:rPr>
      </w:r>
      <w:r>
        <w:rPr>
          <w:noProof/>
        </w:rPr>
        <w:fldChar w:fldCharType="separate"/>
      </w:r>
      <w:r w:rsidR="009A0E3B">
        <w:rPr>
          <w:noProof/>
        </w:rPr>
        <w:t>98</w:t>
      </w:r>
      <w:r>
        <w:rPr>
          <w:noProof/>
        </w:rPr>
        <w:fldChar w:fldCharType="end"/>
      </w:r>
    </w:p>
    <w:p w14:paraId="41765B96" w14:textId="503F209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r>
      <w:r>
        <w:rPr>
          <w:noProof/>
        </w:rPr>
        <w:instrText xml:space="preserve"> PAGEREF _Toc185600582 \h </w:instrText>
      </w:r>
      <w:r>
        <w:rPr>
          <w:noProof/>
        </w:rPr>
      </w:r>
      <w:r>
        <w:rPr>
          <w:noProof/>
        </w:rPr>
        <w:fldChar w:fldCharType="separate"/>
      </w:r>
      <w:r w:rsidR="009A0E3B">
        <w:rPr>
          <w:noProof/>
        </w:rPr>
        <w:t>99</w:t>
      </w:r>
      <w:r>
        <w:rPr>
          <w:noProof/>
        </w:rPr>
        <w:fldChar w:fldCharType="end"/>
      </w:r>
    </w:p>
    <w:p w14:paraId="74A46846" w14:textId="2CF1281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_Toc185600583 \h </w:instrText>
      </w:r>
      <w:r>
        <w:rPr>
          <w:noProof/>
        </w:rPr>
      </w:r>
      <w:r>
        <w:rPr>
          <w:noProof/>
        </w:rPr>
        <w:fldChar w:fldCharType="separate"/>
      </w:r>
      <w:r w:rsidR="009A0E3B">
        <w:rPr>
          <w:noProof/>
        </w:rPr>
        <w:t>99</w:t>
      </w:r>
      <w:r>
        <w:rPr>
          <w:noProof/>
        </w:rPr>
        <w:fldChar w:fldCharType="end"/>
      </w:r>
    </w:p>
    <w:p w14:paraId="62413D03" w14:textId="09CEB55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r>
      <w:r>
        <w:rPr>
          <w:noProof/>
        </w:rPr>
        <w:instrText xml:space="preserve"> PAGEREF _Toc185600584 \h </w:instrText>
      </w:r>
      <w:r>
        <w:rPr>
          <w:noProof/>
        </w:rPr>
      </w:r>
      <w:r>
        <w:rPr>
          <w:noProof/>
        </w:rPr>
        <w:fldChar w:fldCharType="separate"/>
      </w:r>
      <w:r w:rsidR="009A0E3B">
        <w:rPr>
          <w:noProof/>
        </w:rPr>
        <w:t>99</w:t>
      </w:r>
      <w:r>
        <w:rPr>
          <w:noProof/>
        </w:rPr>
        <w:fldChar w:fldCharType="end"/>
      </w:r>
    </w:p>
    <w:p w14:paraId="7BCE9864" w14:textId="008F606F"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r>
      <w:r>
        <w:rPr>
          <w:noProof/>
        </w:rPr>
        <w:instrText xml:space="preserve"> PAGEREF _Toc185600585 \h </w:instrText>
      </w:r>
      <w:r>
        <w:rPr>
          <w:noProof/>
        </w:rPr>
      </w:r>
      <w:r>
        <w:rPr>
          <w:noProof/>
        </w:rPr>
        <w:fldChar w:fldCharType="separate"/>
      </w:r>
      <w:r w:rsidR="009A0E3B">
        <w:rPr>
          <w:noProof/>
        </w:rPr>
        <w:t>99</w:t>
      </w:r>
      <w:r>
        <w:rPr>
          <w:noProof/>
        </w:rPr>
        <w:fldChar w:fldCharType="end"/>
      </w:r>
    </w:p>
    <w:p w14:paraId="3FB941A5" w14:textId="39B5CD3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r>
      <w:r>
        <w:rPr>
          <w:noProof/>
        </w:rPr>
        <w:instrText xml:space="preserve"> PAGEREF _Toc185600586 \h </w:instrText>
      </w:r>
      <w:r>
        <w:rPr>
          <w:noProof/>
        </w:rPr>
      </w:r>
      <w:r>
        <w:rPr>
          <w:noProof/>
        </w:rPr>
        <w:fldChar w:fldCharType="separate"/>
      </w:r>
      <w:r w:rsidR="009A0E3B">
        <w:rPr>
          <w:noProof/>
        </w:rPr>
        <w:t>100</w:t>
      </w:r>
      <w:r>
        <w:rPr>
          <w:noProof/>
        </w:rPr>
        <w:fldChar w:fldCharType="end"/>
      </w:r>
    </w:p>
    <w:p w14:paraId="41182099" w14:textId="0E60A98D"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r>
      <w:r>
        <w:rPr>
          <w:noProof/>
        </w:rPr>
        <w:instrText xml:space="preserve"> PAGEREF _Toc185600587 \h </w:instrText>
      </w:r>
      <w:r>
        <w:rPr>
          <w:noProof/>
        </w:rPr>
      </w:r>
      <w:r>
        <w:rPr>
          <w:noProof/>
        </w:rPr>
        <w:fldChar w:fldCharType="separate"/>
      </w:r>
      <w:r w:rsidR="009A0E3B">
        <w:rPr>
          <w:noProof/>
        </w:rPr>
        <w:t>100</w:t>
      </w:r>
      <w:r>
        <w:rPr>
          <w:noProof/>
        </w:rPr>
        <w:fldChar w:fldCharType="end"/>
      </w:r>
    </w:p>
    <w:p w14:paraId="55A75643" w14:textId="37DE6D5C"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r>
      <w:r>
        <w:rPr>
          <w:noProof/>
        </w:rPr>
        <w:instrText xml:space="preserve"> PAGEREF _Toc185600588 \h </w:instrText>
      </w:r>
      <w:r>
        <w:rPr>
          <w:noProof/>
        </w:rPr>
      </w:r>
      <w:r>
        <w:rPr>
          <w:noProof/>
        </w:rPr>
        <w:fldChar w:fldCharType="separate"/>
      </w:r>
      <w:r w:rsidR="009A0E3B">
        <w:rPr>
          <w:noProof/>
        </w:rPr>
        <w:t>102</w:t>
      </w:r>
      <w:r>
        <w:rPr>
          <w:noProof/>
        </w:rPr>
        <w:fldChar w:fldCharType="end"/>
      </w:r>
    </w:p>
    <w:p w14:paraId="0FA52986" w14:textId="4B24954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r>
      <w:r>
        <w:rPr>
          <w:noProof/>
        </w:rPr>
        <w:instrText xml:space="preserve"> PAGEREF _Toc185600589 \h </w:instrText>
      </w:r>
      <w:r>
        <w:rPr>
          <w:noProof/>
        </w:rPr>
      </w:r>
      <w:r>
        <w:rPr>
          <w:noProof/>
        </w:rPr>
        <w:fldChar w:fldCharType="separate"/>
      </w:r>
      <w:r w:rsidR="009A0E3B">
        <w:rPr>
          <w:noProof/>
        </w:rPr>
        <w:t>103</w:t>
      </w:r>
      <w:r>
        <w:rPr>
          <w:noProof/>
        </w:rPr>
        <w:fldChar w:fldCharType="end"/>
      </w:r>
    </w:p>
    <w:p w14:paraId="4E36C3B5" w14:textId="199419F1"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_Toc185600590 \h </w:instrText>
      </w:r>
      <w:r>
        <w:rPr>
          <w:noProof/>
        </w:rPr>
      </w:r>
      <w:r>
        <w:rPr>
          <w:noProof/>
        </w:rPr>
        <w:fldChar w:fldCharType="separate"/>
      </w:r>
      <w:r w:rsidR="009A0E3B">
        <w:rPr>
          <w:noProof/>
        </w:rPr>
        <w:t>103</w:t>
      </w:r>
      <w:r>
        <w:rPr>
          <w:noProof/>
        </w:rPr>
        <w:fldChar w:fldCharType="end"/>
      </w:r>
    </w:p>
    <w:p w14:paraId="25FEE247" w14:textId="51ED79C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r>
      <w:r>
        <w:rPr>
          <w:noProof/>
        </w:rPr>
        <w:instrText xml:space="preserve"> PAGEREF _Toc185600591 \h </w:instrText>
      </w:r>
      <w:r>
        <w:rPr>
          <w:noProof/>
        </w:rPr>
      </w:r>
      <w:r>
        <w:rPr>
          <w:noProof/>
        </w:rPr>
        <w:fldChar w:fldCharType="separate"/>
      </w:r>
      <w:r w:rsidR="009A0E3B">
        <w:rPr>
          <w:noProof/>
        </w:rPr>
        <w:t>104</w:t>
      </w:r>
      <w:r>
        <w:rPr>
          <w:noProof/>
        </w:rPr>
        <w:fldChar w:fldCharType="end"/>
      </w:r>
    </w:p>
    <w:p w14:paraId="3E3B8A5F" w14:textId="3C6D60D1"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_Toc185600592 \h </w:instrText>
      </w:r>
      <w:r>
        <w:rPr>
          <w:noProof/>
        </w:rPr>
      </w:r>
      <w:r>
        <w:rPr>
          <w:noProof/>
        </w:rPr>
        <w:fldChar w:fldCharType="separate"/>
      </w:r>
      <w:r w:rsidR="009A0E3B">
        <w:rPr>
          <w:noProof/>
        </w:rPr>
        <w:t>104</w:t>
      </w:r>
      <w:r>
        <w:rPr>
          <w:noProof/>
        </w:rPr>
        <w:fldChar w:fldCharType="end"/>
      </w:r>
    </w:p>
    <w:p w14:paraId="0D382A6B" w14:textId="5960FAFF"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r>
      <w:r>
        <w:rPr>
          <w:noProof/>
        </w:rPr>
        <w:instrText xml:space="preserve"> PAGEREF _Toc185600593 \h </w:instrText>
      </w:r>
      <w:r>
        <w:rPr>
          <w:noProof/>
        </w:rPr>
      </w:r>
      <w:r>
        <w:rPr>
          <w:noProof/>
        </w:rPr>
        <w:fldChar w:fldCharType="separate"/>
      </w:r>
      <w:r w:rsidR="009A0E3B">
        <w:rPr>
          <w:noProof/>
        </w:rPr>
        <w:t>104</w:t>
      </w:r>
      <w:r>
        <w:rPr>
          <w:noProof/>
        </w:rPr>
        <w:fldChar w:fldCharType="end"/>
      </w:r>
    </w:p>
    <w:p w14:paraId="3EBFFE6C" w14:textId="5E0FA4FD"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r>
      <w:r>
        <w:rPr>
          <w:noProof/>
        </w:rPr>
        <w:instrText xml:space="preserve"> PAGEREF _Toc185600594 \h </w:instrText>
      </w:r>
      <w:r>
        <w:rPr>
          <w:noProof/>
        </w:rPr>
      </w:r>
      <w:r>
        <w:rPr>
          <w:noProof/>
        </w:rPr>
        <w:fldChar w:fldCharType="separate"/>
      </w:r>
      <w:r w:rsidR="009A0E3B">
        <w:rPr>
          <w:noProof/>
        </w:rPr>
        <w:t>104</w:t>
      </w:r>
      <w:r>
        <w:rPr>
          <w:noProof/>
        </w:rPr>
        <w:fldChar w:fldCharType="end"/>
      </w:r>
    </w:p>
    <w:p w14:paraId="66904DDF" w14:textId="4AF60F3F"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r>
      <w:r>
        <w:rPr>
          <w:noProof/>
        </w:rPr>
        <w:instrText xml:space="preserve"> PAGEREF _Toc185600595 \h </w:instrText>
      </w:r>
      <w:r>
        <w:rPr>
          <w:noProof/>
        </w:rPr>
      </w:r>
      <w:r>
        <w:rPr>
          <w:noProof/>
        </w:rPr>
        <w:fldChar w:fldCharType="separate"/>
      </w:r>
      <w:r w:rsidR="009A0E3B">
        <w:rPr>
          <w:noProof/>
        </w:rPr>
        <w:t>105</w:t>
      </w:r>
      <w:r>
        <w:rPr>
          <w:noProof/>
        </w:rPr>
        <w:fldChar w:fldCharType="end"/>
      </w:r>
    </w:p>
    <w:p w14:paraId="49085FA5" w14:textId="752F2980"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RRC_INACTIVE state</w:t>
      </w:r>
      <w:r>
        <w:rPr>
          <w:noProof/>
        </w:rPr>
        <w:tab/>
      </w:r>
      <w:r>
        <w:rPr>
          <w:noProof/>
        </w:rPr>
        <w:fldChar w:fldCharType="begin"/>
      </w:r>
      <w:r>
        <w:rPr>
          <w:noProof/>
        </w:rPr>
        <w:instrText xml:space="preserve"> PAGEREF _Toc185600596 \h </w:instrText>
      </w:r>
      <w:r>
        <w:rPr>
          <w:noProof/>
        </w:rPr>
      </w:r>
      <w:r>
        <w:rPr>
          <w:noProof/>
        </w:rPr>
        <w:fldChar w:fldCharType="separate"/>
      </w:r>
      <w:r w:rsidR="009A0E3B">
        <w:rPr>
          <w:noProof/>
        </w:rPr>
        <w:t>105</w:t>
      </w:r>
      <w:r>
        <w:rPr>
          <w:noProof/>
        </w:rPr>
        <w:fldChar w:fldCharType="end"/>
      </w:r>
    </w:p>
    <w:p w14:paraId="614A0B8A" w14:textId="250A4862"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r>
      <w:r>
        <w:rPr>
          <w:noProof/>
        </w:rPr>
        <w:instrText xml:space="preserve"> PAGEREF _Toc185600597 \h </w:instrText>
      </w:r>
      <w:r>
        <w:rPr>
          <w:noProof/>
        </w:rPr>
      </w:r>
      <w:r>
        <w:rPr>
          <w:noProof/>
        </w:rPr>
        <w:fldChar w:fldCharType="separate"/>
      </w:r>
      <w:r w:rsidR="009A0E3B">
        <w:rPr>
          <w:noProof/>
        </w:rPr>
        <w:t>108</w:t>
      </w:r>
      <w:r>
        <w:rPr>
          <w:noProof/>
        </w:rPr>
        <w:fldChar w:fldCharType="end"/>
      </w:r>
    </w:p>
    <w:p w14:paraId="70A99BB9" w14:textId="6CA6C521"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_Toc185600598 \h </w:instrText>
      </w:r>
      <w:r>
        <w:rPr>
          <w:noProof/>
        </w:rPr>
      </w:r>
      <w:r>
        <w:rPr>
          <w:noProof/>
        </w:rPr>
        <w:fldChar w:fldCharType="separate"/>
      </w:r>
      <w:r w:rsidR="009A0E3B">
        <w:rPr>
          <w:noProof/>
        </w:rPr>
        <w:t>108</w:t>
      </w:r>
      <w:r>
        <w:rPr>
          <w:noProof/>
        </w:rPr>
        <w:fldChar w:fldCharType="end"/>
      </w:r>
    </w:p>
    <w:p w14:paraId="35C80C4E" w14:textId="00A2461C"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r>
      <w:r>
        <w:rPr>
          <w:noProof/>
        </w:rPr>
        <w:instrText xml:space="preserve"> PAGEREF _Toc185600599 \h </w:instrText>
      </w:r>
      <w:r>
        <w:rPr>
          <w:noProof/>
        </w:rPr>
      </w:r>
      <w:r>
        <w:rPr>
          <w:noProof/>
        </w:rPr>
        <w:fldChar w:fldCharType="separate"/>
      </w:r>
      <w:r w:rsidR="009A0E3B">
        <w:rPr>
          <w:noProof/>
        </w:rPr>
        <w:t>108</w:t>
      </w:r>
      <w:r>
        <w:rPr>
          <w:noProof/>
        </w:rPr>
        <w:fldChar w:fldCharType="end"/>
      </w:r>
    </w:p>
    <w:p w14:paraId="568CEF2A" w14:textId="7ACAE88D"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r>
      <w:r>
        <w:rPr>
          <w:noProof/>
        </w:rPr>
        <w:instrText xml:space="preserve"> PAGEREF _Toc185600600 \h </w:instrText>
      </w:r>
      <w:r>
        <w:rPr>
          <w:noProof/>
        </w:rPr>
      </w:r>
      <w:r>
        <w:rPr>
          <w:noProof/>
        </w:rPr>
        <w:fldChar w:fldCharType="separate"/>
      </w:r>
      <w:r w:rsidR="009A0E3B">
        <w:rPr>
          <w:noProof/>
        </w:rPr>
        <w:t>108</w:t>
      </w:r>
      <w:r>
        <w:rPr>
          <w:noProof/>
        </w:rPr>
        <w:fldChar w:fldCharType="end"/>
      </w:r>
    </w:p>
    <w:p w14:paraId="77C00E7F" w14:textId="53FBE39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r>
      <w:r>
        <w:rPr>
          <w:noProof/>
        </w:rPr>
        <w:instrText xml:space="preserve"> PAGEREF _Toc185600601 \h </w:instrText>
      </w:r>
      <w:r>
        <w:rPr>
          <w:noProof/>
        </w:rPr>
      </w:r>
      <w:r>
        <w:rPr>
          <w:noProof/>
        </w:rPr>
        <w:fldChar w:fldCharType="separate"/>
      </w:r>
      <w:r w:rsidR="009A0E3B">
        <w:rPr>
          <w:noProof/>
        </w:rPr>
        <w:t>108</w:t>
      </w:r>
      <w:r>
        <w:rPr>
          <w:noProof/>
        </w:rPr>
        <w:fldChar w:fldCharType="end"/>
      </w:r>
    </w:p>
    <w:p w14:paraId="1DF92216" w14:textId="3069781F"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r>
      <w:r>
        <w:rPr>
          <w:noProof/>
        </w:rPr>
        <w:instrText xml:space="preserve"> PAGEREF _Toc185600602 \h </w:instrText>
      </w:r>
      <w:r>
        <w:rPr>
          <w:noProof/>
        </w:rPr>
      </w:r>
      <w:r>
        <w:rPr>
          <w:noProof/>
        </w:rPr>
        <w:fldChar w:fldCharType="separate"/>
      </w:r>
      <w:r w:rsidR="009A0E3B">
        <w:rPr>
          <w:noProof/>
        </w:rPr>
        <w:t>109</w:t>
      </w:r>
      <w:r>
        <w:rPr>
          <w:noProof/>
        </w:rPr>
        <w:fldChar w:fldCharType="end"/>
      </w:r>
    </w:p>
    <w:p w14:paraId="799D7AE2" w14:textId="72A172A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r>
      <w:r>
        <w:rPr>
          <w:noProof/>
        </w:rPr>
        <w:instrText xml:space="preserve"> PAGEREF _Toc185600603 \h </w:instrText>
      </w:r>
      <w:r>
        <w:rPr>
          <w:noProof/>
        </w:rPr>
      </w:r>
      <w:r>
        <w:rPr>
          <w:noProof/>
        </w:rPr>
        <w:fldChar w:fldCharType="separate"/>
      </w:r>
      <w:r w:rsidR="009A0E3B">
        <w:rPr>
          <w:noProof/>
        </w:rPr>
        <w:t>109</w:t>
      </w:r>
      <w:r>
        <w:rPr>
          <w:noProof/>
        </w:rPr>
        <w:fldChar w:fldCharType="end"/>
      </w:r>
    </w:p>
    <w:p w14:paraId="29802897" w14:textId="30328EA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_Toc185600604 \h </w:instrText>
      </w:r>
      <w:r>
        <w:rPr>
          <w:noProof/>
        </w:rPr>
      </w:r>
      <w:r>
        <w:rPr>
          <w:noProof/>
        </w:rPr>
        <w:fldChar w:fldCharType="separate"/>
      </w:r>
      <w:r w:rsidR="009A0E3B">
        <w:rPr>
          <w:noProof/>
        </w:rPr>
        <w:t>109</w:t>
      </w:r>
      <w:r>
        <w:rPr>
          <w:noProof/>
        </w:rPr>
        <w:fldChar w:fldCharType="end"/>
      </w:r>
    </w:p>
    <w:p w14:paraId="34A1DF54" w14:textId="28F6C626"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r>
      <w:r>
        <w:rPr>
          <w:noProof/>
        </w:rPr>
        <w:instrText xml:space="preserve"> PAGEREF _Toc185600605 \h </w:instrText>
      </w:r>
      <w:r>
        <w:rPr>
          <w:noProof/>
        </w:rPr>
      </w:r>
      <w:r>
        <w:rPr>
          <w:noProof/>
        </w:rPr>
        <w:fldChar w:fldCharType="separate"/>
      </w:r>
      <w:r w:rsidR="009A0E3B">
        <w:rPr>
          <w:noProof/>
        </w:rPr>
        <w:t>112</w:t>
      </w:r>
      <w:r>
        <w:rPr>
          <w:noProof/>
        </w:rPr>
        <w:fldChar w:fldCharType="end"/>
      </w:r>
    </w:p>
    <w:p w14:paraId="41017561" w14:textId="41C78AE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r>
      <w:r>
        <w:rPr>
          <w:noProof/>
        </w:rPr>
        <w:instrText xml:space="preserve"> PAGEREF _Toc185600606 \h </w:instrText>
      </w:r>
      <w:r>
        <w:rPr>
          <w:noProof/>
        </w:rPr>
      </w:r>
      <w:r>
        <w:rPr>
          <w:noProof/>
        </w:rPr>
        <w:fldChar w:fldCharType="separate"/>
      </w:r>
      <w:r w:rsidR="009A0E3B">
        <w:rPr>
          <w:noProof/>
        </w:rPr>
        <w:t>113</w:t>
      </w:r>
      <w:r>
        <w:rPr>
          <w:noProof/>
        </w:rPr>
        <w:fldChar w:fldCharType="end"/>
      </w:r>
    </w:p>
    <w:p w14:paraId="7000D83C" w14:textId="7449118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r>
      <w:r>
        <w:rPr>
          <w:noProof/>
        </w:rPr>
        <w:instrText xml:space="preserve"> PAGEREF _Toc185600607 \h </w:instrText>
      </w:r>
      <w:r>
        <w:rPr>
          <w:noProof/>
        </w:rPr>
      </w:r>
      <w:r>
        <w:rPr>
          <w:noProof/>
        </w:rPr>
        <w:fldChar w:fldCharType="separate"/>
      </w:r>
      <w:r w:rsidR="009A0E3B">
        <w:rPr>
          <w:noProof/>
        </w:rPr>
        <w:t>113</w:t>
      </w:r>
      <w:r>
        <w:rPr>
          <w:noProof/>
        </w:rPr>
        <w:fldChar w:fldCharType="end"/>
      </w:r>
    </w:p>
    <w:p w14:paraId="6B74795E" w14:textId="3F94485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_Toc185600608 \h </w:instrText>
      </w:r>
      <w:r>
        <w:rPr>
          <w:noProof/>
        </w:rPr>
      </w:r>
      <w:r>
        <w:rPr>
          <w:noProof/>
        </w:rPr>
        <w:fldChar w:fldCharType="separate"/>
      </w:r>
      <w:r w:rsidR="009A0E3B">
        <w:rPr>
          <w:noProof/>
        </w:rPr>
        <w:t>113</w:t>
      </w:r>
      <w:r>
        <w:rPr>
          <w:noProof/>
        </w:rPr>
        <w:fldChar w:fldCharType="end"/>
      </w:r>
    </w:p>
    <w:p w14:paraId="6E6109DA" w14:textId="7A4A311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5.3.4.3.2</w:t>
      </w:r>
      <w:r>
        <w:rPr>
          <w:rFonts w:asciiTheme="minorHAnsi" w:eastAsiaTheme="minorEastAsia" w:hAnsiTheme="minorHAnsi" w:cstheme="minorBidi"/>
          <w:noProof/>
          <w:kern w:val="2"/>
          <w:sz w:val="22"/>
          <w:szCs w:val="22"/>
          <w14:ligatures w14:val="standardContextual"/>
        </w:rPr>
        <w:tab/>
      </w:r>
      <w:r>
        <w:rPr>
          <w:noProof/>
        </w:rPr>
        <w:t>Preferred band(s) per data radio bearer(s)</w:t>
      </w:r>
      <w:r>
        <w:rPr>
          <w:noProof/>
        </w:rPr>
        <w:tab/>
      </w:r>
      <w:r>
        <w:rPr>
          <w:noProof/>
        </w:rPr>
        <w:fldChar w:fldCharType="begin"/>
      </w:r>
      <w:r>
        <w:rPr>
          <w:noProof/>
        </w:rPr>
        <w:instrText xml:space="preserve"> PAGEREF _Toc185600609 \h </w:instrText>
      </w:r>
      <w:r>
        <w:rPr>
          <w:noProof/>
        </w:rPr>
      </w:r>
      <w:r>
        <w:rPr>
          <w:noProof/>
        </w:rPr>
        <w:fldChar w:fldCharType="separate"/>
      </w:r>
      <w:r w:rsidR="009A0E3B">
        <w:rPr>
          <w:noProof/>
        </w:rPr>
        <w:t>114</w:t>
      </w:r>
      <w:r>
        <w:rPr>
          <w:noProof/>
        </w:rPr>
        <w:fldChar w:fldCharType="end"/>
      </w:r>
    </w:p>
    <w:p w14:paraId="1BC3D008" w14:textId="2F5482C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5.3.4.3.3</w:t>
      </w:r>
      <w:r>
        <w:rPr>
          <w:rFonts w:asciiTheme="minorHAnsi" w:eastAsiaTheme="minorEastAsia" w:hAnsiTheme="minorHAnsi" w:cstheme="minorBidi"/>
          <w:noProof/>
          <w:kern w:val="2"/>
          <w:sz w:val="22"/>
          <w:szCs w:val="22"/>
          <w14:ligatures w14:val="standardContextual"/>
        </w:rPr>
        <w:tab/>
      </w:r>
      <w:r>
        <w:rPr>
          <w:noProof/>
        </w:rPr>
        <w:t>Redirection to dedicated frequency band(s) for an S-NSSAI</w:t>
      </w:r>
      <w:r>
        <w:rPr>
          <w:noProof/>
        </w:rPr>
        <w:tab/>
      </w:r>
      <w:r>
        <w:rPr>
          <w:noProof/>
        </w:rPr>
        <w:fldChar w:fldCharType="begin"/>
      </w:r>
      <w:r>
        <w:rPr>
          <w:noProof/>
        </w:rPr>
        <w:instrText xml:space="preserve"> PAGEREF _Toc185600610 \h </w:instrText>
      </w:r>
      <w:r>
        <w:rPr>
          <w:noProof/>
        </w:rPr>
      </w:r>
      <w:r>
        <w:rPr>
          <w:noProof/>
        </w:rPr>
        <w:fldChar w:fldCharType="separate"/>
      </w:r>
      <w:r w:rsidR="009A0E3B">
        <w:rPr>
          <w:noProof/>
        </w:rPr>
        <w:t>114</w:t>
      </w:r>
      <w:r>
        <w:rPr>
          <w:noProof/>
        </w:rPr>
        <w:fldChar w:fldCharType="end"/>
      </w:r>
    </w:p>
    <w:p w14:paraId="421082AC" w14:textId="62BAB87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5.3.4.3.4</w:t>
      </w:r>
      <w:r>
        <w:rPr>
          <w:rFonts w:asciiTheme="minorHAnsi" w:eastAsiaTheme="minorEastAsia" w:hAnsiTheme="minorHAnsi" w:cstheme="minorBidi"/>
          <w:noProof/>
          <w:kern w:val="2"/>
          <w:sz w:val="22"/>
          <w:szCs w:val="22"/>
          <w14:ligatures w14:val="standardContextual"/>
        </w:rPr>
        <w:tab/>
      </w:r>
      <w:r>
        <w:rPr>
          <w:noProof/>
        </w:rPr>
        <w:t>Network Slice based cell reselection and Random Access</w:t>
      </w:r>
      <w:r>
        <w:rPr>
          <w:noProof/>
        </w:rPr>
        <w:tab/>
      </w:r>
      <w:r>
        <w:rPr>
          <w:noProof/>
        </w:rPr>
        <w:fldChar w:fldCharType="begin"/>
      </w:r>
      <w:r>
        <w:rPr>
          <w:noProof/>
        </w:rPr>
        <w:instrText xml:space="preserve"> PAGEREF _Toc185600611 \h </w:instrText>
      </w:r>
      <w:r>
        <w:rPr>
          <w:noProof/>
        </w:rPr>
      </w:r>
      <w:r>
        <w:rPr>
          <w:noProof/>
        </w:rPr>
        <w:fldChar w:fldCharType="separate"/>
      </w:r>
      <w:r w:rsidR="009A0E3B">
        <w:rPr>
          <w:noProof/>
        </w:rPr>
        <w:t>115</w:t>
      </w:r>
      <w:r>
        <w:rPr>
          <w:noProof/>
        </w:rPr>
        <w:fldChar w:fldCharType="end"/>
      </w:r>
    </w:p>
    <w:p w14:paraId="0E71CA11" w14:textId="161AD01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r>
      <w:r>
        <w:rPr>
          <w:noProof/>
        </w:rPr>
        <w:instrText xml:space="preserve"> PAGEREF _Toc185600612 \h </w:instrText>
      </w:r>
      <w:r>
        <w:rPr>
          <w:noProof/>
        </w:rPr>
      </w:r>
      <w:r>
        <w:rPr>
          <w:noProof/>
        </w:rPr>
        <w:fldChar w:fldCharType="separate"/>
      </w:r>
      <w:r w:rsidR="009A0E3B">
        <w:rPr>
          <w:noProof/>
        </w:rPr>
        <w:t>116</w:t>
      </w:r>
      <w:r>
        <w:rPr>
          <w:noProof/>
        </w:rPr>
        <w:fldChar w:fldCharType="end"/>
      </w:r>
    </w:p>
    <w:p w14:paraId="3E61AFE3" w14:textId="4D761E57"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5.3.5</w:t>
      </w:r>
      <w:r>
        <w:rPr>
          <w:rFonts w:asciiTheme="minorHAnsi" w:eastAsiaTheme="minorEastAsia" w:hAnsiTheme="minorHAnsi" w:cstheme="minorBidi"/>
          <w:noProof/>
          <w:kern w:val="2"/>
          <w:sz w:val="22"/>
          <w:szCs w:val="22"/>
          <w14:ligatures w14:val="standardContextual"/>
        </w:rPr>
        <w:tab/>
      </w:r>
      <w:r>
        <w:rPr>
          <w:noProof/>
          <w:lang w:eastAsia="zh-CN"/>
        </w:rPr>
        <w:t>Triggers for network analytics</w:t>
      </w:r>
      <w:r>
        <w:rPr>
          <w:noProof/>
        </w:rPr>
        <w:tab/>
      </w:r>
      <w:r>
        <w:rPr>
          <w:noProof/>
        </w:rPr>
        <w:fldChar w:fldCharType="begin"/>
      </w:r>
      <w:r>
        <w:rPr>
          <w:noProof/>
        </w:rPr>
        <w:instrText xml:space="preserve"> PAGEREF _Toc185600613 \h </w:instrText>
      </w:r>
      <w:r>
        <w:rPr>
          <w:noProof/>
        </w:rPr>
      </w:r>
      <w:r>
        <w:rPr>
          <w:noProof/>
        </w:rPr>
        <w:fldChar w:fldCharType="separate"/>
      </w:r>
      <w:r w:rsidR="009A0E3B">
        <w:rPr>
          <w:noProof/>
        </w:rPr>
        <w:t>117</w:t>
      </w:r>
      <w:r>
        <w:rPr>
          <w:noProof/>
        </w:rPr>
        <w:fldChar w:fldCharType="end"/>
      </w:r>
    </w:p>
    <w:p w14:paraId="44A57CC5" w14:textId="34A4BA5F"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r>
      <w:r>
        <w:rPr>
          <w:noProof/>
        </w:rPr>
        <w:instrText xml:space="preserve"> PAGEREF _Toc185600614 \h </w:instrText>
      </w:r>
      <w:r>
        <w:rPr>
          <w:noProof/>
        </w:rPr>
      </w:r>
      <w:r>
        <w:rPr>
          <w:noProof/>
        </w:rPr>
        <w:fldChar w:fldCharType="separate"/>
      </w:r>
      <w:r w:rsidR="009A0E3B">
        <w:rPr>
          <w:noProof/>
        </w:rPr>
        <w:t>118</w:t>
      </w:r>
      <w:r>
        <w:rPr>
          <w:noProof/>
        </w:rPr>
        <w:fldChar w:fldCharType="end"/>
      </w:r>
    </w:p>
    <w:p w14:paraId="1BB05B39" w14:textId="2DAD269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r>
      <w:r>
        <w:rPr>
          <w:noProof/>
        </w:rPr>
        <w:instrText xml:space="preserve"> PAGEREF _Toc185600615 \h </w:instrText>
      </w:r>
      <w:r>
        <w:rPr>
          <w:noProof/>
        </w:rPr>
      </w:r>
      <w:r>
        <w:rPr>
          <w:noProof/>
        </w:rPr>
        <w:fldChar w:fldCharType="separate"/>
      </w:r>
      <w:r w:rsidR="009A0E3B">
        <w:rPr>
          <w:noProof/>
        </w:rPr>
        <w:t>118</w:t>
      </w:r>
      <w:r>
        <w:rPr>
          <w:noProof/>
        </w:rPr>
        <w:fldChar w:fldCharType="end"/>
      </w:r>
    </w:p>
    <w:p w14:paraId="57A86263" w14:textId="5E79F9B9"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_Toc185600616 \h </w:instrText>
      </w:r>
      <w:r>
        <w:rPr>
          <w:noProof/>
        </w:rPr>
      </w:r>
      <w:r>
        <w:rPr>
          <w:noProof/>
        </w:rPr>
        <w:fldChar w:fldCharType="separate"/>
      </w:r>
      <w:r w:rsidR="009A0E3B">
        <w:rPr>
          <w:noProof/>
        </w:rPr>
        <w:t>118</w:t>
      </w:r>
      <w:r>
        <w:rPr>
          <w:noProof/>
        </w:rPr>
        <w:fldChar w:fldCharType="end"/>
      </w:r>
    </w:p>
    <w:p w14:paraId="71D35125" w14:textId="053C6C3A"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r>
      <w:r>
        <w:rPr>
          <w:noProof/>
        </w:rPr>
        <w:instrText xml:space="preserve"> PAGEREF _Toc185600617 \h </w:instrText>
      </w:r>
      <w:r>
        <w:rPr>
          <w:noProof/>
        </w:rPr>
      </w:r>
      <w:r>
        <w:rPr>
          <w:noProof/>
        </w:rPr>
        <w:fldChar w:fldCharType="separate"/>
      </w:r>
      <w:r w:rsidR="009A0E3B">
        <w:rPr>
          <w:noProof/>
        </w:rPr>
        <w:t>119</w:t>
      </w:r>
      <w:r>
        <w:rPr>
          <w:noProof/>
        </w:rPr>
        <w:fldChar w:fldCharType="end"/>
      </w:r>
    </w:p>
    <w:p w14:paraId="52DCE8D5" w14:textId="6AC0CE78"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r>
      <w:r>
        <w:rPr>
          <w:noProof/>
        </w:rPr>
        <w:instrText xml:space="preserve"> PAGEREF _Toc185600618 \h </w:instrText>
      </w:r>
      <w:r>
        <w:rPr>
          <w:noProof/>
        </w:rPr>
      </w:r>
      <w:r>
        <w:rPr>
          <w:noProof/>
        </w:rPr>
        <w:fldChar w:fldCharType="separate"/>
      </w:r>
      <w:r w:rsidR="009A0E3B">
        <w:rPr>
          <w:noProof/>
        </w:rPr>
        <w:t>119</w:t>
      </w:r>
      <w:r>
        <w:rPr>
          <w:noProof/>
        </w:rPr>
        <w:fldChar w:fldCharType="end"/>
      </w:r>
    </w:p>
    <w:p w14:paraId="7FDD1EE6" w14:textId="67DBEB29"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5.4.1.4</w:t>
      </w:r>
      <w:r>
        <w:rPr>
          <w:rFonts w:asciiTheme="minorHAnsi" w:eastAsiaTheme="minorEastAsia" w:hAnsiTheme="minorHAnsi" w:cstheme="minorBidi"/>
          <w:noProof/>
          <w:kern w:val="2"/>
          <w:sz w:val="22"/>
          <w:szCs w:val="22"/>
          <w14:ligatures w14:val="standardContextual"/>
        </w:rPr>
        <w:tab/>
      </w:r>
      <w:r>
        <w:rPr>
          <w:noProof/>
          <w:lang w:eastAsia="zh-CN"/>
        </w:rPr>
        <w:t>Support of Unavailability Period</w:t>
      </w:r>
      <w:r>
        <w:rPr>
          <w:noProof/>
        </w:rPr>
        <w:tab/>
      </w:r>
      <w:r>
        <w:rPr>
          <w:noProof/>
        </w:rPr>
        <w:fldChar w:fldCharType="begin"/>
      </w:r>
      <w:r>
        <w:rPr>
          <w:noProof/>
        </w:rPr>
        <w:instrText xml:space="preserve"> PAGEREF _Toc185600619 \h </w:instrText>
      </w:r>
      <w:r>
        <w:rPr>
          <w:noProof/>
        </w:rPr>
      </w:r>
      <w:r>
        <w:rPr>
          <w:noProof/>
        </w:rPr>
        <w:fldChar w:fldCharType="separate"/>
      </w:r>
      <w:r w:rsidR="009A0E3B">
        <w:rPr>
          <w:noProof/>
        </w:rPr>
        <w:t>120</w:t>
      </w:r>
      <w:r>
        <w:rPr>
          <w:noProof/>
        </w:rPr>
        <w:fldChar w:fldCharType="end"/>
      </w:r>
    </w:p>
    <w:p w14:paraId="60F7507E" w14:textId="051DE23A"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r>
      <w:r>
        <w:rPr>
          <w:noProof/>
        </w:rPr>
        <w:instrText xml:space="preserve"> PAGEREF _Toc185600620 \h </w:instrText>
      </w:r>
      <w:r>
        <w:rPr>
          <w:noProof/>
        </w:rPr>
      </w:r>
      <w:r>
        <w:rPr>
          <w:noProof/>
        </w:rPr>
        <w:fldChar w:fldCharType="separate"/>
      </w:r>
      <w:r w:rsidR="009A0E3B">
        <w:rPr>
          <w:noProof/>
        </w:rPr>
        <w:t>122</w:t>
      </w:r>
      <w:r>
        <w:rPr>
          <w:noProof/>
        </w:rPr>
        <w:fldChar w:fldCharType="end"/>
      </w:r>
    </w:p>
    <w:p w14:paraId="0AD7E431" w14:textId="51C78A4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r>
      <w:r>
        <w:rPr>
          <w:noProof/>
        </w:rPr>
        <w:instrText xml:space="preserve"> PAGEREF _Toc185600621 \h </w:instrText>
      </w:r>
      <w:r>
        <w:rPr>
          <w:noProof/>
        </w:rPr>
      </w:r>
      <w:r>
        <w:rPr>
          <w:noProof/>
        </w:rPr>
        <w:fldChar w:fldCharType="separate"/>
      </w:r>
      <w:r w:rsidR="009A0E3B">
        <w:rPr>
          <w:noProof/>
        </w:rPr>
        <w:t>122</w:t>
      </w:r>
      <w:r>
        <w:rPr>
          <w:noProof/>
        </w:rPr>
        <w:fldChar w:fldCharType="end"/>
      </w:r>
    </w:p>
    <w:p w14:paraId="1759ED4A" w14:textId="49F1215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_Toc185600622 \h </w:instrText>
      </w:r>
      <w:r>
        <w:rPr>
          <w:noProof/>
        </w:rPr>
      </w:r>
      <w:r>
        <w:rPr>
          <w:noProof/>
        </w:rPr>
        <w:fldChar w:fldCharType="separate"/>
      </w:r>
      <w:r w:rsidR="009A0E3B">
        <w:rPr>
          <w:noProof/>
        </w:rPr>
        <w:t>122</w:t>
      </w:r>
      <w:r>
        <w:rPr>
          <w:noProof/>
        </w:rPr>
        <w:fldChar w:fldCharType="end"/>
      </w:r>
    </w:p>
    <w:p w14:paraId="6FF10047" w14:textId="5444A6A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r>
      <w:r>
        <w:rPr>
          <w:noProof/>
        </w:rPr>
        <w:instrText xml:space="preserve"> PAGEREF _Toc185600623 \h </w:instrText>
      </w:r>
      <w:r>
        <w:rPr>
          <w:noProof/>
        </w:rPr>
      </w:r>
      <w:r>
        <w:rPr>
          <w:noProof/>
        </w:rPr>
        <w:fldChar w:fldCharType="separate"/>
      </w:r>
      <w:r w:rsidR="009A0E3B">
        <w:rPr>
          <w:noProof/>
        </w:rPr>
        <w:t>122</w:t>
      </w:r>
      <w:r>
        <w:rPr>
          <w:noProof/>
        </w:rPr>
        <w:fldChar w:fldCharType="end"/>
      </w:r>
    </w:p>
    <w:p w14:paraId="0BA4A02D" w14:textId="231EFDF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r>
      <w:r>
        <w:rPr>
          <w:noProof/>
        </w:rPr>
        <w:instrText xml:space="preserve"> PAGEREF _Toc185600624 \h </w:instrText>
      </w:r>
      <w:r>
        <w:rPr>
          <w:noProof/>
        </w:rPr>
      </w:r>
      <w:r>
        <w:rPr>
          <w:noProof/>
        </w:rPr>
        <w:fldChar w:fldCharType="separate"/>
      </w:r>
      <w:r w:rsidR="009A0E3B">
        <w:rPr>
          <w:noProof/>
        </w:rPr>
        <w:t>123</w:t>
      </w:r>
      <w:r>
        <w:rPr>
          <w:noProof/>
        </w:rPr>
        <w:fldChar w:fldCharType="end"/>
      </w:r>
    </w:p>
    <w:p w14:paraId="45A1A5E7" w14:textId="20025D7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r>
      <w:r>
        <w:rPr>
          <w:noProof/>
        </w:rPr>
        <w:instrText xml:space="preserve"> PAGEREF _Toc185600625 \h </w:instrText>
      </w:r>
      <w:r>
        <w:rPr>
          <w:noProof/>
        </w:rPr>
      </w:r>
      <w:r>
        <w:rPr>
          <w:noProof/>
        </w:rPr>
        <w:fldChar w:fldCharType="separate"/>
      </w:r>
      <w:r w:rsidR="009A0E3B">
        <w:rPr>
          <w:noProof/>
        </w:rPr>
        <w:t>123</w:t>
      </w:r>
      <w:r>
        <w:rPr>
          <w:noProof/>
        </w:rPr>
        <w:fldChar w:fldCharType="end"/>
      </w:r>
    </w:p>
    <w:p w14:paraId="65667AAA" w14:textId="41B6D5A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r>
      <w:r>
        <w:rPr>
          <w:noProof/>
        </w:rPr>
        <w:instrText xml:space="preserve"> PAGEREF _Toc185600626 \h </w:instrText>
      </w:r>
      <w:r>
        <w:rPr>
          <w:noProof/>
        </w:rPr>
      </w:r>
      <w:r>
        <w:rPr>
          <w:noProof/>
        </w:rPr>
        <w:fldChar w:fldCharType="separate"/>
      </w:r>
      <w:r w:rsidR="009A0E3B">
        <w:rPr>
          <w:noProof/>
        </w:rPr>
        <w:t>123</w:t>
      </w:r>
      <w:r>
        <w:rPr>
          <w:noProof/>
        </w:rPr>
        <w:fldChar w:fldCharType="end"/>
      </w:r>
    </w:p>
    <w:p w14:paraId="277CAD3E" w14:textId="776089E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r>
      <w:r>
        <w:rPr>
          <w:noProof/>
        </w:rPr>
        <w:instrText xml:space="preserve"> PAGEREF _Toc185600627 \h </w:instrText>
      </w:r>
      <w:r>
        <w:rPr>
          <w:noProof/>
        </w:rPr>
      </w:r>
      <w:r>
        <w:rPr>
          <w:noProof/>
        </w:rPr>
        <w:fldChar w:fldCharType="separate"/>
      </w:r>
      <w:r w:rsidR="009A0E3B">
        <w:rPr>
          <w:noProof/>
        </w:rPr>
        <w:t>124</w:t>
      </w:r>
      <w:r>
        <w:rPr>
          <w:noProof/>
        </w:rPr>
        <w:fldChar w:fldCharType="end"/>
      </w:r>
    </w:p>
    <w:p w14:paraId="750EE30F" w14:textId="5D004B4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_Toc185600628 \h </w:instrText>
      </w:r>
      <w:r>
        <w:rPr>
          <w:noProof/>
        </w:rPr>
      </w:r>
      <w:r>
        <w:rPr>
          <w:noProof/>
        </w:rPr>
        <w:fldChar w:fldCharType="separate"/>
      </w:r>
      <w:r w:rsidR="009A0E3B">
        <w:rPr>
          <w:noProof/>
        </w:rPr>
        <w:t>128</w:t>
      </w:r>
      <w:r>
        <w:rPr>
          <w:noProof/>
        </w:rPr>
        <w:fldChar w:fldCharType="end"/>
      </w:r>
    </w:p>
    <w:p w14:paraId="5729B7D9" w14:textId="2A8614EB"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r>
      <w:r>
        <w:rPr>
          <w:noProof/>
        </w:rPr>
        <w:instrText xml:space="preserve"> PAGEREF _Toc185600629 \h </w:instrText>
      </w:r>
      <w:r>
        <w:rPr>
          <w:noProof/>
        </w:rPr>
      </w:r>
      <w:r>
        <w:rPr>
          <w:noProof/>
        </w:rPr>
        <w:fldChar w:fldCharType="separate"/>
      </w:r>
      <w:r w:rsidR="009A0E3B">
        <w:rPr>
          <w:noProof/>
        </w:rPr>
        <w:t>128</w:t>
      </w:r>
      <w:r>
        <w:rPr>
          <w:noProof/>
        </w:rPr>
        <w:fldChar w:fldCharType="end"/>
      </w:r>
    </w:p>
    <w:p w14:paraId="767EF458" w14:textId="65FEB99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r>
      <w:r>
        <w:rPr>
          <w:noProof/>
        </w:rPr>
        <w:instrText xml:space="preserve"> PAGEREF _Toc185600630 \h </w:instrText>
      </w:r>
      <w:r>
        <w:rPr>
          <w:noProof/>
        </w:rPr>
      </w:r>
      <w:r>
        <w:rPr>
          <w:noProof/>
        </w:rPr>
        <w:fldChar w:fldCharType="separate"/>
      </w:r>
      <w:r w:rsidR="009A0E3B">
        <w:rPr>
          <w:noProof/>
        </w:rPr>
        <w:t>129</w:t>
      </w:r>
      <w:r>
        <w:rPr>
          <w:noProof/>
        </w:rPr>
        <w:fldChar w:fldCharType="end"/>
      </w:r>
    </w:p>
    <w:p w14:paraId="7F70BF1D" w14:textId="15796B72"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r>
      <w:r>
        <w:rPr>
          <w:noProof/>
        </w:rPr>
        <w:instrText xml:space="preserve"> PAGEREF _Toc185600631 \h </w:instrText>
      </w:r>
      <w:r>
        <w:rPr>
          <w:noProof/>
        </w:rPr>
      </w:r>
      <w:r>
        <w:rPr>
          <w:noProof/>
        </w:rPr>
        <w:fldChar w:fldCharType="separate"/>
      </w:r>
      <w:r w:rsidR="009A0E3B">
        <w:rPr>
          <w:noProof/>
        </w:rPr>
        <w:t>129</w:t>
      </w:r>
      <w:r>
        <w:rPr>
          <w:noProof/>
        </w:rPr>
        <w:fldChar w:fldCharType="end"/>
      </w:r>
    </w:p>
    <w:p w14:paraId="2360B226" w14:textId="375D97F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r>
      <w:r>
        <w:rPr>
          <w:noProof/>
        </w:rPr>
        <w:instrText xml:space="preserve"> PAGEREF _Toc185600632 \h </w:instrText>
      </w:r>
      <w:r>
        <w:rPr>
          <w:noProof/>
        </w:rPr>
      </w:r>
      <w:r>
        <w:rPr>
          <w:noProof/>
        </w:rPr>
        <w:fldChar w:fldCharType="separate"/>
      </w:r>
      <w:r w:rsidR="009A0E3B">
        <w:rPr>
          <w:noProof/>
        </w:rPr>
        <w:t>130</w:t>
      </w:r>
      <w:r>
        <w:rPr>
          <w:noProof/>
        </w:rPr>
        <w:fldChar w:fldCharType="end"/>
      </w:r>
    </w:p>
    <w:p w14:paraId="4F9F23F6" w14:textId="3498FB21"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r>
      <w:r>
        <w:rPr>
          <w:noProof/>
        </w:rPr>
        <w:instrText xml:space="preserve"> PAGEREF _Toc185600633 \h </w:instrText>
      </w:r>
      <w:r>
        <w:rPr>
          <w:noProof/>
        </w:rPr>
      </w:r>
      <w:r>
        <w:rPr>
          <w:noProof/>
        </w:rPr>
        <w:fldChar w:fldCharType="separate"/>
      </w:r>
      <w:r w:rsidR="009A0E3B">
        <w:rPr>
          <w:noProof/>
        </w:rPr>
        <w:t>131</w:t>
      </w:r>
      <w:r>
        <w:rPr>
          <w:noProof/>
        </w:rPr>
        <w:fldChar w:fldCharType="end"/>
      </w:r>
    </w:p>
    <w:p w14:paraId="27336B23" w14:textId="13C1D04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r>
      <w:r>
        <w:rPr>
          <w:noProof/>
        </w:rPr>
        <w:instrText xml:space="preserve"> PAGEREF _Toc185600634 \h </w:instrText>
      </w:r>
      <w:r>
        <w:rPr>
          <w:noProof/>
        </w:rPr>
      </w:r>
      <w:r>
        <w:rPr>
          <w:noProof/>
        </w:rPr>
        <w:fldChar w:fldCharType="separate"/>
      </w:r>
      <w:r w:rsidR="009A0E3B">
        <w:rPr>
          <w:noProof/>
        </w:rPr>
        <w:t>131</w:t>
      </w:r>
      <w:r>
        <w:rPr>
          <w:noProof/>
        </w:rPr>
        <w:fldChar w:fldCharType="end"/>
      </w:r>
    </w:p>
    <w:p w14:paraId="7AA1DE3A" w14:textId="2129E3B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_Toc185600635 \h </w:instrText>
      </w:r>
      <w:r>
        <w:rPr>
          <w:noProof/>
        </w:rPr>
      </w:r>
      <w:r>
        <w:rPr>
          <w:noProof/>
        </w:rPr>
        <w:fldChar w:fldCharType="separate"/>
      </w:r>
      <w:r w:rsidR="009A0E3B">
        <w:rPr>
          <w:noProof/>
        </w:rPr>
        <w:t>131</w:t>
      </w:r>
      <w:r>
        <w:rPr>
          <w:noProof/>
        </w:rPr>
        <w:fldChar w:fldCharType="end"/>
      </w:r>
    </w:p>
    <w:p w14:paraId="2ED73FF9" w14:textId="2841E1E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r>
      <w:r>
        <w:rPr>
          <w:noProof/>
        </w:rPr>
        <w:instrText xml:space="preserve"> PAGEREF _Toc185600636 \h </w:instrText>
      </w:r>
      <w:r>
        <w:rPr>
          <w:noProof/>
        </w:rPr>
      </w:r>
      <w:r>
        <w:rPr>
          <w:noProof/>
        </w:rPr>
        <w:fldChar w:fldCharType="separate"/>
      </w:r>
      <w:r w:rsidR="009A0E3B">
        <w:rPr>
          <w:noProof/>
        </w:rPr>
        <w:t>132</w:t>
      </w:r>
      <w:r>
        <w:rPr>
          <w:noProof/>
        </w:rPr>
        <w:fldChar w:fldCharType="end"/>
      </w:r>
    </w:p>
    <w:p w14:paraId="12BDF253" w14:textId="208D7A5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r>
      <w:r>
        <w:rPr>
          <w:noProof/>
        </w:rPr>
        <w:instrText xml:space="preserve"> PAGEREF _Toc185600637 \h </w:instrText>
      </w:r>
      <w:r>
        <w:rPr>
          <w:noProof/>
        </w:rPr>
      </w:r>
      <w:r>
        <w:rPr>
          <w:noProof/>
        </w:rPr>
        <w:fldChar w:fldCharType="separate"/>
      </w:r>
      <w:r w:rsidR="009A0E3B">
        <w:rPr>
          <w:noProof/>
        </w:rPr>
        <w:t>133</w:t>
      </w:r>
      <w:r>
        <w:rPr>
          <w:noProof/>
        </w:rPr>
        <w:fldChar w:fldCharType="end"/>
      </w:r>
    </w:p>
    <w:p w14:paraId="1C061CD7" w14:textId="40365BB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r>
      <w:r>
        <w:rPr>
          <w:noProof/>
        </w:rPr>
        <w:instrText xml:space="preserve"> PAGEREF _Toc185600638 \h </w:instrText>
      </w:r>
      <w:r>
        <w:rPr>
          <w:noProof/>
        </w:rPr>
      </w:r>
      <w:r>
        <w:rPr>
          <w:noProof/>
        </w:rPr>
        <w:fldChar w:fldCharType="separate"/>
      </w:r>
      <w:r w:rsidR="009A0E3B">
        <w:rPr>
          <w:noProof/>
        </w:rPr>
        <w:t>133</w:t>
      </w:r>
      <w:r>
        <w:rPr>
          <w:noProof/>
        </w:rPr>
        <w:fldChar w:fldCharType="end"/>
      </w:r>
    </w:p>
    <w:p w14:paraId="318D30E8" w14:textId="69D1B93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r>
      <w:r>
        <w:rPr>
          <w:noProof/>
        </w:rPr>
        <w:instrText xml:space="preserve"> PAGEREF _Toc185600639 \h </w:instrText>
      </w:r>
      <w:r>
        <w:rPr>
          <w:noProof/>
        </w:rPr>
      </w:r>
      <w:r>
        <w:rPr>
          <w:noProof/>
        </w:rPr>
        <w:fldChar w:fldCharType="separate"/>
      </w:r>
      <w:r w:rsidR="009A0E3B">
        <w:rPr>
          <w:noProof/>
        </w:rPr>
        <w:t>133</w:t>
      </w:r>
      <w:r>
        <w:rPr>
          <w:noProof/>
        </w:rPr>
        <w:fldChar w:fldCharType="end"/>
      </w:r>
    </w:p>
    <w:p w14:paraId="109A1518" w14:textId="007CEE0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r>
      <w:r>
        <w:rPr>
          <w:noProof/>
        </w:rPr>
        <w:instrText xml:space="preserve"> PAGEREF _Toc185600640 \h </w:instrText>
      </w:r>
      <w:r>
        <w:rPr>
          <w:noProof/>
        </w:rPr>
      </w:r>
      <w:r>
        <w:rPr>
          <w:noProof/>
        </w:rPr>
        <w:fldChar w:fldCharType="separate"/>
      </w:r>
      <w:r w:rsidR="009A0E3B">
        <w:rPr>
          <w:noProof/>
        </w:rPr>
        <w:t>134</w:t>
      </w:r>
      <w:r>
        <w:rPr>
          <w:noProof/>
        </w:rPr>
        <w:fldChar w:fldCharType="end"/>
      </w:r>
    </w:p>
    <w:p w14:paraId="0227E0E9" w14:textId="2DCB7C4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_Toc185600641 \h </w:instrText>
      </w:r>
      <w:r>
        <w:rPr>
          <w:noProof/>
        </w:rPr>
      </w:r>
      <w:r>
        <w:rPr>
          <w:noProof/>
        </w:rPr>
        <w:fldChar w:fldCharType="separate"/>
      </w:r>
      <w:r w:rsidR="009A0E3B">
        <w:rPr>
          <w:noProof/>
        </w:rPr>
        <w:t>134</w:t>
      </w:r>
      <w:r>
        <w:rPr>
          <w:noProof/>
        </w:rPr>
        <w:fldChar w:fldCharType="end"/>
      </w:r>
    </w:p>
    <w:p w14:paraId="4EEBFE0B" w14:textId="21190E3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r>
      <w:r>
        <w:rPr>
          <w:noProof/>
        </w:rPr>
        <w:instrText xml:space="preserve"> PAGEREF _Toc185600642 \h </w:instrText>
      </w:r>
      <w:r>
        <w:rPr>
          <w:noProof/>
        </w:rPr>
      </w:r>
      <w:r>
        <w:rPr>
          <w:noProof/>
        </w:rPr>
        <w:fldChar w:fldCharType="separate"/>
      </w:r>
      <w:r w:rsidR="009A0E3B">
        <w:rPr>
          <w:noProof/>
        </w:rPr>
        <w:t>135</w:t>
      </w:r>
      <w:r>
        <w:rPr>
          <w:noProof/>
        </w:rPr>
        <w:fldChar w:fldCharType="end"/>
      </w:r>
    </w:p>
    <w:p w14:paraId="4E7DDD11" w14:textId="74E1F17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5.4.10</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NR satellite access</w:t>
      </w:r>
      <w:r>
        <w:rPr>
          <w:noProof/>
        </w:rPr>
        <w:tab/>
      </w:r>
      <w:r>
        <w:rPr>
          <w:noProof/>
        </w:rPr>
        <w:fldChar w:fldCharType="begin"/>
      </w:r>
      <w:r>
        <w:rPr>
          <w:noProof/>
        </w:rPr>
        <w:instrText xml:space="preserve"> PAGEREF _Toc185600643 \h </w:instrText>
      </w:r>
      <w:r>
        <w:rPr>
          <w:noProof/>
        </w:rPr>
      </w:r>
      <w:r>
        <w:rPr>
          <w:noProof/>
        </w:rPr>
        <w:fldChar w:fldCharType="separate"/>
      </w:r>
      <w:r w:rsidR="009A0E3B">
        <w:rPr>
          <w:noProof/>
        </w:rPr>
        <w:t>135</w:t>
      </w:r>
      <w:r>
        <w:rPr>
          <w:noProof/>
        </w:rPr>
        <w:fldChar w:fldCharType="end"/>
      </w:r>
    </w:p>
    <w:p w14:paraId="4D96A353" w14:textId="79DDF15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Support for integrating NR satellite access into 5GS</w:t>
      </w:r>
      <w:r>
        <w:rPr>
          <w:noProof/>
        </w:rPr>
        <w:tab/>
      </w:r>
      <w:r>
        <w:rPr>
          <w:noProof/>
        </w:rPr>
        <w:fldChar w:fldCharType="begin"/>
      </w:r>
      <w:r>
        <w:rPr>
          <w:noProof/>
        </w:rPr>
        <w:instrText xml:space="preserve"> PAGEREF _Toc185600644 \h </w:instrText>
      </w:r>
      <w:r>
        <w:rPr>
          <w:noProof/>
        </w:rPr>
      </w:r>
      <w:r>
        <w:rPr>
          <w:noProof/>
        </w:rPr>
        <w:fldChar w:fldCharType="separate"/>
      </w:r>
      <w:r w:rsidR="009A0E3B">
        <w:rPr>
          <w:noProof/>
        </w:rPr>
        <w:t>136</w:t>
      </w:r>
      <w:r>
        <w:rPr>
          <w:noProof/>
        </w:rPr>
        <w:fldChar w:fldCharType="end"/>
      </w:r>
    </w:p>
    <w:p w14:paraId="2704924D" w14:textId="1301FF9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_Toc185600645 \h </w:instrText>
      </w:r>
      <w:r>
        <w:rPr>
          <w:noProof/>
        </w:rPr>
      </w:r>
      <w:r>
        <w:rPr>
          <w:noProof/>
        </w:rPr>
        <w:fldChar w:fldCharType="separate"/>
      </w:r>
      <w:r w:rsidR="009A0E3B">
        <w:rPr>
          <w:noProof/>
        </w:rPr>
        <w:t>136</w:t>
      </w:r>
      <w:r>
        <w:rPr>
          <w:noProof/>
        </w:rPr>
        <w:fldChar w:fldCharType="end"/>
      </w:r>
    </w:p>
    <w:p w14:paraId="756D6411" w14:textId="384A078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5.4.11.2</w:t>
      </w:r>
      <w:r>
        <w:rPr>
          <w:rFonts w:asciiTheme="minorHAnsi" w:eastAsiaTheme="minorEastAsia" w:hAnsiTheme="minorHAnsi" w:cstheme="minorBidi"/>
          <w:noProof/>
          <w:kern w:val="2"/>
          <w:sz w:val="22"/>
          <w:szCs w:val="22"/>
          <w14:ligatures w14:val="standardContextual"/>
        </w:rPr>
        <w:tab/>
      </w:r>
      <w:r>
        <w:rPr>
          <w:noProof/>
        </w:rPr>
        <w:t>Support of RAT types defined in 5GC for satellite access</w:t>
      </w:r>
      <w:r>
        <w:rPr>
          <w:noProof/>
        </w:rPr>
        <w:tab/>
      </w:r>
      <w:r>
        <w:rPr>
          <w:noProof/>
        </w:rPr>
        <w:fldChar w:fldCharType="begin"/>
      </w:r>
      <w:r>
        <w:rPr>
          <w:noProof/>
        </w:rPr>
        <w:instrText xml:space="preserve"> PAGEREF _Toc185600646 \h </w:instrText>
      </w:r>
      <w:r>
        <w:rPr>
          <w:noProof/>
        </w:rPr>
      </w:r>
      <w:r>
        <w:rPr>
          <w:noProof/>
        </w:rPr>
        <w:fldChar w:fldCharType="separate"/>
      </w:r>
      <w:r w:rsidR="009A0E3B">
        <w:rPr>
          <w:noProof/>
        </w:rPr>
        <w:t>136</w:t>
      </w:r>
      <w:r>
        <w:rPr>
          <w:noProof/>
        </w:rPr>
        <w:fldChar w:fldCharType="end"/>
      </w:r>
    </w:p>
    <w:p w14:paraId="00A4E70D" w14:textId="6AD29F3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_Toc185600647 \h </w:instrText>
      </w:r>
      <w:r>
        <w:rPr>
          <w:noProof/>
        </w:rPr>
      </w:r>
      <w:r>
        <w:rPr>
          <w:noProof/>
        </w:rPr>
        <w:fldChar w:fldCharType="separate"/>
      </w:r>
      <w:r w:rsidR="009A0E3B">
        <w:rPr>
          <w:noProof/>
        </w:rPr>
        <w:t>136</w:t>
      </w:r>
      <w:r>
        <w:rPr>
          <w:noProof/>
        </w:rPr>
        <w:fldChar w:fldCharType="end"/>
      </w:r>
    </w:p>
    <w:p w14:paraId="51408F66" w14:textId="047CC35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r>
      <w:r>
        <w:rPr>
          <w:noProof/>
        </w:rPr>
        <w:instrText xml:space="preserve"> PAGEREF _Toc185600648 \h </w:instrText>
      </w:r>
      <w:r>
        <w:rPr>
          <w:noProof/>
        </w:rPr>
      </w:r>
      <w:r>
        <w:rPr>
          <w:noProof/>
        </w:rPr>
        <w:fldChar w:fldCharType="separate"/>
      </w:r>
      <w:r w:rsidR="009A0E3B">
        <w:rPr>
          <w:noProof/>
        </w:rPr>
        <w:t>136</w:t>
      </w:r>
      <w:r>
        <w:rPr>
          <w:noProof/>
        </w:rPr>
        <w:fldChar w:fldCharType="end"/>
      </w:r>
    </w:p>
    <w:p w14:paraId="34CA264E" w14:textId="5A514F4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5.4.11.5</w:t>
      </w:r>
      <w:r>
        <w:rPr>
          <w:rFonts w:asciiTheme="minorHAnsi" w:eastAsiaTheme="minorEastAsia" w:hAnsiTheme="minorHAnsi" w:cstheme="minorBidi"/>
          <w:noProof/>
          <w:kern w:val="2"/>
          <w:sz w:val="22"/>
          <w:szCs w:val="22"/>
          <w14:ligatures w14:val="standardContextual"/>
        </w:rPr>
        <w:tab/>
      </w:r>
      <w:r>
        <w:rPr>
          <w:noProof/>
        </w:rPr>
        <w:t>Network selection for NR satellite access</w:t>
      </w:r>
      <w:r>
        <w:rPr>
          <w:noProof/>
        </w:rPr>
        <w:tab/>
      </w:r>
      <w:r>
        <w:rPr>
          <w:noProof/>
        </w:rPr>
        <w:fldChar w:fldCharType="begin"/>
      </w:r>
      <w:r>
        <w:rPr>
          <w:noProof/>
        </w:rPr>
        <w:instrText xml:space="preserve"> PAGEREF _Toc185600649 \h </w:instrText>
      </w:r>
      <w:r>
        <w:rPr>
          <w:noProof/>
        </w:rPr>
      </w:r>
      <w:r>
        <w:rPr>
          <w:noProof/>
        </w:rPr>
        <w:fldChar w:fldCharType="separate"/>
      </w:r>
      <w:r w:rsidR="009A0E3B">
        <w:rPr>
          <w:noProof/>
        </w:rPr>
        <w:t>137</w:t>
      </w:r>
      <w:r>
        <w:rPr>
          <w:noProof/>
        </w:rPr>
        <w:fldChar w:fldCharType="end"/>
      </w:r>
    </w:p>
    <w:p w14:paraId="4A2C5301" w14:textId="7BA0822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5.4.11.6</w:t>
      </w:r>
      <w:r>
        <w:rPr>
          <w:rFonts w:asciiTheme="minorHAnsi" w:eastAsiaTheme="minorEastAsia" w:hAnsiTheme="minorHAnsi" w:cstheme="minorBidi"/>
          <w:noProof/>
          <w:kern w:val="2"/>
          <w:sz w:val="22"/>
          <w:szCs w:val="22"/>
          <w14:ligatures w14:val="standardContextual"/>
        </w:rPr>
        <w:tab/>
      </w:r>
      <w:r>
        <w:rPr>
          <w:noProof/>
        </w:rPr>
        <w:t>Support of Mobility Registration Update</w:t>
      </w:r>
      <w:r>
        <w:rPr>
          <w:noProof/>
        </w:rPr>
        <w:tab/>
      </w:r>
      <w:r>
        <w:rPr>
          <w:noProof/>
        </w:rPr>
        <w:fldChar w:fldCharType="begin"/>
      </w:r>
      <w:r>
        <w:rPr>
          <w:noProof/>
        </w:rPr>
        <w:instrText xml:space="preserve"> PAGEREF _Toc185600650 \h </w:instrText>
      </w:r>
      <w:r>
        <w:rPr>
          <w:noProof/>
        </w:rPr>
      </w:r>
      <w:r>
        <w:rPr>
          <w:noProof/>
        </w:rPr>
        <w:fldChar w:fldCharType="separate"/>
      </w:r>
      <w:r w:rsidR="009A0E3B">
        <w:rPr>
          <w:noProof/>
        </w:rPr>
        <w:t>137</w:t>
      </w:r>
      <w:r>
        <w:rPr>
          <w:noProof/>
        </w:rPr>
        <w:fldChar w:fldCharType="end"/>
      </w:r>
    </w:p>
    <w:p w14:paraId="217930F2" w14:textId="23A2E95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5.4.11.7</w:t>
      </w:r>
      <w:r>
        <w:rPr>
          <w:rFonts w:asciiTheme="minorHAnsi" w:eastAsiaTheme="minorEastAsia" w:hAnsiTheme="minorHAnsi" w:cstheme="minorBidi"/>
          <w:noProof/>
          <w:kern w:val="2"/>
          <w:sz w:val="22"/>
          <w:szCs w:val="22"/>
          <w14:ligatures w14:val="standardContextual"/>
        </w:rPr>
        <w:tab/>
      </w:r>
      <w:r>
        <w:rPr>
          <w:noProof/>
        </w:rPr>
        <w:t>Tracking Area handling for NR satellite access</w:t>
      </w:r>
      <w:r>
        <w:rPr>
          <w:noProof/>
        </w:rPr>
        <w:tab/>
      </w:r>
      <w:r>
        <w:rPr>
          <w:noProof/>
        </w:rPr>
        <w:fldChar w:fldCharType="begin"/>
      </w:r>
      <w:r>
        <w:rPr>
          <w:noProof/>
        </w:rPr>
        <w:instrText xml:space="preserve"> PAGEREF _Toc185600651 \h </w:instrText>
      </w:r>
      <w:r>
        <w:rPr>
          <w:noProof/>
        </w:rPr>
      </w:r>
      <w:r>
        <w:rPr>
          <w:noProof/>
        </w:rPr>
        <w:fldChar w:fldCharType="separate"/>
      </w:r>
      <w:r w:rsidR="009A0E3B">
        <w:rPr>
          <w:noProof/>
        </w:rPr>
        <w:t>137</w:t>
      </w:r>
      <w:r>
        <w:rPr>
          <w:noProof/>
        </w:rPr>
        <w:fldChar w:fldCharType="end"/>
      </w:r>
    </w:p>
    <w:p w14:paraId="415776C0" w14:textId="3D8AA03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5.4.11.8</w:t>
      </w:r>
      <w:r>
        <w:rPr>
          <w:rFonts w:asciiTheme="minorHAnsi" w:eastAsiaTheme="minorEastAsia" w:hAnsiTheme="minorHAnsi" w:cstheme="minorBidi"/>
          <w:noProof/>
          <w:kern w:val="2"/>
          <w:sz w:val="22"/>
          <w:szCs w:val="22"/>
          <w14:ligatures w14:val="standardContextual"/>
        </w:rPr>
        <w:tab/>
      </w:r>
      <w:r>
        <w:rPr>
          <w:noProof/>
        </w:rPr>
        <w:t>Support for mobility Forbidden Area and Service Area Restrictions for NR satellite access</w:t>
      </w:r>
      <w:r>
        <w:rPr>
          <w:noProof/>
        </w:rPr>
        <w:tab/>
      </w:r>
      <w:r>
        <w:rPr>
          <w:noProof/>
        </w:rPr>
        <w:fldChar w:fldCharType="begin"/>
      </w:r>
      <w:r>
        <w:rPr>
          <w:noProof/>
        </w:rPr>
        <w:instrText xml:space="preserve"> PAGEREF _Toc185600652 \h </w:instrText>
      </w:r>
      <w:r>
        <w:rPr>
          <w:noProof/>
        </w:rPr>
      </w:r>
      <w:r>
        <w:rPr>
          <w:noProof/>
        </w:rPr>
        <w:fldChar w:fldCharType="separate"/>
      </w:r>
      <w:r w:rsidR="009A0E3B">
        <w:rPr>
          <w:noProof/>
        </w:rPr>
        <w:t>137</w:t>
      </w:r>
      <w:r>
        <w:rPr>
          <w:noProof/>
        </w:rPr>
        <w:fldChar w:fldCharType="end"/>
      </w:r>
    </w:p>
    <w:p w14:paraId="53737E7D" w14:textId="04BFBEC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5.4.11.9</w:t>
      </w:r>
      <w:r>
        <w:rPr>
          <w:rFonts w:asciiTheme="minorHAnsi" w:eastAsiaTheme="minorEastAsia" w:hAnsiTheme="minorHAnsi" w:cstheme="minorBidi"/>
          <w:noProof/>
          <w:kern w:val="2"/>
          <w:sz w:val="22"/>
          <w:szCs w:val="22"/>
          <w14:ligatures w14:val="standardContextual"/>
        </w:rPr>
        <w:tab/>
      </w:r>
      <w:r>
        <w:rPr>
          <w:noProof/>
        </w:rPr>
        <w:t>N2 interface and connection management for regenerative satellite payload</w:t>
      </w:r>
      <w:r>
        <w:rPr>
          <w:noProof/>
        </w:rPr>
        <w:tab/>
      </w:r>
      <w:r>
        <w:rPr>
          <w:noProof/>
        </w:rPr>
        <w:fldChar w:fldCharType="begin"/>
      </w:r>
      <w:r>
        <w:rPr>
          <w:noProof/>
        </w:rPr>
        <w:instrText xml:space="preserve"> PAGEREF _Toc185600653 \h </w:instrText>
      </w:r>
      <w:r>
        <w:rPr>
          <w:noProof/>
        </w:rPr>
      </w:r>
      <w:r>
        <w:rPr>
          <w:noProof/>
        </w:rPr>
        <w:fldChar w:fldCharType="separate"/>
      </w:r>
      <w:r w:rsidR="009A0E3B">
        <w:rPr>
          <w:noProof/>
        </w:rPr>
        <w:t>138</w:t>
      </w:r>
      <w:r>
        <w:rPr>
          <w:noProof/>
        </w:rPr>
        <w:fldChar w:fldCharType="end"/>
      </w:r>
    </w:p>
    <w:p w14:paraId="10C859FB" w14:textId="4446B8E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rPr>
        <w:t>Paging Early Indication with Paging Subgrouping Assistance</w:t>
      </w:r>
      <w:r>
        <w:rPr>
          <w:noProof/>
        </w:rPr>
        <w:tab/>
      </w:r>
      <w:r>
        <w:rPr>
          <w:noProof/>
        </w:rPr>
        <w:fldChar w:fldCharType="begin"/>
      </w:r>
      <w:r>
        <w:rPr>
          <w:noProof/>
        </w:rPr>
        <w:instrText xml:space="preserve"> PAGEREF _Toc185600654 \h </w:instrText>
      </w:r>
      <w:r>
        <w:rPr>
          <w:noProof/>
        </w:rPr>
      </w:r>
      <w:r>
        <w:rPr>
          <w:noProof/>
        </w:rPr>
        <w:fldChar w:fldCharType="separate"/>
      </w:r>
      <w:r w:rsidR="009A0E3B">
        <w:rPr>
          <w:noProof/>
        </w:rPr>
        <w:t>138</w:t>
      </w:r>
      <w:r>
        <w:rPr>
          <w:noProof/>
        </w:rPr>
        <w:fldChar w:fldCharType="end"/>
      </w:r>
    </w:p>
    <w:p w14:paraId="71309A1E" w14:textId="763B5D4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_Toc185600655 \h </w:instrText>
      </w:r>
      <w:r>
        <w:rPr>
          <w:noProof/>
        </w:rPr>
      </w:r>
      <w:r>
        <w:rPr>
          <w:noProof/>
        </w:rPr>
        <w:fldChar w:fldCharType="separate"/>
      </w:r>
      <w:r w:rsidR="009A0E3B">
        <w:rPr>
          <w:noProof/>
        </w:rPr>
        <w:t>138</w:t>
      </w:r>
      <w:r>
        <w:rPr>
          <w:noProof/>
        </w:rPr>
        <w:fldChar w:fldCharType="end"/>
      </w:r>
    </w:p>
    <w:p w14:paraId="709569FB" w14:textId="04C6B05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5.4.12.2</w:t>
      </w:r>
      <w:r>
        <w:rPr>
          <w:rFonts w:asciiTheme="minorHAnsi" w:eastAsiaTheme="minorEastAsia" w:hAnsiTheme="minorHAnsi" w:cstheme="minorBidi"/>
          <w:noProof/>
          <w:kern w:val="2"/>
          <w:sz w:val="22"/>
          <w:szCs w:val="22"/>
          <w14:ligatures w14:val="standardContextual"/>
        </w:rPr>
        <w:tab/>
      </w:r>
      <w:r>
        <w:rPr>
          <w:noProof/>
        </w:rPr>
        <w:t>Core Network Assistance for PEIPS</w:t>
      </w:r>
      <w:r>
        <w:rPr>
          <w:noProof/>
        </w:rPr>
        <w:tab/>
      </w:r>
      <w:r>
        <w:rPr>
          <w:noProof/>
        </w:rPr>
        <w:fldChar w:fldCharType="begin"/>
      </w:r>
      <w:r>
        <w:rPr>
          <w:noProof/>
        </w:rPr>
        <w:instrText xml:space="preserve"> PAGEREF _Toc185600656 \h </w:instrText>
      </w:r>
      <w:r>
        <w:rPr>
          <w:noProof/>
        </w:rPr>
      </w:r>
      <w:r>
        <w:rPr>
          <w:noProof/>
        </w:rPr>
        <w:fldChar w:fldCharType="separate"/>
      </w:r>
      <w:r w:rsidR="009A0E3B">
        <w:rPr>
          <w:noProof/>
        </w:rPr>
        <w:t>138</w:t>
      </w:r>
      <w:r>
        <w:rPr>
          <w:noProof/>
        </w:rPr>
        <w:fldChar w:fldCharType="end"/>
      </w:r>
    </w:p>
    <w:p w14:paraId="2F0FB068" w14:textId="0B80AA1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5.4.12a</w:t>
      </w:r>
      <w:r>
        <w:rPr>
          <w:rFonts w:asciiTheme="minorHAnsi" w:eastAsiaTheme="minorEastAsia" w:hAnsiTheme="minorHAnsi" w:cstheme="minorBidi"/>
          <w:noProof/>
          <w:kern w:val="2"/>
          <w:sz w:val="22"/>
          <w:szCs w:val="22"/>
          <w14:ligatures w14:val="standardContextual"/>
        </w:rPr>
        <w:tab/>
      </w:r>
      <w:r>
        <w:rPr>
          <w:noProof/>
        </w:rPr>
        <w:t>LP-WUS with Paging Subgrouping Assistance</w:t>
      </w:r>
      <w:r>
        <w:rPr>
          <w:noProof/>
        </w:rPr>
        <w:tab/>
      </w:r>
      <w:r>
        <w:rPr>
          <w:noProof/>
        </w:rPr>
        <w:fldChar w:fldCharType="begin"/>
      </w:r>
      <w:r>
        <w:rPr>
          <w:noProof/>
        </w:rPr>
        <w:instrText xml:space="preserve"> PAGEREF _Toc185600657 \h </w:instrText>
      </w:r>
      <w:r>
        <w:rPr>
          <w:noProof/>
        </w:rPr>
      </w:r>
      <w:r>
        <w:rPr>
          <w:noProof/>
        </w:rPr>
        <w:fldChar w:fldCharType="separate"/>
      </w:r>
      <w:r w:rsidR="009A0E3B">
        <w:rPr>
          <w:noProof/>
        </w:rPr>
        <w:t>139</w:t>
      </w:r>
      <w:r>
        <w:rPr>
          <w:noProof/>
        </w:rPr>
        <w:fldChar w:fldCharType="end"/>
      </w:r>
    </w:p>
    <w:p w14:paraId="07EF40C1" w14:textId="2399231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_Toc185600658 \h </w:instrText>
      </w:r>
      <w:r>
        <w:rPr>
          <w:noProof/>
        </w:rPr>
      </w:r>
      <w:r>
        <w:rPr>
          <w:noProof/>
        </w:rPr>
        <w:fldChar w:fldCharType="separate"/>
      </w:r>
      <w:r w:rsidR="009A0E3B">
        <w:rPr>
          <w:noProof/>
        </w:rPr>
        <w:t>139</w:t>
      </w:r>
      <w:r>
        <w:rPr>
          <w:noProof/>
        </w:rPr>
        <w:fldChar w:fldCharType="end"/>
      </w:r>
    </w:p>
    <w:p w14:paraId="0093DDB8" w14:textId="1BA087A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5.4.12a.2</w:t>
      </w:r>
      <w:r>
        <w:rPr>
          <w:rFonts w:asciiTheme="minorHAnsi" w:eastAsiaTheme="minorEastAsia" w:hAnsiTheme="minorHAnsi" w:cstheme="minorBidi"/>
          <w:noProof/>
          <w:kern w:val="2"/>
          <w:sz w:val="22"/>
          <w:szCs w:val="22"/>
          <w14:ligatures w14:val="standardContextual"/>
        </w:rPr>
        <w:tab/>
      </w:r>
      <w:r>
        <w:rPr>
          <w:noProof/>
        </w:rPr>
        <w:t>Core Network Assistance for LP-WUSPS</w:t>
      </w:r>
      <w:r>
        <w:rPr>
          <w:noProof/>
        </w:rPr>
        <w:tab/>
      </w:r>
      <w:r>
        <w:rPr>
          <w:noProof/>
        </w:rPr>
        <w:fldChar w:fldCharType="begin"/>
      </w:r>
      <w:r>
        <w:rPr>
          <w:noProof/>
        </w:rPr>
        <w:instrText xml:space="preserve"> PAGEREF _Toc185600659 \h </w:instrText>
      </w:r>
      <w:r>
        <w:rPr>
          <w:noProof/>
        </w:rPr>
      </w:r>
      <w:r>
        <w:rPr>
          <w:noProof/>
        </w:rPr>
        <w:fldChar w:fldCharType="separate"/>
      </w:r>
      <w:r w:rsidR="009A0E3B">
        <w:rPr>
          <w:noProof/>
        </w:rPr>
        <w:t>140</w:t>
      </w:r>
      <w:r>
        <w:rPr>
          <w:noProof/>
        </w:rPr>
        <w:fldChar w:fldCharType="end"/>
      </w:r>
    </w:p>
    <w:p w14:paraId="43AD98C3" w14:textId="779AA45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5.4.13</w:t>
      </w:r>
      <w:r>
        <w:rPr>
          <w:rFonts w:asciiTheme="minorHAnsi" w:eastAsiaTheme="minorEastAsia" w:hAnsiTheme="minorHAnsi" w:cstheme="minorBidi"/>
          <w:noProof/>
          <w:kern w:val="2"/>
          <w:sz w:val="22"/>
          <w:szCs w:val="22"/>
          <w14:ligatures w14:val="standardContextual"/>
        </w:rPr>
        <w:tab/>
      </w:r>
      <w:r>
        <w:rPr>
          <w:noProof/>
        </w:rPr>
        <w:t>Support of discontinuous network coverage for satellite access</w:t>
      </w:r>
      <w:r>
        <w:rPr>
          <w:noProof/>
        </w:rPr>
        <w:tab/>
      </w:r>
      <w:r>
        <w:rPr>
          <w:noProof/>
        </w:rPr>
        <w:fldChar w:fldCharType="begin"/>
      </w:r>
      <w:r>
        <w:rPr>
          <w:noProof/>
        </w:rPr>
        <w:instrText xml:space="preserve"> PAGEREF _Toc185600660 \h </w:instrText>
      </w:r>
      <w:r>
        <w:rPr>
          <w:noProof/>
        </w:rPr>
      </w:r>
      <w:r>
        <w:rPr>
          <w:noProof/>
        </w:rPr>
        <w:fldChar w:fldCharType="separate"/>
      </w:r>
      <w:r w:rsidR="009A0E3B">
        <w:rPr>
          <w:noProof/>
        </w:rPr>
        <w:t>140</w:t>
      </w:r>
      <w:r>
        <w:rPr>
          <w:noProof/>
        </w:rPr>
        <w:fldChar w:fldCharType="end"/>
      </w:r>
    </w:p>
    <w:p w14:paraId="75CA3E2A" w14:textId="6C62E60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_Toc185600661 \h </w:instrText>
      </w:r>
      <w:r>
        <w:rPr>
          <w:noProof/>
        </w:rPr>
      </w:r>
      <w:r>
        <w:rPr>
          <w:noProof/>
        </w:rPr>
        <w:fldChar w:fldCharType="separate"/>
      </w:r>
      <w:r w:rsidR="009A0E3B">
        <w:rPr>
          <w:noProof/>
        </w:rPr>
        <w:t>140</w:t>
      </w:r>
      <w:r>
        <w:rPr>
          <w:noProof/>
        </w:rPr>
        <w:fldChar w:fldCharType="end"/>
      </w:r>
    </w:p>
    <w:p w14:paraId="6ABFC7F1" w14:textId="30A222D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5.4.13.1</w:t>
      </w:r>
      <w:r>
        <w:rPr>
          <w:rFonts w:asciiTheme="minorHAnsi" w:eastAsiaTheme="minorEastAsia" w:hAnsiTheme="minorHAnsi" w:cstheme="minorBidi"/>
          <w:noProof/>
          <w:kern w:val="2"/>
          <w:sz w:val="22"/>
          <w:szCs w:val="22"/>
          <w14:ligatures w14:val="standardContextual"/>
        </w:rPr>
        <w:tab/>
      </w:r>
      <w:r>
        <w:rPr>
          <w:noProof/>
        </w:rPr>
        <w:t>Mobility Management and Power Saving Optimization</w:t>
      </w:r>
      <w:r>
        <w:rPr>
          <w:noProof/>
        </w:rPr>
        <w:tab/>
      </w:r>
      <w:r>
        <w:rPr>
          <w:noProof/>
        </w:rPr>
        <w:fldChar w:fldCharType="begin"/>
      </w:r>
      <w:r>
        <w:rPr>
          <w:noProof/>
        </w:rPr>
        <w:instrText xml:space="preserve"> PAGEREF _Toc185600662 \h </w:instrText>
      </w:r>
      <w:r>
        <w:rPr>
          <w:noProof/>
        </w:rPr>
      </w:r>
      <w:r>
        <w:rPr>
          <w:noProof/>
        </w:rPr>
        <w:fldChar w:fldCharType="separate"/>
      </w:r>
      <w:r w:rsidR="009A0E3B">
        <w:rPr>
          <w:noProof/>
        </w:rPr>
        <w:t>140</w:t>
      </w:r>
      <w:r>
        <w:rPr>
          <w:noProof/>
        </w:rPr>
        <w:fldChar w:fldCharType="end"/>
      </w:r>
    </w:p>
    <w:p w14:paraId="5A665DF6" w14:textId="62BDB95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5.4.13.2</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r>
      <w:r>
        <w:rPr>
          <w:noProof/>
        </w:rPr>
        <w:instrText xml:space="preserve"> PAGEREF _Toc185600663 \h </w:instrText>
      </w:r>
      <w:r>
        <w:rPr>
          <w:noProof/>
        </w:rPr>
      </w:r>
      <w:r>
        <w:rPr>
          <w:noProof/>
        </w:rPr>
        <w:fldChar w:fldCharType="separate"/>
      </w:r>
      <w:r w:rsidR="009A0E3B">
        <w:rPr>
          <w:noProof/>
        </w:rPr>
        <w:t>141</w:t>
      </w:r>
      <w:r>
        <w:rPr>
          <w:noProof/>
        </w:rPr>
        <w:fldChar w:fldCharType="end"/>
      </w:r>
    </w:p>
    <w:p w14:paraId="242F9869" w14:textId="5D5D595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AMF</w:t>
      </w:r>
      <w:r>
        <w:rPr>
          <w:noProof/>
        </w:rPr>
        <w:tab/>
      </w:r>
      <w:r>
        <w:rPr>
          <w:noProof/>
        </w:rPr>
        <w:fldChar w:fldCharType="begin"/>
      </w:r>
      <w:r>
        <w:rPr>
          <w:noProof/>
        </w:rPr>
        <w:instrText xml:space="preserve"> PAGEREF _Toc185600664 \h </w:instrText>
      </w:r>
      <w:r>
        <w:rPr>
          <w:noProof/>
        </w:rPr>
      </w:r>
      <w:r>
        <w:rPr>
          <w:noProof/>
        </w:rPr>
        <w:fldChar w:fldCharType="separate"/>
      </w:r>
      <w:r w:rsidR="009A0E3B">
        <w:rPr>
          <w:noProof/>
        </w:rPr>
        <w:t>141</w:t>
      </w:r>
      <w:r>
        <w:rPr>
          <w:noProof/>
        </w:rPr>
        <w:fldChar w:fldCharType="end"/>
      </w:r>
    </w:p>
    <w:p w14:paraId="50F6B927" w14:textId="1A0703E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5.4.13.4</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r>
      <w:r>
        <w:rPr>
          <w:noProof/>
        </w:rPr>
        <w:instrText xml:space="preserve"> PAGEREF _Toc185600665 \h </w:instrText>
      </w:r>
      <w:r>
        <w:rPr>
          <w:noProof/>
        </w:rPr>
      </w:r>
      <w:r>
        <w:rPr>
          <w:noProof/>
        </w:rPr>
        <w:fldChar w:fldCharType="separate"/>
      </w:r>
      <w:r w:rsidR="009A0E3B">
        <w:rPr>
          <w:noProof/>
        </w:rPr>
        <w:t>142</w:t>
      </w:r>
      <w:r>
        <w:rPr>
          <w:noProof/>
        </w:rPr>
        <w:fldChar w:fldCharType="end"/>
      </w:r>
    </w:p>
    <w:p w14:paraId="2429F22C" w14:textId="0420832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5.4.13.5</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r>
      <w:r>
        <w:rPr>
          <w:noProof/>
        </w:rPr>
        <w:instrText xml:space="preserve"> PAGEREF _Toc185600666 \h </w:instrText>
      </w:r>
      <w:r>
        <w:rPr>
          <w:noProof/>
        </w:rPr>
      </w:r>
      <w:r>
        <w:rPr>
          <w:noProof/>
        </w:rPr>
        <w:fldChar w:fldCharType="separate"/>
      </w:r>
      <w:r w:rsidR="009A0E3B">
        <w:rPr>
          <w:noProof/>
        </w:rPr>
        <w:t>142</w:t>
      </w:r>
      <w:r>
        <w:rPr>
          <w:noProof/>
        </w:rPr>
        <w:fldChar w:fldCharType="end"/>
      </w:r>
    </w:p>
    <w:p w14:paraId="783C5620" w14:textId="3D9C837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5.4.14</w:t>
      </w:r>
      <w:r>
        <w:rPr>
          <w:rFonts w:asciiTheme="minorHAnsi" w:eastAsiaTheme="minorEastAsia" w:hAnsiTheme="minorHAnsi" w:cstheme="minorBidi"/>
          <w:noProof/>
          <w:kern w:val="2"/>
          <w:sz w:val="22"/>
          <w:szCs w:val="22"/>
          <w14:ligatures w14:val="standardContextual"/>
        </w:rPr>
        <w:tab/>
      </w:r>
      <w:r>
        <w:rPr>
          <w:noProof/>
        </w:rPr>
        <w:t>Support of UE-Satellite-UE communication</w:t>
      </w:r>
      <w:r>
        <w:rPr>
          <w:noProof/>
        </w:rPr>
        <w:tab/>
      </w:r>
      <w:r>
        <w:rPr>
          <w:noProof/>
        </w:rPr>
        <w:fldChar w:fldCharType="begin"/>
      </w:r>
      <w:r>
        <w:rPr>
          <w:noProof/>
        </w:rPr>
        <w:instrText xml:space="preserve"> PAGEREF _Toc185600667 \h </w:instrText>
      </w:r>
      <w:r>
        <w:rPr>
          <w:noProof/>
        </w:rPr>
      </w:r>
      <w:r>
        <w:rPr>
          <w:noProof/>
        </w:rPr>
        <w:fldChar w:fldCharType="separate"/>
      </w:r>
      <w:r w:rsidR="009A0E3B">
        <w:rPr>
          <w:noProof/>
        </w:rPr>
        <w:t>142</w:t>
      </w:r>
      <w:r>
        <w:rPr>
          <w:noProof/>
        </w:rPr>
        <w:fldChar w:fldCharType="end"/>
      </w:r>
    </w:p>
    <w:p w14:paraId="3DC10927" w14:textId="5956F10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_Toc185600668 \h </w:instrText>
      </w:r>
      <w:r>
        <w:rPr>
          <w:noProof/>
        </w:rPr>
      </w:r>
      <w:r>
        <w:rPr>
          <w:noProof/>
        </w:rPr>
        <w:fldChar w:fldCharType="separate"/>
      </w:r>
      <w:r w:rsidR="009A0E3B">
        <w:rPr>
          <w:noProof/>
        </w:rPr>
        <w:t>142</w:t>
      </w:r>
      <w:r>
        <w:rPr>
          <w:noProof/>
        </w:rPr>
        <w:fldChar w:fldCharType="end"/>
      </w:r>
    </w:p>
    <w:p w14:paraId="3188FD01" w14:textId="3EB9CE8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5.4.14.2</w:t>
      </w:r>
      <w:r>
        <w:rPr>
          <w:rFonts w:asciiTheme="minorHAnsi" w:eastAsiaTheme="minorEastAsia" w:hAnsiTheme="minorHAnsi" w:cstheme="minorBidi"/>
          <w:noProof/>
          <w:kern w:val="2"/>
          <w:sz w:val="22"/>
          <w:szCs w:val="22"/>
          <w14:ligatures w14:val="standardContextual"/>
        </w:rPr>
        <w:tab/>
      </w:r>
      <w:r>
        <w:rPr>
          <w:noProof/>
        </w:rPr>
        <w:t>Setup of UE-Satellite-UE communication with IMS user plane components on-board satellites</w:t>
      </w:r>
      <w:r>
        <w:rPr>
          <w:noProof/>
        </w:rPr>
        <w:tab/>
      </w:r>
      <w:r>
        <w:rPr>
          <w:noProof/>
        </w:rPr>
        <w:fldChar w:fldCharType="begin"/>
      </w:r>
      <w:r>
        <w:rPr>
          <w:noProof/>
        </w:rPr>
        <w:instrText xml:space="preserve"> PAGEREF _Toc185600669 \h </w:instrText>
      </w:r>
      <w:r>
        <w:rPr>
          <w:noProof/>
        </w:rPr>
      </w:r>
      <w:r>
        <w:rPr>
          <w:noProof/>
        </w:rPr>
        <w:fldChar w:fldCharType="separate"/>
      </w:r>
      <w:r w:rsidR="009A0E3B">
        <w:rPr>
          <w:noProof/>
        </w:rPr>
        <w:t>143</w:t>
      </w:r>
      <w:r>
        <w:rPr>
          <w:noProof/>
        </w:rPr>
        <w:fldChar w:fldCharType="end"/>
      </w:r>
    </w:p>
    <w:p w14:paraId="6F5ECF0D" w14:textId="0057186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r>
      <w:r>
        <w:rPr>
          <w:noProof/>
        </w:rPr>
        <w:instrText xml:space="preserve"> PAGEREF _Toc185600670 \h </w:instrText>
      </w:r>
      <w:r>
        <w:rPr>
          <w:noProof/>
        </w:rPr>
      </w:r>
      <w:r>
        <w:rPr>
          <w:noProof/>
        </w:rPr>
        <w:fldChar w:fldCharType="separate"/>
      </w:r>
      <w:r w:rsidR="009A0E3B">
        <w:rPr>
          <w:noProof/>
        </w:rPr>
        <w:t>143</w:t>
      </w:r>
      <w:r>
        <w:rPr>
          <w:noProof/>
        </w:rPr>
        <w:fldChar w:fldCharType="end"/>
      </w:r>
    </w:p>
    <w:p w14:paraId="233A0EB3" w14:textId="426F898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_Toc185600671 \h </w:instrText>
      </w:r>
      <w:r>
        <w:rPr>
          <w:noProof/>
        </w:rPr>
      </w:r>
      <w:r>
        <w:rPr>
          <w:noProof/>
        </w:rPr>
        <w:fldChar w:fldCharType="separate"/>
      </w:r>
      <w:r w:rsidR="009A0E3B">
        <w:rPr>
          <w:noProof/>
        </w:rPr>
        <w:t>143</w:t>
      </w:r>
      <w:r>
        <w:rPr>
          <w:noProof/>
        </w:rPr>
        <w:fldChar w:fldCharType="end"/>
      </w:r>
    </w:p>
    <w:p w14:paraId="0552AEF0" w14:textId="6E7F217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r>
      <w:r>
        <w:rPr>
          <w:noProof/>
        </w:rPr>
        <w:instrText xml:space="preserve"> PAGEREF _Toc185600672 \h </w:instrText>
      </w:r>
      <w:r>
        <w:rPr>
          <w:noProof/>
        </w:rPr>
      </w:r>
      <w:r>
        <w:rPr>
          <w:noProof/>
        </w:rPr>
        <w:fldChar w:fldCharType="separate"/>
      </w:r>
      <w:r w:rsidR="009A0E3B">
        <w:rPr>
          <w:noProof/>
        </w:rPr>
        <w:t>143</w:t>
      </w:r>
      <w:r>
        <w:rPr>
          <w:noProof/>
        </w:rPr>
        <w:fldChar w:fldCharType="end"/>
      </w:r>
    </w:p>
    <w:p w14:paraId="500DF2B8" w14:textId="44CC41B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r>
      <w:r>
        <w:rPr>
          <w:noProof/>
        </w:rPr>
        <w:instrText xml:space="preserve"> PAGEREF _Toc185600673 \h </w:instrText>
      </w:r>
      <w:r>
        <w:rPr>
          <w:noProof/>
        </w:rPr>
      </w:r>
      <w:r>
        <w:rPr>
          <w:noProof/>
        </w:rPr>
        <w:fldChar w:fldCharType="separate"/>
      </w:r>
      <w:r w:rsidR="009A0E3B">
        <w:rPr>
          <w:noProof/>
        </w:rPr>
        <w:t>144</w:t>
      </w:r>
      <w:r>
        <w:rPr>
          <w:noProof/>
        </w:rPr>
        <w:fldChar w:fldCharType="end"/>
      </w:r>
    </w:p>
    <w:p w14:paraId="42256C43" w14:textId="2101B3FC"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r>
      <w:r>
        <w:rPr>
          <w:noProof/>
        </w:rPr>
        <w:instrText xml:space="preserve"> PAGEREF _Toc185600674 \h </w:instrText>
      </w:r>
      <w:r>
        <w:rPr>
          <w:noProof/>
        </w:rPr>
      </w:r>
      <w:r>
        <w:rPr>
          <w:noProof/>
        </w:rPr>
        <w:fldChar w:fldCharType="separate"/>
      </w:r>
      <w:r w:rsidR="009A0E3B">
        <w:rPr>
          <w:noProof/>
        </w:rPr>
        <w:t>145</w:t>
      </w:r>
      <w:r>
        <w:rPr>
          <w:noProof/>
        </w:rPr>
        <w:fldChar w:fldCharType="end"/>
      </w:r>
    </w:p>
    <w:p w14:paraId="30B72400" w14:textId="33C5AFA0"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r>
      <w:r>
        <w:rPr>
          <w:noProof/>
        </w:rPr>
        <w:instrText xml:space="preserve"> PAGEREF _Toc185600675 \h </w:instrText>
      </w:r>
      <w:r>
        <w:rPr>
          <w:noProof/>
        </w:rPr>
      </w:r>
      <w:r>
        <w:rPr>
          <w:noProof/>
        </w:rPr>
        <w:fldChar w:fldCharType="separate"/>
      </w:r>
      <w:r w:rsidR="009A0E3B">
        <w:rPr>
          <w:noProof/>
        </w:rPr>
        <w:t>145</w:t>
      </w:r>
      <w:r>
        <w:rPr>
          <w:noProof/>
        </w:rPr>
        <w:fldChar w:fldCharType="end"/>
      </w:r>
    </w:p>
    <w:p w14:paraId="7CECEFC9" w14:textId="194AD806"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r>
      <w:r>
        <w:rPr>
          <w:noProof/>
        </w:rPr>
        <w:instrText xml:space="preserve"> PAGEREF _Toc185600676 \h </w:instrText>
      </w:r>
      <w:r>
        <w:rPr>
          <w:noProof/>
        </w:rPr>
      </w:r>
      <w:r>
        <w:rPr>
          <w:noProof/>
        </w:rPr>
        <w:fldChar w:fldCharType="separate"/>
      </w:r>
      <w:r w:rsidR="009A0E3B">
        <w:rPr>
          <w:noProof/>
        </w:rPr>
        <w:t>145</w:t>
      </w:r>
      <w:r>
        <w:rPr>
          <w:noProof/>
        </w:rPr>
        <w:fldChar w:fldCharType="end"/>
      </w:r>
    </w:p>
    <w:p w14:paraId="28B7DF6B" w14:textId="3C1BC845"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r>
      <w:r>
        <w:rPr>
          <w:noProof/>
        </w:rPr>
        <w:instrText xml:space="preserve"> PAGEREF _Toc185600677 \h </w:instrText>
      </w:r>
      <w:r>
        <w:rPr>
          <w:noProof/>
        </w:rPr>
      </w:r>
      <w:r>
        <w:rPr>
          <w:noProof/>
        </w:rPr>
        <w:fldChar w:fldCharType="separate"/>
      </w:r>
      <w:r w:rsidR="009A0E3B">
        <w:rPr>
          <w:noProof/>
        </w:rPr>
        <w:t>146</w:t>
      </w:r>
      <w:r>
        <w:rPr>
          <w:noProof/>
        </w:rPr>
        <w:fldChar w:fldCharType="end"/>
      </w:r>
    </w:p>
    <w:p w14:paraId="3102C6D7" w14:textId="4DA4AB7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_Toc185600678 \h </w:instrText>
      </w:r>
      <w:r>
        <w:rPr>
          <w:noProof/>
        </w:rPr>
      </w:r>
      <w:r>
        <w:rPr>
          <w:noProof/>
        </w:rPr>
        <w:fldChar w:fldCharType="separate"/>
      </w:r>
      <w:r w:rsidR="009A0E3B">
        <w:rPr>
          <w:noProof/>
        </w:rPr>
        <w:t>146</w:t>
      </w:r>
      <w:r>
        <w:rPr>
          <w:noProof/>
        </w:rPr>
        <w:fldChar w:fldCharType="end"/>
      </w:r>
    </w:p>
    <w:p w14:paraId="5292FE12" w14:textId="7B3D49E6"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r>
      <w:r>
        <w:rPr>
          <w:noProof/>
        </w:rPr>
        <w:instrText xml:space="preserve"> PAGEREF _Toc185600679 \h </w:instrText>
      </w:r>
      <w:r>
        <w:rPr>
          <w:noProof/>
        </w:rPr>
      </w:r>
      <w:r>
        <w:rPr>
          <w:noProof/>
        </w:rPr>
        <w:fldChar w:fldCharType="separate"/>
      </w:r>
      <w:r w:rsidR="009A0E3B">
        <w:rPr>
          <w:noProof/>
        </w:rPr>
        <w:t>149</w:t>
      </w:r>
      <w:r>
        <w:rPr>
          <w:noProof/>
        </w:rPr>
        <w:fldChar w:fldCharType="end"/>
      </w:r>
    </w:p>
    <w:p w14:paraId="6C29DBD1" w14:textId="7D918D3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r>
      <w:r>
        <w:rPr>
          <w:noProof/>
        </w:rPr>
        <w:instrText xml:space="preserve"> PAGEREF _Toc185600680 \h </w:instrText>
      </w:r>
      <w:r>
        <w:rPr>
          <w:noProof/>
        </w:rPr>
      </w:r>
      <w:r>
        <w:rPr>
          <w:noProof/>
        </w:rPr>
        <w:fldChar w:fldCharType="separate"/>
      </w:r>
      <w:r w:rsidR="009A0E3B">
        <w:rPr>
          <w:noProof/>
        </w:rPr>
        <w:t>151</w:t>
      </w:r>
      <w:r>
        <w:rPr>
          <w:noProof/>
        </w:rPr>
        <w:fldChar w:fldCharType="end"/>
      </w:r>
    </w:p>
    <w:p w14:paraId="1CE2D49E" w14:textId="317AD7CF"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SimSun"/>
          <w:noProof/>
        </w:rPr>
        <w:t>5.6.4</w:t>
      </w:r>
      <w:r>
        <w:rPr>
          <w:rFonts w:asciiTheme="minorHAnsi" w:eastAsiaTheme="minorEastAsia" w:hAnsiTheme="minorHAnsi" w:cstheme="minorBidi"/>
          <w:noProof/>
          <w:kern w:val="2"/>
          <w:sz w:val="22"/>
          <w:szCs w:val="22"/>
          <w14:ligatures w14:val="standardContextual"/>
        </w:rPr>
        <w:tab/>
      </w:r>
      <w:r w:rsidRPr="004D2F8E">
        <w:rPr>
          <w:rFonts w:eastAsia="SimSun"/>
          <w:noProof/>
        </w:rPr>
        <w:t xml:space="preserve">Single PDU Session with </w:t>
      </w:r>
      <w:r w:rsidRPr="004D2F8E">
        <w:rPr>
          <w:rFonts w:eastAsia="SimSun"/>
          <w:noProof/>
          <w:lang w:eastAsia="fr-FR"/>
        </w:rPr>
        <w:t>multiple PDU Session Anchors</w:t>
      </w:r>
      <w:r>
        <w:rPr>
          <w:noProof/>
        </w:rPr>
        <w:tab/>
      </w:r>
      <w:r>
        <w:rPr>
          <w:noProof/>
        </w:rPr>
        <w:fldChar w:fldCharType="begin"/>
      </w:r>
      <w:r>
        <w:rPr>
          <w:noProof/>
        </w:rPr>
        <w:instrText xml:space="preserve"> PAGEREF _Toc185600681 \h </w:instrText>
      </w:r>
      <w:r>
        <w:rPr>
          <w:noProof/>
        </w:rPr>
      </w:r>
      <w:r>
        <w:rPr>
          <w:noProof/>
        </w:rPr>
        <w:fldChar w:fldCharType="separate"/>
      </w:r>
      <w:r w:rsidR="009A0E3B">
        <w:rPr>
          <w:noProof/>
        </w:rPr>
        <w:t>151</w:t>
      </w:r>
      <w:r>
        <w:rPr>
          <w:noProof/>
        </w:rPr>
        <w:fldChar w:fldCharType="end"/>
      </w:r>
    </w:p>
    <w:p w14:paraId="45037642" w14:textId="6C217306" w:rsidR="007E16B7" w:rsidRDefault="007E16B7">
      <w:pPr>
        <w:pStyle w:val="TOC4"/>
        <w:rPr>
          <w:rFonts w:asciiTheme="minorHAnsi" w:eastAsiaTheme="minorEastAsia" w:hAnsiTheme="minorHAnsi" w:cstheme="minorBidi"/>
          <w:noProof/>
          <w:kern w:val="2"/>
          <w:sz w:val="22"/>
          <w:szCs w:val="22"/>
          <w14:ligatures w14:val="standardContextual"/>
        </w:rPr>
      </w:pPr>
      <w:r w:rsidRPr="004D2F8E">
        <w:rPr>
          <w:rFonts w:eastAsia="SimSun"/>
          <w:noProof/>
        </w:rPr>
        <w:t>5.6.4.1</w:t>
      </w:r>
      <w:r>
        <w:rPr>
          <w:rFonts w:asciiTheme="minorHAnsi" w:eastAsiaTheme="minorEastAsia" w:hAnsiTheme="minorHAnsi" w:cstheme="minorBidi"/>
          <w:noProof/>
          <w:kern w:val="2"/>
          <w:sz w:val="22"/>
          <w:szCs w:val="22"/>
          <w14:ligatures w14:val="standardContextual"/>
        </w:rPr>
        <w:tab/>
      </w:r>
      <w:r w:rsidRPr="004D2F8E">
        <w:rPr>
          <w:rFonts w:eastAsia="SimSun"/>
          <w:noProof/>
        </w:rPr>
        <w:t>General</w:t>
      </w:r>
      <w:r>
        <w:rPr>
          <w:noProof/>
        </w:rPr>
        <w:tab/>
      </w:r>
      <w:r>
        <w:rPr>
          <w:noProof/>
        </w:rPr>
        <w:fldChar w:fldCharType="begin"/>
      </w:r>
      <w:r>
        <w:rPr>
          <w:noProof/>
        </w:rPr>
        <w:instrText xml:space="preserve"> PAGEREF _Toc185600682 \h </w:instrText>
      </w:r>
      <w:r>
        <w:rPr>
          <w:noProof/>
        </w:rPr>
      </w:r>
      <w:r>
        <w:rPr>
          <w:noProof/>
        </w:rPr>
        <w:fldChar w:fldCharType="separate"/>
      </w:r>
      <w:r w:rsidR="009A0E3B">
        <w:rPr>
          <w:noProof/>
        </w:rPr>
        <w:t>151</w:t>
      </w:r>
      <w:r>
        <w:rPr>
          <w:noProof/>
        </w:rPr>
        <w:fldChar w:fldCharType="end"/>
      </w:r>
    </w:p>
    <w:p w14:paraId="30DC990B" w14:textId="625152F9" w:rsidR="007E16B7" w:rsidRDefault="007E16B7">
      <w:pPr>
        <w:pStyle w:val="TOC4"/>
        <w:rPr>
          <w:rFonts w:asciiTheme="minorHAnsi" w:eastAsiaTheme="minorEastAsia" w:hAnsiTheme="minorHAnsi" w:cstheme="minorBidi"/>
          <w:noProof/>
          <w:kern w:val="2"/>
          <w:sz w:val="22"/>
          <w:szCs w:val="22"/>
          <w14:ligatures w14:val="standardContextual"/>
        </w:rPr>
      </w:pPr>
      <w:r w:rsidRPr="004D2F8E">
        <w:rPr>
          <w:rFonts w:eastAsia="SimSun"/>
          <w:noProof/>
        </w:rPr>
        <w:t>5.6.4.2</w:t>
      </w:r>
      <w:r>
        <w:rPr>
          <w:rFonts w:asciiTheme="minorHAnsi" w:eastAsiaTheme="minorEastAsia" w:hAnsiTheme="minorHAnsi" w:cstheme="minorBidi"/>
          <w:noProof/>
          <w:kern w:val="2"/>
          <w:sz w:val="22"/>
          <w:szCs w:val="22"/>
          <w14:ligatures w14:val="standardContextual"/>
        </w:rPr>
        <w:tab/>
      </w:r>
      <w:r w:rsidRPr="004D2F8E">
        <w:rPr>
          <w:rFonts w:eastAsia="SimSun"/>
          <w:noProof/>
        </w:rPr>
        <w:t>Usage of an UL Classifier for a PDU Session</w:t>
      </w:r>
      <w:r>
        <w:rPr>
          <w:noProof/>
        </w:rPr>
        <w:tab/>
      </w:r>
      <w:r>
        <w:rPr>
          <w:noProof/>
        </w:rPr>
        <w:fldChar w:fldCharType="begin"/>
      </w:r>
      <w:r>
        <w:rPr>
          <w:noProof/>
        </w:rPr>
        <w:instrText xml:space="preserve"> PAGEREF _Toc185600683 \h </w:instrText>
      </w:r>
      <w:r>
        <w:rPr>
          <w:noProof/>
        </w:rPr>
      </w:r>
      <w:r>
        <w:rPr>
          <w:noProof/>
        </w:rPr>
        <w:fldChar w:fldCharType="separate"/>
      </w:r>
      <w:r w:rsidR="009A0E3B">
        <w:rPr>
          <w:noProof/>
        </w:rPr>
        <w:t>152</w:t>
      </w:r>
      <w:r>
        <w:rPr>
          <w:noProof/>
        </w:rPr>
        <w:fldChar w:fldCharType="end"/>
      </w:r>
    </w:p>
    <w:p w14:paraId="19E81763" w14:textId="5AD957C9" w:rsidR="007E16B7" w:rsidRDefault="007E16B7">
      <w:pPr>
        <w:pStyle w:val="TOC4"/>
        <w:rPr>
          <w:rFonts w:asciiTheme="minorHAnsi" w:eastAsiaTheme="minorEastAsia" w:hAnsiTheme="minorHAnsi" w:cstheme="minorBidi"/>
          <w:noProof/>
          <w:kern w:val="2"/>
          <w:sz w:val="22"/>
          <w:szCs w:val="22"/>
          <w14:ligatures w14:val="standardContextual"/>
        </w:rPr>
      </w:pPr>
      <w:r w:rsidRPr="004D2F8E">
        <w:rPr>
          <w:rFonts w:eastAsia="SimSun"/>
          <w:noProof/>
        </w:rPr>
        <w:t>5.6.4.3</w:t>
      </w:r>
      <w:r>
        <w:rPr>
          <w:rFonts w:asciiTheme="minorHAnsi" w:eastAsiaTheme="minorEastAsia" w:hAnsiTheme="minorHAnsi" w:cstheme="minorBidi"/>
          <w:noProof/>
          <w:kern w:val="2"/>
          <w:sz w:val="22"/>
          <w:szCs w:val="22"/>
          <w14:ligatures w14:val="standardContextual"/>
        </w:rPr>
        <w:tab/>
      </w:r>
      <w:r w:rsidRPr="004D2F8E">
        <w:rPr>
          <w:rFonts w:eastAsia="SimSun"/>
          <w:noProof/>
        </w:rPr>
        <w:t>Usage of IPv6 multi-homing for a PDU Session</w:t>
      </w:r>
      <w:r>
        <w:rPr>
          <w:noProof/>
        </w:rPr>
        <w:tab/>
      </w:r>
      <w:r>
        <w:rPr>
          <w:noProof/>
        </w:rPr>
        <w:fldChar w:fldCharType="begin"/>
      </w:r>
      <w:r>
        <w:rPr>
          <w:noProof/>
        </w:rPr>
        <w:instrText xml:space="preserve"> PAGEREF _Toc185600684 \h </w:instrText>
      </w:r>
      <w:r>
        <w:rPr>
          <w:noProof/>
        </w:rPr>
      </w:r>
      <w:r>
        <w:rPr>
          <w:noProof/>
        </w:rPr>
        <w:fldChar w:fldCharType="separate"/>
      </w:r>
      <w:r w:rsidR="009A0E3B">
        <w:rPr>
          <w:noProof/>
        </w:rPr>
        <w:t>154</w:t>
      </w:r>
      <w:r>
        <w:rPr>
          <w:noProof/>
        </w:rPr>
        <w:fldChar w:fldCharType="end"/>
      </w:r>
    </w:p>
    <w:p w14:paraId="77D5E304" w14:textId="0E6E859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r>
      <w:r>
        <w:rPr>
          <w:noProof/>
        </w:rPr>
        <w:instrText xml:space="preserve"> PAGEREF _Toc185600685 \h </w:instrText>
      </w:r>
      <w:r>
        <w:rPr>
          <w:noProof/>
        </w:rPr>
      </w:r>
      <w:r>
        <w:rPr>
          <w:noProof/>
        </w:rPr>
        <w:fldChar w:fldCharType="separate"/>
      </w:r>
      <w:r w:rsidR="009A0E3B">
        <w:rPr>
          <w:noProof/>
        </w:rPr>
        <w:t>155</w:t>
      </w:r>
      <w:r>
        <w:rPr>
          <w:noProof/>
        </w:rPr>
        <w:fldChar w:fldCharType="end"/>
      </w:r>
    </w:p>
    <w:p w14:paraId="6372F72E" w14:textId="738BA02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5.6.5a</w:t>
      </w:r>
      <w:r>
        <w:rPr>
          <w:rFonts w:asciiTheme="minorHAnsi" w:eastAsiaTheme="minorEastAsia" w:hAnsiTheme="minorHAnsi" w:cstheme="minorBidi"/>
          <w:noProof/>
          <w:kern w:val="2"/>
          <w:sz w:val="22"/>
          <w:szCs w:val="22"/>
          <w14:ligatures w14:val="standardContextual"/>
        </w:rPr>
        <w:tab/>
      </w:r>
      <w:r>
        <w:rPr>
          <w:noProof/>
        </w:rPr>
        <w:t>Supporting LADN per DNN and S-NSSAI</w:t>
      </w:r>
      <w:r>
        <w:rPr>
          <w:noProof/>
        </w:rPr>
        <w:tab/>
      </w:r>
      <w:r>
        <w:rPr>
          <w:noProof/>
        </w:rPr>
        <w:fldChar w:fldCharType="begin"/>
      </w:r>
      <w:r>
        <w:rPr>
          <w:noProof/>
        </w:rPr>
        <w:instrText xml:space="preserve"> PAGEREF _Toc185600686 \h </w:instrText>
      </w:r>
      <w:r>
        <w:rPr>
          <w:noProof/>
        </w:rPr>
      </w:r>
      <w:r>
        <w:rPr>
          <w:noProof/>
        </w:rPr>
        <w:fldChar w:fldCharType="separate"/>
      </w:r>
      <w:r w:rsidR="009A0E3B">
        <w:rPr>
          <w:noProof/>
        </w:rPr>
        <w:t>157</w:t>
      </w:r>
      <w:r>
        <w:rPr>
          <w:noProof/>
        </w:rPr>
        <w:fldChar w:fldCharType="end"/>
      </w:r>
    </w:p>
    <w:p w14:paraId="4C817AC0" w14:textId="474B9EB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r>
      <w:r>
        <w:rPr>
          <w:noProof/>
        </w:rPr>
        <w:instrText xml:space="preserve"> PAGEREF _Toc185600687 \h </w:instrText>
      </w:r>
      <w:r>
        <w:rPr>
          <w:noProof/>
        </w:rPr>
      </w:r>
      <w:r>
        <w:rPr>
          <w:noProof/>
        </w:rPr>
        <w:fldChar w:fldCharType="separate"/>
      </w:r>
      <w:r w:rsidR="009A0E3B">
        <w:rPr>
          <w:noProof/>
        </w:rPr>
        <w:t>158</w:t>
      </w:r>
      <w:r>
        <w:rPr>
          <w:noProof/>
        </w:rPr>
        <w:fldChar w:fldCharType="end"/>
      </w:r>
    </w:p>
    <w:p w14:paraId="1E4EE5D4" w14:textId="308E9CE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r>
      <w:r>
        <w:rPr>
          <w:noProof/>
        </w:rPr>
        <w:instrText xml:space="preserve"> PAGEREF _Toc185600688 \h </w:instrText>
      </w:r>
      <w:r>
        <w:rPr>
          <w:noProof/>
        </w:rPr>
      </w:r>
      <w:r>
        <w:rPr>
          <w:noProof/>
        </w:rPr>
        <w:fldChar w:fldCharType="separate"/>
      </w:r>
      <w:r w:rsidR="009A0E3B">
        <w:rPr>
          <w:noProof/>
        </w:rPr>
        <w:t>160</w:t>
      </w:r>
      <w:r>
        <w:rPr>
          <w:noProof/>
        </w:rPr>
        <w:fldChar w:fldCharType="end"/>
      </w:r>
    </w:p>
    <w:p w14:paraId="53D3B3D5" w14:textId="69050B8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_Toc185600689 \h </w:instrText>
      </w:r>
      <w:r>
        <w:rPr>
          <w:noProof/>
        </w:rPr>
      </w:r>
      <w:r>
        <w:rPr>
          <w:noProof/>
        </w:rPr>
        <w:fldChar w:fldCharType="separate"/>
      </w:r>
      <w:r w:rsidR="009A0E3B">
        <w:rPr>
          <w:noProof/>
        </w:rPr>
        <w:t>160</w:t>
      </w:r>
      <w:r>
        <w:rPr>
          <w:noProof/>
        </w:rPr>
        <w:fldChar w:fldCharType="end"/>
      </w:r>
    </w:p>
    <w:p w14:paraId="7BA6C698" w14:textId="2522061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r>
      <w:r>
        <w:rPr>
          <w:noProof/>
        </w:rPr>
        <w:instrText xml:space="preserve"> PAGEREF _Toc185600690 \h </w:instrText>
      </w:r>
      <w:r>
        <w:rPr>
          <w:noProof/>
        </w:rPr>
      </w:r>
      <w:r>
        <w:rPr>
          <w:noProof/>
        </w:rPr>
        <w:fldChar w:fldCharType="separate"/>
      </w:r>
      <w:r w:rsidR="009A0E3B">
        <w:rPr>
          <w:noProof/>
        </w:rPr>
        <w:t>170</w:t>
      </w:r>
      <w:r>
        <w:rPr>
          <w:noProof/>
        </w:rPr>
        <w:fldChar w:fldCharType="end"/>
      </w:r>
    </w:p>
    <w:p w14:paraId="481DBBB7" w14:textId="40FBDCBE"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r>
      <w:r>
        <w:rPr>
          <w:noProof/>
        </w:rPr>
        <w:instrText xml:space="preserve"> PAGEREF _Toc185600691 \h </w:instrText>
      </w:r>
      <w:r>
        <w:rPr>
          <w:noProof/>
        </w:rPr>
      </w:r>
      <w:r>
        <w:rPr>
          <w:noProof/>
        </w:rPr>
        <w:fldChar w:fldCharType="separate"/>
      </w:r>
      <w:r w:rsidR="009A0E3B">
        <w:rPr>
          <w:noProof/>
        </w:rPr>
        <w:t>171</w:t>
      </w:r>
      <w:r>
        <w:rPr>
          <w:noProof/>
        </w:rPr>
        <w:fldChar w:fldCharType="end"/>
      </w:r>
    </w:p>
    <w:p w14:paraId="37B7371E" w14:textId="36C9230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r>
      <w:r>
        <w:rPr>
          <w:noProof/>
        </w:rPr>
        <w:instrText xml:space="preserve"> PAGEREF _Toc185600692 \h </w:instrText>
      </w:r>
      <w:r>
        <w:rPr>
          <w:noProof/>
        </w:rPr>
      </w:r>
      <w:r>
        <w:rPr>
          <w:noProof/>
        </w:rPr>
        <w:fldChar w:fldCharType="separate"/>
      </w:r>
      <w:r w:rsidR="009A0E3B">
        <w:rPr>
          <w:noProof/>
        </w:rPr>
        <w:t>172</w:t>
      </w:r>
      <w:r>
        <w:rPr>
          <w:noProof/>
        </w:rPr>
        <w:fldChar w:fldCharType="end"/>
      </w:r>
    </w:p>
    <w:p w14:paraId="0ACA595C" w14:textId="0513F58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_Toc185600693 \h </w:instrText>
      </w:r>
      <w:r>
        <w:rPr>
          <w:noProof/>
        </w:rPr>
      </w:r>
      <w:r>
        <w:rPr>
          <w:noProof/>
        </w:rPr>
        <w:fldChar w:fldCharType="separate"/>
      </w:r>
      <w:r w:rsidR="009A0E3B">
        <w:rPr>
          <w:noProof/>
        </w:rPr>
        <w:t>172</w:t>
      </w:r>
      <w:r>
        <w:rPr>
          <w:noProof/>
        </w:rPr>
        <w:fldChar w:fldCharType="end"/>
      </w:r>
    </w:p>
    <w:p w14:paraId="0FD2E1A3" w14:textId="6BB2E94F" w:rsidR="007E16B7" w:rsidRPr="009A0E3B" w:rsidRDefault="007E16B7">
      <w:pPr>
        <w:pStyle w:val="TOC4"/>
        <w:rPr>
          <w:rFonts w:asciiTheme="minorHAnsi" w:eastAsiaTheme="minorEastAsia" w:hAnsiTheme="minorHAnsi" w:cstheme="minorBidi"/>
          <w:noProof/>
          <w:kern w:val="2"/>
          <w:sz w:val="22"/>
          <w:szCs w:val="22"/>
          <w:lang w:val="fr-FR"/>
          <w14:ligatures w14:val="standardContextual"/>
        </w:rPr>
      </w:pPr>
      <w:r w:rsidRPr="009A0E3B">
        <w:rPr>
          <w:noProof/>
          <w:lang w:val="fr-FR"/>
        </w:rPr>
        <w:t>5.6.9.2</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SSC mode</w:t>
      </w:r>
      <w:r w:rsidRPr="009A0E3B">
        <w:rPr>
          <w:noProof/>
          <w:lang w:val="fr-FR"/>
        </w:rPr>
        <w:tab/>
      </w:r>
      <w:r>
        <w:rPr>
          <w:noProof/>
        </w:rPr>
        <w:fldChar w:fldCharType="begin"/>
      </w:r>
      <w:r w:rsidRPr="009A0E3B">
        <w:rPr>
          <w:noProof/>
          <w:lang w:val="fr-FR"/>
        </w:rPr>
        <w:instrText xml:space="preserve"> PAGEREF _Toc185600694 \h </w:instrText>
      </w:r>
      <w:r>
        <w:rPr>
          <w:noProof/>
        </w:rPr>
      </w:r>
      <w:r>
        <w:rPr>
          <w:noProof/>
        </w:rPr>
        <w:fldChar w:fldCharType="separate"/>
      </w:r>
      <w:r w:rsidR="009A0E3B">
        <w:rPr>
          <w:noProof/>
          <w:lang w:val="fr-FR"/>
        </w:rPr>
        <w:t>172</w:t>
      </w:r>
      <w:r>
        <w:rPr>
          <w:noProof/>
        </w:rPr>
        <w:fldChar w:fldCharType="end"/>
      </w:r>
    </w:p>
    <w:p w14:paraId="2826DB12" w14:textId="1FC1DB4E" w:rsidR="007E16B7" w:rsidRPr="009A0E3B" w:rsidRDefault="007E16B7">
      <w:pPr>
        <w:pStyle w:val="TOC5"/>
        <w:rPr>
          <w:rFonts w:asciiTheme="minorHAnsi" w:eastAsiaTheme="minorEastAsia" w:hAnsiTheme="minorHAnsi" w:cstheme="minorBidi"/>
          <w:noProof/>
          <w:kern w:val="2"/>
          <w:sz w:val="22"/>
          <w:szCs w:val="22"/>
          <w:lang w:val="fr-FR"/>
          <w14:ligatures w14:val="standardContextual"/>
        </w:rPr>
      </w:pPr>
      <w:r w:rsidRPr="009A0E3B">
        <w:rPr>
          <w:noProof/>
          <w:lang w:val="fr-FR"/>
        </w:rPr>
        <w:t>5.6.9.2.1</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SSC Mode 1</w:t>
      </w:r>
      <w:r w:rsidRPr="009A0E3B">
        <w:rPr>
          <w:noProof/>
          <w:lang w:val="fr-FR"/>
        </w:rPr>
        <w:tab/>
      </w:r>
      <w:r>
        <w:rPr>
          <w:noProof/>
        </w:rPr>
        <w:fldChar w:fldCharType="begin"/>
      </w:r>
      <w:r w:rsidRPr="009A0E3B">
        <w:rPr>
          <w:noProof/>
          <w:lang w:val="fr-FR"/>
        </w:rPr>
        <w:instrText xml:space="preserve"> PAGEREF _Toc185600695 \h </w:instrText>
      </w:r>
      <w:r>
        <w:rPr>
          <w:noProof/>
        </w:rPr>
      </w:r>
      <w:r>
        <w:rPr>
          <w:noProof/>
        </w:rPr>
        <w:fldChar w:fldCharType="separate"/>
      </w:r>
      <w:r w:rsidR="009A0E3B">
        <w:rPr>
          <w:noProof/>
          <w:lang w:val="fr-FR"/>
        </w:rPr>
        <w:t>172</w:t>
      </w:r>
      <w:r>
        <w:rPr>
          <w:noProof/>
        </w:rPr>
        <w:fldChar w:fldCharType="end"/>
      </w:r>
    </w:p>
    <w:p w14:paraId="75AF057F" w14:textId="06C8AE47" w:rsidR="007E16B7" w:rsidRPr="009A0E3B" w:rsidRDefault="007E16B7">
      <w:pPr>
        <w:pStyle w:val="TOC5"/>
        <w:rPr>
          <w:rFonts w:asciiTheme="minorHAnsi" w:eastAsiaTheme="minorEastAsia" w:hAnsiTheme="minorHAnsi" w:cstheme="minorBidi"/>
          <w:noProof/>
          <w:kern w:val="2"/>
          <w:sz w:val="22"/>
          <w:szCs w:val="22"/>
          <w:lang w:val="fr-FR"/>
          <w14:ligatures w14:val="standardContextual"/>
        </w:rPr>
      </w:pPr>
      <w:r w:rsidRPr="009A0E3B">
        <w:rPr>
          <w:noProof/>
          <w:lang w:val="fr-FR"/>
        </w:rPr>
        <w:t>5.6.9.2</w:t>
      </w:r>
      <w:r w:rsidRPr="009A0E3B">
        <w:rPr>
          <w:noProof/>
          <w:lang w:val="fr-FR" w:eastAsia="zh-CN"/>
        </w:rPr>
        <w:t>.2</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SSC Mode 2</w:t>
      </w:r>
      <w:r w:rsidRPr="009A0E3B">
        <w:rPr>
          <w:noProof/>
          <w:lang w:val="fr-FR"/>
        </w:rPr>
        <w:tab/>
      </w:r>
      <w:r>
        <w:rPr>
          <w:noProof/>
        </w:rPr>
        <w:fldChar w:fldCharType="begin"/>
      </w:r>
      <w:r w:rsidRPr="009A0E3B">
        <w:rPr>
          <w:noProof/>
          <w:lang w:val="fr-FR"/>
        </w:rPr>
        <w:instrText xml:space="preserve"> PAGEREF _Toc185600696 \h </w:instrText>
      </w:r>
      <w:r>
        <w:rPr>
          <w:noProof/>
        </w:rPr>
      </w:r>
      <w:r>
        <w:rPr>
          <w:noProof/>
        </w:rPr>
        <w:fldChar w:fldCharType="separate"/>
      </w:r>
      <w:r w:rsidR="009A0E3B">
        <w:rPr>
          <w:noProof/>
          <w:lang w:val="fr-FR"/>
        </w:rPr>
        <w:t>172</w:t>
      </w:r>
      <w:r>
        <w:rPr>
          <w:noProof/>
        </w:rPr>
        <w:fldChar w:fldCharType="end"/>
      </w:r>
    </w:p>
    <w:p w14:paraId="5672CFAC" w14:textId="38FDD0AB" w:rsidR="007E16B7" w:rsidRPr="009A0E3B" w:rsidRDefault="007E16B7">
      <w:pPr>
        <w:pStyle w:val="TOC5"/>
        <w:rPr>
          <w:rFonts w:asciiTheme="minorHAnsi" w:eastAsiaTheme="minorEastAsia" w:hAnsiTheme="minorHAnsi" w:cstheme="minorBidi"/>
          <w:noProof/>
          <w:kern w:val="2"/>
          <w:sz w:val="22"/>
          <w:szCs w:val="22"/>
          <w:lang w:val="fr-FR"/>
          <w14:ligatures w14:val="standardContextual"/>
        </w:rPr>
      </w:pPr>
      <w:r w:rsidRPr="009A0E3B">
        <w:rPr>
          <w:noProof/>
          <w:lang w:val="fr-FR"/>
        </w:rPr>
        <w:t>5.6.9.</w:t>
      </w:r>
      <w:r w:rsidRPr="009A0E3B">
        <w:rPr>
          <w:noProof/>
          <w:lang w:val="fr-FR" w:eastAsia="zh-CN"/>
        </w:rPr>
        <w:t>2.</w:t>
      </w:r>
      <w:r w:rsidRPr="009A0E3B">
        <w:rPr>
          <w:noProof/>
          <w:lang w:val="fr-FR"/>
        </w:rPr>
        <w:t>3</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SSC Mode 3</w:t>
      </w:r>
      <w:r w:rsidRPr="009A0E3B">
        <w:rPr>
          <w:noProof/>
          <w:lang w:val="fr-FR"/>
        </w:rPr>
        <w:tab/>
      </w:r>
      <w:r>
        <w:rPr>
          <w:noProof/>
        </w:rPr>
        <w:fldChar w:fldCharType="begin"/>
      </w:r>
      <w:r w:rsidRPr="009A0E3B">
        <w:rPr>
          <w:noProof/>
          <w:lang w:val="fr-FR"/>
        </w:rPr>
        <w:instrText xml:space="preserve"> PAGEREF _Toc185600697 \h </w:instrText>
      </w:r>
      <w:r>
        <w:rPr>
          <w:noProof/>
        </w:rPr>
      </w:r>
      <w:r>
        <w:rPr>
          <w:noProof/>
        </w:rPr>
        <w:fldChar w:fldCharType="separate"/>
      </w:r>
      <w:r w:rsidR="009A0E3B">
        <w:rPr>
          <w:noProof/>
          <w:lang w:val="fr-FR"/>
        </w:rPr>
        <w:t>173</w:t>
      </w:r>
      <w:r>
        <w:rPr>
          <w:noProof/>
        </w:rPr>
        <w:fldChar w:fldCharType="end"/>
      </w:r>
    </w:p>
    <w:p w14:paraId="0D95E11D" w14:textId="7EE040B6" w:rsidR="007E16B7" w:rsidRPr="009A0E3B" w:rsidRDefault="007E16B7">
      <w:pPr>
        <w:pStyle w:val="TOC4"/>
        <w:rPr>
          <w:rFonts w:asciiTheme="minorHAnsi" w:eastAsiaTheme="minorEastAsia" w:hAnsiTheme="minorHAnsi" w:cstheme="minorBidi"/>
          <w:noProof/>
          <w:kern w:val="2"/>
          <w:sz w:val="22"/>
          <w:szCs w:val="22"/>
          <w:lang w:val="fr-FR"/>
          <w14:ligatures w14:val="standardContextual"/>
        </w:rPr>
      </w:pPr>
      <w:r w:rsidRPr="009A0E3B">
        <w:rPr>
          <w:noProof/>
          <w:lang w:val="fr-FR"/>
        </w:rPr>
        <w:t>5.</w:t>
      </w:r>
      <w:r w:rsidRPr="009A0E3B">
        <w:rPr>
          <w:noProof/>
          <w:lang w:val="fr-FR" w:eastAsia="zh-CN"/>
        </w:rPr>
        <w:t>6.9.3</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SSC mode selection</w:t>
      </w:r>
      <w:r w:rsidRPr="009A0E3B">
        <w:rPr>
          <w:noProof/>
          <w:lang w:val="fr-FR"/>
        </w:rPr>
        <w:tab/>
      </w:r>
      <w:r>
        <w:rPr>
          <w:noProof/>
        </w:rPr>
        <w:fldChar w:fldCharType="begin"/>
      </w:r>
      <w:r w:rsidRPr="009A0E3B">
        <w:rPr>
          <w:noProof/>
          <w:lang w:val="fr-FR"/>
        </w:rPr>
        <w:instrText xml:space="preserve"> PAGEREF _Toc185600698 \h </w:instrText>
      </w:r>
      <w:r>
        <w:rPr>
          <w:noProof/>
        </w:rPr>
      </w:r>
      <w:r>
        <w:rPr>
          <w:noProof/>
        </w:rPr>
        <w:fldChar w:fldCharType="separate"/>
      </w:r>
      <w:r w:rsidR="009A0E3B">
        <w:rPr>
          <w:noProof/>
          <w:lang w:val="fr-FR"/>
        </w:rPr>
        <w:t>173</w:t>
      </w:r>
      <w:r>
        <w:rPr>
          <w:noProof/>
        </w:rPr>
        <w:fldChar w:fldCharType="end"/>
      </w:r>
    </w:p>
    <w:p w14:paraId="49E9D107" w14:textId="5DA7E99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r>
      <w:r>
        <w:rPr>
          <w:noProof/>
        </w:rPr>
        <w:instrText xml:space="preserve"> PAGEREF _Toc185600699 \h </w:instrText>
      </w:r>
      <w:r>
        <w:rPr>
          <w:noProof/>
        </w:rPr>
      </w:r>
      <w:r>
        <w:rPr>
          <w:noProof/>
        </w:rPr>
        <w:fldChar w:fldCharType="separate"/>
      </w:r>
      <w:r w:rsidR="009A0E3B">
        <w:rPr>
          <w:noProof/>
        </w:rPr>
        <w:t>174</w:t>
      </w:r>
      <w:r>
        <w:rPr>
          <w:noProof/>
        </w:rPr>
        <w:fldChar w:fldCharType="end"/>
      </w:r>
    </w:p>
    <w:p w14:paraId="2A04DBED" w14:textId="2DAC82A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r>
      <w:r>
        <w:rPr>
          <w:noProof/>
        </w:rPr>
        <w:instrText xml:space="preserve"> PAGEREF _Toc185600700 \h </w:instrText>
      </w:r>
      <w:r>
        <w:rPr>
          <w:noProof/>
        </w:rPr>
      </w:r>
      <w:r>
        <w:rPr>
          <w:noProof/>
        </w:rPr>
        <w:fldChar w:fldCharType="separate"/>
      </w:r>
      <w:r w:rsidR="009A0E3B">
        <w:rPr>
          <w:noProof/>
        </w:rPr>
        <w:t>174</w:t>
      </w:r>
      <w:r>
        <w:rPr>
          <w:noProof/>
        </w:rPr>
        <w:fldChar w:fldCharType="end"/>
      </w:r>
    </w:p>
    <w:p w14:paraId="1775D988" w14:textId="71C7DDB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r>
      <w:r>
        <w:rPr>
          <w:noProof/>
        </w:rPr>
        <w:instrText xml:space="preserve"> PAGEREF _Toc185600701 \h </w:instrText>
      </w:r>
      <w:r>
        <w:rPr>
          <w:noProof/>
        </w:rPr>
      </w:r>
      <w:r>
        <w:rPr>
          <w:noProof/>
        </w:rPr>
        <w:fldChar w:fldCharType="separate"/>
      </w:r>
      <w:r w:rsidR="009A0E3B">
        <w:rPr>
          <w:noProof/>
        </w:rPr>
        <w:t>174</w:t>
      </w:r>
      <w:r>
        <w:rPr>
          <w:noProof/>
        </w:rPr>
        <w:fldChar w:fldCharType="end"/>
      </w:r>
    </w:p>
    <w:p w14:paraId="1F27065B" w14:textId="1A44FE5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r>
      <w:r>
        <w:rPr>
          <w:noProof/>
        </w:rPr>
        <w:instrText xml:space="preserve"> PAGEREF _Toc185600702 \h </w:instrText>
      </w:r>
      <w:r>
        <w:rPr>
          <w:noProof/>
        </w:rPr>
      </w:r>
      <w:r>
        <w:rPr>
          <w:noProof/>
        </w:rPr>
        <w:fldChar w:fldCharType="separate"/>
      </w:r>
      <w:r w:rsidR="009A0E3B">
        <w:rPr>
          <w:noProof/>
        </w:rPr>
        <w:t>176</w:t>
      </w:r>
      <w:r>
        <w:rPr>
          <w:noProof/>
        </w:rPr>
        <w:fldChar w:fldCharType="end"/>
      </w:r>
    </w:p>
    <w:p w14:paraId="372BA3A1" w14:textId="5B0E816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r>
      <w:r>
        <w:rPr>
          <w:noProof/>
        </w:rPr>
        <w:instrText xml:space="preserve"> PAGEREF _Toc185600703 \h </w:instrText>
      </w:r>
      <w:r>
        <w:rPr>
          <w:noProof/>
        </w:rPr>
      </w:r>
      <w:r>
        <w:rPr>
          <w:noProof/>
        </w:rPr>
        <w:fldChar w:fldCharType="separate"/>
      </w:r>
      <w:r w:rsidR="009A0E3B">
        <w:rPr>
          <w:noProof/>
        </w:rPr>
        <w:t>177</w:t>
      </w:r>
      <w:r>
        <w:rPr>
          <w:noProof/>
        </w:rPr>
        <w:fldChar w:fldCharType="end"/>
      </w:r>
    </w:p>
    <w:p w14:paraId="203137C6" w14:textId="3AAB695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r>
      <w:r>
        <w:rPr>
          <w:noProof/>
        </w:rPr>
        <w:instrText xml:space="preserve"> PAGEREF _Toc185600704 \h </w:instrText>
      </w:r>
      <w:r>
        <w:rPr>
          <w:noProof/>
        </w:rPr>
      </w:r>
      <w:r>
        <w:rPr>
          <w:noProof/>
        </w:rPr>
        <w:fldChar w:fldCharType="separate"/>
      </w:r>
      <w:r w:rsidR="009A0E3B">
        <w:rPr>
          <w:noProof/>
        </w:rPr>
        <w:t>178</w:t>
      </w:r>
      <w:r>
        <w:rPr>
          <w:noProof/>
        </w:rPr>
        <w:fldChar w:fldCharType="end"/>
      </w:r>
    </w:p>
    <w:p w14:paraId="1B356A11" w14:textId="6C0AEBF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r>
      <w:r>
        <w:rPr>
          <w:noProof/>
        </w:rPr>
        <w:instrText xml:space="preserve"> PAGEREF _Toc185600705 \h </w:instrText>
      </w:r>
      <w:r>
        <w:rPr>
          <w:noProof/>
        </w:rPr>
      </w:r>
      <w:r>
        <w:rPr>
          <w:noProof/>
        </w:rPr>
        <w:fldChar w:fldCharType="separate"/>
      </w:r>
      <w:r w:rsidR="009A0E3B">
        <w:rPr>
          <w:noProof/>
        </w:rPr>
        <w:t>179</w:t>
      </w:r>
      <w:r>
        <w:rPr>
          <w:noProof/>
        </w:rPr>
        <w:fldChar w:fldCharType="end"/>
      </w:r>
    </w:p>
    <w:p w14:paraId="6B32DE6C" w14:textId="33D94D72"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r>
      <w:r>
        <w:rPr>
          <w:noProof/>
        </w:rPr>
        <w:instrText xml:space="preserve"> PAGEREF _Toc185600706 \h </w:instrText>
      </w:r>
      <w:r>
        <w:rPr>
          <w:noProof/>
        </w:rPr>
      </w:r>
      <w:r>
        <w:rPr>
          <w:noProof/>
        </w:rPr>
        <w:fldChar w:fldCharType="separate"/>
      </w:r>
      <w:r w:rsidR="009A0E3B">
        <w:rPr>
          <w:noProof/>
        </w:rPr>
        <w:t>179</w:t>
      </w:r>
      <w:r>
        <w:rPr>
          <w:noProof/>
        </w:rPr>
        <w:fldChar w:fldCharType="end"/>
      </w:r>
    </w:p>
    <w:p w14:paraId="198BC3AE" w14:textId="7CF256C4"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r>
      <w:r>
        <w:rPr>
          <w:noProof/>
        </w:rPr>
        <w:instrText xml:space="preserve"> PAGEREF _Toc185600707 \h </w:instrText>
      </w:r>
      <w:r>
        <w:rPr>
          <w:noProof/>
        </w:rPr>
      </w:r>
      <w:r>
        <w:rPr>
          <w:noProof/>
        </w:rPr>
        <w:fldChar w:fldCharType="separate"/>
      </w:r>
      <w:r w:rsidR="009A0E3B">
        <w:rPr>
          <w:noProof/>
        </w:rPr>
        <w:t>180</w:t>
      </w:r>
      <w:r>
        <w:rPr>
          <w:noProof/>
        </w:rPr>
        <w:fldChar w:fldCharType="end"/>
      </w:r>
    </w:p>
    <w:p w14:paraId="21DEBA29" w14:textId="6ED4CDC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5.6.15</w:t>
      </w:r>
      <w:r>
        <w:rPr>
          <w:rFonts w:asciiTheme="minorHAnsi" w:eastAsiaTheme="minorEastAsia" w:hAnsiTheme="minorHAnsi" w:cstheme="minorBidi"/>
          <w:noProof/>
          <w:kern w:val="2"/>
          <w:sz w:val="22"/>
          <w:szCs w:val="22"/>
          <w14:ligatures w14:val="standardContextual"/>
        </w:rPr>
        <w:tab/>
      </w:r>
      <w:r>
        <w:rPr>
          <w:noProof/>
        </w:rPr>
        <w:t>Triggers for network analytics</w:t>
      </w:r>
      <w:r>
        <w:rPr>
          <w:noProof/>
        </w:rPr>
        <w:tab/>
      </w:r>
      <w:r>
        <w:rPr>
          <w:noProof/>
        </w:rPr>
        <w:fldChar w:fldCharType="begin"/>
      </w:r>
      <w:r>
        <w:rPr>
          <w:noProof/>
        </w:rPr>
        <w:instrText xml:space="preserve"> PAGEREF _Toc185600708 \h </w:instrText>
      </w:r>
      <w:r>
        <w:rPr>
          <w:noProof/>
        </w:rPr>
      </w:r>
      <w:r>
        <w:rPr>
          <w:noProof/>
        </w:rPr>
        <w:fldChar w:fldCharType="separate"/>
      </w:r>
      <w:r w:rsidR="009A0E3B">
        <w:rPr>
          <w:noProof/>
        </w:rPr>
        <w:t>181</w:t>
      </w:r>
      <w:r>
        <w:rPr>
          <w:noProof/>
        </w:rPr>
        <w:fldChar w:fldCharType="end"/>
      </w:r>
    </w:p>
    <w:p w14:paraId="78988976" w14:textId="429F0AA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5.6.16</w:t>
      </w:r>
      <w:r>
        <w:rPr>
          <w:rFonts w:asciiTheme="minorHAnsi" w:eastAsiaTheme="minorEastAsia" w:hAnsiTheme="minorHAnsi" w:cstheme="minorBidi"/>
          <w:noProof/>
          <w:kern w:val="2"/>
          <w:sz w:val="22"/>
          <w:szCs w:val="22"/>
          <w14:ligatures w14:val="standardContextual"/>
        </w:rPr>
        <w:tab/>
      </w:r>
      <w:r>
        <w:rPr>
          <w:noProof/>
        </w:rPr>
        <w:t>Support for Service Function Chaining</w:t>
      </w:r>
      <w:r>
        <w:rPr>
          <w:noProof/>
        </w:rPr>
        <w:tab/>
      </w:r>
      <w:r>
        <w:rPr>
          <w:noProof/>
        </w:rPr>
        <w:fldChar w:fldCharType="begin"/>
      </w:r>
      <w:r>
        <w:rPr>
          <w:noProof/>
        </w:rPr>
        <w:instrText xml:space="preserve"> PAGEREF _Toc185600709 \h </w:instrText>
      </w:r>
      <w:r>
        <w:rPr>
          <w:noProof/>
        </w:rPr>
      </w:r>
      <w:r>
        <w:rPr>
          <w:noProof/>
        </w:rPr>
        <w:fldChar w:fldCharType="separate"/>
      </w:r>
      <w:r w:rsidR="009A0E3B">
        <w:rPr>
          <w:noProof/>
        </w:rPr>
        <w:t>181</w:t>
      </w:r>
      <w:r>
        <w:rPr>
          <w:noProof/>
        </w:rPr>
        <w:fldChar w:fldCharType="end"/>
      </w:r>
    </w:p>
    <w:p w14:paraId="0EDE7A84" w14:textId="37D06EC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_Toc185600710 \h </w:instrText>
      </w:r>
      <w:r>
        <w:rPr>
          <w:noProof/>
        </w:rPr>
      </w:r>
      <w:r>
        <w:rPr>
          <w:noProof/>
        </w:rPr>
        <w:fldChar w:fldCharType="separate"/>
      </w:r>
      <w:r w:rsidR="009A0E3B">
        <w:rPr>
          <w:noProof/>
        </w:rPr>
        <w:t>181</w:t>
      </w:r>
      <w:r>
        <w:rPr>
          <w:noProof/>
        </w:rPr>
        <w:fldChar w:fldCharType="end"/>
      </w:r>
    </w:p>
    <w:p w14:paraId="080EDD2B" w14:textId="0064B0F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5.6.16.2</w:t>
      </w:r>
      <w:r>
        <w:rPr>
          <w:rFonts w:asciiTheme="minorHAnsi" w:eastAsiaTheme="minorEastAsia" w:hAnsiTheme="minorHAnsi" w:cstheme="minorBidi"/>
          <w:noProof/>
          <w:kern w:val="2"/>
          <w:sz w:val="22"/>
          <w:szCs w:val="22"/>
          <w14:ligatures w14:val="standardContextual"/>
        </w:rPr>
        <w:tab/>
      </w:r>
      <w:r>
        <w:rPr>
          <w:noProof/>
        </w:rPr>
        <w:t>Application Function influence on Service Function Chaining</w:t>
      </w:r>
      <w:r>
        <w:rPr>
          <w:noProof/>
        </w:rPr>
        <w:tab/>
      </w:r>
      <w:r>
        <w:rPr>
          <w:noProof/>
        </w:rPr>
        <w:fldChar w:fldCharType="begin"/>
      </w:r>
      <w:r>
        <w:rPr>
          <w:noProof/>
        </w:rPr>
        <w:instrText xml:space="preserve"> PAGEREF _Toc185600711 \h </w:instrText>
      </w:r>
      <w:r>
        <w:rPr>
          <w:noProof/>
        </w:rPr>
      </w:r>
      <w:r>
        <w:rPr>
          <w:noProof/>
        </w:rPr>
        <w:fldChar w:fldCharType="separate"/>
      </w:r>
      <w:r w:rsidR="009A0E3B">
        <w:rPr>
          <w:noProof/>
        </w:rPr>
        <w:t>182</w:t>
      </w:r>
      <w:r>
        <w:rPr>
          <w:noProof/>
        </w:rPr>
        <w:fldChar w:fldCharType="end"/>
      </w:r>
    </w:p>
    <w:p w14:paraId="3D476B7A" w14:textId="3FD102C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5.6.17</w:t>
      </w:r>
      <w:r>
        <w:rPr>
          <w:rFonts w:asciiTheme="minorHAnsi" w:eastAsiaTheme="minorEastAsia" w:hAnsiTheme="minorHAnsi" w:cstheme="minorBidi"/>
          <w:noProof/>
          <w:kern w:val="2"/>
          <w:sz w:val="22"/>
          <w:szCs w:val="22"/>
          <w14:ligatures w14:val="standardContextual"/>
        </w:rPr>
        <w:tab/>
      </w:r>
      <w:r>
        <w:rPr>
          <w:noProof/>
        </w:rPr>
        <w:t>Handling of Payload Headers</w:t>
      </w:r>
      <w:r>
        <w:rPr>
          <w:noProof/>
        </w:rPr>
        <w:tab/>
      </w:r>
      <w:r>
        <w:rPr>
          <w:noProof/>
        </w:rPr>
        <w:fldChar w:fldCharType="begin"/>
      </w:r>
      <w:r>
        <w:rPr>
          <w:noProof/>
        </w:rPr>
        <w:instrText xml:space="preserve"> PAGEREF _Toc185600712 \h </w:instrText>
      </w:r>
      <w:r>
        <w:rPr>
          <w:noProof/>
        </w:rPr>
      </w:r>
      <w:r>
        <w:rPr>
          <w:noProof/>
        </w:rPr>
        <w:fldChar w:fldCharType="separate"/>
      </w:r>
      <w:r w:rsidR="009A0E3B">
        <w:rPr>
          <w:noProof/>
        </w:rPr>
        <w:t>183</w:t>
      </w:r>
      <w:r>
        <w:rPr>
          <w:noProof/>
        </w:rPr>
        <w:fldChar w:fldCharType="end"/>
      </w:r>
    </w:p>
    <w:p w14:paraId="77F2EB47" w14:textId="5476210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_Toc185600713 \h </w:instrText>
      </w:r>
      <w:r>
        <w:rPr>
          <w:noProof/>
        </w:rPr>
      </w:r>
      <w:r>
        <w:rPr>
          <w:noProof/>
        </w:rPr>
        <w:fldChar w:fldCharType="separate"/>
      </w:r>
      <w:r w:rsidR="009A0E3B">
        <w:rPr>
          <w:noProof/>
        </w:rPr>
        <w:t>183</w:t>
      </w:r>
      <w:r>
        <w:rPr>
          <w:noProof/>
        </w:rPr>
        <w:fldChar w:fldCharType="end"/>
      </w:r>
    </w:p>
    <w:p w14:paraId="3D38F954" w14:textId="4882A40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5.6.17.2</w:t>
      </w:r>
      <w:r>
        <w:rPr>
          <w:rFonts w:asciiTheme="minorHAnsi" w:eastAsiaTheme="minorEastAsia" w:hAnsiTheme="minorHAnsi" w:cstheme="minorBidi"/>
          <w:noProof/>
          <w:kern w:val="2"/>
          <w:sz w:val="22"/>
          <w:szCs w:val="22"/>
          <w14:ligatures w14:val="standardContextual"/>
        </w:rPr>
        <w:tab/>
      </w:r>
      <w:r>
        <w:rPr>
          <w:noProof/>
        </w:rPr>
        <w:t>Application Function influence on Handling of Payload Headers</w:t>
      </w:r>
      <w:r>
        <w:rPr>
          <w:noProof/>
        </w:rPr>
        <w:tab/>
      </w:r>
      <w:r>
        <w:rPr>
          <w:noProof/>
        </w:rPr>
        <w:fldChar w:fldCharType="begin"/>
      </w:r>
      <w:r>
        <w:rPr>
          <w:noProof/>
        </w:rPr>
        <w:instrText xml:space="preserve"> PAGEREF _Toc185600714 \h </w:instrText>
      </w:r>
      <w:r>
        <w:rPr>
          <w:noProof/>
        </w:rPr>
      </w:r>
      <w:r>
        <w:rPr>
          <w:noProof/>
        </w:rPr>
        <w:fldChar w:fldCharType="separate"/>
      </w:r>
      <w:r w:rsidR="009A0E3B">
        <w:rPr>
          <w:noProof/>
        </w:rPr>
        <w:t>183</w:t>
      </w:r>
      <w:r>
        <w:rPr>
          <w:noProof/>
        </w:rPr>
        <w:fldChar w:fldCharType="end"/>
      </w:r>
    </w:p>
    <w:p w14:paraId="4DC1F324" w14:textId="15C8965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r>
      <w:r>
        <w:rPr>
          <w:noProof/>
        </w:rPr>
        <w:instrText xml:space="preserve"> PAGEREF _Toc185600715 \h </w:instrText>
      </w:r>
      <w:r>
        <w:rPr>
          <w:noProof/>
        </w:rPr>
      </w:r>
      <w:r>
        <w:rPr>
          <w:noProof/>
        </w:rPr>
        <w:fldChar w:fldCharType="separate"/>
      </w:r>
      <w:r w:rsidR="009A0E3B">
        <w:rPr>
          <w:noProof/>
        </w:rPr>
        <w:t>187</w:t>
      </w:r>
      <w:r>
        <w:rPr>
          <w:noProof/>
        </w:rPr>
        <w:fldChar w:fldCharType="end"/>
      </w:r>
    </w:p>
    <w:p w14:paraId="24998DF0" w14:textId="07146C4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r>
      <w:r>
        <w:rPr>
          <w:noProof/>
        </w:rPr>
        <w:instrText xml:space="preserve"> PAGEREF _Toc185600716 \h </w:instrText>
      </w:r>
      <w:r>
        <w:rPr>
          <w:noProof/>
        </w:rPr>
      </w:r>
      <w:r>
        <w:rPr>
          <w:noProof/>
        </w:rPr>
        <w:fldChar w:fldCharType="separate"/>
      </w:r>
      <w:r w:rsidR="009A0E3B">
        <w:rPr>
          <w:noProof/>
        </w:rPr>
        <w:t>187</w:t>
      </w:r>
      <w:r>
        <w:rPr>
          <w:noProof/>
        </w:rPr>
        <w:fldChar w:fldCharType="end"/>
      </w:r>
    </w:p>
    <w:p w14:paraId="31E6EC35" w14:textId="13B8A01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r>
      <w:r>
        <w:rPr>
          <w:noProof/>
        </w:rPr>
        <w:instrText xml:space="preserve"> PAGEREF _Toc185600717 \h </w:instrText>
      </w:r>
      <w:r>
        <w:rPr>
          <w:noProof/>
        </w:rPr>
      </w:r>
      <w:r>
        <w:rPr>
          <w:noProof/>
        </w:rPr>
        <w:fldChar w:fldCharType="separate"/>
      </w:r>
      <w:r w:rsidR="009A0E3B">
        <w:rPr>
          <w:noProof/>
        </w:rPr>
        <w:t>187</w:t>
      </w:r>
      <w:r>
        <w:rPr>
          <w:noProof/>
        </w:rPr>
        <w:fldChar w:fldCharType="end"/>
      </w:r>
    </w:p>
    <w:p w14:paraId="030073B1" w14:textId="622161A9" w:rsidR="007E16B7" w:rsidRPr="009A0E3B" w:rsidRDefault="007E16B7">
      <w:pPr>
        <w:pStyle w:val="TOC4"/>
        <w:rPr>
          <w:rFonts w:asciiTheme="minorHAnsi" w:eastAsiaTheme="minorEastAsia" w:hAnsiTheme="minorHAnsi" w:cstheme="minorBidi"/>
          <w:noProof/>
          <w:kern w:val="2"/>
          <w:sz w:val="22"/>
          <w:szCs w:val="22"/>
          <w:lang w:val="fr-FR"/>
          <w14:ligatures w14:val="standardContextual"/>
        </w:rPr>
      </w:pPr>
      <w:r w:rsidRPr="009A0E3B">
        <w:rPr>
          <w:noProof/>
          <w:lang w:val="fr-FR"/>
        </w:rPr>
        <w:t>5.7.1.2</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QoS Profile</w:t>
      </w:r>
      <w:r w:rsidRPr="009A0E3B">
        <w:rPr>
          <w:noProof/>
          <w:lang w:val="fr-FR"/>
        </w:rPr>
        <w:tab/>
      </w:r>
      <w:r>
        <w:rPr>
          <w:noProof/>
        </w:rPr>
        <w:fldChar w:fldCharType="begin"/>
      </w:r>
      <w:r w:rsidRPr="009A0E3B">
        <w:rPr>
          <w:noProof/>
          <w:lang w:val="fr-FR"/>
        </w:rPr>
        <w:instrText xml:space="preserve"> PAGEREF _Toc185600718 \h </w:instrText>
      </w:r>
      <w:r>
        <w:rPr>
          <w:noProof/>
        </w:rPr>
      </w:r>
      <w:r>
        <w:rPr>
          <w:noProof/>
        </w:rPr>
        <w:fldChar w:fldCharType="separate"/>
      </w:r>
      <w:r w:rsidR="009A0E3B">
        <w:rPr>
          <w:noProof/>
          <w:lang w:val="fr-FR"/>
        </w:rPr>
        <w:t>188</w:t>
      </w:r>
      <w:r>
        <w:rPr>
          <w:noProof/>
        </w:rPr>
        <w:fldChar w:fldCharType="end"/>
      </w:r>
    </w:p>
    <w:p w14:paraId="4362F6E3" w14:textId="32E74C4C" w:rsidR="007E16B7" w:rsidRPr="009A0E3B" w:rsidRDefault="007E16B7">
      <w:pPr>
        <w:pStyle w:val="TOC4"/>
        <w:rPr>
          <w:rFonts w:asciiTheme="minorHAnsi" w:eastAsiaTheme="minorEastAsia" w:hAnsiTheme="minorHAnsi" w:cstheme="minorBidi"/>
          <w:noProof/>
          <w:kern w:val="2"/>
          <w:sz w:val="22"/>
          <w:szCs w:val="22"/>
          <w:lang w:val="fr-FR"/>
          <w14:ligatures w14:val="standardContextual"/>
        </w:rPr>
      </w:pPr>
      <w:r w:rsidRPr="009A0E3B">
        <w:rPr>
          <w:noProof/>
          <w:lang w:val="fr-FR"/>
        </w:rPr>
        <w:t>5.7.1.2a</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Alternative QoS Profile</w:t>
      </w:r>
      <w:r w:rsidRPr="009A0E3B">
        <w:rPr>
          <w:noProof/>
          <w:lang w:val="fr-FR"/>
        </w:rPr>
        <w:tab/>
      </w:r>
      <w:r>
        <w:rPr>
          <w:noProof/>
        </w:rPr>
        <w:fldChar w:fldCharType="begin"/>
      </w:r>
      <w:r w:rsidRPr="009A0E3B">
        <w:rPr>
          <w:noProof/>
          <w:lang w:val="fr-FR"/>
        </w:rPr>
        <w:instrText xml:space="preserve"> PAGEREF _Toc185600719 \h </w:instrText>
      </w:r>
      <w:r>
        <w:rPr>
          <w:noProof/>
        </w:rPr>
      </w:r>
      <w:r>
        <w:rPr>
          <w:noProof/>
        </w:rPr>
        <w:fldChar w:fldCharType="separate"/>
      </w:r>
      <w:r w:rsidR="009A0E3B">
        <w:rPr>
          <w:noProof/>
          <w:lang w:val="fr-FR"/>
        </w:rPr>
        <w:t>188</w:t>
      </w:r>
      <w:r>
        <w:rPr>
          <w:noProof/>
        </w:rPr>
        <w:fldChar w:fldCharType="end"/>
      </w:r>
    </w:p>
    <w:p w14:paraId="46A6350A" w14:textId="78EAB6E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r>
      <w:r>
        <w:rPr>
          <w:noProof/>
        </w:rPr>
        <w:instrText xml:space="preserve"> PAGEREF _Toc185600720 \h </w:instrText>
      </w:r>
      <w:r>
        <w:rPr>
          <w:noProof/>
        </w:rPr>
      </w:r>
      <w:r>
        <w:rPr>
          <w:noProof/>
        </w:rPr>
        <w:fldChar w:fldCharType="separate"/>
      </w:r>
      <w:r w:rsidR="009A0E3B">
        <w:rPr>
          <w:noProof/>
        </w:rPr>
        <w:t>189</w:t>
      </w:r>
      <w:r>
        <w:rPr>
          <w:noProof/>
        </w:rPr>
        <w:fldChar w:fldCharType="end"/>
      </w:r>
    </w:p>
    <w:p w14:paraId="714D918D" w14:textId="6CC0D2E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r>
      <w:r>
        <w:rPr>
          <w:noProof/>
        </w:rPr>
        <w:instrText xml:space="preserve"> PAGEREF _Toc185600721 \h </w:instrText>
      </w:r>
      <w:r>
        <w:rPr>
          <w:noProof/>
        </w:rPr>
      </w:r>
      <w:r>
        <w:rPr>
          <w:noProof/>
        </w:rPr>
        <w:fldChar w:fldCharType="separate"/>
      </w:r>
      <w:r w:rsidR="009A0E3B">
        <w:rPr>
          <w:noProof/>
        </w:rPr>
        <w:t>189</w:t>
      </w:r>
      <w:r>
        <w:rPr>
          <w:noProof/>
        </w:rPr>
        <w:fldChar w:fldCharType="end"/>
      </w:r>
    </w:p>
    <w:p w14:paraId="47D5D505" w14:textId="5896D74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r>
      <w:r>
        <w:rPr>
          <w:noProof/>
        </w:rPr>
        <w:instrText xml:space="preserve"> PAGEREF _Toc185600722 \h </w:instrText>
      </w:r>
      <w:r>
        <w:rPr>
          <w:noProof/>
        </w:rPr>
      </w:r>
      <w:r>
        <w:rPr>
          <w:noProof/>
        </w:rPr>
        <w:fldChar w:fldCharType="separate"/>
      </w:r>
      <w:r w:rsidR="009A0E3B">
        <w:rPr>
          <w:noProof/>
        </w:rPr>
        <w:t>190</w:t>
      </w:r>
      <w:r>
        <w:rPr>
          <w:noProof/>
        </w:rPr>
        <w:fldChar w:fldCharType="end"/>
      </w:r>
    </w:p>
    <w:p w14:paraId="7159F1F6" w14:textId="597B722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r>
      <w:r>
        <w:rPr>
          <w:noProof/>
        </w:rPr>
        <w:instrText xml:space="preserve"> PAGEREF _Toc185600723 \h </w:instrText>
      </w:r>
      <w:r>
        <w:rPr>
          <w:noProof/>
        </w:rPr>
      </w:r>
      <w:r>
        <w:rPr>
          <w:noProof/>
        </w:rPr>
        <w:fldChar w:fldCharType="separate"/>
      </w:r>
      <w:r w:rsidR="009A0E3B">
        <w:rPr>
          <w:noProof/>
        </w:rPr>
        <w:t>192</w:t>
      </w:r>
      <w:r>
        <w:rPr>
          <w:noProof/>
        </w:rPr>
        <w:fldChar w:fldCharType="end"/>
      </w:r>
    </w:p>
    <w:p w14:paraId="22A45FB5" w14:textId="1752059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r>
      <w:r>
        <w:rPr>
          <w:noProof/>
        </w:rPr>
        <w:instrText xml:space="preserve"> PAGEREF _Toc185600724 \h </w:instrText>
      </w:r>
      <w:r>
        <w:rPr>
          <w:noProof/>
        </w:rPr>
      </w:r>
      <w:r>
        <w:rPr>
          <w:noProof/>
        </w:rPr>
        <w:fldChar w:fldCharType="separate"/>
      </w:r>
      <w:r w:rsidR="009A0E3B">
        <w:rPr>
          <w:noProof/>
        </w:rPr>
        <w:t>192</w:t>
      </w:r>
      <w:r>
        <w:rPr>
          <w:noProof/>
        </w:rPr>
        <w:fldChar w:fldCharType="end"/>
      </w:r>
    </w:p>
    <w:p w14:paraId="16F8679E" w14:textId="6AA42FD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r>
      <w:r>
        <w:rPr>
          <w:noProof/>
        </w:rPr>
        <w:instrText xml:space="preserve"> PAGEREF _Toc185600725 \h </w:instrText>
      </w:r>
      <w:r>
        <w:rPr>
          <w:noProof/>
        </w:rPr>
      </w:r>
      <w:r>
        <w:rPr>
          <w:noProof/>
        </w:rPr>
        <w:fldChar w:fldCharType="separate"/>
      </w:r>
      <w:r w:rsidR="009A0E3B">
        <w:rPr>
          <w:noProof/>
        </w:rPr>
        <w:t>192</w:t>
      </w:r>
      <w:r>
        <w:rPr>
          <w:noProof/>
        </w:rPr>
        <w:fldChar w:fldCharType="end"/>
      </w:r>
    </w:p>
    <w:p w14:paraId="52ABC91A" w14:textId="11A5ACA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r>
      <w:r>
        <w:rPr>
          <w:noProof/>
        </w:rPr>
        <w:instrText xml:space="preserve"> PAGEREF _Toc185600726 \h </w:instrText>
      </w:r>
      <w:r>
        <w:rPr>
          <w:noProof/>
        </w:rPr>
      </w:r>
      <w:r>
        <w:rPr>
          <w:noProof/>
        </w:rPr>
        <w:fldChar w:fldCharType="separate"/>
      </w:r>
      <w:r w:rsidR="009A0E3B">
        <w:rPr>
          <w:noProof/>
        </w:rPr>
        <w:t>193</w:t>
      </w:r>
      <w:r>
        <w:rPr>
          <w:noProof/>
        </w:rPr>
        <w:fldChar w:fldCharType="end"/>
      </w:r>
    </w:p>
    <w:p w14:paraId="234EC6D5" w14:textId="06D669D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5.7.1.10</w:t>
      </w:r>
      <w:r>
        <w:rPr>
          <w:rFonts w:asciiTheme="minorHAnsi" w:eastAsiaTheme="minorEastAsia" w:hAnsiTheme="minorHAnsi" w:cstheme="minorBidi"/>
          <w:noProof/>
          <w:kern w:val="2"/>
          <w:sz w:val="22"/>
          <w:szCs w:val="22"/>
          <w14:ligatures w14:val="standardContextual"/>
        </w:rPr>
        <w:tab/>
      </w:r>
      <w:r>
        <w:rPr>
          <w:noProof/>
        </w:rPr>
        <w:t>UE-Slice-MBR enforcement and rate limitation</w:t>
      </w:r>
      <w:r>
        <w:rPr>
          <w:noProof/>
        </w:rPr>
        <w:tab/>
      </w:r>
      <w:r>
        <w:rPr>
          <w:noProof/>
        </w:rPr>
        <w:fldChar w:fldCharType="begin"/>
      </w:r>
      <w:r>
        <w:rPr>
          <w:noProof/>
        </w:rPr>
        <w:instrText xml:space="preserve"> PAGEREF _Toc185600727 \h </w:instrText>
      </w:r>
      <w:r>
        <w:rPr>
          <w:noProof/>
        </w:rPr>
      </w:r>
      <w:r>
        <w:rPr>
          <w:noProof/>
        </w:rPr>
        <w:fldChar w:fldCharType="separate"/>
      </w:r>
      <w:r w:rsidR="009A0E3B">
        <w:rPr>
          <w:noProof/>
        </w:rPr>
        <w:t>193</w:t>
      </w:r>
      <w:r>
        <w:rPr>
          <w:noProof/>
        </w:rPr>
        <w:fldChar w:fldCharType="end"/>
      </w:r>
    </w:p>
    <w:p w14:paraId="202EB1CC" w14:textId="091F04C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5.7.1.11</w:t>
      </w:r>
      <w:r>
        <w:rPr>
          <w:rFonts w:asciiTheme="minorHAnsi" w:eastAsiaTheme="minorEastAsia" w:hAnsiTheme="minorHAnsi" w:cstheme="minorBidi"/>
          <w:noProof/>
          <w:kern w:val="2"/>
          <w:sz w:val="22"/>
          <w:szCs w:val="22"/>
          <w14:ligatures w14:val="standardContextual"/>
        </w:rPr>
        <w:tab/>
      </w:r>
      <w:r>
        <w:rPr>
          <w:noProof/>
        </w:rPr>
        <w:t>QoS aspects of home-routed roaming</w:t>
      </w:r>
      <w:r>
        <w:rPr>
          <w:noProof/>
        </w:rPr>
        <w:tab/>
      </w:r>
      <w:r>
        <w:rPr>
          <w:noProof/>
        </w:rPr>
        <w:fldChar w:fldCharType="begin"/>
      </w:r>
      <w:r>
        <w:rPr>
          <w:noProof/>
        </w:rPr>
        <w:instrText xml:space="preserve"> PAGEREF _Toc185600728 \h </w:instrText>
      </w:r>
      <w:r>
        <w:rPr>
          <w:noProof/>
        </w:rPr>
      </w:r>
      <w:r>
        <w:rPr>
          <w:noProof/>
        </w:rPr>
        <w:fldChar w:fldCharType="separate"/>
      </w:r>
      <w:r w:rsidR="009A0E3B">
        <w:rPr>
          <w:noProof/>
        </w:rPr>
        <w:t>194</w:t>
      </w:r>
      <w:r>
        <w:rPr>
          <w:noProof/>
        </w:rPr>
        <w:fldChar w:fldCharType="end"/>
      </w:r>
    </w:p>
    <w:p w14:paraId="3A679F79" w14:textId="3920895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r>
      <w:r>
        <w:rPr>
          <w:noProof/>
        </w:rPr>
        <w:instrText xml:space="preserve"> PAGEREF _Toc185600729 \h </w:instrText>
      </w:r>
      <w:r>
        <w:rPr>
          <w:noProof/>
        </w:rPr>
      </w:r>
      <w:r>
        <w:rPr>
          <w:noProof/>
        </w:rPr>
        <w:fldChar w:fldCharType="separate"/>
      </w:r>
      <w:r w:rsidR="009A0E3B">
        <w:rPr>
          <w:noProof/>
        </w:rPr>
        <w:t>194</w:t>
      </w:r>
      <w:r>
        <w:rPr>
          <w:noProof/>
        </w:rPr>
        <w:fldChar w:fldCharType="end"/>
      </w:r>
    </w:p>
    <w:p w14:paraId="345DBFEC" w14:textId="69E0D34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r>
      <w:r>
        <w:rPr>
          <w:noProof/>
        </w:rPr>
        <w:instrText xml:space="preserve"> PAGEREF _Toc185600730 \h </w:instrText>
      </w:r>
      <w:r>
        <w:rPr>
          <w:noProof/>
        </w:rPr>
      </w:r>
      <w:r>
        <w:rPr>
          <w:noProof/>
        </w:rPr>
        <w:fldChar w:fldCharType="separate"/>
      </w:r>
      <w:r w:rsidR="009A0E3B">
        <w:rPr>
          <w:noProof/>
        </w:rPr>
        <w:t>194</w:t>
      </w:r>
      <w:r>
        <w:rPr>
          <w:noProof/>
        </w:rPr>
        <w:fldChar w:fldCharType="end"/>
      </w:r>
    </w:p>
    <w:p w14:paraId="0B9887D8" w14:textId="66AB05C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r>
      <w:r>
        <w:rPr>
          <w:noProof/>
        </w:rPr>
        <w:instrText xml:space="preserve"> PAGEREF _Toc185600731 \h </w:instrText>
      </w:r>
      <w:r>
        <w:rPr>
          <w:noProof/>
        </w:rPr>
      </w:r>
      <w:r>
        <w:rPr>
          <w:noProof/>
        </w:rPr>
        <w:fldChar w:fldCharType="separate"/>
      </w:r>
      <w:r w:rsidR="009A0E3B">
        <w:rPr>
          <w:noProof/>
        </w:rPr>
        <w:t>195</w:t>
      </w:r>
      <w:r>
        <w:rPr>
          <w:noProof/>
        </w:rPr>
        <w:fldChar w:fldCharType="end"/>
      </w:r>
    </w:p>
    <w:p w14:paraId="75A02B67" w14:textId="7CF7EDD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r>
      <w:r>
        <w:rPr>
          <w:noProof/>
        </w:rPr>
        <w:instrText xml:space="preserve"> PAGEREF _Toc185600732 \h </w:instrText>
      </w:r>
      <w:r>
        <w:rPr>
          <w:noProof/>
        </w:rPr>
      </w:r>
      <w:r>
        <w:rPr>
          <w:noProof/>
        </w:rPr>
        <w:fldChar w:fldCharType="separate"/>
      </w:r>
      <w:r w:rsidR="009A0E3B">
        <w:rPr>
          <w:noProof/>
        </w:rPr>
        <w:t>195</w:t>
      </w:r>
      <w:r>
        <w:rPr>
          <w:noProof/>
        </w:rPr>
        <w:fldChar w:fldCharType="end"/>
      </w:r>
    </w:p>
    <w:p w14:paraId="1CAE08A1" w14:textId="416064A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r>
      <w:r>
        <w:rPr>
          <w:noProof/>
        </w:rPr>
        <w:instrText xml:space="preserve"> PAGEREF _Toc185600733 \h </w:instrText>
      </w:r>
      <w:r>
        <w:rPr>
          <w:noProof/>
        </w:rPr>
      </w:r>
      <w:r>
        <w:rPr>
          <w:noProof/>
        </w:rPr>
        <w:fldChar w:fldCharType="separate"/>
      </w:r>
      <w:r w:rsidR="009A0E3B">
        <w:rPr>
          <w:noProof/>
        </w:rPr>
        <w:t>195</w:t>
      </w:r>
      <w:r>
        <w:rPr>
          <w:noProof/>
        </w:rPr>
        <w:fldChar w:fldCharType="end"/>
      </w:r>
    </w:p>
    <w:p w14:paraId="5B8DC5DA" w14:textId="21434D96"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_Toc185600734 \h </w:instrText>
      </w:r>
      <w:r>
        <w:rPr>
          <w:noProof/>
        </w:rPr>
      </w:r>
      <w:r>
        <w:rPr>
          <w:noProof/>
        </w:rPr>
        <w:fldChar w:fldCharType="separate"/>
      </w:r>
      <w:r w:rsidR="009A0E3B">
        <w:rPr>
          <w:noProof/>
        </w:rPr>
        <w:t>195</w:t>
      </w:r>
      <w:r>
        <w:rPr>
          <w:noProof/>
        </w:rPr>
        <w:fldChar w:fldCharType="end"/>
      </w:r>
    </w:p>
    <w:p w14:paraId="68EC3354" w14:textId="7476BA4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r>
      <w:r>
        <w:rPr>
          <w:noProof/>
        </w:rPr>
        <w:instrText xml:space="preserve"> PAGEREF _Toc185600735 \h </w:instrText>
      </w:r>
      <w:r>
        <w:rPr>
          <w:noProof/>
        </w:rPr>
      </w:r>
      <w:r>
        <w:rPr>
          <w:noProof/>
        </w:rPr>
        <w:fldChar w:fldCharType="separate"/>
      </w:r>
      <w:r w:rsidR="009A0E3B">
        <w:rPr>
          <w:noProof/>
        </w:rPr>
        <w:t>196</w:t>
      </w:r>
      <w:r>
        <w:rPr>
          <w:noProof/>
        </w:rPr>
        <w:fldChar w:fldCharType="end"/>
      </w:r>
    </w:p>
    <w:p w14:paraId="487A1660" w14:textId="7382B8D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r>
      <w:r>
        <w:rPr>
          <w:noProof/>
        </w:rPr>
        <w:instrText xml:space="preserve"> PAGEREF _Toc185600736 \h </w:instrText>
      </w:r>
      <w:r>
        <w:rPr>
          <w:noProof/>
        </w:rPr>
      </w:r>
      <w:r>
        <w:rPr>
          <w:noProof/>
        </w:rPr>
        <w:fldChar w:fldCharType="separate"/>
      </w:r>
      <w:r w:rsidR="009A0E3B">
        <w:rPr>
          <w:noProof/>
        </w:rPr>
        <w:t>196</w:t>
      </w:r>
      <w:r>
        <w:rPr>
          <w:noProof/>
        </w:rPr>
        <w:fldChar w:fldCharType="end"/>
      </w:r>
    </w:p>
    <w:p w14:paraId="0EB93A31" w14:textId="42FC136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r>
      <w:r>
        <w:rPr>
          <w:noProof/>
        </w:rPr>
        <w:instrText xml:space="preserve"> PAGEREF _Toc185600737 \h </w:instrText>
      </w:r>
      <w:r>
        <w:rPr>
          <w:noProof/>
        </w:rPr>
      </w:r>
      <w:r>
        <w:rPr>
          <w:noProof/>
        </w:rPr>
        <w:fldChar w:fldCharType="separate"/>
      </w:r>
      <w:r w:rsidR="009A0E3B">
        <w:rPr>
          <w:noProof/>
        </w:rPr>
        <w:t>197</w:t>
      </w:r>
      <w:r>
        <w:rPr>
          <w:noProof/>
        </w:rPr>
        <w:fldChar w:fldCharType="end"/>
      </w:r>
    </w:p>
    <w:p w14:paraId="72FA310E" w14:textId="1456822F"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r>
      <w:r>
        <w:rPr>
          <w:noProof/>
        </w:rPr>
        <w:instrText xml:space="preserve"> PAGEREF _Toc185600738 \h </w:instrText>
      </w:r>
      <w:r>
        <w:rPr>
          <w:noProof/>
        </w:rPr>
      </w:r>
      <w:r>
        <w:rPr>
          <w:noProof/>
        </w:rPr>
        <w:fldChar w:fldCharType="separate"/>
      </w:r>
      <w:r w:rsidR="009A0E3B">
        <w:rPr>
          <w:noProof/>
        </w:rPr>
        <w:t>198</w:t>
      </w:r>
      <w:r>
        <w:rPr>
          <w:noProof/>
        </w:rPr>
        <w:fldChar w:fldCharType="end"/>
      </w:r>
    </w:p>
    <w:p w14:paraId="0338DC54" w14:textId="3498BD3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r>
      <w:r>
        <w:rPr>
          <w:noProof/>
        </w:rPr>
        <w:instrText xml:space="preserve"> PAGEREF _Toc185600739 \h </w:instrText>
      </w:r>
      <w:r>
        <w:rPr>
          <w:noProof/>
        </w:rPr>
      </w:r>
      <w:r>
        <w:rPr>
          <w:noProof/>
        </w:rPr>
        <w:fldChar w:fldCharType="separate"/>
      </w:r>
      <w:r w:rsidR="009A0E3B">
        <w:rPr>
          <w:noProof/>
        </w:rPr>
        <w:t>198</w:t>
      </w:r>
      <w:r>
        <w:rPr>
          <w:noProof/>
        </w:rPr>
        <w:fldChar w:fldCharType="end"/>
      </w:r>
    </w:p>
    <w:p w14:paraId="376927E8" w14:textId="7B2C73D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r>
      <w:r>
        <w:rPr>
          <w:noProof/>
        </w:rPr>
        <w:instrText xml:space="preserve"> PAGEREF _Toc185600740 \h </w:instrText>
      </w:r>
      <w:r>
        <w:rPr>
          <w:noProof/>
        </w:rPr>
      </w:r>
      <w:r>
        <w:rPr>
          <w:noProof/>
        </w:rPr>
        <w:fldChar w:fldCharType="separate"/>
      </w:r>
      <w:r w:rsidR="009A0E3B">
        <w:rPr>
          <w:noProof/>
        </w:rPr>
        <w:t>198</w:t>
      </w:r>
      <w:r>
        <w:rPr>
          <w:noProof/>
        </w:rPr>
        <w:fldChar w:fldCharType="end"/>
      </w:r>
    </w:p>
    <w:p w14:paraId="582CBB42" w14:textId="09D34FB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r>
      <w:r>
        <w:rPr>
          <w:noProof/>
        </w:rPr>
        <w:instrText xml:space="preserve"> PAGEREF _Toc185600741 \h </w:instrText>
      </w:r>
      <w:r>
        <w:rPr>
          <w:noProof/>
        </w:rPr>
      </w:r>
      <w:r>
        <w:rPr>
          <w:noProof/>
        </w:rPr>
        <w:fldChar w:fldCharType="separate"/>
      </w:r>
      <w:r w:rsidR="009A0E3B">
        <w:rPr>
          <w:noProof/>
        </w:rPr>
        <w:t>199</w:t>
      </w:r>
      <w:r>
        <w:rPr>
          <w:noProof/>
        </w:rPr>
        <w:fldChar w:fldCharType="end"/>
      </w:r>
    </w:p>
    <w:p w14:paraId="4718CADD" w14:textId="02BAF79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r>
      <w:r>
        <w:rPr>
          <w:noProof/>
        </w:rPr>
        <w:instrText xml:space="preserve"> PAGEREF _Toc185600742 \h </w:instrText>
      </w:r>
      <w:r>
        <w:rPr>
          <w:noProof/>
        </w:rPr>
      </w:r>
      <w:r>
        <w:rPr>
          <w:noProof/>
        </w:rPr>
        <w:fldChar w:fldCharType="separate"/>
      </w:r>
      <w:r w:rsidR="009A0E3B">
        <w:rPr>
          <w:noProof/>
        </w:rPr>
        <w:t>200</w:t>
      </w:r>
      <w:r>
        <w:rPr>
          <w:noProof/>
        </w:rPr>
        <w:fldChar w:fldCharType="end"/>
      </w:r>
    </w:p>
    <w:p w14:paraId="1D2B4BBE" w14:textId="26863B7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r>
      <w:r>
        <w:rPr>
          <w:noProof/>
        </w:rPr>
        <w:instrText xml:space="preserve"> PAGEREF _Toc185600743 \h </w:instrText>
      </w:r>
      <w:r>
        <w:rPr>
          <w:noProof/>
        </w:rPr>
      </w:r>
      <w:r>
        <w:rPr>
          <w:noProof/>
        </w:rPr>
        <w:fldChar w:fldCharType="separate"/>
      </w:r>
      <w:r w:rsidR="009A0E3B">
        <w:rPr>
          <w:noProof/>
        </w:rPr>
        <w:t>200</w:t>
      </w:r>
      <w:r>
        <w:rPr>
          <w:noProof/>
        </w:rPr>
        <w:fldChar w:fldCharType="end"/>
      </w:r>
    </w:p>
    <w:p w14:paraId="21056821" w14:textId="07BA0DB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r>
      <w:r>
        <w:rPr>
          <w:noProof/>
        </w:rPr>
        <w:instrText xml:space="preserve"> PAGEREF _Toc185600744 \h </w:instrText>
      </w:r>
      <w:r>
        <w:rPr>
          <w:noProof/>
        </w:rPr>
      </w:r>
      <w:r>
        <w:rPr>
          <w:noProof/>
        </w:rPr>
        <w:fldChar w:fldCharType="separate"/>
      </w:r>
      <w:r w:rsidR="009A0E3B">
        <w:rPr>
          <w:noProof/>
        </w:rPr>
        <w:t>200</w:t>
      </w:r>
      <w:r>
        <w:rPr>
          <w:noProof/>
        </w:rPr>
        <w:fldChar w:fldCharType="end"/>
      </w:r>
    </w:p>
    <w:p w14:paraId="677884FD" w14:textId="1746AAD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_Toc185600745 \h </w:instrText>
      </w:r>
      <w:r>
        <w:rPr>
          <w:noProof/>
        </w:rPr>
      </w:r>
      <w:r>
        <w:rPr>
          <w:noProof/>
        </w:rPr>
        <w:fldChar w:fldCharType="separate"/>
      </w:r>
      <w:r w:rsidR="009A0E3B">
        <w:rPr>
          <w:noProof/>
        </w:rPr>
        <w:t>200</w:t>
      </w:r>
      <w:r>
        <w:rPr>
          <w:noProof/>
        </w:rPr>
        <w:fldChar w:fldCharType="end"/>
      </w:r>
    </w:p>
    <w:p w14:paraId="1592D74C" w14:textId="108D491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r>
      <w:r>
        <w:rPr>
          <w:noProof/>
        </w:rPr>
        <w:instrText xml:space="preserve"> PAGEREF _Toc185600746 \h </w:instrText>
      </w:r>
      <w:r>
        <w:rPr>
          <w:noProof/>
        </w:rPr>
      </w:r>
      <w:r>
        <w:rPr>
          <w:noProof/>
        </w:rPr>
        <w:fldChar w:fldCharType="separate"/>
      </w:r>
      <w:r w:rsidR="009A0E3B">
        <w:rPr>
          <w:noProof/>
        </w:rPr>
        <w:t>200</w:t>
      </w:r>
      <w:r>
        <w:rPr>
          <w:noProof/>
        </w:rPr>
        <w:fldChar w:fldCharType="end"/>
      </w:r>
    </w:p>
    <w:p w14:paraId="3D5A3BFA" w14:textId="3722D39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r>
      <w:r>
        <w:rPr>
          <w:noProof/>
        </w:rPr>
        <w:instrText xml:space="preserve"> PAGEREF _Toc185600747 \h </w:instrText>
      </w:r>
      <w:r>
        <w:rPr>
          <w:noProof/>
        </w:rPr>
      </w:r>
      <w:r>
        <w:rPr>
          <w:noProof/>
        </w:rPr>
        <w:fldChar w:fldCharType="separate"/>
      </w:r>
      <w:r w:rsidR="009A0E3B">
        <w:rPr>
          <w:noProof/>
        </w:rPr>
        <w:t>201</w:t>
      </w:r>
      <w:r>
        <w:rPr>
          <w:noProof/>
        </w:rPr>
        <w:fldChar w:fldCharType="end"/>
      </w:r>
    </w:p>
    <w:p w14:paraId="49BBB698" w14:textId="2659F17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r>
      <w:r>
        <w:rPr>
          <w:noProof/>
        </w:rPr>
        <w:instrText xml:space="preserve"> PAGEREF _Toc185600748 \h </w:instrText>
      </w:r>
      <w:r>
        <w:rPr>
          <w:noProof/>
        </w:rPr>
      </w:r>
      <w:r>
        <w:rPr>
          <w:noProof/>
        </w:rPr>
        <w:fldChar w:fldCharType="separate"/>
      </w:r>
      <w:r w:rsidR="009A0E3B">
        <w:rPr>
          <w:noProof/>
        </w:rPr>
        <w:t>201</w:t>
      </w:r>
      <w:r>
        <w:rPr>
          <w:noProof/>
        </w:rPr>
        <w:fldChar w:fldCharType="end"/>
      </w:r>
    </w:p>
    <w:p w14:paraId="4158B7B7" w14:textId="40C9616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r>
      <w:r>
        <w:rPr>
          <w:noProof/>
        </w:rPr>
        <w:instrText xml:space="preserve"> PAGEREF _Toc185600749 \h </w:instrText>
      </w:r>
      <w:r>
        <w:rPr>
          <w:noProof/>
        </w:rPr>
      </w:r>
      <w:r>
        <w:rPr>
          <w:noProof/>
        </w:rPr>
        <w:fldChar w:fldCharType="separate"/>
      </w:r>
      <w:r w:rsidR="009A0E3B">
        <w:rPr>
          <w:noProof/>
        </w:rPr>
        <w:t>202</w:t>
      </w:r>
      <w:r>
        <w:rPr>
          <w:noProof/>
        </w:rPr>
        <w:fldChar w:fldCharType="end"/>
      </w:r>
    </w:p>
    <w:p w14:paraId="038CC0CD" w14:textId="12D32DC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r>
      <w:r>
        <w:rPr>
          <w:noProof/>
        </w:rPr>
        <w:instrText xml:space="preserve"> PAGEREF _Toc185600750 \h </w:instrText>
      </w:r>
      <w:r>
        <w:rPr>
          <w:noProof/>
        </w:rPr>
      </w:r>
      <w:r>
        <w:rPr>
          <w:noProof/>
        </w:rPr>
        <w:fldChar w:fldCharType="separate"/>
      </w:r>
      <w:r w:rsidR="009A0E3B">
        <w:rPr>
          <w:noProof/>
        </w:rPr>
        <w:t>202</w:t>
      </w:r>
      <w:r>
        <w:rPr>
          <w:noProof/>
        </w:rPr>
        <w:fldChar w:fldCharType="end"/>
      </w:r>
    </w:p>
    <w:p w14:paraId="49CD195E" w14:textId="282C5D2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r>
      <w:r>
        <w:rPr>
          <w:noProof/>
        </w:rPr>
        <w:instrText xml:space="preserve"> PAGEREF _Toc185600751 \h </w:instrText>
      </w:r>
      <w:r>
        <w:rPr>
          <w:noProof/>
        </w:rPr>
      </w:r>
      <w:r>
        <w:rPr>
          <w:noProof/>
        </w:rPr>
        <w:fldChar w:fldCharType="separate"/>
      </w:r>
      <w:r w:rsidR="009A0E3B">
        <w:rPr>
          <w:noProof/>
        </w:rPr>
        <w:t>202</w:t>
      </w:r>
      <w:r>
        <w:rPr>
          <w:noProof/>
        </w:rPr>
        <w:fldChar w:fldCharType="end"/>
      </w:r>
    </w:p>
    <w:p w14:paraId="5C52FB05" w14:textId="6C30E34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r>
      <w:r>
        <w:rPr>
          <w:noProof/>
        </w:rPr>
        <w:instrText xml:space="preserve"> PAGEREF _Toc185600752 \h </w:instrText>
      </w:r>
      <w:r>
        <w:rPr>
          <w:noProof/>
        </w:rPr>
      </w:r>
      <w:r>
        <w:rPr>
          <w:noProof/>
        </w:rPr>
        <w:fldChar w:fldCharType="separate"/>
      </w:r>
      <w:r w:rsidR="009A0E3B">
        <w:rPr>
          <w:noProof/>
        </w:rPr>
        <w:t>203</w:t>
      </w:r>
      <w:r>
        <w:rPr>
          <w:noProof/>
        </w:rPr>
        <w:fldChar w:fldCharType="end"/>
      </w:r>
    </w:p>
    <w:p w14:paraId="7674E0C8" w14:textId="6FB4B6F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r>
      <w:r>
        <w:rPr>
          <w:noProof/>
        </w:rPr>
        <w:instrText xml:space="preserve"> PAGEREF _Toc185600753 \h </w:instrText>
      </w:r>
      <w:r>
        <w:rPr>
          <w:noProof/>
        </w:rPr>
      </w:r>
      <w:r>
        <w:rPr>
          <w:noProof/>
        </w:rPr>
        <w:fldChar w:fldCharType="separate"/>
      </w:r>
      <w:r w:rsidR="009A0E3B">
        <w:rPr>
          <w:noProof/>
        </w:rPr>
        <w:t>208</w:t>
      </w:r>
      <w:r>
        <w:rPr>
          <w:noProof/>
        </w:rPr>
        <w:fldChar w:fldCharType="end"/>
      </w:r>
    </w:p>
    <w:p w14:paraId="7CE03D0F" w14:textId="5A15E32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_Toc185600754 \h </w:instrText>
      </w:r>
      <w:r>
        <w:rPr>
          <w:noProof/>
        </w:rPr>
      </w:r>
      <w:r>
        <w:rPr>
          <w:noProof/>
        </w:rPr>
        <w:fldChar w:fldCharType="separate"/>
      </w:r>
      <w:r w:rsidR="009A0E3B">
        <w:rPr>
          <w:noProof/>
        </w:rPr>
        <w:t>208</w:t>
      </w:r>
      <w:r>
        <w:rPr>
          <w:noProof/>
        </w:rPr>
        <w:fldChar w:fldCharType="end"/>
      </w:r>
    </w:p>
    <w:p w14:paraId="41935193" w14:textId="1DAA890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r>
      <w:r>
        <w:rPr>
          <w:noProof/>
        </w:rPr>
        <w:instrText xml:space="preserve"> PAGEREF _Toc185600755 \h </w:instrText>
      </w:r>
      <w:r>
        <w:rPr>
          <w:noProof/>
        </w:rPr>
      </w:r>
      <w:r>
        <w:rPr>
          <w:noProof/>
        </w:rPr>
        <w:fldChar w:fldCharType="separate"/>
      </w:r>
      <w:r w:rsidR="009A0E3B">
        <w:rPr>
          <w:noProof/>
        </w:rPr>
        <w:t>209</w:t>
      </w:r>
      <w:r>
        <w:rPr>
          <w:noProof/>
        </w:rPr>
        <w:fldChar w:fldCharType="end"/>
      </w:r>
    </w:p>
    <w:p w14:paraId="4BAD483F" w14:textId="6CD46C8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r>
      <w:r>
        <w:rPr>
          <w:noProof/>
        </w:rPr>
        <w:instrText xml:space="preserve"> PAGEREF _Toc185600756 \h </w:instrText>
      </w:r>
      <w:r>
        <w:rPr>
          <w:noProof/>
        </w:rPr>
      </w:r>
      <w:r>
        <w:rPr>
          <w:noProof/>
        </w:rPr>
        <w:fldChar w:fldCharType="separate"/>
      </w:r>
      <w:r w:rsidR="009A0E3B">
        <w:rPr>
          <w:noProof/>
        </w:rPr>
        <w:t>210</w:t>
      </w:r>
      <w:r>
        <w:rPr>
          <w:noProof/>
        </w:rPr>
        <w:fldChar w:fldCharType="end"/>
      </w:r>
    </w:p>
    <w:p w14:paraId="51B97C8A" w14:textId="50CB75B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r>
      <w:r>
        <w:rPr>
          <w:noProof/>
        </w:rPr>
        <w:instrText xml:space="preserve"> PAGEREF _Toc185600757 \h </w:instrText>
      </w:r>
      <w:r>
        <w:rPr>
          <w:noProof/>
        </w:rPr>
      </w:r>
      <w:r>
        <w:rPr>
          <w:noProof/>
        </w:rPr>
        <w:fldChar w:fldCharType="separate"/>
      </w:r>
      <w:r w:rsidR="009A0E3B">
        <w:rPr>
          <w:noProof/>
        </w:rPr>
        <w:t>211</w:t>
      </w:r>
      <w:r>
        <w:rPr>
          <w:noProof/>
        </w:rPr>
        <w:fldChar w:fldCharType="end"/>
      </w:r>
    </w:p>
    <w:p w14:paraId="53EBAA4D" w14:textId="470C8B3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_Toc185600758 \h </w:instrText>
      </w:r>
      <w:r>
        <w:rPr>
          <w:noProof/>
        </w:rPr>
      </w:r>
      <w:r>
        <w:rPr>
          <w:noProof/>
        </w:rPr>
        <w:fldChar w:fldCharType="separate"/>
      </w:r>
      <w:r w:rsidR="009A0E3B">
        <w:rPr>
          <w:noProof/>
        </w:rPr>
        <w:t>211</w:t>
      </w:r>
      <w:r>
        <w:rPr>
          <w:noProof/>
        </w:rPr>
        <w:fldChar w:fldCharType="end"/>
      </w:r>
    </w:p>
    <w:p w14:paraId="12F12298" w14:textId="3B23830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r>
      <w:r>
        <w:rPr>
          <w:noProof/>
        </w:rPr>
        <w:instrText xml:space="preserve"> PAGEREF _Toc185600759 \h </w:instrText>
      </w:r>
      <w:r>
        <w:rPr>
          <w:noProof/>
        </w:rPr>
      </w:r>
      <w:r>
        <w:rPr>
          <w:noProof/>
        </w:rPr>
        <w:fldChar w:fldCharType="separate"/>
      </w:r>
      <w:r w:rsidR="009A0E3B">
        <w:rPr>
          <w:noProof/>
        </w:rPr>
        <w:t>211</w:t>
      </w:r>
      <w:r>
        <w:rPr>
          <w:noProof/>
        </w:rPr>
        <w:fldChar w:fldCharType="end"/>
      </w:r>
    </w:p>
    <w:p w14:paraId="47C8D3CC" w14:textId="0BE971D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r>
      <w:r>
        <w:rPr>
          <w:noProof/>
        </w:rPr>
        <w:instrText xml:space="preserve"> PAGEREF _Toc185600760 \h </w:instrText>
      </w:r>
      <w:r>
        <w:rPr>
          <w:noProof/>
        </w:rPr>
      </w:r>
      <w:r>
        <w:rPr>
          <w:noProof/>
        </w:rPr>
        <w:fldChar w:fldCharType="separate"/>
      </w:r>
      <w:r w:rsidR="009A0E3B">
        <w:rPr>
          <w:noProof/>
        </w:rPr>
        <w:t>212</w:t>
      </w:r>
      <w:r>
        <w:rPr>
          <w:noProof/>
        </w:rPr>
        <w:fldChar w:fldCharType="end"/>
      </w:r>
    </w:p>
    <w:p w14:paraId="7E7203E2" w14:textId="35DCB339"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5.7.7</w:t>
      </w:r>
      <w:r>
        <w:rPr>
          <w:rFonts w:asciiTheme="minorHAnsi" w:eastAsiaTheme="minorEastAsia" w:hAnsiTheme="minorHAnsi" w:cstheme="minorBidi"/>
          <w:noProof/>
          <w:kern w:val="2"/>
          <w:sz w:val="22"/>
          <w:szCs w:val="22"/>
          <w14:ligatures w14:val="standardContextual"/>
        </w:rPr>
        <w:tab/>
      </w:r>
      <w:r>
        <w:rPr>
          <w:noProof/>
          <w:lang w:eastAsia="ko-KR"/>
        </w:rPr>
        <w:t>PDU Set QoS Parameters</w:t>
      </w:r>
      <w:r>
        <w:rPr>
          <w:noProof/>
        </w:rPr>
        <w:tab/>
      </w:r>
      <w:r>
        <w:rPr>
          <w:noProof/>
        </w:rPr>
        <w:fldChar w:fldCharType="begin"/>
      </w:r>
      <w:r>
        <w:rPr>
          <w:noProof/>
        </w:rPr>
        <w:instrText xml:space="preserve"> PAGEREF _Toc185600761 \h </w:instrText>
      </w:r>
      <w:r>
        <w:rPr>
          <w:noProof/>
        </w:rPr>
      </w:r>
      <w:r>
        <w:rPr>
          <w:noProof/>
        </w:rPr>
        <w:fldChar w:fldCharType="separate"/>
      </w:r>
      <w:r w:rsidR="009A0E3B">
        <w:rPr>
          <w:noProof/>
        </w:rPr>
        <w:t>212</w:t>
      </w:r>
      <w:r>
        <w:rPr>
          <w:noProof/>
        </w:rPr>
        <w:fldChar w:fldCharType="end"/>
      </w:r>
    </w:p>
    <w:p w14:paraId="770BFFF1" w14:textId="6226B9F5"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5.7.7.1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r>
      <w:r>
        <w:rPr>
          <w:noProof/>
        </w:rPr>
        <w:instrText xml:space="preserve"> PAGEREF _Toc185600762 \h </w:instrText>
      </w:r>
      <w:r>
        <w:rPr>
          <w:noProof/>
        </w:rPr>
      </w:r>
      <w:r>
        <w:rPr>
          <w:noProof/>
        </w:rPr>
        <w:fldChar w:fldCharType="separate"/>
      </w:r>
      <w:r w:rsidR="009A0E3B">
        <w:rPr>
          <w:noProof/>
        </w:rPr>
        <w:t>212</w:t>
      </w:r>
      <w:r>
        <w:rPr>
          <w:noProof/>
        </w:rPr>
        <w:fldChar w:fldCharType="end"/>
      </w:r>
    </w:p>
    <w:p w14:paraId="2266B0B8" w14:textId="08BB1C6A"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5.7.7.2</w:t>
      </w:r>
      <w:r>
        <w:rPr>
          <w:rFonts w:asciiTheme="minorHAnsi" w:eastAsiaTheme="minorEastAsia" w:hAnsiTheme="minorHAnsi" w:cstheme="minorBidi"/>
          <w:noProof/>
          <w:kern w:val="2"/>
          <w:sz w:val="22"/>
          <w:szCs w:val="22"/>
          <w14:ligatures w14:val="standardContextual"/>
        </w:rPr>
        <w:tab/>
      </w:r>
      <w:r>
        <w:rPr>
          <w:noProof/>
          <w:lang w:eastAsia="ko-KR"/>
        </w:rPr>
        <w:t>PDU Set Delay Budget</w:t>
      </w:r>
      <w:r>
        <w:rPr>
          <w:noProof/>
        </w:rPr>
        <w:tab/>
      </w:r>
      <w:r>
        <w:rPr>
          <w:noProof/>
        </w:rPr>
        <w:fldChar w:fldCharType="begin"/>
      </w:r>
      <w:r>
        <w:rPr>
          <w:noProof/>
        </w:rPr>
        <w:instrText xml:space="preserve"> PAGEREF _Toc185600763 \h </w:instrText>
      </w:r>
      <w:r>
        <w:rPr>
          <w:noProof/>
        </w:rPr>
      </w:r>
      <w:r>
        <w:rPr>
          <w:noProof/>
        </w:rPr>
        <w:fldChar w:fldCharType="separate"/>
      </w:r>
      <w:r w:rsidR="009A0E3B">
        <w:rPr>
          <w:noProof/>
        </w:rPr>
        <w:t>213</w:t>
      </w:r>
      <w:r>
        <w:rPr>
          <w:noProof/>
        </w:rPr>
        <w:fldChar w:fldCharType="end"/>
      </w:r>
    </w:p>
    <w:p w14:paraId="58965989" w14:textId="180AE96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5.7.7.3</w:t>
      </w:r>
      <w:r>
        <w:rPr>
          <w:rFonts w:asciiTheme="minorHAnsi" w:eastAsiaTheme="minorEastAsia" w:hAnsiTheme="minorHAnsi" w:cstheme="minorBidi"/>
          <w:noProof/>
          <w:kern w:val="2"/>
          <w:sz w:val="22"/>
          <w:szCs w:val="22"/>
          <w14:ligatures w14:val="standardContextual"/>
        </w:rPr>
        <w:tab/>
      </w:r>
      <w:r>
        <w:rPr>
          <w:noProof/>
          <w:lang w:eastAsia="ko-KR"/>
        </w:rPr>
        <w:t>PDU Set Error Rate</w:t>
      </w:r>
      <w:r>
        <w:rPr>
          <w:noProof/>
        </w:rPr>
        <w:tab/>
      </w:r>
      <w:r>
        <w:rPr>
          <w:noProof/>
        </w:rPr>
        <w:fldChar w:fldCharType="begin"/>
      </w:r>
      <w:r>
        <w:rPr>
          <w:noProof/>
        </w:rPr>
        <w:instrText xml:space="preserve"> PAGEREF _Toc185600764 \h </w:instrText>
      </w:r>
      <w:r>
        <w:rPr>
          <w:noProof/>
        </w:rPr>
      </w:r>
      <w:r>
        <w:rPr>
          <w:noProof/>
        </w:rPr>
        <w:fldChar w:fldCharType="separate"/>
      </w:r>
      <w:r w:rsidR="009A0E3B">
        <w:rPr>
          <w:noProof/>
        </w:rPr>
        <w:t>213</w:t>
      </w:r>
      <w:r>
        <w:rPr>
          <w:noProof/>
        </w:rPr>
        <w:fldChar w:fldCharType="end"/>
      </w:r>
    </w:p>
    <w:p w14:paraId="1AF5BCAE" w14:textId="66A0269B"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5.7.7.4</w:t>
      </w:r>
      <w:r>
        <w:rPr>
          <w:rFonts w:asciiTheme="minorHAnsi" w:eastAsiaTheme="minorEastAsia" w:hAnsiTheme="minorHAnsi" w:cstheme="minorBidi"/>
          <w:noProof/>
          <w:kern w:val="2"/>
          <w:sz w:val="22"/>
          <w:szCs w:val="22"/>
          <w14:ligatures w14:val="standardContextual"/>
        </w:rPr>
        <w:tab/>
      </w:r>
      <w:r>
        <w:rPr>
          <w:noProof/>
          <w:lang w:eastAsia="ko-KR"/>
        </w:rPr>
        <w:t>PDU Set Integrated Handling Information</w:t>
      </w:r>
      <w:r>
        <w:rPr>
          <w:noProof/>
        </w:rPr>
        <w:tab/>
      </w:r>
      <w:r>
        <w:rPr>
          <w:noProof/>
        </w:rPr>
        <w:fldChar w:fldCharType="begin"/>
      </w:r>
      <w:r>
        <w:rPr>
          <w:noProof/>
        </w:rPr>
        <w:instrText xml:space="preserve"> PAGEREF _Toc185600765 \h </w:instrText>
      </w:r>
      <w:r>
        <w:rPr>
          <w:noProof/>
        </w:rPr>
      </w:r>
      <w:r>
        <w:rPr>
          <w:noProof/>
        </w:rPr>
        <w:fldChar w:fldCharType="separate"/>
      </w:r>
      <w:r w:rsidR="009A0E3B">
        <w:rPr>
          <w:noProof/>
        </w:rPr>
        <w:t>213</w:t>
      </w:r>
      <w:r>
        <w:rPr>
          <w:noProof/>
        </w:rPr>
        <w:fldChar w:fldCharType="end"/>
      </w:r>
    </w:p>
    <w:p w14:paraId="605425DE" w14:textId="0160DEE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r>
      <w:r>
        <w:rPr>
          <w:noProof/>
        </w:rPr>
        <w:instrText xml:space="preserve"> PAGEREF _Toc185600766 \h </w:instrText>
      </w:r>
      <w:r>
        <w:rPr>
          <w:noProof/>
        </w:rPr>
      </w:r>
      <w:r>
        <w:rPr>
          <w:noProof/>
        </w:rPr>
        <w:fldChar w:fldCharType="separate"/>
      </w:r>
      <w:r w:rsidR="009A0E3B">
        <w:rPr>
          <w:noProof/>
        </w:rPr>
        <w:t>213</w:t>
      </w:r>
      <w:r>
        <w:rPr>
          <w:noProof/>
        </w:rPr>
        <w:fldChar w:fldCharType="end"/>
      </w:r>
    </w:p>
    <w:p w14:paraId="173D9A81" w14:textId="2541F87C"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r>
      <w:r>
        <w:rPr>
          <w:noProof/>
        </w:rPr>
        <w:instrText xml:space="preserve"> PAGEREF _Toc185600767 \h </w:instrText>
      </w:r>
      <w:r>
        <w:rPr>
          <w:noProof/>
        </w:rPr>
      </w:r>
      <w:r>
        <w:rPr>
          <w:noProof/>
        </w:rPr>
        <w:fldChar w:fldCharType="separate"/>
      </w:r>
      <w:r w:rsidR="009A0E3B">
        <w:rPr>
          <w:noProof/>
        </w:rPr>
        <w:t>213</w:t>
      </w:r>
      <w:r>
        <w:rPr>
          <w:noProof/>
        </w:rPr>
        <w:fldChar w:fldCharType="end"/>
      </w:r>
    </w:p>
    <w:p w14:paraId="315D0D13" w14:textId="19F764FD"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r>
      <w:r>
        <w:rPr>
          <w:noProof/>
        </w:rPr>
        <w:instrText xml:space="preserve"> PAGEREF _Toc185600768 \h </w:instrText>
      </w:r>
      <w:r>
        <w:rPr>
          <w:noProof/>
        </w:rPr>
      </w:r>
      <w:r>
        <w:rPr>
          <w:noProof/>
        </w:rPr>
        <w:fldChar w:fldCharType="separate"/>
      </w:r>
      <w:r w:rsidR="009A0E3B">
        <w:rPr>
          <w:noProof/>
        </w:rPr>
        <w:t>214</w:t>
      </w:r>
      <w:r>
        <w:rPr>
          <w:noProof/>
        </w:rPr>
        <w:fldChar w:fldCharType="end"/>
      </w:r>
    </w:p>
    <w:p w14:paraId="59CB4CF2" w14:textId="2570A288"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r>
      <w:r>
        <w:rPr>
          <w:noProof/>
        </w:rPr>
        <w:instrText xml:space="preserve"> PAGEREF _Toc185600769 \h </w:instrText>
      </w:r>
      <w:r>
        <w:rPr>
          <w:noProof/>
        </w:rPr>
      </w:r>
      <w:r>
        <w:rPr>
          <w:noProof/>
        </w:rPr>
        <w:fldChar w:fldCharType="separate"/>
      </w:r>
      <w:r w:rsidR="009A0E3B">
        <w:rPr>
          <w:noProof/>
        </w:rPr>
        <w:t>214</w:t>
      </w:r>
      <w:r>
        <w:rPr>
          <w:noProof/>
        </w:rPr>
        <w:fldChar w:fldCharType="end"/>
      </w:r>
    </w:p>
    <w:p w14:paraId="6753BED9" w14:textId="4FA926EC"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r>
      <w:r>
        <w:rPr>
          <w:noProof/>
        </w:rPr>
        <w:instrText xml:space="preserve"> PAGEREF _Toc185600770 \h </w:instrText>
      </w:r>
      <w:r>
        <w:rPr>
          <w:noProof/>
        </w:rPr>
      </w:r>
      <w:r>
        <w:rPr>
          <w:noProof/>
        </w:rPr>
        <w:fldChar w:fldCharType="separate"/>
      </w:r>
      <w:r w:rsidR="009A0E3B">
        <w:rPr>
          <w:noProof/>
        </w:rPr>
        <w:t>214</w:t>
      </w:r>
      <w:r>
        <w:rPr>
          <w:noProof/>
        </w:rPr>
        <w:fldChar w:fldCharType="end"/>
      </w:r>
    </w:p>
    <w:p w14:paraId="12CD69FE" w14:textId="696BB88E"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r>
      <w:r>
        <w:rPr>
          <w:noProof/>
        </w:rPr>
        <w:instrText xml:space="preserve"> PAGEREF _Toc185600771 \h </w:instrText>
      </w:r>
      <w:r>
        <w:rPr>
          <w:noProof/>
        </w:rPr>
      </w:r>
      <w:r>
        <w:rPr>
          <w:noProof/>
        </w:rPr>
        <w:fldChar w:fldCharType="separate"/>
      </w:r>
      <w:r w:rsidR="009A0E3B">
        <w:rPr>
          <w:noProof/>
        </w:rPr>
        <w:t>214</w:t>
      </w:r>
      <w:r>
        <w:rPr>
          <w:noProof/>
        </w:rPr>
        <w:fldChar w:fldCharType="end"/>
      </w:r>
    </w:p>
    <w:p w14:paraId="6D6802F9" w14:textId="21B118C3"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r>
      <w:r>
        <w:rPr>
          <w:noProof/>
        </w:rPr>
        <w:instrText xml:space="preserve"> PAGEREF _Toc185600772 \h </w:instrText>
      </w:r>
      <w:r>
        <w:rPr>
          <w:noProof/>
        </w:rPr>
      </w:r>
      <w:r>
        <w:rPr>
          <w:noProof/>
        </w:rPr>
        <w:fldChar w:fldCharType="separate"/>
      </w:r>
      <w:r w:rsidR="009A0E3B">
        <w:rPr>
          <w:noProof/>
        </w:rPr>
        <w:t>217</w:t>
      </w:r>
      <w:r>
        <w:rPr>
          <w:noProof/>
        </w:rPr>
        <w:fldChar w:fldCharType="end"/>
      </w:r>
    </w:p>
    <w:p w14:paraId="4A46F228" w14:textId="5260CC93" w:rsidR="007E16B7" w:rsidRDefault="007E16B7">
      <w:pPr>
        <w:pStyle w:val="TOC5"/>
        <w:rPr>
          <w:rFonts w:asciiTheme="minorHAnsi" w:eastAsiaTheme="minorEastAsia" w:hAnsiTheme="minorHAnsi" w:cstheme="minorBidi"/>
          <w:noProof/>
          <w:kern w:val="2"/>
          <w:sz w:val="22"/>
          <w:szCs w:val="22"/>
          <w14:ligatures w14:val="standardContextual"/>
        </w:rPr>
      </w:pPr>
      <w:r w:rsidRPr="004D2F8E">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4D2F8E">
        <w:rPr>
          <w:rFonts w:eastAsia="SimSun"/>
          <w:noProof/>
          <w:lang w:eastAsia="zh-CN"/>
        </w:rPr>
        <w:t>The procedure of Stateless IPv6 Address Autoconfiguration</w:t>
      </w:r>
      <w:r>
        <w:rPr>
          <w:noProof/>
        </w:rPr>
        <w:tab/>
      </w:r>
      <w:r>
        <w:rPr>
          <w:noProof/>
        </w:rPr>
        <w:fldChar w:fldCharType="begin"/>
      </w:r>
      <w:r>
        <w:rPr>
          <w:noProof/>
        </w:rPr>
        <w:instrText xml:space="preserve"> PAGEREF _Toc185600773 \h </w:instrText>
      </w:r>
      <w:r>
        <w:rPr>
          <w:noProof/>
        </w:rPr>
      </w:r>
      <w:r>
        <w:rPr>
          <w:noProof/>
        </w:rPr>
        <w:fldChar w:fldCharType="separate"/>
      </w:r>
      <w:r w:rsidR="009A0E3B">
        <w:rPr>
          <w:noProof/>
        </w:rPr>
        <w:t>217</w:t>
      </w:r>
      <w:r>
        <w:rPr>
          <w:noProof/>
        </w:rPr>
        <w:fldChar w:fldCharType="end"/>
      </w:r>
    </w:p>
    <w:p w14:paraId="1EC4D15C" w14:textId="7B205813" w:rsidR="007E16B7" w:rsidRDefault="007E16B7">
      <w:pPr>
        <w:pStyle w:val="TOC5"/>
        <w:rPr>
          <w:rFonts w:asciiTheme="minorHAnsi" w:eastAsiaTheme="minorEastAsia" w:hAnsiTheme="minorHAnsi" w:cstheme="minorBidi"/>
          <w:noProof/>
          <w:kern w:val="2"/>
          <w:sz w:val="22"/>
          <w:szCs w:val="22"/>
          <w14:ligatures w14:val="standardContextual"/>
        </w:rPr>
      </w:pPr>
      <w:r w:rsidRPr="004D2F8E">
        <w:rPr>
          <w:rFonts w:eastAsia="SimSun"/>
          <w:noProof/>
          <w:lang w:eastAsia="zh-CN"/>
        </w:rPr>
        <w:t>5.8.2.2.4</w:t>
      </w:r>
      <w:r>
        <w:rPr>
          <w:rFonts w:asciiTheme="minorHAnsi" w:eastAsiaTheme="minorEastAsia" w:hAnsiTheme="minorHAnsi" w:cstheme="minorBidi"/>
          <w:noProof/>
          <w:kern w:val="2"/>
          <w:sz w:val="22"/>
          <w:szCs w:val="22"/>
          <w14:ligatures w14:val="standardContextual"/>
        </w:rPr>
        <w:tab/>
      </w:r>
      <w:r w:rsidRPr="004D2F8E">
        <w:rPr>
          <w:rFonts w:eastAsia="SimSun"/>
          <w:noProof/>
          <w:lang w:eastAsia="zh-CN"/>
        </w:rPr>
        <w:t>IPv6 Prefix Delegation via DHCPv6</w:t>
      </w:r>
      <w:r>
        <w:rPr>
          <w:noProof/>
        </w:rPr>
        <w:tab/>
      </w:r>
      <w:r>
        <w:rPr>
          <w:noProof/>
        </w:rPr>
        <w:fldChar w:fldCharType="begin"/>
      </w:r>
      <w:r>
        <w:rPr>
          <w:noProof/>
        </w:rPr>
        <w:instrText xml:space="preserve"> PAGEREF _Toc185600774 \h </w:instrText>
      </w:r>
      <w:r>
        <w:rPr>
          <w:noProof/>
        </w:rPr>
      </w:r>
      <w:r>
        <w:rPr>
          <w:noProof/>
        </w:rPr>
        <w:fldChar w:fldCharType="separate"/>
      </w:r>
      <w:r w:rsidR="009A0E3B">
        <w:rPr>
          <w:noProof/>
        </w:rPr>
        <w:t>217</w:t>
      </w:r>
      <w:r>
        <w:rPr>
          <w:noProof/>
        </w:rPr>
        <w:fldChar w:fldCharType="end"/>
      </w:r>
    </w:p>
    <w:p w14:paraId="7FA06E51" w14:textId="7D82E04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r>
      <w:r>
        <w:rPr>
          <w:noProof/>
        </w:rPr>
        <w:instrText xml:space="preserve"> PAGEREF _Toc185600775 \h </w:instrText>
      </w:r>
      <w:r>
        <w:rPr>
          <w:noProof/>
        </w:rPr>
      </w:r>
      <w:r>
        <w:rPr>
          <w:noProof/>
        </w:rPr>
        <w:fldChar w:fldCharType="separate"/>
      </w:r>
      <w:r w:rsidR="009A0E3B">
        <w:rPr>
          <w:noProof/>
        </w:rPr>
        <w:t>218</w:t>
      </w:r>
      <w:r>
        <w:rPr>
          <w:noProof/>
        </w:rPr>
        <w:fldChar w:fldCharType="end"/>
      </w:r>
    </w:p>
    <w:p w14:paraId="48B50699" w14:textId="415C311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_Toc185600776 \h </w:instrText>
      </w:r>
      <w:r>
        <w:rPr>
          <w:noProof/>
        </w:rPr>
      </w:r>
      <w:r>
        <w:rPr>
          <w:noProof/>
        </w:rPr>
        <w:fldChar w:fldCharType="separate"/>
      </w:r>
      <w:r w:rsidR="009A0E3B">
        <w:rPr>
          <w:noProof/>
        </w:rPr>
        <w:t>218</w:t>
      </w:r>
      <w:r>
        <w:rPr>
          <w:noProof/>
        </w:rPr>
        <w:fldChar w:fldCharType="end"/>
      </w:r>
    </w:p>
    <w:p w14:paraId="63CAE815" w14:textId="5F8C21D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_Toc185600777 \h </w:instrText>
      </w:r>
      <w:r>
        <w:rPr>
          <w:noProof/>
        </w:rPr>
      </w:r>
      <w:r>
        <w:rPr>
          <w:noProof/>
        </w:rPr>
        <w:fldChar w:fldCharType="separate"/>
      </w:r>
      <w:r w:rsidR="009A0E3B">
        <w:rPr>
          <w:noProof/>
        </w:rPr>
        <w:t>218</w:t>
      </w:r>
      <w:r>
        <w:rPr>
          <w:noProof/>
        </w:rPr>
        <w:fldChar w:fldCharType="end"/>
      </w:r>
    </w:p>
    <w:p w14:paraId="7A3658EC" w14:textId="6E609D6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r>
      <w:r>
        <w:rPr>
          <w:noProof/>
        </w:rPr>
        <w:instrText xml:space="preserve"> PAGEREF _Toc185600778 \h </w:instrText>
      </w:r>
      <w:r>
        <w:rPr>
          <w:noProof/>
        </w:rPr>
      </w:r>
      <w:r>
        <w:rPr>
          <w:noProof/>
        </w:rPr>
        <w:fldChar w:fldCharType="separate"/>
      </w:r>
      <w:r w:rsidR="009A0E3B">
        <w:rPr>
          <w:noProof/>
        </w:rPr>
        <w:t>218</w:t>
      </w:r>
      <w:r>
        <w:rPr>
          <w:noProof/>
        </w:rPr>
        <w:fldChar w:fldCharType="end"/>
      </w:r>
    </w:p>
    <w:p w14:paraId="11FE5A23" w14:textId="7340AD3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r>
      <w:r>
        <w:rPr>
          <w:noProof/>
        </w:rPr>
        <w:instrText xml:space="preserve"> PAGEREF _Toc185600779 \h </w:instrText>
      </w:r>
      <w:r>
        <w:rPr>
          <w:noProof/>
        </w:rPr>
      </w:r>
      <w:r>
        <w:rPr>
          <w:noProof/>
        </w:rPr>
        <w:fldChar w:fldCharType="separate"/>
      </w:r>
      <w:r w:rsidR="009A0E3B">
        <w:rPr>
          <w:noProof/>
        </w:rPr>
        <w:t>218</w:t>
      </w:r>
      <w:r>
        <w:rPr>
          <w:noProof/>
        </w:rPr>
        <w:fldChar w:fldCharType="end"/>
      </w:r>
    </w:p>
    <w:p w14:paraId="65D4A2B1" w14:textId="131FF87D"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_Toc185600780 \h </w:instrText>
      </w:r>
      <w:r>
        <w:rPr>
          <w:noProof/>
        </w:rPr>
      </w:r>
      <w:r>
        <w:rPr>
          <w:noProof/>
        </w:rPr>
        <w:fldChar w:fldCharType="separate"/>
      </w:r>
      <w:r w:rsidR="009A0E3B">
        <w:rPr>
          <w:noProof/>
        </w:rPr>
        <w:t>218</w:t>
      </w:r>
      <w:r>
        <w:rPr>
          <w:noProof/>
        </w:rPr>
        <w:fldChar w:fldCharType="end"/>
      </w:r>
    </w:p>
    <w:p w14:paraId="29724010" w14:textId="46EB9AF4"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r>
      <w:r>
        <w:rPr>
          <w:noProof/>
        </w:rPr>
        <w:instrText xml:space="preserve"> PAGEREF _Toc185600781 \h </w:instrText>
      </w:r>
      <w:r>
        <w:rPr>
          <w:noProof/>
        </w:rPr>
      </w:r>
      <w:r>
        <w:rPr>
          <w:noProof/>
        </w:rPr>
        <w:fldChar w:fldCharType="separate"/>
      </w:r>
      <w:r w:rsidR="009A0E3B">
        <w:rPr>
          <w:noProof/>
        </w:rPr>
        <w:t>219</w:t>
      </w:r>
      <w:r>
        <w:rPr>
          <w:noProof/>
        </w:rPr>
        <w:fldChar w:fldCharType="end"/>
      </w:r>
    </w:p>
    <w:p w14:paraId="1F105E89" w14:textId="5990746E"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r>
      <w:r>
        <w:rPr>
          <w:noProof/>
        </w:rPr>
        <w:instrText xml:space="preserve"> PAGEREF _Toc185600782 \h </w:instrText>
      </w:r>
      <w:r>
        <w:rPr>
          <w:noProof/>
        </w:rPr>
      </w:r>
      <w:r>
        <w:rPr>
          <w:noProof/>
        </w:rPr>
        <w:fldChar w:fldCharType="separate"/>
      </w:r>
      <w:r w:rsidR="009A0E3B">
        <w:rPr>
          <w:noProof/>
        </w:rPr>
        <w:t>219</w:t>
      </w:r>
      <w:r>
        <w:rPr>
          <w:noProof/>
        </w:rPr>
        <w:fldChar w:fldCharType="end"/>
      </w:r>
    </w:p>
    <w:p w14:paraId="52077480" w14:textId="542A178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_Toc185600783 \h </w:instrText>
      </w:r>
      <w:r>
        <w:rPr>
          <w:noProof/>
        </w:rPr>
      </w:r>
      <w:r>
        <w:rPr>
          <w:noProof/>
        </w:rPr>
        <w:fldChar w:fldCharType="separate"/>
      </w:r>
      <w:r w:rsidR="009A0E3B">
        <w:rPr>
          <w:noProof/>
        </w:rPr>
        <w:t>219</w:t>
      </w:r>
      <w:r>
        <w:rPr>
          <w:noProof/>
        </w:rPr>
        <w:fldChar w:fldCharType="end"/>
      </w:r>
    </w:p>
    <w:p w14:paraId="030D3E53" w14:textId="1CF0409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r>
      <w:r>
        <w:rPr>
          <w:noProof/>
        </w:rPr>
        <w:instrText xml:space="preserve"> PAGEREF _Toc185600784 \h </w:instrText>
      </w:r>
      <w:r>
        <w:rPr>
          <w:noProof/>
        </w:rPr>
      </w:r>
      <w:r>
        <w:rPr>
          <w:noProof/>
        </w:rPr>
        <w:fldChar w:fldCharType="separate"/>
      </w:r>
      <w:r w:rsidR="009A0E3B">
        <w:rPr>
          <w:noProof/>
        </w:rPr>
        <w:t>220</w:t>
      </w:r>
      <w:r>
        <w:rPr>
          <w:noProof/>
        </w:rPr>
        <w:fldChar w:fldCharType="end"/>
      </w:r>
    </w:p>
    <w:p w14:paraId="2E1CB83E" w14:textId="71CC8F2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r>
      <w:r>
        <w:rPr>
          <w:noProof/>
        </w:rPr>
        <w:instrText xml:space="preserve"> PAGEREF _Toc185600785 \h </w:instrText>
      </w:r>
      <w:r>
        <w:rPr>
          <w:noProof/>
        </w:rPr>
      </w:r>
      <w:r>
        <w:rPr>
          <w:noProof/>
        </w:rPr>
        <w:fldChar w:fldCharType="separate"/>
      </w:r>
      <w:r w:rsidR="009A0E3B">
        <w:rPr>
          <w:noProof/>
        </w:rPr>
        <w:t>220</w:t>
      </w:r>
      <w:r>
        <w:rPr>
          <w:noProof/>
        </w:rPr>
        <w:fldChar w:fldCharType="end"/>
      </w:r>
    </w:p>
    <w:p w14:paraId="1ED4DDF2" w14:textId="35F498F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r>
      <w:r>
        <w:rPr>
          <w:noProof/>
        </w:rPr>
        <w:instrText xml:space="preserve"> PAGEREF _Toc185600786 \h </w:instrText>
      </w:r>
      <w:r>
        <w:rPr>
          <w:noProof/>
        </w:rPr>
      </w:r>
      <w:r>
        <w:rPr>
          <w:noProof/>
        </w:rPr>
        <w:fldChar w:fldCharType="separate"/>
      </w:r>
      <w:r w:rsidR="009A0E3B">
        <w:rPr>
          <w:noProof/>
        </w:rPr>
        <w:t>221</w:t>
      </w:r>
      <w:r>
        <w:rPr>
          <w:noProof/>
        </w:rPr>
        <w:fldChar w:fldCharType="end"/>
      </w:r>
    </w:p>
    <w:p w14:paraId="675358F7" w14:textId="39A2529F"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_Toc185600787 \h </w:instrText>
      </w:r>
      <w:r>
        <w:rPr>
          <w:noProof/>
        </w:rPr>
      </w:r>
      <w:r>
        <w:rPr>
          <w:noProof/>
        </w:rPr>
        <w:fldChar w:fldCharType="separate"/>
      </w:r>
      <w:r w:rsidR="009A0E3B">
        <w:rPr>
          <w:noProof/>
        </w:rPr>
        <w:t>221</w:t>
      </w:r>
      <w:r>
        <w:rPr>
          <w:noProof/>
        </w:rPr>
        <w:fldChar w:fldCharType="end"/>
      </w:r>
    </w:p>
    <w:p w14:paraId="0388E396" w14:textId="2C2FD6F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r>
      <w:r>
        <w:rPr>
          <w:noProof/>
        </w:rPr>
        <w:instrText xml:space="preserve"> PAGEREF _Toc185600788 \h </w:instrText>
      </w:r>
      <w:r>
        <w:rPr>
          <w:noProof/>
        </w:rPr>
      </w:r>
      <w:r>
        <w:rPr>
          <w:noProof/>
        </w:rPr>
        <w:fldChar w:fldCharType="separate"/>
      </w:r>
      <w:r w:rsidR="009A0E3B">
        <w:rPr>
          <w:noProof/>
        </w:rPr>
        <w:t>221</w:t>
      </w:r>
      <w:r>
        <w:rPr>
          <w:noProof/>
        </w:rPr>
        <w:fldChar w:fldCharType="end"/>
      </w:r>
    </w:p>
    <w:p w14:paraId="358F9B87" w14:textId="3563AE8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r>
      <w:r>
        <w:rPr>
          <w:noProof/>
        </w:rPr>
        <w:instrText xml:space="preserve"> PAGEREF _Toc185600789 \h </w:instrText>
      </w:r>
      <w:r>
        <w:rPr>
          <w:noProof/>
        </w:rPr>
      </w:r>
      <w:r>
        <w:rPr>
          <w:noProof/>
        </w:rPr>
        <w:fldChar w:fldCharType="separate"/>
      </w:r>
      <w:r w:rsidR="009A0E3B">
        <w:rPr>
          <w:noProof/>
        </w:rPr>
        <w:t>222</w:t>
      </w:r>
      <w:r>
        <w:rPr>
          <w:noProof/>
        </w:rPr>
        <w:fldChar w:fldCharType="end"/>
      </w:r>
    </w:p>
    <w:p w14:paraId="614E600F" w14:textId="36D88FC3"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r>
      <w:r>
        <w:rPr>
          <w:noProof/>
        </w:rPr>
        <w:instrText xml:space="preserve"> PAGEREF _Toc185600790 \h </w:instrText>
      </w:r>
      <w:r>
        <w:rPr>
          <w:noProof/>
        </w:rPr>
      </w:r>
      <w:r>
        <w:rPr>
          <w:noProof/>
        </w:rPr>
        <w:fldChar w:fldCharType="separate"/>
      </w:r>
      <w:r w:rsidR="009A0E3B">
        <w:rPr>
          <w:noProof/>
        </w:rPr>
        <w:t>222</w:t>
      </w:r>
      <w:r>
        <w:rPr>
          <w:noProof/>
        </w:rPr>
        <w:fldChar w:fldCharType="end"/>
      </w:r>
    </w:p>
    <w:p w14:paraId="16C80D5F" w14:textId="5932A75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r>
      <w:r>
        <w:rPr>
          <w:noProof/>
        </w:rPr>
        <w:instrText xml:space="preserve"> PAGEREF _Toc185600791 \h </w:instrText>
      </w:r>
      <w:r>
        <w:rPr>
          <w:noProof/>
        </w:rPr>
      </w:r>
      <w:r>
        <w:rPr>
          <w:noProof/>
        </w:rPr>
        <w:fldChar w:fldCharType="separate"/>
      </w:r>
      <w:r w:rsidR="009A0E3B">
        <w:rPr>
          <w:noProof/>
        </w:rPr>
        <w:t>223</w:t>
      </w:r>
      <w:r>
        <w:rPr>
          <w:noProof/>
        </w:rPr>
        <w:fldChar w:fldCharType="end"/>
      </w:r>
    </w:p>
    <w:p w14:paraId="13B5BAE6" w14:textId="5518FCA0"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r>
      <w:r>
        <w:rPr>
          <w:noProof/>
        </w:rPr>
        <w:instrText xml:space="preserve"> PAGEREF _Toc185600792 \h </w:instrText>
      </w:r>
      <w:r>
        <w:rPr>
          <w:noProof/>
        </w:rPr>
      </w:r>
      <w:r>
        <w:rPr>
          <w:noProof/>
        </w:rPr>
        <w:fldChar w:fldCharType="separate"/>
      </w:r>
      <w:r w:rsidR="009A0E3B">
        <w:rPr>
          <w:noProof/>
        </w:rPr>
        <w:t>223</w:t>
      </w:r>
      <w:r>
        <w:rPr>
          <w:noProof/>
        </w:rPr>
        <w:fldChar w:fldCharType="end"/>
      </w:r>
    </w:p>
    <w:p w14:paraId="3DCFC4AC" w14:textId="35B3B6B9"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r>
      <w:r>
        <w:rPr>
          <w:noProof/>
        </w:rPr>
        <w:instrText xml:space="preserve"> PAGEREF _Toc185600793 \h </w:instrText>
      </w:r>
      <w:r>
        <w:rPr>
          <w:noProof/>
        </w:rPr>
      </w:r>
      <w:r>
        <w:rPr>
          <w:noProof/>
        </w:rPr>
        <w:fldChar w:fldCharType="separate"/>
      </w:r>
      <w:r w:rsidR="009A0E3B">
        <w:rPr>
          <w:noProof/>
        </w:rPr>
        <w:t>223</w:t>
      </w:r>
      <w:r>
        <w:rPr>
          <w:noProof/>
        </w:rPr>
        <w:fldChar w:fldCharType="end"/>
      </w:r>
    </w:p>
    <w:p w14:paraId="66B8E063" w14:textId="1DBD2610"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r>
      <w:r>
        <w:rPr>
          <w:noProof/>
        </w:rPr>
        <w:instrText xml:space="preserve"> PAGEREF _Toc185600794 \h </w:instrText>
      </w:r>
      <w:r>
        <w:rPr>
          <w:noProof/>
        </w:rPr>
      </w:r>
      <w:r>
        <w:rPr>
          <w:noProof/>
        </w:rPr>
        <w:fldChar w:fldCharType="separate"/>
      </w:r>
      <w:r w:rsidR="009A0E3B">
        <w:rPr>
          <w:noProof/>
        </w:rPr>
        <w:t>224</w:t>
      </w:r>
      <w:r>
        <w:rPr>
          <w:noProof/>
        </w:rPr>
        <w:fldChar w:fldCharType="end"/>
      </w:r>
    </w:p>
    <w:p w14:paraId="5D851100" w14:textId="08619676"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r>
      <w:r>
        <w:rPr>
          <w:noProof/>
        </w:rPr>
        <w:instrText xml:space="preserve"> PAGEREF _Toc185600795 \h </w:instrText>
      </w:r>
      <w:r>
        <w:rPr>
          <w:noProof/>
        </w:rPr>
      </w:r>
      <w:r>
        <w:rPr>
          <w:noProof/>
        </w:rPr>
        <w:fldChar w:fldCharType="separate"/>
      </w:r>
      <w:r w:rsidR="009A0E3B">
        <w:rPr>
          <w:noProof/>
        </w:rPr>
        <w:t>224</w:t>
      </w:r>
      <w:r>
        <w:rPr>
          <w:noProof/>
        </w:rPr>
        <w:fldChar w:fldCharType="end"/>
      </w:r>
    </w:p>
    <w:p w14:paraId="54EA2170" w14:textId="0103ED8B"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r>
      <w:r>
        <w:rPr>
          <w:noProof/>
        </w:rPr>
        <w:instrText xml:space="preserve"> PAGEREF _Toc185600796 \h </w:instrText>
      </w:r>
      <w:r>
        <w:rPr>
          <w:noProof/>
        </w:rPr>
      </w:r>
      <w:r>
        <w:rPr>
          <w:noProof/>
        </w:rPr>
        <w:fldChar w:fldCharType="separate"/>
      </w:r>
      <w:r w:rsidR="009A0E3B">
        <w:rPr>
          <w:noProof/>
        </w:rPr>
        <w:t>225</w:t>
      </w:r>
      <w:r>
        <w:rPr>
          <w:noProof/>
        </w:rPr>
        <w:fldChar w:fldCharType="end"/>
      </w:r>
    </w:p>
    <w:p w14:paraId="3511A9DE" w14:textId="74BA8AAA"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r>
      <w:r>
        <w:rPr>
          <w:noProof/>
        </w:rPr>
        <w:instrText xml:space="preserve"> PAGEREF _Toc185600797 \h </w:instrText>
      </w:r>
      <w:r>
        <w:rPr>
          <w:noProof/>
        </w:rPr>
      </w:r>
      <w:r>
        <w:rPr>
          <w:noProof/>
        </w:rPr>
        <w:fldChar w:fldCharType="separate"/>
      </w:r>
      <w:r w:rsidR="009A0E3B">
        <w:rPr>
          <w:noProof/>
        </w:rPr>
        <w:t>225</w:t>
      </w:r>
      <w:r>
        <w:rPr>
          <w:noProof/>
        </w:rPr>
        <w:fldChar w:fldCharType="end"/>
      </w:r>
    </w:p>
    <w:p w14:paraId="01AE7DDF" w14:textId="7EE67757"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r>
      <w:r>
        <w:rPr>
          <w:noProof/>
        </w:rPr>
        <w:instrText xml:space="preserve"> PAGEREF _Toc185600798 \h </w:instrText>
      </w:r>
      <w:r>
        <w:rPr>
          <w:noProof/>
        </w:rPr>
      </w:r>
      <w:r>
        <w:rPr>
          <w:noProof/>
        </w:rPr>
        <w:fldChar w:fldCharType="separate"/>
      </w:r>
      <w:r w:rsidR="009A0E3B">
        <w:rPr>
          <w:noProof/>
        </w:rPr>
        <w:t>225</w:t>
      </w:r>
      <w:r>
        <w:rPr>
          <w:noProof/>
        </w:rPr>
        <w:fldChar w:fldCharType="end"/>
      </w:r>
    </w:p>
    <w:p w14:paraId="1E1F8DC9" w14:textId="5FC04DCF"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r>
      <w:r>
        <w:rPr>
          <w:noProof/>
        </w:rPr>
        <w:instrText xml:space="preserve"> PAGEREF _Toc185600799 \h </w:instrText>
      </w:r>
      <w:r>
        <w:rPr>
          <w:noProof/>
        </w:rPr>
      </w:r>
      <w:r>
        <w:rPr>
          <w:noProof/>
        </w:rPr>
        <w:fldChar w:fldCharType="separate"/>
      </w:r>
      <w:r w:rsidR="009A0E3B">
        <w:rPr>
          <w:noProof/>
        </w:rPr>
        <w:t>225</w:t>
      </w:r>
      <w:r>
        <w:rPr>
          <w:noProof/>
        </w:rPr>
        <w:fldChar w:fldCharType="end"/>
      </w:r>
    </w:p>
    <w:p w14:paraId="3B8F0D39" w14:textId="185AD8E2"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r>
      <w:r>
        <w:rPr>
          <w:noProof/>
        </w:rPr>
        <w:instrText xml:space="preserve"> PAGEREF _Toc185600800 \h </w:instrText>
      </w:r>
      <w:r>
        <w:rPr>
          <w:noProof/>
        </w:rPr>
      </w:r>
      <w:r>
        <w:rPr>
          <w:noProof/>
        </w:rPr>
        <w:fldChar w:fldCharType="separate"/>
      </w:r>
      <w:r w:rsidR="009A0E3B">
        <w:rPr>
          <w:noProof/>
        </w:rPr>
        <w:t>225</w:t>
      </w:r>
      <w:r>
        <w:rPr>
          <w:noProof/>
        </w:rPr>
        <w:fldChar w:fldCharType="end"/>
      </w:r>
    </w:p>
    <w:p w14:paraId="79FB0CD5" w14:textId="3F5EED6B"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 (moved)</w:t>
      </w:r>
      <w:r>
        <w:rPr>
          <w:noProof/>
        </w:rPr>
        <w:tab/>
      </w:r>
      <w:r>
        <w:rPr>
          <w:noProof/>
        </w:rPr>
        <w:fldChar w:fldCharType="begin"/>
      </w:r>
      <w:r>
        <w:rPr>
          <w:noProof/>
        </w:rPr>
        <w:instrText xml:space="preserve"> PAGEREF _Toc185600801 \h </w:instrText>
      </w:r>
      <w:r>
        <w:rPr>
          <w:noProof/>
        </w:rPr>
      </w:r>
      <w:r>
        <w:rPr>
          <w:noProof/>
        </w:rPr>
        <w:fldChar w:fldCharType="separate"/>
      </w:r>
      <w:r w:rsidR="009A0E3B">
        <w:rPr>
          <w:noProof/>
        </w:rPr>
        <w:t>226</w:t>
      </w:r>
      <w:r>
        <w:rPr>
          <w:noProof/>
        </w:rPr>
        <w:fldChar w:fldCharType="end"/>
      </w:r>
    </w:p>
    <w:p w14:paraId="2F28525F" w14:textId="66EFCF9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r>
      <w:r>
        <w:rPr>
          <w:noProof/>
        </w:rPr>
        <w:instrText xml:space="preserve"> PAGEREF _Toc185600802 \h </w:instrText>
      </w:r>
      <w:r>
        <w:rPr>
          <w:noProof/>
        </w:rPr>
      </w:r>
      <w:r>
        <w:rPr>
          <w:noProof/>
        </w:rPr>
        <w:fldChar w:fldCharType="separate"/>
      </w:r>
      <w:r w:rsidR="009A0E3B">
        <w:rPr>
          <w:noProof/>
        </w:rPr>
        <w:t>226</w:t>
      </w:r>
      <w:r>
        <w:rPr>
          <w:noProof/>
        </w:rPr>
        <w:fldChar w:fldCharType="end"/>
      </w:r>
    </w:p>
    <w:p w14:paraId="38ECDE41" w14:textId="0073085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r>
      <w:r>
        <w:rPr>
          <w:noProof/>
        </w:rPr>
        <w:instrText xml:space="preserve"> PAGEREF _Toc185600803 \h </w:instrText>
      </w:r>
      <w:r>
        <w:rPr>
          <w:noProof/>
        </w:rPr>
      </w:r>
      <w:r>
        <w:rPr>
          <w:noProof/>
        </w:rPr>
        <w:fldChar w:fldCharType="separate"/>
      </w:r>
      <w:r w:rsidR="009A0E3B">
        <w:rPr>
          <w:noProof/>
        </w:rPr>
        <w:t>226</w:t>
      </w:r>
      <w:r>
        <w:rPr>
          <w:noProof/>
        </w:rPr>
        <w:fldChar w:fldCharType="end"/>
      </w:r>
    </w:p>
    <w:p w14:paraId="721731FC" w14:textId="31F6DED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_Toc185600804 \h </w:instrText>
      </w:r>
      <w:r>
        <w:rPr>
          <w:noProof/>
        </w:rPr>
      </w:r>
      <w:r>
        <w:rPr>
          <w:noProof/>
        </w:rPr>
        <w:fldChar w:fldCharType="separate"/>
      </w:r>
      <w:r w:rsidR="009A0E3B">
        <w:rPr>
          <w:noProof/>
        </w:rPr>
        <w:t>226</w:t>
      </w:r>
      <w:r>
        <w:rPr>
          <w:noProof/>
        </w:rPr>
        <w:fldChar w:fldCharType="end"/>
      </w:r>
    </w:p>
    <w:p w14:paraId="7EE59099" w14:textId="677DDAC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r>
      <w:r>
        <w:rPr>
          <w:noProof/>
        </w:rPr>
        <w:instrText xml:space="preserve"> PAGEREF _Toc185600805 \h </w:instrText>
      </w:r>
      <w:r>
        <w:rPr>
          <w:noProof/>
        </w:rPr>
      </w:r>
      <w:r>
        <w:rPr>
          <w:noProof/>
        </w:rPr>
        <w:fldChar w:fldCharType="separate"/>
      </w:r>
      <w:r w:rsidR="009A0E3B">
        <w:rPr>
          <w:noProof/>
        </w:rPr>
        <w:t>228</w:t>
      </w:r>
      <w:r>
        <w:rPr>
          <w:noProof/>
        </w:rPr>
        <w:fldChar w:fldCharType="end"/>
      </w:r>
    </w:p>
    <w:p w14:paraId="47E927C1" w14:textId="2146EB3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r>
      <w:r>
        <w:rPr>
          <w:noProof/>
        </w:rPr>
        <w:instrText xml:space="preserve"> PAGEREF _Toc185600806 \h </w:instrText>
      </w:r>
      <w:r>
        <w:rPr>
          <w:noProof/>
        </w:rPr>
      </w:r>
      <w:r>
        <w:rPr>
          <w:noProof/>
        </w:rPr>
        <w:fldChar w:fldCharType="separate"/>
      </w:r>
      <w:r w:rsidR="009A0E3B">
        <w:rPr>
          <w:noProof/>
        </w:rPr>
        <w:t>229</w:t>
      </w:r>
      <w:r>
        <w:rPr>
          <w:noProof/>
        </w:rPr>
        <w:fldChar w:fldCharType="end"/>
      </w:r>
    </w:p>
    <w:p w14:paraId="56A6FFC9" w14:textId="06FFB9C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r>
      <w:r>
        <w:rPr>
          <w:noProof/>
        </w:rPr>
        <w:instrText xml:space="preserve"> PAGEREF _Toc185600807 \h </w:instrText>
      </w:r>
      <w:r>
        <w:rPr>
          <w:noProof/>
        </w:rPr>
      </w:r>
      <w:r>
        <w:rPr>
          <w:noProof/>
        </w:rPr>
        <w:fldChar w:fldCharType="separate"/>
      </w:r>
      <w:r w:rsidR="009A0E3B">
        <w:rPr>
          <w:noProof/>
        </w:rPr>
        <w:t>229</w:t>
      </w:r>
      <w:r>
        <w:rPr>
          <w:noProof/>
        </w:rPr>
        <w:fldChar w:fldCharType="end"/>
      </w:r>
    </w:p>
    <w:p w14:paraId="5FAFB8B4" w14:textId="10943E0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r>
      <w:r>
        <w:rPr>
          <w:noProof/>
        </w:rPr>
        <w:instrText xml:space="preserve"> PAGEREF _Toc185600808 \h </w:instrText>
      </w:r>
      <w:r>
        <w:rPr>
          <w:noProof/>
        </w:rPr>
      </w:r>
      <w:r>
        <w:rPr>
          <w:noProof/>
        </w:rPr>
        <w:fldChar w:fldCharType="separate"/>
      </w:r>
      <w:r w:rsidR="009A0E3B">
        <w:rPr>
          <w:noProof/>
        </w:rPr>
        <w:t>231</w:t>
      </w:r>
      <w:r>
        <w:rPr>
          <w:noProof/>
        </w:rPr>
        <w:fldChar w:fldCharType="end"/>
      </w:r>
    </w:p>
    <w:p w14:paraId="734DC6CD" w14:textId="2BE8E25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_Toc185600809 \h </w:instrText>
      </w:r>
      <w:r>
        <w:rPr>
          <w:noProof/>
        </w:rPr>
      </w:r>
      <w:r>
        <w:rPr>
          <w:noProof/>
        </w:rPr>
        <w:fldChar w:fldCharType="separate"/>
      </w:r>
      <w:r w:rsidR="009A0E3B">
        <w:rPr>
          <w:noProof/>
        </w:rPr>
        <w:t>231</w:t>
      </w:r>
      <w:r>
        <w:rPr>
          <w:noProof/>
        </w:rPr>
        <w:fldChar w:fldCharType="end"/>
      </w:r>
    </w:p>
    <w:p w14:paraId="09D09884" w14:textId="606F88D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5.8.2.16</w:t>
      </w:r>
      <w:r>
        <w:rPr>
          <w:rFonts w:asciiTheme="minorHAnsi" w:eastAsiaTheme="minorEastAsia" w:hAnsiTheme="minorHAnsi" w:cstheme="minorBidi"/>
          <w:noProof/>
          <w:kern w:val="2"/>
          <w:sz w:val="22"/>
          <w:szCs w:val="22"/>
          <w14:ligatures w14:val="standardContextual"/>
        </w:rPr>
        <w:tab/>
      </w:r>
      <w:r>
        <w:rPr>
          <w:noProof/>
        </w:rPr>
        <w:t>Support for L2TP tunnelling on N6</w:t>
      </w:r>
      <w:r>
        <w:rPr>
          <w:noProof/>
        </w:rPr>
        <w:tab/>
      </w:r>
      <w:r>
        <w:rPr>
          <w:noProof/>
        </w:rPr>
        <w:fldChar w:fldCharType="begin"/>
      </w:r>
      <w:r>
        <w:rPr>
          <w:noProof/>
        </w:rPr>
        <w:instrText xml:space="preserve"> PAGEREF _Toc185600810 \h </w:instrText>
      </w:r>
      <w:r>
        <w:rPr>
          <w:noProof/>
        </w:rPr>
      </w:r>
      <w:r>
        <w:rPr>
          <w:noProof/>
        </w:rPr>
        <w:fldChar w:fldCharType="separate"/>
      </w:r>
      <w:r w:rsidR="009A0E3B">
        <w:rPr>
          <w:noProof/>
        </w:rPr>
        <w:t>231</w:t>
      </w:r>
      <w:r>
        <w:rPr>
          <w:noProof/>
        </w:rPr>
        <w:fldChar w:fldCharType="end"/>
      </w:r>
    </w:p>
    <w:p w14:paraId="2277C51D" w14:textId="5AD5550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5.8.2.17</w:t>
      </w:r>
      <w:r>
        <w:rPr>
          <w:rFonts w:asciiTheme="minorHAnsi" w:eastAsiaTheme="minorEastAsia" w:hAnsiTheme="minorHAnsi" w:cstheme="minorBidi"/>
          <w:noProof/>
          <w:kern w:val="2"/>
          <w:sz w:val="22"/>
          <w:szCs w:val="22"/>
          <w14:ligatures w14:val="standardContextual"/>
        </w:rPr>
        <w:tab/>
      </w:r>
      <w:r>
        <w:rPr>
          <w:noProof/>
        </w:rPr>
        <w:t>Data exposure via Service Based interface</w:t>
      </w:r>
      <w:r>
        <w:rPr>
          <w:noProof/>
        </w:rPr>
        <w:tab/>
      </w:r>
      <w:r>
        <w:rPr>
          <w:noProof/>
        </w:rPr>
        <w:fldChar w:fldCharType="begin"/>
      </w:r>
      <w:r>
        <w:rPr>
          <w:noProof/>
        </w:rPr>
        <w:instrText xml:space="preserve"> PAGEREF _Toc185600811 \h </w:instrText>
      </w:r>
      <w:r>
        <w:rPr>
          <w:noProof/>
        </w:rPr>
      </w:r>
      <w:r>
        <w:rPr>
          <w:noProof/>
        </w:rPr>
        <w:fldChar w:fldCharType="separate"/>
      </w:r>
      <w:r w:rsidR="009A0E3B">
        <w:rPr>
          <w:noProof/>
        </w:rPr>
        <w:t>232</w:t>
      </w:r>
      <w:r>
        <w:rPr>
          <w:noProof/>
        </w:rPr>
        <w:fldChar w:fldCharType="end"/>
      </w:r>
    </w:p>
    <w:p w14:paraId="67D1B61C" w14:textId="18B53D9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5.8.2.18</w:t>
      </w:r>
      <w:r>
        <w:rPr>
          <w:rFonts w:asciiTheme="minorHAnsi" w:eastAsiaTheme="minorEastAsia" w:hAnsiTheme="minorHAnsi" w:cstheme="minorBidi"/>
          <w:noProof/>
          <w:kern w:val="2"/>
          <w:sz w:val="22"/>
          <w:szCs w:val="22"/>
          <w14:ligatures w14:val="standardContextual"/>
        </w:rPr>
        <w:tab/>
      </w:r>
      <w:r>
        <w:rPr>
          <w:noProof/>
        </w:rPr>
        <w:t>QoS Flow related QoS monitoring and reporting</w:t>
      </w:r>
      <w:r>
        <w:rPr>
          <w:noProof/>
        </w:rPr>
        <w:tab/>
      </w:r>
      <w:r>
        <w:rPr>
          <w:noProof/>
        </w:rPr>
        <w:fldChar w:fldCharType="begin"/>
      </w:r>
      <w:r>
        <w:rPr>
          <w:noProof/>
        </w:rPr>
        <w:instrText xml:space="preserve"> PAGEREF _Toc185600812 \h </w:instrText>
      </w:r>
      <w:r>
        <w:rPr>
          <w:noProof/>
        </w:rPr>
      </w:r>
      <w:r>
        <w:rPr>
          <w:noProof/>
        </w:rPr>
        <w:fldChar w:fldCharType="separate"/>
      </w:r>
      <w:r w:rsidR="009A0E3B">
        <w:rPr>
          <w:noProof/>
        </w:rPr>
        <w:t>232</w:t>
      </w:r>
      <w:r>
        <w:rPr>
          <w:noProof/>
        </w:rPr>
        <w:fldChar w:fldCharType="end"/>
      </w:r>
    </w:p>
    <w:p w14:paraId="7344426F" w14:textId="57928B5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5.8.2.19</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r>
      <w:r>
        <w:rPr>
          <w:noProof/>
        </w:rPr>
        <w:instrText xml:space="preserve"> PAGEREF _Toc185600813 \h </w:instrText>
      </w:r>
      <w:r>
        <w:rPr>
          <w:noProof/>
        </w:rPr>
      </w:r>
      <w:r>
        <w:rPr>
          <w:noProof/>
        </w:rPr>
        <w:fldChar w:fldCharType="separate"/>
      </w:r>
      <w:r w:rsidR="009A0E3B">
        <w:rPr>
          <w:noProof/>
        </w:rPr>
        <w:t>233</w:t>
      </w:r>
      <w:r>
        <w:rPr>
          <w:noProof/>
        </w:rPr>
        <w:fldChar w:fldCharType="end"/>
      </w:r>
    </w:p>
    <w:p w14:paraId="1CB59C9B" w14:textId="646967E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_Toc185600814 \h </w:instrText>
      </w:r>
      <w:r>
        <w:rPr>
          <w:noProof/>
        </w:rPr>
      </w:r>
      <w:r>
        <w:rPr>
          <w:noProof/>
        </w:rPr>
        <w:fldChar w:fldCharType="separate"/>
      </w:r>
      <w:r w:rsidR="009A0E3B">
        <w:rPr>
          <w:noProof/>
        </w:rPr>
        <w:t>233</w:t>
      </w:r>
      <w:r>
        <w:rPr>
          <w:noProof/>
        </w:rPr>
        <w:fldChar w:fldCharType="end"/>
      </w:r>
    </w:p>
    <w:p w14:paraId="7E459895" w14:textId="1C5A124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5.8.2.19.2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r>
      <w:r>
        <w:rPr>
          <w:noProof/>
        </w:rPr>
        <w:instrText xml:space="preserve"> PAGEREF _Toc185600815 \h </w:instrText>
      </w:r>
      <w:r>
        <w:rPr>
          <w:noProof/>
        </w:rPr>
      </w:r>
      <w:r>
        <w:rPr>
          <w:noProof/>
        </w:rPr>
        <w:fldChar w:fldCharType="separate"/>
      </w:r>
      <w:r w:rsidR="009A0E3B">
        <w:rPr>
          <w:noProof/>
        </w:rPr>
        <w:t>233</w:t>
      </w:r>
      <w:r>
        <w:rPr>
          <w:noProof/>
        </w:rPr>
        <w:fldChar w:fldCharType="end"/>
      </w:r>
    </w:p>
    <w:p w14:paraId="4EFB87C3" w14:textId="02C9AB3D" w:rsidR="007E16B7" w:rsidRDefault="007E16B7">
      <w:pPr>
        <w:pStyle w:val="TOC5"/>
        <w:rPr>
          <w:rFonts w:asciiTheme="minorHAnsi" w:eastAsiaTheme="minorEastAsia" w:hAnsiTheme="minorHAnsi" w:cstheme="minorBidi"/>
          <w:noProof/>
          <w:kern w:val="2"/>
          <w:sz w:val="22"/>
          <w:szCs w:val="22"/>
          <w14:ligatures w14:val="standardContextual"/>
        </w:rPr>
      </w:pPr>
      <w:r w:rsidRPr="004D2F8E">
        <w:rPr>
          <w:rFonts w:eastAsia="SimSun"/>
          <w:noProof/>
          <w:lang w:eastAsia="zh-CN"/>
        </w:rPr>
        <w:t>5.8.2.19.3</w:t>
      </w:r>
      <w:r>
        <w:rPr>
          <w:rFonts w:asciiTheme="minorHAnsi" w:eastAsiaTheme="minorEastAsia" w:hAnsiTheme="minorHAnsi" w:cstheme="minorBidi"/>
          <w:noProof/>
          <w:kern w:val="2"/>
          <w:sz w:val="22"/>
          <w:szCs w:val="22"/>
          <w14:ligatures w14:val="standardContextual"/>
        </w:rPr>
        <w:tab/>
      </w:r>
      <w:r w:rsidRPr="004D2F8E">
        <w:rPr>
          <w:rFonts w:eastAsia="SimSun"/>
          <w:noProof/>
          <w:lang w:eastAsia="zh-CN"/>
        </w:rPr>
        <w:t>Buffering at SMF</w:t>
      </w:r>
      <w:r>
        <w:rPr>
          <w:noProof/>
        </w:rPr>
        <w:tab/>
      </w:r>
      <w:r>
        <w:rPr>
          <w:noProof/>
        </w:rPr>
        <w:fldChar w:fldCharType="begin"/>
      </w:r>
      <w:r>
        <w:rPr>
          <w:noProof/>
        </w:rPr>
        <w:instrText xml:space="preserve"> PAGEREF _Toc185600816 \h </w:instrText>
      </w:r>
      <w:r>
        <w:rPr>
          <w:noProof/>
        </w:rPr>
      </w:r>
      <w:r>
        <w:rPr>
          <w:noProof/>
        </w:rPr>
        <w:fldChar w:fldCharType="separate"/>
      </w:r>
      <w:r w:rsidR="009A0E3B">
        <w:rPr>
          <w:noProof/>
        </w:rPr>
        <w:t>234</w:t>
      </w:r>
      <w:r>
        <w:rPr>
          <w:noProof/>
        </w:rPr>
        <w:fldChar w:fldCharType="end"/>
      </w:r>
    </w:p>
    <w:p w14:paraId="22941297" w14:textId="59B40FF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5.8.2.20</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r>
      <w:r>
        <w:rPr>
          <w:noProof/>
        </w:rPr>
        <w:instrText xml:space="preserve"> PAGEREF _Toc185600817 \h </w:instrText>
      </w:r>
      <w:r>
        <w:rPr>
          <w:noProof/>
        </w:rPr>
      </w:r>
      <w:r>
        <w:rPr>
          <w:noProof/>
        </w:rPr>
        <w:fldChar w:fldCharType="separate"/>
      </w:r>
      <w:r w:rsidR="009A0E3B">
        <w:rPr>
          <w:noProof/>
        </w:rPr>
        <w:t>234</w:t>
      </w:r>
      <w:r>
        <w:rPr>
          <w:noProof/>
        </w:rPr>
        <w:fldChar w:fldCharType="end"/>
      </w:r>
    </w:p>
    <w:p w14:paraId="259A0106" w14:textId="651E315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5.8.2.21</w:t>
      </w:r>
      <w:r>
        <w:rPr>
          <w:rFonts w:asciiTheme="minorHAnsi" w:eastAsiaTheme="minorEastAsia" w:hAnsiTheme="minorHAnsi" w:cstheme="minorBidi"/>
          <w:noProof/>
          <w:kern w:val="2"/>
          <w:sz w:val="22"/>
          <w:szCs w:val="22"/>
          <w14:ligatures w14:val="standardContextual"/>
        </w:rPr>
        <w:tab/>
      </w:r>
      <w:r>
        <w:rPr>
          <w:noProof/>
        </w:rPr>
        <w:t>Operator configurable UPF capabilities</w:t>
      </w:r>
      <w:r>
        <w:rPr>
          <w:noProof/>
        </w:rPr>
        <w:tab/>
      </w:r>
      <w:r>
        <w:rPr>
          <w:noProof/>
        </w:rPr>
        <w:fldChar w:fldCharType="begin"/>
      </w:r>
      <w:r>
        <w:rPr>
          <w:noProof/>
        </w:rPr>
        <w:instrText xml:space="preserve"> PAGEREF _Toc185600818 \h </w:instrText>
      </w:r>
      <w:r>
        <w:rPr>
          <w:noProof/>
        </w:rPr>
      </w:r>
      <w:r>
        <w:rPr>
          <w:noProof/>
        </w:rPr>
        <w:fldChar w:fldCharType="separate"/>
      </w:r>
      <w:r w:rsidR="009A0E3B">
        <w:rPr>
          <w:noProof/>
        </w:rPr>
        <w:t>234</w:t>
      </w:r>
      <w:r>
        <w:rPr>
          <w:noProof/>
        </w:rPr>
        <w:fldChar w:fldCharType="end"/>
      </w:r>
    </w:p>
    <w:p w14:paraId="202618AD" w14:textId="22D52EA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5.8.2.22</w:t>
      </w:r>
      <w:r>
        <w:rPr>
          <w:rFonts w:asciiTheme="minorHAnsi" w:eastAsiaTheme="minorEastAsia" w:hAnsiTheme="minorHAnsi" w:cstheme="minorBidi"/>
          <w:noProof/>
          <w:kern w:val="2"/>
          <w:sz w:val="22"/>
          <w:szCs w:val="22"/>
          <w14:ligatures w14:val="standardContextual"/>
        </w:rPr>
        <w:tab/>
      </w:r>
      <w:r>
        <w:rPr>
          <w:noProof/>
        </w:rPr>
        <w:t>Handling of Payload Headers</w:t>
      </w:r>
      <w:r>
        <w:rPr>
          <w:noProof/>
        </w:rPr>
        <w:tab/>
      </w:r>
      <w:r>
        <w:rPr>
          <w:noProof/>
        </w:rPr>
        <w:fldChar w:fldCharType="begin"/>
      </w:r>
      <w:r>
        <w:rPr>
          <w:noProof/>
        </w:rPr>
        <w:instrText xml:space="preserve"> PAGEREF _Toc185600819 \h </w:instrText>
      </w:r>
      <w:r>
        <w:rPr>
          <w:noProof/>
        </w:rPr>
      </w:r>
      <w:r>
        <w:rPr>
          <w:noProof/>
        </w:rPr>
        <w:fldChar w:fldCharType="separate"/>
      </w:r>
      <w:r w:rsidR="009A0E3B">
        <w:rPr>
          <w:noProof/>
        </w:rPr>
        <w:t>235</w:t>
      </w:r>
      <w:r>
        <w:rPr>
          <w:noProof/>
        </w:rPr>
        <w:fldChar w:fldCharType="end"/>
      </w:r>
    </w:p>
    <w:p w14:paraId="708D61FD" w14:textId="40F0CE9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5.8.2.23</w:t>
      </w:r>
      <w:r>
        <w:rPr>
          <w:rFonts w:asciiTheme="minorHAnsi" w:eastAsiaTheme="minorEastAsia" w:hAnsiTheme="minorHAnsi" w:cstheme="minorBidi"/>
          <w:noProof/>
          <w:kern w:val="2"/>
          <w:sz w:val="22"/>
          <w:szCs w:val="22"/>
          <w14:ligatures w14:val="standardContextual"/>
        </w:rPr>
        <w:tab/>
      </w:r>
      <w:r>
        <w:rPr>
          <w:noProof/>
        </w:rPr>
        <w:t>N6 Delay Measurement and Reporting</w:t>
      </w:r>
      <w:r>
        <w:rPr>
          <w:noProof/>
        </w:rPr>
        <w:tab/>
      </w:r>
      <w:r>
        <w:rPr>
          <w:noProof/>
        </w:rPr>
        <w:fldChar w:fldCharType="begin"/>
      </w:r>
      <w:r>
        <w:rPr>
          <w:noProof/>
        </w:rPr>
        <w:instrText xml:space="preserve"> PAGEREF _Toc185600820 \h </w:instrText>
      </w:r>
      <w:r>
        <w:rPr>
          <w:noProof/>
        </w:rPr>
      </w:r>
      <w:r>
        <w:rPr>
          <w:noProof/>
        </w:rPr>
        <w:fldChar w:fldCharType="separate"/>
      </w:r>
      <w:r w:rsidR="009A0E3B">
        <w:rPr>
          <w:noProof/>
        </w:rPr>
        <w:t>235</w:t>
      </w:r>
      <w:r>
        <w:rPr>
          <w:noProof/>
        </w:rPr>
        <w:fldChar w:fldCharType="end"/>
      </w:r>
    </w:p>
    <w:p w14:paraId="7AF50923" w14:textId="11290C1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 (moved)</w:t>
      </w:r>
      <w:r>
        <w:rPr>
          <w:noProof/>
        </w:rPr>
        <w:tab/>
      </w:r>
      <w:r>
        <w:rPr>
          <w:noProof/>
        </w:rPr>
        <w:fldChar w:fldCharType="begin"/>
      </w:r>
      <w:r>
        <w:rPr>
          <w:noProof/>
        </w:rPr>
        <w:instrText xml:space="preserve"> PAGEREF _Toc185600821 \h </w:instrText>
      </w:r>
      <w:r>
        <w:rPr>
          <w:noProof/>
        </w:rPr>
      </w:r>
      <w:r>
        <w:rPr>
          <w:noProof/>
        </w:rPr>
        <w:fldChar w:fldCharType="separate"/>
      </w:r>
      <w:r w:rsidR="009A0E3B">
        <w:rPr>
          <w:noProof/>
        </w:rPr>
        <w:t>236</w:t>
      </w:r>
      <w:r>
        <w:rPr>
          <w:noProof/>
        </w:rPr>
        <w:fldChar w:fldCharType="end"/>
      </w:r>
    </w:p>
    <w:p w14:paraId="256C8904" w14:textId="2DF2C84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 (moved)</w:t>
      </w:r>
      <w:r>
        <w:rPr>
          <w:noProof/>
        </w:rPr>
        <w:tab/>
      </w:r>
      <w:r>
        <w:rPr>
          <w:noProof/>
        </w:rPr>
        <w:fldChar w:fldCharType="begin"/>
      </w:r>
      <w:r>
        <w:rPr>
          <w:noProof/>
        </w:rPr>
        <w:instrText xml:space="preserve"> PAGEREF _Toc185600822 \h </w:instrText>
      </w:r>
      <w:r>
        <w:rPr>
          <w:noProof/>
        </w:rPr>
      </w:r>
      <w:r>
        <w:rPr>
          <w:noProof/>
        </w:rPr>
        <w:fldChar w:fldCharType="separate"/>
      </w:r>
      <w:r w:rsidR="009A0E3B">
        <w:rPr>
          <w:noProof/>
        </w:rPr>
        <w:t>236</w:t>
      </w:r>
      <w:r>
        <w:rPr>
          <w:noProof/>
        </w:rPr>
        <w:fldChar w:fldCharType="end"/>
      </w:r>
    </w:p>
    <w:p w14:paraId="4FD11753" w14:textId="529A3E2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5.8.5</w:t>
      </w:r>
      <w:r>
        <w:rPr>
          <w:rFonts w:asciiTheme="minorHAnsi" w:eastAsiaTheme="minorEastAsia" w:hAnsiTheme="minorHAnsi" w:cstheme="minorBidi"/>
          <w:noProof/>
          <w:kern w:val="2"/>
          <w:sz w:val="22"/>
          <w:szCs w:val="22"/>
          <w14:ligatures w14:val="standardContextual"/>
        </w:rPr>
        <w:tab/>
      </w:r>
      <w:r>
        <w:rPr>
          <w:noProof/>
        </w:rPr>
        <w:t>Parameters for N4 session management</w:t>
      </w:r>
      <w:r>
        <w:rPr>
          <w:noProof/>
        </w:rPr>
        <w:tab/>
      </w:r>
      <w:r>
        <w:rPr>
          <w:noProof/>
        </w:rPr>
        <w:fldChar w:fldCharType="begin"/>
      </w:r>
      <w:r>
        <w:rPr>
          <w:noProof/>
        </w:rPr>
        <w:instrText xml:space="preserve"> PAGEREF _Toc185600823 \h </w:instrText>
      </w:r>
      <w:r>
        <w:rPr>
          <w:noProof/>
        </w:rPr>
      </w:r>
      <w:r>
        <w:rPr>
          <w:noProof/>
        </w:rPr>
        <w:fldChar w:fldCharType="separate"/>
      </w:r>
      <w:r w:rsidR="009A0E3B">
        <w:rPr>
          <w:noProof/>
        </w:rPr>
        <w:t>236</w:t>
      </w:r>
      <w:r>
        <w:rPr>
          <w:noProof/>
        </w:rPr>
        <w:fldChar w:fldCharType="end"/>
      </w:r>
    </w:p>
    <w:p w14:paraId="23789FD3" w14:textId="0F9ADB3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_Toc185600824 \h </w:instrText>
      </w:r>
      <w:r>
        <w:rPr>
          <w:noProof/>
        </w:rPr>
      </w:r>
      <w:r>
        <w:rPr>
          <w:noProof/>
        </w:rPr>
        <w:fldChar w:fldCharType="separate"/>
      </w:r>
      <w:r w:rsidR="009A0E3B">
        <w:rPr>
          <w:noProof/>
        </w:rPr>
        <w:t>236</w:t>
      </w:r>
      <w:r>
        <w:rPr>
          <w:noProof/>
        </w:rPr>
        <w:fldChar w:fldCharType="end"/>
      </w:r>
    </w:p>
    <w:p w14:paraId="65981EDE" w14:textId="1B1D86D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r>
      <w:r>
        <w:rPr>
          <w:noProof/>
        </w:rPr>
        <w:instrText xml:space="preserve"> PAGEREF _Toc185600825 \h </w:instrText>
      </w:r>
      <w:r>
        <w:rPr>
          <w:noProof/>
        </w:rPr>
      </w:r>
      <w:r>
        <w:rPr>
          <w:noProof/>
        </w:rPr>
        <w:fldChar w:fldCharType="separate"/>
      </w:r>
      <w:r w:rsidR="009A0E3B">
        <w:rPr>
          <w:noProof/>
        </w:rPr>
        <w:t>237</w:t>
      </w:r>
      <w:r>
        <w:rPr>
          <w:noProof/>
        </w:rPr>
        <w:fldChar w:fldCharType="end"/>
      </w:r>
    </w:p>
    <w:p w14:paraId="17E513DA" w14:textId="3BCAD1B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r>
      <w:r>
        <w:rPr>
          <w:noProof/>
        </w:rPr>
        <w:instrText xml:space="preserve"> PAGEREF _Toc185600826 \h </w:instrText>
      </w:r>
      <w:r>
        <w:rPr>
          <w:noProof/>
        </w:rPr>
      </w:r>
      <w:r>
        <w:rPr>
          <w:noProof/>
        </w:rPr>
        <w:fldChar w:fldCharType="separate"/>
      </w:r>
      <w:r w:rsidR="009A0E3B">
        <w:rPr>
          <w:noProof/>
        </w:rPr>
        <w:t>237</w:t>
      </w:r>
      <w:r>
        <w:rPr>
          <w:noProof/>
        </w:rPr>
        <w:fldChar w:fldCharType="end"/>
      </w:r>
    </w:p>
    <w:p w14:paraId="4A374692" w14:textId="295AA61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r>
      <w:r>
        <w:rPr>
          <w:noProof/>
        </w:rPr>
        <w:instrText xml:space="preserve"> PAGEREF _Toc185600827 \h </w:instrText>
      </w:r>
      <w:r>
        <w:rPr>
          <w:noProof/>
        </w:rPr>
      </w:r>
      <w:r>
        <w:rPr>
          <w:noProof/>
        </w:rPr>
        <w:fldChar w:fldCharType="separate"/>
      </w:r>
      <w:r w:rsidR="009A0E3B">
        <w:rPr>
          <w:noProof/>
        </w:rPr>
        <w:t>240</w:t>
      </w:r>
      <w:r>
        <w:rPr>
          <w:noProof/>
        </w:rPr>
        <w:fldChar w:fldCharType="end"/>
      </w:r>
    </w:p>
    <w:p w14:paraId="459B279B" w14:textId="01B019F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r>
      <w:r>
        <w:rPr>
          <w:noProof/>
        </w:rPr>
        <w:instrText xml:space="preserve"> PAGEREF _Toc185600828 \h </w:instrText>
      </w:r>
      <w:r>
        <w:rPr>
          <w:noProof/>
        </w:rPr>
      </w:r>
      <w:r>
        <w:rPr>
          <w:noProof/>
        </w:rPr>
        <w:fldChar w:fldCharType="separate"/>
      </w:r>
      <w:r w:rsidR="009A0E3B">
        <w:rPr>
          <w:noProof/>
        </w:rPr>
        <w:t>243</w:t>
      </w:r>
      <w:r>
        <w:rPr>
          <w:noProof/>
        </w:rPr>
        <w:fldChar w:fldCharType="end"/>
      </w:r>
    </w:p>
    <w:p w14:paraId="6C4B339B" w14:textId="5258B76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r>
      <w:r>
        <w:rPr>
          <w:noProof/>
        </w:rPr>
        <w:instrText xml:space="preserve"> PAGEREF _Toc185600829 \h </w:instrText>
      </w:r>
      <w:r>
        <w:rPr>
          <w:noProof/>
        </w:rPr>
      </w:r>
      <w:r>
        <w:rPr>
          <w:noProof/>
        </w:rPr>
        <w:fldChar w:fldCharType="separate"/>
      </w:r>
      <w:r w:rsidR="009A0E3B">
        <w:rPr>
          <w:noProof/>
        </w:rPr>
        <w:t>246</w:t>
      </w:r>
      <w:r>
        <w:rPr>
          <w:noProof/>
        </w:rPr>
        <w:fldChar w:fldCharType="end"/>
      </w:r>
    </w:p>
    <w:p w14:paraId="1C07BA65" w14:textId="4055CE3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r>
      <w:r>
        <w:rPr>
          <w:noProof/>
        </w:rPr>
        <w:instrText xml:space="preserve"> PAGEREF _Toc185600830 \h </w:instrText>
      </w:r>
      <w:r>
        <w:rPr>
          <w:noProof/>
        </w:rPr>
      </w:r>
      <w:r>
        <w:rPr>
          <w:noProof/>
        </w:rPr>
        <w:fldChar w:fldCharType="separate"/>
      </w:r>
      <w:r w:rsidR="009A0E3B">
        <w:rPr>
          <w:noProof/>
        </w:rPr>
        <w:t>250</w:t>
      </w:r>
      <w:r>
        <w:rPr>
          <w:noProof/>
        </w:rPr>
        <w:fldChar w:fldCharType="end"/>
      </w:r>
    </w:p>
    <w:p w14:paraId="6F867C8C" w14:textId="46BF585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r>
      <w:r>
        <w:rPr>
          <w:noProof/>
        </w:rPr>
        <w:instrText xml:space="preserve"> PAGEREF _Toc185600831 \h </w:instrText>
      </w:r>
      <w:r>
        <w:rPr>
          <w:noProof/>
        </w:rPr>
      </w:r>
      <w:r>
        <w:rPr>
          <w:noProof/>
        </w:rPr>
        <w:fldChar w:fldCharType="separate"/>
      </w:r>
      <w:r w:rsidR="009A0E3B">
        <w:rPr>
          <w:noProof/>
        </w:rPr>
        <w:t>251</w:t>
      </w:r>
      <w:r>
        <w:rPr>
          <w:noProof/>
        </w:rPr>
        <w:fldChar w:fldCharType="end"/>
      </w:r>
    </w:p>
    <w:p w14:paraId="1564E81F" w14:textId="1EA57DA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5.8.5.9</w:t>
      </w:r>
      <w:r>
        <w:rPr>
          <w:rFonts w:asciiTheme="minorHAnsi" w:eastAsiaTheme="minorEastAsia" w:hAnsiTheme="minorHAnsi" w:cstheme="minorBidi"/>
          <w:noProof/>
          <w:kern w:val="2"/>
          <w:sz w:val="22"/>
          <w:szCs w:val="22"/>
          <w14:ligatures w14:val="standardContextual"/>
        </w:rPr>
        <w:tab/>
      </w:r>
      <w:r>
        <w:rPr>
          <w:noProof/>
        </w:rPr>
        <w:t>Bridge/Router Information</w:t>
      </w:r>
      <w:r>
        <w:rPr>
          <w:noProof/>
        </w:rPr>
        <w:tab/>
      </w:r>
      <w:r>
        <w:rPr>
          <w:noProof/>
        </w:rPr>
        <w:fldChar w:fldCharType="begin"/>
      </w:r>
      <w:r>
        <w:rPr>
          <w:noProof/>
        </w:rPr>
        <w:instrText xml:space="preserve"> PAGEREF _Toc185600832 \h </w:instrText>
      </w:r>
      <w:r>
        <w:rPr>
          <w:noProof/>
        </w:rPr>
      </w:r>
      <w:r>
        <w:rPr>
          <w:noProof/>
        </w:rPr>
        <w:fldChar w:fldCharType="separate"/>
      </w:r>
      <w:r w:rsidR="009A0E3B">
        <w:rPr>
          <w:noProof/>
        </w:rPr>
        <w:t>252</w:t>
      </w:r>
      <w:r>
        <w:rPr>
          <w:noProof/>
        </w:rPr>
        <w:fldChar w:fldCharType="end"/>
      </w:r>
    </w:p>
    <w:p w14:paraId="5B29980B" w14:textId="73AE8CC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_Toc185600833 \h </w:instrText>
      </w:r>
      <w:r>
        <w:rPr>
          <w:noProof/>
        </w:rPr>
      </w:r>
      <w:r>
        <w:rPr>
          <w:noProof/>
        </w:rPr>
        <w:fldChar w:fldCharType="separate"/>
      </w:r>
      <w:r w:rsidR="009A0E3B">
        <w:rPr>
          <w:noProof/>
        </w:rPr>
        <w:t>253</w:t>
      </w:r>
      <w:r>
        <w:rPr>
          <w:noProof/>
        </w:rPr>
        <w:fldChar w:fldCharType="end"/>
      </w:r>
    </w:p>
    <w:p w14:paraId="65BAD355" w14:textId="64CCE6F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r>
      <w:r>
        <w:rPr>
          <w:noProof/>
        </w:rPr>
        <w:instrText xml:space="preserve"> PAGEREF _Toc185600834 \h </w:instrText>
      </w:r>
      <w:r>
        <w:rPr>
          <w:noProof/>
        </w:rPr>
      </w:r>
      <w:r>
        <w:rPr>
          <w:noProof/>
        </w:rPr>
        <w:fldChar w:fldCharType="separate"/>
      </w:r>
      <w:r w:rsidR="009A0E3B">
        <w:rPr>
          <w:noProof/>
        </w:rPr>
        <w:t>253</w:t>
      </w:r>
      <w:r>
        <w:rPr>
          <w:noProof/>
        </w:rPr>
        <w:fldChar w:fldCharType="end"/>
      </w:r>
    </w:p>
    <w:p w14:paraId="4B4A4EF3" w14:textId="524D289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r>
      <w:r>
        <w:rPr>
          <w:noProof/>
        </w:rPr>
        <w:instrText xml:space="preserve"> PAGEREF _Toc185600835 \h </w:instrText>
      </w:r>
      <w:r>
        <w:rPr>
          <w:noProof/>
        </w:rPr>
      </w:r>
      <w:r>
        <w:rPr>
          <w:noProof/>
        </w:rPr>
        <w:fldChar w:fldCharType="separate"/>
      </w:r>
      <w:r w:rsidR="009A0E3B">
        <w:rPr>
          <w:noProof/>
        </w:rPr>
        <w:t>253</w:t>
      </w:r>
      <w:r>
        <w:rPr>
          <w:noProof/>
        </w:rPr>
        <w:fldChar w:fldCharType="end"/>
      </w:r>
    </w:p>
    <w:p w14:paraId="7CC3AFC4" w14:textId="2E56525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_Toc185600836 \h </w:instrText>
      </w:r>
      <w:r>
        <w:rPr>
          <w:noProof/>
        </w:rPr>
      </w:r>
      <w:r>
        <w:rPr>
          <w:noProof/>
        </w:rPr>
        <w:fldChar w:fldCharType="separate"/>
      </w:r>
      <w:r w:rsidR="009A0E3B">
        <w:rPr>
          <w:noProof/>
        </w:rPr>
        <w:t>254</w:t>
      </w:r>
      <w:r>
        <w:rPr>
          <w:noProof/>
        </w:rPr>
        <w:fldChar w:fldCharType="end"/>
      </w:r>
    </w:p>
    <w:p w14:paraId="7A3AFD31" w14:textId="42CDB6A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r>
      <w:r>
        <w:rPr>
          <w:noProof/>
        </w:rPr>
        <w:instrText xml:space="preserve"> PAGEREF _Toc185600837 \h </w:instrText>
      </w:r>
      <w:r>
        <w:rPr>
          <w:noProof/>
        </w:rPr>
      </w:r>
      <w:r>
        <w:rPr>
          <w:noProof/>
        </w:rPr>
        <w:fldChar w:fldCharType="separate"/>
      </w:r>
      <w:r w:rsidR="009A0E3B">
        <w:rPr>
          <w:noProof/>
        </w:rPr>
        <w:t>254</w:t>
      </w:r>
      <w:r>
        <w:rPr>
          <w:noProof/>
        </w:rPr>
        <w:fldChar w:fldCharType="end"/>
      </w:r>
    </w:p>
    <w:p w14:paraId="44103EE8" w14:textId="27BBE06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r>
      <w:r>
        <w:rPr>
          <w:noProof/>
        </w:rPr>
        <w:instrText xml:space="preserve"> PAGEREF _Toc185600838 \h </w:instrText>
      </w:r>
      <w:r>
        <w:rPr>
          <w:noProof/>
        </w:rPr>
      </w:r>
      <w:r>
        <w:rPr>
          <w:noProof/>
        </w:rPr>
        <w:fldChar w:fldCharType="separate"/>
      </w:r>
      <w:r w:rsidR="009A0E3B">
        <w:rPr>
          <w:noProof/>
        </w:rPr>
        <w:t>254</w:t>
      </w:r>
      <w:r>
        <w:rPr>
          <w:noProof/>
        </w:rPr>
        <w:fldChar w:fldCharType="end"/>
      </w:r>
    </w:p>
    <w:p w14:paraId="3E4A18BB" w14:textId="0E830651" w:rsidR="007E16B7" w:rsidRPr="009A0E3B" w:rsidRDefault="007E16B7">
      <w:pPr>
        <w:pStyle w:val="TOC2"/>
        <w:rPr>
          <w:rFonts w:asciiTheme="minorHAnsi" w:eastAsiaTheme="minorEastAsia" w:hAnsiTheme="minorHAnsi" w:cstheme="minorBidi"/>
          <w:noProof/>
          <w:kern w:val="2"/>
          <w:sz w:val="22"/>
          <w:szCs w:val="22"/>
          <w:lang w:val="fr-FR"/>
          <w14:ligatures w14:val="standardContextual"/>
        </w:rPr>
      </w:pPr>
      <w:r w:rsidRPr="009A0E3B">
        <w:rPr>
          <w:noProof/>
          <w:lang w:val="fr-FR"/>
        </w:rPr>
        <w:t>5.9</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Identifiers</w:t>
      </w:r>
      <w:r w:rsidRPr="009A0E3B">
        <w:rPr>
          <w:noProof/>
          <w:lang w:val="fr-FR"/>
        </w:rPr>
        <w:tab/>
      </w:r>
      <w:r>
        <w:rPr>
          <w:noProof/>
        </w:rPr>
        <w:fldChar w:fldCharType="begin"/>
      </w:r>
      <w:r w:rsidRPr="009A0E3B">
        <w:rPr>
          <w:noProof/>
          <w:lang w:val="fr-FR"/>
        </w:rPr>
        <w:instrText xml:space="preserve"> PAGEREF _Toc185600839 \h </w:instrText>
      </w:r>
      <w:r>
        <w:rPr>
          <w:noProof/>
        </w:rPr>
      </w:r>
      <w:r>
        <w:rPr>
          <w:noProof/>
        </w:rPr>
        <w:fldChar w:fldCharType="separate"/>
      </w:r>
      <w:r w:rsidR="009A0E3B">
        <w:rPr>
          <w:noProof/>
          <w:lang w:val="fr-FR"/>
        </w:rPr>
        <w:t>255</w:t>
      </w:r>
      <w:r>
        <w:rPr>
          <w:noProof/>
        </w:rPr>
        <w:fldChar w:fldCharType="end"/>
      </w:r>
    </w:p>
    <w:p w14:paraId="3BA39E97" w14:textId="3DA2DF74" w:rsidR="007E16B7" w:rsidRPr="009A0E3B" w:rsidRDefault="007E16B7">
      <w:pPr>
        <w:pStyle w:val="TOC3"/>
        <w:rPr>
          <w:rFonts w:asciiTheme="minorHAnsi" w:eastAsiaTheme="minorEastAsia" w:hAnsiTheme="minorHAnsi" w:cstheme="minorBidi"/>
          <w:noProof/>
          <w:kern w:val="2"/>
          <w:sz w:val="22"/>
          <w:szCs w:val="22"/>
          <w:lang w:val="fr-FR"/>
          <w14:ligatures w14:val="standardContextual"/>
        </w:rPr>
      </w:pPr>
      <w:r w:rsidRPr="009A0E3B">
        <w:rPr>
          <w:noProof/>
          <w:lang w:val="fr-FR"/>
        </w:rPr>
        <w:t>5.9.1</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General</w:t>
      </w:r>
      <w:r w:rsidRPr="009A0E3B">
        <w:rPr>
          <w:noProof/>
          <w:lang w:val="fr-FR"/>
        </w:rPr>
        <w:tab/>
      </w:r>
      <w:r>
        <w:rPr>
          <w:noProof/>
        </w:rPr>
        <w:fldChar w:fldCharType="begin"/>
      </w:r>
      <w:r w:rsidRPr="009A0E3B">
        <w:rPr>
          <w:noProof/>
          <w:lang w:val="fr-FR"/>
        </w:rPr>
        <w:instrText xml:space="preserve"> PAGEREF _Toc185600840 \h </w:instrText>
      </w:r>
      <w:r>
        <w:rPr>
          <w:noProof/>
        </w:rPr>
      </w:r>
      <w:r>
        <w:rPr>
          <w:noProof/>
        </w:rPr>
        <w:fldChar w:fldCharType="separate"/>
      </w:r>
      <w:r w:rsidR="009A0E3B">
        <w:rPr>
          <w:noProof/>
          <w:lang w:val="fr-FR"/>
        </w:rPr>
        <w:t>255</w:t>
      </w:r>
      <w:r>
        <w:rPr>
          <w:noProof/>
        </w:rPr>
        <w:fldChar w:fldCharType="end"/>
      </w:r>
    </w:p>
    <w:p w14:paraId="0F07ECD6" w14:textId="73DED299" w:rsidR="007E16B7" w:rsidRPr="009A0E3B" w:rsidRDefault="007E16B7">
      <w:pPr>
        <w:pStyle w:val="TOC3"/>
        <w:rPr>
          <w:rFonts w:asciiTheme="minorHAnsi" w:eastAsiaTheme="minorEastAsia" w:hAnsiTheme="minorHAnsi" w:cstheme="minorBidi"/>
          <w:noProof/>
          <w:kern w:val="2"/>
          <w:sz w:val="22"/>
          <w:szCs w:val="22"/>
          <w:lang w:val="fr-FR"/>
          <w14:ligatures w14:val="standardContextual"/>
        </w:rPr>
      </w:pPr>
      <w:r w:rsidRPr="009A0E3B">
        <w:rPr>
          <w:noProof/>
          <w:lang w:val="fr-FR"/>
        </w:rPr>
        <w:t>5.9.2</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Subscription Permanent Identifier</w:t>
      </w:r>
      <w:r w:rsidRPr="009A0E3B">
        <w:rPr>
          <w:noProof/>
          <w:lang w:val="fr-FR"/>
        </w:rPr>
        <w:tab/>
      </w:r>
      <w:r>
        <w:rPr>
          <w:noProof/>
        </w:rPr>
        <w:fldChar w:fldCharType="begin"/>
      </w:r>
      <w:r w:rsidRPr="009A0E3B">
        <w:rPr>
          <w:noProof/>
          <w:lang w:val="fr-FR"/>
        </w:rPr>
        <w:instrText xml:space="preserve"> PAGEREF _Toc185600841 \h </w:instrText>
      </w:r>
      <w:r>
        <w:rPr>
          <w:noProof/>
        </w:rPr>
      </w:r>
      <w:r>
        <w:rPr>
          <w:noProof/>
        </w:rPr>
        <w:fldChar w:fldCharType="separate"/>
      </w:r>
      <w:r w:rsidR="009A0E3B">
        <w:rPr>
          <w:noProof/>
          <w:lang w:val="fr-FR"/>
        </w:rPr>
        <w:t>255</w:t>
      </w:r>
      <w:r>
        <w:rPr>
          <w:noProof/>
        </w:rPr>
        <w:fldChar w:fldCharType="end"/>
      </w:r>
    </w:p>
    <w:p w14:paraId="3E158963" w14:textId="73A27FF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r>
      <w:r>
        <w:rPr>
          <w:noProof/>
        </w:rPr>
        <w:instrText xml:space="preserve"> PAGEREF _Toc185600842 \h </w:instrText>
      </w:r>
      <w:r>
        <w:rPr>
          <w:noProof/>
        </w:rPr>
      </w:r>
      <w:r>
        <w:rPr>
          <w:noProof/>
        </w:rPr>
        <w:fldChar w:fldCharType="separate"/>
      </w:r>
      <w:r w:rsidR="009A0E3B">
        <w:rPr>
          <w:noProof/>
        </w:rPr>
        <w:t>256</w:t>
      </w:r>
      <w:r>
        <w:rPr>
          <w:noProof/>
        </w:rPr>
        <w:fldChar w:fldCharType="end"/>
      </w:r>
    </w:p>
    <w:p w14:paraId="5B4464EB" w14:textId="437DE4E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r>
      <w:r>
        <w:rPr>
          <w:noProof/>
        </w:rPr>
        <w:instrText xml:space="preserve"> PAGEREF _Toc185600843 \h </w:instrText>
      </w:r>
      <w:r>
        <w:rPr>
          <w:noProof/>
        </w:rPr>
      </w:r>
      <w:r>
        <w:rPr>
          <w:noProof/>
        </w:rPr>
        <w:fldChar w:fldCharType="separate"/>
      </w:r>
      <w:r w:rsidR="009A0E3B">
        <w:rPr>
          <w:noProof/>
        </w:rPr>
        <w:t>256</w:t>
      </w:r>
      <w:r>
        <w:rPr>
          <w:noProof/>
        </w:rPr>
        <w:fldChar w:fldCharType="end"/>
      </w:r>
    </w:p>
    <w:p w14:paraId="69E06FEC" w14:textId="421C1BD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4D2F8E">
        <w:rPr>
          <w:rFonts w:eastAsia="DengXian"/>
          <w:bCs/>
          <w:noProof/>
        </w:rPr>
        <w:t xml:space="preserve">Globally Unique </w:t>
      </w:r>
      <w:r>
        <w:rPr>
          <w:noProof/>
        </w:rPr>
        <w:t>Temporary Identifier</w:t>
      </w:r>
      <w:r>
        <w:rPr>
          <w:noProof/>
        </w:rPr>
        <w:tab/>
      </w:r>
      <w:r>
        <w:rPr>
          <w:noProof/>
        </w:rPr>
        <w:fldChar w:fldCharType="begin"/>
      </w:r>
      <w:r>
        <w:rPr>
          <w:noProof/>
        </w:rPr>
        <w:instrText xml:space="preserve"> PAGEREF _Toc185600844 \h </w:instrText>
      </w:r>
      <w:r>
        <w:rPr>
          <w:noProof/>
        </w:rPr>
      </w:r>
      <w:r>
        <w:rPr>
          <w:noProof/>
        </w:rPr>
        <w:fldChar w:fldCharType="separate"/>
      </w:r>
      <w:r w:rsidR="009A0E3B">
        <w:rPr>
          <w:noProof/>
        </w:rPr>
        <w:t>256</w:t>
      </w:r>
      <w:r>
        <w:rPr>
          <w:noProof/>
        </w:rPr>
        <w:fldChar w:fldCharType="end"/>
      </w:r>
    </w:p>
    <w:p w14:paraId="6232A7CB" w14:textId="6CDED6C8"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r>
      <w:r>
        <w:rPr>
          <w:noProof/>
        </w:rPr>
        <w:instrText xml:space="preserve"> PAGEREF _Toc185600845 \h </w:instrText>
      </w:r>
      <w:r>
        <w:rPr>
          <w:noProof/>
        </w:rPr>
      </w:r>
      <w:r>
        <w:rPr>
          <w:noProof/>
        </w:rPr>
        <w:fldChar w:fldCharType="separate"/>
      </w:r>
      <w:r w:rsidR="009A0E3B">
        <w:rPr>
          <w:noProof/>
        </w:rPr>
        <w:t>257</w:t>
      </w:r>
      <w:r>
        <w:rPr>
          <w:noProof/>
        </w:rPr>
        <w:fldChar w:fldCharType="end"/>
      </w:r>
    </w:p>
    <w:p w14:paraId="4C5C08A3" w14:textId="7F8BB5E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r>
      <w:r>
        <w:rPr>
          <w:noProof/>
        </w:rPr>
        <w:instrText xml:space="preserve"> PAGEREF _Toc185600846 \h </w:instrText>
      </w:r>
      <w:r>
        <w:rPr>
          <w:noProof/>
        </w:rPr>
      </w:r>
      <w:r>
        <w:rPr>
          <w:noProof/>
        </w:rPr>
        <w:fldChar w:fldCharType="separate"/>
      </w:r>
      <w:r w:rsidR="009A0E3B">
        <w:rPr>
          <w:noProof/>
        </w:rPr>
        <w:t>257</w:t>
      </w:r>
      <w:r>
        <w:rPr>
          <w:noProof/>
        </w:rPr>
        <w:fldChar w:fldCharType="end"/>
      </w:r>
    </w:p>
    <w:p w14:paraId="01C432A8" w14:textId="6AEBA97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r>
      <w:r>
        <w:rPr>
          <w:noProof/>
        </w:rPr>
        <w:instrText xml:space="preserve"> PAGEREF _Toc185600847 \h </w:instrText>
      </w:r>
      <w:r>
        <w:rPr>
          <w:noProof/>
        </w:rPr>
      </w:r>
      <w:r>
        <w:rPr>
          <w:noProof/>
        </w:rPr>
        <w:fldChar w:fldCharType="separate"/>
      </w:r>
      <w:r w:rsidR="009A0E3B">
        <w:rPr>
          <w:noProof/>
        </w:rPr>
        <w:t>257</w:t>
      </w:r>
      <w:r>
        <w:rPr>
          <w:noProof/>
        </w:rPr>
        <w:fldChar w:fldCharType="end"/>
      </w:r>
    </w:p>
    <w:p w14:paraId="5ED7F78C" w14:textId="654403B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r>
      <w:r>
        <w:rPr>
          <w:noProof/>
        </w:rPr>
        <w:instrText xml:space="preserve"> PAGEREF _Toc185600848 \h </w:instrText>
      </w:r>
      <w:r>
        <w:rPr>
          <w:noProof/>
        </w:rPr>
      </w:r>
      <w:r>
        <w:rPr>
          <w:noProof/>
        </w:rPr>
        <w:fldChar w:fldCharType="separate"/>
      </w:r>
      <w:r w:rsidR="009A0E3B">
        <w:rPr>
          <w:noProof/>
        </w:rPr>
        <w:t>258</w:t>
      </w:r>
      <w:r>
        <w:rPr>
          <w:noProof/>
        </w:rPr>
        <w:fldChar w:fldCharType="end"/>
      </w:r>
    </w:p>
    <w:p w14:paraId="1E40AF9F" w14:textId="1715CE9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r>
      <w:r>
        <w:rPr>
          <w:noProof/>
        </w:rPr>
        <w:instrText xml:space="preserve"> PAGEREF _Toc185600849 \h </w:instrText>
      </w:r>
      <w:r>
        <w:rPr>
          <w:noProof/>
        </w:rPr>
      </w:r>
      <w:r>
        <w:rPr>
          <w:noProof/>
        </w:rPr>
        <w:fldChar w:fldCharType="separate"/>
      </w:r>
      <w:r w:rsidR="009A0E3B">
        <w:rPr>
          <w:noProof/>
        </w:rPr>
        <w:t>258</w:t>
      </w:r>
      <w:r>
        <w:rPr>
          <w:noProof/>
        </w:rPr>
        <w:fldChar w:fldCharType="end"/>
      </w:r>
    </w:p>
    <w:p w14:paraId="329E379C" w14:textId="3ACB22F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r>
      <w:r>
        <w:rPr>
          <w:noProof/>
        </w:rPr>
        <w:instrText xml:space="preserve"> PAGEREF _Toc185600850 \h </w:instrText>
      </w:r>
      <w:r>
        <w:rPr>
          <w:noProof/>
        </w:rPr>
      </w:r>
      <w:r>
        <w:rPr>
          <w:noProof/>
        </w:rPr>
        <w:fldChar w:fldCharType="separate"/>
      </w:r>
      <w:r w:rsidR="009A0E3B">
        <w:rPr>
          <w:noProof/>
        </w:rPr>
        <w:t>258</w:t>
      </w:r>
      <w:r>
        <w:rPr>
          <w:noProof/>
        </w:rPr>
        <w:fldChar w:fldCharType="end"/>
      </w:r>
    </w:p>
    <w:p w14:paraId="7AC83522" w14:textId="5FA9101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r>
      <w:r>
        <w:rPr>
          <w:noProof/>
        </w:rPr>
        <w:instrText xml:space="preserve"> PAGEREF _Toc185600851 \h </w:instrText>
      </w:r>
      <w:r>
        <w:rPr>
          <w:noProof/>
        </w:rPr>
      </w:r>
      <w:r>
        <w:rPr>
          <w:noProof/>
        </w:rPr>
        <w:fldChar w:fldCharType="separate"/>
      </w:r>
      <w:r w:rsidR="009A0E3B">
        <w:rPr>
          <w:noProof/>
        </w:rPr>
        <w:t>258</w:t>
      </w:r>
      <w:r>
        <w:rPr>
          <w:noProof/>
        </w:rPr>
        <w:fldChar w:fldCharType="end"/>
      </w:r>
    </w:p>
    <w:p w14:paraId="6DAB54E8" w14:textId="57D00B84"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_Toc185600852 \h </w:instrText>
      </w:r>
      <w:r>
        <w:rPr>
          <w:noProof/>
        </w:rPr>
      </w:r>
      <w:r>
        <w:rPr>
          <w:noProof/>
        </w:rPr>
        <w:fldChar w:fldCharType="separate"/>
      </w:r>
      <w:r w:rsidR="009A0E3B">
        <w:rPr>
          <w:noProof/>
        </w:rPr>
        <w:t>258</w:t>
      </w:r>
      <w:r>
        <w:rPr>
          <w:noProof/>
        </w:rPr>
        <w:fldChar w:fldCharType="end"/>
      </w:r>
    </w:p>
    <w:p w14:paraId="60E53659" w14:textId="0DB3D9CD"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r>
      <w:r>
        <w:rPr>
          <w:noProof/>
        </w:rPr>
        <w:instrText xml:space="preserve"> PAGEREF _Toc185600853 \h </w:instrText>
      </w:r>
      <w:r>
        <w:rPr>
          <w:noProof/>
        </w:rPr>
      </w:r>
      <w:r>
        <w:rPr>
          <w:noProof/>
        </w:rPr>
        <w:fldChar w:fldCharType="separate"/>
      </w:r>
      <w:r w:rsidR="009A0E3B">
        <w:rPr>
          <w:noProof/>
        </w:rPr>
        <w:t>259</w:t>
      </w:r>
      <w:r>
        <w:rPr>
          <w:noProof/>
        </w:rPr>
        <w:fldChar w:fldCharType="end"/>
      </w:r>
    </w:p>
    <w:p w14:paraId="5462EE17" w14:textId="5C26BD3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r>
      <w:r>
        <w:rPr>
          <w:noProof/>
        </w:rPr>
        <w:instrText xml:space="preserve"> PAGEREF _Toc185600854 \h </w:instrText>
      </w:r>
      <w:r>
        <w:rPr>
          <w:noProof/>
        </w:rPr>
      </w:r>
      <w:r>
        <w:rPr>
          <w:noProof/>
        </w:rPr>
        <w:fldChar w:fldCharType="separate"/>
      </w:r>
      <w:r w:rsidR="009A0E3B">
        <w:rPr>
          <w:noProof/>
        </w:rPr>
        <w:t>259</w:t>
      </w:r>
      <w:r>
        <w:rPr>
          <w:noProof/>
        </w:rPr>
        <w:fldChar w:fldCharType="end"/>
      </w:r>
    </w:p>
    <w:p w14:paraId="7254C890" w14:textId="32CD365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r>
      <w:r>
        <w:rPr>
          <w:noProof/>
        </w:rPr>
        <w:instrText xml:space="preserve"> PAGEREF _Toc185600855 \h </w:instrText>
      </w:r>
      <w:r>
        <w:rPr>
          <w:noProof/>
        </w:rPr>
      </w:r>
      <w:r>
        <w:rPr>
          <w:noProof/>
        </w:rPr>
        <w:fldChar w:fldCharType="separate"/>
      </w:r>
      <w:r w:rsidR="009A0E3B">
        <w:rPr>
          <w:noProof/>
        </w:rPr>
        <w:t>259</w:t>
      </w:r>
      <w:r>
        <w:rPr>
          <w:noProof/>
        </w:rPr>
        <w:fldChar w:fldCharType="end"/>
      </w:r>
    </w:p>
    <w:p w14:paraId="399F1ED8" w14:textId="59E0ECE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r>
      <w:r>
        <w:rPr>
          <w:noProof/>
        </w:rPr>
        <w:instrText xml:space="preserve"> PAGEREF _Toc185600856 \h </w:instrText>
      </w:r>
      <w:r>
        <w:rPr>
          <w:noProof/>
        </w:rPr>
      </w:r>
      <w:r>
        <w:rPr>
          <w:noProof/>
        </w:rPr>
        <w:fldChar w:fldCharType="separate"/>
      </w:r>
      <w:r w:rsidR="009A0E3B">
        <w:rPr>
          <w:noProof/>
        </w:rPr>
        <w:t>261</w:t>
      </w:r>
      <w:r>
        <w:rPr>
          <w:noProof/>
        </w:rPr>
        <w:fldChar w:fldCharType="end"/>
      </w:r>
    </w:p>
    <w:p w14:paraId="286F18EA" w14:textId="3EE6BD1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r>
      <w:r>
        <w:rPr>
          <w:noProof/>
        </w:rPr>
        <w:instrText xml:space="preserve"> PAGEREF _Toc185600857 \h </w:instrText>
      </w:r>
      <w:r>
        <w:rPr>
          <w:noProof/>
        </w:rPr>
      </w:r>
      <w:r>
        <w:rPr>
          <w:noProof/>
        </w:rPr>
        <w:fldChar w:fldCharType="separate"/>
      </w:r>
      <w:r w:rsidR="009A0E3B">
        <w:rPr>
          <w:noProof/>
        </w:rPr>
        <w:t>261</w:t>
      </w:r>
      <w:r>
        <w:rPr>
          <w:noProof/>
        </w:rPr>
        <w:fldChar w:fldCharType="end"/>
      </w:r>
    </w:p>
    <w:p w14:paraId="491B97AF" w14:textId="3644569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r>
      <w:r>
        <w:rPr>
          <w:noProof/>
        </w:rPr>
        <w:instrText xml:space="preserve"> PAGEREF _Toc185600858 \h </w:instrText>
      </w:r>
      <w:r>
        <w:rPr>
          <w:noProof/>
        </w:rPr>
      </w:r>
      <w:r>
        <w:rPr>
          <w:noProof/>
        </w:rPr>
        <w:fldChar w:fldCharType="separate"/>
      </w:r>
      <w:r w:rsidR="009A0E3B">
        <w:rPr>
          <w:noProof/>
        </w:rPr>
        <w:t>262</w:t>
      </w:r>
      <w:r>
        <w:rPr>
          <w:noProof/>
        </w:rPr>
        <w:fldChar w:fldCharType="end"/>
      </w:r>
    </w:p>
    <w:p w14:paraId="4296E3C6" w14:textId="5D08624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_Toc185600859 \h </w:instrText>
      </w:r>
      <w:r>
        <w:rPr>
          <w:noProof/>
        </w:rPr>
      </w:r>
      <w:r>
        <w:rPr>
          <w:noProof/>
        </w:rPr>
        <w:fldChar w:fldCharType="separate"/>
      </w:r>
      <w:r w:rsidR="009A0E3B">
        <w:rPr>
          <w:noProof/>
        </w:rPr>
        <w:t>262</w:t>
      </w:r>
      <w:r>
        <w:rPr>
          <w:noProof/>
        </w:rPr>
        <w:fldChar w:fldCharType="end"/>
      </w:r>
    </w:p>
    <w:p w14:paraId="31ACFC8C" w14:textId="693082A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r>
      <w:r>
        <w:rPr>
          <w:noProof/>
        </w:rPr>
        <w:instrText xml:space="preserve"> PAGEREF _Toc185600860 \h </w:instrText>
      </w:r>
      <w:r>
        <w:rPr>
          <w:noProof/>
        </w:rPr>
      </w:r>
      <w:r>
        <w:rPr>
          <w:noProof/>
        </w:rPr>
        <w:fldChar w:fldCharType="separate"/>
      </w:r>
      <w:r w:rsidR="009A0E3B">
        <w:rPr>
          <w:noProof/>
        </w:rPr>
        <w:t>262</w:t>
      </w:r>
      <w:r>
        <w:rPr>
          <w:noProof/>
        </w:rPr>
        <w:fldChar w:fldCharType="end"/>
      </w:r>
    </w:p>
    <w:p w14:paraId="546143A0" w14:textId="2DC2C40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r>
      <w:r>
        <w:rPr>
          <w:noProof/>
        </w:rPr>
        <w:instrText xml:space="preserve"> PAGEREF _Toc185600861 \h </w:instrText>
      </w:r>
      <w:r>
        <w:rPr>
          <w:noProof/>
        </w:rPr>
      </w:r>
      <w:r>
        <w:rPr>
          <w:noProof/>
        </w:rPr>
        <w:fldChar w:fldCharType="separate"/>
      </w:r>
      <w:r w:rsidR="009A0E3B">
        <w:rPr>
          <w:noProof/>
        </w:rPr>
        <w:t>263</w:t>
      </w:r>
      <w:r>
        <w:rPr>
          <w:noProof/>
        </w:rPr>
        <w:fldChar w:fldCharType="end"/>
      </w:r>
    </w:p>
    <w:p w14:paraId="326C36E1" w14:textId="1B2D2F2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r>
      <w:r>
        <w:rPr>
          <w:noProof/>
        </w:rPr>
        <w:instrText xml:space="preserve"> PAGEREF _Toc185600862 \h </w:instrText>
      </w:r>
      <w:r>
        <w:rPr>
          <w:noProof/>
        </w:rPr>
      </w:r>
      <w:r>
        <w:rPr>
          <w:noProof/>
        </w:rPr>
        <w:fldChar w:fldCharType="separate"/>
      </w:r>
      <w:r w:rsidR="009A0E3B">
        <w:rPr>
          <w:noProof/>
        </w:rPr>
        <w:t>263</w:t>
      </w:r>
      <w:r>
        <w:rPr>
          <w:noProof/>
        </w:rPr>
        <w:fldChar w:fldCharType="end"/>
      </w:r>
    </w:p>
    <w:p w14:paraId="7C8222D6" w14:textId="773A946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r>
      <w:r>
        <w:rPr>
          <w:noProof/>
        </w:rPr>
        <w:instrText xml:space="preserve"> PAGEREF _Toc185600863 \h </w:instrText>
      </w:r>
      <w:r>
        <w:rPr>
          <w:noProof/>
        </w:rPr>
      </w:r>
      <w:r>
        <w:rPr>
          <w:noProof/>
        </w:rPr>
        <w:fldChar w:fldCharType="separate"/>
      </w:r>
      <w:r w:rsidR="009A0E3B">
        <w:rPr>
          <w:noProof/>
        </w:rPr>
        <w:t>264</w:t>
      </w:r>
      <w:r>
        <w:rPr>
          <w:noProof/>
        </w:rPr>
        <w:fldChar w:fldCharType="end"/>
      </w:r>
    </w:p>
    <w:p w14:paraId="277F686D" w14:textId="56CD0AB9"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r>
      <w:r>
        <w:rPr>
          <w:noProof/>
        </w:rPr>
        <w:instrText xml:space="preserve"> PAGEREF _Toc185600864 \h </w:instrText>
      </w:r>
      <w:r>
        <w:rPr>
          <w:noProof/>
        </w:rPr>
      </w:r>
      <w:r>
        <w:rPr>
          <w:noProof/>
        </w:rPr>
        <w:fldChar w:fldCharType="separate"/>
      </w:r>
      <w:r w:rsidR="009A0E3B">
        <w:rPr>
          <w:noProof/>
        </w:rPr>
        <w:t>264</w:t>
      </w:r>
      <w:r>
        <w:rPr>
          <w:noProof/>
        </w:rPr>
        <w:fldChar w:fldCharType="end"/>
      </w:r>
    </w:p>
    <w:p w14:paraId="5DD5DAAA" w14:textId="7C617A8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_Toc185600865 \h </w:instrText>
      </w:r>
      <w:r>
        <w:rPr>
          <w:noProof/>
        </w:rPr>
      </w:r>
      <w:r>
        <w:rPr>
          <w:noProof/>
        </w:rPr>
        <w:fldChar w:fldCharType="separate"/>
      </w:r>
      <w:r w:rsidR="009A0E3B">
        <w:rPr>
          <w:noProof/>
        </w:rPr>
        <w:t>264</w:t>
      </w:r>
      <w:r>
        <w:rPr>
          <w:noProof/>
        </w:rPr>
        <w:fldChar w:fldCharType="end"/>
      </w:r>
    </w:p>
    <w:p w14:paraId="70328705" w14:textId="63979BE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r>
      <w:r>
        <w:rPr>
          <w:noProof/>
        </w:rPr>
        <w:instrText xml:space="preserve"> PAGEREF _Toc185600866 \h </w:instrText>
      </w:r>
      <w:r>
        <w:rPr>
          <w:noProof/>
        </w:rPr>
      </w:r>
      <w:r>
        <w:rPr>
          <w:noProof/>
        </w:rPr>
        <w:fldChar w:fldCharType="separate"/>
      </w:r>
      <w:r w:rsidR="009A0E3B">
        <w:rPr>
          <w:noProof/>
        </w:rPr>
        <w:t>266</w:t>
      </w:r>
      <w:r>
        <w:rPr>
          <w:noProof/>
        </w:rPr>
        <w:fldChar w:fldCharType="end"/>
      </w:r>
    </w:p>
    <w:p w14:paraId="5D72ADCC" w14:textId="763206D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_Toc185600867 \h </w:instrText>
      </w:r>
      <w:r>
        <w:rPr>
          <w:noProof/>
        </w:rPr>
      </w:r>
      <w:r>
        <w:rPr>
          <w:noProof/>
        </w:rPr>
        <w:fldChar w:fldCharType="separate"/>
      </w:r>
      <w:r w:rsidR="009A0E3B">
        <w:rPr>
          <w:noProof/>
        </w:rPr>
        <w:t>266</w:t>
      </w:r>
      <w:r>
        <w:rPr>
          <w:noProof/>
        </w:rPr>
        <w:fldChar w:fldCharType="end"/>
      </w:r>
    </w:p>
    <w:p w14:paraId="13824301" w14:textId="602CDFB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r>
      <w:r>
        <w:rPr>
          <w:noProof/>
        </w:rPr>
        <w:instrText xml:space="preserve"> PAGEREF _Toc185600868 \h </w:instrText>
      </w:r>
      <w:r>
        <w:rPr>
          <w:noProof/>
        </w:rPr>
      </w:r>
      <w:r>
        <w:rPr>
          <w:noProof/>
        </w:rPr>
        <w:fldChar w:fldCharType="separate"/>
      </w:r>
      <w:r w:rsidR="009A0E3B">
        <w:rPr>
          <w:noProof/>
        </w:rPr>
        <w:t>267</w:t>
      </w:r>
      <w:r>
        <w:rPr>
          <w:noProof/>
        </w:rPr>
        <w:fldChar w:fldCharType="end"/>
      </w:r>
    </w:p>
    <w:p w14:paraId="07513351" w14:textId="6068300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r>
      <w:r>
        <w:rPr>
          <w:noProof/>
        </w:rPr>
        <w:instrText xml:space="preserve"> PAGEREF _Toc185600869 \h </w:instrText>
      </w:r>
      <w:r>
        <w:rPr>
          <w:noProof/>
        </w:rPr>
      </w:r>
      <w:r>
        <w:rPr>
          <w:noProof/>
        </w:rPr>
        <w:fldChar w:fldCharType="separate"/>
      </w:r>
      <w:r w:rsidR="009A0E3B">
        <w:rPr>
          <w:noProof/>
        </w:rPr>
        <w:t>267</w:t>
      </w:r>
      <w:r>
        <w:rPr>
          <w:noProof/>
        </w:rPr>
        <w:fldChar w:fldCharType="end"/>
      </w:r>
    </w:p>
    <w:p w14:paraId="512A5582" w14:textId="06D5D065"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r>
      <w:r>
        <w:rPr>
          <w:noProof/>
        </w:rPr>
        <w:instrText xml:space="preserve"> PAGEREF _Toc185600870 \h </w:instrText>
      </w:r>
      <w:r>
        <w:rPr>
          <w:noProof/>
        </w:rPr>
      </w:r>
      <w:r>
        <w:rPr>
          <w:noProof/>
        </w:rPr>
        <w:fldChar w:fldCharType="separate"/>
      </w:r>
      <w:r w:rsidR="009A0E3B">
        <w:rPr>
          <w:noProof/>
        </w:rPr>
        <w:t>268</w:t>
      </w:r>
      <w:r>
        <w:rPr>
          <w:noProof/>
        </w:rPr>
        <w:fldChar w:fldCharType="end"/>
      </w:r>
    </w:p>
    <w:p w14:paraId="601F4713" w14:textId="00BA3666"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_Toc185600871 \h </w:instrText>
      </w:r>
      <w:r>
        <w:rPr>
          <w:noProof/>
        </w:rPr>
      </w:r>
      <w:r>
        <w:rPr>
          <w:noProof/>
        </w:rPr>
        <w:fldChar w:fldCharType="separate"/>
      </w:r>
      <w:r w:rsidR="009A0E3B">
        <w:rPr>
          <w:noProof/>
        </w:rPr>
        <w:t>268</w:t>
      </w:r>
      <w:r>
        <w:rPr>
          <w:noProof/>
        </w:rPr>
        <w:fldChar w:fldCharType="end"/>
      </w:r>
    </w:p>
    <w:p w14:paraId="2AF67E7E" w14:textId="6FBAFC9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r>
      <w:r>
        <w:rPr>
          <w:noProof/>
        </w:rPr>
        <w:instrText xml:space="preserve"> PAGEREF _Toc185600872 \h </w:instrText>
      </w:r>
      <w:r>
        <w:rPr>
          <w:noProof/>
        </w:rPr>
      </w:r>
      <w:r>
        <w:rPr>
          <w:noProof/>
        </w:rPr>
        <w:fldChar w:fldCharType="separate"/>
      </w:r>
      <w:r w:rsidR="009A0E3B">
        <w:rPr>
          <w:noProof/>
        </w:rPr>
        <w:t>268</w:t>
      </w:r>
      <w:r>
        <w:rPr>
          <w:noProof/>
        </w:rPr>
        <w:fldChar w:fldCharType="end"/>
      </w:r>
    </w:p>
    <w:p w14:paraId="4D5F7267" w14:textId="2C53A08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r>
      <w:r>
        <w:rPr>
          <w:noProof/>
        </w:rPr>
        <w:instrText xml:space="preserve"> PAGEREF _Toc185600873 \h </w:instrText>
      </w:r>
      <w:r>
        <w:rPr>
          <w:noProof/>
        </w:rPr>
      </w:r>
      <w:r>
        <w:rPr>
          <w:noProof/>
        </w:rPr>
        <w:fldChar w:fldCharType="separate"/>
      </w:r>
      <w:r w:rsidR="009A0E3B">
        <w:rPr>
          <w:noProof/>
        </w:rPr>
        <w:t>271</w:t>
      </w:r>
      <w:r>
        <w:rPr>
          <w:noProof/>
        </w:rPr>
        <w:fldChar w:fldCharType="end"/>
      </w:r>
    </w:p>
    <w:p w14:paraId="61B4AFF5" w14:textId="567B8372"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r>
      <w:r>
        <w:rPr>
          <w:noProof/>
        </w:rPr>
        <w:instrText xml:space="preserve"> PAGEREF _Toc185600874 \h </w:instrText>
      </w:r>
      <w:r>
        <w:rPr>
          <w:noProof/>
        </w:rPr>
      </w:r>
      <w:r>
        <w:rPr>
          <w:noProof/>
        </w:rPr>
        <w:fldChar w:fldCharType="separate"/>
      </w:r>
      <w:r w:rsidR="009A0E3B">
        <w:rPr>
          <w:noProof/>
        </w:rPr>
        <w:t>271</w:t>
      </w:r>
      <w:r>
        <w:rPr>
          <w:noProof/>
        </w:rPr>
        <w:fldChar w:fldCharType="end"/>
      </w:r>
    </w:p>
    <w:p w14:paraId="6BCF4256" w14:textId="3ABC764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r>
      <w:r>
        <w:rPr>
          <w:noProof/>
        </w:rPr>
        <w:instrText xml:space="preserve"> PAGEREF _Toc185600875 \h </w:instrText>
      </w:r>
      <w:r>
        <w:rPr>
          <w:noProof/>
        </w:rPr>
      </w:r>
      <w:r>
        <w:rPr>
          <w:noProof/>
        </w:rPr>
        <w:fldChar w:fldCharType="separate"/>
      </w:r>
      <w:r w:rsidR="009A0E3B">
        <w:rPr>
          <w:noProof/>
        </w:rPr>
        <w:t>272</w:t>
      </w:r>
      <w:r>
        <w:rPr>
          <w:noProof/>
        </w:rPr>
        <w:fldChar w:fldCharType="end"/>
      </w:r>
    </w:p>
    <w:p w14:paraId="0930D282" w14:textId="5DE48DD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_Toc185600876 \h </w:instrText>
      </w:r>
      <w:r>
        <w:rPr>
          <w:noProof/>
        </w:rPr>
      </w:r>
      <w:r>
        <w:rPr>
          <w:noProof/>
        </w:rPr>
        <w:fldChar w:fldCharType="separate"/>
      </w:r>
      <w:r w:rsidR="009A0E3B">
        <w:rPr>
          <w:noProof/>
        </w:rPr>
        <w:t>272</w:t>
      </w:r>
      <w:r>
        <w:rPr>
          <w:noProof/>
        </w:rPr>
        <w:fldChar w:fldCharType="end"/>
      </w:r>
    </w:p>
    <w:p w14:paraId="3108830B" w14:textId="340BD7D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r>
      <w:r>
        <w:rPr>
          <w:noProof/>
        </w:rPr>
        <w:instrText xml:space="preserve"> PAGEREF _Toc185600877 \h </w:instrText>
      </w:r>
      <w:r>
        <w:rPr>
          <w:noProof/>
        </w:rPr>
      </w:r>
      <w:r>
        <w:rPr>
          <w:noProof/>
        </w:rPr>
        <w:fldChar w:fldCharType="separate"/>
      </w:r>
      <w:r w:rsidR="009A0E3B">
        <w:rPr>
          <w:noProof/>
        </w:rPr>
        <w:t>272</w:t>
      </w:r>
      <w:r>
        <w:rPr>
          <w:noProof/>
        </w:rPr>
        <w:fldChar w:fldCharType="end"/>
      </w:r>
    </w:p>
    <w:p w14:paraId="2E981138" w14:textId="5AD659F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r>
      <w:r>
        <w:rPr>
          <w:noProof/>
        </w:rPr>
        <w:instrText xml:space="preserve"> PAGEREF _Toc185600878 \h </w:instrText>
      </w:r>
      <w:r>
        <w:rPr>
          <w:noProof/>
        </w:rPr>
      </w:r>
      <w:r>
        <w:rPr>
          <w:noProof/>
        </w:rPr>
        <w:fldChar w:fldCharType="separate"/>
      </w:r>
      <w:r w:rsidR="009A0E3B">
        <w:rPr>
          <w:noProof/>
        </w:rPr>
        <w:t>272</w:t>
      </w:r>
      <w:r>
        <w:rPr>
          <w:noProof/>
        </w:rPr>
        <w:fldChar w:fldCharType="end"/>
      </w:r>
    </w:p>
    <w:p w14:paraId="1AD94B1E" w14:textId="028121E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r>
      <w:r>
        <w:rPr>
          <w:noProof/>
        </w:rPr>
        <w:instrText xml:space="preserve"> PAGEREF _Toc185600879 \h </w:instrText>
      </w:r>
      <w:r>
        <w:rPr>
          <w:noProof/>
        </w:rPr>
      </w:r>
      <w:r>
        <w:rPr>
          <w:noProof/>
        </w:rPr>
        <w:fldChar w:fldCharType="separate"/>
      </w:r>
      <w:r w:rsidR="009A0E3B">
        <w:rPr>
          <w:noProof/>
        </w:rPr>
        <w:t>278</w:t>
      </w:r>
      <w:r>
        <w:rPr>
          <w:noProof/>
        </w:rPr>
        <w:fldChar w:fldCharType="end"/>
      </w:r>
    </w:p>
    <w:p w14:paraId="1D23731A" w14:textId="6E1ABE7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5.15.5.2.2a</w:t>
      </w:r>
      <w:r>
        <w:rPr>
          <w:rFonts w:asciiTheme="minorHAnsi" w:eastAsiaTheme="minorEastAsia" w:hAnsiTheme="minorHAnsi" w:cstheme="minorBidi"/>
          <w:noProof/>
          <w:kern w:val="2"/>
          <w:sz w:val="22"/>
          <w:szCs w:val="22"/>
          <w14:ligatures w14:val="standardContextual"/>
        </w:rPr>
        <w:tab/>
      </w:r>
      <w:r>
        <w:rPr>
          <w:noProof/>
        </w:rPr>
        <w:t>AF Requested modification of the Set of Network Slice(s) for a UE</w:t>
      </w:r>
      <w:r>
        <w:rPr>
          <w:noProof/>
        </w:rPr>
        <w:tab/>
      </w:r>
      <w:r>
        <w:rPr>
          <w:noProof/>
        </w:rPr>
        <w:fldChar w:fldCharType="begin"/>
      </w:r>
      <w:r>
        <w:rPr>
          <w:noProof/>
        </w:rPr>
        <w:instrText xml:space="preserve"> PAGEREF _Toc185600880 \h </w:instrText>
      </w:r>
      <w:r>
        <w:rPr>
          <w:noProof/>
        </w:rPr>
      </w:r>
      <w:r>
        <w:rPr>
          <w:noProof/>
        </w:rPr>
        <w:fldChar w:fldCharType="separate"/>
      </w:r>
      <w:r w:rsidR="009A0E3B">
        <w:rPr>
          <w:noProof/>
        </w:rPr>
        <w:t>280</w:t>
      </w:r>
      <w:r>
        <w:rPr>
          <w:noProof/>
        </w:rPr>
        <w:fldChar w:fldCharType="end"/>
      </w:r>
    </w:p>
    <w:p w14:paraId="74035E92" w14:textId="7A81F68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r>
      <w:r>
        <w:rPr>
          <w:noProof/>
        </w:rPr>
        <w:instrText xml:space="preserve"> PAGEREF _Toc185600881 \h </w:instrText>
      </w:r>
      <w:r>
        <w:rPr>
          <w:noProof/>
        </w:rPr>
      </w:r>
      <w:r>
        <w:rPr>
          <w:noProof/>
        </w:rPr>
        <w:fldChar w:fldCharType="separate"/>
      </w:r>
      <w:r w:rsidR="009A0E3B">
        <w:rPr>
          <w:noProof/>
        </w:rPr>
        <w:t>280</w:t>
      </w:r>
      <w:r>
        <w:rPr>
          <w:noProof/>
        </w:rPr>
        <w:fldChar w:fldCharType="end"/>
      </w:r>
    </w:p>
    <w:p w14:paraId="404FF4BC" w14:textId="0746EE4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r>
      <w:r>
        <w:rPr>
          <w:noProof/>
        </w:rPr>
        <w:instrText xml:space="preserve"> PAGEREF _Toc185600882 \h </w:instrText>
      </w:r>
      <w:r>
        <w:rPr>
          <w:noProof/>
        </w:rPr>
      </w:r>
      <w:r>
        <w:rPr>
          <w:noProof/>
        </w:rPr>
        <w:fldChar w:fldCharType="separate"/>
      </w:r>
      <w:r w:rsidR="009A0E3B">
        <w:rPr>
          <w:noProof/>
        </w:rPr>
        <w:t>281</w:t>
      </w:r>
      <w:r>
        <w:rPr>
          <w:noProof/>
        </w:rPr>
        <w:fldChar w:fldCharType="end"/>
      </w:r>
    </w:p>
    <w:p w14:paraId="566CA723" w14:textId="374EFBA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r>
      <w:r>
        <w:rPr>
          <w:noProof/>
        </w:rPr>
        <w:instrText xml:space="preserve"> PAGEREF _Toc185600883 \h </w:instrText>
      </w:r>
      <w:r>
        <w:rPr>
          <w:noProof/>
        </w:rPr>
      </w:r>
      <w:r>
        <w:rPr>
          <w:noProof/>
        </w:rPr>
        <w:fldChar w:fldCharType="separate"/>
      </w:r>
      <w:r w:rsidR="009A0E3B">
        <w:rPr>
          <w:noProof/>
        </w:rPr>
        <w:t>282</w:t>
      </w:r>
      <w:r>
        <w:rPr>
          <w:noProof/>
        </w:rPr>
        <w:fldChar w:fldCharType="end"/>
      </w:r>
    </w:p>
    <w:p w14:paraId="2154D790" w14:textId="39F91DDD"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r>
      <w:r>
        <w:rPr>
          <w:noProof/>
        </w:rPr>
        <w:instrText xml:space="preserve"> PAGEREF _Toc185600884 \h </w:instrText>
      </w:r>
      <w:r>
        <w:rPr>
          <w:noProof/>
        </w:rPr>
      </w:r>
      <w:r>
        <w:rPr>
          <w:noProof/>
        </w:rPr>
        <w:fldChar w:fldCharType="separate"/>
      </w:r>
      <w:r w:rsidR="009A0E3B">
        <w:rPr>
          <w:noProof/>
        </w:rPr>
        <w:t>283</w:t>
      </w:r>
      <w:r>
        <w:rPr>
          <w:noProof/>
        </w:rPr>
        <w:fldChar w:fldCharType="end"/>
      </w:r>
    </w:p>
    <w:p w14:paraId="4EDE6DBA" w14:textId="5BC4264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_Toc185600885 \h </w:instrText>
      </w:r>
      <w:r>
        <w:rPr>
          <w:noProof/>
        </w:rPr>
      </w:r>
      <w:r>
        <w:rPr>
          <w:noProof/>
        </w:rPr>
        <w:fldChar w:fldCharType="separate"/>
      </w:r>
      <w:r w:rsidR="009A0E3B">
        <w:rPr>
          <w:noProof/>
        </w:rPr>
        <w:t>283</w:t>
      </w:r>
      <w:r>
        <w:rPr>
          <w:noProof/>
        </w:rPr>
        <w:fldChar w:fldCharType="end"/>
      </w:r>
    </w:p>
    <w:p w14:paraId="46245E2C" w14:textId="17FD3C4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r>
      <w:r>
        <w:rPr>
          <w:noProof/>
        </w:rPr>
        <w:instrText xml:space="preserve"> PAGEREF _Toc185600886 \h </w:instrText>
      </w:r>
      <w:r>
        <w:rPr>
          <w:noProof/>
        </w:rPr>
      </w:r>
      <w:r>
        <w:rPr>
          <w:noProof/>
        </w:rPr>
        <w:fldChar w:fldCharType="separate"/>
      </w:r>
      <w:r w:rsidR="009A0E3B">
        <w:rPr>
          <w:noProof/>
        </w:rPr>
        <w:t>284</w:t>
      </w:r>
      <w:r>
        <w:rPr>
          <w:noProof/>
        </w:rPr>
        <w:fldChar w:fldCharType="end"/>
      </w:r>
    </w:p>
    <w:p w14:paraId="7C3DA382" w14:textId="08F5237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r>
      <w:r>
        <w:rPr>
          <w:noProof/>
        </w:rPr>
        <w:instrText xml:space="preserve"> PAGEREF _Toc185600887 \h </w:instrText>
      </w:r>
      <w:r>
        <w:rPr>
          <w:noProof/>
        </w:rPr>
      </w:r>
      <w:r>
        <w:rPr>
          <w:noProof/>
        </w:rPr>
        <w:fldChar w:fldCharType="separate"/>
      </w:r>
      <w:r w:rsidR="009A0E3B">
        <w:rPr>
          <w:noProof/>
        </w:rPr>
        <w:t>284</w:t>
      </w:r>
      <w:r>
        <w:rPr>
          <w:noProof/>
        </w:rPr>
        <w:fldChar w:fldCharType="end"/>
      </w:r>
    </w:p>
    <w:p w14:paraId="63B6B726" w14:textId="7E98FB2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5.15.7.4</w:t>
      </w:r>
      <w:r>
        <w:rPr>
          <w:rFonts w:asciiTheme="minorHAnsi" w:eastAsiaTheme="minorEastAsia" w:hAnsiTheme="minorHAnsi" w:cstheme="minorBidi"/>
          <w:noProof/>
          <w:kern w:val="2"/>
          <w:sz w:val="22"/>
          <w:szCs w:val="22"/>
          <w14:ligatures w14:val="standardContextual"/>
        </w:rPr>
        <w:tab/>
      </w:r>
      <w:r>
        <w:rPr>
          <w:noProof/>
        </w:rPr>
        <w:t>Support of Network Slice usage control and Interworking with EPC</w:t>
      </w:r>
      <w:r>
        <w:rPr>
          <w:noProof/>
        </w:rPr>
        <w:tab/>
      </w:r>
      <w:r>
        <w:rPr>
          <w:noProof/>
        </w:rPr>
        <w:fldChar w:fldCharType="begin"/>
      </w:r>
      <w:r>
        <w:rPr>
          <w:noProof/>
        </w:rPr>
        <w:instrText xml:space="preserve"> PAGEREF _Toc185600888 \h </w:instrText>
      </w:r>
      <w:r>
        <w:rPr>
          <w:noProof/>
        </w:rPr>
      </w:r>
      <w:r>
        <w:rPr>
          <w:noProof/>
        </w:rPr>
        <w:fldChar w:fldCharType="separate"/>
      </w:r>
      <w:r w:rsidR="009A0E3B">
        <w:rPr>
          <w:noProof/>
        </w:rPr>
        <w:t>285</w:t>
      </w:r>
      <w:r>
        <w:rPr>
          <w:noProof/>
        </w:rPr>
        <w:fldChar w:fldCharType="end"/>
      </w:r>
    </w:p>
    <w:p w14:paraId="739D0FA2" w14:textId="760BCFB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support and availability in a PLMN</w:t>
      </w:r>
      <w:r>
        <w:rPr>
          <w:noProof/>
        </w:rPr>
        <w:tab/>
      </w:r>
      <w:r>
        <w:rPr>
          <w:noProof/>
        </w:rPr>
        <w:fldChar w:fldCharType="begin"/>
      </w:r>
      <w:r>
        <w:rPr>
          <w:noProof/>
        </w:rPr>
        <w:instrText xml:space="preserve"> PAGEREF _Toc185600889 \h </w:instrText>
      </w:r>
      <w:r>
        <w:rPr>
          <w:noProof/>
        </w:rPr>
      </w:r>
      <w:r>
        <w:rPr>
          <w:noProof/>
        </w:rPr>
        <w:fldChar w:fldCharType="separate"/>
      </w:r>
      <w:r w:rsidR="009A0E3B">
        <w:rPr>
          <w:noProof/>
        </w:rPr>
        <w:t>285</w:t>
      </w:r>
      <w:r>
        <w:rPr>
          <w:noProof/>
        </w:rPr>
        <w:fldChar w:fldCharType="end"/>
      </w:r>
    </w:p>
    <w:p w14:paraId="6B6DAA18" w14:textId="6A99472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r>
      <w:r>
        <w:rPr>
          <w:noProof/>
        </w:rPr>
        <w:instrText xml:space="preserve"> PAGEREF _Toc185600890 \h </w:instrText>
      </w:r>
      <w:r>
        <w:rPr>
          <w:noProof/>
        </w:rPr>
      </w:r>
      <w:r>
        <w:rPr>
          <w:noProof/>
        </w:rPr>
        <w:fldChar w:fldCharType="separate"/>
      </w:r>
      <w:r w:rsidR="009A0E3B">
        <w:rPr>
          <w:noProof/>
        </w:rPr>
        <w:t>285</w:t>
      </w:r>
      <w:r>
        <w:rPr>
          <w:noProof/>
        </w:rPr>
        <w:fldChar w:fldCharType="end"/>
      </w:r>
    </w:p>
    <w:p w14:paraId="69233874" w14:textId="012624B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r>
      <w:r>
        <w:rPr>
          <w:noProof/>
        </w:rPr>
        <w:instrText xml:space="preserve"> PAGEREF _Toc185600891 \h </w:instrText>
      </w:r>
      <w:r>
        <w:rPr>
          <w:noProof/>
        </w:rPr>
      </w:r>
      <w:r>
        <w:rPr>
          <w:noProof/>
        </w:rPr>
        <w:fldChar w:fldCharType="separate"/>
      </w:r>
      <w:r w:rsidR="009A0E3B">
        <w:rPr>
          <w:noProof/>
        </w:rPr>
        <w:t>286</w:t>
      </w:r>
      <w:r>
        <w:rPr>
          <w:noProof/>
        </w:rPr>
        <w:fldChar w:fldCharType="end"/>
      </w:r>
    </w:p>
    <w:p w14:paraId="07399CFA" w14:textId="5F1AA82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5.15.11</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r>
      <w:r>
        <w:rPr>
          <w:noProof/>
        </w:rPr>
        <w:instrText xml:space="preserve"> PAGEREF _Toc185600892 \h </w:instrText>
      </w:r>
      <w:r>
        <w:rPr>
          <w:noProof/>
        </w:rPr>
      </w:r>
      <w:r>
        <w:rPr>
          <w:noProof/>
        </w:rPr>
        <w:fldChar w:fldCharType="separate"/>
      </w:r>
      <w:r w:rsidR="009A0E3B">
        <w:rPr>
          <w:noProof/>
        </w:rPr>
        <w:t>288</w:t>
      </w:r>
      <w:r>
        <w:rPr>
          <w:noProof/>
        </w:rPr>
        <w:fldChar w:fldCharType="end"/>
      </w:r>
    </w:p>
    <w:p w14:paraId="4847C656" w14:textId="740E23A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_Toc185600893 \h </w:instrText>
      </w:r>
      <w:r>
        <w:rPr>
          <w:noProof/>
        </w:rPr>
      </w:r>
      <w:r>
        <w:rPr>
          <w:noProof/>
        </w:rPr>
        <w:fldChar w:fldCharType="separate"/>
      </w:r>
      <w:r w:rsidR="009A0E3B">
        <w:rPr>
          <w:noProof/>
        </w:rPr>
        <w:t>288</w:t>
      </w:r>
      <w:r>
        <w:rPr>
          <w:noProof/>
        </w:rPr>
        <w:fldChar w:fldCharType="end"/>
      </w:r>
    </w:p>
    <w:p w14:paraId="0490AED5" w14:textId="1C7E645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5.15.11.1</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UEs</w:t>
      </w:r>
      <w:r>
        <w:rPr>
          <w:noProof/>
        </w:rPr>
        <w:tab/>
      </w:r>
      <w:r>
        <w:rPr>
          <w:noProof/>
        </w:rPr>
        <w:fldChar w:fldCharType="begin"/>
      </w:r>
      <w:r>
        <w:rPr>
          <w:noProof/>
        </w:rPr>
        <w:instrText xml:space="preserve"> PAGEREF _Toc185600894 \h </w:instrText>
      </w:r>
      <w:r>
        <w:rPr>
          <w:noProof/>
        </w:rPr>
      </w:r>
      <w:r>
        <w:rPr>
          <w:noProof/>
        </w:rPr>
        <w:fldChar w:fldCharType="separate"/>
      </w:r>
      <w:r w:rsidR="009A0E3B">
        <w:rPr>
          <w:noProof/>
        </w:rPr>
        <w:t>289</w:t>
      </w:r>
      <w:r>
        <w:rPr>
          <w:noProof/>
        </w:rPr>
        <w:fldChar w:fldCharType="end"/>
      </w:r>
    </w:p>
    <w:p w14:paraId="3D8FCFD6" w14:textId="1217B254"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5.15.11.1.1</w:t>
      </w:r>
      <w:r>
        <w:rPr>
          <w:rFonts w:asciiTheme="minorHAnsi" w:eastAsiaTheme="minorEastAsia" w:hAnsiTheme="minorHAnsi" w:cstheme="minorBidi"/>
          <w:noProof/>
          <w:kern w:val="2"/>
          <w:sz w:val="22"/>
          <w:szCs w:val="22"/>
          <w14:ligatures w14:val="standardContextual"/>
        </w:rPr>
        <w:tab/>
      </w:r>
      <w:r>
        <w:rPr>
          <w:noProof/>
        </w:rPr>
        <w:t>Non-Hierarchical NSAC architecture</w:t>
      </w:r>
      <w:r>
        <w:rPr>
          <w:noProof/>
        </w:rPr>
        <w:tab/>
      </w:r>
      <w:r>
        <w:rPr>
          <w:noProof/>
        </w:rPr>
        <w:fldChar w:fldCharType="begin"/>
      </w:r>
      <w:r>
        <w:rPr>
          <w:noProof/>
        </w:rPr>
        <w:instrText xml:space="preserve"> PAGEREF _Toc185600895 \h </w:instrText>
      </w:r>
      <w:r>
        <w:rPr>
          <w:noProof/>
        </w:rPr>
      </w:r>
      <w:r>
        <w:rPr>
          <w:noProof/>
        </w:rPr>
        <w:fldChar w:fldCharType="separate"/>
      </w:r>
      <w:r w:rsidR="009A0E3B">
        <w:rPr>
          <w:noProof/>
        </w:rPr>
        <w:t>289</w:t>
      </w:r>
      <w:r>
        <w:rPr>
          <w:noProof/>
        </w:rPr>
        <w:fldChar w:fldCharType="end"/>
      </w:r>
    </w:p>
    <w:p w14:paraId="51250FE5" w14:textId="3590853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5.15.11.1.2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r>
      <w:r>
        <w:rPr>
          <w:noProof/>
        </w:rPr>
        <w:instrText xml:space="preserve"> PAGEREF _Toc185600896 \h </w:instrText>
      </w:r>
      <w:r>
        <w:rPr>
          <w:noProof/>
        </w:rPr>
      </w:r>
      <w:r>
        <w:rPr>
          <w:noProof/>
        </w:rPr>
        <w:fldChar w:fldCharType="separate"/>
      </w:r>
      <w:r w:rsidR="009A0E3B">
        <w:rPr>
          <w:noProof/>
        </w:rPr>
        <w:t>290</w:t>
      </w:r>
      <w:r>
        <w:rPr>
          <w:noProof/>
        </w:rPr>
        <w:fldChar w:fldCharType="end"/>
      </w:r>
    </w:p>
    <w:p w14:paraId="15DFA527" w14:textId="716F8570"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5.15.11.1.3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r>
      <w:r>
        <w:rPr>
          <w:noProof/>
        </w:rPr>
        <w:instrText xml:space="preserve"> PAGEREF _Toc185600897 \h </w:instrText>
      </w:r>
      <w:r>
        <w:rPr>
          <w:noProof/>
        </w:rPr>
      </w:r>
      <w:r>
        <w:rPr>
          <w:noProof/>
        </w:rPr>
        <w:fldChar w:fldCharType="separate"/>
      </w:r>
      <w:r w:rsidR="009A0E3B">
        <w:rPr>
          <w:noProof/>
        </w:rPr>
        <w:t>291</w:t>
      </w:r>
      <w:r>
        <w:rPr>
          <w:noProof/>
        </w:rPr>
        <w:fldChar w:fldCharType="end"/>
      </w:r>
    </w:p>
    <w:p w14:paraId="3FCF7E4B" w14:textId="0145F37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5.15.11.2</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PDU sessions</w:t>
      </w:r>
      <w:r>
        <w:rPr>
          <w:noProof/>
        </w:rPr>
        <w:tab/>
      </w:r>
      <w:r>
        <w:rPr>
          <w:noProof/>
        </w:rPr>
        <w:fldChar w:fldCharType="begin"/>
      </w:r>
      <w:r>
        <w:rPr>
          <w:noProof/>
        </w:rPr>
        <w:instrText xml:space="preserve"> PAGEREF _Toc185600898 \h </w:instrText>
      </w:r>
      <w:r>
        <w:rPr>
          <w:noProof/>
        </w:rPr>
      </w:r>
      <w:r>
        <w:rPr>
          <w:noProof/>
        </w:rPr>
        <w:fldChar w:fldCharType="separate"/>
      </w:r>
      <w:r w:rsidR="009A0E3B">
        <w:rPr>
          <w:noProof/>
        </w:rPr>
        <w:t>291</w:t>
      </w:r>
      <w:r>
        <w:rPr>
          <w:noProof/>
        </w:rPr>
        <w:fldChar w:fldCharType="end"/>
      </w:r>
    </w:p>
    <w:p w14:paraId="162CD4C5" w14:textId="4FB62A0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5.15.11.2.1</w:t>
      </w:r>
      <w:r>
        <w:rPr>
          <w:rFonts w:asciiTheme="minorHAnsi" w:eastAsiaTheme="minorEastAsia" w:hAnsiTheme="minorHAnsi" w:cstheme="minorBidi"/>
          <w:noProof/>
          <w:kern w:val="2"/>
          <w:sz w:val="22"/>
          <w:szCs w:val="22"/>
          <w14:ligatures w14:val="standardContextual"/>
        </w:rPr>
        <w:tab/>
      </w:r>
      <w:r>
        <w:rPr>
          <w:noProof/>
        </w:rPr>
        <w:t>Non- Hierarchical NSAC architecture</w:t>
      </w:r>
      <w:r>
        <w:rPr>
          <w:noProof/>
        </w:rPr>
        <w:tab/>
      </w:r>
      <w:r>
        <w:rPr>
          <w:noProof/>
        </w:rPr>
        <w:fldChar w:fldCharType="begin"/>
      </w:r>
      <w:r>
        <w:rPr>
          <w:noProof/>
        </w:rPr>
        <w:instrText xml:space="preserve"> PAGEREF _Toc185600899 \h </w:instrText>
      </w:r>
      <w:r>
        <w:rPr>
          <w:noProof/>
        </w:rPr>
      </w:r>
      <w:r>
        <w:rPr>
          <w:noProof/>
        </w:rPr>
        <w:fldChar w:fldCharType="separate"/>
      </w:r>
      <w:r w:rsidR="009A0E3B">
        <w:rPr>
          <w:noProof/>
        </w:rPr>
        <w:t>291</w:t>
      </w:r>
      <w:r>
        <w:rPr>
          <w:noProof/>
        </w:rPr>
        <w:fldChar w:fldCharType="end"/>
      </w:r>
    </w:p>
    <w:p w14:paraId="50EB5505" w14:textId="5321FD71"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5.15.11.2.2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r>
      <w:r>
        <w:rPr>
          <w:noProof/>
        </w:rPr>
        <w:instrText xml:space="preserve"> PAGEREF _Toc185600900 \h </w:instrText>
      </w:r>
      <w:r>
        <w:rPr>
          <w:noProof/>
        </w:rPr>
      </w:r>
      <w:r>
        <w:rPr>
          <w:noProof/>
        </w:rPr>
        <w:fldChar w:fldCharType="separate"/>
      </w:r>
      <w:r w:rsidR="009A0E3B">
        <w:rPr>
          <w:noProof/>
        </w:rPr>
        <w:t>292</w:t>
      </w:r>
      <w:r>
        <w:rPr>
          <w:noProof/>
        </w:rPr>
        <w:fldChar w:fldCharType="end"/>
      </w:r>
    </w:p>
    <w:p w14:paraId="6F297748" w14:textId="000416B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5.15.11.2.3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r>
      <w:r>
        <w:rPr>
          <w:noProof/>
        </w:rPr>
        <w:instrText xml:space="preserve"> PAGEREF _Toc185600901 \h </w:instrText>
      </w:r>
      <w:r>
        <w:rPr>
          <w:noProof/>
        </w:rPr>
      </w:r>
      <w:r>
        <w:rPr>
          <w:noProof/>
        </w:rPr>
        <w:fldChar w:fldCharType="separate"/>
      </w:r>
      <w:r w:rsidR="009A0E3B">
        <w:rPr>
          <w:noProof/>
        </w:rPr>
        <w:t>292</w:t>
      </w:r>
      <w:r>
        <w:rPr>
          <w:noProof/>
        </w:rPr>
        <w:fldChar w:fldCharType="end"/>
      </w:r>
    </w:p>
    <w:p w14:paraId="24D1F686" w14:textId="41C2E05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5.15.11.3</w:t>
      </w:r>
      <w:r>
        <w:rPr>
          <w:rFonts w:asciiTheme="minorHAnsi" w:eastAsiaTheme="minorEastAsia" w:hAnsiTheme="minorHAnsi" w:cstheme="minorBidi"/>
          <w:noProof/>
          <w:kern w:val="2"/>
          <w:sz w:val="22"/>
          <w:szCs w:val="22"/>
          <w14:ligatures w14:val="standardContextual"/>
        </w:rPr>
        <w:tab/>
      </w:r>
      <w:r>
        <w:rPr>
          <w:noProof/>
        </w:rPr>
        <w:t>Network Slice Admission Control for Roaming</w:t>
      </w:r>
      <w:r>
        <w:rPr>
          <w:noProof/>
        </w:rPr>
        <w:tab/>
      </w:r>
      <w:r>
        <w:rPr>
          <w:noProof/>
        </w:rPr>
        <w:fldChar w:fldCharType="begin"/>
      </w:r>
      <w:r>
        <w:rPr>
          <w:noProof/>
        </w:rPr>
        <w:instrText xml:space="preserve"> PAGEREF _Toc185600902 \h </w:instrText>
      </w:r>
      <w:r>
        <w:rPr>
          <w:noProof/>
        </w:rPr>
      </w:r>
      <w:r>
        <w:rPr>
          <w:noProof/>
        </w:rPr>
        <w:fldChar w:fldCharType="separate"/>
      </w:r>
      <w:r w:rsidR="009A0E3B">
        <w:rPr>
          <w:noProof/>
        </w:rPr>
        <w:t>292</w:t>
      </w:r>
      <w:r>
        <w:rPr>
          <w:noProof/>
        </w:rPr>
        <w:fldChar w:fldCharType="end"/>
      </w:r>
    </w:p>
    <w:p w14:paraId="25EB45C7" w14:textId="1CA534B4"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_Toc185600903 \h </w:instrText>
      </w:r>
      <w:r>
        <w:rPr>
          <w:noProof/>
        </w:rPr>
      </w:r>
      <w:r>
        <w:rPr>
          <w:noProof/>
        </w:rPr>
        <w:fldChar w:fldCharType="separate"/>
      </w:r>
      <w:r w:rsidR="009A0E3B">
        <w:rPr>
          <w:noProof/>
        </w:rPr>
        <w:t>292</w:t>
      </w:r>
      <w:r>
        <w:rPr>
          <w:noProof/>
        </w:rPr>
        <w:fldChar w:fldCharType="end"/>
      </w:r>
    </w:p>
    <w:p w14:paraId="4DE0A7A1" w14:textId="1F221056"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5.15.11.3.1</w:t>
      </w:r>
      <w:r>
        <w:rPr>
          <w:rFonts w:asciiTheme="minorHAnsi" w:eastAsiaTheme="minorEastAsia" w:hAnsiTheme="minorHAnsi" w:cstheme="minorBidi"/>
          <w:noProof/>
          <w:kern w:val="2"/>
          <w:sz w:val="22"/>
          <w:szCs w:val="22"/>
          <w14:ligatures w14:val="standardContextual"/>
        </w:rPr>
        <w:tab/>
      </w:r>
      <w:r>
        <w:rPr>
          <w:noProof/>
        </w:rPr>
        <w:t>VPLMN NSAC Admission Mode</w:t>
      </w:r>
      <w:r>
        <w:rPr>
          <w:noProof/>
        </w:rPr>
        <w:tab/>
      </w:r>
      <w:r>
        <w:rPr>
          <w:noProof/>
        </w:rPr>
        <w:fldChar w:fldCharType="begin"/>
      </w:r>
      <w:r>
        <w:rPr>
          <w:noProof/>
        </w:rPr>
        <w:instrText xml:space="preserve"> PAGEREF _Toc185600904 \h </w:instrText>
      </w:r>
      <w:r>
        <w:rPr>
          <w:noProof/>
        </w:rPr>
      </w:r>
      <w:r>
        <w:rPr>
          <w:noProof/>
        </w:rPr>
        <w:fldChar w:fldCharType="separate"/>
      </w:r>
      <w:r w:rsidR="009A0E3B">
        <w:rPr>
          <w:noProof/>
        </w:rPr>
        <w:t>293</w:t>
      </w:r>
      <w:r>
        <w:rPr>
          <w:noProof/>
        </w:rPr>
        <w:fldChar w:fldCharType="end"/>
      </w:r>
    </w:p>
    <w:p w14:paraId="3E8B9824" w14:textId="4B73C26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5.15.11.3.2</w:t>
      </w:r>
      <w:r>
        <w:rPr>
          <w:rFonts w:asciiTheme="minorHAnsi" w:eastAsiaTheme="minorEastAsia" w:hAnsiTheme="minorHAnsi" w:cstheme="minorBidi"/>
          <w:noProof/>
          <w:kern w:val="2"/>
          <w:sz w:val="22"/>
          <w:szCs w:val="22"/>
          <w14:ligatures w14:val="standardContextual"/>
        </w:rPr>
        <w:tab/>
      </w:r>
      <w:r>
        <w:rPr>
          <w:noProof/>
        </w:rPr>
        <w:t>VPLMN with HPLMN assistance NSAC Admission</w:t>
      </w:r>
      <w:r>
        <w:rPr>
          <w:noProof/>
        </w:rPr>
        <w:tab/>
      </w:r>
      <w:r>
        <w:rPr>
          <w:noProof/>
        </w:rPr>
        <w:fldChar w:fldCharType="begin"/>
      </w:r>
      <w:r>
        <w:rPr>
          <w:noProof/>
        </w:rPr>
        <w:instrText xml:space="preserve"> PAGEREF _Toc185600905 \h </w:instrText>
      </w:r>
      <w:r>
        <w:rPr>
          <w:noProof/>
        </w:rPr>
      </w:r>
      <w:r>
        <w:rPr>
          <w:noProof/>
        </w:rPr>
        <w:fldChar w:fldCharType="separate"/>
      </w:r>
      <w:r w:rsidR="009A0E3B">
        <w:rPr>
          <w:noProof/>
        </w:rPr>
        <w:t>293</w:t>
      </w:r>
      <w:r>
        <w:rPr>
          <w:noProof/>
        </w:rPr>
        <w:fldChar w:fldCharType="end"/>
      </w:r>
    </w:p>
    <w:p w14:paraId="0C586FF4" w14:textId="1F3E485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5.15.11.3.3</w:t>
      </w:r>
      <w:r>
        <w:rPr>
          <w:rFonts w:asciiTheme="minorHAnsi" w:eastAsiaTheme="minorEastAsia" w:hAnsiTheme="minorHAnsi" w:cstheme="minorBidi"/>
          <w:noProof/>
          <w:kern w:val="2"/>
          <w:sz w:val="22"/>
          <w:szCs w:val="22"/>
          <w14:ligatures w14:val="standardContextual"/>
        </w:rPr>
        <w:tab/>
      </w:r>
      <w:r>
        <w:rPr>
          <w:noProof/>
        </w:rPr>
        <w:t>HPLMN NSAC Admission Mode</w:t>
      </w:r>
      <w:r>
        <w:rPr>
          <w:noProof/>
        </w:rPr>
        <w:tab/>
      </w:r>
      <w:r>
        <w:rPr>
          <w:noProof/>
        </w:rPr>
        <w:fldChar w:fldCharType="begin"/>
      </w:r>
      <w:r>
        <w:rPr>
          <w:noProof/>
        </w:rPr>
        <w:instrText xml:space="preserve"> PAGEREF _Toc185600906 \h </w:instrText>
      </w:r>
      <w:r>
        <w:rPr>
          <w:noProof/>
        </w:rPr>
      </w:r>
      <w:r>
        <w:rPr>
          <w:noProof/>
        </w:rPr>
        <w:fldChar w:fldCharType="separate"/>
      </w:r>
      <w:r w:rsidR="009A0E3B">
        <w:rPr>
          <w:noProof/>
        </w:rPr>
        <w:t>294</w:t>
      </w:r>
      <w:r>
        <w:rPr>
          <w:noProof/>
        </w:rPr>
        <w:fldChar w:fldCharType="end"/>
      </w:r>
    </w:p>
    <w:p w14:paraId="37CB9312" w14:textId="2A5106F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5.15.11.4</w:t>
      </w:r>
      <w:r>
        <w:rPr>
          <w:rFonts w:asciiTheme="minorHAnsi" w:eastAsiaTheme="minorEastAsia" w:hAnsiTheme="minorHAnsi" w:cstheme="minorBidi"/>
          <w:noProof/>
          <w:kern w:val="2"/>
          <w:sz w:val="22"/>
          <w:szCs w:val="22"/>
          <w14:ligatures w14:val="standardContextual"/>
        </w:rPr>
        <w:tab/>
      </w:r>
      <w:r>
        <w:rPr>
          <w:noProof/>
        </w:rPr>
        <w:t>Network Slice status notifications and reports to a consumer NF</w:t>
      </w:r>
      <w:r>
        <w:rPr>
          <w:noProof/>
        </w:rPr>
        <w:tab/>
      </w:r>
      <w:r>
        <w:rPr>
          <w:noProof/>
        </w:rPr>
        <w:fldChar w:fldCharType="begin"/>
      </w:r>
      <w:r>
        <w:rPr>
          <w:noProof/>
        </w:rPr>
        <w:instrText xml:space="preserve"> PAGEREF _Toc185600907 \h </w:instrText>
      </w:r>
      <w:r>
        <w:rPr>
          <w:noProof/>
        </w:rPr>
      </w:r>
      <w:r>
        <w:rPr>
          <w:noProof/>
        </w:rPr>
        <w:fldChar w:fldCharType="separate"/>
      </w:r>
      <w:r w:rsidR="009A0E3B">
        <w:rPr>
          <w:noProof/>
        </w:rPr>
        <w:t>294</w:t>
      </w:r>
      <w:r>
        <w:rPr>
          <w:noProof/>
        </w:rPr>
        <w:fldChar w:fldCharType="end"/>
      </w:r>
    </w:p>
    <w:p w14:paraId="17D5F28F" w14:textId="520C2FB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5.15.11.5</w:t>
      </w:r>
      <w:r>
        <w:rPr>
          <w:rFonts w:asciiTheme="minorHAnsi" w:eastAsiaTheme="minorEastAsia" w:hAnsiTheme="minorHAnsi" w:cstheme="minorBidi"/>
          <w:noProof/>
          <w:kern w:val="2"/>
          <w:sz w:val="22"/>
          <w:szCs w:val="22"/>
          <w14:ligatures w14:val="standardContextual"/>
        </w:rPr>
        <w:tab/>
      </w:r>
      <w:r>
        <w:rPr>
          <w:noProof/>
        </w:rPr>
        <w:t>Support of Network Slice Admission Control and Interworking with EPC</w:t>
      </w:r>
      <w:r>
        <w:rPr>
          <w:noProof/>
        </w:rPr>
        <w:tab/>
      </w:r>
      <w:r>
        <w:rPr>
          <w:noProof/>
        </w:rPr>
        <w:fldChar w:fldCharType="begin"/>
      </w:r>
      <w:r>
        <w:rPr>
          <w:noProof/>
        </w:rPr>
        <w:instrText xml:space="preserve"> PAGEREF _Toc185600908 \h </w:instrText>
      </w:r>
      <w:r>
        <w:rPr>
          <w:noProof/>
        </w:rPr>
      </w:r>
      <w:r>
        <w:rPr>
          <w:noProof/>
        </w:rPr>
        <w:fldChar w:fldCharType="separate"/>
      </w:r>
      <w:r w:rsidR="009A0E3B">
        <w:rPr>
          <w:noProof/>
        </w:rPr>
        <w:t>294</w:t>
      </w:r>
      <w:r>
        <w:rPr>
          <w:noProof/>
        </w:rPr>
        <w:fldChar w:fldCharType="end"/>
      </w:r>
    </w:p>
    <w:p w14:paraId="05C70356" w14:textId="62AF42A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5.15.11.5a</w:t>
      </w:r>
      <w:r>
        <w:rPr>
          <w:rFonts w:asciiTheme="minorHAnsi" w:eastAsiaTheme="minorEastAsia" w:hAnsiTheme="minorHAnsi" w:cstheme="minorBidi"/>
          <w:noProof/>
          <w:kern w:val="2"/>
          <w:sz w:val="22"/>
          <w:szCs w:val="22"/>
          <w14:ligatures w14:val="standardContextual"/>
        </w:rPr>
        <w:tab/>
      </w:r>
      <w:r>
        <w:rPr>
          <w:noProof/>
        </w:rPr>
        <w:t>Support of Network Slice Admission Control in 5GS for maximum number of UEs with at least one PDU Session/PDN Connection</w:t>
      </w:r>
      <w:r>
        <w:rPr>
          <w:noProof/>
        </w:rPr>
        <w:tab/>
      </w:r>
      <w:r>
        <w:rPr>
          <w:noProof/>
        </w:rPr>
        <w:fldChar w:fldCharType="begin"/>
      </w:r>
      <w:r>
        <w:rPr>
          <w:noProof/>
        </w:rPr>
        <w:instrText xml:space="preserve"> PAGEREF _Toc185600909 \h </w:instrText>
      </w:r>
      <w:r>
        <w:rPr>
          <w:noProof/>
        </w:rPr>
      </w:r>
      <w:r>
        <w:rPr>
          <w:noProof/>
        </w:rPr>
        <w:fldChar w:fldCharType="separate"/>
      </w:r>
      <w:r w:rsidR="009A0E3B">
        <w:rPr>
          <w:noProof/>
        </w:rPr>
        <w:t>296</w:t>
      </w:r>
      <w:r>
        <w:rPr>
          <w:noProof/>
        </w:rPr>
        <w:fldChar w:fldCharType="end"/>
      </w:r>
    </w:p>
    <w:p w14:paraId="3ED7B43D" w14:textId="60CEE03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5.15.12</w:t>
      </w:r>
      <w:r>
        <w:rPr>
          <w:rFonts w:asciiTheme="minorHAnsi" w:eastAsiaTheme="minorEastAsia" w:hAnsiTheme="minorHAnsi" w:cstheme="minorBidi"/>
          <w:noProof/>
          <w:kern w:val="2"/>
          <w:sz w:val="22"/>
          <w:szCs w:val="22"/>
          <w14:ligatures w14:val="standardContextual"/>
        </w:rPr>
        <w:tab/>
      </w:r>
      <w:r>
        <w:rPr>
          <w:noProof/>
        </w:rPr>
        <w:t>Support of subscription-based restrictions to simultaneous registration of network slices</w:t>
      </w:r>
      <w:r>
        <w:rPr>
          <w:noProof/>
        </w:rPr>
        <w:tab/>
      </w:r>
      <w:r>
        <w:rPr>
          <w:noProof/>
        </w:rPr>
        <w:fldChar w:fldCharType="begin"/>
      </w:r>
      <w:r>
        <w:rPr>
          <w:noProof/>
        </w:rPr>
        <w:instrText xml:space="preserve"> PAGEREF _Toc185600910 \h </w:instrText>
      </w:r>
      <w:r>
        <w:rPr>
          <w:noProof/>
        </w:rPr>
      </w:r>
      <w:r>
        <w:rPr>
          <w:noProof/>
        </w:rPr>
        <w:fldChar w:fldCharType="separate"/>
      </w:r>
      <w:r w:rsidR="009A0E3B">
        <w:rPr>
          <w:noProof/>
        </w:rPr>
        <w:t>297</w:t>
      </w:r>
      <w:r>
        <w:rPr>
          <w:noProof/>
        </w:rPr>
        <w:fldChar w:fldCharType="end"/>
      </w:r>
    </w:p>
    <w:p w14:paraId="742A5243" w14:textId="4D4D20B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_Toc185600911 \h </w:instrText>
      </w:r>
      <w:r>
        <w:rPr>
          <w:noProof/>
        </w:rPr>
      </w:r>
      <w:r>
        <w:rPr>
          <w:noProof/>
        </w:rPr>
        <w:fldChar w:fldCharType="separate"/>
      </w:r>
      <w:r w:rsidR="009A0E3B">
        <w:rPr>
          <w:noProof/>
        </w:rPr>
        <w:t>297</w:t>
      </w:r>
      <w:r>
        <w:rPr>
          <w:noProof/>
        </w:rPr>
        <w:fldChar w:fldCharType="end"/>
      </w:r>
    </w:p>
    <w:p w14:paraId="16A2C6D5" w14:textId="122DDCD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5.15.12.2</w:t>
      </w:r>
      <w:r>
        <w:rPr>
          <w:rFonts w:asciiTheme="minorHAnsi" w:eastAsiaTheme="minorEastAsia" w:hAnsiTheme="minorHAnsi" w:cstheme="minorBidi"/>
          <w:noProof/>
          <w:kern w:val="2"/>
          <w:sz w:val="22"/>
          <w:szCs w:val="22"/>
          <w14:ligatures w14:val="standardContextual"/>
        </w:rPr>
        <w:tab/>
      </w:r>
      <w:r>
        <w:rPr>
          <w:noProof/>
        </w:rPr>
        <w:t>UE and UE configuration aspects</w:t>
      </w:r>
      <w:r>
        <w:rPr>
          <w:noProof/>
        </w:rPr>
        <w:tab/>
      </w:r>
      <w:r>
        <w:rPr>
          <w:noProof/>
        </w:rPr>
        <w:fldChar w:fldCharType="begin"/>
      </w:r>
      <w:r>
        <w:rPr>
          <w:noProof/>
        </w:rPr>
        <w:instrText xml:space="preserve"> PAGEREF _Toc185600912 \h </w:instrText>
      </w:r>
      <w:r>
        <w:rPr>
          <w:noProof/>
        </w:rPr>
      </w:r>
      <w:r>
        <w:rPr>
          <w:noProof/>
        </w:rPr>
        <w:fldChar w:fldCharType="separate"/>
      </w:r>
      <w:r w:rsidR="009A0E3B">
        <w:rPr>
          <w:noProof/>
        </w:rPr>
        <w:t>298</w:t>
      </w:r>
      <w:r>
        <w:rPr>
          <w:noProof/>
        </w:rPr>
        <w:fldChar w:fldCharType="end"/>
      </w:r>
    </w:p>
    <w:p w14:paraId="7DB2A1D5" w14:textId="690994B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5.15.13</w:t>
      </w:r>
      <w:r>
        <w:rPr>
          <w:rFonts w:asciiTheme="minorHAnsi" w:eastAsiaTheme="minorEastAsia" w:hAnsiTheme="minorHAnsi" w:cstheme="minorBidi"/>
          <w:noProof/>
          <w:kern w:val="2"/>
          <w:sz w:val="22"/>
          <w:szCs w:val="22"/>
          <w14:ligatures w14:val="standardContextual"/>
        </w:rPr>
        <w:tab/>
      </w:r>
      <w:r>
        <w:rPr>
          <w:noProof/>
        </w:rPr>
        <w:t>Support of data rate limitation per Network Slice for a UE</w:t>
      </w:r>
      <w:r>
        <w:rPr>
          <w:noProof/>
        </w:rPr>
        <w:tab/>
      </w:r>
      <w:r>
        <w:rPr>
          <w:noProof/>
        </w:rPr>
        <w:fldChar w:fldCharType="begin"/>
      </w:r>
      <w:r>
        <w:rPr>
          <w:noProof/>
        </w:rPr>
        <w:instrText xml:space="preserve"> PAGEREF _Toc185600913 \h </w:instrText>
      </w:r>
      <w:r>
        <w:rPr>
          <w:noProof/>
        </w:rPr>
      </w:r>
      <w:r>
        <w:rPr>
          <w:noProof/>
        </w:rPr>
        <w:fldChar w:fldCharType="separate"/>
      </w:r>
      <w:r w:rsidR="009A0E3B">
        <w:rPr>
          <w:noProof/>
        </w:rPr>
        <w:t>299</w:t>
      </w:r>
      <w:r>
        <w:rPr>
          <w:noProof/>
        </w:rPr>
        <w:fldChar w:fldCharType="end"/>
      </w:r>
    </w:p>
    <w:p w14:paraId="48F75B05" w14:textId="6CF59A4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5.15.14</w:t>
      </w:r>
      <w:r>
        <w:rPr>
          <w:rFonts w:asciiTheme="minorHAnsi" w:eastAsiaTheme="minorEastAsia" w:hAnsiTheme="minorHAnsi" w:cstheme="minorBidi"/>
          <w:noProof/>
          <w:kern w:val="2"/>
          <w:sz w:val="22"/>
          <w:szCs w:val="22"/>
          <w14:ligatures w14:val="standardContextual"/>
        </w:rPr>
        <w:tab/>
      </w:r>
      <w:r>
        <w:rPr>
          <w:noProof/>
        </w:rPr>
        <w:t>Network Slice AS Groups support</w:t>
      </w:r>
      <w:r>
        <w:rPr>
          <w:noProof/>
        </w:rPr>
        <w:tab/>
      </w:r>
      <w:r>
        <w:rPr>
          <w:noProof/>
        </w:rPr>
        <w:fldChar w:fldCharType="begin"/>
      </w:r>
      <w:r>
        <w:rPr>
          <w:noProof/>
        </w:rPr>
        <w:instrText xml:space="preserve"> PAGEREF _Toc185600914 \h </w:instrText>
      </w:r>
      <w:r>
        <w:rPr>
          <w:noProof/>
        </w:rPr>
      </w:r>
      <w:r>
        <w:rPr>
          <w:noProof/>
        </w:rPr>
        <w:fldChar w:fldCharType="separate"/>
      </w:r>
      <w:r w:rsidR="009A0E3B">
        <w:rPr>
          <w:noProof/>
        </w:rPr>
        <w:t>299</w:t>
      </w:r>
      <w:r>
        <w:rPr>
          <w:noProof/>
        </w:rPr>
        <w:fldChar w:fldCharType="end"/>
      </w:r>
    </w:p>
    <w:p w14:paraId="546BA55C" w14:textId="3EEFB66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5.15.15</w:t>
      </w:r>
      <w:r>
        <w:rPr>
          <w:rFonts w:asciiTheme="minorHAnsi" w:eastAsiaTheme="minorEastAsia" w:hAnsiTheme="minorHAnsi" w:cstheme="minorBidi"/>
          <w:noProof/>
          <w:kern w:val="2"/>
          <w:sz w:val="22"/>
          <w:szCs w:val="22"/>
          <w14:ligatures w14:val="standardContextual"/>
        </w:rPr>
        <w:tab/>
      </w:r>
      <w:r>
        <w:rPr>
          <w:noProof/>
        </w:rPr>
        <w:t>Support of Network Slice usage control</w:t>
      </w:r>
      <w:r>
        <w:rPr>
          <w:noProof/>
        </w:rPr>
        <w:tab/>
      </w:r>
      <w:r>
        <w:rPr>
          <w:noProof/>
        </w:rPr>
        <w:fldChar w:fldCharType="begin"/>
      </w:r>
      <w:r>
        <w:rPr>
          <w:noProof/>
        </w:rPr>
        <w:instrText xml:space="preserve"> PAGEREF _Toc185600915 \h </w:instrText>
      </w:r>
      <w:r>
        <w:rPr>
          <w:noProof/>
        </w:rPr>
      </w:r>
      <w:r>
        <w:rPr>
          <w:noProof/>
        </w:rPr>
        <w:fldChar w:fldCharType="separate"/>
      </w:r>
      <w:r w:rsidR="009A0E3B">
        <w:rPr>
          <w:noProof/>
        </w:rPr>
        <w:t>300</w:t>
      </w:r>
      <w:r>
        <w:rPr>
          <w:noProof/>
        </w:rPr>
        <w:fldChar w:fldCharType="end"/>
      </w:r>
    </w:p>
    <w:p w14:paraId="40B38C65" w14:textId="7C223B5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_Toc185600916 \h </w:instrText>
      </w:r>
      <w:r>
        <w:rPr>
          <w:noProof/>
        </w:rPr>
      </w:r>
      <w:r>
        <w:rPr>
          <w:noProof/>
        </w:rPr>
        <w:fldChar w:fldCharType="separate"/>
      </w:r>
      <w:r w:rsidR="009A0E3B">
        <w:rPr>
          <w:noProof/>
        </w:rPr>
        <w:t>300</w:t>
      </w:r>
      <w:r>
        <w:rPr>
          <w:noProof/>
        </w:rPr>
        <w:fldChar w:fldCharType="end"/>
      </w:r>
    </w:p>
    <w:p w14:paraId="431DCD97" w14:textId="2C1FE6B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5.15.15.2</w:t>
      </w:r>
      <w:r>
        <w:rPr>
          <w:rFonts w:asciiTheme="minorHAnsi" w:eastAsiaTheme="minorEastAsia" w:hAnsiTheme="minorHAnsi" w:cstheme="minorBidi"/>
          <w:noProof/>
          <w:kern w:val="2"/>
          <w:sz w:val="22"/>
          <w:szCs w:val="22"/>
          <w14:ligatures w14:val="standardContextual"/>
        </w:rPr>
        <w:tab/>
      </w:r>
      <w:r>
        <w:rPr>
          <w:noProof/>
        </w:rPr>
        <w:t>UE Configuration of network-controlled Slice Usage Policy</w:t>
      </w:r>
      <w:r>
        <w:rPr>
          <w:noProof/>
        </w:rPr>
        <w:tab/>
      </w:r>
      <w:r>
        <w:rPr>
          <w:noProof/>
        </w:rPr>
        <w:fldChar w:fldCharType="begin"/>
      </w:r>
      <w:r>
        <w:rPr>
          <w:noProof/>
        </w:rPr>
        <w:instrText xml:space="preserve"> PAGEREF _Toc185600917 \h </w:instrText>
      </w:r>
      <w:r>
        <w:rPr>
          <w:noProof/>
        </w:rPr>
      </w:r>
      <w:r>
        <w:rPr>
          <w:noProof/>
        </w:rPr>
        <w:fldChar w:fldCharType="separate"/>
      </w:r>
      <w:r w:rsidR="009A0E3B">
        <w:rPr>
          <w:noProof/>
        </w:rPr>
        <w:t>300</w:t>
      </w:r>
      <w:r>
        <w:rPr>
          <w:noProof/>
        </w:rPr>
        <w:fldChar w:fldCharType="end"/>
      </w:r>
    </w:p>
    <w:p w14:paraId="6964FDF5" w14:textId="5D23E3F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5.15.15.3</w:t>
      </w:r>
      <w:r>
        <w:rPr>
          <w:rFonts w:asciiTheme="minorHAnsi" w:eastAsiaTheme="minorEastAsia" w:hAnsiTheme="minorHAnsi" w:cstheme="minorBidi"/>
          <w:noProof/>
          <w:kern w:val="2"/>
          <w:sz w:val="22"/>
          <w:szCs w:val="22"/>
          <w14:ligatures w14:val="standardContextual"/>
        </w:rPr>
        <w:tab/>
      </w:r>
      <w:r>
        <w:rPr>
          <w:noProof/>
        </w:rPr>
        <w:t>Network-based per UE Network Slice usage behaviour control</w:t>
      </w:r>
      <w:r>
        <w:rPr>
          <w:noProof/>
        </w:rPr>
        <w:tab/>
      </w:r>
      <w:r>
        <w:rPr>
          <w:noProof/>
        </w:rPr>
        <w:fldChar w:fldCharType="begin"/>
      </w:r>
      <w:r>
        <w:rPr>
          <w:noProof/>
        </w:rPr>
        <w:instrText xml:space="preserve"> PAGEREF _Toc185600918 \h </w:instrText>
      </w:r>
      <w:r>
        <w:rPr>
          <w:noProof/>
        </w:rPr>
      </w:r>
      <w:r>
        <w:rPr>
          <w:noProof/>
        </w:rPr>
        <w:fldChar w:fldCharType="separate"/>
      </w:r>
      <w:r w:rsidR="009A0E3B">
        <w:rPr>
          <w:noProof/>
        </w:rPr>
        <w:t>301</w:t>
      </w:r>
      <w:r>
        <w:rPr>
          <w:noProof/>
        </w:rPr>
        <w:fldChar w:fldCharType="end"/>
      </w:r>
    </w:p>
    <w:p w14:paraId="626F939E" w14:textId="5C0F420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5.15.16</w:t>
      </w:r>
      <w:r>
        <w:rPr>
          <w:rFonts w:asciiTheme="minorHAnsi" w:eastAsiaTheme="minorEastAsia" w:hAnsiTheme="minorHAnsi" w:cstheme="minorBidi"/>
          <w:noProof/>
          <w:kern w:val="2"/>
          <w:sz w:val="22"/>
          <w:szCs w:val="22"/>
          <w14:ligatures w14:val="standardContextual"/>
        </w:rPr>
        <w:tab/>
      </w:r>
      <w:r>
        <w:rPr>
          <w:noProof/>
        </w:rPr>
        <w:t>Optimized handling of temporarily available network slices</w:t>
      </w:r>
      <w:r>
        <w:rPr>
          <w:noProof/>
        </w:rPr>
        <w:tab/>
      </w:r>
      <w:r>
        <w:rPr>
          <w:noProof/>
        </w:rPr>
        <w:fldChar w:fldCharType="begin"/>
      </w:r>
      <w:r>
        <w:rPr>
          <w:noProof/>
        </w:rPr>
        <w:instrText xml:space="preserve"> PAGEREF _Toc185600919 \h </w:instrText>
      </w:r>
      <w:r>
        <w:rPr>
          <w:noProof/>
        </w:rPr>
      </w:r>
      <w:r>
        <w:rPr>
          <w:noProof/>
        </w:rPr>
        <w:fldChar w:fldCharType="separate"/>
      </w:r>
      <w:r w:rsidR="009A0E3B">
        <w:rPr>
          <w:noProof/>
        </w:rPr>
        <w:t>302</w:t>
      </w:r>
      <w:r>
        <w:rPr>
          <w:noProof/>
        </w:rPr>
        <w:fldChar w:fldCharType="end"/>
      </w:r>
    </w:p>
    <w:p w14:paraId="6D7EF8A6" w14:textId="545AFE8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5.15.17</w:t>
      </w:r>
      <w:r>
        <w:rPr>
          <w:rFonts w:asciiTheme="minorHAnsi" w:eastAsiaTheme="minorEastAsia" w:hAnsiTheme="minorHAnsi" w:cstheme="minorBidi"/>
          <w:noProof/>
          <w:kern w:val="2"/>
          <w:sz w:val="22"/>
          <w:szCs w:val="22"/>
          <w14:ligatures w14:val="standardContextual"/>
        </w:rPr>
        <w:tab/>
      </w:r>
      <w:r>
        <w:rPr>
          <w:noProof/>
        </w:rPr>
        <w:t>Partial Network Slice support in a Registration Area</w:t>
      </w:r>
      <w:r>
        <w:rPr>
          <w:noProof/>
        </w:rPr>
        <w:tab/>
      </w:r>
      <w:r>
        <w:rPr>
          <w:noProof/>
        </w:rPr>
        <w:fldChar w:fldCharType="begin"/>
      </w:r>
      <w:r>
        <w:rPr>
          <w:noProof/>
        </w:rPr>
        <w:instrText xml:space="preserve"> PAGEREF _Toc185600920 \h </w:instrText>
      </w:r>
      <w:r>
        <w:rPr>
          <w:noProof/>
        </w:rPr>
      </w:r>
      <w:r>
        <w:rPr>
          <w:noProof/>
        </w:rPr>
        <w:fldChar w:fldCharType="separate"/>
      </w:r>
      <w:r w:rsidR="009A0E3B">
        <w:rPr>
          <w:noProof/>
        </w:rPr>
        <w:t>304</w:t>
      </w:r>
      <w:r>
        <w:rPr>
          <w:noProof/>
        </w:rPr>
        <w:fldChar w:fldCharType="end"/>
      </w:r>
    </w:p>
    <w:p w14:paraId="3B15F9DB" w14:textId="4698EA8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5.15.18</w:t>
      </w:r>
      <w:r>
        <w:rPr>
          <w:rFonts w:asciiTheme="minorHAnsi" w:eastAsiaTheme="minorEastAsia" w:hAnsiTheme="minorHAnsi" w:cstheme="minorBidi"/>
          <w:noProof/>
          <w:kern w:val="2"/>
          <w:sz w:val="22"/>
          <w:szCs w:val="22"/>
          <w14:ligatures w14:val="standardContextual"/>
        </w:rPr>
        <w:tab/>
      </w:r>
      <w:r>
        <w:rPr>
          <w:noProof/>
        </w:rPr>
        <w:t>Support for Network Slices with Network Slice Area of Service not matching deployed Tracking Areas</w:t>
      </w:r>
      <w:r>
        <w:rPr>
          <w:noProof/>
        </w:rPr>
        <w:tab/>
      </w:r>
      <w:r>
        <w:rPr>
          <w:noProof/>
        </w:rPr>
        <w:fldChar w:fldCharType="begin"/>
      </w:r>
      <w:r>
        <w:rPr>
          <w:noProof/>
        </w:rPr>
        <w:instrText xml:space="preserve"> PAGEREF _Toc185600921 \h </w:instrText>
      </w:r>
      <w:r>
        <w:rPr>
          <w:noProof/>
        </w:rPr>
      </w:r>
      <w:r>
        <w:rPr>
          <w:noProof/>
        </w:rPr>
        <w:fldChar w:fldCharType="separate"/>
      </w:r>
      <w:r w:rsidR="009A0E3B">
        <w:rPr>
          <w:noProof/>
        </w:rPr>
        <w:t>306</w:t>
      </w:r>
      <w:r>
        <w:rPr>
          <w:noProof/>
        </w:rPr>
        <w:fldChar w:fldCharType="end"/>
      </w:r>
    </w:p>
    <w:p w14:paraId="551F22A5" w14:textId="2FFDE22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_Toc185600922 \h </w:instrText>
      </w:r>
      <w:r>
        <w:rPr>
          <w:noProof/>
        </w:rPr>
      </w:r>
      <w:r>
        <w:rPr>
          <w:noProof/>
        </w:rPr>
        <w:fldChar w:fldCharType="separate"/>
      </w:r>
      <w:r w:rsidR="009A0E3B">
        <w:rPr>
          <w:noProof/>
        </w:rPr>
        <w:t>306</w:t>
      </w:r>
      <w:r>
        <w:rPr>
          <w:noProof/>
        </w:rPr>
        <w:fldChar w:fldCharType="end"/>
      </w:r>
    </w:p>
    <w:p w14:paraId="2680F6D9" w14:textId="655F9C9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5.15.18.2</w:t>
      </w:r>
      <w:r>
        <w:rPr>
          <w:rFonts w:asciiTheme="minorHAnsi" w:eastAsiaTheme="minorEastAsia" w:hAnsiTheme="minorHAnsi" w:cstheme="minorBidi"/>
          <w:noProof/>
          <w:kern w:val="2"/>
          <w:sz w:val="22"/>
          <w:szCs w:val="22"/>
          <w14:ligatures w14:val="standardContextual"/>
        </w:rPr>
        <w:tab/>
      </w:r>
      <w:r>
        <w:rPr>
          <w:noProof/>
        </w:rPr>
        <w:t>S-NSSAI location availability information</w:t>
      </w:r>
      <w:r>
        <w:rPr>
          <w:noProof/>
        </w:rPr>
        <w:tab/>
      </w:r>
      <w:r>
        <w:rPr>
          <w:noProof/>
        </w:rPr>
        <w:fldChar w:fldCharType="begin"/>
      </w:r>
      <w:r>
        <w:rPr>
          <w:noProof/>
        </w:rPr>
        <w:instrText xml:space="preserve"> PAGEREF _Toc185600923 \h </w:instrText>
      </w:r>
      <w:r>
        <w:rPr>
          <w:noProof/>
        </w:rPr>
      </w:r>
      <w:r>
        <w:rPr>
          <w:noProof/>
        </w:rPr>
        <w:fldChar w:fldCharType="separate"/>
      </w:r>
      <w:r w:rsidR="009A0E3B">
        <w:rPr>
          <w:noProof/>
        </w:rPr>
        <w:t>306</w:t>
      </w:r>
      <w:r>
        <w:rPr>
          <w:noProof/>
        </w:rPr>
        <w:fldChar w:fldCharType="end"/>
      </w:r>
    </w:p>
    <w:p w14:paraId="3C8AB3AE" w14:textId="34A4E95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5.15.18.3</w:t>
      </w:r>
      <w:r>
        <w:rPr>
          <w:rFonts w:asciiTheme="minorHAnsi" w:eastAsiaTheme="minorEastAsia" w:hAnsiTheme="minorHAnsi" w:cstheme="minorBidi"/>
          <w:noProof/>
          <w:kern w:val="2"/>
          <w:sz w:val="22"/>
          <w:szCs w:val="22"/>
          <w14:ligatures w14:val="standardContextual"/>
        </w:rPr>
        <w:tab/>
      </w:r>
      <w:r>
        <w:rPr>
          <w:noProof/>
        </w:rPr>
        <w:t>Network based monitoring and enforcement of Network Slice Area of Service not matching deployed Tracking Areas</w:t>
      </w:r>
      <w:r>
        <w:rPr>
          <w:noProof/>
        </w:rPr>
        <w:tab/>
      </w:r>
      <w:r>
        <w:rPr>
          <w:noProof/>
        </w:rPr>
        <w:fldChar w:fldCharType="begin"/>
      </w:r>
      <w:r>
        <w:rPr>
          <w:noProof/>
        </w:rPr>
        <w:instrText xml:space="preserve"> PAGEREF _Toc185600924 \h </w:instrText>
      </w:r>
      <w:r>
        <w:rPr>
          <w:noProof/>
        </w:rPr>
      </w:r>
      <w:r>
        <w:rPr>
          <w:noProof/>
        </w:rPr>
        <w:fldChar w:fldCharType="separate"/>
      </w:r>
      <w:r w:rsidR="009A0E3B">
        <w:rPr>
          <w:noProof/>
        </w:rPr>
        <w:t>307</w:t>
      </w:r>
      <w:r>
        <w:rPr>
          <w:noProof/>
        </w:rPr>
        <w:fldChar w:fldCharType="end"/>
      </w:r>
    </w:p>
    <w:p w14:paraId="301BF3AD" w14:textId="643F8E2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5.15.19</w:t>
      </w:r>
      <w:r>
        <w:rPr>
          <w:rFonts w:asciiTheme="minorHAnsi" w:eastAsiaTheme="minorEastAsia" w:hAnsiTheme="minorHAnsi" w:cstheme="minorBidi"/>
          <w:noProof/>
          <w:kern w:val="2"/>
          <w:sz w:val="22"/>
          <w:szCs w:val="22"/>
          <w14:ligatures w14:val="standardContextual"/>
        </w:rPr>
        <w:tab/>
      </w:r>
      <w:r>
        <w:rPr>
          <w:noProof/>
        </w:rPr>
        <w:t>Support of Network Slice Replacement</w:t>
      </w:r>
      <w:r>
        <w:rPr>
          <w:noProof/>
        </w:rPr>
        <w:tab/>
      </w:r>
      <w:r>
        <w:rPr>
          <w:noProof/>
        </w:rPr>
        <w:fldChar w:fldCharType="begin"/>
      </w:r>
      <w:r>
        <w:rPr>
          <w:noProof/>
        </w:rPr>
        <w:instrText xml:space="preserve"> PAGEREF _Toc185600925 \h </w:instrText>
      </w:r>
      <w:r>
        <w:rPr>
          <w:noProof/>
        </w:rPr>
      </w:r>
      <w:r>
        <w:rPr>
          <w:noProof/>
        </w:rPr>
        <w:fldChar w:fldCharType="separate"/>
      </w:r>
      <w:r w:rsidR="009A0E3B">
        <w:rPr>
          <w:noProof/>
        </w:rPr>
        <w:t>308</w:t>
      </w:r>
      <w:r>
        <w:rPr>
          <w:noProof/>
        </w:rPr>
        <w:fldChar w:fldCharType="end"/>
      </w:r>
    </w:p>
    <w:p w14:paraId="3B60090B" w14:textId="72F979F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5.15.20</w:t>
      </w:r>
      <w:r>
        <w:rPr>
          <w:rFonts w:asciiTheme="minorHAnsi" w:eastAsiaTheme="minorEastAsia" w:hAnsiTheme="minorHAnsi" w:cstheme="minorBidi"/>
          <w:noProof/>
          <w:kern w:val="2"/>
          <w:sz w:val="22"/>
          <w:szCs w:val="22"/>
          <w14:ligatures w14:val="standardContextual"/>
        </w:rPr>
        <w:tab/>
      </w:r>
      <w:r>
        <w:rPr>
          <w:noProof/>
        </w:rPr>
        <w:t>Support of Network Slice Instance Replacement</w:t>
      </w:r>
      <w:r>
        <w:rPr>
          <w:noProof/>
        </w:rPr>
        <w:tab/>
      </w:r>
      <w:r>
        <w:rPr>
          <w:noProof/>
        </w:rPr>
        <w:fldChar w:fldCharType="begin"/>
      </w:r>
      <w:r>
        <w:rPr>
          <w:noProof/>
        </w:rPr>
        <w:instrText xml:space="preserve"> PAGEREF _Toc185600926 \h </w:instrText>
      </w:r>
      <w:r>
        <w:rPr>
          <w:noProof/>
        </w:rPr>
      </w:r>
      <w:r>
        <w:rPr>
          <w:noProof/>
        </w:rPr>
        <w:fldChar w:fldCharType="separate"/>
      </w:r>
      <w:r w:rsidR="009A0E3B">
        <w:rPr>
          <w:noProof/>
        </w:rPr>
        <w:t>311</w:t>
      </w:r>
      <w:r>
        <w:rPr>
          <w:noProof/>
        </w:rPr>
        <w:fldChar w:fldCharType="end"/>
      </w:r>
    </w:p>
    <w:p w14:paraId="6E47B2A0" w14:textId="4F88454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r>
      <w:r>
        <w:rPr>
          <w:noProof/>
        </w:rPr>
        <w:instrText xml:space="preserve"> PAGEREF _Toc185600927 \h </w:instrText>
      </w:r>
      <w:r>
        <w:rPr>
          <w:noProof/>
        </w:rPr>
      </w:r>
      <w:r>
        <w:rPr>
          <w:noProof/>
        </w:rPr>
        <w:fldChar w:fldCharType="separate"/>
      </w:r>
      <w:r w:rsidR="009A0E3B">
        <w:rPr>
          <w:noProof/>
        </w:rPr>
        <w:t>312</w:t>
      </w:r>
      <w:r>
        <w:rPr>
          <w:noProof/>
        </w:rPr>
        <w:fldChar w:fldCharType="end"/>
      </w:r>
    </w:p>
    <w:p w14:paraId="4F9C96D7" w14:textId="1E468C1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r>
      <w:r>
        <w:rPr>
          <w:noProof/>
        </w:rPr>
        <w:instrText xml:space="preserve"> PAGEREF _Toc185600928 \h </w:instrText>
      </w:r>
      <w:r>
        <w:rPr>
          <w:noProof/>
        </w:rPr>
      </w:r>
      <w:r>
        <w:rPr>
          <w:noProof/>
        </w:rPr>
        <w:fldChar w:fldCharType="separate"/>
      </w:r>
      <w:r w:rsidR="009A0E3B">
        <w:rPr>
          <w:noProof/>
        </w:rPr>
        <w:t>312</w:t>
      </w:r>
      <w:r>
        <w:rPr>
          <w:noProof/>
        </w:rPr>
        <w:fldChar w:fldCharType="end"/>
      </w:r>
    </w:p>
    <w:p w14:paraId="4553938B" w14:textId="1D99C70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r>
      <w:r>
        <w:rPr>
          <w:noProof/>
        </w:rPr>
        <w:instrText xml:space="preserve"> PAGEREF _Toc185600929 \h </w:instrText>
      </w:r>
      <w:r>
        <w:rPr>
          <w:noProof/>
        </w:rPr>
      </w:r>
      <w:r>
        <w:rPr>
          <w:noProof/>
        </w:rPr>
        <w:fldChar w:fldCharType="separate"/>
      </w:r>
      <w:r w:rsidR="009A0E3B">
        <w:rPr>
          <w:noProof/>
        </w:rPr>
        <w:t>312</w:t>
      </w:r>
      <w:r>
        <w:rPr>
          <w:noProof/>
        </w:rPr>
        <w:fldChar w:fldCharType="end"/>
      </w:r>
    </w:p>
    <w:p w14:paraId="32500261" w14:textId="1529441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_Toc185600930 \h </w:instrText>
      </w:r>
      <w:r>
        <w:rPr>
          <w:noProof/>
        </w:rPr>
      </w:r>
      <w:r>
        <w:rPr>
          <w:noProof/>
        </w:rPr>
        <w:fldChar w:fldCharType="separate"/>
      </w:r>
      <w:r w:rsidR="009A0E3B">
        <w:rPr>
          <w:noProof/>
        </w:rPr>
        <w:t>312</w:t>
      </w:r>
      <w:r>
        <w:rPr>
          <w:noProof/>
        </w:rPr>
        <w:fldChar w:fldCharType="end"/>
      </w:r>
    </w:p>
    <w:p w14:paraId="427816A2" w14:textId="4FD391D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r>
      <w:r>
        <w:rPr>
          <w:noProof/>
        </w:rPr>
        <w:instrText xml:space="preserve"> PAGEREF _Toc185600931 \h </w:instrText>
      </w:r>
      <w:r>
        <w:rPr>
          <w:noProof/>
        </w:rPr>
      </w:r>
      <w:r>
        <w:rPr>
          <w:noProof/>
        </w:rPr>
        <w:fldChar w:fldCharType="separate"/>
      </w:r>
      <w:r w:rsidR="009A0E3B">
        <w:rPr>
          <w:noProof/>
        </w:rPr>
        <w:t>312</w:t>
      </w:r>
      <w:r>
        <w:rPr>
          <w:noProof/>
        </w:rPr>
        <w:fldChar w:fldCharType="end"/>
      </w:r>
    </w:p>
    <w:p w14:paraId="14092510" w14:textId="5C82058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r>
      <w:r>
        <w:rPr>
          <w:noProof/>
        </w:rPr>
        <w:instrText xml:space="preserve"> PAGEREF _Toc185600932 \h </w:instrText>
      </w:r>
      <w:r>
        <w:rPr>
          <w:noProof/>
        </w:rPr>
      </w:r>
      <w:r>
        <w:rPr>
          <w:noProof/>
        </w:rPr>
        <w:fldChar w:fldCharType="separate"/>
      </w:r>
      <w:r w:rsidR="009A0E3B">
        <w:rPr>
          <w:noProof/>
        </w:rPr>
        <w:t>312</w:t>
      </w:r>
      <w:r>
        <w:rPr>
          <w:noProof/>
        </w:rPr>
        <w:fldChar w:fldCharType="end"/>
      </w:r>
    </w:p>
    <w:p w14:paraId="3DDF92FB" w14:textId="15A1DA05" w:rsidR="007E16B7" w:rsidRDefault="007E16B7">
      <w:pPr>
        <w:pStyle w:val="TOC4"/>
        <w:rPr>
          <w:rFonts w:asciiTheme="minorHAnsi" w:eastAsiaTheme="minorEastAsia" w:hAnsiTheme="minorHAnsi" w:cstheme="minorBidi"/>
          <w:noProof/>
          <w:kern w:val="2"/>
          <w:sz w:val="22"/>
          <w:szCs w:val="22"/>
          <w14:ligatures w14:val="standardContextual"/>
        </w:rPr>
      </w:pPr>
      <w:r w:rsidRPr="004D2F8E">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4D2F8E">
        <w:rPr>
          <w:rFonts w:eastAsia="SimSun"/>
          <w:noProof/>
          <w:lang w:eastAsia="zh-CN"/>
        </w:rPr>
        <w:t>General</w:t>
      </w:r>
      <w:r>
        <w:rPr>
          <w:noProof/>
        </w:rPr>
        <w:tab/>
      </w:r>
      <w:r>
        <w:rPr>
          <w:noProof/>
        </w:rPr>
        <w:fldChar w:fldCharType="begin"/>
      </w:r>
      <w:r>
        <w:rPr>
          <w:noProof/>
        </w:rPr>
        <w:instrText xml:space="preserve"> PAGEREF _Toc185600933 \h </w:instrText>
      </w:r>
      <w:r>
        <w:rPr>
          <w:noProof/>
        </w:rPr>
      </w:r>
      <w:r>
        <w:rPr>
          <w:noProof/>
        </w:rPr>
        <w:fldChar w:fldCharType="separate"/>
      </w:r>
      <w:r w:rsidR="009A0E3B">
        <w:rPr>
          <w:noProof/>
        </w:rPr>
        <w:t>312</w:t>
      </w:r>
      <w:r>
        <w:rPr>
          <w:noProof/>
        </w:rPr>
        <w:fldChar w:fldCharType="end"/>
      </w:r>
    </w:p>
    <w:p w14:paraId="45167B8E" w14:textId="0EF62CB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r>
      <w:r>
        <w:rPr>
          <w:noProof/>
        </w:rPr>
        <w:instrText xml:space="preserve"> PAGEREF _Toc185600934 \h </w:instrText>
      </w:r>
      <w:r>
        <w:rPr>
          <w:noProof/>
        </w:rPr>
      </w:r>
      <w:r>
        <w:rPr>
          <w:noProof/>
        </w:rPr>
        <w:fldChar w:fldCharType="separate"/>
      </w:r>
      <w:r w:rsidR="009A0E3B">
        <w:rPr>
          <w:noProof/>
        </w:rPr>
        <w:t>313</w:t>
      </w:r>
      <w:r>
        <w:rPr>
          <w:noProof/>
        </w:rPr>
        <w:fldChar w:fldCharType="end"/>
      </w:r>
    </w:p>
    <w:p w14:paraId="0A8EBE4C" w14:textId="352ACA8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r>
      <w:r>
        <w:rPr>
          <w:noProof/>
        </w:rPr>
        <w:instrText xml:space="preserve"> PAGEREF _Toc185600935 \h </w:instrText>
      </w:r>
      <w:r>
        <w:rPr>
          <w:noProof/>
        </w:rPr>
      </w:r>
      <w:r>
        <w:rPr>
          <w:noProof/>
        </w:rPr>
        <w:fldChar w:fldCharType="separate"/>
      </w:r>
      <w:r w:rsidR="009A0E3B">
        <w:rPr>
          <w:noProof/>
        </w:rPr>
        <w:t>314</w:t>
      </w:r>
      <w:r>
        <w:rPr>
          <w:noProof/>
        </w:rPr>
        <w:fldChar w:fldCharType="end"/>
      </w:r>
    </w:p>
    <w:p w14:paraId="21271692" w14:textId="5BD3FB5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r>
      <w:r>
        <w:rPr>
          <w:noProof/>
        </w:rPr>
        <w:instrText xml:space="preserve"> PAGEREF _Toc185600936 \h </w:instrText>
      </w:r>
      <w:r>
        <w:rPr>
          <w:noProof/>
        </w:rPr>
      </w:r>
      <w:r>
        <w:rPr>
          <w:noProof/>
        </w:rPr>
        <w:fldChar w:fldCharType="separate"/>
      </w:r>
      <w:r w:rsidR="009A0E3B">
        <w:rPr>
          <w:noProof/>
        </w:rPr>
        <w:t>314</w:t>
      </w:r>
      <w:r>
        <w:rPr>
          <w:noProof/>
        </w:rPr>
        <w:fldChar w:fldCharType="end"/>
      </w:r>
    </w:p>
    <w:p w14:paraId="739991EA" w14:textId="1991ADE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r>
      <w:r>
        <w:rPr>
          <w:noProof/>
        </w:rPr>
        <w:instrText xml:space="preserve"> PAGEREF _Toc185600937 \h </w:instrText>
      </w:r>
      <w:r>
        <w:rPr>
          <w:noProof/>
        </w:rPr>
      </w:r>
      <w:r>
        <w:rPr>
          <w:noProof/>
        </w:rPr>
        <w:fldChar w:fldCharType="separate"/>
      </w:r>
      <w:r w:rsidR="009A0E3B">
        <w:rPr>
          <w:noProof/>
        </w:rPr>
        <w:t>314</w:t>
      </w:r>
      <w:r>
        <w:rPr>
          <w:noProof/>
        </w:rPr>
        <w:fldChar w:fldCharType="end"/>
      </w:r>
    </w:p>
    <w:p w14:paraId="657FA4A8" w14:textId="392EFF8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r>
      <w:r>
        <w:rPr>
          <w:noProof/>
        </w:rPr>
        <w:instrText xml:space="preserve"> PAGEREF _Toc185600938 \h </w:instrText>
      </w:r>
      <w:r>
        <w:rPr>
          <w:noProof/>
        </w:rPr>
      </w:r>
      <w:r>
        <w:rPr>
          <w:noProof/>
        </w:rPr>
        <w:fldChar w:fldCharType="separate"/>
      </w:r>
      <w:r w:rsidR="009A0E3B">
        <w:rPr>
          <w:noProof/>
        </w:rPr>
        <w:t>315</w:t>
      </w:r>
      <w:r>
        <w:rPr>
          <w:noProof/>
        </w:rPr>
        <w:fldChar w:fldCharType="end"/>
      </w:r>
    </w:p>
    <w:p w14:paraId="6CDCBB89" w14:textId="3ADDCD8C" w:rsidR="007E16B7" w:rsidRDefault="007E16B7">
      <w:pPr>
        <w:pStyle w:val="TOC4"/>
        <w:rPr>
          <w:rFonts w:asciiTheme="minorHAnsi" w:eastAsiaTheme="minorEastAsia" w:hAnsiTheme="minorHAnsi" w:cstheme="minorBidi"/>
          <w:noProof/>
          <w:kern w:val="2"/>
          <w:sz w:val="22"/>
          <w:szCs w:val="22"/>
          <w14:ligatures w14:val="standardContextual"/>
        </w:rPr>
      </w:pPr>
      <w:r w:rsidRPr="004D2F8E">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4D2F8E">
        <w:rPr>
          <w:rFonts w:eastAsia="SimSun"/>
          <w:noProof/>
          <w:lang w:eastAsia="zh-CN"/>
        </w:rPr>
        <w:t>Terminating domain selection for IMS voice</w:t>
      </w:r>
      <w:r>
        <w:rPr>
          <w:noProof/>
        </w:rPr>
        <w:tab/>
      </w:r>
      <w:r>
        <w:rPr>
          <w:noProof/>
        </w:rPr>
        <w:fldChar w:fldCharType="begin"/>
      </w:r>
      <w:r>
        <w:rPr>
          <w:noProof/>
        </w:rPr>
        <w:instrText xml:space="preserve"> PAGEREF _Toc185600939 \h </w:instrText>
      </w:r>
      <w:r>
        <w:rPr>
          <w:noProof/>
        </w:rPr>
      </w:r>
      <w:r>
        <w:rPr>
          <w:noProof/>
        </w:rPr>
        <w:fldChar w:fldCharType="separate"/>
      </w:r>
      <w:r w:rsidR="009A0E3B">
        <w:rPr>
          <w:noProof/>
        </w:rPr>
        <w:t>315</w:t>
      </w:r>
      <w:r>
        <w:rPr>
          <w:noProof/>
        </w:rPr>
        <w:fldChar w:fldCharType="end"/>
      </w:r>
    </w:p>
    <w:p w14:paraId="6B13764C" w14:textId="65BF30D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r>
      <w:r>
        <w:rPr>
          <w:noProof/>
        </w:rPr>
        <w:instrText xml:space="preserve"> PAGEREF _Toc185600940 \h </w:instrText>
      </w:r>
      <w:r>
        <w:rPr>
          <w:noProof/>
        </w:rPr>
      </w:r>
      <w:r>
        <w:rPr>
          <w:noProof/>
        </w:rPr>
        <w:fldChar w:fldCharType="separate"/>
      </w:r>
      <w:r w:rsidR="009A0E3B">
        <w:rPr>
          <w:noProof/>
        </w:rPr>
        <w:t>315</w:t>
      </w:r>
      <w:r>
        <w:rPr>
          <w:noProof/>
        </w:rPr>
        <w:fldChar w:fldCharType="end"/>
      </w:r>
    </w:p>
    <w:p w14:paraId="64AE2171" w14:textId="03FC3A1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r>
      <w:r>
        <w:rPr>
          <w:noProof/>
        </w:rPr>
        <w:instrText xml:space="preserve"> PAGEREF _Toc185600941 \h </w:instrText>
      </w:r>
      <w:r>
        <w:rPr>
          <w:noProof/>
        </w:rPr>
      </w:r>
      <w:r>
        <w:rPr>
          <w:noProof/>
        </w:rPr>
        <w:fldChar w:fldCharType="separate"/>
      </w:r>
      <w:r w:rsidR="009A0E3B">
        <w:rPr>
          <w:noProof/>
        </w:rPr>
        <w:t>316</w:t>
      </w:r>
      <w:r>
        <w:rPr>
          <w:noProof/>
        </w:rPr>
        <w:fldChar w:fldCharType="end"/>
      </w:r>
    </w:p>
    <w:p w14:paraId="0745D22F" w14:textId="74A5A990"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r>
      <w:r>
        <w:rPr>
          <w:noProof/>
        </w:rPr>
        <w:instrText xml:space="preserve"> PAGEREF _Toc185600942 \h </w:instrText>
      </w:r>
      <w:r>
        <w:rPr>
          <w:noProof/>
        </w:rPr>
      </w:r>
      <w:r>
        <w:rPr>
          <w:noProof/>
        </w:rPr>
        <w:fldChar w:fldCharType="separate"/>
      </w:r>
      <w:r w:rsidR="009A0E3B">
        <w:rPr>
          <w:noProof/>
        </w:rPr>
        <w:t>316</w:t>
      </w:r>
      <w:r>
        <w:rPr>
          <w:noProof/>
        </w:rPr>
        <w:fldChar w:fldCharType="end"/>
      </w:r>
    </w:p>
    <w:p w14:paraId="1C9CF84B" w14:textId="1345914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r>
      <w:r>
        <w:rPr>
          <w:noProof/>
        </w:rPr>
        <w:instrText xml:space="preserve"> PAGEREF _Toc185600943 \h </w:instrText>
      </w:r>
      <w:r>
        <w:rPr>
          <w:noProof/>
        </w:rPr>
      </w:r>
      <w:r>
        <w:rPr>
          <w:noProof/>
        </w:rPr>
        <w:fldChar w:fldCharType="separate"/>
      </w:r>
      <w:r w:rsidR="009A0E3B">
        <w:rPr>
          <w:noProof/>
        </w:rPr>
        <w:t>316</w:t>
      </w:r>
      <w:r>
        <w:rPr>
          <w:noProof/>
        </w:rPr>
        <w:fldChar w:fldCharType="end"/>
      </w:r>
    </w:p>
    <w:p w14:paraId="4CEE16F5" w14:textId="293B610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r>
      <w:r>
        <w:rPr>
          <w:noProof/>
        </w:rPr>
        <w:instrText xml:space="preserve"> PAGEREF _Toc185600944 \h </w:instrText>
      </w:r>
      <w:r>
        <w:rPr>
          <w:noProof/>
        </w:rPr>
      </w:r>
      <w:r>
        <w:rPr>
          <w:noProof/>
        </w:rPr>
        <w:fldChar w:fldCharType="separate"/>
      </w:r>
      <w:r w:rsidR="009A0E3B">
        <w:rPr>
          <w:noProof/>
        </w:rPr>
        <w:t>316</w:t>
      </w:r>
      <w:r>
        <w:rPr>
          <w:noProof/>
        </w:rPr>
        <w:fldChar w:fldCharType="end"/>
      </w:r>
    </w:p>
    <w:p w14:paraId="64F39A4E" w14:textId="004C615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r>
      <w:r>
        <w:rPr>
          <w:noProof/>
        </w:rPr>
        <w:instrText xml:space="preserve"> PAGEREF _Toc185600945 \h </w:instrText>
      </w:r>
      <w:r>
        <w:rPr>
          <w:noProof/>
        </w:rPr>
      </w:r>
      <w:r>
        <w:rPr>
          <w:noProof/>
        </w:rPr>
        <w:fldChar w:fldCharType="separate"/>
      </w:r>
      <w:r w:rsidR="009A0E3B">
        <w:rPr>
          <w:noProof/>
        </w:rPr>
        <w:t>316</w:t>
      </w:r>
      <w:r>
        <w:rPr>
          <w:noProof/>
        </w:rPr>
        <w:fldChar w:fldCharType="end"/>
      </w:r>
    </w:p>
    <w:p w14:paraId="7073925A" w14:textId="2A89EF2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r>
      <w:r>
        <w:rPr>
          <w:noProof/>
        </w:rPr>
        <w:instrText xml:space="preserve"> PAGEREF _Toc185600946 \h </w:instrText>
      </w:r>
      <w:r>
        <w:rPr>
          <w:noProof/>
        </w:rPr>
      </w:r>
      <w:r>
        <w:rPr>
          <w:noProof/>
        </w:rPr>
        <w:fldChar w:fldCharType="separate"/>
      </w:r>
      <w:r w:rsidR="009A0E3B">
        <w:rPr>
          <w:noProof/>
        </w:rPr>
        <w:t>317</w:t>
      </w:r>
      <w:r>
        <w:rPr>
          <w:noProof/>
        </w:rPr>
        <w:fldChar w:fldCharType="end"/>
      </w:r>
    </w:p>
    <w:p w14:paraId="1CC275BE" w14:textId="23F7448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r>
      <w:r>
        <w:rPr>
          <w:noProof/>
        </w:rPr>
        <w:instrText xml:space="preserve"> PAGEREF _Toc185600947 \h </w:instrText>
      </w:r>
      <w:r>
        <w:rPr>
          <w:noProof/>
        </w:rPr>
      </w:r>
      <w:r>
        <w:rPr>
          <w:noProof/>
        </w:rPr>
        <w:fldChar w:fldCharType="separate"/>
      </w:r>
      <w:r w:rsidR="009A0E3B">
        <w:rPr>
          <w:noProof/>
        </w:rPr>
        <w:t>317</w:t>
      </w:r>
      <w:r>
        <w:rPr>
          <w:noProof/>
        </w:rPr>
        <w:fldChar w:fldCharType="end"/>
      </w:r>
    </w:p>
    <w:p w14:paraId="6B2BB4FD" w14:textId="5AA0852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r>
      <w:r>
        <w:rPr>
          <w:noProof/>
        </w:rPr>
        <w:instrText xml:space="preserve"> PAGEREF _Toc185600948 \h </w:instrText>
      </w:r>
      <w:r>
        <w:rPr>
          <w:noProof/>
        </w:rPr>
      </w:r>
      <w:r>
        <w:rPr>
          <w:noProof/>
        </w:rPr>
        <w:fldChar w:fldCharType="separate"/>
      </w:r>
      <w:r w:rsidR="009A0E3B">
        <w:rPr>
          <w:noProof/>
        </w:rPr>
        <w:t>317</w:t>
      </w:r>
      <w:r>
        <w:rPr>
          <w:noProof/>
        </w:rPr>
        <w:fldChar w:fldCharType="end"/>
      </w:r>
    </w:p>
    <w:p w14:paraId="06CB4C3E" w14:textId="20236B5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_Toc185600949 \h </w:instrText>
      </w:r>
      <w:r>
        <w:rPr>
          <w:noProof/>
        </w:rPr>
      </w:r>
      <w:r>
        <w:rPr>
          <w:noProof/>
        </w:rPr>
        <w:fldChar w:fldCharType="separate"/>
      </w:r>
      <w:r w:rsidR="009A0E3B">
        <w:rPr>
          <w:noProof/>
        </w:rPr>
        <w:t>317</w:t>
      </w:r>
      <w:r>
        <w:rPr>
          <w:noProof/>
        </w:rPr>
        <w:fldChar w:fldCharType="end"/>
      </w:r>
    </w:p>
    <w:p w14:paraId="4038A397" w14:textId="2AB3AC8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r>
      <w:r>
        <w:rPr>
          <w:noProof/>
        </w:rPr>
        <w:instrText xml:space="preserve"> PAGEREF _Toc185600950 \h </w:instrText>
      </w:r>
      <w:r>
        <w:rPr>
          <w:noProof/>
        </w:rPr>
      </w:r>
      <w:r>
        <w:rPr>
          <w:noProof/>
        </w:rPr>
        <w:fldChar w:fldCharType="separate"/>
      </w:r>
      <w:r w:rsidR="009A0E3B">
        <w:rPr>
          <w:noProof/>
        </w:rPr>
        <w:t>320</w:t>
      </w:r>
      <w:r>
        <w:rPr>
          <w:noProof/>
        </w:rPr>
        <w:fldChar w:fldCharType="end"/>
      </w:r>
    </w:p>
    <w:p w14:paraId="57E8B31E" w14:textId="7050267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r>
      <w:r>
        <w:rPr>
          <w:noProof/>
        </w:rPr>
        <w:instrText xml:space="preserve"> PAGEREF _Toc185600951 \h </w:instrText>
      </w:r>
      <w:r>
        <w:rPr>
          <w:noProof/>
        </w:rPr>
      </w:r>
      <w:r>
        <w:rPr>
          <w:noProof/>
        </w:rPr>
        <w:fldChar w:fldCharType="separate"/>
      </w:r>
      <w:r w:rsidR="009A0E3B">
        <w:rPr>
          <w:noProof/>
        </w:rPr>
        <w:t>321</w:t>
      </w:r>
      <w:r>
        <w:rPr>
          <w:noProof/>
        </w:rPr>
        <w:fldChar w:fldCharType="end"/>
      </w:r>
    </w:p>
    <w:p w14:paraId="152C68E2" w14:textId="217992B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r>
      <w:r>
        <w:rPr>
          <w:noProof/>
        </w:rPr>
        <w:instrText xml:space="preserve"> PAGEREF _Toc185600952 \h </w:instrText>
      </w:r>
      <w:r>
        <w:rPr>
          <w:noProof/>
        </w:rPr>
      </w:r>
      <w:r>
        <w:rPr>
          <w:noProof/>
        </w:rPr>
        <w:fldChar w:fldCharType="separate"/>
      </w:r>
      <w:r w:rsidR="009A0E3B">
        <w:rPr>
          <w:noProof/>
        </w:rPr>
        <w:t>321</w:t>
      </w:r>
      <w:r>
        <w:rPr>
          <w:noProof/>
        </w:rPr>
        <w:fldChar w:fldCharType="end"/>
      </w:r>
    </w:p>
    <w:p w14:paraId="63C0578D" w14:textId="7E3366F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r>
      <w:r>
        <w:rPr>
          <w:noProof/>
        </w:rPr>
        <w:instrText xml:space="preserve"> PAGEREF _Toc185600953 \h </w:instrText>
      </w:r>
      <w:r>
        <w:rPr>
          <w:noProof/>
        </w:rPr>
      </w:r>
      <w:r>
        <w:rPr>
          <w:noProof/>
        </w:rPr>
        <w:fldChar w:fldCharType="separate"/>
      </w:r>
      <w:r w:rsidR="009A0E3B">
        <w:rPr>
          <w:noProof/>
        </w:rPr>
        <w:t>321</w:t>
      </w:r>
      <w:r>
        <w:rPr>
          <w:noProof/>
        </w:rPr>
        <w:fldChar w:fldCharType="end"/>
      </w:r>
    </w:p>
    <w:p w14:paraId="64EBB7ED" w14:textId="6438737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r>
      <w:r>
        <w:rPr>
          <w:noProof/>
        </w:rPr>
        <w:instrText xml:space="preserve"> PAGEREF _Toc185600954 \h </w:instrText>
      </w:r>
      <w:r>
        <w:rPr>
          <w:noProof/>
        </w:rPr>
      </w:r>
      <w:r>
        <w:rPr>
          <w:noProof/>
        </w:rPr>
        <w:fldChar w:fldCharType="separate"/>
      </w:r>
      <w:r w:rsidR="009A0E3B">
        <w:rPr>
          <w:noProof/>
        </w:rPr>
        <w:t>321</w:t>
      </w:r>
      <w:r>
        <w:rPr>
          <w:noProof/>
        </w:rPr>
        <w:fldChar w:fldCharType="end"/>
      </w:r>
    </w:p>
    <w:p w14:paraId="41FBFB07" w14:textId="525C589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r>
      <w:r>
        <w:rPr>
          <w:noProof/>
        </w:rPr>
        <w:instrText xml:space="preserve"> PAGEREF _Toc185600955 \h </w:instrText>
      </w:r>
      <w:r>
        <w:rPr>
          <w:noProof/>
        </w:rPr>
      </w:r>
      <w:r>
        <w:rPr>
          <w:noProof/>
        </w:rPr>
        <w:fldChar w:fldCharType="separate"/>
      </w:r>
      <w:r w:rsidR="009A0E3B">
        <w:rPr>
          <w:noProof/>
        </w:rPr>
        <w:t>322</w:t>
      </w:r>
      <w:r>
        <w:rPr>
          <w:noProof/>
        </w:rPr>
        <w:fldChar w:fldCharType="end"/>
      </w:r>
    </w:p>
    <w:p w14:paraId="7ADA2603" w14:textId="48C8A54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r>
      <w:r>
        <w:rPr>
          <w:noProof/>
        </w:rPr>
        <w:instrText xml:space="preserve"> PAGEREF _Toc185600956 \h </w:instrText>
      </w:r>
      <w:r>
        <w:rPr>
          <w:noProof/>
        </w:rPr>
      </w:r>
      <w:r>
        <w:rPr>
          <w:noProof/>
        </w:rPr>
        <w:fldChar w:fldCharType="separate"/>
      </w:r>
      <w:r w:rsidR="009A0E3B">
        <w:rPr>
          <w:noProof/>
        </w:rPr>
        <w:t>322</w:t>
      </w:r>
      <w:r>
        <w:rPr>
          <w:noProof/>
        </w:rPr>
        <w:fldChar w:fldCharType="end"/>
      </w:r>
    </w:p>
    <w:p w14:paraId="1DF14591" w14:textId="322298C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r>
      <w:r>
        <w:rPr>
          <w:noProof/>
        </w:rPr>
        <w:instrText xml:space="preserve"> PAGEREF _Toc185600957 \h </w:instrText>
      </w:r>
      <w:r>
        <w:rPr>
          <w:noProof/>
        </w:rPr>
      </w:r>
      <w:r>
        <w:rPr>
          <w:noProof/>
        </w:rPr>
        <w:fldChar w:fldCharType="separate"/>
      </w:r>
      <w:r w:rsidR="009A0E3B">
        <w:rPr>
          <w:noProof/>
        </w:rPr>
        <w:t>322</w:t>
      </w:r>
      <w:r>
        <w:rPr>
          <w:noProof/>
        </w:rPr>
        <w:fldChar w:fldCharType="end"/>
      </w:r>
    </w:p>
    <w:p w14:paraId="4C06848C" w14:textId="0C876CD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r>
      <w:r>
        <w:rPr>
          <w:noProof/>
        </w:rPr>
        <w:instrText xml:space="preserve"> PAGEREF _Toc185600958 \h </w:instrText>
      </w:r>
      <w:r>
        <w:rPr>
          <w:noProof/>
        </w:rPr>
      </w:r>
      <w:r>
        <w:rPr>
          <w:noProof/>
        </w:rPr>
        <w:fldChar w:fldCharType="separate"/>
      </w:r>
      <w:r w:rsidR="009A0E3B">
        <w:rPr>
          <w:noProof/>
        </w:rPr>
        <w:t>322</w:t>
      </w:r>
      <w:r>
        <w:rPr>
          <w:noProof/>
        </w:rPr>
        <w:fldChar w:fldCharType="end"/>
      </w:r>
    </w:p>
    <w:p w14:paraId="3117C388" w14:textId="6C432BE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r>
      <w:r>
        <w:rPr>
          <w:noProof/>
        </w:rPr>
        <w:instrText xml:space="preserve"> PAGEREF _Toc185600959 \h </w:instrText>
      </w:r>
      <w:r>
        <w:rPr>
          <w:noProof/>
        </w:rPr>
      </w:r>
      <w:r>
        <w:rPr>
          <w:noProof/>
        </w:rPr>
        <w:fldChar w:fldCharType="separate"/>
      </w:r>
      <w:r w:rsidR="009A0E3B">
        <w:rPr>
          <w:noProof/>
        </w:rPr>
        <w:t>322</w:t>
      </w:r>
      <w:r>
        <w:rPr>
          <w:noProof/>
        </w:rPr>
        <w:fldChar w:fldCharType="end"/>
      </w:r>
    </w:p>
    <w:p w14:paraId="77B4F59F" w14:textId="40D3895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r>
      <w:r>
        <w:rPr>
          <w:noProof/>
        </w:rPr>
        <w:instrText xml:space="preserve"> PAGEREF _Toc185600960 \h </w:instrText>
      </w:r>
      <w:r>
        <w:rPr>
          <w:noProof/>
        </w:rPr>
      </w:r>
      <w:r>
        <w:rPr>
          <w:noProof/>
        </w:rPr>
        <w:fldChar w:fldCharType="separate"/>
      </w:r>
      <w:r w:rsidR="009A0E3B">
        <w:rPr>
          <w:noProof/>
        </w:rPr>
        <w:t>323</w:t>
      </w:r>
      <w:r>
        <w:rPr>
          <w:noProof/>
        </w:rPr>
        <w:fldChar w:fldCharType="end"/>
      </w:r>
    </w:p>
    <w:p w14:paraId="743FBDF5" w14:textId="3253F6F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r>
      <w:r>
        <w:rPr>
          <w:noProof/>
        </w:rPr>
        <w:instrText xml:space="preserve"> PAGEREF _Toc185600961 \h </w:instrText>
      </w:r>
      <w:r>
        <w:rPr>
          <w:noProof/>
        </w:rPr>
      </w:r>
      <w:r>
        <w:rPr>
          <w:noProof/>
        </w:rPr>
        <w:fldChar w:fldCharType="separate"/>
      </w:r>
      <w:r w:rsidR="009A0E3B">
        <w:rPr>
          <w:noProof/>
        </w:rPr>
        <w:t>324</w:t>
      </w:r>
      <w:r>
        <w:rPr>
          <w:noProof/>
        </w:rPr>
        <w:fldChar w:fldCharType="end"/>
      </w:r>
    </w:p>
    <w:p w14:paraId="4C67611B" w14:textId="5765416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r>
      <w:r>
        <w:rPr>
          <w:noProof/>
        </w:rPr>
        <w:instrText xml:space="preserve"> PAGEREF _Toc185600962 \h </w:instrText>
      </w:r>
      <w:r>
        <w:rPr>
          <w:noProof/>
        </w:rPr>
      </w:r>
      <w:r>
        <w:rPr>
          <w:noProof/>
        </w:rPr>
        <w:fldChar w:fldCharType="separate"/>
      </w:r>
      <w:r w:rsidR="009A0E3B">
        <w:rPr>
          <w:noProof/>
        </w:rPr>
        <w:t>326</w:t>
      </w:r>
      <w:r>
        <w:rPr>
          <w:noProof/>
        </w:rPr>
        <w:fldChar w:fldCharType="end"/>
      </w:r>
    </w:p>
    <w:p w14:paraId="35052173" w14:textId="70C5149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r>
      <w:r>
        <w:rPr>
          <w:noProof/>
        </w:rPr>
        <w:instrText xml:space="preserve"> PAGEREF _Toc185600963 \h </w:instrText>
      </w:r>
      <w:r>
        <w:rPr>
          <w:noProof/>
        </w:rPr>
      </w:r>
      <w:r>
        <w:rPr>
          <w:noProof/>
        </w:rPr>
        <w:fldChar w:fldCharType="separate"/>
      </w:r>
      <w:r w:rsidR="009A0E3B">
        <w:rPr>
          <w:noProof/>
        </w:rPr>
        <w:t>327</w:t>
      </w:r>
      <w:r>
        <w:rPr>
          <w:noProof/>
        </w:rPr>
        <w:fldChar w:fldCharType="end"/>
      </w:r>
    </w:p>
    <w:p w14:paraId="20E10E0C" w14:textId="26D1A14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r>
      <w:r>
        <w:rPr>
          <w:noProof/>
        </w:rPr>
        <w:instrText xml:space="preserve"> PAGEREF _Toc185600964 \h </w:instrText>
      </w:r>
      <w:r>
        <w:rPr>
          <w:noProof/>
        </w:rPr>
      </w:r>
      <w:r>
        <w:rPr>
          <w:noProof/>
        </w:rPr>
        <w:fldChar w:fldCharType="separate"/>
      </w:r>
      <w:r w:rsidR="009A0E3B">
        <w:rPr>
          <w:noProof/>
        </w:rPr>
        <w:t>327</w:t>
      </w:r>
      <w:r>
        <w:rPr>
          <w:noProof/>
        </w:rPr>
        <w:fldChar w:fldCharType="end"/>
      </w:r>
    </w:p>
    <w:p w14:paraId="74E4B0F5" w14:textId="5843853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_Toc185600965 \h </w:instrText>
      </w:r>
      <w:r>
        <w:rPr>
          <w:noProof/>
        </w:rPr>
      </w:r>
      <w:r>
        <w:rPr>
          <w:noProof/>
        </w:rPr>
        <w:fldChar w:fldCharType="separate"/>
      </w:r>
      <w:r w:rsidR="009A0E3B">
        <w:rPr>
          <w:noProof/>
        </w:rPr>
        <w:t>327</w:t>
      </w:r>
      <w:r>
        <w:rPr>
          <w:noProof/>
        </w:rPr>
        <w:fldChar w:fldCharType="end"/>
      </w:r>
    </w:p>
    <w:p w14:paraId="0465959A" w14:textId="4D91B1D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r>
      <w:r>
        <w:rPr>
          <w:noProof/>
        </w:rPr>
        <w:instrText xml:space="preserve"> PAGEREF _Toc185600966 \h </w:instrText>
      </w:r>
      <w:r>
        <w:rPr>
          <w:noProof/>
        </w:rPr>
      </w:r>
      <w:r>
        <w:rPr>
          <w:noProof/>
        </w:rPr>
        <w:fldChar w:fldCharType="separate"/>
      </w:r>
      <w:r w:rsidR="009A0E3B">
        <w:rPr>
          <w:noProof/>
        </w:rPr>
        <w:t>328</w:t>
      </w:r>
      <w:r>
        <w:rPr>
          <w:noProof/>
        </w:rPr>
        <w:fldChar w:fldCharType="end"/>
      </w:r>
    </w:p>
    <w:p w14:paraId="4828EC51" w14:textId="0E9A698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5.17.1.3</w:t>
      </w:r>
      <w:r>
        <w:rPr>
          <w:rFonts w:asciiTheme="minorHAnsi" w:eastAsiaTheme="minorEastAsia" w:hAnsiTheme="minorHAnsi" w:cstheme="minorBidi"/>
          <w:noProof/>
          <w:kern w:val="2"/>
          <w:sz w:val="22"/>
          <w:szCs w:val="22"/>
          <w14:ligatures w14:val="standardContextual"/>
        </w:rPr>
        <w:tab/>
      </w:r>
      <w:r>
        <w:rPr>
          <w:noProof/>
        </w:rPr>
        <w:t>QoS handling for home routed roaming</w:t>
      </w:r>
      <w:r>
        <w:rPr>
          <w:noProof/>
        </w:rPr>
        <w:tab/>
      </w:r>
      <w:r>
        <w:rPr>
          <w:noProof/>
        </w:rPr>
        <w:fldChar w:fldCharType="begin"/>
      </w:r>
      <w:r>
        <w:rPr>
          <w:noProof/>
        </w:rPr>
        <w:instrText xml:space="preserve"> PAGEREF _Toc185600967 \h </w:instrText>
      </w:r>
      <w:r>
        <w:rPr>
          <w:noProof/>
        </w:rPr>
      </w:r>
      <w:r>
        <w:rPr>
          <w:noProof/>
        </w:rPr>
        <w:fldChar w:fldCharType="separate"/>
      </w:r>
      <w:r w:rsidR="009A0E3B">
        <w:rPr>
          <w:noProof/>
        </w:rPr>
        <w:t>329</w:t>
      </w:r>
      <w:r>
        <w:rPr>
          <w:noProof/>
        </w:rPr>
        <w:fldChar w:fldCharType="end"/>
      </w:r>
    </w:p>
    <w:p w14:paraId="64FEC22E" w14:textId="2472266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r>
      <w:r>
        <w:rPr>
          <w:noProof/>
        </w:rPr>
        <w:instrText xml:space="preserve"> PAGEREF _Toc185600968 \h </w:instrText>
      </w:r>
      <w:r>
        <w:rPr>
          <w:noProof/>
        </w:rPr>
      </w:r>
      <w:r>
        <w:rPr>
          <w:noProof/>
        </w:rPr>
        <w:fldChar w:fldCharType="separate"/>
      </w:r>
      <w:r w:rsidR="009A0E3B">
        <w:rPr>
          <w:noProof/>
        </w:rPr>
        <w:t>329</w:t>
      </w:r>
      <w:r>
        <w:rPr>
          <w:noProof/>
        </w:rPr>
        <w:fldChar w:fldCharType="end"/>
      </w:r>
    </w:p>
    <w:p w14:paraId="1C6C47FD" w14:textId="76A763E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_Toc185600969 \h </w:instrText>
      </w:r>
      <w:r>
        <w:rPr>
          <w:noProof/>
        </w:rPr>
      </w:r>
      <w:r>
        <w:rPr>
          <w:noProof/>
        </w:rPr>
        <w:fldChar w:fldCharType="separate"/>
      </w:r>
      <w:r w:rsidR="009A0E3B">
        <w:rPr>
          <w:noProof/>
        </w:rPr>
        <w:t>329</w:t>
      </w:r>
      <w:r>
        <w:rPr>
          <w:noProof/>
        </w:rPr>
        <w:fldChar w:fldCharType="end"/>
      </w:r>
    </w:p>
    <w:p w14:paraId="01127042" w14:textId="43BB30DE"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r>
      <w:r>
        <w:rPr>
          <w:noProof/>
        </w:rPr>
        <w:instrText xml:space="preserve"> PAGEREF _Toc185600970 \h </w:instrText>
      </w:r>
      <w:r>
        <w:rPr>
          <w:noProof/>
        </w:rPr>
      </w:r>
      <w:r>
        <w:rPr>
          <w:noProof/>
        </w:rPr>
        <w:fldChar w:fldCharType="separate"/>
      </w:r>
      <w:r w:rsidR="009A0E3B">
        <w:rPr>
          <w:noProof/>
        </w:rPr>
        <w:t>332</w:t>
      </w:r>
      <w:r>
        <w:rPr>
          <w:noProof/>
        </w:rPr>
        <w:fldChar w:fldCharType="end"/>
      </w:r>
    </w:p>
    <w:p w14:paraId="3B69420F" w14:textId="0591AE01"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_Toc185600971 \h </w:instrText>
      </w:r>
      <w:r>
        <w:rPr>
          <w:noProof/>
        </w:rPr>
      </w:r>
      <w:r>
        <w:rPr>
          <w:noProof/>
        </w:rPr>
        <w:fldChar w:fldCharType="separate"/>
      </w:r>
      <w:r w:rsidR="009A0E3B">
        <w:rPr>
          <w:noProof/>
        </w:rPr>
        <w:t>332</w:t>
      </w:r>
      <w:r>
        <w:rPr>
          <w:noProof/>
        </w:rPr>
        <w:fldChar w:fldCharType="end"/>
      </w:r>
    </w:p>
    <w:p w14:paraId="50180820" w14:textId="18A89CF7"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r>
      <w:r>
        <w:rPr>
          <w:noProof/>
        </w:rPr>
        <w:instrText xml:space="preserve"> PAGEREF _Toc185600972 \h </w:instrText>
      </w:r>
      <w:r>
        <w:rPr>
          <w:noProof/>
        </w:rPr>
      </w:r>
      <w:r>
        <w:rPr>
          <w:noProof/>
        </w:rPr>
        <w:fldChar w:fldCharType="separate"/>
      </w:r>
      <w:r w:rsidR="009A0E3B">
        <w:rPr>
          <w:noProof/>
        </w:rPr>
        <w:t>333</w:t>
      </w:r>
      <w:r>
        <w:rPr>
          <w:noProof/>
        </w:rPr>
        <w:fldChar w:fldCharType="end"/>
      </w:r>
    </w:p>
    <w:p w14:paraId="44FC8E4A" w14:textId="1C1894A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r>
      <w:r>
        <w:rPr>
          <w:noProof/>
        </w:rPr>
        <w:instrText xml:space="preserve"> PAGEREF _Toc185600973 \h </w:instrText>
      </w:r>
      <w:r>
        <w:rPr>
          <w:noProof/>
        </w:rPr>
      </w:r>
      <w:r>
        <w:rPr>
          <w:noProof/>
        </w:rPr>
        <w:fldChar w:fldCharType="separate"/>
      </w:r>
      <w:r w:rsidR="009A0E3B">
        <w:rPr>
          <w:noProof/>
        </w:rPr>
        <w:t>334</w:t>
      </w:r>
      <w:r>
        <w:rPr>
          <w:noProof/>
        </w:rPr>
        <w:fldChar w:fldCharType="end"/>
      </w:r>
    </w:p>
    <w:p w14:paraId="27EB7E7B" w14:textId="603BCE08"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_Toc185600974 \h </w:instrText>
      </w:r>
      <w:r>
        <w:rPr>
          <w:noProof/>
        </w:rPr>
      </w:r>
      <w:r>
        <w:rPr>
          <w:noProof/>
        </w:rPr>
        <w:fldChar w:fldCharType="separate"/>
      </w:r>
      <w:r w:rsidR="009A0E3B">
        <w:rPr>
          <w:noProof/>
        </w:rPr>
        <w:t>334</w:t>
      </w:r>
      <w:r>
        <w:rPr>
          <w:noProof/>
        </w:rPr>
        <w:fldChar w:fldCharType="end"/>
      </w:r>
    </w:p>
    <w:p w14:paraId="1060071C" w14:textId="6E35FE20"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r>
      <w:r>
        <w:rPr>
          <w:noProof/>
        </w:rPr>
        <w:instrText xml:space="preserve"> PAGEREF _Toc185600975 \h </w:instrText>
      </w:r>
      <w:r>
        <w:rPr>
          <w:noProof/>
        </w:rPr>
      </w:r>
      <w:r>
        <w:rPr>
          <w:noProof/>
        </w:rPr>
        <w:fldChar w:fldCharType="separate"/>
      </w:r>
      <w:r w:rsidR="009A0E3B">
        <w:rPr>
          <w:noProof/>
        </w:rPr>
        <w:t>335</w:t>
      </w:r>
      <w:r>
        <w:rPr>
          <w:noProof/>
        </w:rPr>
        <w:fldChar w:fldCharType="end"/>
      </w:r>
    </w:p>
    <w:p w14:paraId="4EFD6927" w14:textId="775FF56C"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r>
      <w:r>
        <w:rPr>
          <w:noProof/>
        </w:rPr>
        <w:instrText xml:space="preserve"> PAGEREF _Toc185600976 \h </w:instrText>
      </w:r>
      <w:r>
        <w:rPr>
          <w:noProof/>
        </w:rPr>
      </w:r>
      <w:r>
        <w:rPr>
          <w:noProof/>
        </w:rPr>
        <w:fldChar w:fldCharType="separate"/>
      </w:r>
      <w:r w:rsidR="009A0E3B">
        <w:rPr>
          <w:noProof/>
        </w:rPr>
        <w:t>336</w:t>
      </w:r>
      <w:r>
        <w:rPr>
          <w:noProof/>
        </w:rPr>
        <w:fldChar w:fldCharType="end"/>
      </w:r>
    </w:p>
    <w:p w14:paraId="6AB7EEE8" w14:textId="239450EC"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r>
      <w:r>
        <w:rPr>
          <w:noProof/>
        </w:rPr>
        <w:instrText xml:space="preserve"> PAGEREF _Toc185600977 \h </w:instrText>
      </w:r>
      <w:r>
        <w:rPr>
          <w:noProof/>
        </w:rPr>
      </w:r>
      <w:r>
        <w:rPr>
          <w:noProof/>
        </w:rPr>
        <w:fldChar w:fldCharType="separate"/>
      </w:r>
      <w:r w:rsidR="009A0E3B">
        <w:rPr>
          <w:noProof/>
        </w:rPr>
        <w:t>337</w:t>
      </w:r>
      <w:r>
        <w:rPr>
          <w:noProof/>
        </w:rPr>
        <w:fldChar w:fldCharType="end"/>
      </w:r>
    </w:p>
    <w:p w14:paraId="2D553025" w14:textId="3E0C755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r>
      <w:r>
        <w:rPr>
          <w:noProof/>
        </w:rPr>
        <w:instrText xml:space="preserve"> PAGEREF _Toc185600978 \h </w:instrText>
      </w:r>
      <w:r>
        <w:rPr>
          <w:noProof/>
        </w:rPr>
      </w:r>
      <w:r>
        <w:rPr>
          <w:noProof/>
        </w:rPr>
        <w:fldChar w:fldCharType="separate"/>
      </w:r>
      <w:r w:rsidR="009A0E3B">
        <w:rPr>
          <w:noProof/>
        </w:rPr>
        <w:t>337</w:t>
      </w:r>
      <w:r>
        <w:rPr>
          <w:noProof/>
        </w:rPr>
        <w:fldChar w:fldCharType="end"/>
      </w:r>
    </w:p>
    <w:p w14:paraId="3824CA91" w14:textId="0B641C3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5.17.2.5</w:t>
      </w:r>
      <w:r>
        <w:rPr>
          <w:rFonts w:asciiTheme="minorHAnsi" w:eastAsiaTheme="minorEastAsia" w:hAnsiTheme="minorHAnsi" w:cstheme="minorBidi"/>
          <w:noProof/>
          <w:kern w:val="2"/>
          <w:sz w:val="22"/>
          <w:szCs w:val="22"/>
          <w14:ligatures w14:val="standardContextual"/>
        </w:rPr>
        <w:tab/>
      </w:r>
      <w:r>
        <w:rPr>
          <w:noProof/>
        </w:rPr>
        <w:t>Secondary DN authentication and authorization in EPS Interworking case</w:t>
      </w:r>
      <w:r>
        <w:rPr>
          <w:noProof/>
        </w:rPr>
        <w:tab/>
      </w:r>
      <w:r>
        <w:rPr>
          <w:noProof/>
        </w:rPr>
        <w:fldChar w:fldCharType="begin"/>
      </w:r>
      <w:r>
        <w:rPr>
          <w:noProof/>
        </w:rPr>
        <w:instrText xml:space="preserve"> PAGEREF _Toc185600979 \h </w:instrText>
      </w:r>
      <w:r>
        <w:rPr>
          <w:noProof/>
        </w:rPr>
      </w:r>
      <w:r>
        <w:rPr>
          <w:noProof/>
        </w:rPr>
        <w:fldChar w:fldCharType="separate"/>
      </w:r>
      <w:r w:rsidR="009A0E3B">
        <w:rPr>
          <w:noProof/>
        </w:rPr>
        <w:t>339</w:t>
      </w:r>
      <w:r>
        <w:rPr>
          <w:noProof/>
        </w:rPr>
        <w:fldChar w:fldCharType="end"/>
      </w:r>
    </w:p>
    <w:p w14:paraId="767BEF52" w14:textId="5506789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r>
      <w:r>
        <w:rPr>
          <w:noProof/>
        </w:rPr>
        <w:instrText xml:space="preserve"> PAGEREF _Toc185600980 \h </w:instrText>
      </w:r>
      <w:r>
        <w:rPr>
          <w:noProof/>
        </w:rPr>
      </w:r>
      <w:r>
        <w:rPr>
          <w:noProof/>
        </w:rPr>
        <w:fldChar w:fldCharType="separate"/>
      </w:r>
      <w:r w:rsidR="009A0E3B">
        <w:rPr>
          <w:noProof/>
        </w:rPr>
        <w:t>339</w:t>
      </w:r>
      <w:r>
        <w:rPr>
          <w:noProof/>
        </w:rPr>
        <w:fldChar w:fldCharType="end"/>
      </w:r>
    </w:p>
    <w:p w14:paraId="0B99040B" w14:textId="6B495DF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r>
      <w:r>
        <w:rPr>
          <w:noProof/>
        </w:rPr>
        <w:instrText xml:space="preserve"> PAGEREF _Toc185600981 \h </w:instrText>
      </w:r>
      <w:r>
        <w:rPr>
          <w:noProof/>
        </w:rPr>
      </w:r>
      <w:r>
        <w:rPr>
          <w:noProof/>
        </w:rPr>
        <w:fldChar w:fldCharType="separate"/>
      </w:r>
      <w:r w:rsidR="009A0E3B">
        <w:rPr>
          <w:noProof/>
        </w:rPr>
        <w:t>339</w:t>
      </w:r>
      <w:r>
        <w:rPr>
          <w:noProof/>
        </w:rPr>
        <w:fldChar w:fldCharType="end"/>
      </w:r>
    </w:p>
    <w:p w14:paraId="083CD92A" w14:textId="2C45814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r>
      <w:r>
        <w:rPr>
          <w:noProof/>
        </w:rPr>
        <w:instrText xml:space="preserve"> PAGEREF _Toc185600982 \h </w:instrText>
      </w:r>
      <w:r>
        <w:rPr>
          <w:noProof/>
        </w:rPr>
      </w:r>
      <w:r>
        <w:rPr>
          <w:noProof/>
        </w:rPr>
        <w:fldChar w:fldCharType="separate"/>
      </w:r>
      <w:r w:rsidR="009A0E3B">
        <w:rPr>
          <w:noProof/>
        </w:rPr>
        <w:t>339</w:t>
      </w:r>
      <w:r>
        <w:rPr>
          <w:noProof/>
        </w:rPr>
        <w:fldChar w:fldCharType="end"/>
      </w:r>
    </w:p>
    <w:p w14:paraId="2163D875" w14:textId="66FE956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_Toc185600983 \h </w:instrText>
      </w:r>
      <w:r>
        <w:rPr>
          <w:noProof/>
        </w:rPr>
      </w:r>
      <w:r>
        <w:rPr>
          <w:noProof/>
        </w:rPr>
        <w:fldChar w:fldCharType="separate"/>
      </w:r>
      <w:r w:rsidR="009A0E3B">
        <w:rPr>
          <w:noProof/>
        </w:rPr>
        <w:t>339</w:t>
      </w:r>
      <w:r>
        <w:rPr>
          <w:noProof/>
        </w:rPr>
        <w:fldChar w:fldCharType="end"/>
      </w:r>
    </w:p>
    <w:p w14:paraId="0E73BCD3" w14:textId="2387899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r>
      <w:r>
        <w:rPr>
          <w:noProof/>
        </w:rPr>
        <w:instrText xml:space="preserve"> PAGEREF _Toc185600984 \h </w:instrText>
      </w:r>
      <w:r>
        <w:rPr>
          <w:noProof/>
        </w:rPr>
      </w:r>
      <w:r>
        <w:rPr>
          <w:noProof/>
        </w:rPr>
        <w:fldChar w:fldCharType="separate"/>
      </w:r>
      <w:r w:rsidR="009A0E3B">
        <w:rPr>
          <w:noProof/>
        </w:rPr>
        <w:t>340</w:t>
      </w:r>
      <w:r>
        <w:rPr>
          <w:noProof/>
        </w:rPr>
        <w:fldChar w:fldCharType="end"/>
      </w:r>
    </w:p>
    <w:p w14:paraId="091FA699" w14:textId="57547E0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r>
      <w:r>
        <w:rPr>
          <w:noProof/>
        </w:rPr>
        <w:instrText xml:space="preserve"> PAGEREF _Toc185600985 \h </w:instrText>
      </w:r>
      <w:r>
        <w:rPr>
          <w:noProof/>
        </w:rPr>
      </w:r>
      <w:r>
        <w:rPr>
          <w:noProof/>
        </w:rPr>
        <w:fldChar w:fldCharType="separate"/>
      </w:r>
      <w:r w:rsidR="009A0E3B">
        <w:rPr>
          <w:noProof/>
        </w:rPr>
        <w:t>340</w:t>
      </w:r>
      <w:r>
        <w:rPr>
          <w:noProof/>
        </w:rPr>
        <w:fldChar w:fldCharType="end"/>
      </w:r>
    </w:p>
    <w:p w14:paraId="1E46FB0C" w14:textId="6C48723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r>
      <w:r>
        <w:rPr>
          <w:noProof/>
        </w:rPr>
        <w:instrText xml:space="preserve"> PAGEREF _Toc185600986 \h </w:instrText>
      </w:r>
      <w:r>
        <w:rPr>
          <w:noProof/>
        </w:rPr>
      </w:r>
      <w:r>
        <w:rPr>
          <w:noProof/>
        </w:rPr>
        <w:fldChar w:fldCharType="separate"/>
      </w:r>
      <w:r w:rsidR="009A0E3B">
        <w:rPr>
          <w:noProof/>
        </w:rPr>
        <w:t>340</w:t>
      </w:r>
      <w:r>
        <w:rPr>
          <w:noProof/>
        </w:rPr>
        <w:fldChar w:fldCharType="end"/>
      </w:r>
    </w:p>
    <w:p w14:paraId="2419CF6E" w14:textId="4808544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w:t>
      </w:r>
      <w:r>
        <w:rPr>
          <w:noProof/>
        </w:rPr>
        <w:lastRenderedPageBreak/>
        <w:t xml:space="preserve"> expected level of a service API</w:t>
      </w:r>
      <w:r>
        <w:rPr>
          <w:noProof/>
        </w:rPr>
        <w:tab/>
      </w:r>
      <w:r>
        <w:rPr>
          <w:noProof/>
        </w:rPr>
        <w:fldChar w:fldCharType="begin"/>
      </w:r>
      <w:r>
        <w:rPr>
          <w:noProof/>
        </w:rPr>
        <w:instrText xml:space="preserve"> PAGEREF _Toc185600987 \h </w:instrText>
      </w:r>
      <w:r>
        <w:rPr>
          <w:noProof/>
        </w:rPr>
      </w:r>
      <w:r>
        <w:rPr>
          <w:noProof/>
        </w:rPr>
        <w:fldChar w:fldCharType="separate"/>
      </w:r>
      <w:r w:rsidR="009A0E3B">
        <w:rPr>
          <w:noProof/>
        </w:rPr>
        <w:t>341</w:t>
      </w:r>
      <w:r>
        <w:rPr>
          <w:noProof/>
        </w:rPr>
        <w:fldChar w:fldCharType="end"/>
      </w:r>
    </w:p>
    <w:p w14:paraId="0D378129" w14:textId="6C34CE3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_Toc185600988 \h </w:instrText>
      </w:r>
      <w:r>
        <w:rPr>
          <w:noProof/>
        </w:rPr>
      </w:r>
      <w:r>
        <w:rPr>
          <w:noProof/>
        </w:rPr>
        <w:fldChar w:fldCharType="separate"/>
      </w:r>
      <w:r w:rsidR="009A0E3B">
        <w:rPr>
          <w:noProof/>
        </w:rPr>
        <w:t>341</w:t>
      </w:r>
      <w:r>
        <w:rPr>
          <w:noProof/>
        </w:rPr>
        <w:fldChar w:fldCharType="end"/>
      </w:r>
    </w:p>
    <w:p w14:paraId="2562BF56" w14:textId="2064DC0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r>
      <w:r>
        <w:rPr>
          <w:noProof/>
        </w:rPr>
        <w:instrText xml:space="preserve"> PAGEREF _Toc185600989 \h </w:instrText>
      </w:r>
      <w:r>
        <w:rPr>
          <w:noProof/>
        </w:rPr>
      </w:r>
      <w:r>
        <w:rPr>
          <w:noProof/>
        </w:rPr>
        <w:fldChar w:fldCharType="separate"/>
      </w:r>
      <w:r w:rsidR="009A0E3B">
        <w:rPr>
          <w:noProof/>
        </w:rPr>
        <w:t>342</w:t>
      </w:r>
      <w:r>
        <w:rPr>
          <w:noProof/>
        </w:rPr>
        <w:fldChar w:fldCharType="end"/>
      </w:r>
    </w:p>
    <w:p w14:paraId="58531DFB" w14:textId="2149528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r>
      <w:r>
        <w:rPr>
          <w:noProof/>
        </w:rPr>
        <w:instrText xml:space="preserve"> PAGEREF _Toc185600990 \h </w:instrText>
      </w:r>
      <w:r>
        <w:rPr>
          <w:noProof/>
        </w:rPr>
      </w:r>
      <w:r>
        <w:rPr>
          <w:noProof/>
        </w:rPr>
        <w:fldChar w:fldCharType="separate"/>
      </w:r>
      <w:r w:rsidR="009A0E3B">
        <w:rPr>
          <w:noProof/>
        </w:rPr>
        <w:t>342</w:t>
      </w:r>
      <w:r>
        <w:rPr>
          <w:noProof/>
        </w:rPr>
        <w:fldChar w:fldCharType="end"/>
      </w:r>
    </w:p>
    <w:p w14:paraId="07B21AED" w14:textId="333D0FB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r>
      <w:r>
        <w:rPr>
          <w:noProof/>
        </w:rPr>
        <w:instrText xml:space="preserve"> PAGEREF _Toc185600991 \h </w:instrText>
      </w:r>
      <w:r>
        <w:rPr>
          <w:noProof/>
        </w:rPr>
      </w:r>
      <w:r>
        <w:rPr>
          <w:noProof/>
        </w:rPr>
        <w:fldChar w:fldCharType="separate"/>
      </w:r>
      <w:r w:rsidR="009A0E3B">
        <w:rPr>
          <w:noProof/>
        </w:rPr>
        <w:t>343</w:t>
      </w:r>
      <w:r>
        <w:rPr>
          <w:noProof/>
        </w:rPr>
        <w:fldChar w:fldCharType="end"/>
      </w:r>
    </w:p>
    <w:p w14:paraId="56BFA96C" w14:textId="7AD9179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r>
      <w:r>
        <w:rPr>
          <w:noProof/>
        </w:rPr>
        <w:instrText xml:space="preserve"> PAGEREF _Toc185600992 \h </w:instrText>
      </w:r>
      <w:r>
        <w:rPr>
          <w:noProof/>
        </w:rPr>
      </w:r>
      <w:r>
        <w:rPr>
          <w:noProof/>
        </w:rPr>
        <w:fldChar w:fldCharType="separate"/>
      </w:r>
      <w:r w:rsidR="009A0E3B">
        <w:rPr>
          <w:noProof/>
        </w:rPr>
        <w:t>343</w:t>
      </w:r>
      <w:r>
        <w:rPr>
          <w:noProof/>
        </w:rPr>
        <w:fldChar w:fldCharType="end"/>
      </w:r>
    </w:p>
    <w:p w14:paraId="11D37E56" w14:textId="422A2581"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r>
      <w:r>
        <w:rPr>
          <w:noProof/>
        </w:rPr>
        <w:instrText xml:space="preserve"> PAGEREF _Toc185600993 \h </w:instrText>
      </w:r>
      <w:r>
        <w:rPr>
          <w:noProof/>
        </w:rPr>
      </w:r>
      <w:r>
        <w:rPr>
          <w:noProof/>
        </w:rPr>
        <w:fldChar w:fldCharType="separate"/>
      </w:r>
      <w:r w:rsidR="009A0E3B">
        <w:rPr>
          <w:noProof/>
        </w:rPr>
        <w:t>343</w:t>
      </w:r>
      <w:r>
        <w:rPr>
          <w:noProof/>
        </w:rPr>
        <w:fldChar w:fldCharType="end"/>
      </w:r>
    </w:p>
    <w:p w14:paraId="79A26482" w14:textId="659C2A8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r>
      <w:r>
        <w:rPr>
          <w:noProof/>
        </w:rPr>
        <w:instrText xml:space="preserve"> PAGEREF _Toc185600994 \h </w:instrText>
      </w:r>
      <w:r>
        <w:rPr>
          <w:noProof/>
        </w:rPr>
      </w:r>
      <w:r>
        <w:rPr>
          <w:noProof/>
        </w:rPr>
        <w:fldChar w:fldCharType="separate"/>
      </w:r>
      <w:r w:rsidR="009A0E3B">
        <w:rPr>
          <w:noProof/>
        </w:rPr>
        <w:t>343</w:t>
      </w:r>
      <w:r>
        <w:rPr>
          <w:noProof/>
        </w:rPr>
        <w:fldChar w:fldCharType="end"/>
      </w:r>
    </w:p>
    <w:p w14:paraId="65F6C310" w14:textId="345D0D8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5.17.8</w:t>
      </w:r>
      <w:r>
        <w:rPr>
          <w:rFonts w:asciiTheme="minorHAnsi" w:eastAsiaTheme="minorEastAsia" w:hAnsiTheme="minorHAnsi" w:cstheme="minorBidi"/>
          <w:noProof/>
          <w:kern w:val="2"/>
          <w:sz w:val="22"/>
          <w:szCs w:val="22"/>
          <w14:ligatures w14:val="standardContextual"/>
        </w:rPr>
        <w:tab/>
      </w:r>
      <w:r>
        <w:rPr>
          <w:noProof/>
        </w:rPr>
        <w:t>URSP Provisioning in EPS</w:t>
      </w:r>
      <w:r>
        <w:rPr>
          <w:noProof/>
        </w:rPr>
        <w:tab/>
      </w:r>
      <w:r>
        <w:rPr>
          <w:noProof/>
        </w:rPr>
        <w:fldChar w:fldCharType="begin"/>
      </w:r>
      <w:r>
        <w:rPr>
          <w:noProof/>
        </w:rPr>
        <w:instrText xml:space="preserve"> PAGEREF _Toc185600995 \h </w:instrText>
      </w:r>
      <w:r>
        <w:rPr>
          <w:noProof/>
        </w:rPr>
      </w:r>
      <w:r>
        <w:rPr>
          <w:noProof/>
        </w:rPr>
        <w:fldChar w:fldCharType="separate"/>
      </w:r>
      <w:r w:rsidR="009A0E3B">
        <w:rPr>
          <w:noProof/>
        </w:rPr>
        <w:t>343</w:t>
      </w:r>
      <w:r>
        <w:rPr>
          <w:noProof/>
        </w:rPr>
        <w:fldChar w:fldCharType="end"/>
      </w:r>
    </w:p>
    <w:p w14:paraId="46A6361F" w14:textId="44177F3A"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r>
      <w:r>
        <w:rPr>
          <w:noProof/>
        </w:rPr>
        <w:instrText xml:space="preserve"> PAGEREF _Toc185600996 \h </w:instrText>
      </w:r>
      <w:r>
        <w:rPr>
          <w:noProof/>
        </w:rPr>
      </w:r>
      <w:r>
        <w:rPr>
          <w:noProof/>
        </w:rPr>
        <w:fldChar w:fldCharType="separate"/>
      </w:r>
      <w:r w:rsidR="009A0E3B">
        <w:rPr>
          <w:noProof/>
        </w:rPr>
        <w:t>345</w:t>
      </w:r>
      <w:r>
        <w:rPr>
          <w:noProof/>
        </w:rPr>
        <w:fldChar w:fldCharType="end"/>
      </w:r>
    </w:p>
    <w:p w14:paraId="71772005" w14:textId="3743F7D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r>
      <w:r>
        <w:rPr>
          <w:noProof/>
        </w:rPr>
        <w:instrText xml:space="preserve"> PAGEREF _Toc185600997 \h </w:instrText>
      </w:r>
      <w:r>
        <w:rPr>
          <w:noProof/>
        </w:rPr>
      </w:r>
      <w:r>
        <w:rPr>
          <w:noProof/>
        </w:rPr>
        <w:fldChar w:fldCharType="separate"/>
      </w:r>
      <w:r w:rsidR="009A0E3B">
        <w:rPr>
          <w:noProof/>
        </w:rPr>
        <w:t>345</w:t>
      </w:r>
      <w:r>
        <w:rPr>
          <w:noProof/>
        </w:rPr>
        <w:fldChar w:fldCharType="end"/>
      </w:r>
    </w:p>
    <w:p w14:paraId="02145B14" w14:textId="7769176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r>
      <w:r>
        <w:rPr>
          <w:noProof/>
        </w:rPr>
        <w:instrText xml:space="preserve"> PAGEREF _Toc185600998 \h </w:instrText>
      </w:r>
      <w:r>
        <w:rPr>
          <w:noProof/>
        </w:rPr>
      </w:r>
      <w:r>
        <w:rPr>
          <w:noProof/>
        </w:rPr>
        <w:fldChar w:fldCharType="separate"/>
      </w:r>
      <w:r w:rsidR="009A0E3B">
        <w:rPr>
          <w:noProof/>
        </w:rPr>
        <w:t>347</w:t>
      </w:r>
      <w:r>
        <w:rPr>
          <w:noProof/>
        </w:rPr>
        <w:fldChar w:fldCharType="end"/>
      </w:r>
    </w:p>
    <w:p w14:paraId="61F6BA19" w14:textId="093DA875"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5.18.2a</w:t>
      </w:r>
      <w:r>
        <w:rPr>
          <w:rFonts w:asciiTheme="minorHAnsi" w:eastAsiaTheme="minorEastAsia" w:hAnsiTheme="minorHAnsi" w:cstheme="minorBidi"/>
          <w:noProof/>
          <w:kern w:val="2"/>
          <w:sz w:val="22"/>
          <w:szCs w:val="22"/>
          <w14:ligatures w14:val="standardContextual"/>
        </w:rPr>
        <w:tab/>
      </w:r>
      <w:r w:rsidRPr="004D2F8E">
        <w:rPr>
          <w:rFonts w:eastAsia="MS Mincho"/>
          <w:noProof/>
        </w:rPr>
        <w:t>PLMN list and SNPN list handling for network sharing</w:t>
      </w:r>
      <w:r>
        <w:rPr>
          <w:noProof/>
        </w:rPr>
        <w:tab/>
      </w:r>
      <w:r>
        <w:rPr>
          <w:noProof/>
        </w:rPr>
        <w:fldChar w:fldCharType="begin"/>
      </w:r>
      <w:r>
        <w:rPr>
          <w:noProof/>
        </w:rPr>
        <w:instrText xml:space="preserve"> PAGEREF _Toc185600999 \h </w:instrText>
      </w:r>
      <w:r>
        <w:rPr>
          <w:noProof/>
        </w:rPr>
      </w:r>
      <w:r>
        <w:rPr>
          <w:noProof/>
        </w:rPr>
        <w:fldChar w:fldCharType="separate"/>
      </w:r>
      <w:r w:rsidR="009A0E3B">
        <w:rPr>
          <w:noProof/>
        </w:rPr>
        <w:t>347</w:t>
      </w:r>
      <w:r>
        <w:rPr>
          <w:noProof/>
        </w:rPr>
        <w:fldChar w:fldCharType="end"/>
      </w:r>
    </w:p>
    <w:p w14:paraId="514E34E3" w14:textId="133DC4E1"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5.18.3</w:t>
      </w:r>
      <w:r>
        <w:rPr>
          <w:rFonts w:asciiTheme="minorHAnsi" w:eastAsiaTheme="minorEastAsia" w:hAnsiTheme="minorHAnsi" w:cstheme="minorBidi"/>
          <w:noProof/>
          <w:kern w:val="2"/>
          <w:sz w:val="22"/>
          <w:szCs w:val="22"/>
          <w14:ligatures w14:val="standardContextual"/>
        </w:rPr>
        <w:tab/>
      </w:r>
      <w:r w:rsidRPr="004D2F8E">
        <w:rPr>
          <w:rFonts w:eastAsia="MS Mincho"/>
          <w:noProof/>
        </w:rPr>
        <w:t>Network selection by the UE</w:t>
      </w:r>
      <w:r>
        <w:rPr>
          <w:noProof/>
        </w:rPr>
        <w:tab/>
      </w:r>
      <w:r>
        <w:rPr>
          <w:noProof/>
        </w:rPr>
        <w:fldChar w:fldCharType="begin"/>
      </w:r>
      <w:r>
        <w:rPr>
          <w:noProof/>
        </w:rPr>
        <w:instrText xml:space="preserve"> PAGEREF _Toc185601000 \h </w:instrText>
      </w:r>
      <w:r>
        <w:rPr>
          <w:noProof/>
        </w:rPr>
      </w:r>
      <w:r>
        <w:rPr>
          <w:noProof/>
        </w:rPr>
        <w:fldChar w:fldCharType="separate"/>
      </w:r>
      <w:r w:rsidR="009A0E3B">
        <w:rPr>
          <w:noProof/>
        </w:rPr>
        <w:t>348</w:t>
      </w:r>
      <w:r>
        <w:rPr>
          <w:noProof/>
        </w:rPr>
        <w:fldChar w:fldCharType="end"/>
      </w:r>
    </w:p>
    <w:p w14:paraId="404FD736" w14:textId="53738B3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r>
      <w:r>
        <w:rPr>
          <w:noProof/>
        </w:rPr>
        <w:instrText xml:space="preserve"> PAGEREF _Toc185601001 \h </w:instrText>
      </w:r>
      <w:r>
        <w:rPr>
          <w:noProof/>
        </w:rPr>
      </w:r>
      <w:r>
        <w:rPr>
          <w:noProof/>
        </w:rPr>
        <w:fldChar w:fldCharType="separate"/>
      </w:r>
      <w:r w:rsidR="009A0E3B">
        <w:rPr>
          <w:noProof/>
        </w:rPr>
        <w:t>348</w:t>
      </w:r>
      <w:r>
        <w:rPr>
          <w:noProof/>
        </w:rPr>
        <w:fldChar w:fldCharType="end"/>
      </w:r>
    </w:p>
    <w:p w14:paraId="51FFF7ED" w14:textId="1161DD8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r>
      <w:r>
        <w:rPr>
          <w:noProof/>
        </w:rPr>
        <w:instrText xml:space="preserve"> PAGEREF _Toc185601002 \h </w:instrText>
      </w:r>
      <w:r>
        <w:rPr>
          <w:noProof/>
        </w:rPr>
      </w:r>
      <w:r>
        <w:rPr>
          <w:noProof/>
        </w:rPr>
        <w:fldChar w:fldCharType="separate"/>
      </w:r>
      <w:r w:rsidR="009A0E3B">
        <w:rPr>
          <w:noProof/>
        </w:rPr>
        <w:t>349</w:t>
      </w:r>
      <w:r>
        <w:rPr>
          <w:noProof/>
        </w:rPr>
        <w:fldChar w:fldCharType="end"/>
      </w:r>
    </w:p>
    <w:p w14:paraId="63D7199C" w14:textId="1A91756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r>
      <w:r>
        <w:rPr>
          <w:noProof/>
        </w:rPr>
        <w:instrText xml:space="preserve"> PAGEREF _Toc185601003 \h </w:instrText>
      </w:r>
      <w:r>
        <w:rPr>
          <w:noProof/>
        </w:rPr>
      </w:r>
      <w:r>
        <w:rPr>
          <w:noProof/>
        </w:rPr>
        <w:fldChar w:fldCharType="separate"/>
      </w:r>
      <w:r w:rsidR="009A0E3B">
        <w:rPr>
          <w:noProof/>
        </w:rPr>
        <w:t>350</w:t>
      </w:r>
      <w:r>
        <w:rPr>
          <w:noProof/>
        </w:rPr>
        <w:fldChar w:fldCharType="end"/>
      </w:r>
    </w:p>
    <w:p w14:paraId="4DFE5FB2" w14:textId="1B3D1B5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_Toc185601004 \h </w:instrText>
      </w:r>
      <w:r>
        <w:rPr>
          <w:noProof/>
        </w:rPr>
      </w:r>
      <w:r>
        <w:rPr>
          <w:noProof/>
        </w:rPr>
        <w:fldChar w:fldCharType="separate"/>
      </w:r>
      <w:r w:rsidR="009A0E3B">
        <w:rPr>
          <w:noProof/>
        </w:rPr>
        <w:t>350</w:t>
      </w:r>
      <w:r>
        <w:rPr>
          <w:noProof/>
        </w:rPr>
        <w:fldChar w:fldCharType="end"/>
      </w:r>
    </w:p>
    <w:p w14:paraId="32AA0A54" w14:textId="689AA7B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r>
      <w:r>
        <w:rPr>
          <w:noProof/>
        </w:rPr>
        <w:instrText xml:space="preserve"> PAGEREF _Toc185601005 \h </w:instrText>
      </w:r>
      <w:r>
        <w:rPr>
          <w:noProof/>
        </w:rPr>
      </w:r>
      <w:r>
        <w:rPr>
          <w:noProof/>
        </w:rPr>
        <w:fldChar w:fldCharType="separate"/>
      </w:r>
      <w:r w:rsidR="009A0E3B">
        <w:rPr>
          <w:noProof/>
        </w:rPr>
        <w:t>350</w:t>
      </w:r>
      <w:r>
        <w:rPr>
          <w:noProof/>
        </w:rPr>
        <w:fldChar w:fldCharType="end"/>
      </w:r>
    </w:p>
    <w:p w14:paraId="405B0A1D" w14:textId="775BDFF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r>
      <w:r>
        <w:rPr>
          <w:noProof/>
        </w:rPr>
        <w:instrText xml:space="preserve"> PAGEREF _Toc185601006 \h </w:instrText>
      </w:r>
      <w:r>
        <w:rPr>
          <w:noProof/>
        </w:rPr>
      </w:r>
      <w:r>
        <w:rPr>
          <w:noProof/>
        </w:rPr>
        <w:fldChar w:fldCharType="separate"/>
      </w:r>
      <w:r w:rsidR="009A0E3B">
        <w:rPr>
          <w:noProof/>
        </w:rPr>
        <w:t>350</w:t>
      </w:r>
      <w:r>
        <w:rPr>
          <w:noProof/>
        </w:rPr>
        <w:fldChar w:fldCharType="end"/>
      </w:r>
    </w:p>
    <w:p w14:paraId="7F9FCCF4" w14:textId="5B1BC54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r>
      <w:r>
        <w:rPr>
          <w:noProof/>
        </w:rPr>
        <w:instrText xml:space="preserve"> PAGEREF _Toc185601007 \h </w:instrText>
      </w:r>
      <w:r>
        <w:rPr>
          <w:noProof/>
        </w:rPr>
      </w:r>
      <w:r>
        <w:rPr>
          <w:noProof/>
        </w:rPr>
        <w:fldChar w:fldCharType="separate"/>
      </w:r>
      <w:r w:rsidR="009A0E3B">
        <w:rPr>
          <w:noProof/>
        </w:rPr>
        <w:t>351</w:t>
      </w:r>
      <w:r>
        <w:rPr>
          <w:noProof/>
        </w:rPr>
        <w:fldChar w:fldCharType="end"/>
      </w:r>
    </w:p>
    <w:p w14:paraId="3086A55A" w14:textId="19B5D62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r>
      <w:r>
        <w:rPr>
          <w:noProof/>
        </w:rPr>
        <w:instrText xml:space="preserve"> PAGEREF _Toc185601008 \h </w:instrText>
      </w:r>
      <w:r>
        <w:rPr>
          <w:noProof/>
        </w:rPr>
      </w:r>
      <w:r>
        <w:rPr>
          <w:noProof/>
        </w:rPr>
        <w:fldChar w:fldCharType="separate"/>
      </w:r>
      <w:r w:rsidR="009A0E3B">
        <w:rPr>
          <w:noProof/>
        </w:rPr>
        <w:t>351</w:t>
      </w:r>
      <w:r>
        <w:rPr>
          <w:noProof/>
        </w:rPr>
        <w:fldChar w:fldCharType="end"/>
      </w:r>
    </w:p>
    <w:p w14:paraId="38823926" w14:textId="6844D72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r>
      <w:r>
        <w:rPr>
          <w:noProof/>
        </w:rPr>
        <w:instrText xml:space="preserve"> PAGEREF _Toc185601009 \h </w:instrText>
      </w:r>
      <w:r>
        <w:rPr>
          <w:noProof/>
        </w:rPr>
      </w:r>
      <w:r>
        <w:rPr>
          <w:noProof/>
        </w:rPr>
        <w:fldChar w:fldCharType="separate"/>
      </w:r>
      <w:r w:rsidR="009A0E3B">
        <w:rPr>
          <w:noProof/>
        </w:rPr>
        <w:t>351</w:t>
      </w:r>
      <w:r>
        <w:rPr>
          <w:noProof/>
        </w:rPr>
        <w:fldChar w:fldCharType="end"/>
      </w:r>
    </w:p>
    <w:p w14:paraId="76D73D45" w14:textId="7F6B414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r>
      <w:r>
        <w:rPr>
          <w:noProof/>
        </w:rPr>
        <w:instrText xml:space="preserve"> PAGEREF _Toc185601010 \h </w:instrText>
      </w:r>
      <w:r>
        <w:rPr>
          <w:noProof/>
        </w:rPr>
      </w:r>
      <w:r>
        <w:rPr>
          <w:noProof/>
        </w:rPr>
        <w:fldChar w:fldCharType="separate"/>
      </w:r>
      <w:r w:rsidR="009A0E3B">
        <w:rPr>
          <w:noProof/>
        </w:rPr>
        <w:t>352</w:t>
      </w:r>
      <w:r>
        <w:rPr>
          <w:noProof/>
        </w:rPr>
        <w:fldChar w:fldCharType="end"/>
      </w:r>
    </w:p>
    <w:p w14:paraId="3A56716F" w14:textId="301CB22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r>
      <w:r>
        <w:rPr>
          <w:noProof/>
        </w:rPr>
        <w:instrText xml:space="preserve"> PAGEREF _Toc185601011 \h </w:instrText>
      </w:r>
      <w:r>
        <w:rPr>
          <w:noProof/>
        </w:rPr>
      </w:r>
      <w:r>
        <w:rPr>
          <w:noProof/>
        </w:rPr>
        <w:fldChar w:fldCharType="separate"/>
      </w:r>
      <w:r w:rsidR="009A0E3B">
        <w:rPr>
          <w:noProof/>
        </w:rPr>
        <w:t>353</w:t>
      </w:r>
      <w:r>
        <w:rPr>
          <w:noProof/>
        </w:rPr>
        <w:fldChar w:fldCharType="end"/>
      </w:r>
    </w:p>
    <w:p w14:paraId="214A826C" w14:textId="6833055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r>
      <w:r>
        <w:rPr>
          <w:noProof/>
        </w:rPr>
        <w:instrText xml:space="preserve"> PAGEREF _Toc185601012 \h </w:instrText>
      </w:r>
      <w:r>
        <w:rPr>
          <w:noProof/>
        </w:rPr>
      </w:r>
      <w:r>
        <w:rPr>
          <w:noProof/>
        </w:rPr>
        <w:fldChar w:fldCharType="separate"/>
      </w:r>
      <w:r w:rsidR="009A0E3B">
        <w:rPr>
          <w:noProof/>
        </w:rPr>
        <w:t>353</w:t>
      </w:r>
      <w:r>
        <w:rPr>
          <w:noProof/>
        </w:rPr>
        <w:fldChar w:fldCharType="end"/>
      </w:r>
    </w:p>
    <w:p w14:paraId="427A2D92" w14:textId="0B9F305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_Toc185601013 \h </w:instrText>
      </w:r>
      <w:r>
        <w:rPr>
          <w:noProof/>
        </w:rPr>
      </w:r>
      <w:r>
        <w:rPr>
          <w:noProof/>
        </w:rPr>
        <w:fldChar w:fldCharType="separate"/>
      </w:r>
      <w:r w:rsidR="009A0E3B">
        <w:rPr>
          <w:noProof/>
        </w:rPr>
        <w:t>353</w:t>
      </w:r>
      <w:r>
        <w:rPr>
          <w:noProof/>
        </w:rPr>
        <w:fldChar w:fldCharType="end"/>
      </w:r>
    </w:p>
    <w:p w14:paraId="643306B0" w14:textId="58E5224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r>
      <w:r>
        <w:rPr>
          <w:noProof/>
        </w:rPr>
        <w:instrText xml:space="preserve"> PAGEREF _Toc185601014 \h </w:instrText>
      </w:r>
      <w:r>
        <w:rPr>
          <w:noProof/>
        </w:rPr>
      </w:r>
      <w:r>
        <w:rPr>
          <w:noProof/>
        </w:rPr>
        <w:fldChar w:fldCharType="separate"/>
      </w:r>
      <w:r w:rsidR="009A0E3B">
        <w:rPr>
          <w:noProof/>
        </w:rPr>
        <w:t>353</w:t>
      </w:r>
      <w:r>
        <w:rPr>
          <w:noProof/>
        </w:rPr>
        <w:fldChar w:fldCharType="end"/>
      </w:r>
    </w:p>
    <w:p w14:paraId="1494872D" w14:textId="1DFBA0A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r>
      <w:r>
        <w:rPr>
          <w:noProof/>
        </w:rPr>
        <w:instrText xml:space="preserve"> PAGEREF _Toc185601015 \h </w:instrText>
      </w:r>
      <w:r>
        <w:rPr>
          <w:noProof/>
        </w:rPr>
      </w:r>
      <w:r>
        <w:rPr>
          <w:noProof/>
        </w:rPr>
        <w:fldChar w:fldCharType="separate"/>
      </w:r>
      <w:r w:rsidR="009A0E3B">
        <w:rPr>
          <w:noProof/>
        </w:rPr>
        <w:t>354</w:t>
      </w:r>
      <w:r>
        <w:rPr>
          <w:noProof/>
        </w:rPr>
        <w:fldChar w:fldCharType="end"/>
      </w:r>
    </w:p>
    <w:p w14:paraId="211278C8" w14:textId="20F680F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r>
      <w:r>
        <w:rPr>
          <w:noProof/>
        </w:rPr>
        <w:instrText xml:space="preserve"> PAGEREF _Toc185601016 \h </w:instrText>
      </w:r>
      <w:r>
        <w:rPr>
          <w:noProof/>
        </w:rPr>
      </w:r>
      <w:r>
        <w:rPr>
          <w:noProof/>
        </w:rPr>
        <w:fldChar w:fldCharType="separate"/>
      </w:r>
      <w:r w:rsidR="009A0E3B">
        <w:rPr>
          <w:noProof/>
        </w:rPr>
        <w:t>356</w:t>
      </w:r>
      <w:r>
        <w:rPr>
          <w:noProof/>
        </w:rPr>
        <w:fldChar w:fldCharType="end"/>
      </w:r>
    </w:p>
    <w:p w14:paraId="5CB0434E" w14:textId="5F13626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r>
      <w:r>
        <w:rPr>
          <w:noProof/>
        </w:rPr>
        <w:instrText xml:space="preserve"> PAGEREF _Toc185601017 \h </w:instrText>
      </w:r>
      <w:r>
        <w:rPr>
          <w:noProof/>
        </w:rPr>
      </w:r>
      <w:r>
        <w:rPr>
          <w:noProof/>
        </w:rPr>
        <w:fldChar w:fldCharType="separate"/>
      </w:r>
      <w:r w:rsidR="009A0E3B">
        <w:rPr>
          <w:noProof/>
        </w:rPr>
        <w:t>357</w:t>
      </w:r>
      <w:r>
        <w:rPr>
          <w:noProof/>
        </w:rPr>
        <w:fldChar w:fldCharType="end"/>
      </w:r>
    </w:p>
    <w:p w14:paraId="7112FF71" w14:textId="47419CD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r>
      <w:r>
        <w:rPr>
          <w:noProof/>
        </w:rPr>
        <w:instrText xml:space="preserve"> PAGEREF _Toc185601018 \h </w:instrText>
      </w:r>
      <w:r>
        <w:rPr>
          <w:noProof/>
        </w:rPr>
      </w:r>
      <w:r>
        <w:rPr>
          <w:noProof/>
        </w:rPr>
        <w:fldChar w:fldCharType="separate"/>
      </w:r>
      <w:r w:rsidR="009A0E3B">
        <w:rPr>
          <w:noProof/>
        </w:rPr>
        <w:t>357</w:t>
      </w:r>
      <w:r>
        <w:rPr>
          <w:noProof/>
        </w:rPr>
        <w:fldChar w:fldCharType="end"/>
      </w:r>
    </w:p>
    <w:p w14:paraId="00DE98C7" w14:textId="6F199D5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r>
      <w:r>
        <w:rPr>
          <w:noProof/>
        </w:rPr>
        <w:instrText xml:space="preserve"> PAGEREF _Toc185601019 \h</w:instrText>
      </w:r>
      <w:r>
        <w:rPr>
          <w:noProof/>
        </w:rPr>
        <w:lastRenderedPageBreak/>
        <w:instrText xml:space="preserve"> </w:instrText>
      </w:r>
      <w:r>
        <w:rPr>
          <w:noProof/>
        </w:rPr>
      </w:r>
      <w:r>
        <w:rPr>
          <w:noProof/>
        </w:rPr>
        <w:fldChar w:fldCharType="separate"/>
      </w:r>
      <w:r w:rsidR="009A0E3B">
        <w:rPr>
          <w:noProof/>
        </w:rPr>
        <w:t>358</w:t>
      </w:r>
      <w:r>
        <w:rPr>
          <w:noProof/>
        </w:rPr>
        <w:fldChar w:fldCharType="end"/>
      </w:r>
    </w:p>
    <w:p w14:paraId="7697AE2E" w14:textId="37EB7125"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r>
      <w:r>
        <w:rPr>
          <w:noProof/>
        </w:rPr>
        <w:instrText xml:space="preserve"> PAGEREF _Toc185601020 \h </w:instrText>
      </w:r>
      <w:r>
        <w:rPr>
          <w:noProof/>
        </w:rPr>
      </w:r>
      <w:r>
        <w:rPr>
          <w:noProof/>
        </w:rPr>
        <w:fldChar w:fldCharType="separate"/>
      </w:r>
      <w:r w:rsidR="009A0E3B">
        <w:rPr>
          <w:noProof/>
        </w:rPr>
        <w:t>360</w:t>
      </w:r>
      <w:r>
        <w:rPr>
          <w:noProof/>
        </w:rPr>
        <w:fldChar w:fldCharType="end"/>
      </w:r>
    </w:p>
    <w:p w14:paraId="34021B24" w14:textId="331BBC3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5.20b</w:t>
      </w:r>
      <w:r>
        <w:rPr>
          <w:rFonts w:asciiTheme="minorHAnsi" w:eastAsiaTheme="minorEastAsia" w:hAnsiTheme="minorHAnsi" w:cstheme="minorBidi"/>
          <w:noProof/>
          <w:kern w:val="2"/>
          <w:sz w:val="22"/>
          <w:szCs w:val="22"/>
          <w14:ligatures w14:val="standardContextual"/>
        </w:rPr>
        <w:tab/>
      </w:r>
      <w:r>
        <w:rPr>
          <w:noProof/>
        </w:rPr>
        <w:t>Support exposure of DNN and S-NSSAI specific Group Parameters</w:t>
      </w:r>
      <w:r>
        <w:rPr>
          <w:noProof/>
        </w:rPr>
        <w:tab/>
      </w:r>
      <w:r>
        <w:rPr>
          <w:noProof/>
        </w:rPr>
        <w:fldChar w:fldCharType="begin"/>
      </w:r>
      <w:r>
        <w:rPr>
          <w:noProof/>
        </w:rPr>
        <w:instrText xml:space="preserve"> PAGEREF _Toc185601021 \h </w:instrText>
      </w:r>
      <w:r>
        <w:rPr>
          <w:noProof/>
        </w:rPr>
      </w:r>
      <w:r>
        <w:rPr>
          <w:noProof/>
        </w:rPr>
        <w:fldChar w:fldCharType="separate"/>
      </w:r>
      <w:r w:rsidR="009A0E3B">
        <w:rPr>
          <w:noProof/>
        </w:rPr>
        <w:t>360</w:t>
      </w:r>
      <w:r>
        <w:rPr>
          <w:noProof/>
        </w:rPr>
        <w:fldChar w:fldCharType="end"/>
      </w:r>
    </w:p>
    <w:p w14:paraId="4FD7FFD4" w14:textId="5E1D83E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5.20b.1</w:t>
      </w:r>
      <w:r>
        <w:rPr>
          <w:rFonts w:asciiTheme="minorHAnsi" w:eastAsiaTheme="minorEastAsia" w:hAnsiTheme="minorHAnsi" w:cstheme="minorBidi"/>
          <w:noProof/>
          <w:kern w:val="2"/>
          <w:sz w:val="22"/>
          <w:szCs w:val="22"/>
          <w14:ligatures w14:val="standardContextual"/>
        </w:rPr>
        <w:tab/>
      </w:r>
      <w:r>
        <w:rPr>
          <w:noProof/>
        </w:rPr>
        <w:t>Group attribute provisioning</w:t>
      </w:r>
      <w:r>
        <w:rPr>
          <w:noProof/>
        </w:rPr>
        <w:tab/>
      </w:r>
      <w:r>
        <w:rPr>
          <w:noProof/>
        </w:rPr>
        <w:fldChar w:fldCharType="begin"/>
      </w:r>
      <w:r>
        <w:rPr>
          <w:noProof/>
        </w:rPr>
        <w:instrText xml:space="preserve"> PAGEREF _Toc185601022 \h </w:instrText>
      </w:r>
      <w:r>
        <w:rPr>
          <w:noProof/>
        </w:rPr>
      </w:r>
      <w:r>
        <w:rPr>
          <w:noProof/>
        </w:rPr>
        <w:fldChar w:fldCharType="separate"/>
      </w:r>
      <w:r w:rsidR="009A0E3B">
        <w:rPr>
          <w:noProof/>
        </w:rPr>
        <w:t>360</w:t>
      </w:r>
      <w:r>
        <w:rPr>
          <w:noProof/>
        </w:rPr>
        <w:fldChar w:fldCharType="end"/>
      </w:r>
    </w:p>
    <w:p w14:paraId="2C7E5A5C" w14:textId="18676AD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5.20b.2</w:t>
      </w:r>
      <w:r>
        <w:rPr>
          <w:rFonts w:asciiTheme="minorHAnsi" w:eastAsiaTheme="minorEastAsia" w:hAnsiTheme="minorHAnsi" w:cstheme="minorBidi"/>
          <w:noProof/>
          <w:kern w:val="2"/>
          <w:sz w:val="22"/>
          <w:szCs w:val="22"/>
          <w14:ligatures w14:val="standardContextual"/>
        </w:rPr>
        <w:tab/>
      </w:r>
      <w:r>
        <w:rPr>
          <w:noProof/>
        </w:rPr>
        <w:t>Support LADN service area for a group</w:t>
      </w:r>
      <w:r>
        <w:rPr>
          <w:noProof/>
        </w:rPr>
        <w:tab/>
      </w:r>
      <w:r>
        <w:rPr>
          <w:noProof/>
        </w:rPr>
        <w:fldChar w:fldCharType="begin"/>
      </w:r>
      <w:r>
        <w:rPr>
          <w:noProof/>
        </w:rPr>
        <w:instrText xml:space="preserve"> PAGEREF _Toc185601023 \h </w:instrText>
      </w:r>
      <w:r>
        <w:rPr>
          <w:noProof/>
        </w:rPr>
      </w:r>
      <w:r>
        <w:rPr>
          <w:noProof/>
        </w:rPr>
        <w:fldChar w:fldCharType="separate"/>
      </w:r>
      <w:r w:rsidR="009A0E3B">
        <w:rPr>
          <w:noProof/>
        </w:rPr>
        <w:t>360</w:t>
      </w:r>
      <w:r>
        <w:rPr>
          <w:noProof/>
        </w:rPr>
        <w:fldChar w:fldCharType="end"/>
      </w:r>
    </w:p>
    <w:p w14:paraId="065D35F2" w14:textId="4D85E99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5.20b.3</w:t>
      </w:r>
      <w:r>
        <w:rPr>
          <w:rFonts w:asciiTheme="minorHAnsi" w:eastAsiaTheme="minorEastAsia" w:hAnsiTheme="minorHAnsi" w:cstheme="minorBidi"/>
          <w:noProof/>
          <w:kern w:val="2"/>
          <w:sz w:val="22"/>
          <w:szCs w:val="22"/>
          <w14:ligatures w14:val="standardContextual"/>
        </w:rPr>
        <w:tab/>
      </w:r>
      <w:r>
        <w:rPr>
          <w:noProof/>
        </w:rPr>
        <w:t>Support QoS for a group</w:t>
      </w:r>
      <w:r>
        <w:rPr>
          <w:noProof/>
        </w:rPr>
        <w:tab/>
      </w:r>
      <w:r>
        <w:rPr>
          <w:noProof/>
        </w:rPr>
        <w:fldChar w:fldCharType="begin"/>
      </w:r>
      <w:r>
        <w:rPr>
          <w:noProof/>
        </w:rPr>
        <w:instrText xml:space="preserve"> PAGEREF _Toc185601024 \h </w:instrText>
      </w:r>
      <w:r>
        <w:rPr>
          <w:noProof/>
        </w:rPr>
      </w:r>
      <w:r>
        <w:rPr>
          <w:noProof/>
        </w:rPr>
        <w:fldChar w:fldCharType="separate"/>
      </w:r>
      <w:r w:rsidR="009A0E3B">
        <w:rPr>
          <w:noProof/>
        </w:rPr>
        <w:t>361</w:t>
      </w:r>
      <w:r>
        <w:rPr>
          <w:noProof/>
        </w:rPr>
        <w:fldChar w:fldCharType="end"/>
      </w:r>
    </w:p>
    <w:p w14:paraId="40EB3312" w14:textId="729FB39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5.20b.4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_Toc185601025 \h </w:instrText>
      </w:r>
      <w:r>
        <w:rPr>
          <w:noProof/>
        </w:rPr>
      </w:r>
      <w:r>
        <w:rPr>
          <w:noProof/>
        </w:rPr>
        <w:fldChar w:fldCharType="separate"/>
      </w:r>
      <w:r w:rsidR="009A0E3B">
        <w:rPr>
          <w:noProof/>
        </w:rPr>
        <w:t>361</w:t>
      </w:r>
      <w:r>
        <w:rPr>
          <w:noProof/>
        </w:rPr>
        <w:fldChar w:fldCharType="end"/>
      </w:r>
    </w:p>
    <w:p w14:paraId="1A130F2F" w14:textId="2916FBD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5.20b.5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_Toc185601026 \h </w:instrText>
      </w:r>
      <w:r>
        <w:rPr>
          <w:noProof/>
        </w:rPr>
      </w:r>
      <w:r>
        <w:rPr>
          <w:noProof/>
        </w:rPr>
        <w:fldChar w:fldCharType="separate"/>
      </w:r>
      <w:r w:rsidR="009A0E3B">
        <w:rPr>
          <w:noProof/>
        </w:rPr>
        <w:t>361</w:t>
      </w:r>
      <w:r>
        <w:rPr>
          <w:noProof/>
        </w:rPr>
        <w:fldChar w:fldCharType="end"/>
      </w:r>
    </w:p>
    <w:p w14:paraId="683A4926" w14:textId="56185EC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5.20c</w:t>
      </w:r>
      <w:r>
        <w:rPr>
          <w:rFonts w:asciiTheme="minorHAnsi" w:eastAsiaTheme="minorEastAsia" w:hAnsiTheme="minorHAnsi" w:cstheme="minorBidi"/>
          <w:noProof/>
          <w:kern w:val="2"/>
          <w:sz w:val="22"/>
          <w:szCs w:val="22"/>
          <w14:ligatures w14:val="standardContextual"/>
        </w:rPr>
        <w:tab/>
      </w:r>
      <w:r>
        <w:rPr>
          <w:noProof/>
        </w:rPr>
        <w:t>Provisioning of traffic characteristics and monitoring of performance characteristics for a group</w:t>
      </w:r>
      <w:r>
        <w:rPr>
          <w:noProof/>
        </w:rPr>
        <w:tab/>
      </w:r>
      <w:r>
        <w:rPr>
          <w:noProof/>
        </w:rPr>
        <w:fldChar w:fldCharType="begin"/>
      </w:r>
      <w:r>
        <w:rPr>
          <w:noProof/>
        </w:rPr>
        <w:instrText xml:space="preserve"> PAGEREF _Toc185601027 \h </w:instrText>
      </w:r>
      <w:r>
        <w:rPr>
          <w:noProof/>
        </w:rPr>
      </w:r>
      <w:r>
        <w:rPr>
          <w:noProof/>
        </w:rPr>
        <w:fldChar w:fldCharType="separate"/>
      </w:r>
      <w:r w:rsidR="009A0E3B">
        <w:rPr>
          <w:noProof/>
        </w:rPr>
        <w:t>361</w:t>
      </w:r>
      <w:r>
        <w:rPr>
          <w:noProof/>
        </w:rPr>
        <w:fldChar w:fldCharType="end"/>
      </w:r>
    </w:p>
    <w:p w14:paraId="1F153729" w14:textId="7851646C" w:rsidR="007E16B7" w:rsidRPr="009A0E3B" w:rsidRDefault="007E16B7">
      <w:pPr>
        <w:pStyle w:val="TOC2"/>
        <w:rPr>
          <w:rFonts w:asciiTheme="minorHAnsi" w:eastAsiaTheme="minorEastAsia" w:hAnsiTheme="minorHAnsi" w:cstheme="minorBidi"/>
          <w:noProof/>
          <w:kern w:val="2"/>
          <w:sz w:val="22"/>
          <w:szCs w:val="22"/>
          <w:lang w:val="fr-FR"/>
          <w14:ligatures w14:val="standardContextual"/>
        </w:rPr>
      </w:pPr>
      <w:r w:rsidRPr="004D2F8E">
        <w:rPr>
          <w:noProof/>
          <w:lang w:val="fr-FR"/>
        </w:rPr>
        <w:t>5.20d</w:t>
      </w:r>
      <w:r w:rsidRPr="009A0E3B">
        <w:rPr>
          <w:rFonts w:asciiTheme="minorHAnsi" w:eastAsiaTheme="minorEastAsia" w:hAnsiTheme="minorHAnsi" w:cstheme="minorBidi"/>
          <w:noProof/>
          <w:kern w:val="2"/>
          <w:sz w:val="22"/>
          <w:szCs w:val="22"/>
          <w:lang w:val="fr-FR"/>
          <w14:ligatures w14:val="standardContextual"/>
        </w:rPr>
        <w:tab/>
      </w:r>
      <w:r w:rsidRPr="004D2F8E">
        <w:rPr>
          <w:noProof/>
          <w:lang w:val="fr-FR"/>
        </w:rPr>
        <w:t>User Plane Direct 5GS Information Exposure</w:t>
      </w:r>
      <w:r w:rsidRPr="009A0E3B">
        <w:rPr>
          <w:noProof/>
          <w:lang w:val="fr-FR"/>
        </w:rPr>
        <w:tab/>
      </w:r>
      <w:r>
        <w:rPr>
          <w:noProof/>
        </w:rPr>
        <w:fldChar w:fldCharType="begin"/>
      </w:r>
      <w:r w:rsidRPr="009A0E3B">
        <w:rPr>
          <w:noProof/>
          <w:lang w:val="fr-FR"/>
        </w:rPr>
        <w:instrText xml:space="preserve"> PAGEREF _Toc185601028 \h </w:instrText>
      </w:r>
      <w:r>
        <w:rPr>
          <w:noProof/>
        </w:rPr>
      </w:r>
      <w:r>
        <w:rPr>
          <w:noProof/>
        </w:rPr>
        <w:fldChar w:fldCharType="separate"/>
      </w:r>
      <w:r w:rsidR="009A0E3B">
        <w:rPr>
          <w:noProof/>
          <w:lang w:val="fr-FR"/>
        </w:rPr>
        <w:t>362</w:t>
      </w:r>
      <w:r>
        <w:rPr>
          <w:noProof/>
        </w:rPr>
        <w:fldChar w:fldCharType="end"/>
      </w:r>
    </w:p>
    <w:p w14:paraId="0BF1D925" w14:textId="71A4518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5.20d.1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_Toc185601029 \h </w:instrText>
      </w:r>
      <w:r>
        <w:rPr>
          <w:noProof/>
        </w:rPr>
      </w:r>
      <w:r>
        <w:rPr>
          <w:noProof/>
        </w:rPr>
        <w:fldChar w:fldCharType="separate"/>
      </w:r>
      <w:r w:rsidR="009A0E3B">
        <w:rPr>
          <w:noProof/>
        </w:rPr>
        <w:t>362</w:t>
      </w:r>
      <w:r>
        <w:rPr>
          <w:noProof/>
        </w:rPr>
        <w:fldChar w:fldCharType="end"/>
      </w:r>
    </w:p>
    <w:p w14:paraId="58240B39" w14:textId="3A26048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r>
      <w:r>
        <w:rPr>
          <w:noProof/>
        </w:rPr>
        <w:instrText xml:space="preserve"> PAGEREF _Toc185601030 \h </w:instrText>
      </w:r>
      <w:r>
        <w:rPr>
          <w:noProof/>
        </w:rPr>
      </w:r>
      <w:r>
        <w:rPr>
          <w:noProof/>
        </w:rPr>
        <w:fldChar w:fldCharType="separate"/>
      </w:r>
      <w:r w:rsidR="009A0E3B">
        <w:rPr>
          <w:noProof/>
        </w:rPr>
        <w:t>362</w:t>
      </w:r>
      <w:r>
        <w:rPr>
          <w:noProof/>
        </w:rPr>
        <w:fldChar w:fldCharType="end"/>
      </w:r>
    </w:p>
    <w:p w14:paraId="79CF7F0B" w14:textId="29A6BE0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_Toc185601031 \h </w:instrText>
      </w:r>
      <w:r>
        <w:rPr>
          <w:noProof/>
        </w:rPr>
      </w:r>
      <w:r>
        <w:rPr>
          <w:noProof/>
        </w:rPr>
        <w:fldChar w:fldCharType="separate"/>
      </w:r>
      <w:r w:rsidR="009A0E3B">
        <w:rPr>
          <w:noProof/>
        </w:rPr>
        <w:t>362</w:t>
      </w:r>
      <w:r>
        <w:rPr>
          <w:noProof/>
        </w:rPr>
        <w:fldChar w:fldCharType="end"/>
      </w:r>
    </w:p>
    <w:p w14:paraId="2849B412" w14:textId="29AF6F8F"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r>
      <w:r>
        <w:rPr>
          <w:noProof/>
        </w:rPr>
        <w:instrText xml:space="preserve"> PAGEREF _Toc185601032 \h </w:instrText>
      </w:r>
      <w:r>
        <w:rPr>
          <w:noProof/>
        </w:rPr>
      </w:r>
      <w:r>
        <w:rPr>
          <w:noProof/>
        </w:rPr>
        <w:fldChar w:fldCharType="separate"/>
      </w:r>
      <w:r w:rsidR="009A0E3B">
        <w:rPr>
          <w:noProof/>
        </w:rPr>
        <w:t>363</w:t>
      </w:r>
      <w:r>
        <w:rPr>
          <w:noProof/>
        </w:rPr>
        <w:fldChar w:fldCharType="end"/>
      </w:r>
    </w:p>
    <w:p w14:paraId="2E8DDFBF" w14:textId="1A42327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r>
      <w:r>
        <w:rPr>
          <w:noProof/>
        </w:rPr>
        <w:instrText xml:space="preserve"> PAGEREF _Toc185601033 \h </w:instrText>
      </w:r>
      <w:r>
        <w:rPr>
          <w:noProof/>
        </w:rPr>
      </w:r>
      <w:r>
        <w:rPr>
          <w:noProof/>
        </w:rPr>
        <w:fldChar w:fldCharType="separate"/>
      </w:r>
      <w:r w:rsidR="009A0E3B">
        <w:rPr>
          <w:noProof/>
        </w:rPr>
        <w:t>363</w:t>
      </w:r>
      <w:r>
        <w:rPr>
          <w:noProof/>
        </w:rPr>
        <w:fldChar w:fldCharType="end"/>
      </w:r>
    </w:p>
    <w:p w14:paraId="13CD67A0" w14:textId="27EAD0A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r>
      <w:r>
        <w:rPr>
          <w:noProof/>
        </w:rPr>
        <w:instrText xml:space="preserve"> PAGEREF _Toc185601034 \h </w:instrText>
      </w:r>
      <w:r>
        <w:rPr>
          <w:noProof/>
        </w:rPr>
      </w:r>
      <w:r>
        <w:rPr>
          <w:noProof/>
        </w:rPr>
        <w:fldChar w:fldCharType="separate"/>
      </w:r>
      <w:r w:rsidR="009A0E3B">
        <w:rPr>
          <w:noProof/>
        </w:rPr>
        <w:t>363</w:t>
      </w:r>
      <w:r>
        <w:rPr>
          <w:noProof/>
        </w:rPr>
        <w:fldChar w:fldCharType="end"/>
      </w:r>
    </w:p>
    <w:p w14:paraId="4A0D124E" w14:textId="059AF7F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r>
      <w:r>
        <w:rPr>
          <w:noProof/>
        </w:rPr>
        <w:instrText xml:space="preserve"> PAGEREF _Toc185601035 \h </w:instrText>
      </w:r>
      <w:r>
        <w:rPr>
          <w:noProof/>
        </w:rPr>
      </w:r>
      <w:r>
        <w:rPr>
          <w:noProof/>
        </w:rPr>
        <w:fldChar w:fldCharType="separate"/>
      </w:r>
      <w:r w:rsidR="009A0E3B">
        <w:rPr>
          <w:noProof/>
        </w:rPr>
        <w:t>363</w:t>
      </w:r>
      <w:r>
        <w:rPr>
          <w:noProof/>
        </w:rPr>
        <w:fldChar w:fldCharType="end"/>
      </w:r>
    </w:p>
    <w:p w14:paraId="7284287A" w14:textId="6751CE53"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r>
      <w:r>
        <w:rPr>
          <w:noProof/>
        </w:rPr>
        <w:instrText xml:space="preserve"> PAGEREF _Toc185601036 \h </w:instrText>
      </w:r>
      <w:r>
        <w:rPr>
          <w:noProof/>
        </w:rPr>
      </w:r>
      <w:r>
        <w:rPr>
          <w:noProof/>
        </w:rPr>
        <w:fldChar w:fldCharType="separate"/>
      </w:r>
      <w:r w:rsidR="009A0E3B">
        <w:rPr>
          <w:noProof/>
        </w:rPr>
        <w:t>364</w:t>
      </w:r>
      <w:r>
        <w:rPr>
          <w:noProof/>
        </w:rPr>
        <w:fldChar w:fldCharType="end"/>
      </w:r>
    </w:p>
    <w:p w14:paraId="5311D0F9" w14:textId="6AD3E19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r>
      <w:r>
        <w:rPr>
          <w:noProof/>
        </w:rPr>
        <w:instrText xml:space="preserve"> PAGEREF _Toc185601037 \h </w:instrText>
      </w:r>
      <w:r>
        <w:rPr>
          <w:noProof/>
        </w:rPr>
      </w:r>
      <w:r>
        <w:rPr>
          <w:noProof/>
        </w:rPr>
        <w:fldChar w:fldCharType="separate"/>
      </w:r>
      <w:r w:rsidR="009A0E3B">
        <w:rPr>
          <w:noProof/>
        </w:rPr>
        <w:t>364</w:t>
      </w:r>
      <w:r>
        <w:rPr>
          <w:noProof/>
        </w:rPr>
        <w:fldChar w:fldCharType="end"/>
      </w:r>
    </w:p>
    <w:p w14:paraId="6D8AB5A6" w14:textId="5D3F70E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r>
      <w:r>
        <w:rPr>
          <w:noProof/>
        </w:rPr>
        <w:instrText xml:space="preserve"> PAGEREF _Toc185601038 \h </w:instrText>
      </w:r>
      <w:r>
        <w:rPr>
          <w:noProof/>
        </w:rPr>
      </w:r>
      <w:r>
        <w:rPr>
          <w:noProof/>
        </w:rPr>
        <w:fldChar w:fldCharType="separate"/>
      </w:r>
      <w:r w:rsidR="009A0E3B">
        <w:rPr>
          <w:noProof/>
        </w:rPr>
        <w:t>364</w:t>
      </w:r>
      <w:r>
        <w:rPr>
          <w:noProof/>
        </w:rPr>
        <w:fldChar w:fldCharType="end"/>
      </w:r>
    </w:p>
    <w:p w14:paraId="7D678F4C" w14:textId="2BC6509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r>
      <w:r>
        <w:rPr>
          <w:noProof/>
        </w:rPr>
        <w:instrText xml:space="preserve"> PAGEREF _Toc185601039 \h </w:instrText>
      </w:r>
      <w:r>
        <w:rPr>
          <w:noProof/>
        </w:rPr>
      </w:r>
      <w:r>
        <w:rPr>
          <w:noProof/>
        </w:rPr>
        <w:fldChar w:fldCharType="separate"/>
      </w:r>
      <w:r w:rsidR="009A0E3B">
        <w:rPr>
          <w:noProof/>
        </w:rPr>
        <w:t>364</w:t>
      </w:r>
      <w:r>
        <w:rPr>
          <w:noProof/>
        </w:rPr>
        <w:fldChar w:fldCharType="end"/>
      </w:r>
    </w:p>
    <w:p w14:paraId="08F14954" w14:textId="5253969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r>
      <w:r>
        <w:rPr>
          <w:noProof/>
        </w:rPr>
        <w:instrText xml:space="preserve"> PAGEREF _Toc185601040 \h </w:instrText>
      </w:r>
      <w:r>
        <w:rPr>
          <w:noProof/>
        </w:rPr>
      </w:r>
      <w:r>
        <w:rPr>
          <w:noProof/>
        </w:rPr>
        <w:fldChar w:fldCharType="separate"/>
      </w:r>
      <w:r w:rsidR="009A0E3B">
        <w:rPr>
          <w:noProof/>
        </w:rPr>
        <w:t>366</w:t>
      </w:r>
      <w:r>
        <w:rPr>
          <w:noProof/>
        </w:rPr>
        <w:fldChar w:fldCharType="end"/>
      </w:r>
    </w:p>
    <w:p w14:paraId="2B96D297" w14:textId="1E52281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r>
      <w:r>
        <w:rPr>
          <w:noProof/>
        </w:rPr>
        <w:instrText xml:space="preserve"> PAGEREF _Toc185601041 \h </w:instrText>
      </w:r>
      <w:r>
        <w:rPr>
          <w:noProof/>
        </w:rPr>
      </w:r>
      <w:r>
        <w:rPr>
          <w:noProof/>
        </w:rPr>
        <w:fldChar w:fldCharType="separate"/>
      </w:r>
      <w:r w:rsidR="009A0E3B">
        <w:rPr>
          <w:noProof/>
        </w:rPr>
        <w:t>367</w:t>
      </w:r>
      <w:r>
        <w:rPr>
          <w:noProof/>
        </w:rPr>
        <w:fldChar w:fldCharType="end"/>
      </w:r>
    </w:p>
    <w:p w14:paraId="5419B1BD" w14:textId="2244250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r>
      <w:r>
        <w:rPr>
          <w:noProof/>
        </w:rPr>
        <w:instrText xml:space="preserve"> PAGEREF _Toc185601042 \h </w:instrText>
      </w:r>
      <w:r>
        <w:rPr>
          <w:noProof/>
        </w:rPr>
      </w:r>
      <w:r>
        <w:rPr>
          <w:noProof/>
        </w:rPr>
        <w:fldChar w:fldCharType="separate"/>
      </w:r>
      <w:r w:rsidR="009A0E3B">
        <w:rPr>
          <w:noProof/>
        </w:rPr>
        <w:t>369</w:t>
      </w:r>
      <w:r>
        <w:rPr>
          <w:noProof/>
        </w:rPr>
        <w:fldChar w:fldCharType="end"/>
      </w:r>
    </w:p>
    <w:p w14:paraId="78C4730D" w14:textId="7631B13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_Toc185601043 \h </w:instrText>
      </w:r>
      <w:r>
        <w:rPr>
          <w:noProof/>
        </w:rPr>
      </w:r>
      <w:r>
        <w:rPr>
          <w:noProof/>
        </w:rPr>
        <w:fldChar w:fldCharType="separate"/>
      </w:r>
      <w:r w:rsidR="009A0E3B">
        <w:rPr>
          <w:noProof/>
        </w:rPr>
        <w:t>369</w:t>
      </w:r>
      <w:r>
        <w:rPr>
          <w:noProof/>
        </w:rPr>
        <w:fldChar w:fldCharType="end"/>
      </w:r>
    </w:p>
    <w:p w14:paraId="237EC04C" w14:textId="430CFE2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r>
      <w:r>
        <w:rPr>
          <w:noProof/>
        </w:rPr>
        <w:instrText xml:space="preserve"> PAGEREF _Toc185601044 \h </w:instrText>
      </w:r>
      <w:r>
        <w:rPr>
          <w:noProof/>
        </w:rPr>
      </w:r>
      <w:r>
        <w:rPr>
          <w:noProof/>
        </w:rPr>
        <w:fldChar w:fldCharType="separate"/>
      </w:r>
      <w:r w:rsidR="009A0E3B">
        <w:rPr>
          <w:noProof/>
        </w:rPr>
        <w:t>369</w:t>
      </w:r>
      <w:r>
        <w:rPr>
          <w:noProof/>
        </w:rPr>
        <w:fldChar w:fldCharType="end"/>
      </w:r>
    </w:p>
    <w:p w14:paraId="50A3DFC7" w14:textId="4C0A198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r>
      <w:r>
        <w:rPr>
          <w:noProof/>
        </w:rPr>
        <w:instrText xml:space="preserve"> PAGEREF _Toc185601045 \h </w:instrText>
      </w:r>
      <w:r>
        <w:rPr>
          <w:noProof/>
        </w:rPr>
      </w:r>
      <w:r>
        <w:rPr>
          <w:noProof/>
        </w:rPr>
        <w:fldChar w:fldCharType="separate"/>
      </w:r>
      <w:r w:rsidR="009A0E3B">
        <w:rPr>
          <w:noProof/>
        </w:rPr>
        <w:t>369</w:t>
      </w:r>
      <w:r>
        <w:rPr>
          <w:noProof/>
        </w:rPr>
        <w:fldChar w:fldCharType="end"/>
      </w:r>
    </w:p>
    <w:p w14:paraId="39CCA9AA" w14:textId="5E5D2E1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r>
      <w:r>
        <w:rPr>
          <w:noProof/>
        </w:rPr>
        <w:instrText xml:space="preserve"> PAGEREF _Toc185601046 \h </w:instrText>
      </w:r>
      <w:r>
        <w:rPr>
          <w:noProof/>
        </w:rPr>
      </w:r>
      <w:r>
        <w:rPr>
          <w:noProof/>
        </w:rPr>
        <w:fldChar w:fldCharType="separate"/>
      </w:r>
      <w:r w:rsidR="009A0E3B">
        <w:rPr>
          <w:noProof/>
        </w:rPr>
        <w:t>370</w:t>
      </w:r>
      <w:r>
        <w:rPr>
          <w:noProof/>
        </w:rPr>
        <w:fldChar w:fldCharType="end"/>
      </w:r>
    </w:p>
    <w:p w14:paraId="7B95A676" w14:textId="24049C6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r>
      <w:r>
        <w:rPr>
          <w:noProof/>
        </w:rPr>
        <w:instrText xml:space="preserve"> PAGEREF _Toc185601047 \h </w:instrText>
      </w:r>
      <w:r>
        <w:rPr>
          <w:noProof/>
        </w:rPr>
      </w:r>
      <w:r>
        <w:rPr>
          <w:noProof/>
        </w:rPr>
        <w:fldChar w:fldCharType="separate"/>
      </w:r>
      <w:r w:rsidR="009A0E3B">
        <w:rPr>
          <w:noProof/>
        </w:rPr>
        <w:t>370</w:t>
      </w:r>
      <w:r>
        <w:rPr>
          <w:noProof/>
        </w:rPr>
        <w:fldChar w:fldCharType="end"/>
      </w:r>
    </w:p>
    <w:p w14:paraId="371FF68D" w14:textId="2D1F8AD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_Toc185601048 \h </w:instrText>
      </w:r>
      <w:r>
        <w:rPr>
          <w:noProof/>
        </w:rPr>
      </w:r>
      <w:r>
        <w:rPr>
          <w:noProof/>
        </w:rPr>
        <w:fldChar w:fldCharType="separate"/>
      </w:r>
      <w:r w:rsidR="009A0E3B">
        <w:rPr>
          <w:noProof/>
        </w:rPr>
        <w:t>370</w:t>
      </w:r>
      <w:r>
        <w:rPr>
          <w:noProof/>
        </w:rPr>
        <w:fldChar w:fldCharType="end"/>
      </w:r>
    </w:p>
    <w:p w14:paraId="60425876" w14:textId="6F448D8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r>
      <w:r>
        <w:rPr>
          <w:noProof/>
        </w:rPr>
        <w:instrText xml:space="preserve"> PAGEREF _Toc185601049 \h </w:instrText>
      </w:r>
      <w:r>
        <w:rPr>
          <w:noProof/>
        </w:rPr>
      </w:r>
      <w:r>
        <w:rPr>
          <w:noProof/>
        </w:rPr>
        <w:fldChar w:fldCharType="separate"/>
      </w:r>
      <w:r w:rsidR="009A0E3B">
        <w:rPr>
          <w:noProof/>
        </w:rPr>
        <w:t>370</w:t>
      </w:r>
      <w:r>
        <w:rPr>
          <w:noProof/>
        </w:rPr>
        <w:fldChar w:fldCharType="end"/>
      </w:r>
    </w:p>
    <w:p w14:paraId="6C488D84" w14:textId="7E9FF86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_Toc185601050 \h </w:instrText>
      </w:r>
      <w:r>
        <w:rPr>
          <w:noProof/>
        </w:rPr>
      </w:r>
      <w:r>
        <w:rPr>
          <w:noProof/>
        </w:rPr>
        <w:fldChar w:fldCharType="separate"/>
      </w:r>
      <w:r w:rsidR="009A0E3B">
        <w:rPr>
          <w:noProof/>
        </w:rPr>
        <w:t>370</w:t>
      </w:r>
      <w:r>
        <w:rPr>
          <w:noProof/>
        </w:rPr>
        <w:fldChar w:fldCharType="end"/>
      </w:r>
    </w:p>
    <w:p w14:paraId="3669FB50" w14:textId="317DF9D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r>
      <w:r>
        <w:rPr>
          <w:noProof/>
        </w:rPr>
        <w:instrText xml:space="preserve"> PAGEREF _Toc185601051 \h </w:instrText>
      </w:r>
      <w:r>
        <w:rPr>
          <w:noProof/>
        </w:rPr>
      </w:r>
      <w:r>
        <w:rPr>
          <w:noProof/>
        </w:rPr>
        <w:fldChar w:fldCharType="separate"/>
      </w:r>
      <w:r w:rsidR="009A0E3B">
        <w:rPr>
          <w:noProof/>
        </w:rPr>
        <w:t>371</w:t>
      </w:r>
      <w:r>
        <w:rPr>
          <w:noProof/>
        </w:rPr>
        <w:fldChar w:fldCharType="end"/>
      </w:r>
    </w:p>
    <w:p w14:paraId="1ADAF75E" w14:textId="466AC47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r>
      <w:r>
        <w:rPr>
          <w:noProof/>
        </w:rPr>
        <w:instrText xml:space="preserve"> PAGEREF _Toc185601052 \h </w:instrText>
      </w:r>
      <w:r>
        <w:rPr>
          <w:noProof/>
        </w:rPr>
      </w:r>
      <w:r>
        <w:rPr>
          <w:noProof/>
        </w:rPr>
        <w:fldChar w:fldCharType="separate"/>
      </w:r>
      <w:r w:rsidR="009A0E3B">
        <w:rPr>
          <w:noProof/>
        </w:rPr>
        <w:t>372</w:t>
      </w:r>
      <w:r>
        <w:rPr>
          <w:noProof/>
        </w:rPr>
        <w:fldChar w:fldCharType="end"/>
      </w:r>
    </w:p>
    <w:p w14:paraId="5D5099AD" w14:textId="474A467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r>
      <w:r>
        <w:rPr>
          <w:noProof/>
        </w:rPr>
        <w:instrText xml:space="preserve"> PAGEREF _Toc185601053 \h </w:instrText>
      </w:r>
      <w:r>
        <w:rPr>
          <w:noProof/>
        </w:rPr>
      </w:r>
      <w:r>
        <w:rPr>
          <w:noProof/>
        </w:rPr>
        <w:fldChar w:fldCharType="separate"/>
      </w:r>
      <w:r w:rsidR="009A0E3B">
        <w:rPr>
          <w:noProof/>
        </w:rPr>
        <w:t>373</w:t>
      </w:r>
      <w:r>
        <w:rPr>
          <w:noProof/>
        </w:rPr>
        <w:fldChar w:fldCharType="end"/>
      </w:r>
    </w:p>
    <w:p w14:paraId="78247B74" w14:textId="7D2ADA1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r>
      <w:r>
        <w:rPr>
          <w:noProof/>
        </w:rPr>
        <w:instrText xml:space="preserve"> PAGEREF _Toc185601054 \h </w:instrText>
      </w:r>
      <w:r>
        <w:rPr>
          <w:noProof/>
        </w:rPr>
      </w:r>
      <w:r>
        <w:rPr>
          <w:noProof/>
        </w:rPr>
        <w:fldChar w:fldCharType="separate"/>
      </w:r>
      <w:r w:rsidR="009A0E3B">
        <w:rPr>
          <w:noProof/>
        </w:rPr>
        <w:t>374</w:t>
      </w:r>
      <w:r>
        <w:rPr>
          <w:noProof/>
        </w:rPr>
        <w:fldChar w:fldCharType="end"/>
      </w:r>
    </w:p>
    <w:p w14:paraId="2AA109C7" w14:textId="16A0FDD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r>
      <w:r>
        <w:rPr>
          <w:noProof/>
        </w:rPr>
        <w:instrText xml:space="preserve"> PAGEREF _Toc185601055 \h </w:instrText>
      </w:r>
      <w:r>
        <w:rPr>
          <w:noProof/>
        </w:rPr>
      </w:r>
      <w:r>
        <w:rPr>
          <w:noProof/>
        </w:rPr>
        <w:fldChar w:fldCharType="separate"/>
      </w:r>
      <w:r w:rsidR="009A0E3B">
        <w:rPr>
          <w:noProof/>
        </w:rPr>
        <w:t>374</w:t>
      </w:r>
      <w:r>
        <w:rPr>
          <w:noProof/>
        </w:rPr>
        <w:fldChar w:fldCharType="end"/>
      </w:r>
    </w:p>
    <w:p w14:paraId="7F00DBD9" w14:textId="20A188A1"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r>
      <w:r>
        <w:rPr>
          <w:noProof/>
        </w:rPr>
        <w:instrText xml:space="preserve"> PAGEREF _Toc185601056 \h </w:instrText>
      </w:r>
      <w:r>
        <w:rPr>
          <w:noProof/>
        </w:rPr>
      </w:r>
      <w:r>
        <w:rPr>
          <w:noProof/>
        </w:rPr>
        <w:fldChar w:fldCharType="separate"/>
      </w:r>
      <w:r w:rsidR="009A0E3B">
        <w:rPr>
          <w:noProof/>
        </w:rPr>
        <w:t>375</w:t>
      </w:r>
      <w:r>
        <w:rPr>
          <w:noProof/>
        </w:rPr>
        <w:fldChar w:fldCharType="end"/>
      </w:r>
    </w:p>
    <w:p w14:paraId="5EFF1BC0" w14:textId="4BAF4FE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r>
      <w:r>
        <w:rPr>
          <w:noProof/>
        </w:rPr>
        <w:instrText xml:space="preserve"> PAGEREF _Toc185601057 \h </w:instrText>
      </w:r>
      <w:r>
        <w:rPr>
          <w:noProof/>
        </w:rPr>
      </w:r>
      <w:r>
        <w:rPr>
          <w:noProof/>
        </w:rPr>
        <w:fldChar w:fldCharType="separate"/>
      </w:r>
      <w:r w:rsidR="009A0E3B">
        <w:rPr>
          <w:noProof/>
        </w:rPr>
        <w:t>375</w:t>
      </w:r>
      <w:r>
        <w:rPr>
          <w:noProof/>
        </w:rPr>
        <w:fldChar w:fldCharType="end"/>
      </w:r>
    </w:p>
    <w:p w14:paraId="7BD881C4" w14:textId="48B291B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r>
      <w:r>
        <w:rPr>
          <w:noProof/>
        </w:rPr>
        <w:instrText xml:space="preserve"> PAGEREF _Toc185601058 \h </w:instrText>
      </w:r>
      <w:r>
        <w:rPr>
          <w:noProof/>
        </w:rPr>
      </w:r>
      <w:r>
        <w:rPr>
          <w:noProof/>
        </w:rPr>
        <w:fldChar w:fldCharType="separate"/>
      </w:r>
      <w:r w:rsidR="009A0E3B">
        <w:rPr>
          <w:noProof/>
        </w:rPr>
        <w:t>376</w:t>
      </w:r>
      <w:r>
        <w:rPr>
          <w:noProof/>
        </w:rPr>
        <w:fldChar w:fldCharType="end"/>
      </w:r>
    </w:p>
    <w:p w14:paraId="3BF7476C" w14:textId="3B73F8B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5.25.3</w:t>
      </w:r>
      <w:r>
        <w:rPr>
          <w:rFonts w:asciiTheme="minorHAnsi" w:eastAsiaTheme="minorEastAsia" w:hAnsiTheme="minorHAnsi" w:cstheme="minorBidi"/>
          <w:noProof/>
          <w:kern w:val="2"/>
          <w:sz w:val="22"/>
          <w:szCs w:val="22"/>
          <w14:ligatures w14:val="standardContextual"/>
        </w:rPr>
        <w:tab/>
      </w:r>
      <w:r>
        <w:rPr>
          <w:noProof/>
        </w:rPr>
        <w:t>Signalling Based Activation of QoE Measurement Collection</w:t>
      </w:r>
      <w:r>
        <w:rPr>
          <w:noProof/>
        </w:rPr>
        <w:tab/>
      </w:r>
      <w:r>
        <w:rPr>
          <w:noProof/>
        </w:rPr>
        <w:fldChar w:fldCharType="begin"/>
      </w:r>
      <w:r>
        <w:rPr>
          <w:noProof/>
        </w:rPr>
        <w:instrText xml:space="preserve"> PAGEREF _Toc185601059 \h </w:instrText>
      </w:r>
      <w:r>
        <w:rPr>
          <w:noProof/>
        </w:rPr>
      </w:r>
      <w:r>
        <w:rPr>
          <w:noProof/>
        </w:rPr>
        <w:fldChar w:fldCharType="separate"/>
      </w:r>
      <w:r w:rsidR="009A0E3B">
        <w:rPr>
          <w:noProof/>
        </w:rPr>
        <w:t>3</w:t>
      </w:r>
      <w:r w:rsidR="009A0E3B">
        <w:rPr>
          <w:noProof/>
        </w:rPr>
        <w:lastRenderedPageBreak/>
        <w:t>76</w:t>
      </w:r>
      <w:r>
        <w:rPr>
          <w:noProof/>
        </w:rPr>
        <w:fldChar w:fldCharType="end"/>
      </w:r>
    </w:p>
    <w:p w14:paraId="187BC098" w14:textId="1F11907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r>
      <w:r>
        <w:rPr>
          <w:noProof/>
        </w:rPr>
        <w:instrText xml:space="preserve"> PAGEREF _Toc185601060 \h </w:instrText>
      </w:r>
      <w:r>
        <w:rPr>
          <w:noProof/>
        </w:rPr>
      </w:r>
      <w:r>
        <w:rPr>
          <w:noProof/>
        </w:rPr>
        <w:fldChar w:fldCharType="separate"/>
      </w:r>
      <w:r w:rsidR="009A0E3B">
        <w:rPr>
          <w:noProof/>
        </w:rPr>
        <w:t>376</w:t>
      </w:r>
      <w:r>
        <w:rPr>
          <w:noProof/>
        </w:rPr>
        <w:fldChar w:fldCharType="end"/>
      </w:r>
    </w:p>
    <w:p w14:paraId="5E985033" w14:textId="35C64D0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r>
      <w:r>
        <w:rPr>
          <w:noProof/>
        </w:rPr>
        <w:instrText xml:space="preserve"> PAGEREF _Toc185601061 \h </w:instrText>
      </w:r>
      <w:r>
        <w:rPr>
          <w:noProof/>
        </w:rPr>
      </w:r>
      <w:r>
        <w:rPr>
          <w:noProof/>
        </w:rPr>
        <w:fldChar w:fldCharType="separate"/>
      </w:r>
      <w:r w:rsidR="009A0E3B">
        <w:rPr>
          <w:noProof/>
        </w:rPr>
        <w:t>376</w:t>
      </w:r>
      <w:r>
        <w:rPr>
          <w:noProof/>
        </w:rPr>
        <w:fldChar w:fldCharType="end"/>
      </w:r>
    </w:p>
    <w:p w14:paraId="14498B39" w14:textId="23673A0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r>
      <w:r>
        <w:rPr>
          <w:noProof/>
        </w:rPr>
        <w:instrText xml:space="preserve"> PAGEREF _Toc185601062 \h </w:instrText>
      </w:r>
      <w:r>
        <w:rPr>
          <w:noProof/>
        </w:rPr>
      </w:r>
      <w:r>
        <w:rPr>
          <w:noProof/>
        </w:rPr>
        <w:fldChar w:fldCharType="separate"/>
      </w:r>
      <w:r w:rsidR="009A0E3B">
        <w:rPr>
          <w:noProof/>
        </w:rPr>
        <w:t>377</w:t>
      </w:r>
      <w:r>
        <w:rPr>
          <w:noProof/>
        </w:rPr>
        <w:fldChar w:fldCharType="end"/>
      </w:r>
    </w:p>
    <w:p w14:paraId="646EC340" w14:textId="2A4F25A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r>
      <w:r>
        <w:rPr>
          <w:noProof/>
        </w:rPr>
        <w:instrText xml:space="preserve"> PAGEREF _Toc185601063 \h </w:instrText>
      </w:r>
      <w:r>
        <w:rPr>
          <w:noProof/>
        </w:rPr>
      </w:r>
      <w:r>
        <w:rPr>
          <w:noProof/>
        </w:rPr>
        <w:fldChar w:fldCharType="separate"/>
      </w:r>
      <w:r w:rsidR="009A0E3B">
        <w:rPr>
          <w:noProof/>
        </w:rPr>
        <w:t>377</w:t>
      </w:r>
      <w:r>
        <w:rPr>
          <w:noProof/>
        </w:rPr>
        <w:fldChar w:fldCharType="end"/>
      </w:r>
    </w:p>
    <w:p w14:paraId="08455B46" w14:textId="47B47C6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r>
      <w:r>
        <w:rPr>
          <w:noProof/>
        </w:rPr>
        <w:instrText xml:space="preserve"> PAGEREF _Toc185601064 \h </w:instrText>
      </w:r>
      <w:r>
        <w:rPr>
          <w:noProof/>
        </w:rPr>
      </w:r>
      <w:r>
        <w:rPr>
          <w:noProof/>
        </w:rPr>
        <w:fldChar w:fldCharType="separate"/>
      </w:r>
      <w:r w:rsidR="009A0E3B">
        <w:rPr>
          <w:noProof/>
        </w:rPr>
        <w:t>377</w:t>
      </w:r>
      <w:r>
        <w:rPr>
          <w:noProof/>
        </w:rPr>
        <w:fldChar w:fldCharType="end"/>
      </w:r>
    </w:p>
    <w:p w14:paraId="67CB4AEB" w14:textId="3A9F322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r>
      <w:r>
        <w:rPr>
          <w:noProof/>
        </w:rPr>
        <w:instrText xml:space="preserve"> PAGEREF _Toc185601065 \h </w:instrText>
      </w:r>
      <w:r>
        <w:rPr>
          <w:noProof/>
        </w:rPr>
      </w:r>
      <w:r>
        <w:rPr>
          <w:noProof/>
        </w:rPr>
        <w:fldChar w:fldCharType="separate"/>
      </w:r>
      <w:r w:rsidR="009A0E3B">
        <w:rPr>
          <w:noProof/>
        </w:rPr>
        <w:t>377</w:t>
      </w:r>
      <w:r>
        <w:rPr>
          <w:noProof/>
        </w:rPr>
        <w:fldChar w:fldCharType="end"/>
      </w:r>
    </w:p>
    <w:p w14:paraId="7D0605F0" w14:textId="3AA9CF1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Enablers for Time Sensitive Communications, Time Synchronization and Deterministic Networking</w:t>
      </w:r>
      <w:r>
        <w:rPr>
          <w:noProof/>
        </w:rPr>
        <w:tab/>
      </w:r>
      <w:r>
        <w:rPr>
          <w:noProof/>
        </w:rPr>
        <w:fldChar w:fldCharType="begin"/>
      </w:r>
      <w:r>
        <w:rPr>
          <w:noProof/>
        </w:rPr>
        <w:instrText xml:space="preserve"> PAGEREF _Toc185601066 \h </w:instrText>
      </w:r>
      <w:r>
        <w:rPr>
          <w:noProof/>
        </w:rPr>
      </w:r>
      <w:r>
        <w:rPr>
          <w:noProof/>
        </w:rPr>
        <w:fldChar w:fldCharType="separate"/>
      </w:r>
      <w:r w:rsidR="009A0E3B">
        <w:rPr>
          <w:noProof/>
        </w:rPr>
        <w:t>377</w:t>
      </w:r>
      <w:r>
        <w:rPr>
          <w:noProof/>
        </w:rPr>
        <w:fldChar w:fldCharType="end"/>
      </w:r>
    </w:p>
    <w:p w14:paraId="6B1ECFF5" w14:textId="1B3A0EB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_Toc185601067 \h </w:instrText>
      </w:r>
      <w:r>
        <w:rPr>
          <w:noProof/>
        </w:rPr>
      </w:r>
      <w:r>
        <w:rPr>
          <w:noProof/>
        </w:rPr>
        <w:fldChar w:fldCharType="separate"/>
      </w:r>
      <w:r w:rsidR="009A0E3B">
        <w:rPr>
          <w:noProof/>
        </w:rPr>
        <w:t>377</w:t>
      </w:r>
      <w:r>
        <w:rPr>
          <w:noProof/>
        </w:rPr>
        <w:fldChar w:fldCharType="end"/>
      </w:r>
    </w:p>
    <w:p w14:paraId="181CC8F1" w14:textId="2D44062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Time Synchronization</w:t>
      </w:r>
      <w:r>
        <w:rPr>
          <w:noProof/>
        </w:rPr>
        <w:tab/>
      </w:r>
      <w:r>
        <w:rPr>
          <w:noProof/>
        </w:rPr>
        <w:fldChar w:fldCharType="begin"/>
      </w:r>
      <w:r>
        <w:rPr>
          <w:noProof/>
        </w:rPr>
        <w:instrText xml:space="preserve"> PAGEREF _Toc185601068 \h </w:instrText>
      </w:r>
      <w:r>
        <w:rPr>
          <w:noProof/>
        </w:rPr>
      </w:r>
      <w:r>
        <w:rPr>
          <w:noProof/>
        </w:rPr>
        <w:fldChar w:fldCharType="separate"/>
      </w:r>
      <w:r w:rsidR="009A0E3B">
        <w:rPr>
          <w:noProof/>
        </w:rPr>
        <w:t>378</w:t>
      </w:r>
      <w:r>
        <w:rPr>
          <w:noProof/>
        </w:rPr>
        <w:fldChar w:fldCharType="end"/>
      </w:r>
    </w:p>
    <w:p w14:paraId="23557E6C" w14:textId="5A9D63F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_Toc185601069 \h </w:instrText>
      </w:r>
      <w:r>
        <w:rPr>
          <w:noProof/>
        </w:rPr>
      </w:r>
      <w:r>
        <w:rPr>
          <w:noProof/>
        </w:rPr>
        <w:fldChar w:fldCharType="separate"/>
      </w:r>
      <w:r w:rsidR="009A0E3B">
        <w:rPr>
          <w:noProof/>
        </w:rPr>
        <w:t>378</w:t>
      </w:r>
      <w:r>
        <w:rPr>
          <w:noProof/>
        </w:rPr>
        <w:fldChar w:fldCharType="end"/>
      </w:r>
    </w:p>
    <w:p w14:paraId="21DFC9E8" w14:textId="1C85FF5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r>
      <w:r>
        <w:rPr>
          <w:noProof/>
        </w:rPr>
        <w:instrText xml:space="preserve"> PAGEREF _Toc185601070 \h </w:instrText>
      </w:r>
      <w:r>
        <w:rPr>
          <w:noProof/>
        </w:rPr>
      </w:r>
      <w:r>
        <w:rPr>
          <w:noProof/>
        </w:rPr>
        <w:fldChar w:fldCharType="separate"/>
      </w:r>
      <w:r w:rsidR="009A0E3B">
        <w:rPr>
          <w:noProof/>
        </w:rPr>
        <w:t>379</w:t>
      </w:r>
      <w:r>
        <w:rPr>
          <w:noProof/>
        </w:rPr>
        <w:fldChar w:fldCharType="end"/>
      </w:r>
    </w:p>
    <w:p w14:paraId="21518680" w14:textId="7B7F893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r>
      <w:r>
        <w:rPr>
          <w:noProof/>
        </w:rPr>
        <w:instrText xml:space="preserve"> PAGEREF _Toc185601071 \h </w:instrText>
      </w:r>
      <w:r>
        <w:rPr>
          <w:noProof/>
        </w:rPr>
      </w:r>
      <w:r>
        <w:rPr>
          <w:noProof/>
        </w:rPr>
        <w:fldChar w:fldCharType="separate"/>
      </w:r>
      <w:r w:rsidR="009A0E3B">
        <w:rPr>
          <w:noProof/>
        </w:rPr>
        <w:t>379</w:t>
      </w:r>
      <w:r>
        <w:rPr>
          <w:noProof/>
        </w:rPr>
        <w:fldChar w:fldCharType="end"/>
      </w:r>
    </w:p>
    <w:p w14:paraId="4FA19F56" w14:textId="083FD434"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grandmaster clock and time-stamping</w:t>
      </w:r>
      <w:r>
        <w:rPr>
          <w:noProof/>
        </w:rPr>
        <w:tab/>
      </w:r>
      <w:r>
        <w:rPr>
          <w:noProof/>
        </w:rPr>
        <w:fldChar w:fldCharType="begin"/>
      </w:r>
      <w:r>
        <w:rPr>
          <w:noProof/>
        </w:rPr>
        <w:instrText xml:space="preserve"> PAGEREF _Toc185601072 \h </w:instrText>
      </w:r>
      <w:r>
        <w:rPr>
          <w:noProof/>
        </w:rPr>
      </w:r>
      <w:r>
        <w:rPr>
          <w:noProof/>
        </w:rPr>
        <w:fldChar w:fldCharType="separate"/>
      </w:r>
      <w:r w:rsidR="009A0E3B">
        <w:rPr>
          <w:noProof/>
        </w:rPr>
        <w:t>379</w:t>
      </w:r>
      <w:r>
        <w:rPr>
          <w:noProof/>
        </w:rPr>
        <w:fldChar w:fldCharType="end"/>
      </w:r>
    </w:p>
    <w:p w14:paraId="066A80FC" w14:textId="4366305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(g)PTP domains</w:t>
      </w:r>
      <w:r>
        <w:rPr>
          <w:noProof/>
        </w:rPr>
        <w:tab/>
      </w:r>
      <w:r>
        <w:rPr>
          <w:noProof/>
        </w:rPr>
        <w:fldChar w:fldCharType="begin"/>
      </w:r>
      <w:r>
        <w:rPr>
          <w:noProof/>
        </w:rPr>
        <w:instrText xml:space="preserve"> PAGEREF _Toc185601073 \h </w:instrText>
      </w:r>
      <w:r>
        <w:rPr>
          <w:noProof/>
        </w:rPr>
      </w:r>
      <w:r>
        <w:rPr>
          <w:noProof/>
        </w:rPr>
        <w:fldChar w:fldCharType="separate"/>
      </w:r>
      <w:r w:rsidR="009A0E3B">
        <w:rPr>
          <w:noProof/>
        </w:rPr>
        <w:t>382</w:t>
      </w:r>
      <w:r>
        <w:rPr>
          <w:noProof/>
        </w:rPr>
        <w:fldChar w:fldCharType="end"/>
      </w:r>
    </w:p>
    <w:p w14:paraId="3EE2F5C0" w14:textId="176D82D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5.27.1.4</w:t>
      </w:r>
      <w:r>
        <w:rPr>
          <w:rFonts w:asciiTheme="minorHAnsi" w:eastAsiaTheme="minorEastAsia" w:hAnsiTheme="minorHAnsi" w:cstheme="minorBidi"/>
          <w:noProof/>
          <w:kern w:val="2"/>
          <w:sz w:val="22"/>
          <w:szCs w:val="22"/>
          <w14:ligatures w14:val="standardContextual"/>
        </w:rPr>
        <w:tab/>
      </w:r>
      <w:r>
        <w:rPr>
          <w:noProof/>
        </w:rPr>
        <w:t>DS-TT and NW-TT Time Synchronization functionality</w:t>
      </w:r>
      <w:r>
        <w:rPr>
          <w:noProof/>
        </w:rPr>
        <w:tab/>
      </w:r>
      <w:r>
        <w:rPr>
          <w:noProof/>
        </w:rPr>
        <w:fldChar w:fldCharType="begin"/>
      </w:r>
      <w:r>
        <w:rPr>
          <w:noProof/>
        </w:rPr>
        <w:instrText xml:space="preserve"> PAGEREF _Toc185601074 \h </w:instrText>
      </w:r>
      <w:r>
        <w:rPr>
          <w:noProof/>
        </w:rPr>
      </w:r>
      <w:r>
        <w:rPr>
          <w:noProof/>
        </w:rPr>
        <w:fldChar w:fldCharType="separate"/>
      </w:r>
      <w:r w:rsidR="009A0E3B">
        <w:rPr>
          <w:noProof/>
        </w:rPr>
        <w:t>383</w:t>
      </w:r>
      <w:r>
        <w:rPr>
          <w:noProof/>
        </w:rPr>
        <w:fldChar w:fldCharType="end"/>
      </w:r>
    </w:p>
    <w:p w14:paraId="23FA950D" w14:textId="3A6EF66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5.27.1.5</w:t>
      </w:r>
      <w:r>
        <w:rPr>
          <w:rFonts w:asciiTheme="minorHAnsi" w:eastAsiaTheme="minorEastAsia" w:hAnsiTheme="minorHAnsi" w:cstheme="minorBidi"/>
          <w:noProof/>
          <w:kern w:val="2"/>
          <w:sz w:val="22"/>
          <w:szCs w:val="22"/>
          <w14:ligatures w14:val="standardContextual"/>
        </w:rPr>
        <w:tab/>
      </w:r>
      <w:r>
        <w:rPr>
          <w:noProof/>
        </w:rPr>
        <w:t>Detection of (g)PTP Sync and Announce timeouts</w:t>
      </w:r>
      <w:r>
        <w:rPr>
          <w:noProof/>
        </w:rPr>
        <w:tab/>
      </w:r>
      <w:r>
        <w:rPr>
          <w:noProof/>
        </w:rPr>
        <w:fldChar w:fldCharType="begin"/>
      </w:r>
      <w:r>
        <w:rPr>
          <w:noProof/>
        </w:rPr>
        <w:instrText xml:space="preserve"> PAGEREF _Toc185601075 \h </w:instrText>
      </w:r>
      <w:r>
        <w:rPr>
          <w:noProof/>
        </w:rPr>
      </w:r>
      <w:r>
        <w:rPr>
          <w:noProof/>
        </w:rPr>
        <w:fldChar w:fldCharType="separate"/>
      </w:r>
      <w:r w:rsidR="009A0E3B">
        <w:rPr>
          <w:noProof/>
        </w:rPr>
        <w:t>384</w:t>
      </w:r>
      <w:r>
        <w:rPr>
          <w:noProof/>
        </w:rPr>
        <w:fldChar w:fldCharType="end"/>
      </w:r>
    </w:p>
    <w:p w14:paraId="5F34E671" w14:textId="76E611B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5.27.1.6</w:t>
      </w:r>
      <w:r>
        <w:rPr>
          <w:rFonts w:asciiTheme="minorHAnsi" w:eastAsiaTheme="minorEastAsia" w:hAnsiTheme="minorHAnsi" w:cstheme="minorBidi"/>
          <w:noProof/>
          <w:kern w:val="2"/>
          <w:sz w:val="22"/>
          <w:szCs w:val="22"/>
          <w14:ligatures w14:val="standardContextual"/>
        </w:rPr>
        <w:tab/>
      </w:r>
      <w:r>
        <w:rPr>
          <w:noProof/>
        </w:rPr>
        <w:t>Distribution of Announce messages and best master clock selection</w:t>
      </w:r>
      <w:r>
        <w:rPr>
          <w:noProof/>
        </w:rPr>
        <w:tab/>
      </w:r>
      <w:r>
        <w:rPr>
          <w:noProof/>
        </w:rPr>
        <w:fldChar w:fldCharType="begin"/>
      </w:r>
      <w:r>
        <w:rPr>
          <w:noProof/>
        </w:rPr>
        <w:instrText xml:space="preserve"> PAGEREF _Toc185601076 \h </w:instrText>
      </w:r>
      <w:r>
        <w:rPr>
          <w:noProof/>
        </w:rPr>
      </w:r>
      <w:r>
        <w:rPr>
          <w:noProof/>
        </w:rPr>
        <w:fldChar w:fldCharType="separate"/>
      </w:r>
      <w:r w:rsidR="009A0E3B">
        <w:rPr>
          <w:noProof/>
        </w:rPr>
        <w:t>384</w:t>
      </w:r>
      <w:r>
        <w:rPr>
          <w:noProof/>
        </w:rPr>
        <w:fldChar w:fldCharType="end"/>
      </w:r>
    </w:p>
    <w:p w14:paraId="0B796B46" w14:textId="7604A0E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5.27.1.7</w:t>
      </w:r>
      <w:r>
        <w:rPr>
          <w:rFonts w:asciiTheme="minorHAnsi" w:eastAsiaTheme="minorEastAsia" w:hAnsiTheme="minorHAnsi" w:cstheme="minorBidi"/>
          <w:noProof/>
          <w:kern w:val="2"/>
          <w:sz w:val="22"/>
          <w:szCs w:val="22"/>
          <w14:ligatures w14:val="standardContextual"/>
        </w:rPr>
        <w:tab/>
      </w:r>
      <w:r>
        <w:rPr>
          <w:noProof/>
        </w:rPr>
        <w:t>Support for PTP grandmaster function in 5GS</w:t>
      </w:r>
      <w:r>
        <w:rPr>
          <w:noProof/>
        </w:rPr>
        <w:tab/>
      </w:r>
      <w:r>
        <w:rPr>
          <w:noProof/>
        </w:rPr>
        <w:fldChar w:fldCharType="begin"/>
      </w:r>
      <w:r>
        <w:rPr>
          <w:noProof/>
        </w:rPr>
        <w:instrText xml:space="preserve"> PAGEREF _Toc185601077 \h </w:instrText>
      </w:r>
      <w:r>
        <w:rPr>
          <w:noProof/>
        </w:rPr>
      </w:r>
      <w:r>
        <w:rPr>
          <w:noProof/>
        </w:rPr>
        <w:fldChar w:fldCharType="separate"/>
      </w:r>
      <w:r w:rsidR="009A0E3B">
        <w:rPr>
          <w:noProof/>
        </w:rPr>
        <w:t>385</w:t>
      </w:r>
      <w:r>
        <w:rPr>
          <w:noProof/>
        </w:rPr>
        <w:fldChar w:fldCharType="end"/>
      </w:r>
    </w:p>
    <w:p w14:paraId="4C151753" w14:textId="7E041A7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5.27.1.8</w:t>
      </w:r>
      <w:r>
        <w:rPr>
          <w:rFonts w:asciiTheme="minorHAnsi" w:eastAsiaTheme="minorEastAsia" w:hAnsiTheme="minorHAnsi" w:cstheme="minorBidi"/>
          <w:noProof/>
          <w:kern w:val="2"/>
          <w:sz w:val="22"/>
          <w:szCs w:val="22"/>
          <w14:ligatures w14:val="standardContextual"/>
        </w:rPr>
        <w:tab/>
      </w:r>
      <w:r>
        <w:rPr>
          <w:noProof/>
        </w:rPr>
        <w:t>Exposure of Time Synchronization</w:t>
      </w:r>
      <w:r>
        <w:rPr>
          <w:noProof/>
        </w:rPr>
        <w:tab/>
      </w:r>
      <w:r>
        <w:rPr>
          <w:noProof/>
        </w:rPr>
        <w:fldChar w:fldCharType="begin"/>
      </w:r>
      <w:r>
        <w:rPr>
          <w:noProof/>
        </w:rPr>
        <w:instrText xml:space="preserve"> PAGEREF _Toc185601078 \h </w:instrText>
      </w:r>
      <w:r>
        <w:rPr>
          <w:noProof/>
        </w:rPr>
      </w:r>
      <w:r>
        <w:rPr>
          <w:noProof/>
        </w:rPr>
        <w:fldChar w:fldCharType="separate"/>
      </w:r>
      <w:r w:rsidR="009A0E3B">
        <w:rPr>
          <w:noProof/>
        </w:rPr>
        <w:t>385</w:t>
      </w:r>
      <w:r>
        <w:rPr>
          <w:noProof/>
        </w:rPr>
        <w:fldChar w:fldCharType="end"/>
      </w:r>
    </w:p>
    <w:p w14:paraId="602C9C26" w14:textId="0DA6260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5.27.1.9</w:t>
      </w:r>
      <w:r>
        <w:rPr>
          <w:rFonts w:asciiTheme="minorHAnsi" w:eastAsiaTheme="minorEastAsia" w:hAnsiTheme="minorHAnsi" w:cstheme="minorBidi"/>
          <w:noProof/>
          <w:kern w:val="2"/>
          <w:sz w:val="22"/>
          <w:szCs w:val="22"/>
          <w14:ligatures w14:val="standardContextual"/>
        </w:rPr>
        <w:tab/>
      </w:r>
      <w:r>
        <w:rPr>
          <w:noProof/>
        </w:rPr>
        <w:t>Support for derivation of Uu time synchronization error budget</w:t>
      </w:r>
      <w:r>
        <w:rPr>
          <w:noProof/>
        </w:rPr>
        <w:tab/>
      </w:r>
      <w:r>
        <w:rPr>
          <w:noProof/>
        </w:rPr>
        <w:fldChar w:fldCharType="begin"/>
      </w:r>
      <w:r>
        <w:rPr>
          <w:noProof/>
        </w:rPr>
        <w:instrText xml:space="preserve"> PAGEREF _Toc185601079 \h </w:instrText>
      </w:r>
      <w:r>
        <w:rPr>
          <w:noProof/>
        </w:rPr>
      </w:r>
      <w:r>
        <w:rPr>
          <w:noProof/>
        </w:rPr>
        <w:fldChar w:fldCharType="separate"/>
      </w:r>
      <w:r w:rsidR="009A0E3B">
        <w:rPr>
          <w:noProof/>
        </w:rPr>
        <w:t>387</w:t>
      </w:r>
      <w:r>
        <w:rPr>
          <w:noProof/>
        </w:rPr>
        <w:fldChar w:fldCharType="end"/>
      </w:r>
    </w:p>
    <w:p w14:paraId="2A6F4535" w14:textId="2932B00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5.27.1.10</w:t>
      </w:r>
      <w:r>
        <w:rPr>
          <w:rFonts w:asciiTheme="minorHAnsi" w:eastAsiaTheme="minorEastAsia" w:hAnsiTheme="minorHAnsi" w:cstheme="minorBidi"/>
          <w:noProof/>
          <w:kern w:val="2"/>
          <w:sz w:val="22"/>
          <w:szCs w:val="22"/>
          <w14:ligatures w14:val="standardContextual"/>
        </w:rPr>
        <w:tab/>
      </w:r>
      <w:r>
        <w:rPr>
          <w:noProof/>
        </w:rPr>
        <w:t>Support for coverage area filters for time synchronization service</w:t>
      </w:r>
      <w:r>
        <w:rPr>
          <w:noProof/>
        </w:rPr>
        <w:tab/>
      </w:r>
      <w:r>
        <w:rPr>
          <w:noProof/>
        </w:rPr>
        <w:fldChar w:fldCharType="begin"/>
      </w:r>
      <w:r>
        <w:rPr>
          <w:noProof/>
        </w:rPr>
        <w:instrText xml:space="preserve"> PAGEREF _Toc185601080 \h </w:instrText>
      </w:r>
      <w:r>
        <w:rPr>
          <w:noProof/>
        </w:rPr>
      </w:r>
      <w:r>
        <w:rPr>
          <w:noProof/>
        </w:rPr>
        <w:fldChar w:fldCharType="separate"/>
      </w:r>
      <w:r w:rsidR="009A0E3B">
        <w:rPr>
          <w:noProof/>
        </w:rPr>
        <w:t>387</w:t>
      </w:r>
      <w:r>
        <w:rPr>
          <w:noProof/>
        </w:rPr>
        <w:fldChar w:fldCharType="end"/>
      </w:r>
    </w:p>
    <w:p w14:paraId="09BECF35" w14:textId="3EB9139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5.27.1.11</w:t>
      </w:r>
      <w:r>
        <w:rPr>
          <w:rFonts w:asciiTheme="minorHAnsi" w:eastAsiaTheme="minorEastAsia" w:hAnsiTheme="minorHAnsi" w:cstheme="minorBidi"/>
          <w:noProof/>
          <w:kern w:val="2"/>
          <w:sz w:val="22"/>
          <w:szCs w:val="22"/>
          <w14:ligatures w14:val="standardContextual"/>
        </w:rPr>
        <w:tab/>
      </w:r>
      <w:r>
        <w:rPr>
          <w:noProof/>
        </w:rPr>
        <w:t>Controlling time synchronization service based on the Subscription</w:t>
      </w:r>
      <w:r>
        <w:rPr>
          <w:noProof/>
        </w:rPr>
        <w:tab/>
      </w:r>
      <w:r>
        <w:rPr>
          <w:noProof/>
        </w:rPr>
        <w:fldChar w:fldCharType="begin"/>
      </w:r>
      <w:r>
        <w:rPr>
          <w:noProof/>
        </w:rPr>
        <w:instrText xml:space="preserve"> PAGEREF _Toc185601081 \h </w:instrText>
      </w:r>
      <w:r>
        <w:rPr>
          <w:noProof/>
        </w:rPr>
      </w:r>
      <w:r>
        <w:rPr>
          <w:noProof/>
        </w:rPr>
        <w:fldChar w:fldCharType="separate"/>
      </w:r>
      <w:r w:rsidR="009A0E3B">
        <w:rPr>
          <w:noProof/>
        </w:rPr>
        <w:t>388</w:t>
      </w:r>
      <w:r>
        <w:rPr>
          <w:noProof/>
        </w:rPr>
        <w:fldChar w:fldCharType="end"/>
      </w:r>
    </w:p>
    <w:p w14:paraId="781FECA2" w14:textId="36C61E6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5.27.1.12</w:t>
      </w:r>
      <w:r>
        <w:rPr>
          <w:rFonts w:asciiTheme="minorHAnsi" w:eastAsiaTheme="minorEastAsia" w:hAnsiTheme="minorHAnsi" w:cstheme="minorBidi"/>
          <w:noProof/>
          <w:kern w:val="2"/>
          <w:sz w:val="22"/>
          <w:szCs w:val="22"/>
          <w14:ligatures w14:val="standardContextual"/>
        </w:rPr>
        <w:tab/>
      </w:r>
      <w:r>
        <w:rPr>
          <w:noProof/>
        </w:rPr>
        <w:t>Support for network timing synchronization status monitoring</w:t>
      </w:r>
      <w:r>
        <w:rPr>
          <w:noProof/>
        </w:rPr>
        <w:tab/>
      </w:r>
      <w:r>
        <w:rPr>
          <w:noProof/>
        </w:rPr>
        <w:fldChar w:fldCharType="begin"/>
      </w:r>
      <w:r>
        <w:rPr>
          <w:noProof/>
        </w:rPr>
        <w:instrText xml:space="preserve"> PAGEREF _Toc185601082 \h </w:instrText>
      </w:r>
      <w:r>
        <w:rPr>
          <w:noProof/>
        </w:rPr>
      </w:r>
      <w:r>
        <w:rPr>
          <w:noProof/>
        </w:rPr>
        <w:fldChar w:fldCharType="separate"/>
      </w:r>
      <w:r w:rsidR="009A0E3B">
        <w:rPr>
          <w:noProof/>
        </w:rPr>
        <w:t>391</w:t>
      </w:r>
      <w:r>
        <w:rPr>
          <w:noProof/>
        </w:rPr>
        <w:fldChar w:fldCharType="end"/>
      </w:r>
    </w:p>
    <w:p w14:paraId="7BC5EE85" w14:textId="7AB7100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communication</w:t>
      </w:r>
      <w:r>
        <w:rPr>
          <w:noProof/>
        </w:rPr>
        <w:tab/>
      </w:r>
      <w:r>
        <w:rPr>
          <w:noProof/>
        </w:rPr>
        <w:fldChar w:fldCharType="begin"/>
      </w:r>
      <w:r>
        <w:rPr>
          <w:noProof/>
        </w:rPr>
        <w:instrText xml:space="preserve"> PAGEREF _Toc185601083 \h </w:instrText>
      </w:r>
      <w:r>
        <w:rPr>
          <w:noProof/>
        </w:rPr>
      </w:r>
      <w:r>
        <w:rPr>
          <w:noProof/>
        </w:rPr>
        <w:fldChar w:fldCharType="separate"/>
      </w:r>
      <w:r w:rsidR="009A0E3B">
        <w:rPr>
          <w:noProof/>
        </w:rPr>
        <w:t>394</w:t>
      </w:r>
      <w:r>
        <w:rPr>
          <w:noProof/>
        </w:rPr>
        <w:fldChar w:fldCharType="end"/>
      </w:r>
    </w:p>
    <w:p w14:paraId="735C6544" w14:textId="635B2F2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 and TSC Assistance Container (TSCAC)</w:t>
      </w:r>
      <w:r>
        <w:rPr>
          <w:noProof/>
        </w:rPr>
        <w:tab/>
      </w:r>
      <w:r>
        <w:rPr>
          <w:noProof/>
        </w:rPr>
        <w:fldChar w:fldCharType="begin"/>
      </w:r>
      <w:r>
        <w:rPr>
          <w:noProof/>
        </w:rPr>
        <w:instrText xml:space="preserve"> PAGEREF _Toc185601084 \h </w:instrText>
      </w:r>
      <w:r>
        <w:rPr>
          <w:noProof/>
        </w:rPr>
      </w:r>
      <w:r>
        <w:rPr>
          <w:noProof/>
        </w:rPr>
        <w:fldChar w:fldCharType="separate"/>
      </w:r>
      <w:r w:rsidR="009A0E3B">
        <w:rPr>
          <w:noProof/>
        </w:rPr>
        <w:t>395</w:t>
      </w:r>
      <w:r>
        <w:rPr>
          <w:noProof/>
        </w:rPr>
        <w:fldChar w:fldCharType="end"/>
      </w:r>
    </w:p>
    <w:p w14:paraId="3AA5D2C5" w14:textId="25E363E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_Toc185601085 \h </w:instrText>
      </w:r>
      <w:r>
        <w:rPr>
          <w:noProof/>
        </w:rPr>
      </w:r>
      <w:r>
        <w:rPr>
          <w:noProof/>
        </w:rPr>
        <w:fldChar w:fldCharType="separate"/>
      </w:r>
      <w:r w:rsidR="009A0E3B">
        <w:rPr>
          <w:noProof/>
        </w:rPr>
        <w:t>395</w:t>
      </w:r>
      <w:r>
        <w:rPr>
          <w:noProof/>
        </w:rPr>
        <w:fldChar w:fldCharType="end"/>
      </w:r>
    </w:p>
    <w:p w14:paraId="0693AD28" w14:textId="2A54FD2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5.27.2.2</w:t>
      </w:r>
      <w:r>
        <w:rPr>
          <w:rFonts w:asciiTheme="minorHAnsi" w:eastAsiaTheme="minorEastAsia" w:hAnsiTheme="minorHAnsi" w:cstheme="minorBidi"/>
          <w:noProof/>
          <w:kern w:val="2"/>
          <w:sz w:val="22"/>
          <w:szCs w:val="22"/>
          <w14:ligatures w14:val="standardContextual"/>
        </w:rPr>
        <w:tab/>
      </w:r>
      <w:r>
        <w:rPr>
          <w:noProof/>
        </w:rPr>
        <w:t>TSC Assistance Container determination based on PSFP</w:t>
      </w:r>
      <w:r>
        <w:rPr>
          <w:noProof/>
        </w:rPr>
        <w:tab/>
      </w:r>
      <w:r>
        <w:rPr>
          <w:noProof/>
        </w:rPr>
        <w:fldChar w:fldCharType="begin"/>
      </w:r>
      <w:r>
        <w:rPr>
          <w:noProof/>
        </w:rPr>
        <w:instrText xml:space="preserve"> PAGEREF _Toc185601086 \h </w:instrText>
      </w:r>
      <w:r>
        <w:rPr>
          <w:noProof/>
        </w:rPr>
      </w:r>
      <w:r>
        <w:rPr>
          <w:noProof/>
        </w:rPr>
        <w:fldChar w:fldCharType="separate"/>
      </w:r>
      <w:r w:rsidR="009A0E3B">
        <w:rPr>
          <w:noProof/>
        </w:rPr>
        <w:t>396</w:t>
      </w:r>
      <w:r>
        <w:rPr>
          <w:noProof/>
        </w:rPr>
        <w:fldChar w:fldCharType="end"/>
      </w:r>
    </w:p>
    <w:p w14:paraId="6A6685FC" w14:textId="60CAFF1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5.27.2.3</w:t>
      </w:r>
      <w:r>
        <w:rPr>
          <w:rFonts w:asciiTheme="minorHAnsi" w:eastAsiaTheme="minorEastAsia" w:hAnsiTheme="minorHAnsi" w:cstheme="minorBidi"/>
          <w:noProof/>
          <w:kern w:val="2"/>
          <w:sz w:val="22"/>
          <w:szCs w:val="22"/>
          <w14:ligatures w14:val="standardContextual"/>
        </w:rPr>
        <w:tab/>
      </w:r>
      <w:r>
        <w:rPr>
          <w:noProof/>
        </w:rPr>
        <w:t>TSC Assistance Container determination by TSCTSF</w:t>
      </w:r>
      <w:r>
        <w:rPr>
          <w:noProof/>
        </w:rPr>
        <w:tab/>
      </w:r>
      <w:r>
        <w:rPr>
          <w:noProof/>
        </w:rPr>
        <w:fldChar w:fldCharType="begin"/>
      </w:r>
      <w:r>
        <w:rPr>
          <w:noProof/>
        </w:rPr>
        <w:instrText xml:space="preserve"> PAGEREF _Toc185601087 \h </w:instrText>
      </w:r>
      <w:r>
        <w:rPr>
          <w:noProof/>
        </w:rPr>
      </w:r>
      <w:r>
        <w:rPr>
          <w:noProof/>
        </w:rPr>
        <w:fldChar w:fldCharType="separate"/>
      </w:r>
      <w:r w:rsidR="009A0E3B">
        <w:rPr>
          <w:noProof/>
        </w:rPr>
        <w:t>397</w:t>
      </w:r>
      <w:r>
        <w:rPr>
          <w:noProof/>
        </w:rPr>
        <w:fldChar w:fldCharType="end"/>
      </w:r>
    </w:p>
    <w:p w14:paraId="7A2F060F" w14:textId="154A47A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5.27.2.4</w:t>
      </w:r>
      <w:r>
        <w:rPr>
          <w:rFonts w:asciiTheme="minorHAnsi" w:eastAsiaTheme="minorEastAsia" w:hAnsiTheme="minorHAnsi" w:cstheme="minorBidi"/>
          <w:noProof/>
          <w:kern w:val="2"/>
          <w:sz w:val="22"/>
          <w:szCs w:val="22"/>
          <w14:ligatures w14:val="standardContextual"/>
        </w:rPr>
        <w:tab/>
      </w:r>
      <w:r>
        <w:rPr>
          <w:noProof/>
        </w:rPr>
        <w:t>TSCAI determination based on TSC Assistance Container</w:t>
      </w:r>
      <w:r>
        <w:rPr>
          <w:noProof/>
        </w:rPr>
        <w:tab/>
      </w:r>
      <w:r>
        <w:rPr>
          <w:noProof/>
        </w:rPr>
        <w:fldChar w:fldCharType="begin"/>
      </w:r>
      <w:r>
        <w:rPr>
          <w:noProof/>
        </w:rPr>
        <w:instrText xml:space="preserve"> PAGEREF _Toc185601088 \h </w:instrText>
      </w:r>
      <w:r>
        <w:rPr>
          <w:noProof/>
        </w:rPr>
      </w:r>
      <w:r>
        <w:rPr>
          <w:noProof/>
        </w:rPr>
        <w:fldChar w:fldCharType="separate"/>
      </w:r>
      <w:r w:rsidR="009A0E3B">
        <w:rPr>
          <w:noProof/>
        </w:rPr>
        <w:t>398</w:t>
      </w:r>
      <w:r>
        <w:rPr>
          <w:noProof/>
        </w:rPr>
        <w:fldChar w:fldCharType="end"/>
      </w:r>
    </w:p>
    <w:p w14:paraId="790874C4" w14:textId="360675B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5.27.2.5</w:t>
      </w:r>
      <w:r>
        <w:rPr>
          <w:rFonts w:asciiTheme="minorHAnsi" w:eastAsiaTheme="minorEastAsia" w:hAnsiTheme="minorHAnsi" w:cstheme="minorBidi"/>
          <w:noProof/>
          <w:kern w:val="2"/>
          <w:sz w:val="22"/>
          <w:szCs w:val="22"/>
          <w14:ligatures w14:val="standardContextual"/>
        </w:rPr>
        <w:tab/>
      </w:r>
      <w:r>
        <w:rPr>
          <w:noProof/>
        </w:rPr>
        <w:t>RAN fee</w:t>
      </w:r>
      <w:r>
        <w:rPr>
          <w:noProof/>
        </w:rPr>
        <w:lastRenderedPageBreak/>
        <w:t>dback for Burst Arrival Time offset and adjusted Periodicity</w:t>
      </w:r>
      <w:r>
        <w:rPr>
          <w:noProof/>
        </w:rPr>
        <w:tab/>
      </w:r>
      <w:r>
        <w:rPr>
          <w:noProof/>
        </w:rPr>
        <w:fldChar w:fldCharType="begin"/>
      </w:r>
      <w:r>
        <w:rPr>
          <w:noProof/>
        </w:rPr>
        <w:instrText xml:space="preserve"> PAGEREF _Toc185601089 \h </w:instrText>
      </w:r>
      <w:r>
        <w:rPr>
          <w:noProof/>
        </w:rPr>
      </w:r>
      <w:r>
        <w:rPr>
          <w:noProof/>
        </w:rPr>
        <w:fldChar w:fldCharType="separate"/>
      </w:r>
      <w:r w:rsidR="009A0E3B">
        <w:rPr>
          <w:noProof/>
        </w:rPr>
        <w:t>399</w:t>
      </w:r>
      <w:r>
        <w:rPr>
          <w:noProof/>
        </w:rPr>
        <w:fldChar w:fldCharType="end"/>
      </w:r>
    </w:p>
    <w:p w14:paraId="54748534" w14:textId="72E1094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5.27.2.5.1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_Toc185601090 \h </w:instrText>
      </w:r>
      <w:r>
        <w:rPr>
          <w:noProof/>
        </w:rPr>
      </w:r>
      <w:r>
        <w:rPr>
          <w:noProof/>
        </w:rPr>
        <w:fldChar w:fldCharType="separate"/>
      </w:r>
      <w:r w:rsidR="009A0E3B">
        <w:rPr>
          <w:noProof/>
        </w:rPr>
        <w:t>399</w:t>
      </w:r>
      <w:r>
        <w:rPr>
          <w:noProof/>
        </w:rPr>
        <w:fldChar w:fldCharType="end"/>
      </w:r>
    </w:p>
    <w:p w14:paraId="1526FB6D" w14:textId="0ED5604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5.27.2.5.2</w:t>
      </w:r>
      <w:r>
        <w:rPr>
          <w:rFonts w:asciiTheme="minorHAnsi" w:eastAsiaTheme="minorEastAsia" w:hAnsiTheme="minorHAnsi" w:cstheme="minorBidi"/>
          <w:noProof/>
          <w:kern w:val="2"/>
          <w:sz w:val="22"/>
          <w:szCs w:val="22"/>
          <w14:ligatures w14:val="standardContextual"/>
        </w:rPr>
        <w:tab/>
      </w:r>
      <w:r>
        <w:rPr>
          <w:noProof/>
        </w:rPr>
        <w:t>Proactive RAN feedback for adaptation of Burst Arrival Time and Periodicity</w:t>
      </w:r>
      <w:r>
        <w:rPr>
          <w:noProof/>
        </w:rPr>
        <w:tab/>
      </w:r>
      <w:r>
        <w:rPr>
          <w:noProof/>
        </w:rPr>
        <w:fldChar w:fldCharType="begin"/>
      </w:r>
      <w:r>
        <w:rPr>
          <w:noProof/>
        </w:rPr>
        <w:instrText xml:space="preserve"> PAGEREF _Toc185601091 \h </w:instrText>
      </w:r>
      <w:r>
        <w:rPr>
          <w:noProof/>
        </w:rPr>
      </w:r>
      <w:r>
        <w:rPr>
          <w:noProof/>
        </w:rPr>
        <w:fldChar w:fldCharType="separate"/>
      </w:r>
      <w:r w:rsidR="009A0E3B">
        <w:rPr>
          <w:noProof/>
        </w:rPr>
        <w:t>399</w:t>
      </w:r>
      <w:r>
        <w:rPr>
          <w:noProof/>
        </w:rPr>
        <w:fldChar w:fldCharType="end"/>
      </w:r>
    </w:p>
    <w:p w14:paraId="13884EC8" w14:textId="2335267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5.27.2.5.3</w:t>
      </w:r>
      <w:r>
        <w:rPr>
          <w:rFonts w:asciiTheme="minorHAnsi" w:eastAsiaTheme="minorEastAsia" w:hAnsiTheme="minorHAnsi" w:cstheme="minorBidi"/>
          <w:noProof/>
          <w:kern w:val="2"/>
          <w:sz w:val="22"/>
          <w:szCs w:val="22"/>
          <w14:ligatures w14:val="standardContextual"/>
        </w:rPr>
        <w:tab/>
      </w:r>
      <w:r>
        <w:rPr>
          <w:noProof/>
        </w:rPr>
        <w:t>Reactive RAN feedback for Burst Arrival Time adaptation</w:t>
      </w:r>
      <w:r>
        <w:rPr>
          <w:noProof/>
        </w:rPr>
        <w:tab/>
      </w:r>
      <w:r>
        <w:rPr>
          <w:noProof/>
        </w:rPr>
        <w:fldChar w:fldCharType="begin"/>
      </w:r>
      <w:r>
        <w:rPr>
          <w:noProof/>
        </w:rPr>
        <w:instrText xml:space="preserve"> PAGEREF _Toc185601092 \h </w:instrText>
      </w:r>
      <w:r>
        <w:rPr>
          <w:noProof/>
        </w:rPr>
      </w:r>
      <w:r>
        <w:rPr>
          <w:noProof/>
        </w:rPr>
        <w:fldChar w:fldCharType="separate"/>
      </w:r>
      <w:r w:rsidR="009A0E3B">
        <w:rPr>
          <w:noProof/>
        </w:rPr>
        <w:t>400</w:t>
      </w:r>
      <w:r>
        <w:rPr>
          <w:noProof/>
        </w:rPr>
        <w:fldChar w:fldCharType="end"/>
      </w:r>
    </w:p>
    <w:p w14:paraId="6F42FB63" w14:textId="23F1048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r>
      <w:r>
        <w:rPr>
          <w:noProof/>
        </w:rPr>
        <w:instrText xml:space="preserve"> PAGEREF _Toc185601093 \h </w:instrText>
      </w:r>
      <w:r>
        <w:rPr>
          <w:noProof/>
        </w:rPr>
      </w:r>
      <w:r>
        <w:rPr>
          <w:noProof/>
        </w:rPr>
        <w:fldChar w:fldCharType="separate"/>
      </w:r>
      <w:r w:rsidR="009A0E3B">
        <w:rPr>
          <w:noProof/>
        </w:rPr>
        <w:t>400</w:t>
      </w:r>
      <w:r>
        <w:rPr>
          <w:noProof/>
        </w:rPr>
        <w:fldChar w:fldCharType="end"/>
      </w:r>
    </w:p>
    <w:p w14:paraId="77B2EFA9" w14:textId="588AA4E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r>
      <w:r>
        <w:rPr>
          <w:noProof/>
        </w:rPr>
        <w:instrText xml:space="preserve"> PAGEREF _Toc185601094 \h </w:instrText>
      </w:r>
      <w:r>
        <w:rPr>
          <w:noProof/>
        </w:rPr>
      </w:r>
      <w:r>
        <w:rPr>
          <w:noProof/>
        </w:rPr>
        <w:fldChar w:fldCharType="separate"/>
      </w:r>
      <w:r w:rsidR="009A0E3B">
        <w:rPr>
          <w:noProof/>
        </w:rPr>
        <w:t>401</w:t>
      </w:r>
      <w:r>
        <w:rPr>
          <w:noProof/>
        </w:rPr>
        <w:fldChar w:fldCharType="end"/>
      </w:r>
    </w:p>
    <w:p w14:paraId="26A11969" w14:textId="3525C2B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r>
      <w:r>
        <w:rPr>
          <w:noProof/>
        </w:rPr>
        <w:instrText xml:space="preserve"> PAGEREF _Toc185601095 \h </w:instrText>
      </w:r>
      <w:r>
        <w:rPr>
          <w:noProof/>
        </w:rPr>
      </w:r>
      <w:r>
        <w:rPr>
          <w:noProof/>
        </w:rPr>
        <w:fldChar w:fldCharType="separate"/>
      </w:r>
      <w:r w:rsidR="009A0E3B">
        <w:rPr>
          <w:noProof/>
        </w:rPr>
        <w:t>401</w:t>
      </w:r>
      <w:r>
        <w:rPr>
          <w:noProof/>
        </w:rPr>
        <w:fldChar w:fldCharType="end"/>
      </w:r>
    </w:p>
    <w:p w14:paraId="0D58A418" w14:textId="6BE16C2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 Time Sensitive Communications, Time Synchronization and Deterministic Networking</w:t>
      </w:r>
      <w:r>
        <w:rPr>
          <w:noProof/>
        </w:rPr>
        <w:tab/>
      </w:r>
      <w:r>
        <w:rPr>
          <w:noProof/>
        </w:rPr>
        <w:fldChar w:fldCharType="begin"/>
      </w:r>
      <w:r>
        <w:rPr>
          <w:noProof/>
        </w:rPr>
        <w:instrText xml:space="preserve"> PAGEREF _Toc185601096 \h </w:instrText>
      </w:r>
      <w:r>
        <w:rPr>
          <w:noProof/>
        </w:rPr>
      </w:r>
      <w:r>
        <w:rPr>
          <w:noProof/>
        </w:rPr>
        <w:fldChar w:fldCharType="separate"/>
      </w:r>
      <w:r w:rsidR="009A0E3B">
        <w:rPr>
          <w:noProof/>
        </w:rPr>
        <w:t>402</w:t>
      </w:r>
      <w:r>
        <w:rPr>
          <w:noProof/>
        </w:rPr>
        <w:fldChar w:fldCharType="end"/>
      </w:r>
    </w:p>
    <w:p w14:paraId="1C9BE31F" w14:textId="0DF7CD2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_Toc185601097 \h </w:instrText>
      </w:r>
      <w:r>
        <w:rPr>
          <w:noProof/>
        </w:rPr>
      </w:r>
      <w:r>
        <w:rPr>
          <w:noProof/>
        </w:rPr>
        <w:fldChar w:fldCharType="separate"/>
      </w:r>
      <w:r w:rsidR="009A0E3B">
        <w:rPr>
          <w:noProof/>
        </w:rPr>
        <w:t>402</w:t>
      </w:r>
      <w:r>
        <w:rPr>
          <w:noProof/>
        </w:rPr>
        <w:fldChar w:fldCharType="end"/>
      </w:r>
    </w:p>
    <w:p w14:paraId="2364CACB" w14:textId="7811E11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bridge management for TSN</w:t>
      </w:r>
      <w:r>
        <w:rPr>
          <w:noProof/>
        </w:rPr>
        <w:tab/>
      </w:r>
      <w:r>
        <w:rPr>
          <w:noProof/>
        </w:rPr>
        <w:fldChar w:fldCharType="begin"/>
      </w:r>
      <w:r>
        <w:rPr>
          <w:noProof/>
        </w:rPr>
        <w:instrText xml:space="preserve"> PAGEREF _Toc185601098 \h </w:instrText>
      </w:r>
      <w:r>
        <w:rPr>
          <w:noProof/>
        </w:rPr>
      </w:r>
      <w:r>
        <w:rPr>
          <w:noProof/>
        </w:rPr>
        <w:fldChar w:fldCharType="separate"/>
      </w:r>
      <w:r w:rsidR="009A0E3B">
        <w:rPr>
          <w:noProof/>
        </w:rPr>
        <w:t>402</w:t>
      </w:r>
      <w:r>
        <w:rPr>
          <w:noProof/>
        </w:rPr>
        <w:fldChar w:fldCharType="end"/>
      </w:r>
    </w:p>
    <w:p w14:paraId="6CC49FDD" w14:textId="43EA570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 for TSN</w:t>
      </w:r>
      <w:r>
        <w:rPr>
          <w:noProof/>
        </w:rPr>
        <w:tab/>
      </w:r>
      <w:r>
        <w:rPr>
          <w:noProof/>
        </w:rPr>
        <w:fldChar w:fldCharType="begin"/>
      </w:r>
      <w:r>
        <w:rPr>
          <w:noProof/>
        </w:rPr>
        <w:instrText xml:space="preserve"> PAGEREF _Toc185601099 \h </w:instrText>
      </w:r>
      <w:r>
        <w:rPr>
          <w:noProof/>
        </w:rPr>
      </w:r>
      <w:r>
        <w:rPr>
          <w:noProof/>
        </w:rPr>
        <w:fldChar w:fldCharType="separate"/>
      </w:r>
      <w:r w:rsidR="009A0E3B">
        <w:rPr>
          <w:noProof/>
        </w:rPr>
        <w:t>404</w:t>
      </w:r>
      <w:r>
        <w:rPr>
          <w:noProof/>
        </w:rPr>
        <w:fldChar w:fldCharType="end"/>
      </w:r>
    </w:p>
    <w:p w14:paraId="4E35E47C" w14:textId="6E3DCD2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user plane node management information exchange in 5GS</w:t>
      </w:r>
      <w:r>
        <w:rPr>
          <w:noProof/>
        </w:rPr>
        <w:tab/>
      </w:r>
      <w:r>
        <w:rPr>
          <w:noProof/>
        </w:rPr>
        <w:fldChar w:fldCharType="begin"/>
      </w:r>
      <w:r>
        <w:rPr>
          <w:noProof/>
        </w:rPr>
        <w:instrText xml:space="preserve"> PAGEREF _Toc185601100 \h </w:instrText>
      </w:r>
      <w:r>
        <w:rPr>
          <w:noProof/>
        </w:rPr>
      </w:r>
      <w:r>
        <w:rPr>
          <w:noProof/>
        </w:rPr>
        <w:fldChar w:fldCharType="separate"/>
      </w:r>
      <w:r w:rsidR="009A0E3B">
        <w:rPr>
          <w:noProof/>
        </w:rPr>
        <w:t>406</w:t>
      </w:r>
      <w:r>
        <w:rPr>
          <w:noProof/>
        </w:rPr>
        <w:fldChar w:fldCharType="end"/>
      </w:r>
    </w:p>
    <w:p w14:paraId="048B44FD" w14:textId="35FAB25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_Toc185601101 \h </w:instrText>
      </w:r>
      <w:r>
        <w:rPr>
          <w:noProof/>
        </w:rPr>
      </w:r>
      <w:r>
        <w:rPr>
          <w:noProof/>
        </w:rPr>
        <w:fldChar w:fldCharType="separate"/>
      </w:r>
      <w:r w:rsidR="009A0E3B">
        <w:rPr>
          <w:noProof/>
        </w:rPr>
        <w:t>406</w:t>
      </w:r>
      <w:r>
        <w:rPr>
          <w:noProof/>
        </w:rPr>
        <w:fldChar w:fldCharType="end"/>
      </w:r>
    </w:p>
    <w:p w14:paraId="6DE24C83" w14:textId="6FD8B7C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user plane node management information</w:t>
      </w:r>
      <w:r>
        <w:rPr>
          <w:noProof/>
        </w:rPr>
        <w:tab/>
      </w:r>
      <w:r>
        <w:rPr>
          <w:noProof/>
        </w:rPr>
        <w:fldChar w:fldCharType="begin"/>
      </w:r>
      <w:r>
        <w:rPr>
          <w:noProof/>
        </w:rPr>
        <w:instrText xml:space="preserve"> PAGEREF _Toc185601102 \h </w:instrText>
      </w:r>
      <w:r>
        <w:rPr>
          <w:noProof/>
        </w:rPr>
      </w:r>
      <w:r>
        <w:rPr>
          <w:noProof/>
        </w:rPr>
        <w:fldChar w:fldCharType="separate"/>
      </w:r>
      <w:r w:rsidR="009A0E3B">
        <w:rPr>
          <w:noProof/>
        </w:rPr>
        <w:t>407</w:t>
      </w:r>
      <w:r>
        <w:rPr>
          <w:noProof/>
        </w:rPr>
        <w:fldChar w:fldCharType="end"/>
      </w:r>
    </w:p>
    <w:p w14:paraId="1D9E3D0C" w14:textId="28A7D1B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 for TSN</w:t>
      </w:r>
      <w:r>
        <w:rPr>
          <w:noProof/>
        </w:rPr>
        <w:tab/>
      </w:r>
      <w:r>
        <w:rPr>
          <w:noProof/>
        </w:rPr>
        <w:fldChar w:fldCharType="begin"/>
      </w:r>
      <w:r>
        <w:rPr>
          <w:noProof/>
        </w:rPr>
        <w:instrText xml:space="preserve"> PAGEREF _Toc185601103 \h </w:instrText>
      </w:r>
      <w:r>
        <w:rPr>
          <w:noProof/>
        </w:rPr>
      </w:r>
      <w:r>
        <w:rPr>
          <w:noProof/>
        </w:rPr>
        <w:fldChar w:fldCharType="separate"/>
      </w:r>
      <w:r w:rsidR="009A0E3B">
        <w:rPr>
          <w:noProof/>
        </w:rPr>
        <w:t>408</w:t>
      </w:r>
      <w:r>
        <w:rPr>
          <w:noProof/>
        </w:rPr>
        <w:fldChar w:fldCharType="end"/>
      </w:r>
    </w:p>
    <w:p w14:paraId="5A98A7C9" w14:textId="52181E6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 for TSN</w:t>
      </w:r>
      <w:r>
        <w:rPr>
          <w:noProof/>
        </w:rPr>
        <w:tab/>
      </w:r>
      <w:r>
        <w:rPr>
          <w:noProof/>
        </w:rPr>
        <w:fldChar w:fldCharType="begin"/>
      </w:r>
      <w:r>
        <w:rPr>
          <w:noProof/>
        </w:rPr>
        <w:instrText xml:space="preserve"> PAGEREF _Toc185601104 \h </w:instrText>
      </w:r>
      <w:r>
        <w:rPr>
          <w:noProof/>
        </w:rPr>
      </w:r>
      <w:r>
        <w:rPr>
          <w:noProof/>
        </w:rPr>
        <w:fldChar w:fldCharType="separate"/>
      </w:r>
      <w:r w:rsidR="009A0E3B">
        <w:rPr>
          <w:noProof/>
        </w:rPr>
        <w:t>408</w:t>
      </w:r>
      <w:r>
        <w:rPr>
          <w:noProof/>
        </w:rPr>
        <w:fldChar w:fldCharType="end"/>
      </w:r>
    </w:p>
    <w:p w14:paraId="2D69AD3A" w14:textId="703FCA6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5.28.5</w:t>
      </w:r>
      <w:r>
        <w:rPr>
          <w:rFonts w:asciiTheme="minorHAnsi" w:eastAsiaTheme="minorEastAsia" w:hAnsiTheme="minorHAnsi" w:cstheme="minorBidi"/>
          <w:noProof/>
          <w:kern w:val="2"/>
          <w:sz w:val="22"/>
          <w:szCs w:val="22"/>
          <w14:ligatures w14:val="standardContextual"/>
        </w:rPr>
        <w:tab/>
      </w:r>
      <w:r>
        <w:rPr>
          <w:noProof/>
        </w:rPr>
        <w:t>Support of integration with IETF Deterministic Networking</w:t>
      </w:r>
      <w:r>
        <w:rPr>
          <w:noProof/>
        </w:rPr>
        <w:tab/>
      </w:r>
      <w:r>
        <w:rPr>
          <w:noProof/>
        </w:rPr>
        <w:fldChar w:fldCharType="begin"/>
      </w:r>
      <w:r>
        <w:rPr>
          <w:noProof/>
        </w:rPr>
        <w:instrText xml:space="preserve"> PAGEREF _Toc185601105 \h </w:instrText>
      </w:r>
      <w:r>
        <w:rPr>
          <w:noProof/>
        </w:rPr>
      </w:r>
      <w:r>
        <w:rPr>
          <w:noProof/>
        </w:rPr>
        <w:fldChar w:fldCharType="separate"/>
      </w:r>
      <w:r w:rsidR="009A0E3B">
        <w:rPr>
          <w:noProof/>
        </w:rPr>
        <w:t>410</w:t>
      </w:r>
      <w:r>
        <w:rPr>
          <w:noProof/>
        </w:rPr>
        <w:fldChar w:fldCharType="end"/>
      </w:r>
    </w:p>
    <w:p w14:paraId="4A27506D" w14:textId="2DEE486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_Toc185601106 \h </w:instrText>
      </w:r>
      <w:r>
        <w:rPr>
          <w:noProof/>
        </w:rPr>
      </w:r>
      <w:r>
        <w:rPr>
          <w:noProof/>
        </w:rPr>
        <w:fldChar w:fldCharType="separate"/>
      </w:r>
      <w:r w:rsidR="009A0E3B">
        <w:rPr>
          <w:noProof/>
        </w:rPr>
        <w:t>410</w:t>
      </w:r>
      <w:r>
        <w:rPr>
          <w:noProof/>
        </w:rPr>
        <w:fldChar w:fldCharType="end"/>
      </w:r>
    </w:p>
    <w:p w14:paraId="614554F0" w14:textId="001DB0C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5.28.5.2</w:t>
      </w:r>
      <w:r>
        <w:rPr>
          <w:rFonts w:asciiTheme="minorHAnsi" w:eastAsiaTheme="minorEastAsia" w:hAnsiTheme="minorHAnsi" w:cstheme="minorBidi"/>
          <w:noProof/>
          <w:kern w:val="2"/>
          <w:sz w:val="22"/>
          <w:szCs w:val="22"/>
          <w14:ligatures w14:val="standardContextual"/>
        </w:rPr>
        <w:tab/>
      </w:r>
      <w:r>
        <w:rPr>
          <w:noProof/>
        </w:rPr>
        <w:t>5GS DetNet node reporting</w:t>
      </w:r>
      <w:r>
        <w:rPr>
          <w:noProof/>
        </w:rPr>
        <w:tab/>
      </w:r>
      <w:r>
        <w:rPr>
          <w:noProof/>
        </w:rPr>
        <w:fldChar w:fldCharType="begin"/>
      </w:r>
      <w:r>
        <w:rPr>
          <w:noProof/>
        </w:rPr>
        <w:instrText xml:space="preserve"> PAGEREF _Toc185601107 \h </w:instrText>
      </w:r>
      <w:r>
        <w:rPr>
          <w:noProof/>
        </w:rPr>
      </w:r>
      <w:r>
        <w:rPr>
          <w:noProof/>
        </w:rPr>
        <w:fldChar w:fldCharType="separate"/>
      </w:r>
      <w:r w:rsidR="009A0E3B">
        <w:rPr>
          <w:noProof/>
        </w:rPr>
        <w:t>410</w:t>
      </w:r>
      <w:r>
        <w:rPr>
          <w:noProof/>
        </w:rPr>
        <w:fldChar w:fldCharType="end"/>
      </w:r>
    </w:p>
    <w:p w14:paraId="3BD8783E" w14:textId="07FC1A2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5.28.5.3</w:t>
      </w:r>
      <w:r>
        <w:rPr>
          <w:rFonts w:asciiTheme="minorHAnsi" w:eastAsiaTheme="minorEastAsia" w:hAnsiTheme="minorHAnsi" w:cstheme="minorBidi"/>
          <w:noProof/>
          <w:kern w:val="2"/>
          <w:sz w:val="22"/>
          <w:szCs w:val="22"/>
          <w14:ligatures w14:val="standardContextual"/>
        </w:rPr>
        <w:tab/>
      </w:r>
      <w:r>
        <w:rPr>
          <w:noProof/>
        </w:rPr>
        <w:t>DetNet node configuration mapping in 5GS</w:t>
      </w:r>
      <w:r>
        <w:rPr>
          <w:noProof/>
        </w:rPr>
        <w:tab/>
      </w:r>
      <w:r>
        <w:rPr>
          <w:noProof/>
        </w:rPr>
        <w:fldChar w:fldCharType="begin"/>
      </w:r>
      <w:r>
        <w:rPr>
          <w:noProof/>
        </w:rPr>
        <w:instrText xml:space="preserve"> PAGEREF _Toc185601108 \h </w:instrText>
      </w:r>
      <w:r>
        <w:rPr>
          <w:noProof/>
        </w:rPr>
      </w:r>
      <w:r>
        <w:rPr>
          <w:noProof/>
        </w:rPr>
        <w:fldChar w:fldCharType="separate"/>
      </w:r>
      <w:r w:rsidR="009A0E3B">
        <w:rPr>
          <w:noProof/>
        </w:rPr>
        <w:t>411</w:t>
      </w:r>
      <w:r>
        <w:rPr>
          <w:noProof/>
        </w:rPr>
        <w:fldChar w:fldCharType="end"/>
      </w:r>
    </w:p>
    <w:p w14:paraId="7A89C26E" w14:textId="1E4F4D6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5.28a</w:t>
      </w:r>
      <w:r>
        <w:rPr>
          <w:rFonts w:asciiTheme="minorHAnsi" w:eastAsiaTheme="minorEastAsia" w:hAnsiTheme="minorHAnsi" w:cstheme="minorBidi"/>
          <w:noProof/>
          <w:kern w:val="2"/>
          <w:sz w:val="22"/>
          <w:szCs w:val="22"/>
          <w14:ligatures w14:val="standardContextual"/>
        </w:rPr>
        <w:tab/>
      </w:r>
      <w:r>
        <w:rPr>
          <w:noProof/>
        </w:rPr>
        <w:t>Support for TSN enabled Transport Network</w:t>
      </w:r>
      <w:r>
        <w:rPr>
          <w:noProof/>
        </w:rPr>
        <w:tab/>
      </w:r>
      <w:r>
        <w:rPr>
          <w:noProof/>
        </w:rPr>
        <w:fldChar w:fldCharType="begin"/>
      </w:r>
      <w:r>
        <w:rPr>
          <w:noProof/>
        </w:rPr>
        <w:instrText xml:space="preserve"> PAGEREF _Toc185601109 \h </w:instrText>
      </w:r>
      <w:r>
        <w:rPr>
          <w:noProof/>
        </w:rPr>
      </w:r>
      <w:r>
        <w:rPr>
          <w:noProof/>
        </w:rPr>
        <w:fldChar w:fldCharType="separate"/>
      </w:r>
      <w:r w:rsidR="009A0E3B">
        <w:rPr>
          <w:noProof/>
        </w:rPr>
        <w:t>412</w:t>
      </w:r>
      <w:r>
        <w:rPr>
          <w:noProof/>
        </w:rPr>
        <w:fldChar w:fldCharType="end"/>
      </w:r>
    </w:p>
    <w:p w14:paraId="11F4E2FC" w14:textId="0754BD8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_Toc185601110 \h </w:instrText>
      </w:r>
      <w:r>
        <w:rPr>
          <w:noProof/>
        </w:rPr>
      </w:r>
      <w:r>
        <w:rPr>
          <w:noProof/>
        </w:rPr>
        <w:fldChar w:fldCharType="separate"/>
      </w:r>
      <w:r w:rsidR="009A0E3B">
        <w:rPr>
          <w:noProof/>
        </w:rPr>
        <w:t>412</w:t>
      </w:r>
      <w:r>
        <w:rPr>
          <w:noProof/>
        </w:rPr>
        <w:fldChar w:fldCharType="end"/>
      </w:r>
    </w:p>
    <w:p w14:paraId="7AB49C1C" w14:textId="551F927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5.28a.2</w:t>
      </w:r>
      <w:r>
        <w:rPr>
          <w:rFonts w:asciiTheme="minorHAnsi" w:eastAsiaTheme="minorEastAsia" w:hAnsiTheme="minorHAnsi" w:cstheme="minorBidi"/>
          <w:noProof/>
          <w:kern w:val="2"/>
          <w:sz w:val="22"/>
          <w:szCs w:val="22"/>
          <w14:ligatures w14:val="standardContextual"/>
        </w:rPr>
        <w:tab/>
      </w:r>
      <w:r>
        <w:rPr>
          <w:noProof/>
        </w:rPr>
        <w:t>Transfer of TL-Container between SMF/CUC and AN-TL and CN-TL</w:t>
      </w:r>
      <w:r>
        <w:rPr>
          <w:noProof/>
        </w:rPr>
        <w:tab/>
      </w:r>
      <w:r>
        <w:rPr>
          <w:noProof/>
        </w:rPr>
        <w:fldChar w:fldCharType="begin"/>
      </w:r>
      <w:r>
        <w:rPr>
          <w:noProof/>
        </w:rPr>
        <w:instrText xml:space="preserve"> PAGEREF _Toc185601111 \h </w:instrText>
      </w:r>
      <w:r>
        <w:rPr>
          <w:noProof/>
        </w:rPr>
      </w:r>
      <w:r>
        <w:rPr>
          <w:noProof/>
        </w:rPr>
        <w:fldChar w:fldCharType="separate"/>
      </w:r>
      <w:r w:rsidR="009A0E3B">
        <w:rPr>
          <w:noProof/>
        </w:rPr>
        <w:t>412</w:t>
      </w:r>
      <w:r>
        <w:rPr>
          <w:noProof/>
        </w:rPr>
        <w:fldChar w:fldCharType="end"/>
      </w:r>
    </w:p>
    <w:p w14:paraId="7DD5D1B5" w14:textId="1A4C04F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5.28a.3</w:t>
      </w:r>
      <w:r>
        <w:rPr>
          <w:rFonts w:asciiTheme="minorHAnsi" w:eastAsiaTheme="minorEastAsia" w:hAnsiTheme="minorHAnsi" w:cstheme="minorBidi"/>
          <w:noProof/>
          <w:kern w:val="2"/>
          <w:sz w:val="22"/>
          <w:szCs w:val="22"/>
          <w14:ligatures w14:val="standardContextual"/>
        </w:rPr>
        <w:tab/>
      </w:r>
      <w:r>
        <w:rPr>
          <w:noProof/>
        </w:rPr>
        <w:t>Topology Information for TSN TN</w:t>
      </w:r>
      <w:r>
        <w:rPr>
          <w:noProof/>
        </w:rPr>
        <w:tab/>
      </w:r>
      <w:r>
        <w:rPr>
          <w:noProof/>
        </w:rPr>
        <w:fldChar w:fldCharType="begin"/>
      </w:r>
      <w:r>
        <w:rPr>
          <w:noProof/>
        </w:rPr>
        <w:instrText xml:space="preserve"> PAGEREF _Toc185601112 \h </w:instrText>
      </w:r>
      <w:r>
        <w:rPr>
          <w:noProof/>
        </w:rPr>
      </w:r>
      <w:r>
        <w:rPr>
          <w:noProof/>
        </w:rPr>
        <w:fldChar w:fldCharType="separate"/>
      </w:r>
      <w:r w:rsidR="009A0E3B">
        <w:rPr>
          <w:noProof/>
        </w:rPr>
        <w:t>413</w:t>
      </w:r>
      <w:r>
        <w:rPr>
          <w:noProof/>
        </w:rPr>
        <w:fldChar w:fldCharType="end"/>
      </w:r>
    </w:p>
    <w:p w14:paraId="0EDB108E" w14:textId="21557ADF"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r>
      <w:r>
        <w:rPr>
          <w:noProof/>
        </w:rPr>
        <w:instrText xml:space="preserve"> PAGEREF _Toc185601113 \h </w:instrText>
      </w:r>
      <w:r>
        <w:rPr>
          <w:noProof/>
        </w:rPr>
      </w:r>
      <w:r>
        <w:rPr>
          <w:noProof/>
        </w:rPr>
        <w:fldChar w:fldCharType="separate"/>
      </w:r>
      <w:r w:rsidR="009A0E3B">
        <w:rPr>
          <w:noProof/>
        </w:rPr>
        <w:t>413</w:t>
      </w:r>
      <w:r>
        <w:rPr>
          <w:noProof/>
        </w:rPr>
        <w:fldChar w:fldCharType="end"/>
      </w:r>
    </w:p>
    <w:p w14:paraId="0516DE8C" w14:textId="23A818D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_Toc185601114 \h </w:instrText>
      </w:r>
      <w:r>
        <w:rPr>
          <w:noProof/>
        </w:rPr>
      </w:r>
      <w:r>
        <w:rPr>
          <w:noProof/>
        </w:rPr>
        <w:fldChar w:fldCharType="separate"/>
      </w:r>
      <w:r w:rsidR="009A0E3B">
        <w:rPr>
          <w:noProof/>
        </w:rPr>
        <w:t>413</w:t>
      </w:r>
      <w:r>
        <w:rPr>
          <w:noProof/>
        </w:rPr>
        <w:fldChar w:fldCharType="end"/>
      </w:r>
    </w:p>
    <w:p w14:paraId="596454DC" w14:textId="5942CED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r>
      <w:r>
        <w:rPr>
          <w:noProof/>
        </w:rPr>
        <w:instrText xml:space="preserve"> PAGEREF _Toc185601115 \h </w:instrText>
      </w:r>
      <w:r>
        <w:rPr>
          <w:noProof/>
        </w:rPr>
      </w:r>
      <w:r>
        <w:rPr>
          <w:noProof/>
        </w:rPr>
        <w:fldChar w:fldCharType="separate"/>
      </w:r>
      <w:r w:rsidR="009A0E3B">
        <w:rPr>
          <w:noProof/>
        </w:rPr>
        <w:t>414</w:t>
      </w:r>
      <w:r>
        <w:rPr>
          <w:noProof/>
        </w:rPr>
        <w:fldChar w:fldCharType="end"/>
      </w:r>
    </w:p>
    <w:p w14:paraId="79185801" w14:textId="21BA298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r>
      <w:r>
        <w:rPr>
          <w:noProof/>
        </w:rPr>
        <w:instrText xml:space="preserve"> PAGEREF _Toc185601116 \h </w:instrText>
      </w:r>
      <w:r>
        <w:rPr>
          <w:noProof/>
        </w:rPr>
      </w:r>
      <w:r>
        <w:rPr>
          <w:noProof/>
        </w:rPr>
        <w:fldChar w:fldCharType="separate"/>
      </w:r>
      <w:r w:rsidR="009A0E3B">
        <w:rPr>
          <w:noProof/>
        </w:rPr>
        <w:t>415</w:t>
      </w:r>
      <w:r>
        <w:rPr>
          <w:noProof/>
        </w:rPr>
        <w:fldChar w:fldCharType="end"/>
      </w:r>
    </w:p>
    <w:p w14:paraId="35F527A2" w14:textId="6AEBF96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r>
      <w:r>
        <w:rPr>
          <w:noProof/>
        </w:rPr>
        <w:instrText xml:space="preserve"> PAGEREF _Toc185601117 \h </w:instrText>
      </w:r>
      <w:r>
        <w:rPr>
          <w:noProof/>
        </w:rPr>
      </w:r>
      <w:r>
        <w:rPr>
          <w:noProof/>
        </w:rPr>
        <w:fldChar w:fldCharType="separate"/>
      </w:r>
      <w:r w:rsidR="009A0E3B">
        <w:rPr>
          <w:noProof/>
        </w:rPr>
        <w:t>416</w:t>
      </w:r>
      <w:r>
        <w:rPr>
          <w:noProof/>
        </w:rPr>
        <w:fldChar w:fldCharType="end"/>
      </w:r>
    </w:p>
    <w:p w14:paraId="18FE42B4" w14:textId="454FB56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w:t>
      </w:r>
      <w:r>
        <w:rPr>
          <w:noProof/>
        </w:rPr>
        <w:lastRenderedPageBreak/>
        <w:t>ort for non-public networks</w:t>
      </w:r>
      <w:r>
        <w:rPr>
          <w:noProof/>
        </w:rPr>
        <w:tab/>
      </w:r>
      <w:r>
        <w:rPr>
          <w:noProof/>
        </w:rPr>
        <w:fldChar w:fldCharType="begin"/>
      </w:r>
      <w:r>
        <w:rPr>
          <w:noProof/>
        </w:rPr>
        <w:instrText xml:space="preserve"> PAGEREF _Toc185601118 \h </w:instrText>
      </w:r>
      <w:r>
        <w:rPr>
          <w:noProof/>
        </w:rPr>
      </w:r>
      <w:r>
        <w:rPr>
          <w:noProof/>
        </w:rPr>
        <w:fldChar w:fldCharType="separate"/>
      </w:r>
      <w:r w:rsidR="009A0E3B">
        <w:rPr>
          <w:noProof/>
        </w:rPr>
        <w:t>417</w:t>
      </w:r>
      <w:r>
        <w:rPr>
          <w:noProof/>
        </w:rPr>
        <w:fldChar w:fldCharType="end"/>
      </w:r>
    </w:p>
    <w:p w14:paraId="6D51A67D" w14:textId="5D42795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_Toc185601119 \h </w:instrText>
      </w:r>
      <w:r>
        <w:rPr>
          <w:noProof/>
        </w:rPr>
      </w:r>
      <w:r>
        <w:rPr>
          <w:noProof/>
        </w:rPr>
        <w:fldChar w:fldCharType="separate"/>
      </w:r>
      <w:r w:rsidR="009A0E3B">
        <w:rPr>
          <w:noProof/>
        </w:rPr>
        <w:t>417</w:t>
      </w:r>
      <w:r>
        <w:rPr>
          <w:noProof/>
        </w:rPr>
        <w:fldChar w:fldCharType="end"/>
      </w:r>
    </w:p>
    <w:p w14:paraId="706D04F7" w14:textId="5C8438B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r>
      <w:r>
        <w:rPr>
          <w:noProof/>
        </w:rPr>
        <w:instrText xml:space="preserve"> PAGEREF _Toc185601120 \h </w:instrText>
      </w:r>
      <w:r>
        <w:rPr>
          <w:noProof/>
        </w:rPr>
      </w:r>
      <w:r>
        <w:rPr>
          <w:noProof/>
        </w:rPr>
        <w:fldChar w:fldCharType="separate"/>
      </w:r>
      <w:r w:rsidR="009A0E3B">
        <w:rPr>
          <w:noProof/>
        </w:rPr>
        <w:t>418</w:t>
      </w:r>
      <w:r>
        <w:rPr>
          <w:noProof/>
        </w:rPr>
        <w:fldChar w:fldCharType="end"/>
      </w:r>
    </w:p>
    <w:p w14:paraId="216465CD" w14:textId="5B437DA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_Toc185601121 \h </w:instrText>
      </w:r>
      <w:r>
        <w:rPr>
          <w:noProof/>
        </w:rPr>
      </w:r>
      <w:r>
        <w:rPr>
          <w:noProof/>
        </w:rPr>
        <w:fldChar w:fldCharType="separate"/>
      </w:r>
      <w:r w:rsidR="009A0E3B">
        <w:rPr>
          <w:noProof/>
        </w:rPr>
        <w:t>418</w:t>
      </w:r>
      <w:r>
        <w:rPr>
          <w:noProof/>
        </w:rPr>
        <w:fldChar w:fldCharType="end"/>
      </w:r>
    </w:p>
    <w:p w14:paraId="23A23CDF" w14:textId="7C8D4F1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r>
      <w:r>
        <w:rPr>
          <w:noProof/>
        </w:rPr>
        <w:instrText xml:space="preserve"> PAGEREF _Toc185601122 \h </w:instrText>
      </w:r>
      <w:r>
        <w:rPr>
          <w:noProof/>
        </w:rPr>
      </w:r>
      <w:r>
        <w:rPr>
          <w:noProof/>
        </w:rPr>
        <w:fldChar w:fldCharType="separate"/>
      </w:r>
      <w:r w:rsidR="009A0E3B">
        <w:rPr>
          <w:noProof/>
        </w:rPr>
        <w:t>418</w:t>
      </w:r>
      <w:r>
        <w:rPr>
          <w:noProof/>
        </w:rPr>
        <w:fldChar w:fldCharType="end"/>
      </w:r>
    </w:p>
    <w:p w14:paraId="2205F0DC" w14:textId="4B065E0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r>
      <w:r>
        <w:rPr>
          <w:noProof/>
        </w:rPr>
        <w:instrText xml:space="preserve"> PAGEREF _Toc185601123 \h </w:instrText>
      </w:r>
      <w:r>
        <w:rPr>
          <w:noProof/>
        </w:rPr>
      </w:r>
      <w:r>
        <w:rPr>
          <w:noProof/>
        </w:rPr>
        <w:fldChar w:fldCharType="separate"/>
      </w:r>
      <w:r w:rsidR="009A0E3B">
        <w:rPr>
          <w:noProof/>
        </w:rPr>
        <w:t>419</w:t>
      </w:r>
      <w:r>
        <w:rPr>
          <w:noProof/>
        </w:rPr>
        <w:fldChar w:fldCharType="end"/>
      </w:r>
    </w:p>
    <w:p w14:paraId="58F5E417" w14:textId="6998F81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r>
      <w:r>
        <w:rPr>
          <w:noProof/>
        </w:rPr>
        <w:instrText xml:space="preserve"> PAGEREF _Toc185601124 \h </w:instrText>
      </w:r>
      <w:r>
        <w:rPr>
          <w:noProof/>
        </w:rPr>
      </w:r>
      <w:r>
        <w:rPr>
          <w:noProof/>
        </w:rPr>
        <w:fldChar w:fldCharType="separate"/>
      </w:r>
      <w:r w:rsidR="009A0E3B">
        <w:rPr>
          <w:noProof/>
        </w:rPr>
        <w:t>420</w:t>
      </w:r>
      <w:r>
        <w:rPr>
          <w:noProof/>
        </w:rPr>
        <w:fldChar w:fldCharType="end"/>
      </w:r>
    </w:p>
    <w:p w14:paraId="6C3C1AB9" w14:textId="4952E46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r>
      <w:r>
        <w:rPr>
          <w:noProof/>
        </w:rPr>
        <w:instrText xml:space="preserve"> PAGEREF _Toc185601125 \h </w:instrText>
      </w:r>
      <w:r>
        <w:rPr>
          <w:noProof/>
        </w:rPr>
      </w:r>
      <w:r>
        <w:rPr>
          <w:noProof/>
        </w:rPr>
        <w:fldChar w:fldCharType="separate"/>
      </w:r>
      <w:r w:rsidR="009A0E3B">
        <w:rPr>
          <w:noProof/>
        </w:rPr>
        <w:t>422</w:t>
      </w:r>
      <w:r>
        <w:rPr>
          <w:noProof/>
        </w:rPr>
        <w:fldChar w:fldCharType="end"/>
      </w:r>
    </w:p>
    <w:p w14:paraId="58DA1947" w14:textId="62748A96"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_Toc185601126 \h </w:instrText>
      </w:r>
      <w:r>
        <w:rPr>
          <w:noProof/>
        </w:rPr>
      </w:r>
      <w:r>
        <w:rPr>
          <w:noProof/>
        </w:rPr>
        <w:fldChar w:fldCharType="separate"/>
      </w:r>
      <w:r w:rsidR="009A0E3B">
        <w:rPr>
          <w:noProof/>
        </w:rPr>
        <w:t>422</w:t>
      </w:r>
      <w:r>
        <w:rPr>
          <w:noProof/>
        </w:rPr>
        <w:fldChar w:fldCharType="end"/>
      </w:r>
    </w:p>
    <w:p w14:paraId="42088C30" w14:textId="055BAEF0"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5.30.2.4.2</w:t>
      </w:r>
      <w:r>
        <w:rPr>
          <w:rFonts w:asciiTheme="minorHAnsi" w:eastAsiaTheme="minorEastAsia" w:hAnsiTheme="minorHAnsi" w:cstheme="minorBidi"/>
          <w:noProof/>
          <w:kern w:val="2"/>
          <w:sz w:val="22"/>
          <w:szCs w:val="22"/>
          <w14:ligatures w14:val="standardContextual"/>
        </w:rPr>
        <w:tab/>
      </w:r>
      <w:r>
        <w:rPr>
          <w:noProof/>
        </w:rPr>
        <w:t>Automatic network selection</w:t>
      </w:r>
      <w:r>
        <w:rPr>
          <w:noProof/>
        </w:rPr>
        <w:tab/>
      </w:r>
      <w:r>
        <w:rPr>
          <w:noProof/>
        </w:rPr>
        <w:fldChar w:fldCharType="begin"/>
      </w:r>
      <w:r>
        <w:rPr>
          <w:noProof/>
        </w:rPr>
        <w:instrText xml:space="preserve"> PAGEREF _Toc185601127 \h </w:instrText>
      </w:r>
      <w:r>
        <w:rPr>
          <w:noProof/>
        </w:rPr>
      </w:r>
      <w:r>
        <w:rPr>
          <w:noProof/>
        </w:rPr>
        <w:fldChar w:fldCharType="separate"/>
      </w:r>
      <w:r w:rsidR="009A0E3B">
        <w:rPr>
          <w:noProof/>
        </w:rPr>
        <w:t>423</w:t>
      </w:r>
      <w:r>
        <w:rPr>
          <w:noProof/>
        </w:rPr>
        <w:fldChar w:fldCharType="end"/>
      </w:r>
    </w:p>
    <w:p w14:paraId="5CF6EDA5" w14:textId="6DBDB1B1"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5.30.2.4.3</w:t>
      </w:r>
      <w:r>
        <w:rPr>
          <w:rFonts w:asciiTheme="minorHAnsi" w:eastAsiaTheme="minorEastAsia" w:hAnsiTheme="minorHAnsi" w:cstheme="minorBidi"/>
          <w:noProof/>
          <w:kern w:val="2"/>
          <w:sz w:val="22"/>
          <w:szCs w:val="22"/>
          <w14:ligatures w14:val="standardContextual"/>
        </w:rPr>
        <w:tab/>
      </w:r>
      <w:r>
        <w:rPr>
          <w:noProof/>
        </w:rPr>
        <w:t>Manual network selection</w:t>
      </w:r>
      <w:r>
        <w:rPr>
          <w:noProof/>
        </w:rPr>
        <w:tab/>
      </w:r>
      <w:r>
        <w:rPr>
          <w:noProof/>
        </w:rPr>
        <w:fldChar w:fldCharType="begin"/>
      </w:r>
      <w:r>
        <w:rPr>
          <w:noProof/>
        </w:rPr>
        <w:instrText xml:space="preserve"> PAGEREF _Toc185601128 \h </w:instrText>
      </w:r>
      <w:r>
        <w:rPr>
          <w:noProof/>
        </w:rPr>
      </w:r>
      <w:r>
        <w:rPr>
          <w:noProof/>
        </w:rPr>
        <w:fldChar w:fldCharType="separate"/>
      </w:r>
      <w:r w:rsidR="009A0E3B">
        <w:rPr>
          <w:noProof/>
        </w:rPr>
        <w:t>425</w:t>
      </w:r>
      <w:r>
        <w:rPr>
          <w:noProof/>
        </w:rPr>
        <w:fldChar w:fldCharType="end"/>
      </w:r>
    </w:p>
    <w:p w14:paraId="0807B57A" w14:textId="18C0C74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r>
      <w:r>
        <w:rPr>
          <w:noProof/>
        </w:rPr>
        <w:instrText xml:space="preserve"> PAGEREF _Toc185601129 \h </w:instrText>
      </w:r>
      <w:r>
        <w:rPr>
          <w:noProof/>
        </w:rPr>
      </w:r>
      <w:r>
        <w:rPr>
          <w:noProof/>
        </w:rPr>
        <w:fldChar w:fldCharType="separate"/>
      </w:r>
      <w:r w:rsidR="009A0E3B">
        <w:rPr>
          <w:noProof/>
        </w:rPr>
        <w:t>425</w:t>
      </w:r>
      <w:r>
        <w:rPr>
          <w:noProof/>
        </w:rPr>
        <w:fldChar w:fldCharType="end"/>
      </w:r>
    </w:p>
    <w:p w14:paraId="2AC9B754" w14:textId="211CCCC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r>
      <w:r>
        <w:rPr>
          <w:noProof/>
        </w:rPr>
        <w:instrText xml:space="preserve"> PAGEREF _Toc185601130 \h </w:instrText>
      </w:r>
      <w:r>
        <w:rPr>
          <w:noProof/>
        </w:rPr>
      </w:r>
      <w:r>
        <w:rPr>
          <w:noProof/>
        </w:rPr>
        <w:fldChar w:fldCharType="separate"/>
      </w:r>
      <w:r w:rsidR="009A0E3B">
        <w:rPr>
          <w:noProof/>
        </w:rPr>
        <w:t>425</w:t>
      </w:r>
      <w:r>
        <w:rPr>
          <w:noProof/>
        </w:rPr>
        <w:fldChar w:fldCharType="end"/>
      </w:r>
    </w:p>
    <w:p w14:paraId="178AD93A" w14:textId="39407D0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r>
      <w:r>
        <w:rPr>
          <w:noProof/>
        </w:rPr>
        <w:instrText xml:space="preserve"> PAGEREF _Toc185601131 \h </w:instrText>
      </w:r>
      <w:r>
        <w:rPr>
          <w:noProof/>
        </w:rPr>
      </w:r>
      <w:r>
        <w:rPr>
          <w:noProof/>
        </w:rPr>
        <w:fldChar w:fldCharType="separate"/>
      </w:r>
      <w:r w:rsidR="009A0E3B">
        <w:rPr>
          <w:noProof/>
        </w:rPr>
        <w:t>425</w:t>
      </w:r>
      <w:r>
        <w:rPr>
          <w:noProof/>
        </w:rPr>
        <w:fldChar w:fldCharType="end"/>
      </w:r>
    </w:p>
    <w:p w14:paraId="44BC3307" w14:textId="71A4EA4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r>
      <w:r>
        <w:rPr>
          <w:noProof/>
        </w:rPr>
        <w:instrText xml:space="preserve"> PAGEREF _Toc185601132 \h </w:instrText>
      </w:r>
      <w:r>
        <w:rPr>
          <w:noProof/>
        </w:rPr>
      </w:r>
      <w:r>
        <w:rPr>
          <w:noProof/>
        </w:rPr>
        <w:fldChar w:fldCharType="separate"/>
      </w:r>
      <w:r w:rsidR="009A0E3B">
        <w:rPr>
          <w:noProof/>
        </w:rPr>
        <w:t>426</w:t>
      </w:r>
      <w:r>
        <w:rPr>
          <w:noProof/>
        </w:rPr>
        <w:fldChar w:fldCharType="end"/>
      </w:r>
    </w:p>
    <w:p w14:paraId="02FE6CC9" w14:textId="138A200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5.30.2.9</w:t>
      </w:r>
      <w:r>
        <w:rPr>
          <w:rFonts w:asciiTheme="minorHAnsi" w:eastAsiaTheme="minorEastAsia" w:hAnsiTheme="minorHAnsi" w:cstheme="minorBidi"/>
          <w:noProof/>
          <w:kern w:val="2"/>
          <w:sz w:val="22"/>
          <w:szCs w:val="22"/>
          <w14:ligatures w14:val="standardContextual"/>
        </w:rPr>
        <w:tab/>
      </w:r>
      <w:r>
        <w:rPr>
          <w:noProof/>
        </w:rPr>
        <w:t>SNPN connectivity for UEs with credentials owned by Credentials Holder</w:t>
      </w:r>
      <w:r>
        <w:rPr>
          <w:noProof/>
        </w:rPr>
        <w:tab/>
      </w:r>
      <w:r>
        <w:rPr>
          <w:noProof/>
        </w:rPr>
        <w:fldChar w:fldCharType="begin"/>
      </w:r>
      <w:r>
        <w:rPr>
          <w:noProof/>
        </w:rPr>
        <w:instrText xml:space="preserve"> PAGEREF _Toc185601133 \h </w:instrText>
      </w:r>
      <w:r>
        <w:rPr>
          <w:noProof/>
        </w:rPr>
      </w:r>
      <w:r>
        <w:rPr>
          <w:noProof/>
        </w:rPr>
        <w:fldChar w:fldCharType="separate"/>
      </w:r>
      <w:r w:rsidR="009A0E3B">
        <w:rPr>
          <w:noProof/>
        </w:rPr>
        <w:t>426</w:t>
      </w:r>
      <w:r>
        <w:rPr>
          <w:noProof/>
        </w:rPr>
        <w:fldChar w:fldCharType="end"/>
      </w:r>
    </w:p>
    <w:p w14:paraId="75A01B4E" w14:textId="0C8AABF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_Toc185601134 \h </w:instrText>
      </w:r>
      <w:r>
        <w:rPr>
          <w:noProof/>
        </w:rPr>
      </w:r>
      <w:r>
        <w:rPr>
          <w:noProof/>
        </w:rPr>
        <w:fldChar w:fldCharType="separate"/>
      </w:r>
      <w:r w:rsidR="009A0E3B">
        <w:rPr>
          <w:noProof/>
        </w:rPr>
        <w:t>426</w:t>
      </w:r>
      <w:r>
        <w:rPr>
          <w:noProof/>
        </w:rPr>
        <w:fldChar w:fldCharType="end"/>
      </w:r>
    </w:p>
    <w:p w14:paraId="1A4479B3" w14:textId="1E9DB47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5.30.2.9.2</w:t>
      </w:r>
      <w:r>
        <w:rPr>
          <w:rFonts w:asciiTheme="minorHAnsi" w:eastAsiaTheme="minorEastAsia" w:hAnsiTheme="minorHAnsi" w:cstheme="minorBidi"/>
          <w:noProof/>
          <w:kern w:val="2"/>
          <w:sz w:val="22"/>
          <w:szCs w:val="22"/>
          <w14:ligatures w14:val="standardContextual"/>
        </w:rPr>
        <w:tab/>
      </w:r>
      <w:r>
        <w:rPr>
          <w:noProof/>
        </w:rPr>
        <w:t>Credentials Holder using AAA Server for primary authentication and authorization</w:t>
      </w:r>
      <w:r>
        <w:rPr>
          <w:noProof/>
        </w:rPr>
        <w:tab/>
      </w:r>
      <w:r>
        <w:rPr>
          <w:noProof/>
        </w:rPr>
        <w:fldChar w:fldCharType="begin"/>
      </w:r>
      <w:r>
        <w:rPr>
          <w:noProof/>
        </w:rPr>
        <w:instrText xml:space="preserve"> PAGEREF _Toc185601135 \h </w:instrText>
      </w:r>
      <w:r>
        <w:rPr>
          <w:noProof/>
        </w:rPr>
      </w:r>
      <w:r>
        <w:rPr>
          <w:noProof/>
        </w:rPr>
        <w:fldChar w:fldCharType="separate"/>
      </w:r>
      <w:r w:rsidR="009A0E3B">
        <w:rPr>
          <w:noProof/>
        </w:rPr>
        <w:t>427</w:t>
      </w:r>
      <w:r>
        <w:rPr>
          <w:noProof/>
        </w:rPr>
        <w:fldChar w:fldCharType="end"/>
      </w:r>
    </w:p>
    <w:p w14:paraId="4FFD83E5" w14:textId="66D75B4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5.30.2.9.3</w:t>
      </w:r>
      <w:r>
        <w:rPr>
          <w:rFonts w:asciiTheme="minorHAnsi" w:eastAsiaTheme="minorEastAsia" w:hAnsiTheme="minorHAnsi" w:cstheme="minorBidi"/>
          <w:noProof/>
          <w:kern w:val="2"/>
          <w:sz w:val="22"/>
          <w:szCs w:val="22"/>
          <w14:ligatures w14:val="standardContextual"/>
        </w:rPr>
        <w:tab/>
      </w:r>
      <w:r>
        <w:rPr>
          <w:noProof/>
        </w:rPr>
        <w:t>Credentials Holder using AUSF and UDM for primary authentication and authorization</w:t>
      </w:r>
      <w:r>
        <w:rPr>
          <w:noProof/>
        </w:rPr>
        <w:tab/>
      </w:r>
      <w:r>
        <w:rPr>
          <w:noProof/>
        </w:rPr>
        <w:fldChar w:fldCharType="begin"/>
      </w:r>
      <w:r>
        <w:rPr>
          <w:noProof/>
        </w:rPr>
        <w:instrText xml:space="preserve"> PAGEREF _Toc185601136 \h </w:instrText>
      </w:r>
      <w:r>
        <w:rPr>
          <w:noProof/>
        </w:rPr>
      </w:r>
      <w:r>
        <w:rPr>
          <w:noProof/>
        </w:rPr>
        <w:fldChar w:fldCharType="separate"/>
      </w:r>
      <w:r w:rsidR="009A0E3B">
        <w:rPr>
          <w:noProof/>
        </w:rPr>
        <w:t>428</w:t>
      </w:r>
      <w:r>
        <w:rPr>
          <w:noProof/>
        </w:rPr>
        <w:fldChar w:fldCharType="end"/>
      </w:r>
    </w:p>
    <w:p w14:paraId="4BB9C70D" w14:textId="13A5FBD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5.30.2.10</w:t>
      </w:r>
      <w:r>
        <w:rPr>
          <w:rFonts w:asciiTheme="minorHAnsi" w:eastAsiaTheme="minorEastAsia" w:hAnsiTheme="minorHAnsi" w:cstheme="minorBidi"/>
          <w:noProof/>
          <w:kern w:val="2"/>
          <w:sz w:val="22"/>
          <w:szCs w:val="22"/>
          <w14:ligatures w14:val="standardContextual"/>
        </w:rPr>
        <w:tab/>
      </w:r>
      <w:r>
        <w:rPr>
          <w:noProof/>
        </w:rPr>
        <w:t>Onboarding of UEs for SNPNs</w:t>
      </w:r>
      <w:r>
        <w:rPr>
          <w:noProof/>
        </w:rPr>
        <w:tab/>
      </w:r>
      <w:r>
        <w:rPr>
          <w:noProof/>
        </w:rPr>
        <w:fldChar w:fldCharType="begin"/>
      </w:r>
      <w:r>
        <w:rPr>
          <w:noProof/>
        </w:rPr>
        <w:instrText xml:space="preserve"> PAGEREF _Toc185601137 \h </w:instrText>
      </w:r>
      <w:r>
        <w:rPr>
          <w:noProof/>
        </w:rPr>
      </w:r>
      <w:r>
        <w:rPr>
          <w:noProof/>
        </w:rPr>
        <w:fldChar w:fldCharType="separate"/>
      </w:r>
      <w:r w:rsidR="009A0E3B">
        <w:rPr>
          <w:noProof/>
        </w:rPr>
        <w:t>429</w:t>
      </w:r>
      <w:r>
        <w:rPr>
          <w:noProof/>
        </w:rPr>
        <w:fldChar w:fldCharType="end"/>
      </w:r>
    </w:p>
    <w:p w14:paraId="311615EA" w14:textId="4DB0415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_Toc185601138 \h </w:instrText>
      </w:r>
      <w:r>
        <w:rPr>
          <w:noProof/>
        </w:rPr>
      </w:r>
      <w:r>
        <w:rPr>
          <w:noProof/>
        </w:rPr>
        <w:fldChar w:fldCharType="separate"/>
      </w:r>
      <w:r w:rsidR="009A0E3B">
        <w:rPr>
          <w:noProof/>
        </w:rPr>
        <w:t>429</w:t>
      </w:r>
      <w:r>
        <w:rPr>
          <w:noProof/>
        </w:rPr>
        <w:fldChar w:fldCharType="end"/>
      </w:r>
    </w:p>
    <w:p w14:paraId="375383D5" w14:textId="0C0A5A51"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5.30.2.10.2</w:t>
      </w:r>
      <w:r>
        <w:rPr>
          <w:rFonts w:asciiTheme="minorHAnsi" w:eastAsiaTheme="minorEastAsia" w:hAnsiTheme="minorHAnsi" w:cstheme="minorBidi"/>
          <w:noProof/>
          <w:kern w:val="2"/>
          <w:sz w:val="22"/>
          <w:szCs w:val="22"/>
          <w14:ligatures w14:val="standardContextual"/>
        </w:rPr>
        <w:tab/>
      </w:r>
      <w:r>
        <w:rPr>
          <w:noProof/>
        </w:rPr>
        <w:t>Onboarding Network is an SNPN</w:t>
      </w:r>
      <w:r>
        <w:rPr>
          <w:noProof/>
        </w:rPr>
        <w:tab/>
      </w:r>
      <w:r>
        <w:rPr>
          <w:noProof/>
        </w:rPr>
        <w:fldChar w:fldCharType="begin"/>
      </w:r>
      <w:r>
        <w:rPr>
          <w:noProof/>
        </w:rPr>
        <w:instrText xml:space="preserve"> PAGEREF _Toc185601139 \h </w:instrText>
      </w:r>
      <w:r>
        <w:rPr>
          <w:noProof/>
        </w:rPr>
      </w:r>
      <w:r>
        <w:rPr>
          <w:noProof/>
        </w:rPr>
        <w:fldChar w:fldCharType="separate"/>
      </w:r>
      <w:r w:rsidR="009A0E3B">
        <w:rPr>
          <w:noProof/>
        </w:rPr>
        <w:t>429</w:t>
      </w:r>
      <w:r>
        <w:rPr>
          <w:noProof/>
        </w:rPr>
        <w:fldChar w:fldCharType="end"/>
      </w:r>
    </w:p>
    <w:p w14:paraId="19F54358" w14:textId="63F8BBA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5.30.2.10.3</w:t>
      </w:r>
      <w:r>
        <w:rPr>
          <w:rFonts w:asciiTheme="minorHAnsi" w:eastAsiaTheme="minorEastAsia" w:hAnsiTheme="minorHAnsi" w:cstheme="minorBidi"/>
          <w:noProof/>
          <w:kern w:val="2"/>
          <w:sz w:val="22"/>
          <w:szCs w:val="22"/>
          <w14:ligatures w14:val="standardContextual"/>
        </w:rPr>
        <w:tab/>
      </w:r>
      <w:r>
        <w:rPr>
          <w:noProof/>
        </w:rPr>
        <w:t>Onboarding Network is a PLMN</w:t>
      </w:r>
      <w:r>
        <w:rPr>
          <w:noProof/>
        </w:rPr>
        <w:tab/>
      </w:r>
      <w:r>
        <w:rPr>
          <w:noProof/>
        </w:rPr>
        <w:fldChar w:fldCharType="begin"/>
      </w:r>
      <w:r>
        <w:rPr>
          <w:noProof/>
        </w:rPr>
        <w:instrText xml:space="preserve"> PAGEREF _Toc185601140 \h </w:instrText>
      </w:r>
      <w:r>
        <w:rPr>
          <w:noProof/>
        </w:rPr>
      </w:r>
      <w:r>
        <w:rPr>
          <w:noProof/>
        </w:rPr>
        <w:fldChar w:fldCharType="separate"/>
      </w:r>
      <w:r w:rsidR="009A0E3B">
        <w:rPr>
          <w:noProof/>
        </w:rPr>
        <w:t>434</w:t>
      </w:r>
      <w:r>
        <w:rPr>
          <w:noProof/>
        </w:rPr>
        <w:fldChar w:fldCharType="end"/>
      </w:r>
    </w:p>
    <w:p w14:paraId="71254CF3" w14:textId="41000BE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5.30.2.10.4</w:t>
      </w:r>
      <w:r>
        <w:rPr>
          <w:rFonts w:asciiTheme="minorHAnsi" w:eastAsiaTheme="minorEastAsia" w:hAnsiTheme="minorHAnsi" w:cstheme="minorBidi"/>
          <w:noProof/>
          <w:kern w:val="2"/>
          <w:sz w:val="22"/>
          <w:szCs w:val="22"/>
          <w14:ligatures w14:val="standardContextual"/>
        </w:rPr>
        <w:tab/>
      </w:r>
      <w:r>
        <w:rPr>
          <w:noProof/>
        </w:rPr>
        <w:t>Remote Provisioning of UEs in Onboarding Network</w:t>
      </w:r>
      <w:r>
        <w:rPr>
          <w:noProof/>
        </w:rPr>
        <w:tab/>
      </w:r>
      <w:r>
        <w:rPr>
          <w:noProof/>
        </w:rPr>
        <w:fldChar w:fldCharType="begin"/>
      </w:r>
      <w:r>
        <w:rPr>
          <w:noProof/>
        </w:rPr>
        <w:instrText xml:space="preserve"> PAGEREF _Toc185601141 \h </w:instrText>
      </w:r>
      <w:r>
        <w:rPr>
          <w:noProof/>
        </w:rPr>
      </w:r>
      <w:r>
        <w:rPr>
          <w:noProof/>
        </w:rPr>
        <w:fldChar w:fldCharType="separate"/>
      </w:r>
      <w:r w:rsidR="009A0E3B">
        <w:rPr>
          <w:noProof/>
        </w:rPr>
        <w:t>434</w:t>
      </w:r>
      <w:r>
        <w:rPr>
          <w:noProof/>
        </w:rPr>
        <w:fldChar w:fldCharType="end"/>
      </w:r>
    </w:p>
    <w:p w14:paraId="3F05F925" w14:textId="5799CAA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5.30.2.11</w:t>
      </w:r>
      <w:r>
        <w:rPr>
          <w:rFonts w:asciiTheme="minorHAnsi" w:eastAsiaTheme="minorEastAsia" w:hAnsiTheme="minorHAnsi" w:cstheme="minorBidi"/>
          <w:noProof/>
          <w:kern w:val="2"/>
          <w:sz w:val="22"/>
          <w:szCs w:val="22"/>
          <w14:ligatures w14:val="standardContextual"/>
        </w:rPr>
        <w:tab/>
      </w:r>
      <w:r>
        <w:rPr>
          <w:noProof/>
        </w:rPr>
        <w:t>UE Mobility support for SNPN</w:t>
      </w:r>
      <w:r>
        <w:rPr>
          <w:noProof/>
        </w:rPr>
        <w:tab/>
      </w:r>
      <w:r>
        <w:rPr>
          <w:noProof/>
        </w:rPr>
        <w:fldChar w:fldCharType="begin"/>
      </w:r>
      <w:r>
        <w:rPr>
          <w:noProof/>
        </w:rPr>
        <w:instrText xml:space="preserve"> PAGEREF _Toc185601142 \h </w:instrText>
      </w:r>
      <w:r>
        <w:rPr>
          <w:noProof/>
        </w:rPr>
      </w:r>
      <w:r>
        <w:rPr>
          <w:noProof/>
        </w:rPr>
        <w:fldChar w:fldCharType="separate"/>
      </w:r>
      <w:r w:rsidR="009A0E3B">
        <w:rPr>
          <w:noProof/>
        </w:rPr>
        <w:t>436</w:t>
      </w:r>
      <w:r>
        <w:rPr>
          <w:noProof/>
        </w:rPr>
        <w:fldChar w:fldCharType="end"/>
      </w:r>
    </w:p>
    <w:p w14:paraId="6333C573" w14:textId="1D7798B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5.30.2.12</w:t>
      </w:r>
      <w:r>
        <w:rPr>
          <w:rFonts w:asciiTheme="minorHAnsi" w:eastAsiaTheme="minorEastAsia" w:hAnsiTheme="minorHAnsi" w:cstheme="minorBidi"/>
          <w:noProof/>
          <w:kern w:val="2"/>
          <w:sz w:val="22"/>
          <w:szCs w:val="22"/>
          <w14:ligatures w14:val="standardContextual"/>
        </w:rPr>
        <w:tab/>
      </w:r>
      <w:r>
        <w:rPr>
          <w:noProof/>
        </w:rPr>
        <w:t>Access to SNPN services via Untrusted non-3GPP access</w:t>
      </w:r>
      <w:r>
        <w:rPr>
          <w:noProof/>
        </w:rPr>
        <w:tab/>
      </w:r>
      <w:r>
        <w:rPr>
          <w:noProof/>
        </w:rPr>
        <w:fldChar w:fldCharType="begin"/>
      </w:r>
      <w:r>
        <w:rPr>
          <w:noProof/>
        </w:rPr>
        <w:instrText xml:space="preserve"> PAGEREF _Toc185601143 \h </w:instrText>
      </w:r>
      <w:r>
        <w:rPr>
          <w:noProof/>
        </w:rPr>
      </w:r>
      <w:r>
        <w:rPr>
          <w:noProof/>
        </w:rPr>
        <w:fldChar w:fldCharType="separate"/>
      </w:r>
      <w:r w:rsidR="009A0E3B">
        <w:rPr>
          <w:noProof/>
        </w:rPr>
        <w:t>437</w:t>
      </w:r>
      <w:r>
        <w:rPr>
          <w:noProof/>
        </w:rPr>
        <w:fldChar w:fldCharType="end"/>
      </w:r>
    </w:p>
    <w:p w14:paraId="542AB1C8" w14:textId="7626DC2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5.30.2.13</w:t>
      </w:r>
      <w:r>
        <w:rPr>
          <w:rFonts w:asciiTheme="minorHAnsi" w:eastAsiaTheme="minorEastAsia" w:hAnsiTheme="minorHAnsi" w:cstheme="minorBidi"/>
          <w:noProof/>
          <w:kern w:val="2"/>
          <w:sz w:val="22"/>
          <w:szCs w:val="22"/>
          <w14:ligatures w14:val="standardContextual"/>
        </w:rPr>
        <w:tab/>
      </w:r>
      <w:r>
        <w:rPr>
          <w:noProof/>
        </w:rPr>
        <w:t>Access to SNPN services via Trusted non-3GPP access</w:t>
      </w:r>
      <w:r>
        <w:rPr>
          <w:noProof/>
        </w:rPr>
        <w:tab/>
      </w:r>
      <w:r>
        <w:rPr>
          <w:noProof/>
        </w:rPr>
        <w:fldChar w:fldCharType="begin"/>
      </w:r>
      <w:r>
        <w:rPr>
          <w:noProof/>
        </w:rPr>
        <w:instrText xml:space="preserve"> PAGEREF _Toc185601144 \h </w:instrText>
      </w:r>
      <w:r>
        <w:rPr>
          <w:noProof/>
        </w:rPr>
      </w:r>
      <w:r>
        <w:rPr>
          <w:noProof/>
        </w:rPr>
        <w:fldChar w:fldCharType="separate"/>
      </w:r>
      <w:r w:rsidR="009A0E3B">
        <w:rPr>
          <w:noProof/>
        </w:rPr>
        <w:t>438</w:t>
      </w:r>
      <w:r>
        <w:rPr>
          <w:noProof/>
        </w:rPr>
        <w:fldChar w:fldCharType="end"/>
      </w:r>
    </w:p>
    <w:p w14:paraId="04F319CE" w14:textId="57ACEE5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5.30.2.14</w:t>
      </w:r>
      <w:r>
        <w:rPr>
          <w:rFonts w:asciiTheme="minorHAnsi" w:eastAsiaTheme="minorEastAsia" w:hAnsiTheme="minorHAnsi" w:cstheme="minorBidi"/>
          <w:noProof/>
          <w:kern w:val="2"/>
          <w:sz w:val="22"/>
          <w:szCs w:val="22"/>
          <w14:ligatures w14:val="standardContextual"/>
        </w:rPr>
        <w:tab/>
      </w:r>
      <w:r>
        <w:rPr>
          <w:noProof/>
        </w:rPr>
        <w:t>Access to SNPN services via wireline access network</w:t>
      </w:r>
      <w:r>
        <w:rPr>
          <w:noProof/>
        </w:rPr>
        <w:tab/>
      </w:r>
      <w:r>
        <w:rPr>
          <w:noProof/>
        </w:rPr>
        <w:fldChar w:fldCharType="begin"/>
      </w:r>
      <w:r>
        <w:rPr>
          <w:noProof/>
        </w:rPr>
        <w:instrText xml:space="preserve"> PAGEREF _Toc185601145 \h </w:instrText>
      </w:r>
      <w:r>
        <w:rPr>
          <w:noProof/>
        </w:rPr>
      </w:r>
      <w:r>
        <w:rPr>
          <w:noProof/>
        </w:rPr>
        <w:fldChar w:fldCharType="separate"/>
      </w:r>
      <w:r w:rsidR="009A0E3B">
        <w:rPr>
          <w:noProof/>
        </w:rPr>
        <w:t>439</w:t>
      </w:r>
      <w:r>
        <w:rPr>
          <w:noProof/>
        </w:rPr>
        <w:fldChar w:fldCharType="end"/>
      </w:r>
    </w:p>
    <w:p w14:paraId="7D31A6A2" w14:textId="634EF29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5.30.2.15</w:t>
      </w:r>
      <w:r>
        <w:rPr>
          <w:rFonts w:asciiTheme="minorHAnsi" w:eastAsiaTheme="minorEastAsia" w:hAnsiTheme="minorHAnsi" w:cstheme="minorBidi"/>
          <w:noProof/>
          <w:kern w:val="2"/>
          <w:sz w:val="22"/>
          <w:szCs w:val="22"/>
          <w14:ligatures w14:val="standardContextual"/>
        </w:rPr>
        <w:tab/>
      </w:r>
      <w:r>
        <w:rPr>
          <w:noProof/>
        </w:rPr>
        <w:t>Access to SNPN services for N5CW devices</w:t>
      </w:r>
      <w:r>
        <w:rPr>
          <w:noProof/>
        </w:rPr>
        <w:tab/>
      </w:r>
      <w:r>
        <w:rPr>
          <w:noProof/>
        </w:rPr>
        <w:fldChar w:fldCharType="begin"/>
      </w:r>
      <w:r>
        <w:rPr>
          <w:noProof/>
        </w:rPr>
        <w:instrText xml:space="preserve"> PAGEREF _Toc185601146 \h </w:instrText>
      </w:r>
      <w:r>
        <w:rPr>
          <w:noProof/>
        </w:rPr>
      </w:r>
      <w:r>
        <w:rPr>
          <w:noProof/>
        </w:rPr>
        <w:fldChar w:fldCharType="separate"/>
      </w:r>
      <w:r w:rsidR="009A0E3B">
        <w:rPr>
          <w:noProof/>
        </w:rPr>
        <w:t>439</w:t>
      </w:r>
      <w:r>
        <w:rPr>
          <w:noProof/>
        </w:rPr>
        <w:fldChar w:fldCharType="end"/>
      </w:r>
    </w:p>
    <w:p w14:paraId="74D29AE5" w14:textId="70F69BE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r>
      <w:r>
        <w:rPr>
          <w:noProof/>
        </w:rPr>
        <w:instrText xml:space="preserve"> PAGEREF _Toc185601147 \h </w:instrText>
      </w:r>
      <w:r>
        <w:rPr>
          <w:noProof/>
        </w:rPr>
      </w:r>
      <w:r>
        <w:rPr>
          <w:noProof/>
        </w:rPr>
        <w:fldChar w:fldCharType="separate"/>
      </w:r>
      <w:r w:rsidR="009A0E3B">
        <w:rPr>
          <w:noProof/>
        </w:rPr>
        <w:t>439</w:t>
      </w:r>
      <w:r>
        <w:rPr>
          <w:noProof/>
        </w:rPr>
        <w:fldChar w:fldCharType="end"/>
      </w:r>
    </w:p>
    <w:p w14:paraId="4E8D41BF" w14:textId="0054608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_Toc185601148 \h </w:instrText>
      </w:r>
      <w:r>
        <w:rPr>
          <w:noProof/>
        </w:rPr>
      </w:r>
      <w:r>
        <w:rPr>
          <w:noProof/>
        </w:rPr>
        <w:fldChar w:fldCharType="separate"/>
      </w:r>
      <w:r w:rsidR="009A0E3B">
        <w:rPr>
          <w:noProof/>
        </w:rPr>
        <w:t>439</w:t>
      </w:r>
      <w:r>
        <w:rPr>
          <w:noProof/>
        </w:rPr>
        <w:fldChar w:fldCharType="end"/>
      </w:r>
    </w:p>
    <w:p w14:paraId="1C200E49" w14:textId="7479861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r>
      <w:r>
        <w:rPr>
          <w:noProof/>
        </w:rPr>
        <w:instrText xml:space="preserve"> PAGEREF _Toc185601149 \h </w:instrText>
      </w:r>
      <w:r>
        <w:rPr>
          <w:noProof/>
        </w:rPr>
      </w:r>
      <w:r>
        <w:rPr>
          <w:noProof/>
        </w:rPr>
        <w:fldChar w:fldCharType="separate"/>
      </w:r>
      <w:r w:rsidR="009A0E3B">
        <w:rPr>
          <w:noProof/>
        </w:rPr>
        <w:t>440</w:t>
      </w:r>
      <w:r>
        <w:rPr>
          <w:noProof/>
        </w:rPr>
        <w:fldChar w:fldCharType="end"/>
      </w:r>
    </w:p>
    <w:p w14:paraId="14D0CE74" w14:textId="6ACEFD1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r>
      <w:r>
        <w:rPr>
          <w:noProof/>
        </w:rPr>
        <w:instrText xml:space="preserve"> PAG</w:instrText>
      </w:r>
      <w:r>
        <w:rPr>
          <w:noProof/>
        </w:rPr>
        <w:lastRenderedPageBreak/>
        <w:instrText xml:space="preserve">EREF _Toc185601150 \h </w:instrText>
      </w:r>
      <w:r>
        <w:rPr>
          <w:noProof/>
        </w:rPr>
      </w:r>
      <w:r>
        <w:rPr>
          <w:noProof/>
        </w:rPr>
        <w:fldChar w:fldCharType="separate"/>
      </w:r>
      <w:r w:rsidR="009A0E3B">
        <w:rPr>
          <w:noProof/>
        </w:rPr>
        <w:t>440</w:t>
      </w:r>
      <w:r>
        <w:rPr>
          <w:noProof/>
        </w:rPr>
        <w:fldChar w:fldCharType="end"/>
      </w:r>
    </w:p>
    <w:p w14:paraId="298CFA01" w14:textId="722A548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r>
      <w:r>
        <w:rPr>
          <w:noProof/>
        </w:rPr>
        <w:instrText xml:space="preserve"> PAGEREF _Toc185601151 \h </w:instrText>
      </w:r>
      <w:r>
        <w:rPr>
          <w:noProof/>
        </w:rPr>
      </w:r>
      <w:r>
        <w:rPr>
          <w:noProof/>
        </w:rPr>
        <w:fldChar w:fldCharType="separate"/>
      </w:r>
      <w:r w:rsidR="009A0E3B">
        <w:rPr>
          <w:noProof/>
        </w:rPr>
        <w:t>441</w:t>
      </w:r>
      <w:r>
        <w:rPr>
          <w:noProof/>
        </w:rPr>
        <w:fldChar w:fldCharType="end"/>
      </w:r>
    </w:p>
    <w:p w14:paraId="205FC53E" w14:textId="0B8E385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r>
      <w:r>
        <w:rPr>
          <w:noProof/>
        </w:rPr>
        <w:instrText xml:space="preserve"> PAGEREF _Toc185601152 \h </w:instrText>
      </w:r>
      <w:r>
        <w:rPr>
          <w:noProof/>
        </w:rPr>
      </w:r>
      <w:r>
        <w:rPr>
          <w:noProof/>
        </w:rPr>
        <w:fldChar w:fldCharType="separate"/>
      </w:r>
      <w:r w:rsidR="009A0E3B">
        <w:rPr>
          <w:noProof/>
        </w:rPr>
        <w:t>443</w:t>
      </w:r>
      <w:r>
        <w:rPr>
          <w:noProof/>
        </w:rPr>
        <w:fldChar w:fldCharType="end"/>
      </w:r>
    </w:p>
    <w:p w14:paraId="151E9CF0" w14:textId="0BE199FA"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r>
      <w:r>
        <w:rPr>
          <w:noProof/>
        </w:rPr>
        <w:instrText xml:space="preserve"> PAGEREF _Toc185601153 \h </w:instrText>
      </w:r>
      <w:r>
        <w:rPr>
          <w:noProof/>
        </w:rPr>
      </w:r>
      <w:r>
        <w:rPr>
          <w:noProof/>
        </w:rPr>
        <w:fldChar w:fldCharType="separate"/>
      </w:r>
      <w:r w:rsidR="009A0E3B">
        <w:rPr>
          <w:noProof/>
        </w:rPr>
        <w:t>443</w:t>
      </w:r>
      <w:r>
        <w:rPr>
          <w:noProof/>
        </w:rPr>
        <w:fldChar w:fldCharType="end"/>
      </w:r>
    </w:p>
    <w:p w14:paraId="52776C9E" w14:textId="7A2A5B2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_Toc185601154 \h </w:instrText>
      </w:r>
      <w:r>
        <w:rPr>
          <w:noProof/>
        </w:rPr>
      </w:r>
      <w:r>
        <w:rPr>
          <w:noProof/>
        </w:rPr>
        <w:fldChar w:fldCharType="separate"/>
      </w:r>
      <w:r w:rsidR="009A0E3B">
        <w:rPr>
          <w:noProof/>
        </w:rPr>
        <w:t>443</w:t>
      </w:r>
      <w:r>
        <w:rPr>
          <w:noProof/>
        </w:rPr>
        <w:fldChar w:fldCharType="end"/>
      </w:r>
    </w:p>
    <w:p w14:paraId="4A8EC389" w14:textId="79A6D5D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r>
      <w:r>
        <w:rPr>
          <w:noProof/>
        </w:rPr>
        <w:instrText xml:space="preserve"> PAGEREF _Toc185601155 \h </w:instrText>
      </w:r>
      <w:r>
        <w:rPr>
          <w:noProof/>
        </w:rPr>
      </w:r>
      <w:r>
        <w:rPr>
          <w:noProof/>
        </w:rPr>
        <w:fldChar w:fldCharType="separate"/>
      </w:r>
      <w:r w:rsidR="009A0E3B">
        <w:rPr>
          <w:noProof/>
        </w:rPr>
        <w:t>443</w:t>
      </w:r>
      <w:r>
        <w:rPr>
          <w:noProof/>
        </w:rPr>
        <w:fldChar w:fldCharType="end"/>
      </w:r>
    </w:p>
    <w:p w14:paraId="61F04C50" w14:textId="5E4A803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r>
      <w:r>
        <w:rPr>
          <w:noProof/>
        </w:rPr>
        <w:instrText xml:space="preserve"> PAGEREF _Toc185601156 \h </w:instrText>
      </w:r>
      <w:r>
        <w:rPr>
          <w:noProof/>
        </w:rPr>
      </w:r>
      <w:r>
        <w:rPr>
          <w:noProof/>
        </w:rPr>
        <w:fldChar w:fldCharType="separate"/>
      </w:r>
      <w:r w:rsidR="009A0E3B">
        <w:rPr>
          <w:noProof/>
        </w:rPr>
        <w:t>444</w:t>
      </w:r>
      <w:r>
        <w:rPr>
          <w:noProof/>
        </w:rPr>
        <w:fldChar w:fldCharType="end"/>
      </w:r>
    </w:p>
    <w:p w14:paraId="5AAC8854" w14:textId="47A9D0D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r>
      <w:r>
        <w:rPr>
          <w:noProof/>
        </w:rPr>
        <w:instrText xml:space="preserve"> PAGEREF _Toc185601157 \h </w:instrText>
      </w:r>
      <w:r>
        <w:rPr>
          <w:noProof/>
        </w:rPr>
      </w:r>
      <w:r>
        <w:rPr>
          <w:noProof/>
        </w:rPr>
        <w:fldChar w:fldCharType="separate"/>
      </w:r>
      <w:r w:rsidR="009A0E3B">
        <w:rPr>
          <w:noProof/>
        </w:rPr>
        <w:t>445</w:t>
      </w:r>
      <w:r>
        <w:rPr>
          <w:noProof/>
        </w:rPr>
        <w:fldChar w:fldCharType="end"/>
      </w:r>
    </w:p>
    <w:p w14:paraId="27F6F49B" w14:textId="185DA2A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_Toc185601158 \h </w:instrText>
      </w:r>
      <w:r>
        <w:rPr>
          <w:noProof/>
        </w:rPr>
      </w:r>
      <w:r>
        <w:rPr>
          <w:noProof/>
        </w:rPr>
        <w:fldChar w:fldCharType="separate"/>
      </w:r>
      <w:r w:rsidR="009A0E3B">
        <w:rPr>
          <w:noProof/>
        </w:rPr>
        <w:t>445</w:t>
      </w:r>
      <w:r>
        <w:rPr>
          <w:noProof/>
        </w:rPr>
        <w:fldChar w:fldCharType="end"/>
      </w:r>
    </w:p>
    <w:p w14:paraId="48129BF9" w14:textId="5164B1D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r>
      <w:r>
        <w:rPr>
          <w:noProof/>
        </w:rPr>
        <w:instrText xml:space="preserve"> PAGEREF _Toc185601159 \h </w:instrText>
      </w:r>
      <w:r>
        <w:rPr>
          <w:noProof/>
        </w:rPr>
      </w:r>
      <w:r>
        <w:rPr>
          <w:noProof/>
        </w:rPr>
        <w:fldChar w:fldCharType="separate"/>
      </w:r>
      <w:r w:rsidR="009A0E3B">
        <w:rPr>
          <w:noProof/>
        </w:rPr>
        <w:t>446</w:t>
      </w:r>
      <w:r>
        <w:rPr>
          <w:noProof/>
        </w:rPr>
        <w:fldChar w:fldCharType="end"/>
      </w:r>
    </w:p>
    <w:p w14:paraId="0CF68C1B" w14:textId="670EC82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r>
      <w:r>
        <w:rPr>
          <w:noProof/>
        </w:rPr>
        <w:instrText xml:space="preserve"> PAGEREF _Toc185601160 \h </w:instrText>
      </w:r>
      <w:r>
        <w:rPr>
          <w:noProof/>
        </w:rPr>
      </w:r>
      <w:r>
        <w:rPr>
          <w:noProof/>
        </w:rPr>
        <w:fldChar w:fldCharType="separate"/>
      </w:r>
      <w:r w:rsidR="009A0E3B">
        <w:rPr>
          <w:noProof/>
        </w:rPr>
        <w:t>446</w:t>
      </w:r>
      <w:r>
        <w:rPr>
          <w:noProof/>
        </w:rPr>
        <w:fldChar w:fldCharType="end"/>
      </w:r>
    </w:p>
    <w:p w14:paraId="6969A9D1" w14:textId="6B5D858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r>
      <w:r>
        <w:rPr>
          <w:noProof/>
        </w:rPr>
        <w:instrText xml:space="preserve"> PAGEREF _Toc185601161 \h </w:instrText>
      </w:r>
      <w:r>
        <w:rPr>
          <w:noProof/>
        </w:rPr>
      </w:r>
      <w:r>
        <w:rPr>
          <w:noProof/>
        </w:rPr>
        <w:fldChar w:fldCharType="separate"/>
      </w:r>
      <w:r w:rsidR="009A0E3B">
        <w:rPr>
          <w:noProof/>
        </w:rPr>
        <w:t>446</w:t>
      </w:r>
      <w:r>
        <w:rPr>
          <w:noProof/>
        </w:rPr>
        <w:fldChar w:fldCharType="end"/>
      </w:r>
    </w:p>
    <w:p w14:paraId="15A4B81B" w14:textId="13731D2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r>
      <w:r>
        <w:rPr>
          <w:noProof/>
        </w:rPr>
        <w:instrText xml:space="preserve"> PAGEREF _Toc185601162 \h </w:instrText>
      </w:r>
      <w:r>
        <w:rPr>
          <w:noProof/>
        </w:rPr>
      </w:r>
      <w:r>
        <w:rPr>
          <w:noProof/>
        </w:rPr>
        <w:fldChar w:fldCharType="separate"/>
      </w:r>
      <w:r w:rsidR="009A0E3B">
        <w:rPr>
          <w:noProof/>
        </w:rPr>
        <w:t>447</w:t>
      </w:r>
      <w:r>
        <w:rPr>
          <w:noProof/>
        </w:rPr>
        <w:fldChar w:fldCharType="end"/>
      </w:r>
    </w:p>
    <w:p w14:paraId="6B379CFA" w14:textId="7A4252A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r>
      <w:r>
        <w:rPr>
          <w:noProof/>
        </w:rPr>
        <w:instrText xml:space="preserve"> PAGEREF _Toc185601163 \h </w:instrText>
      </w:r>
      <w:r>
        <w:rPr>
          <w:noProof/>
        </w:rPr>
      </w:r>
      <w:r>
        <w:rPr>
          <w:noProof/>
        </w:rPr>
        <w:fldChar w:fldCharType="separate"/>
      </w:r>
      <w:r w:rsidR="009A0E3B">
        <w:rPr>
          <w:noProof/>
        </w:rPr>
        <w:t>448</w:t>
      </w:r>
      <w:r>
        <w:rPr>
          <w:noProof/>
        </w:rPr>
        <w:fldChar w:fldCharType="end"/>
      </w:r>
    </w:p>
    <w:p w14:paraId="4F8E135D" w14:textId="52A0F06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_Toc185601164 \h </w:instrText>
      </w:r>
      <w:r>
        <w:rPr>
          <w:noProof/>
        </w:rPr>
      </w:r>
      <w:r>
        <w:rPr>
          <w:noProof/>
        </w:rPr>
        <w:fldChar w:fldCharType="separate"/>
      </w:r>
      <w:r w:rsidR="009A0E3B">
        <w:rPr>
          <w:noProof/>
        </w:rPr>
        <w:t>448</w:t>
      </w:r>
      <w:r>
        <w:rPr>
          <w:noProof/>
        </w:rPr>
        <w:fldChar w:fldCharType="end"/>
      </w:r>
    </w:p>
    <w:p w14:paraId="1889AA09" w14:textId="5275CB5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r>
      <w:r>
        <w:rPr>
          <w:noProof/>
        </w:rPr>
        <w:instrText xml:space="preserve"> PAGEREF _Toc185601165 \h </w:instrText>
      </w:r>
      <w:r>
        <w:rPr>
          <w:noProof/>
        </w:rPr>
      </w:r>
      <w:r>
        <w:rPr>
          <w:noProof/>
        </w:rPr>
        <w:fldChar w:fldCharType="separate"/>
      </w:r>
      <w:r w:rsidR="009A0E3B">
        <w:rPr>
          <w:noProof/>
        </w:rPr>
        <w:t>448</w:t>
      </w:r>
      <w:r>
        <w:rPr>
          <w:noProof/>
        </w:rPr>
        <w:fldChar w:fldCharType="end"/>
      </w:r>
    </w:p>
    <w:p w14:paraId="744CC72D" w14:textId="13965E6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_Toc185601166 \h </w:instrText>
      </w:r>
      <w:r>
        <w:rPr>
          <w:noProof/>
        </w:rPr>
      </w:r>
      <w:r>
        <w:rPr>
          <w:noProof/>
        </w:rPr>
        <w:fldChar w:fldCharType="separate"/>
      </w:r>
      <w:r w:rsidR="009A0E3B">
        <w:rPr>
          <w:noProof/>
        </w:rPr>
        <w:t>448</w:t>
      </w:r>
      <w:r>
        <w:rPr>
          <w:noProof/>
        </w:rPr>
        <w:fldChar w:fldCharType="end"/>
      </w:r>
    </w:p>
    <w:p w14:paraId="4081F41F" w14:textId="2B6FE24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and NR connected to 5GC</w:t>
      </w:r>
      <w:r>
        <w:rPr>
          <w:noProof/>
        </w:rPr>
        <w:tab/>
      </w:r>
      <w:r>
        <w:rPr>
          <w:noProof/>
        </w:rPr>
        <w:fldChar w:fldCharType="begin"/>
      </w:r>
      <w:r>
        <w:rPr>
          <w:noProof/>
        </w:rPr>
        <w:instrText xml:space="preserve"> PAGEREF _Toc185601167 \h </w:instrText>
      </w:r>
      <w:r>
        <w:rPr>
          <w:noProof/>
        </w:rPr>
      </w:r>
      <w:r>
        <w:rPr>
          <w:noProof/>
        </w:rPr>
        <w:fldChar w:fldCharType="separate"/>
      </w:r>
      <w:r w:rsidR="009A0E3B">
        <w:rPr>
          <w:noProof/>
        </w:rPr>
        <w:t>450</w:t>
      </w:r>
      <w:r>
        <w:rPr>
          <w:noProof/>
        </w:rPr>
        <w:fldChar w:fldCharType="end"/>
      </w:r>
    </w:p>
    <w:p w14:paraId="547F1CF5" w14:textId="20EAEFB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r>
      <w:r>
        <w:rPr>
          <w:noProof/>
        </w:rPr>
        <w:instrText xml:space="preserve"> PAGEREF _Toc185601168 \h </w:instrText>
      </w:r>
      <w:r>
        <w:rPr>
          <w:noProof/>
        </w:rPr>
      </w:r>
      <w:r>
        <w:rPr>
          <w:noProof/>
        </w:rPr>
        <w:fldChar w:fldCharType="separate"/>
      </w:r>
      <w:r w:rsidR="009A0E3B">
        <w:rPr>
          <w:noProof/>
        </w:rPr>
        <w:t>451</w:t>
      </w:r>
      <w:r>
        <w:rPr>
          <w:noProof/>
        </w:rPr>
        <w:fldChar w:fldCharType="end"/>
      </w:r>
    </w:p>
    <w:p w14:paraId="2B86B8B9" w14:textId="36316D60"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5.31.7.2.4</w:t>
      </w:r>
      <w:r>
        <w:rPr>
          <w:rFonts w:asciiTheme="minorHAnsi" w:eastAsiaTheme="minorEastAsia" w:hAnsiTheme="minorHAnsi" w:cstheme="minorBidi"/>
          <w:noProof/>
          <w:kern w:val="2"/>
          <w:sz w:val="22"/>
          <w:szCs w:val="22"/>
          <w14:ligatures w14:val="standardContextual"/>
        </w:rPr>
        <w:tab/>
      </w:r>
      <w:r>
        <w:rPr>
          <w:noProof/>
        </w:rPr>
        <w:t>Paging for extended DRX for RRC_INACTIVE in NR connected to 5GC</w:t>
      </w:r>
      <w:r>
        <w:rPr>
          <w:noProof/>
        </w:rPr>
        <w:tab/>
      </w:r>
      <w:r>
        <w:rPr>
          <w:noProof/>
        </w:rPr>
        <w:fldChar w:fldCharType="begin"/>
      </w:r>
      <w:r>
        <w:rPr>
          <w:noProof/>
        </w:rPr>
        <w:instrText xml:space="preserve"> PAGEREF _Toc185601169 \h </w:instrText>
      </w:r>
      <w:r>
        <w:rPr>
          <w:noProof/>
        </w:rPr>
      </w:r>
      <w:r>
        <w:rPr>
          <w:noProof/>
        </w:rPr>
        <w:fldChar w:fldCharType="separate"/>
      </w:r>
      <w:r w:rsidR="009A0E3B">
        <w:rPr>
          <w:noProof/>
        </w:rPr>
        <w:t>451</w:t>
      </w:r>
      <w:r>
        <w:rPr>
          <w:noProof/>
        </w:rPr>
        <w:fldChar w:fldCharType="end"/>
      </w:r>
    </w:p>
    <w:p w14:paraId="6A696340" w14:textId="583D4D3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r>
      <w:r>
        <w:rPr>
          <w:noProof/>
        </w:rPr>
        <w:instrText xml:space="preserve"> PAGEREF _Toc185601170 \h </w:instrText>
      </w:r>
      <w:r>
        <w:rPr>
          <w:noProof/>
        </w:rPr>
      </w:r>
      <w:r>
        <w:rPr>
          <w:noProof/>
        </w:rPr>
        <w:fldChar w:fldCharType="separate"/>
      </w:r>
      <w:r w:rsidR="009A0E3B">
        <w:rPr>
          <w:noProof/>
        </w:rPr>
        <w:t>451</w:t>
      </w:r>
      <w:r>
        <w:rPr>
          <w:noProof/>
        </w:rPr>
        <w:fldChar w:fldCharType="end"/>
      </w:r>
    </w:p>
    <w:p w14:paraId="68118A7B" w14:textId="6F0ED7F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r>
      <w:r>
        <w:rPr>
          <w:noProof/>
        </w:rPr>
        <w:instrText xml:space="preserve"> PAGEREF _Toc185601171 \h </w:instrText>
      </w:r>
      <w:r>
        <w:rPr>
          <w:noProof/>
        </w:rPr>
      </w:r>
      <w:r>
        <w:rPr>
          <w:noProof/>
        </w:rPr>
        <w:fldChar w:fldCharType="separate"/>
      </w:r>
      <w:r w:rsidR="009A0E3B">
        <w:rPr>
          <w:noProof/>
        </w:rPr>
        <w:t>452</w:t>
      </w:r>
      <w:r>
        <w:rPr>
          <w:noProof/>
        </w:rPr>
        <w:fldChar w:fldCharType="end"/>
      </w:r>
    </w:p>
    <w:p w14:paraId="03FA70AC" w14:textId="17BA28C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r>
      <w:r>
        <w:rPr>
          <w:noProof/>
        </w:rPr>
        <w:instrText xml:space="preserve"> PAGEREF _Toc185601172 \h </w:instrText>
      </w:r>
      <w:r>
        <w:rPr>
          <w:noProof/>
        </w:rPr>
      </w:r>
      <w:r>
        <w:rPr>
          <w:noProof/>
        </w:rPr>
        <w:fldChar w:fldCharType="separate"/>
      </w:r>
      <w:r w:rsidR="009A0E3B">
        <w:rPr>
          <w:noProof/>
        </w:rPr>
        <w:t>452</w:t>
      </w:r>
      <w:r>
        <w:rPr>
          <w:noProof/>
        </w:rPr>
        <w:fldChar w:fldCharType="end"/>
      </w:r>
    </w:p>
    <w:p w14:paraId="39C11DBF" w14:textId="5FF01FA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r>
      <w:r>
        <w:rPr>
          <w:noProof/>
        </w:rPr>
        <w:instrText xml:space="preserve"> PAGEREF _Toc185601173 \h </w:instrText>
      </w:r>
      <w:r>
        <w:rPr>
          <w:noProof/>
        </w:rPr>
      </w:r>
      <w:r>
        <w:rPr>
          <w:noProof/>
        </w:rPr>
        <w:fldChar w:fldCharType="separate"/>
      </w:r>
      <w:r w:rsidR="009A0E3B">
        <w:rPr>
          <w:noProof/>
        </w:rPr>
        <w:t>453</w:t>
      </w:r>
      <w:r>
        <w:rPr>
          <w:noProof/>
        </w:rPr>
        <w:fldChar w:fldCharType="end"/>
      </w:r>
    </w:p>
    <w:p w14:paraId="409F091F" w14:textId="0049D52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r>
      <w:r>
        <w:rPr>
          <w:noProof/>
        </w:rPr>
        <w:instrText xml:space="preserve"> PAGEREF _Toc185601174 \h </w:instrText>
      </w:r>
      <w:r>
        <w:rPr>
          <w:noProof/>
        </w:rPr>
      </w:r>
      <w:r>
        <w:rPr>
          <w:noProof/>
        </w:rPr>
        <w:fldChar w:fldCharType="separate"/>
      </w:r>
      <w:r w:rsidR="009A0E3B">
        <w:rPr>
          <w:noProof/>
        </w:rPr>
        <w:t>454</w:t>
      </w:r>
      <w:r>
        <w:rPr>
          <w:noProof/>
        </w:rPr>
        <w:fldChar w:fldCharType="end"/>
      </w:r>
    </w:p>
    <w:p w14:paraId="302DB0D8" w14:textId="6120870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r>
      <w:r>
        <w:rPr>
          <w:noProof/>
        </w:rPr>
        <w:instrText xml:space="preserve"> PAGEREF _Toc185601175 \h </w:instrText>
      </w:r>
      <w:r>
        <w:rPr>
          <w:noProof/>
        </w:rPr>
      </w:r>
      <w:r>
        <w:rPr>
          <w:noProof/>
        </w:rPr>
        <w:fldChar w:fldCharType="separate"/>
      </w:r>
      <w:r w:rsidR="009A0E3B">
        <w:rPr>
          <w:noProof/>
        </w:rPr>
        <w:t>454</w:t>
      </w:r>
      <w:r>
        <w:rPr>
          <w:noProof/>
        </w:rPr>
        <w:fldChar w:fldCharType="end"/>
      </w:r>
    </w:p>
    <w:p w14:paraId="63E62C5A" w14:textId="6271B17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r>
      <w:r>
        <w:rPr>
          <w:noProof/>
        </w:rPr>
        <w:instrText xml:space="preserve"> PAGEREF _Toc185601176 \h </w:instrText>
      </w:r>
      <w:r>
        <w:rPr>
          <w:noProof/>
        </w:rPr>
      </w:r>
      <w:r>
        <w:rPr>
          <w:noProof/>
        </w:rPr>
        <w:fldChar w:fldCharType="separate"/>
      </w:r>
      <w:r w:rsidR="009A0E3B">
        <w:rPr>
          <w:noProof/>
        </w:rPr>
        <w:t>454</w:t>
      </w:r>
      <w:r>
        <w:rPr>
          <w:noProof/>
        </w:rPr>
        <w:fldChar w:fldCharType="end"/>
      </w:r>
    </w:p>
    <w:p w14:paraId="10406964" w14:textId="442197C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r>
      <w:r>
        <w:rPr>
          <w:noProof/>
        </w:rPr>
        <w:instrText xml:space="preserve"> PAGEREF _Toc185601177 \h </w:instrText>
      </w:r>
      <w:r>
        <w:rPr>
          <w:noProof/>
        </w:rPr>
      </w:r>
      <w:r>
        <w:rPr>
          <w:noProof/>
        </w:rPr>
        <w:fldChar w:fldCharType="separate"/>
      </w:r>
      <w:r w:rsidR="009A0E3B">
        <w:rPr>
          <w:noProof/>
        </w:rPr>
        <w:t>455</w:t>
      </w:r>
      <w:r>
        <w:rPr>
          <w:noProof/>
        </w:rPr>
        <w:fldChar w:fldCharType="end"/>
      </w:r>
    </w:p>
    <w:p w14:paraId="1217DC00" w14:textId="65A4458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r>
      <w:r>
        <w:rPr>
          <w:noProof/>
        </w:rPr>
        <w:instrText xml:space="preserve"> PAGEREF _Toc185601178 \h </w:instrText>
      </w:r>
      <w:r>
        <w:rPr>
          <w:noProof/>
        </w:rPr>
      </w:r>
      <w:r>
        <w:rPr>
          <w:noProof/>
        </w:rPr>
        <w:fldChar w:fldCharType="separate"/>
      </w:r>
      <w:r w:rsidR="009A0E3B">
        <w:rPr>
          <w:noProof/>
        </w:rPr>
        <w:t>456</w:t>
      </w:r>
      <w:r>
        <w:rPr>
          <w:noProof/>
        </w:rPr>
        <w:fldChar w:fldCharType="end"/>
      </w:r>
    </w:p>
    <w:p w14:paraId="385FA818" w14:textId="7B84319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r>
      <w:r>
        <w:rPr>
          <w:noProof/>
        </w:rPr>
        <w:instrText xml:space="preserve"> PAGEREF _Toc185601179 \h </w:instrText>
      </w:r>
      <w:r>
        <w:rPr>
          <w:noProof/>
        </w:rPr>
      </w:r>
      <w:r>
        <w:rPr>
          <w:noProof/>
        </w:rPr>
        <w:fldChar w:fldCharType="separate"/>
      </w:r>
      <w:r w:rsidR="009A0E3B">
        <w:rPr>
          <w:noProof/>
        </w:rPr>
        <w:t>456</w:t>
      </w:r>
      <w:r>
        <w:rPr>
          <w:noProof/>
        </w:rPr>
        <w:fldChar w:fldCharType="end"/>
      </w:r>
    </w:p>
    <w:p w14:paraId="48C06E1F" w14:textId="7A47597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_Toc185601180 \h </w:instrText>
      </w:r>
      <w:r>
        <w:rPr>
          <w:noProof/>
        </w:rPr>
      </w:r>
      <w:r>
        <w:rPr>
          <w:noProof/>
        </w:rPr>
        <w:fldChar w:fldCharType="separate"/>
      </w:r>
      <w:r w:rsidR="009A0E3B">
        <w:rPr>
          <w:noProof/>
        </w:rPr>
        <w:t>456</w:t>
      </w:r>
      <w:r>
        <w:rPr>
          <w:noProof/>
        </w:rPr>
        <w:fldChar w:fldCharType="end"/>
      </w:r>
    </w:p>
    <w:p w14:paraId="194D6718" w14:textId="2A3C50D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r>
      <w:r>
        <w:rPr>
          <w:noProof/>
        </w:rPr>
        <w:instrText xml:space="preserve"> PAGEREF _Toc185601181 \h </w:instrText>
      </w:r>
      <w:r>
        <w:rPr>
          <w:noProof/>
        </w:rPr>
      </w:r>
      <w:r>
        <w:rPr>
          <w:noProof/>
        </w:rPr>
        <w:fldChar w:fldCharType="separate"/>
      </w:r>
      <w:r w:rsidR="009A0E3B">
        <w:rPr>
          <w:noProof/>
        </w:rPr>
        <w:t>456</w:t>
      </w:r>
      <w:r>
        <w:rPr>
          <w:noProof/>
        </w:rPr>
        <w:fldChar w:fldCharType="end"/>
      </w:r>
    </w:p>
    <w:p w14:paraId="4978B04D" w14:textId="60F59C9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r>
      <w:r>
        <w:rPr>
          <w:noProof/>
        </w:rPr>
        <w:instrText xml:space="preserve"> PAGEREF _Toc185601182 \h </w:instrText>
      </w:r>
      <w:r>
        <w:rPr>
          <w:noProof/>
        </w:rPr>
      </w:r>
      <w:r>
        <w:rPr>
          <w:noProof/>
        </w:rPr>
        <w:fldChar w:fldCharType="separate"/>
      </w:r>
      <w:r w:rsidR="009A0E3B">
        <w:rPr>
          <w:noProof/>
        </w:rPr>
        <w:t>457</w:t>
      </w:r>
      <w:r>
        <w:rPr>
          <w:noProof/>
        </w:rPr>
        <w:fldChar w:fldCharType="end"/>
      </w:r>
    </w:p>
    <w:p w14:paraId="361056BC" w14:textId="2577E50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r>
      <w:r>
        <w:rPr>
          <w:noProof/>
        </w:rPr>
        <w:instrText xml:space="preserve"> PAGEREF _Toc185601183 \h </w:instrText>
      </w:r>
      <w:r>
        <w:rPr>
          <w:noProof/>
        </w:rPr>
      </w:r>
      <w:r>
        <w:rPr>
          <w:noProof/>
        </w:rPr>
        <w:fldChar w:fldCharType="separate"/>
      </w:r>
      <w:r w:rsidR="009A0E3B">
        <w:rPr>
          <w:noProof/>
        </w:rPr>
        <w:t>458</w:t>
      </w:r>
      <w:r>
        <w:rPr>
          <w:noProof/>
        </w:rPr>
        <w:fldChar w:fldCharType="end"/>
      </w:r>
    </w:p>
    <w:p w14:paraId="2BDC3F31" w14:textId="6316D58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r>
      <w:r>
        <w:rPr>
          <w:noProof/>
        </w:rPr>
        <w:instrText xml:space="preserve"> PAGEREF _Toc185601184 \h </w:instrText>
      </w:r>
      <w:r>
        <w:rPr>
          <w:noProof/>
        </w:rPr>
      </w:r>
      <w:r>
        <w:rPr>
          <w:noProof/>
        </w:rPr>
        <w:fldChar w:fldCharType="separate"/>
      </w:r>
      <w:r w:rsidR="009A0E3B">
        <w:rPr>
          <w:noProof/>
        </w:rPr>
        <w:t>458</w:t>
      </w:r>
      <w:r>
        <w:rPr>
          <w:noProof/>
        </w:rPr>
        <w:fldChar w:fldCharType="end"/>
      </w:r>
    </w:p>
    <w:p w14:paraId="3B710CEC" w14:textId="04983E9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r>
      <w:r>
        <w:rPr>
          <w:noProof/>
        </w:rPr>
        <w:instrText xml:space="preserve"> PAGEREF _Toc185601185 \h </w:instrText>
      </w:r>
      <w:r>
        <w:rPr>
          <w:noProof/>
        </w:rPr>
      </w:r>
      <w:r>
        <w:rPr>
          <w:noProof/>
        </w:rPr>
        <w:fldChar w:fldCharType="separate"/>
      </w:r>
      <w:r w:rsidR="009A0E3B">
        <w:rPr>
          <w:noProof/>
        </w:rPr>
        <w:t>460</w:t>
      </w:r>
      <w:r>
        <w:rPr>
          <w:noProof/>
        </w:rPr>
        <w:fldChar w:fldCharType="end"/>
      </w:r>
    </w:p>
    <w:p w14:paraId="7B099691" w14:textId="292C126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r>
      <w:r>
        <w:rPr>
          <w:noProof/>
        </w:rPr>
        <w:instrText xml:space="preserve"> PAGEREF _Toc185601186 \h </w:instrText>
      </w:r>
      <w:r>
        <w:rPr>
          <w:noProof/>
        </w:rPr>
      </w:r>
      <w:r>
        <w:rPr>
          <w:noProof/>
        </w:rPr>
        <w:fldChar w:fldCharType="separate"/>
      </w:r>
      <w:r w:rsidR="009A0E3B">
        <w:rPr>
          <w:noProof/>
        </w:rPr>
        <w:t>460</w:t>
      </w:r>
      <w:r>
        <w:rPr>
          <w:noProof/>
        </w:rPr>
        <w:fldChar w:fldCharType="end"/>
      </w:r>
    </w:p>
    <w:p w14:paraId="39E23AE7" w14:textId="51A4126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w:t>
      </w:r>
      <w:r>
        <w:rPr>
          <w:noProof/>
        </w:rPr>
        <w:lastRenderedPageBreak/>
        <w:t>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r>
      <w:r>
        <w:rPr>
          <w:noProof/>
        </w:rPr>
        <w:instrText xml:space="preserve"> PAGEREF _Toc185601187 \h </w:instrText>
      </w:r>
      <w:r>
        <w:rPr>
          <w:noProof/>
        </w:rPr>
      </w:r>
      <w:r>
        <w:rPr>
          <w:noProof/>
        </w:rPr>
        <w:fldChar w:fldCharType="separate"/>
      </w:r>
      <w:r w:rsidR="009A0E3B">
        <w:rPr>
          <w:noProof/>
        </w:rPr>
        <w:t>461</w:t>
      </w:r>
      <w:r>
        <w:rPr>
          <w:noProof/>
        </w:rPr>
        <w:fldChar w:fldCharType="end"/>
      </w:r>
    </w:p>
    <w:p w14:paraId="36FA7E12" w14:textId="4D1381E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r>
      <w:r>
        <w:rPr>
          <w:noProof/>
        </w:rPr>
        <w:instrText xml:space="preserve"> PAGEREF _Toc185601188 \h </w:instrText>
      </w:r>
      <w:r>
        <w:rPr>
          <w:noProof/>
        </w:rPr>
      </w:r>
      <w:r>
        <w:rPr>
          <w:noProof/>
        </w:rPr>
        <w:fldChar w:fldCharType="separate"/>
      </w:r>
      <w:r w:rsidR="009A0E3B">
        <w:rPr>
          <w:noProof/>
        </w:rPr>
        <w:t>461</w:t>
      </w:r>
      <w:r>
        <w:rPr>
          <w:noProof/>
        </w:rPr>
        <w:fldChar w:fldCharType="end"/>
      </w:r>
    </w:p>
    <w:p w14:paraId="42C33D53" w14:textId="24B2B17F"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r>
      <w:r>
        <w:rPr>
          <w:noProof/>
        </w:rPr>
        <w:instrText xml:space="preserve"> PAGEREF _Toc185601189 \h </w:instrText>
      </w:r>
      <w:r>
        <w:rPr>
          <w:noProof/>
        </w:rPr>
      </w:r>
      <w:r>
        <w:rPr>
          <w:noProof/>
        </w:rPr>
        <w:fldChar w:fldCharType="separate"/>
      </w:r>
      <w:r w:rsidR="009A0E3B">
        <w:rPr>
          <w:noProof/>
        </w:rPr>
        <w:t>462</w:t>
      </w:r>
      <w:r>
        <w:rPr>
          <w:noProof/>
        </w:rPr>
        <w:fldChar w:fldCharType="end"/>
      </w:r>
    </w:p>
    <w:p w14:paraId="57146940" w14:textId="77CEC78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_Toc185601190 \h </w:instrText>
      </w:r>
      <w:r>
        <w:rPr>
          <w:noProof/>
        </w:rPr>
      </w:r>
      <w:r>
        <w:rPr>
          <w:noProof/>
        </w:rPr>
        <w:fldChar w:fldCharType="separate"/>
      </w:r>
      <w:r w:rsidR="009A0E3B">
        <w:rPr>
          <w:noProof/>
        </w:rPr>
        <w:t>462</w:t>
      </w:r>
      <w:r>
        <w:rPr>
          <w:noProof/>
        </w:rPr>
        <w:fldChar w:fldCharType="end"/>
      </w:r>
    </w:p>
    <w:p w14:paraId="45169CC2" w14:textId="37D4443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r>
      <w:r>
        <w:rPr>
          <w:noProof/>
        </w:rPr>
        <w:instrText xml:space="preserve"> PAGEREF _Toc185601191 \h </w:instrText>
      </w:r>
      <w:r>
        <w:rPr>
          <w:noProof/>
        </w:rPr>
      </w:r>
      <w:r>
        <w:rPr>
          <w:noProof/>
        </w:rPr>
        <w:fldChar w:fldCharType="separate"/>
      </w:r>
      <w:r w:rsidR="009A0E3B">
        <w:rPr>
          <w:noProof/>
        </w:rPr>
        <w:t>463</w:t>
      </w:r>
      <w:r>
        <w:rPr>
          <w:noProof/>
        </w:rPr>
        <w:fldChar w:fldCharType="end"/>
      </w:r>
    </w:p>
    <w:p w14:paraId="0F889685" w14:textId="3B3C581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r>
      <w:r>
        <w:rPr>
          <w:noProof/>
        </w:rPr>
        <w:instrText xml:space="preserve"> PAGEREF _Toc185601192 \h </w:instrText>
      </w:r>
      <w:r>
        <w:rPr>
          <w:noProof/>
        </w:rPr>
      </w:r>
      <w:r>
        <w:rPr>
          <w:noProof/>
        </w:rPr>
        <w:fldChar w:fldCharType="separate"/>
      </w:r>
      <w:r w:rsidR="009A0E3B">
        <w:rPr>
          <w:noProof/>
        </w:rPr>
        <w:t>469</w:t>
      </w:r>
      <w:r>
        <w:rPr>
          <w:noProof/>
        </w:rPr>
        <w:fldChar w:fldCharType="end"/>
      </w:r>
    </w:p>
    <w:p w14:paraId="06033035" w14:textId="3AA2D70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r>
      <w:r>
        <w:rPr>
          <w:noProof/>
        </w:rPr>
        <w:instrText xml:space="preserve"> PAGEREF _Toc185601193 \h </w:instrText>
      </w:r>
      <w:r>
        <w:rPr>
          <w:noProof/>
        </w:rPr>
      </w:r>
      <w:r>
        <w:rPr>
          <w:noProof/>
        </w:rPr>
        <w:fldChar w:fldCharType="separate"/>
      </w:r>
      <w:r w:rsidR="009A0E3B">
        <w:rPr>
          <w:noProof/>
        </w:rPr>
        <w:t>469</w:t>
      </w:r>
      <w:r>
        <w:rPr>
          <w:noProof/>
        </w:rPr>
        <w:fldChar w:fldCharType="end"/>
      </w:r>
    </w:p>
    <w:p w14:paraId="435D0418" w14:textId="4907E30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r>
      <w:r>
        <w:rPr>
          <w:noProof/>
        </w:rPr>
        <w:instrText xml:space="preserve"> PAGEREF _Toc185601194 \h </w:instrText>
      </w:r>
      <w:r>
        <w:rPr>
          <w:noProof/>
        </w:rPr>
      </w:r>
      <w:r>
        <w:rPr>
          <w:noProof/>
        </w:rPr>
        <w:fldChar w:fldCharType="separate"/>
      </w:r>
      <w:r w:rsidR="009A0E3B">
        <w:rPr>
          <w:noProof/>
        </w:rPr>
        <w:t>471</w:t>
      </w:r>
      <w:r>
        <w:rPr>
          <w:noProof/>
        </w:rPr>
        <w:fldChar w:fldCharType="end"/>
      </w:r>
    </w:p>
    <w:p w14:paraId="6272F850" w14:textId="0F0D02F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r>
      <w:r>
        <w:rPr>
          <w:noProof/>
        </w:rPr>
        <w:instrText xml:space="preserve"> PAGEREF _Toc185601195 \h </w:instrText>
      </w:r>
      <w:r>
        <w:rPr>
          <w:noProof/>
        </w:rPr>
      </w:r>
      <w:r>
        <w:rPr>
          <w:noProof/>
        </w:rPr>
        <w:fldChar w:fldCharType="separate"/>
      </w:r>
      <w:r w:rsidR="009A0E3B">
        <w:rPr>
          <w:noProof/>
        </w:rPr>
        <w:t>471</w:t>
      </w:r>
      <w:r>
        <w:rPr>
          <w:noProof/>
        </w:rPr>
        <w:fldChar w:fldCharType="end"/>
      </w:r>
    </w:p>
    <w:p w14:paraId="6FAD0EF8" w14:textId="2B28F08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5.32.5.1a</w:t>
      </w:r>
      <w:r>
        <w:rPr>
          <w:rFonts w:asciiTheme="minorHAnsi" w:eastAsiaTheme="minorEastAsia" w:hAnsiTheme="minorHAnsi" w:cstheme="minorBidi"/>
          <w:noProof/>
          <w:kern w:val="2"/>
          <w:sz w:val="22"/>
          <w:szCs w:val="22"/>
          <w14:ligatures w14:val="standardContextual"/>
        </w:rPr>
        <w:tab/>
      </w:r>
      <w:r>
        <w:rPr>
          <w:noProof/>
        </w:rPr>
        <w:t>Address of PMF messages</w:t>
      </w:r>
      <w:r>
        <w:rPr>
          <w:noProof/>
        </w:rPr>
        <w:tab/>
      </w:r>
      <w:r>
        <w:rPr>
          <w:noProof/>
        </w:rPr>
        <w:fldChar w:fldCharType="begin"/>
      </w:r>
      <w:r>
        <w:rPr>
          <w:noProof/>
        </w:rPr>
        <w:instrText xml:space="preserve"> PAGEREF _Toc185601196 \h </w:instrText>
      </w:r>
      <w:r>
        <w:rPr>
          <w:noProof/>
        </w:rPr>
      </w:r>
      <w:r>
        <w:rPr>
          <w:noProof/>
        </w:rPr>
        <w:fldChar w:fldCharType="separate"/>
      </w:r>
      <w:r w:rsidR="009A0E3B">
        <w:rPr>
          <w:noProof/>
        </w:rPr>
        <w:t>473</w:t>
      </w:r>
      <w:r>
        <w:rPr>
          <w:noProof/>
        </w:rPr>
        <w:fldChar w:fldCharType="end"/>
      </w:r>
    </w:p>
    <w:p w14:paraId="5D242E3D" w14:textId="07663E7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r>
      <w:r>
        <w:rPr>
          <w:noProof/>
        </w:rPr>
        <w:instrText xml:space="preserve"> PAGEREF _Toc185601197 \h </w:instrText>
      </w:r>
      <w:r>
        <w:rPr>
          <w:noProof/>
        </w:rPr>
      </w:r>
      <w:r>
        <w:rPr>
          <w:noProof/>
        </w:rPr>
        <w:fldChar w:fldCharType="separate"/>
      </w:r>
      <w:r w:rsidR="009A0E3B">
        <w:rPr>
          <w:noProof/>
        </w:rPr>
        <w:t>474</w:t>
      </w:r>
      <w:r>
        <w:rPr>
          <w:noProof/>
        </w:rPr>
        <w:fldChar w:fldCharType="end"/>
      </w:r>
    </w:p>
    <w:p w14:paraId="500EB499" w14:textId="24D0B82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5.32.5.2a</w:t>
      </w:r>
      <w:r>
        <w:rPr>
          <w:rFonts w:asciiTheme="minorHAnsi" w:eastAsiaTheme="minorEastAsia" w:hAnsiTheme="minorHAnsi" w:cstheme="minorBidi"/>
          <w:noProof/>
          <w:kern w:val="2"/>
          <w:sz w:val="22"/>
          <w:szCs w:val="22"/>
          <w14:ligatures w14:val="standardContextual"/>
        </w:rPr>
        <w:tab/>
      </w:r>
      <w:r>
        <w:rPr>
          <w:noProof/>
        </w:rPr>
        <w:t>Packet Loss Rate Measurements</w:t>
      </w:r>
      <w:r>
        <w:rPr>
          <w:noProof/>
        </w:rPr>
        <w:tab/>
      </w:r>
      <w:r>
        <w:rPr>
          <w:noProof/>
        </w:rPr>
        <w:fldChar w:fldCharType="begin"/>
      </w:r>
      <w:r>
        <w:rPr>
          <w:noProof/>
        </w:rPr>
        <w:instrText xml:space="preserve"> PAGEREF _Toc185601198 \h </w:instrText>
      </w:r>
      <w:r>
        <w:rPr>
          <w:noProof/>
        </w:rPr>
      </w:r>
      <w:r>
        <w:rPr>
          <w:noProof/>
        </w:rPr>
        <w:fldChar w:fldCharType="separate"/>
      </w:r>
      <w:r w:rsidR="009A0E3B">
        <w:rPr>
          <w:noProof/>
        </w:rPr>
        <w:t>475</w:t>
      </w:r>
      <w:r>
        <w:rPr>
          <w:noProof/>
        </w:rPr>
        <w:fldChar w:fldCharType="end"/>
      </w:r>
    </w:p>
    <w:p w14:paraId="5F3334A3" w14:textId="053A787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r>
      <w:r>
        <w:rPr>
          <w:noProof/>
        </w:rPr>
        <w:instrText xml:space="preserve"> PAGEREF _Toc185601199 \h </w:instrText>
      </w:r>
      <w:r>
        <w:rPr>
          <w:noProof/>
        </w:rPr>
      </w:r>
      <w:r>
        <w:rPr>
          <w:noProof/>
        </w:rPr>
        <w:fldChar w:fldCharType="separate"/>
      </w:r>
      <w:r w:rsidR="009A0E3B">
        <w:rPr>
          <w:noProof/>
        </w:rPr>
        <w:t>476</w:t>
      </w:r>
      <w:r>
        <w:rPr>
          <w:noProof/>
        </w:rPr>
        <w:fldChar w:fldCharType="end"/>
      </w:r>
    </w:p>
    <w:p w14:paraId="4A773000" w14:textId="7A746E1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r>
      <w:r>
        <w:rPr>
          <w:noProof/>
        </w:rPr>
        <w:instrText xml:space="preserve"> PAGEREF _Toc185601200 \h </w:instrText>
      </w:r>
      <w:r>
        <w:rPr>
          <w:noProof/>
        </w:rPr>
      </w:r>
      <w:r>
        <w:rPr>
          <w:noProof/>
        </w:rPr>
        <w:fldChar w:fldCharType="separate"/>
      </w:r>
      <w:r w:rsidR="009A0E3B">
        <w:rPr>
          <w:noProof/>
        </w:rPr>
        <w:t>476</w:t>
      </w:r>
      <w:r>
        <w:rPr>
          <w:noProof/>
        </w:rPr>
        <w:fldChar w:fldCharType="end"/>
      </w:r>
    </w:p>
    <w:p w14:paraId="59794139" w14:textId="3254215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5.32.5.5</w:t>
      </w:r>
      <w:r>
        <w:rPr>
          <w:rFonts w:asciiTheme="minorHAnsi" w:eastAsiaTheme="minorEastAsia" w:hAnsiTheme="minorHAnsi" w:cstheme="minorBidi"/>
          <w:noProof/>
          <w:kern w:val="2"/>
          <w:sz w:val="22"/>
          <w:szCs w:val="22"/>
          <w14:ligatures w14:val="standardContextual"/>
        </w:rPr>
        <w:tab/>
      </w:r>
      <w:r>
        <w:rPr>
          <w:noProof/>
        </w:rPr>
        <w:t>UE Assistance Operation</w:t>
      </w:r>
      <w:r>
        <w:rPr>
          <w:noProof/>
        </w:rPr>
        <w:tab/>
      </w:r>
      <w:r>
        <w:rPr>
          <w:noProof/>
        </w:rPr>
        <w:fldChar w:fldCharType="begin"/>
      </w:r>
      <w:r>
        <w:rPr>
          <w:noProof/>
        </w:rPr>
        <w:instrText xml:space="preserve"> PAGEREF _Toc185601201 \h </w:instrText>
      </w:r>
      <w:r>
        <w:rPr>
          <w:noProof/>
        </w:rPr>
      </w:r>
      <w:r>
        <w:rPr>
          <w:noProof/>
        </w:rPr>
        <w:fldChar w:fldCharType="separate"/>
      </w:r>
      <w:r w:rsidR="009A0E3B">
        <w:rPr>
          <w:noProof/>
        </w:rPr>
        <w:t>477</w:t>
      </w:r>
      <w:r>
        <w:rPr>
          <w:noProof/>
        </w:rPr>
        <w:fldChar w:fldCharType="end"/>
      </w:r>
    </w:p>
    <w:p w14:paraId="1BC7FDA7" w14:textId="6A099E8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5.32.5.6</w:t>
      </w:r>
      <w:r>
        <w:rPr>
          <w:rFonts w:asciiTheme="minorHAnsi" w:eastAsiaTheme="minorEastAsia" w:hAnsiTheme="minorHAnsi" w:cstheme="minorBidi"/>
          <w:noProof/>
          <w:kern w:val="2"/>
          <w:sz w:val="22"/>
          <w:szCs w:val="22"/>
          <w14:ligatures w14:val="standardContextual"/>
        </w:rPr>
        <w:tab/>
      </w:r>
      <w:r>
        <w:rPr>
          <w:noProof/>
        </w:rPr>
        <w:t>Suspend and Resume Traffic Duplication</w:t>
      </w:r>
      <w:r>
        <w:rPr>
          <w:noProof/>
        </w:rPr>
        <w:tab/>
      </w:r>
      <w:r>
        <w:rPr>
          <w:noProof/>
        </w:rPr>
        <w:fldChar w:fldCharType="begin"/>
      </w:r>
      <w:r>
        <w:rPr>
          <w:noProof/>
        </w:rPr>
        <w:instrText xml:space="preserve"> PAGEREF _Toc185601202 \h </w:instrText>
      </w:r>
      <w:r>
        <w:rPr>
          <w:noProof/>
        </w:rPr>
      </w:r>
      <w:r>
        <w:rPr>
          <w:noProof/>
        </w:rPr>
        <w:fldChar w:fldCharType="separate"/>
      </w:r>
      <w:r w:rsidR="009A0E3B">
        <w:rPr>
          <w:noProof/>
        </w:rPr>
        <w:t>477</w:t>
      </w:r>
      <w:r>
        <w:rPr>
          <w:noProof/>
        </w:rPr>
        <w:fldChar w:fldCharType="end"/>
      </w:r>
    </w:p>
    <w:p w14:paraId="625AB041" w14:textId="0FEA313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r>
      <w:r>
        <w:rPr>
          <w:noProof/>
        </w:rPr>
        <w:instrText xml:space="preserve"> PAGEREF _Toc185601203 \h </w:instrText>
      </w:r>
      <w:r>
        <w:rPr>
          <w:noProof/>
        </w:rPr>
      </w:r>
      <w:r>
        <w:rPr>
          <w:noProof/>
        </w:rPr>
        <w:fldChar w:fldCharType="separate"/>
      </w:r>
      <w:r w:rsidR="009A0E3B">
        <w:rPr>
          <w:noProof/>
        </w:rPr>
        <w:t>478</w:t>
      </w:r>
      <w:r>
        <w:rPr>
          <w:noProof/>
        </w:rPr>
        <w:fldChar w:fldCharType="end"/>
      </w:r>
    </w:p>
    <w:p w14:paraId="4C289D7B" w14:textId="6B3DC12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_Toc185601204 \h </w:instrText>
      </w:r>
      <w:r>
        <w:rPr>
          <w:noProof/>
        </w:rPr>
      </w:r>
      <w:r>
        <w:rPr>
          <w:noProof/>
        </w:rPr>
        <w:fldChar w:fldCharType="separate"/>
      </w:r>
      <w:r w:rsidR="009A0E3B">
        <w:rPr>
          <w:noProof/>
        </w:rPr>
        <w:t>478</w:t>
      </w:r>
      <w:r>
        <w:rPr>
          <w:noProof/>
        </w:rPr>
        <w:fldChar w:fldCharType="end"/>
      </w:r>
    </w:p>
    <w:p w14:paraId="4D2E58CA" w14:textId="783ED92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Steering Functionalities based on multi-path protocols</w:t>
      </w:r>
      <w:r>
        <w:rPr>
          <w:noProof/>
        </w:rPr>
        <w:tab/>
      </w:r>
      <w:r>
        <w:rPr>
          <w:noProof/>
        </w:rPr>
        <w:fldChar w:fldCharType="begin"/>
      </w:r>
      <w:r>
        <w:rPr>
          <w:noProof/>
        </w:rPr>
        <w:instrText xml:space="preserve"> PAGEREF _Toc185601205 \h </w:instrText>
      </w:r>
      <w:r>
        <w:rPr>
          <w:noProof/>
        </w:rPr>
      </w:r>
      <w:r>
        <w:rPr>
          <w:noProof/>
        </w:rPr>
        <w:fldChar w:fldCharType="separate"/>
      </w:r>
      <w:r w:rsidR="009A0E3B">
        <w:rPr>
          <w:noProof/>
        </w:rPr>
        <w:t>480</w:t>
      </w:r>
      <w:r>
        <w:rPr>
          <w:noProof/>
        </w:rPr>
        <w:fldChar w:fldCharType="end"/>
      </w:r>
    </w:p>
    <w:p w14:paraId="061126D0" w14:textId="5919B82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r>
      <w:r>
        <w:rPr>
          <w:noProof/>
        </w:rPr>
        <w:instrText xml:space="preserve"> PAGEREF _Toc185601206 \h </w:instrText>
      </w:r>
      <w:r>
        <w:rPr>
          <w:noProof/>
        </w:rPr>
      </w:r>
      <w:r>
        <w:rPr>
          <w:noProof/>
        </w:rPr>
        <w:fldChar w:fldCharType="separate"/>
      </w:r>
      <w:r w:rsidR="009A0E3B">
        <w:rPr>
          <w:noProof/>
        </w:rPr>
        <w:t>480</w:t>
      </w:r>
      <w:r>
        <w:rPr>
          <w:noProof/>
        </w:rPr>
        <w:fldChar w:fldCharType="end"/>
      </w:r>
    </w:p>
    <w:p w14:paraId="5B0A9C7A" w14:textId="746F3C50"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5.32.6.2.2</w:t>
      </w:r>
      <w:r>
        <w:rPr>
          <w:rFonts w:asciiTheme="minorHAnsi" w:eastAsiaTheme="minorEastAsia" w:hAnsiTheme="minorHAnsi" w:cstheme="minorBidi"/>
          <w:noProof/>
          <w:kern w:val="2"/>
          <w:sz w:val="22"/>
          <w:szCs w:val="22"/>
          <w14:ligatures w14:val="standardContextual"/>
        </w:rPr>
        <w:tab/>
      </w:r>
      <w:r>
        <w:rPr>
          <w:noProof/>
        </w:rPr>
        <w:t>MPQUIC-based Functionalities</w:t>
      </w:r>
      <w:r>
        <w:rPr>
          <w:noProof/>
        </w:rPr>
        <w:tab/>
      </w:r>
      <w:r>
        <w:rPr>
          <w:noProof/>
        </w:rPr>
        <w:fldChar w:fldCharType="begin"/>
      </w:r>
      <w:r>
        <w:rPr>
          <w:noProof/>
        </w:rPr>
        <w:instrText xml:space="preserve"> PAGEREF _Toc185601207 \h </w:instrText>
      </w:r>
      <w:r>
        <w:rPr>
          <w:noProof/>
        </w:rPr>
      </w:r>
      <w:r>
        <w:rPr>
          <w:noProof/>
        </w:rPr>
        <w:fldChar w:fldCharType="separate"/>
      </w:r>
      <w:r w:rsidR="009A0E3B">
        <w:rPr>
          <w:noProof/>
        </w:rPr>
        <w:t>481</w:t>
      </w:r>
      <w:r>
        <w:rPr>
          <w:noProof/>
        </w:rPr>
        <w:fldChar w:fldCharType="end"/>
      </w:r>
    </w:p>
    <w:p w14:paraId="4121E6E3" w14:textId="7774E63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Steering Functionalities based on data switching</w:t>
      </w:r>
      <w:r>
        <w:rPr>
          <w:noProof/>
        </w:rPr>
        <w:tab/>
      </w:r>
      <w:r>
        <w:rPr>
          <w:noProof/>
        </w:rPr>
        <w:fldChar w:fldCharType="begin"/>
      </w:r>
      <w:r>
        <w:rPr>
          <w:noProof/>
        </w:rPr>
        <w:instrText xml:space="preserve"> PAGEREF _Toc185601208 \h </w:instrText>
      </w:r>
      <w:r>
        <w:rPr>
          <w:noProof/>
        </w:rPr>
      </w:r>
      <w:r>
        <w:rPr>
          <w:noProof/>
        </w:rPr>
        <w:fldChar w:fldCharType="separate"/>
      </w:r>
      <w:r w:rsidR="009A0E3B">
        <w:rPr>
          <w:noProof/>
        </w:rPr>
        <w:t>485</w:t>
      </w:r>
      <w:r>
        <w:rPr>
          <w:noProof/>
        </w:rPr>
        <w:fldChar w:fldCharType="end"/>
      </w:r>
    </w:p>
    <w:p w14:paraId="4CA361E3" w14:textId="40361BE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r>
      <w:r>
        <w:rPr>
          <w:noProof/>
        </w:rPr>
        <w:instrText xml:space="preserve"> PAGEREF _Toc185601209 \h </w:instrText>
      </w:r>
      <w:r>
        <w:rPr>
          <w:noProof/>
        </w:rPr>
      </w:r>
      <w:r>
        <w:rPr>
          <w:noProof/>
        </w:rPr>
        <w:fldChar w:fldCharType="separate"/>
      </w:r>
      <w:r w:rsidR="009A0E3B">
        <w:rPr>
          <w:noProof/>
        </w:rPr>
        <w:t>485</w:t>
      </w:r>
      <w:r>
        <w:rPr>
          <w:noProof/>
        </w:rPr>
        <w:fldChar w:fldCharType="end"/>
      </w:r>
    </w:p>
    <w:p w14:paraId="32EF2FFC" w14:textId="097666E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r>
      <w:r>
        <w:rPr>
          <w:noProof/>
        </w:rPr>
        <w:instrText xml:space="preserve"> PAGEREF _Toc185601210 \h </w:instrText>
      </w:r>
      <w:r>
        <w:rPr>
          <w:noProof/>
        </w:rPr>
      </w:r>
      <w:r>
        <w:rPr>
          <w:noProof/>
        </w:rPr>
        <w:fldChar w:fldCharType="separate"/>
      </w:r>
      <w:r w:rsidR="009A0E3B">
        <w:rPr>
          <w:noProof/>
        </w:rPr>
        <w:t>485</w:t>
      </w:r>
      <w:r>
        <w:rPr>
          <w:noProof/>
        </w:rPr>
        <w:fldChar w:fldCharType="end"/>
      </w:r>
    </w:p>
    <w:p w14:paraId="1D10AD51" w14:textId="708B4EE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_Toc185601211 \h </w:instrText>
      </w:r>
      <w:r>
        <w:rPr>
          <w:noProof/>
        </w:rPr>
      </w:r>
      <w:r>
        <w:rPr>
          <w:noProof/>
        </w:rPr>
        <w:fldChar w:fldCharType="separate"/>
      </w:r>
      <w:r w:rsidR="009A0E3B">
        <w:rPr>
          <w:noProof/>
        </w:rPr>
        <w:t>485</w:t>
      </w:r>
      <w:r>
        <w:rPr>
          <w:noProof/>
        </w:rPr>
        <w:fldChar w:fldCharType="end"/>
      </w:r>
    </w:p>
    <w:p w14:paraId="23D5BCF1" w14:textId="6C61FBB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r>
      <w:r>
        <w:rPr>
          <w:noProof/>
        </w:rPr>
        <w:instrText xml:space="preserve"> PAGEREF _Toc185601212 \h </w:instrText>
      </w:r>
      <w:r>
        <w:rPr>
          <w:noProof/>
        </w:rPr>
      </w:r>
      <w:r>
        <w:rPr>
          <w:noProof/>
        </w:rPr>
        <w:fldChar w:fldCharType="separate"/>
      </w:r>
      <w:r w:rsidR="009A0E3B">
        <w:rPr>
          <w:noProof/>
        </w:rPr>
        <w:t>485</w:t>
      </w:r>
      <w:r>
        <w:rPr>
          <w:noProof/>
        </w:rPr>
        <w:fldChar w:fldCharType="end"/>
      </w:r>
    </w:p>
    <w:p w14:paraId="59BE2C16" w14:textId="52994A9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r>
      <w:r>
        <w:rPr>
          <w:noProof/>
        </w:rPr>
        <w:instrText xml:space="preserve"> PAGEREF _Toc185601213 \h </w:instrText>
      </w:r>
      <w:r>
        <w:rPr>
          <w:noProof/>
        </w:rPr>
      </w:r>
      <w:r>
        <w:rPr>
          <w:noProof/>
        </w:rPr>
        <w:fldChar w:fldCharType="separate"/>
      </w:r>
      <w:r w:rsidR="009A0E3B">
        <w:rPr>
          <w:noProof/>
        </w:rPr>
        <w:t>486</w:t>
      </w:r>
      <w:r>
        <w:rPr>
          <w:noProof/>
        </w:rPr>
        <w:fldChar w:fldCharType="end"/>
      </w:r>
    </w:p>
    <w:p w14:paraId="6FAE2D38" w14:textId="63FEE6D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r>
      <w:r>
        <w:rPr>
          <w:noProof/>
        </w:rPr>
        <w:instrText xml:space="preserve"> PAGEREF _Toc185601214 \h </w:instrText>
      </w:r>
      <w:r>
        <w:rPr>
          <w:noProof/>
        </w:rPr>
      </w:r>
      <w:r>
        <w:rPr>
          <w:noProof/>
        </w:rPr>
        <w:fldChar w:fldCharType="separate"/>
      </w:r>
      <w:r w:rsidR="009A0E3B">
        <w:rPr>
          <w:noProof/>
        </w:rPr>
        <w:t>487</w:t>
      </w:r>
      <w:r>
        <w:rPr>
          <w:noProof/>
        </w:rPr>
        <w:fldChar w:fldCharType="end"/>
      </w:r>
    </w:p>
    <w:p w14:paraId="0809A666" w14:textId="7318F15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r>
      <w:r>
        <w:rPr>
          <w:noProof/>
        </w:rPr>
        <w:instrText xml:space="preserve"> PAGEREF _Toc185601215 \h </w:instrText>
      </w:r>
      <w:r>
        <w:rPr>
          <w:noProof/>
        </w:rPr>
      </w:r>
      <w:r>
        <w:rPr>
          <w:noProof/>
        </w:rPr>
        <w:fldChar w:fldCharType="separate"/>
      </w:r>
      <w:r w:rsidR="009A0E3B">
        <w:rPr>
          <w:noProof/>
        </w:rPr>
        <w:t>491</w:t>
      </w:r>
      <w:r>
        <w:rPr>
          <w:noProof/>
        </w:rPr>
        <w:fldChar w:fldCharType="end"/>
      </w:r>
    </w:p>
    <w:p w14:paraId="75413DA4" w14:textId="004FE27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_Toc185601216 \h </w:instrText>
      </w:r>
      <w:r>
        <w:rPr>
          <w:noProof/>
        </w:rPr>
      </w:r>
      <w:r>
        <w:rPr>
          <w:noProof/>
        </w:rPr>
        <w:fldChar w:fldCharType="separate"/>
      </w:r>
      <w:r w:rsidR="009A0E3B">
        <w:rPr>
          <w:noProof/>
        </w:rPr>
        <w:t>491</w:t>
      </w:r>
      <w:r>
        <w:rPr>
          <w:noProof/>
        </w:rPr>
        <w:fldChar w:fldCharType="end"/>
      </w:r>
    </w:p>
    <w:p w14:paraId="62E6AB52" w14:textId="55B3D7E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r>
      <w:r>
        <w:rPr>
          <w:noProof/>
        </w:rPr>
        <w:instrText xml:space="preserve"> PAGEREF _Toc185601217 \h </w:instrText>
      </w:r>
      <w:r>
        <w:rPr>
          <w:noProof/>
        </w:rPr>
      </w:r>
      <w:r>
        <w:rPr>
          <w:noProof/>
        </w:rPr>
        <w:fldChar w:fldCharType="separate"/>
      </w:r>
      <w:r w:rsidR="009A0E3B">
        <w:rPr>
          <w:noProof/>
        </w:rPr>
        <w:t>492</w:t>
      </w:r>
      <w:r>
        <w:rPr>
          <w:noProof/>
        </w:rPr>
        <w:fldChar w:fldCharType="end"/>
      </w:r>
    </w:p>
    <w:p w14:paraId="4647549C" w14:textId="7B124EF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r>
      <w:r>
        <w:rPr>
          <w:noProof/>
        </w:rPr>
        <w:instrText xml:space="preserve"> PAGEREF _Toc185601218 \h </w:instrText>
      </w:r>
      <w:r>
        <w:rPr>
          <w:noProof/>
        </w:rPr>
      </w:r>
      <w:r>
        <w:rPr>
          <w:noProof/>
        </w:rPr>
        <w:fldChar w:fldCharType="separate"/>
      </w:r>
      <w:r w:rsidR="009A0E3B">
        <w:rPr>
          <w:noProof/>
        </w:rPr>
        <w:t>492</w:t>
      </w:r>
      <w:r>
        <w:rPr>
          <w:noProof/>
        </w:rPr>
        <w:fldChar w:fldCharType="end"/>
      </w:r>
    </w:p>
    <w:p w14:paraId="3985CD1F" w14:textId="46C4A6D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r>
      <w:r>
        <w:rPr>
          <w:noProof/>
        </w:rPr>
        <w:instrText xml:space="preserve"> PAGEREF _Toc185601219 \h </w:instrText>
      </w:r>
      <w:r>
        <w:rPr>
          <w:noProof/>
        </w:rPr>
      </w:r>
      <w:r>
        <w:rPr>
          <w:noProof/>
        </w:rPr>
        <w:fldChar w:fldCharType="separate"/>
      </w:r>
      <w:r w:rsidR="009A0E3B">
        <w:rPr>
          <w:noProof/>
        </w:rPr>
        <w:t>494</w:t>
      </w:r>
      <w:r>
        <w:rPr>
          <w:noProof/>
        </w:rPr>
        <w:fldChar w:fldCharType="end"/>
      </w:r>
    </w:p>
    <w:p w14:paraId="5D1B000B" w14:textId="72D49DA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r>
      <w:r>
        <w:rPr>
          <w:noProof/>
        </w:rPr>
        <w:instrText xml:space="preserve"> PAGEREF _Toc185601220 \h </w:instrText>
      </w:r>
      <w:r>
        <w:rPr>
          <w:noProof/>
        </w:rPr>
      </w:r>
      <w:r>
        <w:rPr>
          <w:noProof/>
        </w:rPr>
        <w:fldChar w:fldCharType="separate"/>
      </w:r>
      <w:r w:rsidR="009A0E3B">
        <w:rPr>
          <w:noProof/>
        </w:rPr>
        <w:t>496</w:t>
      </w:r>
      <w:r>
        <w:rPr>
          <w:noProof/>
        </w:rPr>
        <w:fldChar w:fldCharType="end"/>
      </w:r>
    </w:p>
    <w:p w14:paraId="6FDD8168" w14:textId="0B0CB3C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for packet delay</w:t>
      </w:r>
      <w:r>
        <w:rPr>
          <w:noProof/>
        </w:rPr>
        <w:tab/>
      </w:r>
      <w:r>
        <w:rPr>
          <w:noProof/>
        </w:rPr>
        <w:fldChar w:fldCharType="begin"/>
      </w:r>
      <w:r>
        <w:rPr>
          <w:noProof/>
        </w:rPr>
        <w:instrText xml:space="preserve"> PAGEREF _Toc185601221 \h </w:instrText>
      </w:r>
      <w:r>
        <w:rPr>
          <w:noProof/>
        </w:rPr>
      </w:r>
      <w:r>
        <w:rPr>
          <w:noProof/>
        </w:rPr>
        <w:fldChar w:fldCharType="separate"/>
      </w:r>
      <w:r w:rsidR="009A0E3B">
        <w:rPr>
          <w:noProof/>
        </w:rPr>
        <w:t>496</w:t>
      </w:r>
      <w:r>
        <w:rPr>
          <w:noProof/>
        </w:rPr>
        <w:fldChar w:fldCharType="end"/>
      </w:r>
    </w:p>
    <w:p w14:paraId="1FBA63B3" w14:textId="00BA425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_Toc185601222 \h </w:instrText>
      </w:r>
      <w:r>
        <w:rPr>
          <w:noProof/>
        </w:rPr>
      </w:r>
      <w:r>
        <w:rPr>
          <w:noProof/>
        </w:rPr>
        <w:fldChar w:fldCharType="separate"/>
      </w:r>
      <w:r w:rsidR="009A0E3B">
        <w:rPr>
          <w:noProof/>
        </w:rPr>
        <w:t>496</w:t>
      </w:r>
      <w:r>
        <w:rPr>
          <w:noProof/>
        </w:rPr>
        <w:fldChar w:fldCharType="end"/>
      </w:r>
    </w:p>
    <w:p w14:paraId="4C8F99AD" w14:textId="24D20F2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Measurement</w:t>
      </w:r>
      <w:r>
        <w:rPr>
          <w:noProof/>
        </w:rPr>
        <w:tab/>
      </w:r>
      <w:r>
        <w:rPr>
          <w:noProof/>
        </w:rPr>
        <w:fldChar w:fldCharType="begin"/>
      </w:r>
      <w:r>
        <w:rPr>
          <w:noProof/>
        </w:rPr>
        <w:instrText xml:space="preserve"> PAGEREF _Toc185601223 \h </w:instrText>
      </w:r>
      <w:r>
        <w:rPr>
          <w:noProof/>
        </w:rPr>
      </w:r>
      <w:r>
        <w:rPr>
          <w:noProof/>
        </w:rPr>
        <w:fldChar w:fldCharType="separate"/>
      </w:r>
      <w:r w:rsidR="009A0E3B">
        <w:rPr>
          <w:noProof/>
        </w:rPr>
        <w:t>497</w:t>
      </w:r>
      <w:r>
        <w:rPr>
          <w:noProof/>
        </w:rPr>
        <w:fldChar w:fldCharType="end"/>
      </w:r>
    </w:p>
    <w:p w14:paraId="3C075EE9" w14:textId="67E7288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Measurement</w:t>
      </w:r>
      <w:r>
        <w:rPr>
          <w:noProof/>
        </w:rPr>
        <w:tab/>
      </w:r>
      <w:r>
        <w:rPr>
          <w:noProof/>
        </w:rPr>
        <w:fldChar w:fldCharType="begin"/>
      </w:r>
      <w:r>
        <w:rPr>
          <w:noProof/>
        </w:rPr>
        <w:instrText xml:space="preserve"> PAGEREF _Toc185601224 \h </w:instrText>
      </w:r>
      <w:r>
        <w:rPr>
          <w:noProof/>
        </w:rPr>
      </w:r>
      <w:r>
        <w:rPr>
          <w:noProof/>
        </w:rPr>
        <w:fldChar w:fldCharType="separate"/>
      </w:r>
      <w:r w:rsidR="009A0E3B">
        <w:rPr>
          <w:noProof/>
        </w:rPr>
        <w:t>497</w:t>
      </w:r>
      <w:r>
        <w:rPr>
          <w:noProof/>
        </w:rPr>
        <w:fldChar w:fldCharType="end"/>
      </w:r>
    </w:p>
    <w:p w14:paraId="01D0DB0D" w14:textId="1E49D6EF"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r>
      <w:r>
        <w:rPr>
          <w:noProof/>
        </w:rPr>
        <w:instrText xml:space="preserve"> PAGEREF _Toc185601225 \h </w:instrText>
      </w:r>
      <w:r>
        <w:rPr>
          <w:noProof/>
        </w:rPr>
      </w:r>
      <w:r>
        <w:rPr>
          <w:noProof/>
        </w:rPr>
        <w:fldChar w:fldCharType="separate"/>
      </w:r>
      <w:r w:rsidR="009A0E3B">
        <w:rPr>
          <w:noProof/>
        </w:rPr>
        <w:t>499</w:t>
      </w:r>
      <w:r>
        <w:rPr>
          <w:noProof/>
        </w:rPr>
        <w:fldChar w:fldCharType="end"/>
      </w:r>
    </w:p>
    <w:p w14:paraId="4470435C" w14:textId="25CB643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_Toc185601226 \h </w:instrText>
      </w:r>
      <w:r>
        <w:rPr>
          <w:noProof/>
        </w:rPr>
      </w:r>
      <w:r>
        <w:rPr>
          <w:noProof/>
        </w:rPr>
        <w:fldChar w:fldCharType="separate"/>
      </w:r>
      <w:r w:rsidR="009A0E3B">
        <w:rPr>
          <w:noProof/>
        </w:rPr>
        <w:t>499</w:t>
      </w:r>
      <w:r>
        <w:rPr>
          <w:noProof/>
        </w:rPr>
        <w:fldChar w:fldCharType="end"/>
      </w:r>
    </w:p>
    <w:p w14:paraId="21D4FEC3" w14:textId="5992FA7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r>
      <w:r>
        <w:rPr>
          <w:noProof/>
        </w:rPr>
        <w:instrText xml:space="preserve"> PAGEREF _Toc185601227 \h </w:instrText>
      </w:r>
      <w:r>
        <w:rPr>
          <w:noProof/>
        </w:rPr>
      </w:r>
      <w:r>
        <w:rPr>
          <w:noProof/>
        </w:rPr>
        <w:fldChar w:fldCharType="separate"/>
      </w:r>
      <w:r w:rsidR="009A0E3B">
        <w:rPr>
          <w:noProof/>
        </w:rPr>
        <w:t>500</w:t>
      </w:r>
      <w:r>
        <w:rPr>
          <w:noProof/>
        </w:rPr>
        <w:fldChar w:fldCharType="end"/>
      </w:r>
    </w:p>
    <w:p w14:paraId="033E3D42" w14:textId="72C82AA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r>
      <w:r>
        <w:rPr>
          <w:noProof/>
        </w:rPr>
        <w:instrText xml:space="preserve"> PAGEREF _Toc185601228 \h </w:instrText>
      </w:r>
      <w:r>
        <w:rPr>
          <w:noProof/>
        </w:rPr>
      </w:r>
      <w:r>
        <w:rPr>
          <w:noProof/>
        </w:rPr>
        <w:fldChar w:fldCharType="separate"/>
      </w:r>
      <w:r w:rsidR="009A0E3B">
        <w:rPr>
          <w:noProof/>
        </w:rPr>
        <w:t>500</w:t>
      </w:r>
      <w:r>
        <w:rPr>
          <w:noProof/>
        </w:rPr>
        <w:fldChar w:fldCharType="end"/>
      </w:r>
    </w:p>
    <w:p w14:paraId="05C0CC38" w14:textId="5D85714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_Toc185601229 \h </w:instrText>
      </w:r>
      <w:r>
        <w:rPr>
          <w:noProof/>
        </w:rPr>
      </w:r>
      <w:r>
        <w:rPr>
          <w:noProof/>
        </w:rPr>
        <w:fldChar w:fldCharType="separate"/>
      </w:r>
      <w:r w:rsidR="009A0E3B">
        <w:rPr>
          <w:noProof/>
        </w:rPr>
        <w:t>500</w:t>
      </w:r>
      <w:r>
        <w:rPr>
          <w:noProof/>
        </w:rPr>
        <w:fldChar w:fldCharType="end"/>
      </w:r>
    </w:p>
    <w:p w14:paraId="50673F83" w14:textId="3E51FA8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r>
      <w:r>
        <w:rPr>
          <w:noProof/>
        </w:rPr>
        <w:instrText xml:space="preserve"> PAGEREF _Toc185601230 \h </w:instrText>
      </w:r>
      <w:r>
        <w:rPr>
          <w:noProof/>
        </w:rPr>
      </w:r>
      <w:r>
        <w:rPr>
          <w:noProof/>
        </w:rPr>
        <w:fldChar w:fldCharType="separate"/>
      </w:r>
      <w:r w:rsidR="009A0E3B">
        <w:rPr>
          <w:noProof/>
        </w:rPr>
        <w:t>501</w:t>
      </w:r>
      <w:r>
        <w:rPr>
          <w:noProof/>
        </w:rPr>
        <w:fldChar w:fldCharType="end"/>
      </w:r>
    </w:p>
    <w:p w14:paraId="23FC53C8" w14:textId="76770B9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w:t>
      </w:r>
      <w:r>
        <w:rPr>
          <w:noProof/>
        </w:rPr>
        <w:lastRenderedPageBreak/>
        <w:t xml:space="preserve"> selection, V-SMF reselection</w:t>
      </w:r>
      <w:r>
        <w:rPr>
          <w:noProof/>
        </w:rPr>
        <w:tab/>
      </w:r>
      <w:r>
        <w:rPr>
          <w:noProof/>
        </w:rPr>
        <w:fldChar w:fldCharType="begin"/>
      </w:r>
      <w:r>
        <w:rPr>
          <w:noProof/>
        </w:rPr>
        <w:instrText xml:space="preserve"> PAGEREF _Toc185601231 \h </w:instrText>
      </w:r>
      <w:r>
        <w:rPr>
          <w:noProof/>
        </w:rPr>
      </w:r>
      <w:r>
        <w:rPr>
          <w:noProof/>
        </w:rPr>
        <w:fldChar w:fldCharType="separate"/>
      </w:r>
      <w:r w:rsidR="009A0E3B">
        <w:rPr>
          <w:noProof/>
        </w:rPr>
        <w:t>502</w:t>
      </w:r>
      <w:r>
        <w:rPr>
          <w:noProof/>
        </w:rPr>
        <w:fldChar w:fldCharType="end"/>
      </w:r>
    </w:p>
    <w:p w14:paraId="2226E9FD" w14:textId="5173903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r>
      <w:r>
        <w:rPr>
          <w:noProof/>
        </w:rPr>
        <w:instrText xml:space="preserve"> PAGEREF _Toc185601232 \h </w:instrText>
      </w:r>
      <w:r>
        <w:rPr>
          <w:noProof/>
        </w:rPr>
      </w:r>
      <w:r>
        <w:rPr>
          <w:noProof/>
        </w:rPr>
        <w:fldChar w:fldCharType="separate"/>
      </w:r>
      <w:r w:rsidR="009A0E3B">
        <w:rPr>
          <w:noProof/>
        </w:rPr>
        <w:t>503</w:t>
      </w:r>
      <w:r>
        <w:rPr>
          <w:noProof/>
        </w:rPr>
        <w:fldChar w:fldCharType="end"/>
      </w:r>
    </w:p>
    <w:p w14:paraId="49EB4994" w14:textId="79A51C9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r>
      <w:r>
        <w:rPr>
          <w:noProof/>
        </w:rPr>
        <w:instrText xml:space="preserve"> PAGEREF _Toc185601233 \h </w:instrText>
      </w:r>
      <w:r>
        <w:rPr>
          <w:noProof/>
        </w:rPr>
      </w:r>
      <w:r>
        <w:rPr>
          <w:noProof/>
        </w:rPr>
        <w:fldChar w:fldCharType="separate"/>
      </w:r>
      <w:r w:rsidR="009A0E3B">
        <w:rPr>
          <w:noProof/>
        </w:rPr>
        <w:t>503</w:t>
      </w:r>
      <w:r>
        <w:rPr>
          <w:noProof/>
        </w:rPr>
        <w:fldChar w:fldCharType="end"/>
      </w:r>
    </w:p>
    <w:p w14:paraId="62729538" w14:textId="6FB63DD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r>
      <w:r>
        <w:rPr>
          <w:noProof/>
        </w:rPr>
        <w:instrText xml:space="preserve"> PAGEREF _Toc185601234 \h </w:instrText>
      </w:r>
      <w:r>
        <w:rPr>
          <w:noProof/>
        </w:rPr>
      </w:r>
      <w:r>
        <w:rPr>
          <w:noProof/>
        </w:rPr>
        <w:fldChar w:fldCharType="separate"/>
      </w:r>
      <w:r w:rsidR="009A0E3B">
        <w:rPr>
          <w:noProof/>
        </w:rPr>
        <w:t>504</w:t>
      </w:r>
      <w:r>
        <w:rPr>
          <w:noProof/>
        </w:rPr>
        <w:fldChar w:fldCharType="end"/>
      </w:r>
    </w:p>
    <w:p w14:paraId="60D3791B" w14:textId="0D04F06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_Toc185601235 \h </w:instrText>
      </w:r>
      <w:r>
        <w:rPr>
          <w:noProof/>
        </w:rPr>
      </w:r>
      <w:r>
        <w:rPr>
          <w:noProof/>
        </w:rPr>
        <w:fldChar w:fldCharType="separate"/>
      </w:r>
      <w:r w:rsidR="009A0E3B">
        <w:rPr>
          <w:noProof/>
        </w:rPr>
        <w:t>504</w:t>
      </w:r>
      <w:r>
        <w:rPr>
          <w:noProof/>
        </w:rPr>
        <w:fldChar w:fldCharType="end"/>
      </w:r>
    </w:p>
    <w:p w14:paraId="2BD9F300" w14:textId="6DDD107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r>
      <w:r>
        <w:rPr>
          <w:noProof/>
        </w:rPr>
        <w:instrText xml:space="preserve"> PAGEREF _Toc185601236 \h </w:instrText>
      </w:r>
      <w:r>
        <w:rPr>
          <w:noProof/>
        </w:rPr>
      </w:r>
      <w:r>
        <w:rPr>
          <w:noProof/>
        </w:rPr>
        <w:fldChar w:fldCharType="separate"/>
      </w:r>
      <w:r w:rsidR="009A0E3B">
        <w:rPr>
          <w:noProof/>
        </w:rPr>
        <w:t>505</w:t>
      </w:r>
      <w:r>
        <w:rPr>
          <w:noProof/>
        </w:rPr>
        <w:fldChar w:fldCharType="end"/>
      </w:r>
    </w:p>
    <w:p w14:paraId="634C19F2" w14:textId="58ECD26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r>
      <w:r>
        <w:rPr>
          <w:noProof/>
        </w:rPr>
        <w:instrText xml:space="preserve"> PAGEREF _Toc185601237 \h </w:instrText>
      </w:r>
      <w:r>
        <w:rPr>
          <w:noProof/>
        </w:rPr>
      </w:r>
      <w:r>
        <w:rPr>
          <w:noProof/>
        </w:rPr>
        <w:fldChar w:fldCharType="separate"/>
      </w:r>
      <w:r w:rsidR="009A0E3B">
        <w:rPr>
          <w:noProof/>
        </w:rPr>
        <w:t>505</w:t>
      </w:r>
      <w:r>
        <w:rPr>
          <w:noProof/>
        </w:rPr>
        <w:fldChar w:fldCharType="end"/>
      </w:r>
    </w:p>
    <w:p w14:paraId="798C35AC" w14:textId="5FFC986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r>
      <w:r>
        <w:rPr>
          <w:noProof/>
        </w:rPr>
        <w:instrText xml:space="preserve"> PAGEREF _Toc185601238 \h </w:instrText>
      </w:r>
      <w:r>
        <w:rPr>
          <w:noProof/>
        </w:rPr>
      </w:r>
      <w:r>
        <w:rPr>
          <w:noProof/>
        </w:rPr>
        <w:fldChar w:fldCharType="separate"/>
      </w:r>
      <w:r w:rsidR="009A0E3B">
        <w:rPr>
          <w:noProof/>
        </w:rPr>
        <w:t>505</w:t>
      </w:r>
      <w:r>
        <w:rPr>
          <w:noProof/>
        </w:rPr>
        <w:fldChar w:fldCharType="end"/>
      </w:r>
    </w:p>
    <w:p w14:paraId="12F402BF" w14:textId="6D9B3AA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r>
      <w:r>
        <w:rPr>
          <w:noProof/>
        </w:rPr>
        <w:instrText xml:space="preserve"> PAGEREF _Toc185601239 \h </w:instrText>
      </w:r>
      <w:r>
        <w:rPr>
          <w:noProof/>
        </w:rPr>
      </w:r>
      <w:r>
        <w:rPr>
          <w:noProof/>
        </w:rPr>
        <w:fldChar w:fldCharType="separate"/>
      </w:r>
      <w:r w:rsidR="009A0E3B">
        <w:rPr>
          <w:noProof/>
        </w:rPr>
        <w:t>506</w:t>
      </w:r>
      <w:r>
        <w:rPr>
          <w:noProof/>
        </w:rPr>
        <w:fldChar w:fldCharType="end"/>
      </w:r>
    </w:p>
    <w:p w14:paraId="361A0539" w14:textId="02D2D9A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r>
      <w:r>
        <w:rPr>
          <w:noProof/>
        </w:rPr>
        <w:instrText xml:space="preserve"> PAGEREF _Toc185601240 \h </w:instrText>
      </w:r>
      <w:r>
        <w:rPr>
          <w:noProof/>
        </w:rPr>
      </w:r>
      <w:r>
        <w:rPr>
          <w:noProof/>
        </w:rPr>
        <w:fldChar w:fldCharType="separate"/>
      </w:r>
      <w:r w:rsidR="009A0E3B">
        <w:rPr>
          <w:noProof/>
        </w:rPr>
        <w:t>506</w:t>
      </w:r>
      <w:r>
        <w:rPr>
          <w:noProof/>
        </w:rPr>
        <w:fldChar w:fldCharType="end"/>
      </w:r>
    </w:p>
    <w:p w14:paraId="1F471927" w14:textId="42EBDB9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r>
      <w:r>
        <w:rPr>
          <w:noProof/>
        </w:rPr>
        <w:instrText xml:space="preserve"> PAGEREF _Toc185601241 \h </w:instrText>
      </w:r>
      <w:r>
        <w:rPr>
          <w:noProof/>
        </w:rPr>
      </w:r>
      <w:r>
        <w:rPr>
          <w:noProof/>
        </w:rPr>
        <w:fldChar w:fldCharType="separate"/>
      </w:r>
      <w:r w:rsidR="009A0E3B">
        <w:rPr>
          <w:noProof/>
        </w:rPr>
        <w:t>506</w:t>
      </w:r>
      <w:r>
        <w:rPr>
          <w:noProof/>
        </w:rPr>
        <w:fldChar w:fldCharType="end"/>
      </w:r>
    </w:p>
    <w:p w14:paraId="059C9E8D" w14:textId="2245642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r>
      <w:r>
        <w:rPr>
          <w:noProof/>
        </w:rPr>
        <w:instrText xml:space="preserve"> PAGEREF _Toc185601242 \h </w:instrText>
      </w:r>
      <w:r>
        <w:rPr>
          <w:noProof/>
        </w:rPr>
      </w:r>
      <w:r>
        <w:rPr>
          <w:noProof/>
        </w:rPr>
        <w:fldChar w:fldCharType="separate"/>
      </w:r>
      <w:r w:rsidR="009A0E3B">
        <w:rPr>
          <w:noProof/>
        </w:rPr>
        <w:t>506</w:t>
      </w:r>
      <w:r>
        <w:rPr>
          <w:noProof/>
        </w:rPr>
        <w:fldChar w:fldCharType="end"/>
      </w:r>
    </w:p>
    <w:p w14:paraId="647B2F3C" w14:textId="0FC5AA3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r>
      <w:r>
        <w:rPr>
          <w:noProof/>
        </w:rPr>
        <w:instrText xml:space="preserve"> PAGEREF _Toc185601243 \h </w:instrText>
      </w:r>
      <w:r>
        <w:rPr>
          <w:noProof/>
        </w:rPr>
      </w:r>
      <w:r>
        <w:rPr>
          <w:noProof/>
        </w:rPr>
        <w:fldChar w:fldCharType="separate"/>
      </w:r>
      <w:r w:rsidR="009A0E3B">
        <w:rPr>
          <w:noProof/>
        </w:rPr>
        <w:t>507</w:t>
      </w:r>
      <w:r>
        <w:rPr>
          <w:noProof/>
        </w:rPr>
        <w:fldChar w:fldCharType="end"/>
      </w:r>
    </w:p>
    <w:p w14:paraId="64CFEA7C" w14:textId="1713F0A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Support for Local Offloading Management</w:t>
      </w:r>
      <w:r>
        <w:rPr>
          <w:noProof/>
        </w:rPr>
        <w:tab/>
      </w:r>
      <w:r>
        <w:rPr>
          <w:noProof/>
        </w:rPr>
        <w:fldChar w:fldCharType="begin"/>
      </w:r>
      <w:r>
        <w:rPr>
          <w:noProof/>
        </w:rPr>
        <w:instrText xml:space="preserve"> PAGEREF _Toc185601244 \h </w:instrText>
      </w:r>
      <w:r>
        <w:rPr>
          <w:noProof/>
        </w:rPr>
      </w:r>
      <w:r>
        <w:rPr>
          <w:noProof/>
        </w:rPr>
        <w:fldChar w:fldCharType="separate"/>
      </w:r>
      <w:r w:rsidR="009A0E3B">
        <w:rPr>
          <w:noProof/>
        </w:rPr>
        <w:t>507</w:t>
      </w:r>
      <w:r>
        <w:rPr>
          <w:noProof/>
        </w:rPr>
        <w:fldChar w:fldCharType="end"/>
      </w:r>
    </w:p>
    <w:p w14:paraId="17638126" w14:textId="762976E8"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r>
      <w:r>
        <w:rPr>
          <w:noProof/>
        </w:rPr>
        <w:instrText xml:space="preserve"> PAGEREF _Toc185601245 \h </w:instrText>
      </w:r>
      <w:r>
        <w:rPr>
          <w:noProof/>
        </w:rPr>
      </w:r>
      <w:r>
        <w:rPr>
          <w:noProof/>
        </w:rPr>
        <w:fldChar w:fldCharType="separate"/>
      </w:r>
      <w:r w:rsidR="009A0E3B">
        <w:rPr>
          <w:noProof/>
        </w:rPr>
        <w:t>507</w:t>
      </w:r>
      <w:r>
        <w:rPr>
          <w:noProof/>
        </w:rPr>
        <w:fldChar w:fldCharType="end"/>
      </w:r>
    </w:p>
    <w:p w14:paraId="5F5E4A12" w14:textId="7DD8D0D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r>
      <w:r>
        <w:rPr>
          <w:noProof/>
        </w:rPr>
        <w:instrText xml:space="preserve"> PAGEREF _Toc185601246 \h </w:instrText>
      </w:r>
      <w:r>
        <w:rPr>
          <w:noProof/>
        </w:rPr>
      </w:r>
      <w:r>
        <w:rPr>
          <w:noProof/>
        </w:rPr>
        <w:fldChar w:fldCharType="separate"/>
      </w:r>
      <w:r w:rsidR="009A0E3B">
        <w:rPr>
          <w:noProof/>
        </w:rPr>
        <w:t>507</w:t>
      </w:r>
      <w:r>
        <w:rPr>
          <w:noProof/>
        </w:rPr>
        <w:fldChar w:fldCharType="end"/>
      </w:r>
    </w:p>
    <w:p w14:paraId="3F4C8861" w14:textId="2D73D8E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r>
      <w:r>
        <w:rPr>
          <w:noProof/>
        </w:rPr>
        <w:instrText xml:space="preserve"> PAGEREF _Toc185601247 \h </w:instrText>
      </w:r>
      <w:r>
        <w:rPr>
          <w:noProof/>
        </w:rPr>
      </w:r>
      <w:r>
        <w:rPr>
          <w:noProof/>
        </w:rPr>
        <w:fldChar w:fldCharType="separate"/>
      </w:r>
      <w:r w:rsidR="009A0E3B">
        <w:rPr>
          <w:noProof/>
        </w:rPr>
        <w:t>509</w:t>
      </w:r>
      <w:r>
        <w:rPr>
          <w:noProof/>
        </w:rPr>
        <w:fldChar w:fldCharType="end"/>
      </w:r>
    </w:p>
    <w:p w14:paraId="7618C408" w14:textId="7EB9CB8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r>
      <w:r>
        <w:rPr>
          <w:noProof/>
        </w:rPr>
        <w:instrText xml:space="preserve"> PAGEREF _Toc185601248 \h </w:instrText>
      </w:r>
      <w:r>
        <w:rPr>
          <w:noProof/>
        </w:rPr>
      </w:r>
      <w:r>
        <w:rPr>
          <w:noProof/>
        </w:rPr>
        <w:fldChar w:fldCharType="separate"/>
      </w:r>
      <w:r w:rsidR="009A0E3B">
        <w:rPr>
          <w:noProof/>
        </w:rPr>
        <w:t>509</w:t>
      </w:r>
      <w:r>
        <w:rPr>
          <w:noProof/>
        </w:rPr>
        <w:fldChar w:fldCharType="end"/>
      </w:r>
    </w:p>
    <w:p w14:paraId="2F255C18" w14:textId="29506E8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r>
      <w:r>
        <w:rPr>
          <w:noProof/>
        </w:rPr>
        <w:instrText xml:space="preserve"> PAGEREF _Toc185601249 \h </w:instrText>
      </w:r>
      <w:r>
        <w:rPr>
          <w:noProof/>
        </w:rPr>
      </w:r>
      <w:r>
        <w:rPr>
          <w:noProof/>
        </w:rPr>
        <w:fldChar w:fldCharType="separate"/>
      </w:r>
      <w:r w:rsidR="009A0E3B">
        <w:rPr>
          <w:noProof/>
        </w:rPr>
        <w:t>509</w:t>
      </w:r>
      <w:r>
        <w:rPr>
          <w:noProof/>
        </w:rPr>
        <w:fldChar w:fldCharType="end"/>
      </w:r>
    </w:p>
    <w:p w14:paraId="474AE1DB" w14:textId="2EAA568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r>
      <w:r>
        <w:rPr>
          <w:noProof/>
        </w:rPr>
        <w:instrText xml:space="preserve"> PAGEREF _Toc185601250 \h </w:instrText>
      </w:r>
      <w:r>
        <w:rPr>
          <w:noProof/>
        </w:rPr>
      </w:r>
      <w:r>
        <w:rPr>
          <w:noProof/>
        </w:rPr>
        <w:fldChar w:fldCharType="separate"/>
      </w:r>
      <w:r w:rsidR="009A0E3B">
        <w:rPr>
          <w:noProof/>
        </w:rPr>
        <w:t>510</w:t>
      </w:r>
      <w:r>
        <w:rPr>
          <w:noProof/>
        </w:rPr>
        <w:fldChar w:fldCharType="end"/>
      </w:r>
    </w:p>
    <w:p w14:paraId="1EC75FEF" w14:textId="10FECB5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r>
      <w:r>
        <w:rPr>
          <w:noProof/>
        </w:rPr>
        <w:instrText xml:space="preserve"> PAGEREF _Toc185601251 \h </w:instrText>
      </w:r>
      <w:r>
        <w:rPr>
          <w:noProof/>
        </w:rPr>
      </w:r>
      <w:r>
        <w:rPr>
          <w:noProof/>
        </w:rPr>
        <w:fldChar w:fldCharType="separate"/>
      </w:r>
      <w:r w:rsidR="009A0E3B">
        <w:rPr>
          <w:noProof/>
        </w:rPr>
        <w:t>510</w:t>
      </w:r>
      <w:r>
        <w:rPr>
          <w:noProof/>
        </w:rPr>
        <w:fldChar w:fldCharType="end"/>
      </w:r>
    </w:p>
    <w:p w14:paraId="61B81157" w14:textId="1784AAB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Support for Mobile Base Station Relay (MBSR)</w:t>
      </w:r>
      <w:r>
        <w:rPr>
          <w:noProof/>
        </w:rPr>
        <w:tab/>
      </w:r>
      <w:r>
        <w:rPr>
          <w:noProof/>
        </w:rPr>
        <w:fldChar w:fldCharType="begin"/>
      </w:r>
      <w:r>
        <w:rPr>
          <w:noProof/>
        </w:rPr>
        <w:instrText xml:space="preserve"> PAGEREF _Toc185601252 \h </w:instrText>
      </w:r>
      <w:r>
        <w:rPr>
          <w:noProof/>
        </w:rPr>
      </w:r>
      <w:r>
        <w:rPr>
          <w:noProof/>
        </w:rPr>
        <w:fldChar w:fldCharType="separate"/>
      </w:r>
      <w:r w:rsidR="009A0E3B">
        <w:rPr>
          <w:noProof/>
        </w:rPr>
        <w:t>510</w:t>
      </w:r>
      <w:r>
        <w:rPr>
          <w:noProof/>
        </w:rPr>
        <w:fldChar w:fldCharType="end"/>
      </w:r>
    </w:p>
    <w:p w14:paraId="6D7E1550" w14:textId="532BE2F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_Toc185601253 \h </w:instrText>
      </w:r>
      <w:r>
        <w:rPr>
          <w:noProof/>
        </w:rPr>
      </w:r>
      <w:r>
        <w:rPr>
          <w:noProof/>
        </w:rPr>
        <w:fldChar w:fldCharType="separate"/>
      </w:r>
      <w:r w:rsidR="009A0E3B">
        <w:rPr>
          <w:noProof/>
        </w:rPr>
        <w:t>510</w:t>
      </w:r>
      <w:r>
        <w:rPr>
          <w:noProof/>
        </w:rPr>
        <w:fldChar w:fldCharType="end"/>
      </w:r>
    </w:p>
    <w:p w14:paraId="19048EAF" w14:textId="4370E00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5.35A.2</w:t>
      </w:r>
      <w:r>
        <w:rPr>
          <w:rFonts w:asciiTheme="minorHAnsi" w:eastAsiaTheme="minorEastAsia" w:hAnsiTheme="minorHAnsi" w:cstheme="minorBidi"/>
          <w:noProof/>
          <w:kern w:val="2"/>
          <w:sz w:val="22"/>
          <w:szCs w:val="22"/>
          <w14:ligatures w14:val="standardContextual"/>
        </w:rPr>
        <w:tab/>
      </w:r>
      <w:r>
        <w:rPr>
          <w:noProof/>
        </w:rPr>
        <w:t xml:space="preserve"> Configuration of the MBSR</w:t>
      </w:r>
      <w:r>
        <w:rPr>
          <w:noProof/>
        </w:rPr>
        <w:tab/>
      </w:r>
      <w:r>
        <w:rPr>
          <w:noProof/>
        </w:rPr>
        <w:fldChar w:fldCharType="begin"/>
      </w:r>
      <w:r>
        <w:rPr>
          <w:noProof/>
        </w:rPr>
        <w:instrText xml:space="preserve"> PAGEREF _Toc185601254 \h </w:instrText>
      </w:r>
      <w:r>
        <w:rPr>
          <w:noProof/>
        </w:rPr>
      </w:r>
      <w:r>
        <w:rPr>
          <w:noProof/>
        </w:rPr>
        <w:fldChar w:fldCharType="separate"/>
      </w:r>
      <w:r w:rsidR="009A0E3B">
        <w:rPr>
          <w:noProof/>
        </w:rPr>
        <w:t>511</w:t>
      </w:r>
      <w:r>
        <w:rPr>
          <w:noProof/>
        </w:rPr>
        <w:fldChar w:fldCharType="end"/>
      </w:r>
    </w:p>
    <w:p w14:paraId="5EE28359" w14:textId="66B0E1C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5.35A.3</w:t>
      </w:r>
      <w:r>
        <w:rPr>
          <w:rFonts w:asciiTheme="minorHAnsi" w:eastAsiaTheme="minorEastAsia" w:hAnsiTheme="minorHAnsi" w:cstheme="minorBidi"/>
          <w:noProof/>
          <w:kern w:val="2"/>
          <w:sz w:val="22"/>
          <w:szCs w:val="22"/>
          <w14:ligatures w14:val="standardContextual"/>
        </w:rPr>
        <w:tab/>
      </w:r>
      <w:r>
        <w:rPr>
          <w:noProof/>
        </w:rPr>
        <w:t>Mobility support of UEs served by MBSR</w:t>
      </w:r>
      <w:r>
        <w:rPr>
          <w:noProof/>
        </w:rPr>
        <w:tab/>
      </w:r>
      <w:r>
        <w:rPr>
          <w:noProof/>
        </w:rPr>
        <w:fldChar w:fldCharType="begin"/>
      </w:r>
      <w:r>
        <w:rPr>
          <w:noProof/>
        </w:rPr>
        <w:instrText xml:space="preserve"> PAGEREF _Toc185601255 \h </w:instrText>
      </w:r>
      <w:r>
        <w:rPr>
          <w:noProof/>
        </w:rPr>
      </w:r>
      <w:r>
        <w:rPr>
          <w:noProof/>
        </w:rPr>
        <w:fldChar w:fldCharType="separate"/>
      </w:r>
      <w:r w:rsidR="009A0E3B">
        <w:rPr>
          <w:noProof/>
        </w:rPr>
        <w:t>511</w:t>
      </w:r>
      <w:r>
        <w:rPr>
          <w:noProof/>
        </w:rPr>
        <w:fldChar w:fldCharType="end"/>
      </w:r>
    </w:p>
    <w:p w14:paraId="32D5DAE1" w14:textId="55DB5E8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5.35A.3.1</w:t>
      </w:r>
      <w:r>
        <w:rPr>
          <w:rFonts w:asciiTheme="minorHAnsi" w:eastAsiaTheme="minorEastAsia" w:hAnsiTheme="minorHAnsi" w:cstheme="minorBidi"/>
          <w:noProof/>
          <w:kern w:val="2"/>
          <w:sz w:val="22"/>
          <w:szCs w:val="22"/>
          <w14:ligatures w14:val="standardContextual"/>
        </w:rPr>
        <w:tab/>
      </w:r>
      <w:r>
        <w:rPr>
          <w:noProof/>
        </w:rPr>
        <w:t>UE mobility between a fixed cell and MBSR cell</w:t>
      </w:r>
      <w:r>
        <w:rPr>
          <w:noProof/>
        </w:rPr>
        <w:tab/>
      </w:r>
      <w:r>
        <w:rPr>
          <w:noProof/>
        </w:rPr>
        <w:fldChar w:fldCharType="begin"/>
      </w:r>
      <w:r>
        <w:rPr>
          <w:noProof/>
        </w:rPr>
        <w:instrText xml:space="preserve"> PAGEREF _Toc185601256 \h </w:instrText>
      </w:r>
      <w:r>
        <w:rPr>
          <w:noProof/>
        </w:rPr>
      </w:r>
      <w:r>
        <w:rPr>
          <w:noProof/>
        </w:rPr>
        <w:fldChar w:fldCharType="separate"/>
      </w:r>
      <w:r w:rsidR="009A0E3B">
        <w:rPr>
          <w:noProof/>
        </w:rPr>
        <w:t>511</w:t>
      </w:r>
      <w:r>
        <w:rPr>
          <w:noProof/>
        </w:rPr>
        <w:fldChar w:fldCharType="end"/>
      </w:r>
    </w:p>
    <w:p w14:paraId="513AB2A5" w14:textId="51ECB61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5.35A.3.2</w:t>
      </w:r>
      <w:r>
        <w:rPr>
          <w:rFonts w:asciiTheme="minorHAnsi" w:eastAsiaTheme="minorEastAsia" w:hAnsiTheme="minorHAnsi" w:cstheme="minorBidi"/>
          <w:noProof/>
          <w:kern w:val="2"/>
          <w:sz w:val="22"/>
          <w:szCs w:val="22"/>
          <w14:ligatures w14:val="standardContextual"/>
        </w:rPr>
        <w:tab/>
      </w:r>
      <w:r>
        <w:rPr>
          <w:noProof/>
        </w:rPr>
        <w:t>UE mobility between MBSR cells</w:t>
      </w:r>
      <w:r>
        <w:rPr>
          <w:noProof/>
        </w:rPr>
        <w:tab/>
      </w:r>
      <w:r>
        <w:rPr>
          <w:noProof/>
        </w:rPr>
        <w:fldChar w:fldCharType="begin"/>
      </w:r>
      <w:r>
        <w:rPr>
          <w:noProof/>
        </w:rPr>
        <w:instrText xml:space="preserve"> PAGEREF _Toc185601257 \h </w:instrText>
      </w:r>
      <w:r>
        <w:rPr>
          <w:noProof/>
        </w:rPr>
      </w:r>
      <w:r>
        <w:rPr>
          <w:noProof/>
        </w:rPr>
        <w:fldChar w:fldCharType="separate"/>
      </w:r>
      <w:r w:rsidR="009A0E3B">
        <w:rPr>
          <w:noProof/>
        </w:rPr>
        <w:t>511</w:t>
      </w:r>
      <w:r>
        <w:rPr>
          <w:noProof/>
        </w:rPr>
        <w:fldChar w:fldCharType="end"/>
      </w:r>
    </w:p>
    <w:p w14:paraId="53E433AA" w14:textId="5867997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5.35A.3.3</w:t>
      </w:r>
      <w:r>
        <w:rPr>
          <w:rFonts w:asciiTheme="minorHAnsi" w:eastAsiaTheme="minorEastAsia" w:hAnsiTheme="minorHAnsi" w:cstheme="minorBidi"/>
          <w:noProof/>
          <w:kern w:val="2"/>
          <w:sz w:val="22"/>
          <w:szCs w:val="22"/>
          <w14:ligatures w14:val="standardContextual"/>
        </w:rPr>
        <w:tab/>
      </w:r>
      <w:r>
        <w:rPr>
          <w:noProof/>
        </w:rPr>
        <w:t>UE mobility when moving together with a MBSR cell</w:t>
      </w:r>
      <w:r>
        <w:rPr>
          <w:noProof/>
        </w:rPr>
        <w:tab/>
      </w:r>
      <w:r>
        <w:rPr>
          <w:noProof/>
        </w:rPr>
        <w:fldChar w:fldCharType="begin"/>
      </w:r>
      <w:r>
        <w:rPr>
          <w:noProof/>
        </w:rPr>
        <w:instrText xml:space="preserve"> PAGEREF _Toc185601258 \h </w:instrText>
      </w:r>
      <w:r>
        <w:rPr>
          <w:noProof/>
        </w:rPr>
      </w:r>
      <w:r>
        <w:rPr>
          <w:noProof/>
        </w:rPr>
        <w:fldChar w:fldCharType="separate"/>
      </w:r>
      <w:r w:rsidR="009A0E3B">
        <w:rPr>
          <w:noProof/>
        </w:rPr>
        <w:t>511</w:t>
      </w:r>
      <w:r>
        <w:rPr>
          <w:noProof/>
        </w:rPr>
        <w:fldChar w:fldCharType="end"/>
      </w:r>
    </w:p>
    <w:p w14:paraId="749EE4C9" w14:textId="6C8CB60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5.35A.3.4</w:t>
      </w:r>
      <w:r>
        <w:rPr>
          <w:rFonts w:asciiTheme="minorHAnsi" w:eastAsiaTheme="minorEastAsia" w:hAnsiTheme="minorHAnsi" w:cstheme="minorBidi"/>
          <w:noProof/>
          <w:kern w:val="2"/>
          <w:sz w:val="22"/>
          <w:szCs w:val="22"/>
          <w14:ligatures w14:val="standardContextual"/>
        </w:rPr>
        <w:tab/>
      </w:r>
      <w:r>
        <w:rPr>
          <w:noProof/>
        </w:rPr>
        <w:t>MBSR mobility</w:t>
      </w:r>
      <w:r>
        <w:rPr>
          <w:noProof/>
        </w:rPr>
        <w:tab/>
      </w:r>
      <w:r>
        <w:rPr>
          <w:noProof/>
        </w:rPr>
        <w:fldChar w:fldCharType="begin"/>
      </w:r>
      <w:r>
        <w:rPr>
          <w:noProof/>
        </w:rPr>
        <w:instrText xml:space="preserve"> PAGEREF _Toc185601259 \h </w:instrText>
      </w:r>
      <w:r>
        <w:rPr>
          <w:noProof/>
        </w:rPr>
      </w:r>
      <w:r>
        <w:rPr>
          <w:noProof/>
        </w:rPr>
        <w:fldChar w:fldCharType="separate"/>
      </w:r>
      <w:r w:rsidR="009A0E3B">
        <w:rPr>
          <w:noProof/>
        </w:rPr>
        <w:t>511</w:t>
      </w:r>
      <w:r>
        <w:rPr>
          <w:noProof/>
        </w:rPr>
        <w:fldChar w:fldCharType="end"/>
      </w:r>
    </w:p>
    <w:p w14:paraId="0EBBDFAB" w14:textId="4938427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5.35A.4</w:t>
      </w:r>
      <w:r>
        <w:rPr>
          <w:rFonts w:asciiTheme="minorHAnsi" w:eastAsiaTheme="minorEastAsia" w:hAnsiTheme="minorHAnsi" w:cstheme="minorBidi"/>
          <w:noProof/>
          <w:kern w:val="2"/>
          <w:sz w:val="22"/>
          <w:szCs w:val="22"/>
          <w14:ligatures w14:val="standardContextual"/>
        </w:rPr>
        <w:tab/>
      </w:r>
      <w:r>
        <w:rPr>
          <w:noProof/>
        </w:rPr>
        <w:t>MBSR authorization</w:t>
      </w:r>
      <w:r>
        <w:rPr>
          <w:noProof/>
        </w:rPr>
        <w:tab/>
      </w:r>
      <w:r>
        <w:rPr>
          <w:noProof/>
        </w:rPr>
        <w:fldChar w:fldCharType="begin"/>
      </w:r>
      <w:r>
        <w:rPr>
          <w:noProof/>
        </w:rPr>
        <w:instrText xml:space="preserve"> PAGEREF _Toc185601260 \h </w:instrText>
      </w:r>
      <w:r>
        <w:rPr>
          <w:noProof/>
        </w:rPr>
      </w:r>
      <w:r>
        <w:rPr>
          <w:noProof/>
        </w:rPr>
        <w:fldChar w:fldCharType="separate"/>
      </w:r>
      <w:r w:rsidR="009A0E3B">
        <w:rPr>
          <w:noProof/>
        </w:rPr>
        <w:t>512</w:t>
      </w:r>
      <w:r>
        <w:rPr>
          <w:noProof/>
        </w:rPr>
        <w:fldChar w:fldCharType="end"/>
      </w:r>
    </w:p>
    <w:p w14:paraId="58806548" w14:textId="6EB220F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5.35A.5</w:t>
      </w:r>
      <w:r>
        <w:rPr>
          <w:rFonts w:asciiTheme="minorHAnsi" w:eastAsiaTheme="minorEastAsia" w:hAnsiTheme="minorHAnsi" w:cstheme="minorBidi"/>
          <w:noProof/>
          <w:kern w:val="2"/>
          <w:sz w:val="22"/>
          <w:szCs w:val="22"/>
          <w14:ligatures w14:val="standardContextual"/>
        </w:rPr>
        <w:tab/>
      </w:r>
      <w:r>
        <w:rPr>
          <w:noProof/>
        </w:rPr>
        <w:t>Location Service Support of UEs served by MBSR</w:t>
      </w:r>
      <w:r>
        <w:rPr>
          <w:noProof/>
        </w:rPr>
        <w:tab/>
      </w:r>
      <w:r>
        <w:rPr>
          <w:noProof/>
        </w:rPr>
        <w:fldChar w:fldCharType="begin"/>
      </w:r>
      <w:r>
        <w:rPr>
          <w:noProof/>
        </w:rPr>
        <w:instrText xml:space="preserve"> PAGEREF _Toc185601261 \h </w:instrText>
      </w:r>
      <w:r>
        <w:rPr>
          <w:noProof/>
        </w:rPr>
      </w:r>
      <w:r>
        <w:rPr>
          <w:noProof/>
        </w:rPr>
        <w:fldChar w:fldCharType="separate"/>
      </w:r>
      <w:r w:rsidR="009A0E3B">
        <w:rPr>
          <w:noProof/>
        </w:rPr>
        <w:t>513</w:t>
      </w:r>
      <w:r>
        <w:rPr>
          <w:noProof/>
        </w:rPr>
        <w:fldChar w:fldCharType="end"/>
      </w:r>
    </w:p>
    <w:p w14:paraId="50BA63E8" w14:textId="178FE46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5.35A.6</w:t>
      </w:r>
      <w:r>
        <w:rPr>
          <w:rFonts w:asciiTheme="minorHAnsi" w:eastAsiaTheme="minorEastAsia" w:hAnsiTheme="minorHAnsi" w:cstheme="minorBidi"/>
          <w:noProof/>
          <w:kern w:val="2"/>
          <w:sz w:val="22"/>
          <w:szCs w:val="22"/>
          <w14:ligatures w14:val="standardContextual"/>
        </w:rPr>
        <w:tab/>
      </w:r>
      <w:r>
        <w:rPr>
          <w:noProof/>
        </w:rPr>
        <w:t>Providing cell ID/TAC of MBSR for services</w:t>
      </w:r>
      <w:r>
        <w:rPr>
          <w:noProof/>
        </w:rPr>
        <w:tab/>
      </w:r>
      <w:r>
        <w:rPr>
          <w:noProof/>
        </w:rPr>
        <w:fldChar w:fldCharType="begin"/>
      </w:r>
      <w:r>
        <w:rPr>
          <w:noProof/>
        </w:rPr>
        <w:instrText xml:space="preserve"> PAGEREF _Toc185601262 \h </w:instrText>
      </w:r>
      <w:r>
        <w:rPr>
          <w:noProof/>
        </w:rPr>
      </w:r>
      <w:r>
        <w:rPr>
          <w:noProof/>
        </w:rPr>
        <w:fldChar w:fldCharType="separate"/>
      </w:r>
      <w:r w:rsidR="009A0E3B">
        <w:rPr>
          <w:noProof/>
        </w:rPr>
        <w:t>513</w:t>
      </w:r>
      <w:r>
        <w:rPr>
          <w:noProof/>
        </w:rPr>
        <w:fldChar w:fldCharType="end"/>
      </w:r>
    </w:p>
    <w:p w14:paraId="19979293" w14:textId="67402A7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5.35A.7</w:t>
      </w:r>
      <w:r>
        <w:rPr>
          <w:rFonts w:asciiTheme="minorHAnsi" w:eastAsiaTheme="minorEastAsia" w:hAnsiTheme="minorHAnsi" w:cstheme="minorBidi"/>
          <w:noProof/>
          <w:kern w:val="2"/>
          <w:sz w:val="22"/>
          <w:szCs w:val="22"/>
          <w14:ligatures w14:val="standardContextual"/>
        </w:rPr>
        <w:tab/>
      </w:r>
      <w:r>
        <w:rPr>
          <w:noProof/>
        </w:rPr>
        <w:t>Control of UE access to MBSR</w:t>
      </w:r>
      <w:r>
        <w:rPr>
          <w:noProof/>
        </w:rPr>
        <w:tab/>
      </w:r>
      <w:r>
        <w:rPr>
          <w:noProof/>
        </w:rPr>
        <w:fldChar w:fldCharType="begin"/>
      </w:r>
      <w:r>
        <w:rPr>
          <w:noProof/>
        </w:rPr>
        <w:instrText xml:space="preserve"> PAGEREF _Toc185601263 \h </w:instrText>
      </w:r>
      <w:r>
        <w:rPr>
          <w:noProof/>
        </w:rPr>
      </w:r>
      <w:r>
        <w:rPr>
          <w:noProof/>
        </w:rPr>
        <w:fldChar w:fldCharType="separate"/>
      </w:r>
      <w:r w:rsidR="009A0E3B">
        <w:rPr>
          <w:noProof/>
        </w:rPr>
        <w:t>513</w:t>
      </w:r>
      <w:r>
        <w:rPr>
          <w:noProof/>
        </w:rPr>
        <w:fldChar w:fldCharType="end"/>
      </w:r>
    </w:p>
    <w:p w14:paraId="66DEDC54" w14:textId="633489F5"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r>
      <w:r>
        <w:rPr>
          <w:noProof/>
        </w:rPr>
        <w:instrText xml:space="preserve"> PAGEREF _Toc185601264 \h </w:instrText>
      </w:r>
      <w:r>
        <w:rPr>
          <w:noProof/>
        </w:rPr>
      </w:r>
      <w:r>
        <w:rPr>
          <w:noProof/>
        </w:rPr>
        <w:fldChar w:fldCharType="separate"/>
      </w:r>
      <w:r w:rsidR="009A0E3B">
        <w:rPr>
          <w:noProof/>
        </w:rPr>
        <w:t>514</w:t>
      </w:r>
      <w:r>
        <w:rPr>
          <w:noProof/>
        </w:rPr>
        <w:fldChar w:fldCharType="end"/>
      </w:r>
    </w:p>
    <w:p w14:paraId="0EB774EF" w14:textId="403A3FD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 xml:space="preserve">Support for high data rate low latency services, </w:t>
      </w:r>
      <w:r>
        <w:rPr>
          <w:noProof/>
        </w:rPr>
        <w:lastRenderedPageBreak/>
        <w:t>eXtended Reality (XR) and interactive media services</w:t>
      </w:r>
      <w:r>
        <w:rPr>
          <w:noProof/>
        </w:rPr>
        <w:tab/>
      </w:r>
      <w:r>
        <w:rPr>
          <w:noProof/>
        </w:rPr>
        <w:fldChar w:fldCharType="begin"/>
      </w:r>
      <w:r>
        <w:rPr>
          <w:noProof/>
        </w:rPr>
        <w:instrText xml:space="preserve"> PAGEREF _Toc185601265 \h </w:instrText>
      </w:r>
      <w:r>
        <w:rPr>
          <w:noProof/>
        </w:rPr>
      </w:r>
      <w:r>
        <w:rPr>
          <w:noProof/>
        </w:rPr>
        <w:fldChar w:fldCharType="separate"/>
      </w:r>
      <w:r w:rsidR="009A0E3B">
        <w:rPr>
          <w:noProof/>
        </w:rPr>
        <w:t>514</w:t>
      </w:r>
      <w:r>
        <w:rPr>
          <w:noProof/>
        </w:rPr>
        <w:fldChar w:fldCharType="end"/>
      </w:r>
    </w:p>
    <w:p w14:paraId="2F0DB650" w14:textId="42EEE5F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_Toc185601266 \h </w:instrText>
      </w:r>
      <w:r>
        <w:rPr>
          <w:noProof/>
        </w:rPr>
      </w:r>
      <w:r>
        <w:rPr>
          <w:noProof/>
        </w:rPr>
        <w:fldChar w:fldCharType="separate"/>
      </w:r>
      <w:r w:rsidR="009A0E3B">
        <w:rPr>
          <w:noProof/>
        </w:rPr>
        <w:t>514</w:t>
      </w:r>
      <w:r>
        <w:rPr>
          <w:noProof/>
        </w:rPr>
        <w:fldChar w:fldCharType="end"/>
      </w:r>
    </w:p>
    <w:p w14:paraId="3C17EB76" w14:textId="0B5CF18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5.37.2</w:t>
      </w:r>
      <w:r>
        <w:rPr>
          <w:rFonts w:asciiTheme="minorHAnsi" w:eastAsiaTheme="minorEastAsia" w:hAnsiTheme="minorHAnsi" w:cstheme="minorBidi"/>
          <w:noProof/>
          <w:kern w:val="2"/>
          <w:sz w:val="22"/>
          <w:szCs w:val="22"/>
          <w14:ligatures w14:val="standardContextual"/>
        </w:rPr>
        <w:tab/>
      </w:r>
      <w:r>
        <w:rPr>
          <w:noProof/>
        </w:rPr>
        <w:t>Policy control enhancements to support multi-modal services</w:t>
      </w:r>
      <w:r>
        <w:rPr>
          <w:noProof/>
        </w:rPr>
        <w:tab/>
      </w:r>
      <w:r>
        <w:rPr>
          <w:noProof/>
        </w:rPr>
        <w:fldChar w:fldCharType="begin"/>
      </w:r>
      <w:r>
        <w:rPr>
          <w:noProof/>
        </w:rPr>
        <w:instrText xml:space="preserve"> PAGEREF _Toc185601267 \h </w:instrText>
      </w:r>
      <w:r>
        <w:rPr>
          <w:noProof/>
        </w:rPr>
      </w:r>
      <w:r>
        <w:rPr>
          <w:noProof/>
        </w:rPr>
        <w:fldChar w:fldCharType="separate"/>
      </w:r>
      <w:r w:rsidR="009A0E3B">
        <w:rPr>
          <w:noProof/>
        </w:rPr>
        <w:t>515</w:t>
      </w:r>
      <w:r>
        <w:rPr>
          <w:noProof/>
        </w:rPr>
        <w:fldChar w:fldCharType="end"/>
      </w:r>
    </w:p>
    <w:p w14:paraId="7CB0E3E2" w14:textId="3C107EB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5.37.3</w:t>
      </w:r>
      <w:r>
        <w:rPr>
          <w:rFonts w:asciiTheme="minorHAnsi" w:eastAsiaTheme="minorEastAsia" w:hAnsiTheme="minorHAnsi" w:cstheme="minorBidi"/>
          <w:noProof/>
          <w:kern w:val="2"/>
          <w:sz w:val="22"/>
          <w:szCs w:val="22"/>
          <w14:ligatures w14:val="standardContextual"/>
        </w:rPr>
        <w:tab/>
      </w:r>
      <w:r>
        <w:rPr>
          <w:noProof/>
        </w:rPr>
        <w:t>Support of ECN marking for L4S to expose the congestion information</w:t>
      </w:r>
      <w:r>
        <w:rPr>
          <w:noProof/>
        </w:rPr>
        <w:tab/>
      </w:r>
      <w:r>
        <w:rPr>
          <w:noProof/>
        </w:rPr>
        <w:fldChar w:fldCharType="begin"/>
      </w:r>
      <w:r>
        <w:rPr>
          <w:noProof/>
        </w:rPr>
        <w:instrText xml:space="preserve"> PAGEREF _Toc185601268 \h </w:instrText>
      </w:r>
      <w:r>
        <w:rPr>
          <w:noProof/>
        </w:rPr>
      </w:r>
      <w:r>
        <w:rPr>
          <w:noProof/>
        </w:rPr>
        <w:fldChar w:fldCharType="separate"/>
      </w:r>
      <w:r w:rsidR="009A0E3B">
        <w:rPr>
          <w:noProof/>
        </w:rPr>
        <w:t>515</w:t>
      </w:r>
      <w:r>
        <w:rPr>
          <w:noProof/>
        </w:rPr>
        <w:fldChar w:fldCharType="end"/>
      </w:r>
    </w:p>
    <w:p w14:paraId="29234306" w14:textId="66607D3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_Toc185601269 \h </w:instrText>
      </w:r>
      <w:r>
        <w:rPr>
          <w:noProof/>
        </w:rPr>
      </w:r>
      <w:r>
        <w:rPr>
          <w:noProof/>
        </w:rPr>
        <w:fldChar w:fldCharType="separate"/>
      </w:r>
      <w:r w:rsidR="009A0E3B">
        <w:rPr>
          <w:noProof/>
        </w:rPr>
        <w:t>515</w:t>
      </w:r>
      <w:r>
        <w:rPr>
          <w:noProof/>
        </w:rPr>
        <w:fldChar w:fldCharType="end"/>
      </w:r>
    </w:p>
    <w:p w14:paraId="48CF02A3" w14:textId="5D06D5E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5.37.3.2</w:t>
      </w:r>
      <w:r>
        <w:rPr>
          <w:rFonts w:asciiTheme="minorHAnsi" w:eastAsiaTheme="minorEastAsia" w:hAnsiTheme="minorHAnsi" w:cstheme="minorBidi"/>
          <w:noProof/>
          <w:kern w:val="2"/>
          <w:sz w:val="22"/>
          <w:szCs w:val="22"/>
          <w14:ligatures w14:val="standardContextual"/>
        </w:rPr>
        <w:tab/>
      </w:r>
      <w:r>
        <w:rPr>
          <w:noProof/>
        </w:rPr>
        <w:t>Support of ECN marking for L4S in NG-RAN</w:t>
      </w:r>
      <w:r>
        <w:rPr>
          <w:noProof/>
        </w:rPr>
        <w:tab/>
      </w:r>
      <w:r>
        <w:rPr>
          <w:noProof/>
        </w:rPr>
        <w:fldChar w:fldCharType="begin"/>
      </w:r>
      <w:r>
        <w:rPr>
          <w:noProof/>
        </w:rPr>
        <w:instrText xml:space="preserve"> PAGEREF _Toc185601270 \h </w:instrText>
      </w:r>
      <w:r>
        <w:rPr>
          <w:noProof/>
        </w:rPr>
      </w:r>
      <w:r>
        <w:rPr>
          <w:noProof/>
        </w:rPr>
        <w:fldChar w:fldCharType="separate"/>
      </w:r>
      <w:r w:rsidR="009A0E3B">
        <w:rPr>
          <w:noProof/>
        </w:rPr>
        <w:t>516</w:t>
      </w:r>
      <w:r>
        <w:rPr>
          <w:noProof/>
        </w:rPr>
        <w:fldChar w:fldCharType="end"/>
      </w:r>
    </w:p>
    <w:p w14:paraId="48A50FAA" w14:textId="27B0AB9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5.37.3.3</w:t>
      </w:r>
      <w:r>
        <w:rPr>
          <w:rFonts w:asciiTheme="minorHAnsi" w:eastAsiaTheme="minorEastAsia" w:hAnsiTheme="minorHAnsi" w:cstheme="minorBidi"/>
          <w:noProof/>
          <w:kern w:val="2"/>
          <w:sz w:val="22"/>
          <w:szCs w:val="22"/>
          <w14:ligatures w14:val="standardContextual"/>
        </w:rPr>
        <w:tab/>
      </w:r>
      <w:r>
        <w:rPr>
          <w:noProof/>
        </w:rPr>
        <w:t>Support of ECN marking for L4S in PSA UPF</w:t>
      </w:r>
      <w:r>
        <w:rPr>
          <w:noProof/>
        </w:rPr>
        <w:tab/>
      </w:r>
      <w:r>
        <w:rPr>
          <w:noProof/>
        </w:rPr>
        <w:fldChar w:fldCharType="begin"/>
      </w:r>
      <w:r>
        <w:rPr>
          <w:noProof/>
        </w:rPr>
        <w:instrText xml:space="preserve"> PAGEREF _Toc185601271 \h </w:instrText>
      </w:r>
      <w:r>
        <w:rPr>
          <w:noProof/>
        </w:rPr>
      </w:r>
      <w:r>
        <w:rPr>
          <w:noProof/>
        </w:rPr>
        <w:fldChar w:fldCharType="separate"/>
      </w:r>
      <w:r w:rsidR="009A0E3B">
        <w:rPr>
          <w:noProof/>
        </w:rPr>
        <w:t>516</w:t>
      </w:r>
      <w:r>
        <w:rPr>
          <w:noProof/>
        </w:rPr>
        <w:fldChar w:fldCharType="end"/>
      </w:r>
    </w:p>
    <w:p w14:paraId="7F56CE89" w14:textId="4A6BE94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5.37.3.4</w:t>
      </w:r>
      <w:r>
        <w:rPr>
          <w:rFonts w:asciiTheme="minorHAnsi" w:eastAsiaTheme="minorEastAsia" w:hAnsiTheme="minorHAnsi" w:cstheme="minorBidi"/>
          <w:noProof/>
          <w:kern w:val="2"/>
          <w:sz w:val="22"/>
          <w:szCs w:val="22"/>
          <w14:ligatures w14:val="standardContextual"/>
        </w:rPr>
        <w:tab/>
      </w:r>
      <w:r>
        <w:rPr>
          <w:noProof/>
        </w:rPr>
        <w:t>Support of ECN marking for L4S in N3IWF and TNGF</w:t>
      </w:r>
      <w:r>
        <w:rPr>
          <w:noProof/>
        </w:rPr>
        <w:tab/>
      </w:r>
      <w:r>
        <w:rPr>
          <w:noProof/>
        </w:rPr>
        <w:fldChar w:fldCharType="begin"/>
      </w:r>
      <w:r>
        <w:rPr>
          <w:noProof/>
        </w:rPr>
        <w:instrText xml:space="preserve"> PAGEREF _Toc185601272 \h </w:instrText>
      </w:r>
      <w:r>
        <w:rPr>
          <w:noProof/>
        </w:rPr>
      </w:r>
      <w:r>
        <w:rPr>
          <w:noProof/>
        </w:rPr>
        <w:fldChar w:fldCharType="separate"/>
      </w:r>
      <w:r w:rsidR="009A0E3B">
        <w:rPr>
          <w:noProof/>
        </w:rPr>
        <w:t>517</w:t>
      </w:r>
      <w:r>
        <w:rPr>
          <w:noProof/>
        </w:rPr>
        <w:fldChar w:fldCharType="end"/>
      </w:r>
    </w:p>
    <w:p w14:paraId="403E5F8C" w14:textId="5A4BF3F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5.37.4</w:t>
      </w:r>
      <w:r>
        <w:rPr>
          <w:rFonts w:asciiTheme="minorHAnsi" w:eastAsiaTheme="minorEastAsia" w:hAnsiTheme="minorHAnsi" w:cstheme="minorBidi"/>
          <w:noProof/>
          <w:kern w:val="2"/>
          <w:sz w:val="22"/>
          <w:szCs w:val="22"/>
          <w14:ligatures w14:val="standardContextual"/>
        </w:rPr>
        <w:tab/>
      </w:r>
      <w:r>
        <w:rPr>
          <w:noProof/>
        </w:rPr>
        <w:t>Network Exposure of 5GS information</w:t>
      </w:r>
      <w:r>
        <w:rPr>
          <w:noProof/>
        </w:rPr>
        <w:tab/>
      </w:r>
      <w:r>
        <w:rPr>
          <w:noProof/>
        </w:rPr>
        <w:fldChar w:fldCharType="begin"/>
      </w:r>
      <w:r>
        <w:rPr>
          <w:noProof/>
        </w:rPr>
        <w:instrText xml:space="preserve"> PAGEREF _Toc185601273 \h </w:instrText>
      </w:r>
      <w:r>
        <w:rPr>
          <w:noProof/>
        </w:rPr>
      </w:r>
      <w:r>
        <w:rPr>
          <w:noProof/>
        </w:rPr>
        <w:fldChar w:fldCharType="separate"/>
      </w:r>
      <w:r w:rsidR="009A0E3B">
        <w:rPr>
          <w:noProof/>
        </w:rPr>
        <w:t>517</w:t>
      </w:r>
      <w:r>
        <w:rPr>
          <w:noProof/>
        </w:rPr>
        <w:fldChar w:fldCharType="end"/>
      </w:r>
    </w:p>
    <w:p w14:paraId="33E4486A" w14:textId="2450F22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5.37.5</w:t>
      </w:r>
      <w:r>
        <w:rPr>
          <w:rFonts w:asciiTheme="minorHAnsi" w:eastAsiaTheme="minorEastAsia" w:hAnsiTheme="minorHAnsi" w:cstheme="minorBidi"/>
          <w:noProof/>
          <w:kern w:val="2"/>
          <w:sz w:val="22"/>
          <w:szCs w:val="22"/>
          <w14:ligatures w14:val="standardContextual"/>
        </w:rPr>
        <w:tab/>
      </w:r>
      <w:r>
        <w:rPr>
          <w:noProof/>
        </w:rPr>
        <w:t>PDU Set based Handling</w:t>
      </w:r>
      <w:r>
        <w:rPr>
          <w:noProof/>
        </w:rPr>
        <w:tab/>
      </w:r>
      <w:r>
        <w:rPr>
          <w:noProof/>
        </w:rPr>
        <w:fldChar w:fldCharType="begin"/>
      </w:r>
      <w:r>
        <w:rPr>
          <w:noProof/>
        </w:rPr>
        <w:instrText xml:space="preserve"> PAGEREF _Toc185601274 \h </w:instrText>
      </w:r>
      <w:r>
        <w:rPr>
          <w:noProof/>
        </w:rPr>
      </w:r>
      <w:r>
        <w:rPr>
          <w:noProof/>
        </w:rPr>
        <w:fldChar w:fldCharType="separate"/>
      </w:r>
      <w:r w:rsidR="009A0E3B">
        <w:rPr>
          <w:noProof/>
        </w:rPr>
        <w:t>518</w:t>
      </w:r>
      <w:r>
        <w:rPr>
          <w:noProof/>
        </w:rPr>
        <w:fldChar w:fldCharType="end"/>
      </w:r>
    </w:p>
    <w:p w14:paraId="57BADA15" w14:textId="1D33BE5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_Toc185601275 \h </w:instrText>
      </w:r>
      <w:r>
        <w:rPr>
          <w:noProof/>
        </w:rPr>
      </w:r>
      <w:r>
        <w:rPr>
          <w:noProof/>
        </w:rPr>
        <w:fldChar w:fldCharType="separate"/>
      </w:r>
      <w:r w:rsidR="009A0E3B">
        <w:rPr>
          <w:noProof/>
        </w:rPr>
        <w:t>518</w:t>
      </w:r>
      <w:r>
        <w:rPr>
          <w:noProof/>
        </w:rPr>
        <w:fldChar w:fldCharType="end"/>
      </w:r>
    </w:p>
    <w:p w14:paraId="364D2DB9" w14:textId="141C379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5.37.5.2</w:t>
      </w:r>
      <w:r>
        <w:rPr>
          <w:rFonts w:asciiTheme="minorHAnsi" w:eastAsiaTheme="minorEastAsia" w:hAnsiTheme="minorHAnsi" w:cstheme="minorBidi"/>
          <w:noProof/>
          <w:kern w:val="2"/>
          <w:sz w:val="22"/>
          <w:szCs w:val="22"/>
          <w14:ligatures w14:val="standardContextual"/>
        </w:rPr>
        <w:tab/>
      </w:r>
      <w:r>
        <w:rPr>
          <w:noProof/>
        </w:rPr>
        <w:t>PDU Set Information and Identification</w:t>
      </w:r>
      <w:r>
        <w:rPr>
          <w:noProof/>
        </w:rPr>
        <w:tab/>
      </w:r>
      <w:r>
        <w:rPr>
          <w:noProof/>
        </w:rPr>
        <w:fldChar w:fldCharType="begin"/>
      </w:r>
      <w:r>
        <w:rPr>
          <w:noProof/>
        </w:rPr>
        <w:instrText xml:space="preserve"> PAGEREF _Toc185601276 \h </w:instrText>
      </w:r>
      <w:r>
        <w:rPr>
          <w:noProof/>
        </w:rPr>
      </w:r>
      <w:r>
        <w:rPr>
          <w:noProof/>
        </w:rPr>
        <w:fldChar w:fldCharType="separate"/>
      </w:r>
      <w:r w:rsidR="009A0E3B">
        <w:rPr>
          <w:noProof/>
        </w:rPr>
        <w:t>519</w:t>
      </w:r>
      <w:r>
        <w:rPr>
          <w:noProof/>
        </w:rPr>
        <w:fldChar w:fldCharType="end"/>
      </w:r>
    </w:p>
    <w:p w14:paraId="49DFE0BB" w14:textId="78A0453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5.37.5.3</w:t>
      </w:r>
      <w:r>
        <w:rPr>
          <w:rFonts w:asciiTheme="minorHAnsi" w:eastAsiaTheme="minorEastAsia" w:hAnsiTheme="minorHAnsi" w:cstheme="minorBidi"/>
          <w:noProof/>
          <w:kern w:val="2"/>
          <w:sz w:val="22"/>
          <w:szCs w:val="22"/>
          <w14:ligatures w14:val="standardContextual"/>
        </w:rPr>
        <w:tab/>
      </w:r>
      <w:r>
        <w:rPr>
          <w:noProof/>
        </w:rPr>
        <w:t>Non-homogenous support of PDU set based handling in NG-RAN</w:t>
      </w:r>
      <w:r>
        <w:rPr>
          <w:noProof/>
        </w:rPr>
        <w:tab/>
      </w:r>
      <w:r>
        <w:rPr>
          <w:noProof/>
        </w:rPr>
        <w:fldChar w:fldCharType="begin"/>
      </w:r>
      <w:r>
        <w:rPr>
          <w:noProof/>
        </w:rPr>
        <w:instrText xml:space="preserve"> PAGEREF _Toc185601277 \h </w:instrText>
      </w:r>
      <w:r>
        <w:rPr>
          <w:noProof/>
        </w:rPr>
      </w:r>
      <w:r>
        <w:rPr>
          <w:noProof/>
        </w:rPr>
        <w:fldChar w:fldCharType="separate"/>
      </w:r>
      <w:r w:rsidR="009A0E3B">
        <w:rPr>
          <w:noProof/>
        </w:rPr>
        <w:t>520</w:t>
      </w:r>
      <w:r>
        <w:rPr>
          <w:noProof/>
        </w:rPr>
        <w:fldChar w:fldCharType="end"/>
      </w:r>
    </w:p>
    <w:p w14:paraId="2CBD4D90" w14:textId="1E1F804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5.37.6</w:t>
      </w:r>
      <w:r>
        <w:rPr>
          <w:rFonts w:asciiTheme="minorHAnsi" w:eastAsiaTheme="minorEastAsia" w:hAnsiTheme="minorHAnsi" w:cstheme="minorBidi"/>
          <w:noProof/>
          <w:kern w:val="2"/>
          <w:sz w:val="22"/>
          <w:szCs w:val="22"/>
          <w14:ligatures w14:val="standardContextual"/>
        </w:rPr>
        <w:tab/>
      </w:r>
      <w:r>
        <w:rPr>
          <w:noProof/>
        </w:rPr>
        <w:t>UL/DL policy control based on round-trip latency requirement</w:t>
      </w:r>
      <w:r>
        <w:rPr>
          <w:noProof/>
        </w:rPr>
        <w:tab/>
      </w:r>
      <w:r>
        <w:rPr>
          <w:noProof/>
        </w:rPr>
        <w:fldChar w:fldCharType="begin"/>
      </w:r>
      <w:r>
        <w:rPr>
          <w:noProof/>
        </w:rPr>
        <w:instrText xml:space="preserve"> PAGEREF _Toc185601278 \h </w:instrText>
      </w:r>
      <w:r>
        <w:rPr>
          <w:noProof/>
        </w:rPr>
      </w:r>
      <w:r>
        <w:rPr>
          <w:noProof/>
        </w:rPr>
        <w:fldChar w:fldCharType="separate"/>
      </w:r>
      <w:r w:rsidR="009A0E3B">
        <w:rPr>
          <w:noProof/>
        </w:rPr>
        <w:t>520</w:t>
      </w:r>
      <w:r>
        <w:rPr>
          <w:noProof/>
        </w:rPr>
        <w:fldChar w:fldCharType="end"/>
      </w:r>
    </w:p>
    <w:p w14:paraId="755548CD" w14:textId="7B9081B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5.37.7</w:t>
      </w:r>
      <w:r>
        <w:rPr>
          <w:rFonts w:asciiTheme="minorHAnsi" w:eastAsiaTheme="minorEastAsia" w:hAnsiTheme="minorHAnsi" w:cstheme="minorBidi"/>
          <w:noProof/>
          <w:kern w:val="2"/>
          <w:sz w:val="22"/>
          <w:szCs w:val="22"/>
          <w14:ligatures w14:val="standardContextual"/>
        </w:rPr>
        <w:tab/>
      </w:r>
      <w:r>
        <w:rPr>
          <w:noProof/>
        </w:rPr>
        <w:t>5GS Packet Delay Variation monitoring and reporting</w:t>
      </w:r>
      <w:r>
        <w:rPr>
          <w:noProof/>
        </w:rPr>
        <w:tab/>
      </w:r>
      <w:r>
        <w:rPr>
          <w:noProof/>
        </w:rPr>
        <w:fldChar w:fldCharType="begin"/>
      </w:r>
      <w:r>
        <w:rPr>
          <w:noProof/>
        </w:rPr>
        <w:instrText xml:space="preserve"> PAGEREF _Toc185601279 \h </w:instrText>
      </w:r>
      <w:r>
        <w:rPr>
          <w:noProof/>
        </w:rPr>
      </w:r>
      <w:r>
        <w:rPr>
          <w:noProof/>
        </w:rPr>
        <w:fldChar w:fldCharType="separate"/>
      </w:r>
      <w:r w:rsidR="009A0E3B">
        <w:rPr>
          <w:noProof/>
        </w:rPr>
        <w:t>521</w:t>
      </w:r>
      <w:r>
        <w:rPr>
          <w:noProof/>
        </w:rPr>
        <w:fldChar w:fldCharType="end"/>
      </w:r>
    </w:p>
    <w:p w14:paraId="63D6E937" w14:textId="0BE9FBA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_Toc185601280 \h </w:instrText>
      </w:r>
      <w:r>
        <w:rPr>
          <w:noProof/>
        </w:rPr>
      </w:r>
      <w:r>
        <w:rPr>
          <w:noProof/>
        </w:rPr>
        <w:fldChar w:fldCharType="separate"/>
      </w:r>
      <w:r w:rsidR="009A0E3B">
        <w:rPr>
          <w:noProof/>
        </w:rPr>
        <w:t>521</w:t>
      </w:r>
      <w:r>
        <w:rPr>
          <w:noProof/>
        </w:rPr>
        <w:fldChar w:fldCharType="end"/>
      </w:r>
    </w:p>
    <w:p w14:paraId="46BDCFDA" w14:textId="7DD2DC0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5.37.8</w:t>
      </w:r>
      <w:r>
        <w:rPr>
          <w:rFonts w:asciiTheme="minorHAnsi" w:eastAsiaTheme="minorEastAsia" w:hAnsiTheme="minorHAnsi" w:cstheme="minorBidi"/>
          <w:noProof/>
          <w:kern w:val="2"/>
          <w:sz w:val="22"/>
          <w:szCs w:val="22"/>
          <w14:ligatures w14:val="standardContextual"/>
        </w:rPr>
        <w:tab/>
      </w:r>
      <w:r>
        <w:rPr>
          <w:noProof/>
        </w:rPr>
        <w:t>UE power saving management</w:t>
      </w:r>
      <w:r>
        <w:rPr>
          <w:noProof/>
        </w:rPr>
        <w:tab/>
      </w:r>
      <w:r>
        <w:rPr>
          <w:noProof/>
        </w:rPr>
        <w:fldChar w:fldCharType="begin"/>
      </w:r>
      <w:r>
        <w:rPr>
          <w:noProof/>
        </w:rPr>
        <w:instrText xml:space="preserve"> PAGEREF _Toc185601281 \h </w:instrText>
      </w:r>
      <w:r>
        <w:rPr>
          <w:noProof/>
        </w:rPr>
      </w:r>
      <w:r>
        <w:rPr>
          <w:noProof/>
        </w:rPr>
        <w:fldChar w:fldCharType="separate"/>
      </w:r>
      <w:r w:rsidR="009A0E3B">
        <w:rPr>
          <w:noProof/>
        </w:rPr>
        <w:t>521</w:t>
      </w:r>
      <w:r>
        <w:rPr>
          <w:noProof/>
        </w:rPr>
        <w:fldChar w:fldCharType="end"/>
      </w:r>
    </w:p>
    <w:p w14:paraId="7ADBB51C" w14:textId="489AF5C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_Toc185601282 \h </w:instrText>
      </w:r>
      <w:r>
        <w:rPr>
          <w:noProof/>
        </w:rPr>
      </w:r>
      <w:r>
        <w:rPr>
          <w:noProof/>
        </w:rPr>
        <w:fldChar w:fldCharType="separate"/>
      </w:r>
      <w:r w:rsidR="009A0E3B">
        <w:rPr>
          <w:noProof/>
        </w:rPr>
        <w:t>521</w:t>
      </w:r>
      <w:r>
        <w:rPr>
          <w:noProof/>
        </w:rPr>
        <w:fldChar w:fldCharType="end"/>
      </w:r>
    </w:p>
    <w:p w14:paraId="59BFE7FC" w14:textId="5A19F60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5.37.8.2</w:t>
      </w:r>
      <w:r>
        <w:rPr>
          <w:rFonts w:asciiTheme="minorHAnsi" w:eastAsiaTheme="minorEastAsia" w:hAnsiTheme="minorHAnsi" w:cstheme="minorBidi"/>
          <w:noProof/>
          <w:kern w:val="2"/>
          <w:sz w:val="22"/>
          <w:szCs w:val="22"/>
          <w14:ligatures w14:val="standardContextual"/>
        </w:rPr>
        <w:tab/>
      </w:r>
      <w:r>
        <w:rPr>
          <w:noProof/>
        </w:rPr>
        <w:t>Periodicity and N6 Jitter Information associated with Periodicity</w:t>
      </w:r>
      <w:r>
        <w:rPr>
          <w:noProof/>
        </w:rPr>
        <w:tab/>
      </w:r>
      <w:r>
        <w:rPr>
          <w:noProof/>
        </w:rPr>
        <w:fldChar w:fldCharType="begin"/>
      </w:r>
      <w:r>
        <w:rPr>
          <w:noProof/>
        </w:rPr>
        <w:instrText xml:space="preserve"> PAGEREF _Toc185601283 \h </w:instrText>
      </w:r>
      <w:r>
        <w:rPr>
          <w:noProof/>
        </w:rPr>
      </w:r>
      <w:r>
        <w:rPr>
          <w:noProof/>
        </w:rPr>
        <w:fldChar w:fldCharType="separate"/>
      </w:r>
      <w:r w:rsidR="009A0E3B">
        <w:rPr>
          <w:noProof/>
        </w:rPr>
        <w:t>521</w:t>
      </w:r>
      <w:r>
        <w:rPr>
          <w:noProof/>
        </w:rPr>
        <w:fldChar w:fldCharType="end"/>
      </w:r>
    </w:p>
    <w:p w14:paraId="32338F48" w14:textId="662BC0F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5.37.8.3</w:t>
      </w:r>
      <w:r>
        <w:rPr>
          <w:rFonts w:asciiTheme="minorHAnsi" w:eastAsiaTheme="minorEastAsia" w:hAnsiTheme="minorHAnsi" w:cstheme="minorBidi"/>
          <w:noProof/>
          <w:kern w:val="2"/>
          <w:sz w:val="22"/>
          <w:szCs w:val="22"/>
          <w14:ligatures w14:val="standardContextual"/>
        </w:rPr>
        <w:tab/>
      </w:r>
      <w:r>
        <w:rPr>
          <w:noProof/>
        </w:rPr>
        <w:t>End of Data Burst Indication</w:t>
      </w:r>
      <w:r>
        <w:rPr>
          <w:noProof/>
        </w:rPr>
        <w:tab/>
      </w:r>
      <w:r>
        <w:rPr>
          <w:noProof/>
        </w:rPr>
        <w:fldChar w:fldCharType="begin"/>
      </w:r>
      <w:r>
        <w:rPr>
          <w:noProof/>
        </w:rPr>
        <w:instrText xml:space="preserve"> PAGEREF _Toc185601284 \h </w:instrText>
      </w:r>
      <w:r>
        <w:rPr>
          <w:noProof/>
        </w:rPr>
      </w:r>
      <w:r>
        <w:rPr>
          <w:noProof/>
        </w:rPr>
        <w:fldChar w:fldCharType="separate"/>
      </w:r>
      <w:r w:rsidR="009A0E3B">
        <w:rPr>
          <w:noProof/>
        </w:rPr>
        <w:t>522</w:t>
      </w:r>
      <w:r>
        <w:rPr>
          <w:noProof/>
        </w:rPr>
        <w:fldChar w:fldCharType="end"/>
      </w:r>
    </w:p>
    <w:p w14:paraId="7F0C83BC" w14:textId="0B6EC68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5.37.9</w:t>
      </w:r>
      <w:r>
        <w:rPr>
          <w:rFonts w:asciiTheme="minorHAnsi" w:eastAsiaTheme="minorEastAsia" w:hAnsiTheme="minorHAnsi" w:cstheme="minorBidi"/>
          <w:noProof/>
          <w:kern w:val="2"/>
          <w:sz w:val="22"/>
          <w:szCs w:val="22"/>
          <w14:ligatures w14:val="standardContextual"/>
        </w:rPr>
        <w:tab/>
      </w:r>
      <w:r>
        <w:rPr>
          <w:noProof/>
        </w:rPr>
        <w:t>Support of transferring media related information over N6</w:t>
      </w:r>
      <w:r>
        <w:rPr>
          <w:noProof/>
        </w:rPr>
        <w:tab/>
      </w:r>
      <w:r>
        <w:rPr>
          <w:noProof/>
        </w:rPr>
        <w:fldChar w:fldCharType="begin"/>
      </w:r>
      <w:r>
        <w:rPr>
          <w:noProof/>
        </w:rPr>
        <w:instrText xml:space="preserve"> PAGEREF _Toc185601285 \h </w:instrText>
      </w:r>
      <w:r>
        <w:rPr>
          <w:noProof/>
        </w:rPr>
      </w:r>
      <w:r>
        <w:rPr>
          <w:noProof/>
        </w:rPr>
        <w:fldChar w:fldCharType="separate"/>
      </w:r>
      <w:r w:rsidR="009A0E3B">
        <w:rPr>
          <w:noProof/>
        </w:rPr>
        <w:t>522</w:t>
      </w:r>
      <w:r>
        <w:rPr>
          <w:noProof/>
        </w:rPr>
        <w:fldChar w:fldCharType="end"/>
      </w:r>
    </w:p>
    <w:p w14:paraId="1E26C78C" w14:textId="5A04F8C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_Toc185601286 \h </w:instrText>
      </w:r>
      <w:r>
        <w:rPr>
          <w:noProof/>
        </w:rPr>
      </w:r>
      <w:r>
        <w:rPr>
          <w:noProof/>
        </w:rPr>
        <w:fldChar w:fldCharType="separate"/>
      </w:r>
      <w:r w:rsidR="009A0E3B">
        <w:rPr>
          <w:noProof/>
        </w:rPr>
        <w:t>522</w:t>
      </w:r>
      <w:r>
        <w:rPr>
          <w:noProof/>
        </w:rPr>
        <w:fldChar w:fldCharType="end"/>
      </w:r>
    </w:p>
    <w:p w14:paraId="50C21043" w14:textId="2CEE827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5.37.9.2</w:t>
      </w:r>
      <w:r>
        <w:rPr>
          <w:rFonts w:asciiTheme="minorHAnsi" w:eastAsiaTheme="minorEastAsia" w:hAnsiTheme="minorHAnsi" w:cstheme="minorBidi"/>
          <w:noProof/>
          <w:kern w:val="2"/>
          <w:sz w:val="22"/>
          <w:szCs w:val="22"/>
          <w14:ligatures w14:val="standardContextual"/>
        </w:rPr>
        <w:tab/>
      </w:r>
      <w:r>
        <w:rPr>
          <w:noProof/>
        </w:rPr>
        <w:t>Usage of Media Over QUIC in order to Handle end-to-end encrypted XR flows</w:t>
      </w:r>
      <w:r>
        <w:rPr>
          <w:noProof/>
        </w:rPr>
        <w:tab/>
      </w:r>
      <w:r>
        <w:rPr>
          <w:noProof/>
        </w:rPr>
        <w:fldChar w:fldCharType="begin"/>
      </w:r>
      <w:r>
        <w:rPr>
          <w:noProof/>
        </w:rPr>
        <w:instrText xml:space="preserve"> PAGEREF _Toc185601287 \h </w:instrText>
      </w:r>
      <w:r>
        <w:rPr>
          <w:noProof/>
        </w:rPr>
      </w:r>
      <w:r>
        <w:rPr>
          <w:noProof/>
        </w:rPr>
        <w:fldChar w:fldCharType="separate"/>
      </w:r>
      <w:r w:rsidR="009A0E3B">
        <w:rPr>
          <w:noProof/>
        </w:rPr>
        <w:t>523</w:t>
      </w:r>
      <w:r>
        <w:rPr>
          <w:noProof/>
        </w:rPr>
        <w:fldChar w:fldCharType="end"/>
      </w:r>
    </w:p>
    <w:p w14:paraId="3FF6C257" w14:textId="0849471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5.37.9.3</w:t>
      </w:r>
      <w:r>
        <w:rPr>
          <w:rFonts w:asciiTheme="minorHAnsi" w:eastAsiaTheme="minorEastAsia" w:hAnsiTheme="minorHAnsi" w:cstheme="minorBidi"/>
          <w:noProof/>
          <w:kern w:val="2"/>
          <w:sz w:val="22"/>
          <w:szCs w:val="22"/>
          <w14:ligatures w14:val="standardContextual"/>
        </w:rPr>
        <w:tab/>
      </w:r>
      <w:r>
        <w:rPr>
          <w:noProof/>
        </w:rPr>
        <w:t>Use of connect-UDP</w:t>
      </w:r>
      <w:r>
        <w:rPr>
          <w:noProof/>
        </w:rPr>
        <w:tab/>
      </w:r>
      <w:r>
        <w:rPr>
          <w:noProof/>
        </w:rPr>
        <w:fldChar w:fldCharType="begin"/>
      </w:r>
      <w:r>
        <w:rPr>
          <w:noProof/>
        </w:rPr>
        <w:instrText xml:space="preserve"> PAGEREF _Toc185601288 \h </w:instrText>
      </w:r>
      <w:r>
        <w:rPr>
          <w:noProof/>
        </w:rPr>
      </w:r>
      <w:r>
        <w:rPr>
          <w:noProof/>
        </w:rPr>
        <w:fldChar w:fldCharType="separate"/>
      </w:r>
      <w:r w:rsidR="009A0E3B">
        <w:rPr>
          <w:noProof/>
        </w:rPr>
        <w:t>524</w:t>
      </w:r>
      <w:r>
        <w:rPr>
          <w:noProof/>
        </w:rPr>
        <w:fldChar w:fldCharType="end"/>
      </w:r>
    </w:p>
    <w:p w14:paraId="788A61F0" w14:textId="66B8CCD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5.37.9.4</w:t>
      </w:r>
      <w:r>
        <w:rPr>
          <w:rFonts w:asciiTheme="minorHAnsi" w:eastAsiaTheme="minorEastAsia" w:hAnsiTheme="minorHAnsi" w:cstheme="minorBidi"/>
          <w:noProof/>
          <w:kern w:val="2"/>
          <w:sz w:val="22"/>
          <w:szCs w:val="22"/>
          <w14:ligatures w14:val="standardContextual"/>
        </w:rPr>
        <w:tab/>
      </w:r>
      <w:r>
        <w:rPr>
          <w:noProof/>
        </w:rPr>
        <w:t>Usage of UDP Option transferring media related information over N6</w:t>
      </w:r>
      <w:r>
        <w:rPr>
          <w:noProof/>
        </w:rPr>
        <w:tab/>
      </w:r>
      <w:r>
        <w:rPr>
          <w:noProof/>
        </w:rPr>
        <w:fldChar w:fldCharType="begin"/>
      </w:r>
      <w:r>
        <w:rPr>
          <w:noProof/>
        </w:rPr>
        <w:instrText xml:space="preserve"> PAGEREF _Toc185601289 \h </w:instrText>
      </w:r>
      <w:r>
        <w:rPr>
          <w:noProof/>
        </w:rPr>
      </w:r>
      <w:r>
        <w:rPr>
          <w:noProof/>
        </w:rPr>
        <w:fldChar w:fldCharType="separate"/>
      </w:r>
      <w:r w:rsidR="009A0E3B">
        <w:rPr>
          <w:noProof/>
        </w:rPr>
        <w:t>525</w:t>
      </w:r>
      <w:r>
        <w:rPr>
          <w:noProof/>
        </w:rPr>
        <w:fldChar w:fldCharType="end"/>
      </w:r>
    </w:p>
    <w:p w14:paraId="6FDC2853" w14:textId="19AA45E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5.37.10</w:t>
      </w:r>
      <w:r>
        <w:rPr>
          <w:rFonts w:asciiTheme="minorHAnsi" w:eastAsiaTheme="minorEastAsia" w:hAnsiTheme="minorHAnsi" w:cstheme="minorBidi"/>
          <w:noProof/>
          <w:kern w:val="2"/>
          <w:sz w:val="22"/>
          <w:szCs w:val="22"/>
          <w14:ligatures w14:val="standardContextual"/>
        </w:rPr>
        <w:tab/>
      </w:r>
      <w:r>
        <w:rPr>
          <w:noProof/>
        </w:rPr>
        <w:t>Supporting dynamically changing traffic characteristics via the User Plane</w:t>
      </w:r>
      <w:r>
        <w:rPr>
          <w:noProof/>
        </w:rPr>
        <w:tab/>
      </w:r>
      <w:r>
        <w:rPr>
          <w:noProof/>
        </w:rPr>
        <w:fldChar w:fldCharType="begin"/>
      </w:r>
      <w:r>
        <w:rPr>
          <w:noProof/>
        </w:rPr>
        <w:instrText xml:space="preserve"> PAGEREF _Toc185601290 \h </w:instrText>
      </w:r>
      <w:r>
        <w:rPr>
          <w:noProof/>
        </w:rPr>
      </w:r>
      <w:r>
        <w:rPr>
          <w:noProof/>
        </w:rPr>
        <w:fldChar w:fldCharType="separate"/>
      </w:r>
      <w:r w:rsidR="009A0E3B">
        <w:rPr>
          <w:noProof/>
        </w:rPr>
        <w:t>526</w:t>
      </w:r>
      <w:r>
        <w:rPr>
          <w:noProof/>
        </w:rPr>
        <w:fldChar w:fldCharType="end"/>
      </w:r>
    </w:p>
    <w:p w14:paraId="6C03E6F8" w14:textId="3C710B3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5.37.10.1</w:t>
      </w:r>
      <w:r>
        <w:rPr>
          <w:rFonts w:asciiTheme="minorHAnsi" w:eastAsiaTheme="minorEastAsia" w:hAnsiTheme="minorHAnsi" w:cstheme="minorBidi"/>
          <w:noProof/>
          <w:kern w:val="2"/>
          <w:sz w:val="22"/>
          <w:szCs w:val="22"/>
          <w14:ligatures w14:val="standardContextual"/>
        </w:rPr>
        <w:tab/>
      </w:r>
      <w:r>
        <w:rPr>
          <w:noProof/>
        </w:rPr>
        <w:t>DL Data Burst Size marking</w:t>
      </w:r>
      <w:r>
        <w:rPr>
          <w:noProof/>
        </w:rPr>
        <w:tab/>
      </w:r>
      <w:r>
        <w:rPr>
          <w:noProof/>
        </w:rPr>
        <w:fldChar w:fldCharType="begin"/>
      </w:r>
      <w:r>
        <w:rPr>
          <w:noProof/>
        </w:rPr>
        <w:instrText xml:space="preserve"> PAGEREF _Toc185601291 \h </w:instrText>
      </w:r>
      <w:r>
        <w:rPr>
          <w:noProof/>
        </w:rPr>
      </w:r>
      <w:r>
        <w:rPr>
          <w:noProof/>
        </w:rPr>
        <w:fldChar w:fldCharType="separate"/>
      </w:r>
      <w:r w:rsidR="009A0E3B">
        <w:rPr>
          <w:noProof/>
        </w:rPr>
        <w:t>526</w:t>
      </w:r>
      <w:r>
        <w:rPr>
          <w:noProof/>
        </w:rPr>
        <w:fldChar w:fldCharType="end"/>
      </w:r>
    </w:p>
    <w:p w14:paraId="6CC0AACE" w14:textId="2D5D7EC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5.37.10.2</w:t>
      </w:r>
      <w:r>
        <w:rPr>
          <w:rFonts w:asciiTheme="minorHAnsi" w:eastAsiaTheme="minorEastAsia" w:hAnsiTheme="minorHAnsi" w:cstheme="minorBidi"/>
          <w:noProof/>
          <w:kern w:val="2"/>
          <w:sz w:val="22"/>
          <w:szCs w:val="22"/>
          <w14:ligatures w14:val="standardContextual"/>
        </w:rPr>
        <w:tab/>
      </w:r>
      <w:r>
        <w:rPr>
          <w:noProof/>
        </w:rPr>
        <w:t>Time to Next Burst marking</w:t>
      </w:r>
      <w:r>
        <w:rPr>
          <w:noProof/>
        </w:rPr>
        <w:tab/>
      </w:r>
      <w:r>
        <w:rPr>
          <w:noProof/>
        </w:rPr>
        <w:fldChar w:fldCharType="begin"/>
      </w:r>
      <w:r>
        <w:rPr>
          <w:noProof/>
        </w:rPr>
        <w:instrText xml:space="preserve"> PAGEREF _Toc185601292 \h </w:instrText>
      </w:r>
      <w:r>
        <w:rPr>
          <w:noProof/>
        </w:rPr>
      </w:r>
      <w:r>
        <w:rPr>
          <w:noProof/>
        </w:rPr>
        <w:fldChar w:fldCharType="separate"/>
      </w:r>
      <w:r w:rsidR="009A0E3B">
        <w:rPr>
          <w:noProof/>
        </w:rPr>
        <w:t>526</w:t>
      </w:r>
      <w:r>
        <w:rPr>
          <w:noProof/>
        </w:rPr>
        <w:fldChar w:fldCharType="end"/>
      </w:r>
    </w:p>
    <w:p w14:paraId="3665A4A3" w14:textId="0F9AE7B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5.37.11</w:t>
      </w:r>
      <w:r>
        <w:rPr>
          <w:rFonts w:asciiTheme="minorHAnsi" w:eastAsiaTheme="minorEastAsia" w:hAnsiTheme="minorHAnsi" w:cstheme="minorBidi"/>
          <w:noProof/>
          <w:kern w:val="2"/>
          <w:sz w:val="22"/>
          <w:szCs w:val="22"/>
          <w14:ligatures w14:val="standardContextual"/>
        </w:rPr>
        <w:tab/>
      </w:r>
      <w:r>
        <w:rPr>
          <w:noProof/>
        </w:rPr>
        <w:t>Traffic identification and differentiated QoS for multiplexed media flows</w:t>
      </w:r>
      <w:r>
        <w:rPr>
          <w:noProof/>
        </w:rPr>
        <w:tab/>
      </w:r>
      <w:r>
        <w:rPr>
          <w:noProof/>
        </w:rPr>
        <w:fldChar w:fldCharType="begin"/>
      </w:r>
      <w:r>
        <w:rPr>
          <w:noProof/>
        </w:rPr>
        <w:instrText xml:space="preserve"> PAGEREF _Toc185601293 \h </w:instrText>
      </w:r>
      <w:r>
        <w:rPr>
          <w:noProof/>
        </w:rPr>
      </w:r>
      <w:r>
        <w:rPr>
          <w:noProof/>
        </w:rPr>
        <w:fldChar w:fldCharType="separate"/>
      </w:r>
      <w:r w:rsidR="009A0E3B">
        <w:rPr>
          <w:noProof/>
        </w:rPr>
        <w:t>526</w:t>
      </w:r>
      <w:r>
        <w:rPr>
          <w:noProof/>
        </w:rPr>
        <w:fldChar w:fldCharType="end"/>
      </w:r>
    </w:p>
    <w:p w14:paraId="7469C82B" w14:textId="7DB87D16"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r>
      <w:r>
        <w:rPr>
          <w:noProof/>
        </w:rPr>
        <w:instrText xml:space="preserve"> PAGEREF _Toc185601294 \h </w:instrText>
      </w:r>
      <w:r>
        <w:rPr>
          <w:noProof/>
        </w:rPr>
      </w:r>
      <w:r>
        <w:rPr>
          <w:noProof/>
        </w:rPr>
        <w:fldChar w:fldCharType="separate"/>
      </w:r>
      <w:r w:rsidR="009A0E3B">
        <w:rPr>
          <w:noProof/>
        </w:rPr>
        <w:t>527</w:t>
      </w:r>
      <w:r>
        <w:rPr>
          <w:noProof/>
        </w:rPr>
        <w:fldChar w:fldCharType="end"/>
      </w:r>
    </w:p>
    <w:p w14:paraId="19311A5A" w14:textId="056E735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_Toc185601295 \h </w:instrText>
      </w:r>
      <w:r>
        <w:rPr>
          <w:noProof/>
        </w:rPr>
      </w:r>
      <w:r>
        <w:rPr>
          <w:noProof/>
        </w:rPr>
        <w:fldChar w:fldCharType="separate"/>
      </w:r>
      <w:r w:rsidR="009A0E3B">
        <w:rPr>
          <w:noProof/>
        </w:rPr>
        <w:t>527</w:t>
      </w:r>
      <w:r>
        <w:rPr>
          <w:noProof/>
        </w:rPr>
        <w:fldChar w:fldCharType="end"/>
      </w:r>
    </w:p>
    <w:p w14:paraId="0BCCA493" w14:textId="3D1FE98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r>
      <w:r>
        <w:rPr>
          <w:noProof/>
        </w:rPr>
        <w:instrText xml:space="preserve"> PAGEREF _Toc185601296 \h </w:instrText>
      </w:r>
      <w:r>
        <w:rPr>
          <w:noProof/>
        </w:rPr>
      </w:r>
      <w:r>
        <w:rPr>
          <w:noProof/>
        </w:rPr>
        <w:fldChar w:fldCharType="separate"/>
      </w:r>
      <w:r w:rsidR="009A0E3B">
        <w:rPr>
          <w:noProof/>
        </w:rPr>
        <w:t>527</w:t>
      </w:r>
      <w:r>
        <w:rPr>
          <w:noProof/>
        </w:rPr>
        <w:fldChar w:fldCharType="end"/>
      </w:r>
    </w:p>
    <w:p w14:paraId="44D23F85" w14:textId="49599E6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r>
      <w:r>
        <w:rPr>
          <w:noProof/>
        </w:rPr>
        <w:instrText xml:space="preserve"> PAGEREF _Toc185601297 \h </w:instrText>
      </w:r>
      <w:r>
        <w:rPr>
          <w:noProof/>
        </w:rPr>
      </w:r>
      <w:r>
        <w:rPr>
          <w:noProof/>
        </w:rPr>
        <w:fldChar w:fldCharType="separate"/>
      </w:r>
      <w:r w:rsidR="009A0E3B">
        <w:rPr>
          <w:noProof/>
        </w:rPr>
        <w:t>528</w:t>
      </w:r>
      <w:r>
        <w:rPr>
          <w:noProof/>
        </w:rPr>
        <w:fldChar w:fldCharType="end"/>
      </w:r>
    </w:p>
    <w:p w14:paraId="50DB99EC" w14:textId="645FDB5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r>
      <w:r>
        <w:rPr>
          <w:noProof/>
        </w:rPr>
        <w:instrText xml:space="preserve"> PAGEREF _Toc185601298 \h </w:instrText>
      </w:r>
      <w:r>
        <w:rPr>
          <w:noProof/>
        </w:rPr>
      </w:r>
      <w:r>
        <w:rPr>
          <w:noProof/>
        </w:rPr>
        <w:fldChar w:fldCharType="separate"/>
      </w:r>
      <w:r w:rsidR="009A0E3B">
        <w:rPr>
          <w:noProof/>
        </w:rPr>
        <w:t>528</w:t>
      </w:r>
      <w:r>
        <w:rPr>
          <w:noProof/>
        </w:rPr>
        <w:fldChar w:fldCharType="end"/>
      </w:r>
    </w:p>
    <w:p w14:paraId="13ACCCF3" w14:textId="25AA305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5.38.5</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r>
      <w:r>
        <w:rPr>
          <w:noProof/>
        </w:rPr>
        <w:instrText xml:space="preserve"> PAGEREF _Toc185601299 \h </w:instrText>
      </w:r>
      <w:r>
        <w:rPr>
          <w:noProof/>
        </w:rPr>
      </w:r>
      <w:r>
        <w:rPr>
          <w:noProof/>
        </w:rPr>
        <w:fldChar w:fldCharType="separate"/>
      </w:r>
      <w:r w:rsidR="009A0E3B">
        <w:rPr>
          <w:noProof/>
        </w:rPr>
        <w:t>528</w:t>
      </w:r>
      <w:r>
        <w:rPr>
          <w:noProof/>
        </w:rPr>
        <w:fldChar w:fldCharType="end"/>
      </w:r>
    </w:p>
    <w:p w14:paraId="673F546D" w14:textId="4C11A11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5.38.6</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r>
      <w:r>
        <w:rPr>
          <w:noProof/>
        </w:rPr>
        <w:instrText xml:space="preserve"> PAGEREF _Toc185601300 \h </w:instrText>
      </w:r>
      <w:r>
        <w:rPr>
          <w:noProof/>
        </w:rPr>
      </w:r>
      <w:r>
        <w:rPr>
          <w:noProof/>
        </w:rPr>
        <w:fldChar w:fldCharType="separate"/>
      </w:r>
      <w:r w:rsidR="009A0E3B">
        <w:rPr>
          <w:noProof/>
        </w:rPr>
        <w:t>529</w:t>
      </w:r>
      <w:r>
        <w:rPr>
          <w:noProof/>
        </w:rPr>
        <w:fldChar w:fldCharType="end"/>
      </w:r>
    </w:p>
    <w:p w14:paraId="0396C4C0" w14:textId="5A35CAA6"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5.39</w:t>
      </w:r>
      <w:r>
        <w:rPr>
          <w:rFonts w:asciiTheme="minorHAnsi" w:eastAsiaTheme="minorEastAsia" w:hAnsiTheme="minorHAnsi" w:cstheme="minorBidi"/>
          <w:noProof/>
          <w:kern w:val="2"/>
          <w:sz w:val="22"/>
          <w:szCs w:val="22"/>
          <w14:ligatures w14:val="standardContextual"/>
        </w:rPr>
        <w:tab/>
      </w:r>
      <w:r>
        <w:rPr>
          <w:noProof/>
        </w:rPr>
        <w:t>Remote provisioning of credentials for NSSAA or secondary authentication/authorization</w:t>
      </w:r>
      <w:r>
        <w:rPr>
          <w:noProof/>
        </w:rPr>
        <w:tab/>
      </w:r>
      <w:r>
        <w:rPr>
          <w:noProof/>
        </w:rPr>
        <w:fldChar w:fldCharType="begin"/>
      </w:r>
      <w:r>
        <w:rPr>
          <w:noProof/>
        </w:rPr>
        <w:instrText xml:space="preserve"> PAGEREF _Toc185601301 \h </w:instrText>
      </w:r>
      <w:r>
        <w:rPr>
          <w:noProof/>
        </w:rPr>
      </w:r>
      <w:r>
        <w:rPr>
          <w:noProof/>
        </w:rPr>
        <w:fldChar w:fldCharType="separate"/>
      </w:r>
      <w:r w:rsidR="009A0E3B">
        <w:rPr>
          <w:noProof/>
        </w:rPr>
        <w:t>529</w:t>
      </w:r>
      <w:r>
        <w:rPr>
          <w:noProof/>
        </w:rPr>
        <w:fldChar w:fldCharType="end"/>
      </w:r>
    </w:p>
    <w:p w14:paraId="4A06A37C" w14:textId="5502239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_Toc185601302 \h </w:instrText>
      </w:r>
      <w:r>
        <w:rPr>
          <w:noProof/>
        </w:rPr>
      </w:r>
      <w:r>
        <w:rPr>
          <w:noProof/>
        </w:rPr>
        <w:fldChar w:fldCharType="separate"/>
      </w:r>
      <w:r w:rsidR="009A0E3B">
        <w:rPr>
          <w:noProof/>
        </w:rPr>
        <w:t>529</w:t>
      </w:r>
      <w:r>
        <w:rPr>
          <w:noProof/>
        </w:rPr>
        <w:fldChar w:fldCharType="end"/>
      </w:r>
    </w:p>
    <w:p w14:paraId="7BBAAC8D" w14:textId="46788B2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Pr>
          <w:noProof/>
        </w:rPr>
        <w:t>Configuration for the UE</w:t>
      </w:r>
      <w:r>
        <w:rPr>
          <w:noProof/>
        </w:rPr>
        <w:tab/>
      </w:r>
      <w:r>
        <w:rPr>
          <w:noProof/>
        </w:rPr>
        <w:fldChar w:fldCharType="begin"/>
      </w:r>
      <w:r>
        <w:rPr>
          <w:noProof/>
        </w:rPr>
        <w:instrText xml:space="preserve"> PAGEREF _Toc185601303 \h </w:instrText>
      </w:r>
      <w:r>
        <w:rPr>
          <w:noProof/>
        </w:rPr>
      </w:r>
      <w:r>
        <w:rPr>
          <w:noProof/>
        </w:rPr>
        <w:fldChar w:fldCharType="separate"/>
      </w:r>
      <w:r w:rsidR="009A0E3B">
        <w:rPr>
          <w:noProof/>
        </w:rPr>
        <w:t>530</w:t>
      </w:r>
      <w:r>
        <w:rPr>
          <w:noProof/>
        </w:rPr>
        <w:fldChar w:fldCharType="end"/>
      </w:r>
    </w:p>
    <w:p w14:paraId="437A9BA0" w14:textId="175AFA21"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5.40</w:t>
      </w:r>
      <w:r>
        <w:rPr>
          <w:rFonts w:asciiTheme="minorHAnsi" w:eastAsiaTheme="minorEastAsia" w:hAnsiTheme="minorHAnsi" w:cstheme="minorBidi"/>
          <w:noProof/>
          <w:kern w:val="2"/>
          <w:sz w:val="22"/>
          <w:szCs w:val="22"/>
          <w14:ligatures w14:val="standardContextual"/>
        </w:rPr>
        <w:tab/>
      </w:r>
      <w:r>
        <w:rPr>
          <w:noProof/>
        </w:rPr>
        <w:t>Support of Di</w:t>
      </w:r>
      <w:r>
        <w:rPr>
          <w:noProof/>
        </w:rPr>
        <w:lastRenderedPageBreak/>
        <w:t>saster Roaming with Minimization of Service Interruption</w:t>
      </w:r>
      <w:r>
        <w:rPr>
          <w:noProof/>
        </w:rPr>
        <w:tab/>
      </w:r>
      <w:r>
        <w:rPr>
          <w:noProof/>
        </w:rPr>
        <w:fldChar w:fldCharType="begin"/>
      </w:r>
      <w:r>
        <w:rPr>
          <w:noProof/>
        </w:rPr>
        <w:instrText xml:space="preserve"> PAGEREF _Toc185601304 \h </w:instrText>
      </w:r>
      <w:r>
        <w:rPr>
          <w:noProof/>
        </w:rPr>
      </w:r>
      <w:r>
        <w:rPr>
          <w:noProof/>
        </w:rPr>
        <w:fldChar w:fldCharType="separate"/>
      </w:r>
      <w:r w:rsidR="009A0E3B">
        <w:rPr>
          <w:noProof/>
        </w:rPr>
        <w:t>530</w:t>
      </w:r>
      <w:r>
        <w:rPr>
          <w:noProof/>
        </w:rPr>
        <w:fldChar w:fldCharType="end"/>
      </w:r>
    </w:p>
    <w:p w14:paraId="51B13373" w14:textId="17FFCB2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_Toc185601305 \h </w:instrText>
      </w:r>
      <w:r>
        <w:rPr>
          <w:noProof/>
        </w:rPr>
      </w:r>
      <w:r>
        <w:rPr>
          <w:noProof/>
        </w:rPr>
        <w:fldChar w:fldCharType="separate"/>
      </w:r>
      <w:r w:rsidR="009A0E3B">
        <w:rPr>
          <w:noProof/>
        </w:rPr>
        <w:t>530</w:t>
      </w:r>
      <w:r>
        <w:rPr>
          <w:noProof/>
        </w:rPr>
        <w:fldChar w:fldCharType="end"/>
      </w:r>
    </w:p>
    <w:p w14:paraId="160F92F4" w14:textId="4C32AC9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5.40.2</w:t>
      </w:r>
      <w:r>
        <w:rPr>
          <w:rFonts w:asciiTheme="minorHAnsi" w:eastAsiaTheme="minorEastAsia" w:hAnsiTheme="minorHAnsi" w:cstheme="minorBidi"/>
          <w:noProof/>
          <w:kern w:val="2"/>
          <w:sz w:val="22"/>
          <w:szCs w:val="22"/>
          <w14:ligatures w14:val="standardContextual"/>
        </w:rPr>
        <w:tab/>
      </w:r>
      <w:r>
        <w:rPr>
          <w:noProof/>
        </w:rPr>
        <w:t>UE configuration and provisioning for Disaster Roaming</w:t>
      </w:r>
      <w:r>
        <w:rPr>
          <w:noProof/>
        </w:rPr>
        <w:tab/>
      </w:r>
      <w:r>
        <w:rPr>
          <w:noProof/>
        </w:rPr>
        <w:fldChar w:fldCharType="begin"/>
      </w:r>
      <w:r>
        <w:rPr>
          <w:noProof/>
        </w:rPr>
        <w:instrText xml:space="preserve"> PAGEREF _Toc185601306 \h </w:instrText>
      </w:r>
      <w:r>
        <w:rPr>
          <w:noProof/>
        </w:rPr>
      </w:r>
      <w:r>
        <w:rPr>
          <w:noProof/>
        </w:rPr>
        <w:fldChar w:fldCharType="separate"/>
      </w:r>
      <w:r w:rsidR="009A0E3B">
        <w:rPr>
          <w:noProof/>
        </w:rPr>
        <w:t>530</w:t>
      </w:r>
      <w:r>
        <w:rPr>
          <w:noProof/>
        </w:rPr>
        <w:fldChar w:fldCharType="end"/>
      </w:r>
    </w:p>
    <w:p w14:paraId="6E855BC0" w14:textId="6B67F1B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5.40.3</w:t>
      </w:r>
      <w:r>
        <w:rPr>
          <w:rFonts w:asciiTheme="minorHAnsi" w:eastAsiaTheme="minorEastAsia" w:hAnsiTheme="minorHAnsi" w:cstheme="minorBidi"/>
          <w:noProof/>
          <w:kern w:val="2"/>
          <w:sz w:val="22"/>
          <w:szCs w:val="22"/>
          <w14:ligatures w14:val="standardContextual"/>
        </w:rPr>
        <w:tab/>
      </w:r>
      <w:r>
        <w:rPr>
          <w:noProof/>
        </w:rPr>
        <w:t>Disaster Condition Notification and Determination</w:t>
      </w:r>
      <w:r>
        <w:rPr>
          <w:noProof/>
        </w:rPr>
        <w:tab/>
      </w:r>
      <w:r>
        <w:rPr>
          <w:noProof/>
        </w:rPr>
        <w:fldChar w:fldCharType="begin"/>
      </w:r>
      <w:r>
        <w:rPr>
          <w:noProof/>
        </w:rPr>
        <w:instrText xml:space="preserve"> PAGEREF _Toc185601307 \h </w:instrText>
      </w:r>
      <w:r>
        <w:rPr>
          <w:noProof/>
        </w:rPr>
      </w:r>
      <w:r>
        <w:rPr>
          <w:noProof/>
        </w:rPr>
        <w:fldChar w:fldCharType="separate"/>
      </w:r>
      <w:r w:rsidR="009A0E3B">
        <w:rPr>
          <w:noProof/>
        </w:rPr>
        <w:t>531</w:t>
      </w:r>
      <w:r>
        <w:rPr>
          <w:noProof/>
        </w:rPr>
        <w:fldChar w:fldCharType="end"/>
      </w:r>
    </w:p>
    <w:p w14:paraId="0D1DCF09" w14:textId="46E095B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5.40.4</w:t>
      </w:r>
      <w:r>
        <w:rPr>
          <w:rFonts w:asciiTheme="minorHAnsi" w:eastAsiaTheme="minorEastAsia" w:hAnsiTheme="minorHAnsi" w:cstheme="minorBidi"/>
          <w:noProof/>
          <w:kern w:val="2"/>
          <w:sz w:val="22"/>
          <w:szCs w:val="22"/>
          <w14:ligatures w14:val="standardContextual"/>
        </w:rPr>
        <w:tab/>
      </w:r>
      <w:r>
        <w:rPr>
          <w:noProof/>
        </w:rPr>
        <w:t>Registration for Disaster Roaming service</w:t>
      </w:r>
      <w:r>
        <w:rPr>
          <w:noProof/>
        </w:rPr>
        <w:tab/>
      </w:r>
      <w:r>
        <w:rPr>
          <w:noProof/>
        </w:rPr>
        <w:fldChar w:fldCharType="begin"/>
      </w:r>
      <w:r>
        <w:rPr>
          <w:noProof/>
        </w:rPr>
        <w:instrText xml:space="preserve"> PAGEREF _Toc185601308 \h </w:instrText>
      </w:r>
      <w:r>
        <w:rPr>
          <w:noProof/>
        </w:rPr>
      </w:r>
      <w:r>
        <w:rPr>
          <w:noProof/>
        </w:rPr>
        <w:fldChar w:fldCharType="separate"/>
      </w:r>
      <w:r w:rsidR="009A0E3B">
        <w:rPr>
          <w:noProof/>
        </w:rPr>
        <w:t>531</w:t>
      </w:r>
      <w:r>
        <w:rPr>
          <w:noProof/>
        </w:rPr>
        <w:fldChar w:fldCharType="end"/>
      </w:r>
    </w:p>
    <w:p w14:paraId="4B9C5087" w14:textId="09594F5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5.40.5</w:t>
      </w:r>
      <w:r>
        <w:rPr>
          <w:rFonts w:asciiTheme="minorHAnsi" w:eastAsiaTheme="minorEastAsia" w:hAnsiTheme="minorHAnsi" w:cstheme="minorBidi"/>
          <w:noProof/>
          <w:kern w:val="2"/>
          <w:sz w:val="22"/>
          <w:szCs w:val="22"/>
          <w14:ligatures w14:val="standardContextual"/>
        </w:rPr>
        <w:tab/>
      </w:r>
      <w:r>
        <w:rPr>
          <w:noProof/>
        </w:rPr>
        <w:t>Handling when a Disaster Condition is no longer applicable</w:t>
      </w:r>
      <w:r>
        <w:rPr>
          <w:noProof/>
        </w:rPr>
        <w:tab/>
      </w:r>
      <w:r>
        <w:rPr>
          <w:noProof/>
        </w:rPr>
        <w:fldChar w:fldCharType="begin"/>
      </w:r>
      <w:r>
        <w:rPr>
          <w:noProof/>
        </w:rPr>
        <w:instrText xml:space="preserve"> PAGEREF _Toc185601309 \h </w:instrText>
      </w:r>
      <w:r>
        <w:rPr>
          <w:noProof/>
        </w:rPr>
      </w:r>
      <w:r>
        <w:rPr>
          <w:noProof/>
        </w:rPr>
        <w:fldChar w:fldCharType="separate"/>
      </w:r>
      <w:r w:rsidR="009A0E3B">
        <w:rPr>
          <w:noProof/>
        </w:rPr>
        <w:t>532</w:t>
      </w:r>
      <w:r>
        <w:rPr>
          <w:noProof/>
        </w:rPr>
        <w:fldChar w:fldCharType="end"/>
      </w:r>
    </w:p>
    <w:p w14:paraId="46CA3717" w14:textId="09073BC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5.40.6</w:t>
      </w:r>
      <w:r>
        <w:rPr>
          <w:rFonts w:asciiTheme="minorHAnsi" w:eastAsiaTheme="minorEastAsia" w:hAnsiTheme="minorHAnsi" w:cstheme="minorBidi"/>
          <w:noProof/>
          <w:kern w:val="2"/>
          <w:sz w:val="22"/>
          <w:szCs w:val="22"/>
          <w14:ligatures w14:val="standardContextual"/>
        </w:rPr>
        <w:tab/>
      </w:r>
      <w:r>
        <w:rPr>
          <w:noProof/>
        </w:rPr>
        <w:t>Prevention of signalling overload related to Disaster Condition and Disaster Roaming service</w:t>
      </w:r>
      <w:r>
        <w:rPr>
          <w:noProof/>
        </w:rPr>
        <w:tab/>
      </w:r>
      <w:r>
        <w:rPr>
          <w:noProof/>
        </w:rPr>
        <w:fldChar w:fldCharType="begin"/>
      </w:r>
      <w:r>
        <w:rPr>
          <w:noProof/>
        </w:rPr>
        <w:instrText xml:space="preserve"> PAGEREF _Toc185601310 \h </w:instrText>
      </w:r>
      <w:r>
        <w:rPr>
          <w:noProof/>
        </w:rPr>
      </w:r>
      <w:r>
        <w:rPr>
          <w:noProof/>
        </w:rPr>
        <w:fldChar w:fldCharType="separate"/>
      </w:r>
      <w:r w:rsidR="009A0E3B">
        <w:rPr>
          <w:noProof/>
        </w:rPr>
        <w:t>533</w:t>
      </w:r>
      <w:r>
        <w:rPr>
          <w:noProof/>
        </w:rPr>
        <w:fldChar w:fldCharType="end"/>
      </w:r>
    </w:p>
    <w:p w14:paraId="56B04459" w14:textId="250DDEC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NR RedCap and NR eRedCap UEs differentiation</w:t>
      </w:r>
      <w:r>
        <w:rPr>
          <w:noProof/>
        </w:rPr>
        <w:tab/>
      </w:r>
      <w:r>
        <w:rPr>
          <w:noProof/>
        </w:rPr>
        <w:fldChar w:fldCharType="begin"/>
      </w:r>
      <w:r>
        <w:rPr>
          <w:noProof/>
        </w:rPr>
        <w:instrText xml:space="preserve"> PAGEREF _Toc185601311 \h </w:instrText>
      </w:r>
      <w:r>
        <w:rPr>
          <w:noProof/>
        </w:rPr>
      </w:r>
      <w:r>
        <w:rPr>
          <w:noProof/>
        </w:rPr>
        <w:fldChar w:fldCharType="separate"/>
      </w:r>
      <w:r w:rsidR="009A0E3B">
        <w:rPr>
          <w:noProof/>
        </w:rPr>
        <w:t>533</w:t>
      </w:r>
      <w:r>
        <w:rPr>
          <w:noProof/>
        </w:rPr>
        <w:fldChar w:fldCharType="end"/>
      </w:r>
    </w:p>
    <w:p w14:paraId="433ADFC0" w14:textId="6041045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Support of Non-seamless WLAN offload</w:t>
      </w:r>
      <w:r>
        <w:rPr>
          <w:noProof/>
        </w:rPr>
        <w:tab/>
      </w:r>
      <w:r>
        <w:rPr>
          <w:noProof/>
        </w:rPr>
        <w:fldChar w:fldCharType="begin"/>
      </w:r>
      <w:r>
        <w:rPr>
          <w:noProof/>
        </w:rPr>
        <w:instrText xml:space="preserve"> PAGEREF _Toc185601312 \h </w:instrText>
      </w:r>
      <w:r>
        <w:rPr>
          <w:noProof/>
        </w:rPr>
      </w:r>
      <w:r>
        <w:rPr>
          <w:noProof/>
        </w:rPr>
        <w:fldChar w:fldCharType="separate"/>
      </w:r>
      <w:r w:rsidR="009A0E3B">
        <w:rPr>
          <w:noProof/>
        </w:rPr>
        <w:t>534</w:t>
      </w:r>
      <w:r>
        <w:rPr>
          <w:noProof/>
        </w:rPr>
        <w:fldChar w:fldCharType="end"/>
      </w:r>
    </w:p>
    <w:p w14:paraId="44A6A549" w14:textId="0117025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Support for 5G Satellite Backhaul</w:t>
      </w:r>
      <w:r>
        <w:rPr>
          <w:noProof/>
        </w:rPr>
        <w:tab/>
      </w:r>
      <w:r>
        <w:rPr>
          <w:noProof/>
        </w:rPr>
        <w:fldChar w:fldCharType="begin"/>
      </w:r>
      <w:r>
        <w:rPr>
          <w:noProof/>
        </w:rPr>
        <w:instrText xml:space="preserve"> PAGEREF _Toc185601313 \h </w:instrText>
      </w:r>
      <w:r>
        <w:rPr>
          <w:noProof/>
        </w:rPr>
      </w:r>
      <w:r>
        <w:rPr>
          <w:noProof/>
        </w:rPr>
        <w:fldChar w:fldCharType="separate"/>
      </w:r>
      <w:r w:rsidR="009A0E3B">
        <w:rPr>
          <w:noProof/>
        </w:rPr>
        <w:t>535</w:t>
      </w:r>
      <w:r>
        <w:rPr>
          <w:noProof/>
        </w:rPr>
        <w:fldChar w:fldCharType="end"/>
      </w:r>
    </w:p>
    <w:p w14:paraId="481FC7DF" w14:textId="3E0A9EC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_Toc185601314 \h </w:instrText>
      </w:r>
      <w:r>
        <w:rPr>
          <w:noProof/>
        </w:rPr>
      </w:r>
      <w:r>
        <w:rPr>
          <w:noProof/>
        </w:rPr>
        <w:fldChar w:fldCharType="separate"/>
      </w:r>
      <w:r w:rsidR="009A0E3B">
        <w:rPr>
          <w:noProof/>
        </w:rPr>
        <w:t>535</w:t>
      </w:r>
      <w:r>
        <w:rPr>
          <w:noProof/>
        </w:rPr>
        <w:fldChar w:fldCharType="end"/>
      </w:r>
    </w:p>
    <w:p w14:paraId="06439480" w14:textId="67153BD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Edge Computing via UPF deployed on satellite</w:t>
      </w:r>
      <w:r>
        <w:rPr>
          <w:noProof/>
        </w:rPr>
        <w:tab/>
      </w:r>
      <w:r>
        <w:rPr>
          <w:noProof/>
        </w:rPr>
        <w:fldChar w:fldCharType="begin"/>
      </w:r>
      <w:r>
        <w:rPr>
          <w:noProof/>
        </w:rPr>
        <w:instrText xml:space="preserve"> PAGEREF _Toc185601315 \h </w:instrText>
      </w:r>
      <w:r>
        <w:rPr>
          <w:noProof/>
        </w:rPr>
      </w:r>
      <w:r>
        <w:rPr>
          <w:noProof/>
        </w:rPr>
        <w:fldChar w:fldCharType="separate"/>
      </w:r>
      <w:r w:rsidR="009A0E3B">
        <w:rPr>
          <w:noProof/>
        </w:rPr>
        <w:t>535</w:t>
      </w:r>
      <w:r>
        <w:rPr>
          <w:noProof/>
        </w:rPr>
        <w:fldChar w:fldCharType="end"/>
      </w:r>
    </w:p>
    <w:p w14:paraId="69A4A7D9" w14:textId="621BFA9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Local switch for UE-to-UE communications via UPF deployed on GEO satellite</w:t>
      </w:r>
      <w:r>
        <w:rPr>
          <w:noProof/>
        </w:rPr>
        <w:tab/>
      </w:r>
      <w:r>
        <w:rPr>
          <w:noProof/>
        </w:rPr>
        <w:fldChar w:fldCharType="begin"/>
      </w:r>
      <w:r>
        <w:rPr>
          <w:noProof/>
        </w:rPr>
        <w:instrText xml:space="preserve"> PAGEREF _Toc185601316 \h </w:instrText>
      </w:r>
      <w:r>
        <w:rPr>
          <w:noProof/>
        </w:rPr>
      </w:r>
      <w:r>
        <w:rPr>
          <w:noProof/>
        </w:rPr>
        <w:fldChar w:fldCharType="separate"/>
      </w:r>
      <w:r w:rsidR="009A0E3B">
        <w:rPr>
          <w:noProof/>
        </w:rPr>
        <w:t>536</w:t>
      </w:r>
      <w:r>
        <w:rPr>
          <w:noProof/>
        </w:rPr>
        <w:fldChar w:fldCharType="end"/>
      </w:r>
    </w:p>
    <w:p w14:paraId="6CC81642" w14:textId="4B37E9E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_Toc185601317 \h </w:instrText>
      </w:r>
      <w:r>
        <w:rPr>
          <w:noProof/>
        </w:rPr>
      </w:r>
      <w:r>
        <w:rPr>
          <w:noProof/>
        </w:rPr>
        <w:fldChar w:fldCharType="separate"/>
      </w:r>
      <w:r w:rsidR="009A0E3B">
        <w:rPr>
          <w:noProof/>
        </w:rPr>
        <w:t>536</w:t>
      </w:r>
      <w:r>
        <w:rPr>
          <w:noProof/>
        </w:rPr>
        <w:fldChar w:fldCharType="end"/>
      </w:r>
    </w:p>
    <w:p w14:paraId="530AC76E" w14:textId="2B1B567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5.43.3.2</w:t>
      </w:r>
      <w:r>
        <w:rPr>
          <w:rFonts w:asciiTheme="minorHAnsi" w:eastAsiaTheme="minorEastAsia" w:hAnsiTheme="minorHAnsi" w:cstheme="minorBidi"/>
          <w:noProof/>
          <w:kern w:val="2"/>
          <w:sz w:val="22"/>
          <w:szCs w:val="22"/>
          <w14:ligatures w14:val="standardContextual"/>
        </w:rPr>
        <w:tab/>
      </w:r>
      <w:r>
        <w:rPr>
          <w:noProof/>
        </w:rPr>
        <w:t>Local switch with PSA UPF deployed on satellite</w:t>
      </w:r>
      <w:r>
        <w:rPr>
          <w:noProof/>
        </w:rPr>
        <w:tab/>
      </w:r>
      <w:r>
        <w:rPr>
          <w:noProof/>
        </w:rPr>
        <w:fldChar w:fldCharType="begin"/>
      </w:r>
      <w:r>
        <w:rPr>
          <w:noProof/>
        </w:rPr>
        <w:instrText xml:space="preserve"> PAGEREF _Toc185601318 \h </w:instrText>
      </w:r>
      <w:r>
        <w:rPr>
          <w:noProof/>
        </w:rPr>
      </w:r>
      <w:r>
        <w:rPr>
          <w:noProof/>
        </w:rPr>
        <w:fldChar w:fldCharType="separate"/>
      </w:r>
      <w:r w:rsidR="009A0E3B">
        <w:rPr>
          <w:noProof/>
        </w:rPr>
        <w:t>536</w:t>
      </w:r>
      <w:r>
        <w:rPr>
          <w:noProof/>
        </w:rPr>
        <w:fldChar w:fldCharType="end"/>
      </w:r>
    </w:p>
    <w:p w14:paraId="5F919EB3" w14:textId="17288B0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5.43.3.3</w:t>
      </w:r>
      <w:r>
        <w:rPr>
          <w:rFonts w:asciiTheme="minorHAnsi" w:eastAsiaTheme="minorEastAsia" w:hAnsiTheme="minorHAnsi" w:cstheme="minorBidi"/>
          <w:noProof/>
          <w:kern w:val="2"/>
          <w:sz w:val="22"/>
          <w:szCs w:val="22"/>
          <w14:ligatures w14:val="standardContextual"/>
        </w:rPr>
        <w:tab/>
      </w:r>
      <w:r>
        <w:rPr>
          <w:noProof/>
        </w:rPr>
        <w:t>Local switching with UL CL/BP and local PSA UPF deployed on satellite</w:t>
      </w:r>
      <w:r>
        <w:rPr>
          <w:noProof/>
        </w:rPr>
        <w:tab/>
      </w:r>
      <w:r>
        <w:rPr>
          <w:noProof/>
        </w:rPr>
        <w:fldChar w:fldCharType="begin"/>
      </w:r>
      <w:r>
        <w:rPr>
          <w:noProof/>
        </w:rPr>
        <w:instrText xml:space="preserve"> PAGEREF _Toc185601319 \h </w:instrText>
      </w:r>
      <w:r>
        <w:rPr>
          <w:noProof/>
        </w:rPr>
      </w:r>
      <w:r>
        <w:rPr>
          <w:noProof/>
        </w:rPr>
        <w:fldChar w:fldCharType="separate"/>
      </w:r>
      <w:r w:rsidR="009A0E3B">
        <w:rPr>
          <w:noProof/>
        </w:rPr>
        <w:t>536</w:t>
      </w:r>
      <w:r>
        <w:rPr>
          <w:noProof/>
        </w:rPr>
        <w:fldChar w:fldCharType="end"/>
      </w:r>
    </w:p>
    <w:p w14:paraId="70822DC3" w14:textId="2AE9519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5.43.4</w:t>
      </w:r>
      <w:r>
        <w:rPr>
          <w:rFonts w:asciiTheme="minorHAnsi" w:eastAsiaTheme="minorEastAsia" w:hAnsiTheme="minorHAnsi" w:cstheme="minorBidi"/>
          <w:noProof/>
          <w:kern w:val="2"/>
          <w:sz w:val="22"/>
          <w:szCs w:val="22"/>
          <w14:ligatures w14:val="standardContextual"/>
        </w:rPr>
        <w:tab/>
      </w:r>
      <w:r>
        <w:rPr>
          <w:noProof/>
        </w:rPr>
        <w:t>Reporting of satellite backhaul to SMF</w:t>
      </w:r>
      <w:r>
        <w:rPr>
          <w:noProof/>
        </w:rPr>
        <w:tab/>
      </w:r>
      <w:r>
        <w:rPr>
          <w:noProof/>
        </w:rPr>
        <w:fldChar w:fldCharType="begin"/>
      </w:r>
      <w:r>
        <w:rPr>
          <w:noProof/>
        </w:rPr>
        <w:instrText xml:space="preserve"> PAGEREF _Toc185601320 \h </w:instrText>
      </w:r>
      <w:r>
        <w:rPr>
          <w:noProof/>
        </w:rPr>
      </w:r>
      <w:r>
        <w:rPr>
          <w:noProof/>
        </w:rPr>
        <w:fldChar w:fldCharType="separate"/>
      </w:r>
      <w:r w:rsidR="009A0E3B">
        <w:rPr>
          <w:noProof/>
        </w:rPr>
        <w:t>537</w:t>
      </w:r>
      <w:r>
        <w:rPr>
          <w:noProof/>
        </w:rPr>
        <w:fldChar w:fldCharType="end"/>
      </w:r>
    </w:p>
    <w:p w14:paraId="4D2291E4" w14:textId="3C1C192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5.43.5</w:t>
      </w:r>
      <w:r>
        <w:rPr>
          <w:rFonts w:asciiTheme="minorHAnsi" w:eastAsiaTheme="minorEastAsia" w:hAnsiTheme="minorHAnsi" w:cstheme="minorBidi"/>
          <w:noProof/>
          <w:kern w:val="2"/>
          <w:sz w:val="22"/>
          <w:szCs w:val="22"/>
          <w14:ligatures w14:val="standardContextual"/>
        </w:rPr>
        <w:tab/>
      </w:r>
      <w:r>
        <w:rPr>
          <w:noProof/>
        </w:rPr>
        <w:t>QoS monitoring when dynamic Satellite Backhaul is used</w:t>
      </w:r>
      <w:r>
        <w:rPr>
          <w:noProof/>
        </w:rPr>
        <w:tab/>
      </w:r>
      <w:r>
        <w:rPr>
          <w:noProof/>
        </w:rPr>
        <w:fldChar w:fldCharType="begin"/>
      </w:r>
      <w:r>
        <w:rPr>
          <w:noProof/>
        </w:rPr>
        <w:instrText xml:space="preserve"> PAGEREF _Toc185601321 \h </w:instrText>
      </w:r>
      <w:r>
        <w:rPr>
          <w:noProof/>
        </w:rPr>
      </w:r>
      <w:r>
        <w:rPr>
          <w:noProof/>
        </w:rPr>
        <w:fldChar w:fldCharType="separate"/>
      </w:r>
      <w:r w:rsidR="009A0E3B">
        <w:rPr>
          <w:noProof/>
        </w:rPr>
        <w:t>537</w:t>
      </w:r>
      <w:r>
        <w:rPr>
          <w:noProof/>
        </w:rPr>
        <w:fldChar w:fldCharType="end"/>
      </w:r>
    </w:p>
    <w:p w14:paraId="4243C200" w14:textId="4431C35A"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Support of Personal IoT network service</w:t>
      </w:r>
      <w:r>
        <w:rPr>
          <w:noProof/>
        </w:rPr>
        <w:tab/>
      </w:r>
      <w:r>
        <w:rPr>
          <w:noProof/>
        </w:rPr>
        <w:fldChar w:fldCharType="begin"/>
      </w:r>
      <w:r>
        <w:rPr>
          <w:noProof/>
        </w:rPr>
        <w:instrText xml:space="preserve"> PAGEREF _Toc185601322 \h </w:instrText>
      </w:r>
      <w:r>
        <w:rPr>
          <w:noProof/>
        </w:rPr>
      </w:r>
      <w:r>
        <w:rPr>
          <w:noProof/>
        </w:rPr>
        <w:fldChar w:fldCharType="separate"/>
      </w:r>
      <w:r w:rsidR="009A0E3B">
        <w:rPr>
          <w:noProof/>
        </w:rPr>
        <w:t>538</w:t>
      </w:r>
      <w:r>
        <w:rPr>
          <w:noProof/>
        </w:rPr>
        <w:fldChar w:fldCharType="end"/>
      </w:r>
    </w:p>
    <w:p w14:paraId="3C76629A" w14:textId="23263F6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_Toc185601323 \h </w:instrText>
      </w:r>
      <w:r>
        <w:rPr>
          <w:noProof/>
        </w:rPr>
      </w:r>
      <w:r>
        <w:rPr>
          <w:noProof/>
        </w:rPr>
        <w:fldChar w:fldCharType="separate"/>
      </w:r>
      <w:r w:rsidR="009A0E3B">
        <w:rPr>
          <w:noProof/>
        </w:rPr>
        <w:t>538</w:t>
      </w:r>
      <w:r>
        <w:rPr>
          <w:noProof/>
        </w:rPr>
        <w:fldChar w:fldCharType="end"/>
      </w:r>
    </w:p>
    <w:p w14:paraId="24B1774D" w14:textId="271E351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UE policy delivery for PIN</w:t>
      </w:r>
      <w:r>
        <w:rPr>
          <w:noProof/>
        </w:rPr>
        <w:tab/>
      </w:r>
      <w:r>
        <w:rPr>
          <w:noProof/>
        </w:rPr>
        <w:fldChar w:fldCharType="begin"/>
      </w:r>
      <w:r>
        <w:rPr>
          <w:noProof/>
        </w:rPr>
        <w:instrText xml:space="preserve"> PAGEREF _Toc185601324 \h </w:instrText>
      </w:r>
      <w:r>
        <w:rPr>
          <w:noProof/>
        </w:rPr>
      </w:r>
      <w:r>
        <w:rPr>
          <w:noProof/>
        </w:rPr>
        <w:fldChar w:fldCharType="separate"/>
      </w:r>
      <w:r w:rsidR="009A0E3B">
        <w:rPr>
          <w:noProof/>
        </w:rPr>
        <w:t>538</w:t>
      </w:r>
      <w:r>
        <w:rPr>
          <w:noProof/>
        </w:rPr>
        <w:fldChar w:fldCharType="end"/>
      </w:r>
    </w:p>
    <w:p w14:paraId="473A9825" w14:textId="5F6D241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5.44.3</w:t>
      </w:r>
      <w:r>
        <w:rPr>
          <w:rFonts w:asciiTheme="minorHAnsi" w:eastAsiaTheme="minorEastAsia" w:hAnsiTheme="minorHAnsi" w:cstheme="minorBidi"/>
          <w:noProof/>
          <w:kern w:val="2"/>
          <w:sz w:val="22"/>
          <w:szCs w:val="22"/>
          <w14:ligatures w14:val="standardContextual"/>
        </w:rPr>
        <w:tab/>
      </w:r>
      <w:r>
        <w:rPr>
          <w:noProof/>
        </w:rPr>
        <w:t>Session management enhancement for PIN service support</w:t>
      </w:r>
      <w:r>
        <w:rPr>
          <w:noProof/>
        </w:rPr>
        <w:tab/>
      </w:r>
      <w:r>
        <w:rPr>
          <w:noProof/>
        </w:rPr>
        <w:fldChar w:fldCharType="begin"/>
      </w:r>
      <w:r>
        <w:rPr>
          <w:noProof/>
        </w:rPr>
        <w:instrText xml:space="preserve"> PAGEREF _Toc185601325 \h </w:instrText>
      </w:r>
      <w:r>
        <w:rPr>
          <w:noProof/>
        </w:rPr>
      </w:r>
      <w:r>
        <w:rPr>
          <w:noProof/>
        </w:rPr>
        <w:fldChar w:fldCharType="separate"/>
      </w:r>
      <w:r w:rsidR="009A0E3B">
        <w:rPr>
          <w:noProof/>
        </w:rPr>
        <w:t>538</w:t>
      </w:r>
      <w:r>
        <w:rPr>
          <w:noProof/>
        </w:rPr>
        <w:fldChar w:fldCharType="end"/>
      </w:r>
    </w:p>
    <w:p w14:paraId="2DEB8EBF" w14:textId="2E217C5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5.44.3.1</w:t>
      </w:r>
      <w:r>
        <w:rPr>
          <w:rFonts w:asciiTheme="minorHAnsi" w:eastAsiaTheme="minorEastAsia" w:hAnsiTheme="minorHAnsi" w:cstheme="minorBidi"/>
          <w:noProof/>
          <w:kern w:val="2"/>
          <w:sz w:val="22"/>
          <w:szCs w:val="22"/>
          <w14:ligatures w14:val="standardContextual"/>
        </w:rPr>
        <w:tab/>
      </w:r>
      <w:r>
        <w:rPr>
          <w:noProof/>
        </w:rPr>
        <w:t>PDU Session Establishment for PIN</w:t>
      </w:r>
      <w:r>
        <w:rPr>
          <w:noProof/>
        </w:rPr>
        <w:tab/>
      </w:r>
      <w:r>
        <w:rPr>
          <w:noProof/>
        </w:rPr>
        <w:fldChar w:fldCharType="begin"/>
      </w:r>
      <w:r>
        <w:rPr>
          <w:noProof/>
        </w:rPr>
        <w:instrText xml:space="preserve"> PAGEREF _Toc185601326 \h </w:instrText>
      </w:r>
      <w:r>
        <w:rPr>
          <w:noProof/>
        </w:rPr>
      </w:r>
      <w:r>
        <w:rPr>
          <w:noProof/>
        </w:rPr>
        <w:fldChar w:fldCharType="separate"/>
      </w:r>
      <w:r w:rsidR="009A0E3B">
        <w:rPr>
          <w:noProof/>
        </w:rPr>
        <w:t>538</w:t>
      </w:r>
      <w:r>
        <w:rPr>
          <w:noProof/>
        </w:rPr>
        <w:fldChar w:fldCharType="end"/>
      </w:r>
    </w:p>
    <w:p w14:paraId="40CFFDEB" w14:textId="40BA325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5.44.3.2</w:t>
      </w:r>
      <w:r>
        <w:rPr>
          <w:rFonts w:asciiTheme="minorHAnsi" w:eastAsiaTheme="minorEastAsia" w:hAnsiTheme="minorHAnsi" w:cstheme="minorBidi"/>
          <w:noProof/>
          <w:kern w:val="2"/>
          <w:sz w:val="22"/>
          <w:szCs w:val="22"/>
          <w14:ligatures w14:val="standardContextual"/>
        </w:rPr>
        <w:tab/>
      </w:r>
      <w:r>
        <w:rPr>
          <w:noProof/>
        </w:rPr>
        <w:t>Session management related policy control</w:t>
      </w:r>
      <w:r>
        <w:rPr>
          <w:noProof/>
        </w:rPr>
        <w:tab/>
      </w:r>
      <w:r>
        <w:rPr>
          <w:noProof/>
        </w:rPr>
        <w:fldChar w:fldCharType="begin"/>
      </w:r>
      <w:r>
        <w:rPr>
          <w:noProof/>
        </w:rPr>
        <w:instrText xml:space="preserve"> PAGEREF _Toc185601327 \h </w:instrText>
      </w:r>
      <w:r>
        <w:rPr>
          <w:noProof/>
        </w:rPr>
      </w:r>
      <w:r>
        <w:rPr>
          <w:noProof/>
        </w:rPr>
        <w:fldChar w:fldCharType="separate"/>
      </w:r>
      <w:r w:rsidR="009A0E3B">
        <w:rPr>
          <w:noProof/>
        </w:rPr>
        <w:t>539</w:t>
      </w:r>
      <w:r>
        <w:rPr>
          <w:noProof/>
        </w:rPr>
        <w:fldChar w:fldCharType="end"/>
      </w:r>
    </w:p>
    <w:p w14:paraId="064CF39F" w14:textId="4E72C4F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5.44.3.3</w:t>
      </w:r>
      <w:r>
        <w:rPr>
          <w:rFonts w:asciiTheme="minorHAnsi" w:eastAsiaTheme="minorEastAsia" w:hAnsiTheme="minorHAnsi" w:cstheme="minorBidi"/>
          <w:noProof/>
          <w:kern w:val="2"/>
          <w:sz w:val="22"/>
          <w:szCs w:val="22"/>
          <w14:ligatures w14:val="standardContextual"/>
        </w:rPr>
        <w:tab/>
      </w:r>
      <w:r>
        <w:rPr>
          <w:noProof/>
        </w:rPr>
        <w:t>Non-3GPP QoS Assistance Information</w:t>
      </w:r>
      <w:r>
        <w:rPr>
          <w:noProof/>
        </w:rPr>
        <w:tab/>
      </w:r>
      <w:r>
        <w:rPr>
          <w:noProof/>
        </w:rPr>
        <w:fldChar w:fldCharType="begin"/>
      </w:r>
      <w:r>
        <w:rPr>
          <w:noProof/>
        </w:rPr>
        <w:instrText xml:space="preserve"> PAGEREF _Toc185601328 \h </w:instrText>
      </w:r>
      <w:r>
        <w:rPr>
          <w:noProof/>
        </w:rPr>
      </w:r>
      <w:r>
        <w:rPr>
          <w:noProof/>
        </w:rPr>
        <w:fldChar w:fldCharType="separate"/>
      </w:r>
      <w:r w:rsidR="009A0E3B">
        <w:rPr>
          <w:noProof/>
        </w:rPr>
        <w:t>539</w:t>
      </w:r>
      <w:r>
        <w:rPr>
          <w:noProof/>
        </w:rPr>
        <w:fldChar w:fldCharType="end"/>
      </w:r>
    </w:p>
    <w:p w14:paraId="512AC6AB" w14:textId="1AD407E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5.44.3.4</w:t>
      </w:r>
      <w:r>
        <w:rPr>
          <w:rFonts w:asciiTheme="minorHAnsi" w:eastAsiaTheme="minorEastAsia" w:hAnsiTheme="minorHAnsi" w:cstheme="minorBidi"/>
          <w:noProof/>
          <w:kern w:val="2"/>
          <w:sz w:val="22"/>
          <w:szCs w:val="22"/>
          <w14:ligatures w14:val="standardContextual"/>
        </w:rPr>
        <w:tab/>
      </w:r>
      <w:r>
        <w:rPr>
          <w:noProof/>
        </w:rPr>
        <w:t>Non-3GPP delay budget between PINE and PEGC</w:t>
      </w:r>
      <w:r>
        <w:rPr>
          <w:noProof/>
        </w:rPr>
        <w:tab/>
      </w:r>
      <w:r>
        <w:rPr>
          <w:noProof/>
        </w:rPr>
        <w:fldChar w:fldCharType="begin"/>
      </w:r>
      <w:r>
        <w:rPr>
          <w:noProof/>
        </w:rPr>
        <w:instrText xml:space="preserve"> PAGEREF _Toc185601329 \h </w:instrText>
      </w:r>
      <w:r>
        <w:rPr>
          <w:noProof/>
        </w:rPr>
      </w:r>
      <w:r>
        <w:rPr>
          <w:noProof/>
        </w:rPr>
        <w:fldChar w:fldCharType="separate"/>
      </w:r>
      <w:r w:rsidR="009A0E3B">
        <w:rPr>
          <w:noProof/>
        </w:rPr>
        <w:t>539</w:t>
      </w:r>
      <w:r>
        <w:rPr>
          <w:noProof/>
        </w:rPr>
        <w:fldChar w:fldCharType="end"/>
      </w:r>
    </w:p>
    <w:p w14:paraId="711478E4" w14:textId="029B872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5.44.4</w:t>
      </w:r>
      <w:r>
        <w:rPr>
          <w:rFonts w:asciiTheme="minorHAnsi" w:eastAsiaTheme="minorEastAsia" w:hAnsiTheme="minorHAnsi" w:cstheme="minorBidi"/>
          <w:noProof/>
          <w:kern w:val="2"/>
          <w:sz w:val="22"/>
          <w:szCs w:val="22"/>
          <w14:ligatures w14:val="standardContextual"/>
        </w:rPr>
        <w:tab/>
      </w:r>
      <w:r>
        <w:rPr>
          <w:noProof/>
        </w:rPr>
        <w:t>Identifiers for PIN</w:t>
      </w:r>
      <w:r>
        <w:rPr>
          <w:noProof/>
        </w:rPr>
        <w:tab/>
      </w:r>
      <w:r>
        <w:rPr>
          <w:noProof/>
        </w:rPr>
        <w:fldChar w:fldCharType="begin"/>
      </w:r>
      <w:r>
        <w:rPr>
          <w:noProof/>
        </w:rPr>
        <w:instrText xml:space="preserve"> PAGEREF _Toc185601330 \h </w:instrText>
      </w:r>
      <w:r>
        <w:rPr>
          <w:noProof/>
        </w:rPr>
      </w:r>
      <w:r>
        <w:rPr>
          <w:noProof/>
        </w:rPr>
        <w:fldChar w:fldCharType="separate"/>
      </w:r>
      <w:r w:rsidR="009A0E3B">
        <w:rPr>
          <w:noProof/>
        </w:rPr>
        <w:t>539</w:t>
      </w:r>
      <w:r>
        <w:rPr>
          <w:noProof/>
        </w:rPr>
        <w:fldChar w:fldCharType="end"/>
      </w:r>
    </w:p>
    <w:p w14:paraId="396EBCD0" w14:textId="4227DBD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QoS Monitoring</w:t>
      </w:r>
      <w:r>
        <w:rPr>
          <w:noProof/>
        </w:rPr>
        <w:tab/>
      </w:r>
      <w:r>
        <w:rPr>
          <w:noProof/>
        </w:rPr>
        <w:fldChar w:fldCharType="begin"/>
      </w:r>
      <w:r>
        <w:rPr>
          <w:noProof/>
        </w:rPr>
        <w:instrText xml:space="preserve"> PAGEREF _Toc185601331 \h </w:instrText>
      </w:r>
      <w:r>
        <w:rPr>
          <w:noProof/>
        </w:rPr>
      </w:r>
      <w:r>
        <w:rPr>
          <w:noProof/>
        </w:rPr>
        <w:fldChar w:fldCharType="separate"/>
      </w:r>
      <w:r w:rsidR="009A0E3B">
        <w:rPr>
          <w:noProof/>
        </w:rPr>
        <w:t>540</w:t>
      </w:r>
      <w:r>
        <w:rPr>
          <w:noProof/>
        </w:rPr>
        <w:fldChar w:fldCharType="end"/>
      </w:r>
    </w:p>
    <w:p w14:paraId="684E464F" w14:textId="15C74C2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_Toc185601332 \h </w:instrText>
      </w:r>
      <w:r>
        <w:rPr>
          <w:noProof/>
        </w:rPr>
      </w:r>
      <w:r>
        <w:rPr>
          <w:noProof/>
        </w:rPr>
        <w:fldChar w:fldCharType="separate"/>
      </w:r>
      <w:r w:rsidR="009A0E3B">
        <w:rPr>
          <w:noProof/>
        </w:rPr>
        <w:t>540</w:t>
      </w:r>
      <w:r>
        <w:rPr>
          <w:noProof/>
        </w:rPr>
        <w:fldChar w:fldCharType="end"/>
      </w:r>
    </w:p>
    <w:p w14:paraId="1DEC413C" w14:textId="33908D8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5.45.2</w:t>
      </w:r>
      <w:r>
        <w:rPr>
          <w:rFonts w:asciiTheme="minorHAnsi" w:eastAsiaTheme="minorEastAsia" w:hAnsiTheme="minorHAnsi" w:cstheme="minorBidi"/>
          <w:noProof/>
          <w:kern w:val="2"/>
          <w:sz w:val="22"/>
          <w:szCs w:val="22"/>
          <w14:ligatures w14:val="standardContextual"/>
        </w:rPr>
        <w:tab/>
      </w:r>
      <w:r>
        <w:rPr>
          <w:noProof/>
        </w:rPr>
        <w:t>Packet delay monitoring</w:t>
      </w:r>
      <w:r>
        <w:rPr>
          <w:noProof/>
        </w:rPr>
        <w:tab/>
      </w:r>
      <w:r>
        <w:rPr>
          <w:noProof/>
        </w:rPr>
        <w:fldChar w:fldCharType="begin"/>
      </w:r>
      <w:r>
        <w:rPr>
          <w:noProof/>
        </w:rPr>
        <w:instrText xml:space="preserve"> PAGEREF _Toc185601333 \h </w:instrText>
      </w:r>
      <w:r>
        <w:rPr>
          <w:noProof/>
        </w:rPr>
      </w:r>
      <w:r>
        <w:rPr>
          <w:noProof/>
        </w:rPr>
        <w:fldChar w:fldCharType="separate"/>
      </w:r>
      <w:r w:rsidR="009A0E3B">
        <w:rPr>
          <w:noProof/>
        </w:rPr>
        <w:t>541</w:t>
      </w:r>
      <w:r>
        <w:rPr>
          <w:noProof/>
        </w:rPr>
        <w:fldChar w:fldCharType="end"/>
      </w:r>
    </w:p>
    <w:p w14:paraId="0B8F49EE" w14:textId="2F76152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5.45.3</w:t>
      </w:r>
      <w:r>
        <w:rPr>
          <w:rFonts w:asciiTheme="minorHAnsi" w:eastAsiaTheme="minorEastAsia" w:hAnsiTheme="minorHAnsi" w:cstheme="minorBidi"/>
          <w:noProof/>
          <w:kern w:val="2"/>
          <w:sz w:val="22"/>
          <w:szCs w:val="22"/>
          <w14:ligatures w14:val="standardContextual"/>
        </w:rPr>
        <w:tab/>
      </w:r>
      <w:r>
        <w:rPr>
          <w:noProof/>
        </w:rPr>
        <w:t>Congestion information monitoring</w:t>
      </w:r>
      <w:r>
        <w:rPr>
          <w:noProof/>
        </w:rPr>
        <w:tab/>
      </w:r>
      <w:r>
        <w:rPr>
          <w:noProof/>
        </w:rPr>
        <w:fldChar w:fldCharType="begin"/>
      </w:r>
      <w:r>
        <w:rPr>
          <w:noProof/>
        </w:rPr>
        <w:instrText xml:space="preserve"> PAGEREF _Toc185601334 \h </w:instrText>
      </w:r>
      <w:r>
        <w:rPr>
          <w:noProof/>
        </w:rPr>
      </w:r>
      <w:r>
        <w:rPr>
          <w:noProof/>
        </w:rPr>
        <w:fldChar w:fldCharType="separate"/>
      </w:r>
      <w:r w:rsidR="009A0E3B">
        <w:rPr>
          <w:noProof/>
        </w:rPr>
        <w:t>541</w:t>
      </w:r>
      <w:r>
        <w:rPr>
          <w:noProof/>
        </w:rPr>
        <w:fldChar w:fldCharType="end"/>
      </w:r>
    </w:p>
    <w:p w14:paraId="1313EC9B" w14:textId="2A993C4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5.45.4</w:t>
      </w:r>
      <w:r>
        <w:rPr>
          <w:rFonts w:asciiTheme="minorHAnsi" w:eastAsiaTheme="minorEastAsia" w:hAnsiTheme="minorHAnsi" w:cstheme="minorBidi"/>
          <w:noProof/>
          <w:kern w:val="2"/>
          <w:sz w:val="22"/>
          <w:szCs w:val="22"/>
          <w14:ligatures w14:val="standardContextual"/>
        </w:rPr>
        <w:tab/>
      </w:r>
      <w:r>
        <w:rPr>
          <w:noProof/>
        </w:rPr>
        <w:t>Data rate monitoring</w:t>
      </w:r>
      <w:r>
        <w:rPr>
          <w:noProof/>
        </w:rPr>
        <w:tab/>
      </w:r>
      <w:r>
        <w:rPr>
          <w:noProof/>
        </w:rPr>
        <w:fldChar w:fldCharType="begin"/>
      </w:r>
      <w:r>
        <w:rPr>
          <w:noProof/>
        </w:rPr>
        <w:instrText xml:space="preserve"> PAGEREF _Toc185601335 \h </w:instrText>
      </w:r>
      <w:r>
        <w:rPr>
          <w:noProof/>
        </w:rPr>
      </w:r>
      <w:r>
        <w:rPr>
          <w:noProof/>
        </w:rPr>
        <w:fldChar w:fldCharType="separate"/>
      </w:r>
      <w:r w:rsidR="009A0E3B">
        <w:rPr>
          <w:noProof/>
        </w:rPr>
        <w:t>541</w:t>
      </w:r>
      <w:r>
        <w:rPr>
          <w:noProof/>
        </w:rPr>
        <w:fldChar w:fldCharType="end"/>
      </w:r>
    </w:p>
    <w:p w14:paraId="7E68B22C" w14:textId="41BBB85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_Toc185601336 \h </w:instrText>
      </w:r>
      <w:r>
        <w:rPr>
          <w:noProof/>
        </w:rPr>
      </w:r>
      <w:r>
        <w:rPr>
          <w:noProof/>
        </w:rPr>
        <w:fldChar w:fldCharType="separate"/>
      </w:r>
      <w:r w:rsidR="009A0E3B">
        <w:rPr>
          <w:noProof/>
        </w:rPr>
        <w:t>541</w:t>
      </w:r>
      <w:r>
        <w:rPr>
          <w:noProof/>
        </w:rPr>
        <w:fldChar w:fldCharType="end"/>
      </w:r>
    </w:p>
    <w:p w14:paraId="11884736" w14:textId="6DEAAF81"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Assistance to AI/ML Operations in the Application Layer</w:t>
      </w:r>
      <w:r>
        <w:rPr>
          <w:noProof/>
        </w:rPr>
        <w:tab/>
      </w:r>
      <w:r>
        <w:rPr>
          <w:noProof/>
        </w:rPr>
        <w:fldChar w:fldCharType="begin"/>
      </w:r>
      <w:r>
        <w:rPr>
          <w:noProof/>
        </w:rPr>
        <w:instrText xml:space="preserve"> PAGEREF _Toc185601337 \h </w:instrText>
      </w:r>
      <w:r>
        <w:rPr>
          <w:noProof/>
        </w:rPr>
      </w:r>
      <w:r>
        <w:rPr>
          <w:noProof/>
        </w:rPr>
        <w:fldChar w:fldCharType="separate"/>
      </w:r>
      <w:r w:rsidR="009A0E3B">
        <w:rPr>
          <w:noProof/>
        </w:rPr>
        <w:t>542</w:t>
      </w:r>
      <w:r>
        <w:rPr>
          <w:noProof/>
        </w:rPr>
        <w:fldChar w:fldCharType="end"/>
      </w:r>
    </w:p>
    <w:p w14:paraId="34209498" w14:textId="60702D8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_Toc185601338 \h </w:instrText>
      </w:r>
      <w:r>
        <w:rPr>
          <w:noProof/>
        </w:rPr>
      </w:r>
      <w:r>
        <w:rPr>
          <w:noProof/>
        </w:rPr>
        <w:fldChar w:fldCharType="separate"/>
      </w:r>
      <w:r w:rsidR="009A0E3B">
        <w:rPr>
          <w:noProof/>
        </w:rPr>
        <w:t>542</w:t>
      </w:r>
      <w:r>
        <w:rPr>
          <w:noProof/>
        </w:rPr>
        <w:fldChar w:fldCharType="end"/>
      </w:r>
    </w:p>
    <w:p w14:paraId="60F16AFA" w14:textId="1DC4DDA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Member UE selection assistance functionality for application operation</w:t>
      </w:r>
      <w:r>
        <w:rPr>
          <w:noProof/>
        </w:rPr>
        <w:tab/>
      </w:r>
      <w:r>
        <w:rPr>
          <w:noProof/>
        </w:rPr>
        <w:fldChar w:fldCharType="begin"/>
      </w:r>
      <w:r>
        <w:rPr>
          <w:noProof/>
        </w:rPr>
        <w:instrText xml:space="preserve"> PAGEREF _Toc185601339 \h </w:instrText>
      </w:r>
      <w:r>
        <w:rPr>
          <w:noProof/>
        </w:rPr>
      </w:r>
      <w:r>
        <w:rPr>
          <w:noProof/>
        </w:rPr>
        <w:fldChar w:fldCharType="separate"/>
      </w:r>
      <w:r w:rsidR="009A0E3B">
        <w:rPr>
          <w:noProof/>
        </w:rPr>
        <w:t>543</w:t>
      </w:r>
      <w:r>
        <w:rPr>
          <w:noProof/>
        </w:rPr>
        <w:fldChar w:fldCharType="end"/>
      </w:r>
    </w:p>
    <w:p w14:paraId="28A1D7E8" w14:textId="5DCA0C7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Support for Network Controlled Repeater (NCR)</w:t>
      </w:r>
      <w:r>
        <w:rPr>
          <w:noProof/>
        </w:rPr>
        <w:tab/>
      </w:r>
      <w:r>
        <w:rPr>
          <w:noProof/>
        </w:rPr>
        <w:fldChar w:fldCharType="begin"/>
      </w:r>
      <w:r>
        <w:rPr>
          <w:noProof/>
        </w:rPr>
        <w:instrText xml:space="preserve"> PAGEREF _Toc185601340 \h </w:instrText>
      </w:r>
      <w:r>
        <w:rPr>
          <w:noProof/>
        </w:rPr>
      </w:r>
      <w:r>
        <w:rPr>
          <w:noProof/>
        </w:rPr>
        <w:fldChar w:fldCharType="separate"/>
      </w:r>
      <w:r w:rsidR="009A0E3B">
        <w:rPr>
          <w:noProof/>
        </w:rPr>
        <w:t>544</w:t>
      </w:r>
      <w:r>
        <w:rPr>
          <w:noProof/>
        </w:rPr>
        <w:fldChar w:fldCharType="end"/>
      </w:r>
    </w:p>
    <w:p w14:paraId="63E4A603" w14:textId="46CB1668"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w:t>
      </w:r>
      <w:r>
        <w:rPr>
          <w:noProof/>
        </w:rPr>
        <w:lastRenderedPageBreak/>
        <w:t>8</w:t>
      </w:r>
      <w:r>
        <w:rPr>
          <w:rFonts w:asciiTheme="minorHAnsi" w:eastAsiaTheme="minorEastAsia" w:hAnsiTheme="minorHAnsi" w:cstheme="minorBidi"/>
          <w:noProof/>
          <w:kern w:val="2"/>
          <w:sz w:val="22"/>
          <w:szCs w:val="22"/>
          <w14:ligatures w14:val="standardContextual"/>
        </w:rPr>
        <w:tab/>
      </w:r>
      <w:r>
        <w:rPr>
          <w:noProof/>
        </w:rPr>
        <w:t>Subscription-based routing to a target core network</w:t>
      </w:r>
      <w:r>
        <w:rPr>
          <w:noProof/>
        </w:rPr>
        <w:tab/>
      </w:r>
      <w:r>
        <w:rPr>
          <w:noProof/>
        </w:rPr>
        <w:fldChar w:fldCharType="begin"/>
      </w:r>
      <w:r>
        <w:rPr>
          <w:noProof/>
        </w:rPr>
        <w:instrText xml:space="preserve"> PAGEREF _Toc185601341 \h </w:instrText>
      </w:r>
      <w:r>
        <w:rPr>
          <w:noProof/>
        </w:rPr>
      </w:r>
      <w:r>
        <w:rPr>
          <w:noProof/>
        </w:rPr>
        <w:fldChar w:fldCharType="separate"/>
      </w:r>
      <w:r w:rsidR="009A0E3B">
        <w:rPr>
          <w:noProof/>
        </w:rPr>
        <w:t>544</w:t>
      </w:r>
      <w:r>
        <w:rPr>
          <w:noProof/>
        </w:rPr>
        <w:fldChar w:fldCharType="end"/>
      </w:r>
    </w:p>
    <w:p w14:paraId="55C1ACE9" w14:textId="1DAD870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5.48.1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_Toc185601342 \h </w:instrText>
      </w:r>
      <w:r>
        <w:rPr>
          <w:noProof/>
        </w:rPr>
      </w:r>
      <w:r>
        <w:rPr>
          <w:noProof/>
        </w:rPr>
        <w:fldChar w:fldCharType="separate"/>
      </w:r>
      <w:r w:rsidR="009A0E3B">
        <w:rPr>
          <w:noProof/>
        </w:rPr>
        <w:t>544</w:t>
      </w:r>
      <w:r>
        <w:rPr>
          <w:noProof/>
        </w:rPr>
        <w:fldChar w:fldCharType="end"/>
      </w:r>
    </w:p>
    <w:p w14:paraId="02134F19" w14:textId="1F9B2C48"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Support for Mobile gNB with Wireless Access Backhauling (MWAB)</w:t>
      </w:r>
      <w:r>
        <w:rPr>
          <w:noProof/>
        </w:rPr>
        <w:tab/>
      </w:r>
      <w:r>
        <w:rPr>
          <w:noProof/>
        </w:rPr>
        <w:fldChar w:fldCharType="begin"/>
      </w:r>
      <w:r>
        <w:rPr>
          <w:noProof/>
        </w:rPr>
        <w:instrText xml:space="preserve"> PAGEREF _Toc185601343 \h </w:instrText>
      </w:r>
      <w:r>
        <w:rPr>
          <w:noProof/>
        </w:rPr>
      </w:r>
      <w:r>
        <w:rPr>
          <w:noProof/>
        </w:rPr>
        <w:fldChar w:fldCharType="separate"/>
      </w:r>
      <w:r w:rsidR="009A0E3B">
        <w:rPr>
          <w:noProof/>
        </w:rPr>
        <w:t>544</w:t>
      </w:r>
      <w:r>
        <w:rPr>
          <w:noProof/>
        </w:rPr>
        <w:fldChar w:fldCharType="end"/>
      </w:r>
    </w:p>
    <w:p w14:paraId="39CE2D80" w14:textId="2308D37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_Toc185601344 \h </w:instrText>
      </w:r>
      <w:r>
        <w:rPr>
          <w:noProof/>
        </w:rPr>
      </w:r>
      <w:r>
        <w:rPr>
          <w:noProof/>
        </w:rPr>
        <w:fldChar w:fldCharType="separate"/>
      </w:r>
      <w:r w:rsidR="009A0E3B">
        <w:rPr>
          <w:noProof/>
        </w:rPr>
        <w:t>544</w:t>
      </w:r>
      <w:r>
        <w:rPr>
          <w:noProof/>
        </w:rPr>
        <w:fldChar w:fldCharType="end"/>
      </w:r>
    </w:p>
    <w:p w14:paraId="35B462EA" w14:textId="00FBC27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5.49.1.1</w:t>
      </w:r>
      <w:r>
        <w:rPr>
          <w:rFonts w:asciiTheme="minorHAnsi" w:eastAsiaTheme="minorEastAsia" w:hAnsiTheme="minorHAnsi" w:cstheme="minorBidi"/>
          <w:noProof/>
          <w:kern w:val="2"/>
          <w:sz w:val="22"/>
          <w:szCs w:val="22"/>
          <w14:ligatures w14:val="standardContextual"/>
        </w:rPr>
        <w:tab/>
      </w:r>
      <w:r>
        <w:rPr>
          <w:noProof/>
        </w:rPr>
        <w:t>Principles and functional entities</w:t>
      </w:r>
      <w:r>
        <w:rPr>
          <w:noProof/>
        </w:rPr>
        <w:tab/>
      </w:r>
      <w:r>
        <w:rPr>
          <w:noProof/>
        </w:rPr>
        <w:fldChar w:fldCharType="begin"/>
      </w:r>
      <w:r>
        <w:rPr>
          <w:noProof/>
        </w:rPr>
        <w:instrText xml:space="preserve"> PAGEREF _Toc185601345 \h </w:instrText>
      </w:r>
      <w:r>
        <w:rPr>
          <w:noProof/>
        </w:rPr>
      </w:r>
      <w:r>
        <w:rPr>
          <w:noProof/>
        </w:rPr>
        <w:fldChar w:fldCharType="separate"/>
      </w:r>
      <w:r w:rsidR="009A0E3B">
        <w:rPr>
          <w:noProof/>
        </w:rPr>
        <w:t>544</w:t>
      </w:r>
      <w:r>
        <w:rPr>
          <w:noProof/>
        </w:rPr>
        <w:fldChar w:fldCharType="end"/>
      </w:r>
    </w:p>
    <w:p w14:paraId="64438C90" w14:textId="3C01824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5.49.1.2</w:t>
      </w:r>
      <w:r>
        <w:rPr>
          <w:rFonts w:asciiTheme="minorHAnsi" w:eastAsiaTheme="minorEastAsia" w:hAnsiTheme="minorHAnsi" w:cstheme="minorBidi"/>
          <w:noProof/>
          <w:kern w:val="2"/>
          <w:sz w:val="22"/>
          <w:szCs w:val="22"/>
          <w14:ligatures w14:val="standardContextual"/>
        </w:rPr>
        <w:tab/>
      </w:r>
      <w:r>
        <w:rPr>
          <w:noProof/>
        </w:rPr>
        <w:t>Backhaul PDU Session handling for MWAB</w:t>
      </w:r>
      <w:r>
        <w:rPr>
          <w:noProof/>
        </w:rPr>
        <w:tab/>
      </w:r>
      <w:r>
        <w:rPr>
          <w:noProof/>
        </w:rPr>
        <w:fldChar w:fldCharType="begin"/>
      </w:r>
      <w:r>
        <w:rPr>
          <w:noProof/>
        </w:rPr>
        <w:instrText xml:space="preserve"> PAGEREF _Toc185601346 \h </w:instrText>
      </w:r>
      <w:r>
        <w:rPr>
          <w:noProof/>
        </w:rPr>
      </w:r>
      <w:r>
        <w:rPr>
          <w:noProof/>
        </w:rPr>
        <w:fldChar w:fldCharType="separate"/>
      </w:r>
      <w:r w:rsidR="009A0E3B">
        <w:rPr>
          <w:noProof/>
        </w:rPr>
        <w:t>546</w:t>
      </w:r>
      <w:r>
        <w:rPr>
          <w:noProof/>
        </w:rPr>
        <w:fldChar w:fldCharType="end"/>
      </w:r>
    </w:p>
    <w:p w14:paraId="0E745D30" w14:textId="343FDF7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5.49.1.3</w:t>
      </w:r>
      <w:r>
        <w:rPr>
          <w:rFonts w:asciiTheme="minorHAnsi" w:eastAsiaTheme="minorEastAsia" w:hAnsiTheme="minorHAnsi" w:cstheme="minorBidi"/>
          <w:noProof/>
          <w:kern w:val="2"/>
          <w:sz w:val="22"/>
          <w:szCs w:val="22"/>
          <w14:ligatures w14:val="standardContextual"/>
        </w:rPr>
        <w:tab/>
      </w:r>
      <w:r>
        <w:rPr>
          <w:noProof/>
        </w:rPr>
        <w:t>Support of QoS for UEs served by a MWAB</w:t>
      </w:r>
      <w:r>
        <w:rPr>
          <w:noProof/>
        </w:rPr>
        <w:tab/>
      </w:r>
      <w:r>
        <w:rPr>
          <w:noProof/>
        </w:rPr>
        <w:fldChar w:fldCharType="begin"/>
      </w:r>
      <w:r>
        <w:rPr>
          <w:noProof/>
        </w:rPr>
        <w:instrText xml:space="preserve"> PAGEREF _Toc185601347 \h </w:instrText>
      </w:r>
      <w:r>
        <w:rPr>
          <w:noProof/>
        </w:rPr>
      </w:r>
      <w:r>
        <w:rPr>
          <w:noProof/>
        </w:rPr>
        <w:fldChar w:fldCharType="separate"/>
      </w:r>
      <w:r w:rsidR="009A0E3B">
        <w:rPr>
          <w:noProof/>
        </w:rPr>
        <w:t>546</w:t>
      </w:r>
      <w:r>
        <w:rPr>
          <w:noProof/>
        </w:rPr>
        <w:fldChar w:fldCharType="end"/>
      </w:r>
    </w:p>
    <w:p w14:paraId="2127AAFE" w14:textId="752B19E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5.49.1.4</w:t>
      </w:r>
      <w:r>
        <w:rPr>
          <w:rFonts w:asciiTheme="minorHAnsi" w:eastAsiaTheme="minorEastAsia" w:hAnsiTheme="minorHAnsi" w:cstheme="minorBidi"/>
          <w:noProof/>
          <w:kern w:val="2"/>
          <w:sz w:val="22"/>
          <w:szCs w:val="22"/>
          <w14:ligatures w14:val="standardContextual"/>
        </w:rPr>
        <w:tab/>
      </w:r>
      <w:r>
        <w:rPr>
          <w:noProof/>
        </w:rPr>
        <w:t>Support of network slicing for UEs served by a MWAB</w:t>
      </w:r>
      <w:r>
        <w:rPr>
          <w:noProof/>
        </w:rPr>
        <w:tab/>
      </w:r>
      <w:r>
        <w:rPr>
          <w:noProof/>
        </w:rPr>
        <w:fldChar w:fldCharType="begin"/>
      </w:r>
      <w:r>
        <w:rPr>
          <w:noProof/>
        </w:rPr>
        <w:instrText xml:space="preserve"> PAGEREF _Toc185601348 \h </w:instrText>
      </w:r>
      <w:r>
        <w:rPr>
          <w:noProof/>
        </w:rPr>
      </w:r>
      <w:r>
        <w:rPr>
          <w:noProof/>
        </w:rPr>
        <w:fldChar w:fldCharType="separate"/>
      </w:r>
      <w:r w:rsidR="009A0E3B">
        <w:rPr>
          <w:noProof/>
        </w:rPr>
        <w:t>546</w:t>
      </w:r>
      <w:r>
        <w:rPr>
          <w:noProof/>
        </w:rPr>
        <w:fldChar w:fldCharType="end"/>
      </w:r>
    </w:p>
    <w:p w14:paraId="09D7A0BA" w14:textId="29A12DD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Configuration of the MWAB</w:t>
      </w:r>
      <w:r>
        <w:rPr>
          <w:noProof/>
        </w:rPr>
        <w:tab/>
      </w:r>
      <w:r>
        <w:rPr>
          <w:noProof/>
        </w:rPr>
        <w:fldChar w:fldCharType="begin"/>
      </w:r>
      <w:r>
        <w:rPr>
          <w:noProof/>
        </w:rPr>
        <w:instrText xml:space="preserve"> PAGEREF _Toc185601349 \h </w:instrText>
      </w:r>
      <w:r>
        <w:rPr>
          <w:noProof/>
        </w:rPr>
      </w:r>
      <w:r>
        <w:rPr>
          <w:noProof/>
        </w:rPr>
        <w:fldChar w:fldCharType="separate"/>
      </w:r>
      <w:r w:rsidR="009A0E3B">
        <w:rPr>
          <w:noProof/>
        </w:rPr>
        <w:t>547</w:t>
      </w:r>
      <w:r>
        <w:rPr>
          <w:noProof/>
        </w:rPr>
        <w:fldChar w:fldCharType="end"/>
      </w:r>
    </w:p>
    <w:p w14:paraId="303DB9DE" w14:textId="0361A8A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5.49.2.1</w:t>
      </w:r>
      <w:r>
        <w:rPr>
          <w:rFonts w:asciiTheme="minorHAnsi" w:eastAsiaTheme="minorEastAsia" w:hAnsiTheme="minorHAnsi" w:cstheme="minorBidi"/>
          <w:noProof/>
          <w:kern w:val="2"/>
          <w:sz w:val="22"/>
          <w:szCs w:val="22"/>
          <w14:ligatures w14:val="standardContextual"/>
        </w:rPr>
        <w:tab/>
      </w:r>
      <w:r>
        <w:rPr>
          <w:noProof/>
        </w:rPr>
        <w:t>Configuration of the MWAB-UE</w:t>
      </w:r>
      <w:r>
        <w:rPr>
          <w:noProof/>
        </w:rPr>
        <w:tab/>
      </w:r>
      <w:r>
        <w:rPr>
          <w:noProof/>
        </w:rPr>
        <w:fldChar w:fldCharType="begin"/>
      </w:r>
      <w:r>
        <w:rPr>
          <w:noProof/>
        </w:rPr>
        <w:instrText xml:space="preserve"> PAGEREF _Toc185601350 \h </w:instrText>
      </w:r>
      <w:r>
        <w:rPr>
          <w:noProof/>
        </w:rPr>
      </w:r>
      <w:r>
        <w:rPr>
          <w:noProof/>
        </w:rPr>
        <w:fldChar w:fldCharType="separate"/>
      </w:r>
      <w:r w:rsidR="009A0E3B">
        <w:rPr>
          <w:noProof/>
        </w:rPr>
        <w:t>547</w:t>
      </w:r>
      <w:r>
        <w:rPr>
          <w:noProof/>
        </w:rPr>
        <w:fldChar w:fldCharType="end"/>
      </w:r>
    </w:p>
    <w:p w14:paraId="4B103943" w14:textId="29BEBB2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5.49.2.2</w:t>
      </w:r>
      <w:r>
        <w:rPr>
          <w:rFonts w:asciiTheme="minorHAnsi" w:eastAsiaTheme="minorEastAsia" w:hAnsiTheme="minorHAnsi" w:cstheme="minorBidi"/>
          <w:noProof/>
          <w:kern w:val="2"/>
          <w:sz w:val="22"/>
          <w:szCs w:val="22"/>
          <w14:ligatures w14:val="standardContextual"/>
        </w:rPr>
        <w:tab/>
      </w:r>
      <w:r>
        <w:rPr>
          <w:noProof/>
        </w:rPr>
        <w:t>Configuration of the MWAB-gNB</w:t>
      </w:r>
      <w:r>
        <w:rPr>
          <w:noProof/>
        </w:rPr>
        <w:tab/>
      </w:r>
      <w:r>
        <w:rPr>
          <w:noProof/>
        </w:rPr>
        <w:fldChar w:fldCharType="begin"/>
      </w:r>
      <w:r>
        <w:rPr>
          <w:noProof/>
        </w:rPr>
        <w:instrText xml:space="preserve"> PAGEREF _Toc185601351 \h </w:instrText>
      </w:r>
      <w:r>
        <w:rPr>
          <w:noProof/>
        </w:rPr>
      </w:r>
      <w:r>
        <w:rPr>
          <w:noProof/>
        </w:rPr>
        <w:fldChar w:fldCharType="separate"/>
      </w:r>
      <w:r w:rsidR="009A0E3B">
        <w:rPr>
          <w:noProof/>
        </w:rPr>
        <w:t>547</w:t>
      </w:r>
      <w:r>
        <w:rPr>
          <w:noProof/>
        </w:rPr>
        <w:fldChar w:fldCharType="end"/>
      </w:r>
    </w:p>
    <w:p w14:paraId="4871A159" w14:textId="26EA380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5.49.3</w:t>
      </w:r>
      <w:r>
        <w:rPr>
          <w:rFonts w:asciiTheme="minorHAnsi" w:eastAsiaTheme="minorEastAsia" w:hAnsiTheme="minorHAnsi" w:cstheme="minorBidi"/>
          <w:noProof/>
          <w:kern w:val="2"/>
          <w:sz w:val="22"/>
          <w:szCs w:val="22"/>
          <w14:ligatures w14:val="standardContextual"/>
        </w:rPr>
        <w:tab/>
      </w:r>
      <w:r>
        <w:rPr>
          <w:noProof/>
        </w:rPr>
        <w:t>Authorization aspects</w:t>
      </w:r>
      <w:r>
        <w:rPr>
          <w:noProof/>
        </w:rPr>
        <w:tab/>
      </w:r>
      <w:r>
        <w:rPr>
          <w:noProof/>
        </w:rPr>
        <w:fldChar w:fldCharType="begin"/>
      </w:r>
      <w:r>
        <w:rPr>
          <w:noProof/>
        </w:rPr>
        <w:instrText xml:space="preserve"> PAGEREF _Toc185601352 \h </w:instrText>
      </w:r>
      <w:r>
        <w:rPr>
          <w:noProof/>
        </w:rPr>
      </w:r>
      <w:r>
        <w:rPr>
          <w:noProof/>
        </w:rPr>
        <w:fldChar w:fldCharType="separate"/>
      </w:r>
      <w:r w:rsidR="009A0E3B">
        <w:rPr>
          <w:noProof/>
        </w:rPr>
        <w:t>547</w:t>
      </w:r>
      <w:r>
        <w:rPr>
          <w:noProof/>
        </w:rPr>
        <w:fldChar w:fldCharType="end"/>
      </w:r>
    </w:p>
    <w:p w14:paraId="4A479D49" w14:textId="4EC9C32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_Toc185601353 \h </w:instrText>
      </w:r>
      <w:r>
        <w:rPr>
          <w:noProof/>
        </w:rPr>
      </w:r>
      <w:r>
        <w:rPr>
          <w:noProof/>
        </w:rPr>
        <w:fldChar w:fldCharType="separate"/>
      </w:r>
      <w:r w:rsidR="009A0E3B">
        <w:rPr>
          <w:noProof/>
        </w:rPr>
        <w:t>547</w:t>
      </w:r>
      <w:r>
        <w:rPr>
          <w:noProof/>
        </w:rPr>
        <w:fldChar w:fldCharType="end"/>
      </w:r>
    </w:p>
    <w:p w14:paraId="3869DE13" w14:textId="0F3EABD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5.49.3.2</w:t>
      </w:r>
      <w:r>
        <w:rPr>
          <w:rFonts w:asciiTheme="minorHAnsi" w:eastAsiaTheme="minorEastAsia" w:hAnsiTheme="minorHAnsi" w:cstheme="minorBidi"/>
          <w:noProof/>
          <w:kern w:val="2"/>
          <w:sz w:val="22"/>
          <w:szCs w:val="22"/>
          <w14:ligatures w14:val="standardContextual"/>
        </w:rPr>
        <w:tab/>
      </w:r>
      <w:r>
        <w:rPr>
          <w:noProof/>
        </w:rPr>
        <w:t>MWAB-UE authorization</w:t>
      </w:r>
      <w:r>
        <w:rPr>
          <w:noProof/>
        </w:rPr>
        <w:tab/>
      </w:r>
      <w:r>
        <w:rPr>
          <w:noProof/>
        </w:rPr>
        <w:fldChar w:fldCharType="begin"/>
      </w:r>
      <w:r>
        <w:rPr>
          <w:noProof/>
        </w:rPr>
        <w:instrText xml:space="preserve"> PAGEREF _Toc185601354 \h </w:instrText>
      </w:r>
      <w:r>
        <w:rPr>
          <w:noProof/>
        </w:rPr>
      </w:r>
      <w:r>
        <w:rPr>
          <w:noProof/>
        </w:rPr>
        <w:fldChar w:fldCharType="separate"/>
      </w:r>
      <w:r w:rsidR="009A0E3B">
        <w:rPr>
          <w:noProof/>
        </w:rPr>
        <w:t>547</w:t>
      </w:r>
      <w:r>
        <w:rPr>
          <w:noProof/>
        </w:rPr>
        <w:fldChar w:fldCharType="end"/>
      </w:r>
    </w:p>
    <w:p w14:paraId="50794F99" w14:textId="6AC0527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5.49.3.3</w:t>
      </w:r>
      <w:r>
        <w:rPr>
          <w:rFonts w:asciiTheme="minorHAnsi" w:eastAsiaTheme="minorEastAsia" w:hAnsiTheme="minorHAnsi" w:cstheme="minorBidi"/>
          <w:noProof/>
          <w:kern w:val="2"/>
          <w:sz w:val="22"/>
          <w:szCs w:val="22"/>
          <w14:ligatures w14:val="standardContextual"/>
        </w:rPr>
        <w:tab/>
      </w:r>
      <w:r>
        <w:rPr>
          <w:noProof/>
        </w:rPr>
        <w:t>MWAB-gNB authorization</w:t>
      </w:r>
      <w:r>
        <w:rPr>
          <w:noProof/>
        </w:rPr>
        <w:tab/>
      </w:r>
      <w:r>
        <w:rPr>
          <w:noProof/>
        </w:rPr>
        <w:fldChar w:fldCharType="begin"/>
      </w:r>
      <w:r>
        <w:rPr>
          <w:noProof/>
        </w:rPr>
        <w:instrText xml:space="preserve"> PAGEREF _Toc185601355 \h </w:instrText>
      </w:r>
      <w:r>
        <w:rPr>
          <w:noProof/>
        </w:rPr>
      </w:r>
      <w:r>
        <w:rPr>
          <w:noProof/>
        </w:rPr>
        <w:fldChar w:fldCharType="separate"/>
      </w:r>
      <w:r w:rsidR="009A0E3B">
        <w:rPr>
          <w:noProof/>
        </w:rPr>
        <w:t>548</w:t>
      </w:r>
      <w:r>
        <w:rPr>
          <w:noProof/>
        </w:rPr>
        <w:fldChar w:fldCharType="end"/>
      </w:r>
    </w:p>
    <w:p w14:paraId="58EF9279" w14:textId="5755BEE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5.49.4</w:t>
      </w:r>
      <w:r>
        <w:rPr>
          <w:rFonts w:asciiTheme="minorHAnsi" w:eastAsiaTheme="minorEastAsia" w:hAnsiTheme="minorHAnsi" w:cstheme="minorBidi"/>
          <w:noProof/>
          <w:kern w:val="2"/>
          <w:sz w:val="22"/>
          <w:szCs w:val="22"/>
          <w14:ligatures w14:val="standardContextual"/>
        </w:rPr>
        <w:tab/>
      </w:r>
      <w:r>
        <w:rPr>
          <w:noProof/>
        </w:rPr>
        <w:t>Support of Additional ULI</w:t>
      </w:r>
      <w:r>
        <w:rPr>
          <w:noProof/>
        </w:rPr>
        <w:tab/>
      </w:r>
      <w:r>
        <w:rPr>
          <w:noProof/>
        </w:rPr>
        <w:fldChar w:fldCharType="begin"/>
      </w:r>
      <w:r>
        <w:rPr>
          <w:noProof/>
        </w:rPr>
        <w:instrText xml:space="preserve"> PAGEREF _Toc185601356 \h </w:instrText>
      </w:r>
      <w:r>
        <w:rPr>
          <w:noProof/>
        </w:rPr>
      </w:r>
      <w:r>
        <w:rPr>
          <w:noProof/>
        </w:rPr>
        <w:fldChar w:fldCharType="separate"/>
      </w:r>
      <w:r w:rsidR="009A0E3B">
        <w:rPr>
          <w:noProof/>
        </w:rPr>
        <w:t>548</w:t>
      </w:r>
      <w:r>
        <w:rPr>
          <w:noProof/>
        </w:rPr>
        <w:fldChar w:fldCharType="end"/>
      </w:r>
    </w:p>
    <w:p w14:paraId="79D30964" w14:textId="10AE616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5.49.5</w:t>
      </w:r>
      <w:r>
        <w:rPr>
          <w:rFonts w:asciiTheme="minorHAnsi" w:eastAsiaTheme="minorEastAsia" w:hAnsiTheme="minorHAnsi" w:cstheme="minorBidi"/>
          <w:noProof/>
          <w:kern w:val="2"/>
          <w:sz w:val="22"/>
          <w:szCs w:val="22"/>
          <w14:ligatures w14:val="standardContextual"/>
        </w:rPr>
        <w:tab/>
      </w:r>
      <w:r>
        <w:rPr>
          <w:noProof/>
        </w:rPr>
        <w:t>Mobility support of MWAB</w:t>
      </w:r>
      <w:r>
        <w:rPr>
          <w:noProof/>
        </w:rPr>
        <w:tab/>
      </w:r>
      <w:r>
        <w:rPr>
          <w:noProof/>
        </w:rPr>
        <w:fldChar w:fldCharType="begin"/>
      </w:r>
      <w:r>
        <w:rPr>
          <w:noProof/>
        </w:rPr>
        <w:instrText xml:space="preserve"> PAGEREF _Toc185601357 \h </w:instrText>
      </w:r>
      <w:r>
        <w:rPr>
          <w:noProof/>
        </w:rPr>
      </w:r>
      <w:r>
        <w:rPr>
          <w:noProof/>
        </w:rPr>
        <w:fldChar w:fldCharType="separate"/>
      </w:r>
      <w:r w:rsidR="009A0E3B">
        <w:rPr>
          <w:noProof/>
        </w:rPr>
        <w:t>549</w:t>
      </w:r>
      <w:r>
        <w:rPr>
          <w:noProof/>
        </w:rPr>
        <w:fldChar w:fldCharType="end"/>
      </w:r>
    </w:p>
    <w:p w14:paraId="301C2E93" w14:textId="48450F4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5.49.5.1</w:t>
      </w:r>
      <w:r>
        <w:rPr>
          <w:rFonts w:asciiTheme="minorHAnsi" w:eastAsiaTheme="minorEastAsia" w:hAnsiTheme="minorHAnsi" w:cstheme="minorBidi"/>
          <w:noProof/>
          <w:kern w:val="2"/>
          <w:sz w:val="22"/>
          <w:szCs w:val="22"/>
          <w14:ligatures w14:val="standardContextual"/>
        </w:rPr>
        <w:tab/>
      </w:r>
      <w:r>
        <w:rPr>
          <w:noProof/>
        </w:rPr>
        <w:t>UE mobility when a MWAB-gNB cell is involved</w:t>
      </w:r>
      <w:r>
        <w:rPr>
          <w:noProof/>
        </w:rPr>
        <w:tab/>
      </w:r>
      <w:r>
        <w:rPr>
          <w:noProof/>
        </w:rPr>
        <w:fldChar w:fldCharType="begin"/>
      </w:r>
      <w:r>
        <w:rPr>
          <w:noProof/>
        </w:rPr>
        <w:instrText xml:space="preserve"> PAGEREF _Toc185601358 \h </w:instrText>
      </w:r>
      <w:r>
        <w:rPr>
          <w:noProof/>
        </w:rPr>
      </w:r>
      <w:r>
        <w:rPr>
          <w:noProof/>
        </w:rPr>
        <w:fldChar w:fldCharType="separate"/>
      </w:r>
      <w:r w:rsidR="009A0E3B">
        <w:rPr>
          <w:noProof/>
        </w:rPr>
        <w:t>549</w:t>
      </w:r>
      <w:r>
        <w:rPr>
          <w:noProof/>
        </w:rPr>
        <w:fldChar w:fldCharType="end"/>
      </w:r>
    </w:p>
    <w:p w14:paraId="443390F3" w14:textId="5E9D997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5.49.5.2</w:t>
      </w:r>
      <w:r>
        <w:rPr>
          <w:rFonts w:asciiTheme="minorHAnsi" w:eastAsiaTheme="minorEastAsia" w:hAnsiTheme="minorHAnsi" w:cstheme="minorBidi"/>
          <w:noProof/>
          <w:kern w:val="2"/>
          <w:sz w:val="22"/>
          <w:szCs w:val="22"/>
          <w14:ligatures w14:val="standardContextual"/>
        </w:rPr>
        <w:tab/>
      </w:r>
      <w:r>
        <w:rPr>
          <w:noProof/>
        </w:rPr>
        <w:t>UE mobility when the UE is moving together with a MWAB cell</w:t>
      </w:r>
      <w:r>
        <w:rPr>
          <w:noProof/>
        </w:rPr>
        <w:tab/>
      </w:r>
      <w:r>
        <w:rPr>
          <w:noProof/>
        </w:rPr>
        <w:fldChar w:fldCharType="begin"/>
      </w:r>
      <w:r>
        <w:rPr>
          <w:noProof/>
        </w:rPr>
        <w:instrText xml:space="preserve"> PAGEREF _Toc185601359 \h </w:instrText>
      </w:r>
      <w:r>
        <w:rPr>
          <w:noProof/>
        </w:rPr>
      </w:r>
      <w:r>
        <w:rPr>
          <w:noProof/>
        </w:rPr>
        <w:fldChar w:fldCharType="separate"/>
      </w:r>
      <w:r w:rsidR="009A0E3B">
        <w:rPr>
          <w:noProof/>
        </w:rPr>
        <w:t>549</w:t>
      </w:r>
      <w:r>
        <w:rPr>
          <w:noProof/>
        </w:rPr>
        <w:fldChar w:fldCharType="end"/>
      </w:r>
    </w:p>
    <w:p w14:paraId="094C8210" w14:textId="363B889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5.49.5.3</w:t>
      </w:r>
      <w:r>
        <w:rPr>
          <w:rFonts w:asciiTheme="minorHAnsi" w:eastAsiaTheme="minorEastAsia" w:hAnsiTheme="minorHAnsi" w:cstheme="minorBidi"/>
          <w:noProof/>
          <w:kern w:val="2"/>
          <w:sz w:val="22"/>
          <w:szCs w:val="22"/>
          <w14:ligatures w14:val="standardContextual"/>
        </w:rPr>
        <w:tab/>
      </w:r>
      <w:r>
        <w:rPr>
          <w:noProof/>
        </w:rPr>
        <w:t>Impact of MWAB mobility</w:t>
      </w:r>
      <w:r>
        <w:rPr>
          <w:noProof/>
        </w:rPr>
        <w:tab/>
      </w:r>
      <w:r>
        <w:rPr>
          <w:noProof/>
        </w:rPr>
        <w:fldChar w:fldCharType="begin"/>
      </w:r>
      <w:r>
        <w:rPr>
          <w:noProof/>
        </w:rPr>
        <w:instrText xml:space="preserve"> PAGEREF _Toc185601360 \h </w:instrText>
      </w:r>
      <w:r>
        <w:rPr>
          <w:noProof/>
        </w:rPr>
      </w:r>
      <w:r>
        <w:rPr>
          <w:noProof/>
        </w:rPr>
        <w:fldChar w:fldCharType="separate"/>
      </w:r>
      <w:r w:rsidR="009A0E3B">
        <w:rPr>
          <w:noProof/>
        </w:rPr>
        <w:t>549</w:t>
      </w:r>
      <w:r>
        <w:rPr>
          <w:noProof/>
        </w:rPr>
        <w:fldChar w:fldCharType="end"/>
      </w:r>
    </w:p>
    <w:p w14:paraId="572653BD" w14:textId="1FCFD4E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5.49.6</w:t>
      </w:r>
      <w:r>
        <w:rPr>
          <w:rFonts w:asciiTheme="minorHAnsi" w:eastAsiaTheme="minorEastAsia" w:hAnsiTheme="minorHAnsi" w:cstheme="minorBidi"/>
          <w:noProof/>
          <w:kern w:val="2"/>
          <w:sz w:val="22"/>
          <w:szCs w:val="22"/>
          <w14:ligatures w14:val="standardContextual"/>
        </w:rPr>
        <w:tab/>
      </w:r>
      <w:r>
        <w:rPr>
          <w:noProof/>
        </w:rPr>
        <w:t>Control of UE access to MWAB</w:t>
      </w:r>
      <w:r>
        <w:rPr>
          <w:noProof/>
        </w:rPr>
        <w:tab/>
      </w:r>
      <w:r>
        <w:rPr>
          <w:noProof/>
        </w:rPr>
        <w:fldChar w:fldCharType="begin"/>
      </w:r>
      <w:r>
        <w:rPr>
          <w:noProof/>
        </w:rPr>
        <w:instrText xml:space="preserve"> PAGEREF _Toc185601361 \h </w:instrText>
      </w:r>
      <w:r>
        <w:rPr>
          <w:noProof/>
        </w:rPr>
      </w:r>
      <w:r>
        <w:rPr>
          <w:noProof/>
        </w:rPr>
        <w:fldChar w:fldCharType="separate"/>
      </w:r>
      <w:r w:rsidR="009A0E3B">
        <w:rPr>
          <w:noProof/>
        </w:rPr>
        <w:t>549</w:t>
      </w:r>
      <w:r>
        <w:rPr>
          <w:noProof/>
        </w:rPr>
        <w:fldChar w:fldCharType="end"/>
      </w:r>
    </w:p>
    <w:p w14:paraId="74674EC7" w14:textId="3F02C8B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_Toc185601362 \h </w:instrText>
      </w:r>
      <w:r>
        <w:rPr>
          <w:noProof/>
        </w:rPr>
      </w:r>
      <w:r>
        <w:rPr>
          <w:noProof/>
        </w:rPr>
        <w:fldChar w:fldCharType="separate"/>
      </w:r>
      <w:r w:rsidR="009A0E3B">
        <w:rPr>
          <w:noProof/>
        </w:rPr>
        <w:t>549</w:t>
      </w:r>
      <w:r>
        <w:rPr>
          <w:noProof/>
        </w:rPr>
        <w:fldChar w:fldCharType="end"/>
      </w:r>
    </w:p>
    <w:p w14:paraId="3A460F52" w14:textId="22BBD7D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5.49.6.2</w:t>
      </w:r>
      <w:r>
        <w:rPr>
          <w:rFonts w:asciiTheme="minorHAnsi" w:eastAsiaTheme="minorEastAsia" w:hAnsiTheme="minorHAnsi" w:cstheme="minorBidi"/>
          <w:noProof/>
          <w:kern w:val="2"/>
          <w:sz w:val="22"/>
          <w:szCs w:val="22"/>
          <w14:ligatures w14:val="standardContextual"/>
        </w:rPr>
        <w:tab/>
      </w:r>
      <w:r>
        <w:rPr>
          <w:noProof/>
        </w:rPr>
        <w:t>Control of UE access to an MWAB serving PNI-NPN</w:t>
      </w:r>
      <w:r>
        <w:rPr>
          <w:noProof/>
        </w:rPr>
        <w:tab/>
      </w:r>
      <w:r>
        <w:rPr>
          <w:noProof/>
        </w:rPr>
        <w:fldChar w:fldCharType="begin"/>
      </w:r>
      <w:r>
        <w:rPr>
          <w:noProof/>
        </w:rPr>
        <w:instrText xml:space="preserve"> PAGEREF _Toc185601363 \h </w:instrText>
      </w:r>
      <w:r>
        <w:rPr>
          <w:noProof/>
        </w:rPr>
      </w:r>
      <w:r>
        <w:rPr>
          <w:noProof/>
        </w:rPr>
        <w:fldChar w:fldCharType="separate"/>
      </w:r>
      <w:r w:rsidR="009A0E3B">
        <w:rPr>
          <w:noProof/>
        </w:rPr>
        <w:t>550</w:t>
      </w:r>
      <w:r>
        <w:rPr>
          <w:noProof/>
        </w:rPr>
        <w:fldChar w:fldCharType="end"/>
      </w:r>
    </w:p>
    <w:p w14:paraId="2CC68D57" w14:textId="78721CA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5.49.6.3</w:t>
      </w:r>
      <w:r>
        <w:rPr>
          <w:rFonts w:asciiTheme="minorHAnsi" w:eastAsiaTheme="minorEastAsia" w:hAnsiTheme="minorHAnsi" w:cstheme="minorBidi"/>
          <w:noProof/>
          <w:kern w:val="2"/>
          <w:sz w:val="22"/>
          <w:szCs w:val="22"/>
          <w14:ligatures w14:val="standardContextual"/>
        </w:rPr>
        <w:tab/>
      </w:r>
      <w:r>
        <w:rPr>
          <w:noProof/>
        </w:rPr>
        <w:t>Control of UE access to an MWAB broadcasted SNPN</w:t>
      </w:r>
      <w:r>
        <w:rPr>
          <w:noProof/>
        </w:rPr>
        <w:tab/>
      </w:r>
      <w:r>
        <w:rPr>
          <w:noProof/>
        </w:rPr>
        <w:fldChar w:fldCharType="begin"/>
      </w:r>
      <w:r>
        <w:rPr>
          <w:noProof/>
        </w:rPr>
        <w:instrText xml:space="preserve"> PAGEREF _Toc185601364 \h </w:instrText>
      </w:r>
      <w:r>
        <w:rPr>
          <w:noProof/>
        </w:rPr>
      </w:r>
      <w:r>
        <w:rPr>
          <w:noProof/>
        </w:rPr>
        <w:fldChar w:fldCharType="separate"/>
      </w:r>
      <w:r w:rsidR="009A0E3B">
        <w:rPr>
          <w:noProof/>
        </w:rPr>
        <w:t>550</w:t>
      </w:r>
      <w:r>
        <w:rPr>
          <w:noProof/>
        </w:rPr>
        <w:fldChar w:fldCharType="end"/>
      </w:r>
    </w:p>
    <w:p w14:paraId="58290032" w14:textId="7A02B03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5.49.7</w:t>
      </w:r>
      <w:r>
        <w:rPr>
          <w:rFonts w:asciiTheme="minorHAnsi" w:eastAsiaTheme="minorEastAsia" w:hAnsiTheme="minorHAnsi" w:cstheme="minorBidi"/>
          <w:noProof/>
          <w:kern w:val="2"/>
          <w:sz w:val="22"/>
          <w:szCs w:val="22"/>
          <w14:ligatures w14:val="standardContextual"/>
        </w:rPr>
        <w:tab/>
      </w:r>
      <w:r>
        <w:rPr>
          <w:noProof/>
        </w:rPr>
        <w:t>Location Service Support of UEs served by MWAB</w:t>
      </w:r>
      <w:r>
        <w:rPr>
          <w:noProof/>
        </w:rPr>
        <w:tab/>
      </w:r>
      <w:r>
        <w:rPr>
          <w:noProof/>
        </w:rPr>
        <w:fldChar w:fldCharType="begin"/>
      </w:r>
      <w:r>
        <w:rPr>
          <w:noProof/>
        </w:rPr>
        <w:instrText xml:space="preserve"> PAGEREF _Toc185601365 \h </w:instrText>
      </w:r>
      <w:r>
        <w:rPr>
          <w:noProof/>
        </w:rPr>
      </w:r>
      <w:r>
        <w:rPr>
          <w:noProof/>
        </w:rPr>
        <w:fldChar w:fldCharType="separate"/>
      </w:r>
      <w:r w:rsidR="009A0E3B">
        <w:rPr>
          <w:noProof/>
        </w:rPr>
        <w:t>550</w:t>
      </w:r>
      <w:r>
        <w:rPr>
          <w:noProof/>
        </w:rPr>
        <w:fldChar w:fldCharType="end"/>
      </w:r>
    </w:p>
    <w:p w14:paraId="37F963D8" w14:textId="2DD857C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5.49.8</w:t>
      </w:r>
      <w:r>
        <w:rPr>
          <w:rFonts w:asciiTheme="minorHAnsi" w:eastAsiaTheme="minorEastAsia" w:hAnsiTheme="minorHAnsi" w:cstheme="minorBidi"/>
          <w:noProof/>
          <w:kern w:val="2"/>
          <w:sz w:val="22"/>
          <w:szCs w:val="22"/>
          <w14:ligatures w14:val="standardContextual"/>
        </w:rPr>
        <w:tab/>
      </w:r>
      <w:r>
        <w:rPr>
          <w:noProof/>
        </w:rPr>
        <w:t>Support of regulatory service via MWAB</w:t>
      </w:r>
      <w:r>
        <w:rPr>
          <w:noProof/>
        </w:rPr>
        <w:tab/>
      </w:r>
      <w:r>
        <w:rPr>
          <w:noProof/>
        </w:rPr>
        <w:fldChar w:fldCharType="begin"/>
      </w:r>
      <w:r>
        <w:rPr>
          <w:noProof/>
        </w:rPr>
        <w:instrText xml:space="preserve"> PAGEREF _Toc185601366 \h </w:instrText>
      </w:r>
      <w:r>
        <w:rPr>
          <w:noProof/>
        </w:rPr>
      </w:r>
      <w:r>
        <w:rPr>
          <w:noProof/>
        </w:rPr>
        <w:fldChar w:fldCharType="separate"/>
      </w:r>
      <w:r w:rsidR="009A0E3B">
        <w:rPr>
          <w:noProof/>
        </w:rPr>
        <w:t>550</w:t>
      </w:r>
      <w:r>
        <w:rPr>
          <w:noProof/>
        </w:rPr>
        <w:fldChar w:fldCharType="end"/>
      </w:r>
    </w:p>
    <w:p w14:paraId="75781B99" w14:textId="4C82648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Support for NR Femto</w:t>
      </w:r>
      <w:r>
        <w:rPr>
          <w:noProof/>
        </w:rPr>
        <w:tab/>
      </w:r>
      <w:r>
        <w:rPr>
          <w:noProof/>
        </w:rPr>
        <w:fldChar w:fldCharType="begin"/>
      </w:r>
      <w:r>
        <w:rPr>
          <w:noProof/>
        </w:rPr>
        <w:instrText xml:space="preserve"> PAGEREF _Toc185601367 \h </w:instrText>
      </w:r>
      <w:r>
        <w:rPr>
          <w:noProof/>
        </w:rPr>
      </w:r>
      <w:r>
        <w:rPr>
          <w:noProof/>
        </w:rPr>
        <w:fldChar w:fldCharType="separate"/>
      </w:r>
      <w:r w:rsidR="009A0E3B">
        <w:rPr>
          <w:noProof/>
        </w:rPr>
        <w:t>551</w:t>
      </w:r>
      <w:r>
        <w:rPr>
          <w:noProof/>
        </w:rPr>
        <w:fldChar w:fldCharType="end"/>
      </w:r>
    </w:p>
    <w:p w14:paraId="1BC7BD63" w14:textId="394F6CE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5.50.1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_Toc185601368 \h </w:instrText>
      </w:r>
      <w:r>
        <w:rPr>
          <w:noProof/>
        </w:rPr>
      </w:r>
      <w:r>
        <w:rPr>
          <w:noProof/>
        </w:rPr>
        <w:fldChar w:fldCharType="separate"/>
      </w:r>
      <w:r w:rsidR="009A0E3B">
        <w:rPr>
          <w:noProof/>
        </w:rPr>
        <w:t>551</w:t>
      </w:r>
      <w:r>
        <w:rPr>
          <w:noProof/>
        </w:rPr>
        <w:fldChar w:fldCharType="end"/>
      </w:r>
    </w:p>
    <w:p w14:paraId="58B93BBB" w14:textId="5545757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5.50.2</w:t>
      </w:r>
      <w:r>
        <w:rPr>
          <w:rFonts w:asciiTheme="minorHAnsi" w:eastAsiaTheme="minorEastAsia" w:hAnsiTheme="minorHAnsi" w:cstheme="minorBidi"/>
          <w:noProof/>
          <w:kern w:val="2"/>
          <w:sz w:val="22"/>
          <w:szCs w:val="22"/>
          <w14:ligatures w14:val="standardContextual"/>
        </w:rPr>
        <w:tab/>
      </w:r>
      <w:r>
        <w:rPr>
          <w:noProof/>
        </w:rPr>
        <w:t>5GS architecture to support NR Femto</w:t>
      </w:r>
      <w:r>
        <w:rPr>
          <w:noProof/>
        </w:rPr>
        <w:tab/>
      </w:r>
      <w:r>
        <w:rPr>
          <w:noProof/>
        </w:rPr>
        <w:fldChar w:fldCharType="begin"/>
      </w:r>
      <w:r>
        <w:rPr>
          <w:noProof/>
        </w:rPr>
        <w:instrText xml:space="preserve"> PAGEREF _Toc185601369 \h </w:instrText>
      </w:r>
      <w:r>
        <w:rPr>
          <w:noProof/>
        </w:rPr>
      </w:r>
      <w:r>
        <w:rPr>
          <w:noProof/>
        </w:rPr>
        <w:fldChar w:fldCharType="separate"/>
      </w:r>
      <w:r w:rsidR="009A0E3B">
        <w:rPr>
          <w:noProof/>
        </w:rPr>
        <w:t>551</w:t>
      </w:r>
      <w:r>
        <w:rPr>
          <w:noProof/>
        </w:rPr>
        <w:fldChar w:fldCharType="end"/>
      </w:r>
    </w:p>
    <w:p w14:paraId="55355AAF" w14:textId="27DFF1B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5.50.3</w:t>
      </w:r>
      <w:r>
        <w:rPr>
          <w:rFonts w:asciiTheme="minorHAnsi" w:eastAsiaTheme="minorEastAsia" w:hAnsiTheme="minorHAnsi" w:cstheme="minorBidi"/>
          <w:noProof/>
          <w:kern w:val="2"/>
          <w:sz w:val="22"/>
          <w:szCs w:val="22"/>
          <w14:ligatures w14:val="standardContextual"/>
        </w:rPr>
        <w:tab/>
      </w:r>
      <w:r>
        <w:rPr>
          <w:noProof/>
        </w:rPr>
        <w:t>CAG Information Provisioning</w:t>
      </w:r>
      <w:r>
        <w:rPr>
          <w:noProof/>
        </w:rPr>
        <w:tab/>
      </w:r>
      <w:r>
        <w:rPr>
          <w:noProof/>
        </w:rPr>
        <w:fldChar w:fldCharType="begin"/>
      </w:r>
      <w:r>
        <w:rPr>
          <w:noProof/>
        </w:rPr>
        <w:instrText xml:space="preserve"> PAGEREF _Toc185601370 \h </w:instrText>
      </w:r>
      <w:r>
        <w:rPr>
          <w:noProof/>
        </w:rPr>
      </w:r>
      <w:r>
        <w:rPr>
          <w:noProof/>
        </w:rPr>
        <w:fldChar w:fldCharType="separate"/>
      </w:r>
      <w:r w:rsidR="009A0E3B">
        <w:rPr>
          <w:noProof/>
        </w:rPr>
        <w:t>551</w:t>
      </w:r>
      <w:r>
        <w:rPr>
          <w:noProof/>
        </w:rPr>
        <w:fldChar w:fldCharType="end"/>
      </w:r>
    </w:p>
    <w:p w14:paraId="7AE4DF09" w14:textId="7A40F7B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Support of Energy Efficiency and Energy Saving</w:t>
      </w:r>
      <w:r>
        <w:rPr>
          <w:noProof/>
        </w:rPr>
        <w:tab/>
      </w:r>
      <w:r>
        <w:rPr>
          <w:noProof/>
        </w:rPr>
        <w:fldChar w:fldCharType="begin"/>
      </w:r>
      <w:r>
        <w:rPr>
          <w:noProof/>
        </w:rPr>
        <w:instrText xml:space="preserve"> PAGEREF _Toc185601371 \h </w:instrText>
      </w:r>
      <w:r>
        <w:rPr>
          <w:noProof/>
        </w:rPr>
      </w:r>
      <w:r>
        <w:rPr>
          <w:noProof/>
        </w:rPr>
        <w:fldChar w:fldCharType="separate"/>
      </w:r>
      <w:r w:rsidR="009A0E3B">
        <w:rPr>
          <w:noProof/>
        </w:rPr>
        <w:t>551</w:t>
      </w:r>
      <w:r>
        <w:rPr>
          <w:noProof/>
        </w:rPr>
        <w:fldChar w:fldCharType="end"/>
      </w:r>
    </w:p>
    <w:p w14:paraId="394D58F3" w14:textId="4C540C3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_Toc185601372 \h </w:instrText>
      </w:r>
      <w:r>
        <w:rPr>
          <w:noProof/>
        </w:rPr>
      </w:r>
      <w:r>
        <w:rPr>
          <w:noProof/>
        </w:rPr>
        <w:fldChar w:fldCharType="separate"/>
      </w:r>
      <w:r w:rsidR="009A0E3B">
        <w:rPr>
          <w:noProof/>
        </w:rPr>
        <w:t>551</w:t>
      </w:r>
      <w:r>
        <w:rPr>
          <w:noProof/>
        </w:rPr>
        <w:fldChar w:fldCharType="end"/>
      </w:r>
    </w:p>
    <w:p w14:paraId="675A45B5" w14:textId="0DB82B1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Energy Consumption Information collection, calculation and exposure</w:t>
      </w:r>
      <w:r>
        <w:rPr>
          <w:noProof/>
        </w:rPr>
        <w:tab/>
      </w:r>
      <w:r>
        <w:rPr>
          <w:noProof/>
        </w:rPr>
        <w:fldChar w:fldCharType="begin"/>
      </w:r>
      <w:r>
        <w:rPr>
          <w:noProof/>
        </w:rPr>
        <w:instrText xml:space="preserve"> PAGEREF _Toc185601373 \h </w:instrText>
      </w:r>
      <w:r>
        <w:rPr>
          <w:noProof/>
        </w:rPr>
      </w:r>
      <w:r>
        <w:rPr>
          <w:noProof/>
        </w:rPr>
        <w:fldChar w:fldCharType="separate"/>
      </w:r>
      <w:r w:rsidR="009A0E3B">
        <w:rPr>
          <w:noProof/>
        </w:rPr>
        <w:t>552</w:t>
      </w:r>
      <w:r>
        <w:rPr>
          <w:noProof/>
        </w:rPr>
        <w:fldChar w:fldCharType="end"/>
      </w:r>
    </w:p>
    <w:p w14:paraId="0D310C05" w14:textId="4942D09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_Toc185601374 \h </w:instrText>
      </w:r>
      <w:r>
        <w:rPr>
          <w:noProof/>
        </w:rPr>
      </w:r>
      <w:r>
        <w:rPr>
          <w:noProof/>
        </w:rPr>
        <w:fldChar w:fldCharType="separate"/>
      </w:r>
      <w:r w:rsidR="009A0E3B">
        <w:rPr>
          <w:noProof/>
        </w:rPr>
        <w:t>552</w:t>
      </w:r>
      <w:r>
        <w:rPr>
          <w:noProof/>
        </w:rPr>
        <w:fldChar w:fldCharType="end"/>
      </w:r>
    </w:p>
    <w:p w14:paraId="2DA6D86F" w14:textId="1F85C67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Energy Consumption information collection</w:t>
      </w:r>
      <w:r>
        <w:rPr>
          <w:noProof/>
        </w:rPr>
        <w:tab/>
      </w:r>
      <w:r>
        <w:rPr>
          <w:noProof/>
        </w:rPr>
        <w:fldChar w:fldCharType="begin"/>
      </w:r>
      <w:r>
        <w:rPr>
          <w:noProof/>
        </w:rPr>
        <w:instrText xml:space="preserve"> PAGEREF _Toc185601375 \h </w:instrText>
      </w:r>
      <w:r>
        <w:rPr>
          <w:noProof/>
        </w:rPr>
      </w:r>
      <w:r>
        <w:rPr>
          <w:noProof/>
        </w:rPr>
        <w:fldChar w:fldCharType="separate"/>
      </w:r>
      <w:r w:rsidR="009A0E3B">
        <w:rPr>
          <w:noProof/>
        </w:rPr>
        <w:t>552</w:t>
      </w:r>
      <w:r>
        <w:rPr>
          <w:noProof/>
        </w:rPr>
        <w:fldChar w:fldCharType="end"/>
      </w:r>
    </w:p>
    <w:p w14:paraId="74C9F223" w14:textId="32ACEB4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Energy Consumption information calculation</w:t>
      </w:r>
      <w:r>
        <w:rPr>
          <w:noProof/>
        </w:rPr>
        <w:tab/>
      </w:r>
      <w:r>
        <w:rPr>
          <w:noProof/>
        </w:rPr>
        <w:fldChar w:fldCharType="begin"/>
      </w:r>
      <w:r>
        <w:rPr>
          <w:noProof/>
        </w:rPr>
        <w:instrText xml:space="preserve"> PAGEREF _Toc185601376 \h </w:instrText>
      </w:r>
      <w:r>
        <w:rPr>
          <w:noProof/>
        </w:rPr>
      </w:r>
      <w:r>
        <w:rPr>
          <w:noProof/>
        </w:rPr>
        <w:fldChar w:fldCharType="separate"/>
      </w:r>
      <w:r w:rsidR="009A0E3B">
        <w:rPr>
          <w:noProof/>
        </w:rPr>
        <w:t>553</w:t>
      </w:r>
      <w:r>
        <w:rPr>
          <w:noProof/>
        </w:rPr>
        <w:fldChar w:fldCharType="end"/>
      </w:r>
    </w:p>
    <w:p w14:paraId="025B246D" w14:textId="0AFC852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5.51.2.4</w:t>
      </w:r>
      <w:r>
        <w:rPr>
          <w:rFonts w:asciiTheme="minorHAnsi" w:eastAsiaTheme="minorEastAsia" w:hAnsiTheme="minorHAnsi" w:cstheme="minorBidi"/>
          <w:noProof/>
          <w:kern w:val="2"/>
          <w:sz w:val="22"/>
          <w:szCs w:val="22"/>
          <w14:ligatures w14:val="standardContextual"/>
        </w:rPr>
        <w:tab/>
      </w:r>
      <w:r>
        <w:rPr>
          <w:noProof/>
        </w:rPr>
        <w:t xml:space="preserve">Energy Consumption information </w:t>
      </w:r>
      <w:r>
        <w:rPr>
          <w:noProof/>
        </w:rPr>
        <w:lastRenderedPageBreak/>
        <w:t>exposure</w:t>
      </w:r>
      <w:r>
        <w:rPr>
          <w:noProof/>
        </w:rPr>
        <w:tab/>
      </w:r>
      <w:r>
        <w:rPr>
          <w:noProof/>
        </w:rPr>
        <w:fldChar w:fldCharType="begin"/>
      </w:r>
      <w:r>
        <w:rPr>
          <w:noProof/>
        </w:rPr>
        <w:instrText xml:space="preserve"> PAGEREF _Toc185601377 \h </w:instrText>
      </w:r>
      <w:r>
        <w:rPr>
          <w:noProof/>
        </w:rPr>
      </w:r>
      <w:r>
        <w:rPr>
          <w:noProof/>
        </w:rPr>
        <w:fldChar w:fldCharType="separate"/>
      </w:r>
      <w:r w:rsidR="009A0E3B">
        <w:rPr>
          <w:noProof/>
        </w:rPr>
        <w:t>553</w:t>
      </w:r>
      <w:r>
        <w:rPr>
          <w:noProof/>
        </w:rPr>
        <w:fldChar w:fldCharType="end"/>
      </w:r>
    </w:p>
    <w:p w14:paraId="7D9118E0" w14:textId="1C5E370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5.51.3</w:t>
      </w:r>
      <w:r>
        <w:rPr>
          <w:rFonts w:asciiTheme="minorHAnsi" w:eastAsiaTheme="minorEastAsia" w:hAnsiTheme="minorHAnsi" w:cstheme="minorBidi"/>
          <w:noProof/>
          <w:kern w:val="2"/>
          <w:sz w:val="22"/>
          <w:szCs w:val="22"/>
          <w14:ligatures w14:val="standardContextual"/>
        </w:rPr>
        <w:tab/>
      </w:r>
      <w:r>
        <w:rPr>
          <w:noProof/>
        </w:rPr>
        <w:t>UP path selection and adjustment based on network energy related information</w:t>
      </w:r>
      <w:r>
        <w:rPr>
          <w:noProof/>
        </w:rPr>
        <w:tab/>
      </w:r>
      <w:r>
        <w:rPr>
          <w:noProof/>
        </w:rPr>
        <w:fldChar w:fldCharType="begin"/>
      </w:r>
      <w:r>
        <w:rPr>
          <w:noProof/>
        </w:rPr>
        <w:instrText xml:space="preserve"> PAGEREF _Toc185601378 \h </w:instrText>
      </w:r>
      <w:r>
        <w:rPr>
          <w:noProof/>
        </w:rPr>
      </w:r>
      <w:r>
        <w:rPr>
          <w:noProof/>
        </w:rPr>
        <w:fldChar w:fldCharType="separate"/>
      </w:r>
      <w:r w:rsidR="009A0E3B">
        <w:rPr>
          <w:noProof/>
        </w:rPr>
        <w:t>553</w:t>
      </w:r>
      <w:r>
        <w:rPr>
          <w:noProof/>
        </w:rPr>
        <w:fldChar w:fldCharType="end"/>
      </w:r>
    </w:p>
    <w:p w14:paraId="42743AD2" w14:textId="31D92DD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5.51.4</w:t>
      </w:r>
      <w:r>
        <w:rPr>
          <w:rFonts w:asciiTheme="minorHAnsi" w:eastAsiaTheme="minorEastAsia" w:hAnsiTheme="minorHAnsi" w:cstheme="minorBidi"/>
          <w:noProof/>
          <w:kern w:val="2"/>
          <w:sz w:val="22"/>
          <w:szCs w:val="22"/>
          <w14:ligatures w14:val="standardContextual"/>
        </w:rPr>
        <w:tab/>
      </w:r>
      <w:r>
        <w:rPr>
          <w:noProof/>
        </w:rPr>
        <w:t>BDT based on network energy related information</w:t>
      </w:r>
      <w:r>
        <w:rPr>
          <w:noProof/>
        </w:rPr>
        <w:tab/>
      </w:r>
      <w:r>
        <w:rPr>
          <w:noProof/>
        </w:rPr>
        <w:fldChar w:fldCharType="begin"/>
      </w:r>
      <w:r>
        <w:rPr>
          <w:noProof/>
        </w:rPr>
        <w:instrText xml:space="preserve"> PAGEREF _Toc185601379 \h </w:instrText>
      </w:r>
      <w:r>
        <w:rPr>
          <w:noProof/>
        </w:rPr>
      </w:r>
      <w:r>
        <w:rPr>
          <w:noProof/>
        </w:rPr>
        <w:fldChar w:fldCharType="separate"/>
      </w:r>
      <w:r w:rsidR="009A0E3B">
        <w:rPr>
          <w:noProof/>
        </w:rPr>
        <w:t>553</w:t>
      </w:r>
      <w:r>
        <w:rPr>
          <w:noProof/>
        </w:rPr>
        <w:fldChar w:fldCharType="end"/>
      </w:r>
    </w:p>
    <w:p w14:paraId="000154FF" w14:textId="46F0A98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5.51.5</w:t>
      </w:r>
      <w:r>
        <w:rPr>
          <w:rFonts w:asciiTheme="minorHAnsi" w:eastAsiaTheme="minorEastAsia" w:hAnsiTheme="minorHAnsi" w:cstheme="minorBidi"/>
          <w:noProof/>
          <w:kern w:val="2"/>
          <w:sz w:val="22"/>
          <w:szCs w:val="22"/>
          <w14:ligatures w14:val="standardContextual"/>
        </w:rPr>
        <w:tab/>
      </w:r>
      <w:r>
        <w:rPr>
          <w:noProof/>
        </w:rPr>
        <w:t>Subscription information aspects</w:t>
      </w:r>
      <w:r>
        <w:rPr>
          <w:noProof/>
        </w:rPr>
        <w:tab/>
      </w:r>
      <w:r>
        <w:rPr>
          <w:noProof/>
        </w:rPr>
        <w:fldChar w:fldCharType="begin"/>
      </w:r>
      <w:r>
        <w:rPr>
          <w:noProof/>
        </w:rPr>
        <w:instrText xml:space="preserve"> PAGEREF _Toc185601380 \h </w:instrText>
      </w:r>
      <w:r>
        <w:rPr>
          <w:noProof/>
        </w:rPr>
      </w:r>
      <w:r>
        <w:rPr>
          <w:noProof/>
        </w:rPr>
        <w:fldChar w:fldCharType="separate"/>
      </w:r>
      <w:r w:rsidR="009A0E3B">
        <w:rPr>
          <w:noProof/>
        </w:rPr>
        <w:t>553</w:t>
      </w:r>
      <w:r>
        <w:rPr>
          <w:noProof/>
        </w:rPr>
        <w:fldChar w:fldCharType="end"/>
      </w:r>
    </w:p>
    <w:p w14:paraId="4E2671C9" w14:textId="4130134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5.51.6</w:t>
      </w:r>
      <w:r>
        <w:rPr>
          <w:rFonts w:asciiTheme="minorHAnsi" w:eastAsiaTheme="minorEastAsia" w:hAnsiTheme="minorHAnsi" w:cstheme="minorBidi"/>
          <w:noProof/>
          <w:kern w:val="2"/>
          <w:sz w:val="22"/>
          <w:szCs w:val="22"/>
          <w14:ligatures w14:val="standardContextual"/>
        </w:rPr>
        <w:tab/>
      </w:r>
      <w:r>
        <w:rPr>
          <w:noProof/>
        </w:rPr>
        <w:t>Policy control aspects</w:t>
      </w:r>
      <w:r>
        <w:rPr>
          <w:noProof/>
        </w:rPr>
        <w:tab/>
      </w:r>
      <w:r>
        <w:rPr>
          <w:noProof/>
        </w:rPr>
        <w:fldChar w:fldCharType="begin"/>
      </w:r>
      <w:r>
        <w:rPr>
          <w:noProof/>
        </w:rPr>
        <w:instrText xml:space="preserve"> PAGEREF _Toc185601381 \h </w:instrText>
      </w:r>
      <w:r>
        <w:rPr>
          <w:noProof/>
        </w:rPr>
      </w:r>
      <w:r>
        <w:rPr>
          <w:noProof/>
        </w:rPr>
        <w:fldChar w:fldCharType="separate"/>
      </w:r>
      <w:r w:rsidR="009A0E3B">
        <w:rPr>
          <w:noProof/>
        </w:rPr>
        <w:t>554</w:t>
      </w:r>
      <w:r>
        <w:rPr>
          <w:noProof/>
        </w:rPr>
        <w:fldChar w:fldCharType="end"/>
      </w:r>
    </w:p>
    <w:p w14:paraId="33E7F9DF" w14:textId="2130771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QoS differentiation of traffic for Non-3GPP Device Identifier</w:t>
      </w:r>
      <w:r>
        <w:rPr>
          <w:noProof/>
        </w:rPr>
        <w:tab/>
      </w:r>
      <w:r>
        <w:rPr>
          <w:noProof/>
        </w:rPr>
        <w:fldChar w:fldCharType="begin"/>
      </w:r>
      <w:r>
        <w:rPr>
          <w:noProof/>
        </w:rPr>
        <w:instrText xml:space="preserve"> PAGEREF _Toc185601382 \h </w:instrText>
      </w:r>
      <w:r>
        <w:rPr>
          <w:noProof/>
        </w:rPr>
      </w:r>
      <w:r>
        <w:rPr>
          <w:noProof/>
        </w:rPr>
        <w:fldChar w:fldCharType="separate"/>
      </w:r>
      <w:r w:rsidR="009A0E3B">
        <w:rPr>
          <w:noProof/>
        </w:rPr>
        <w:t>554</w:t>
      </w:r>
      <w:r>
        <w:rPr>
          <w:noProof/>
        </w:rPr>
        <w:fldChar w:fldCharType="end"/>
      </w:r>
    </w:p>
    <w:p w14:paraId="6569BD25" w14:textId="1D24D3C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_Toc185601383 \h </w:instrText>
      </w:r>
      <w:r>
        <w:rPr>
          <w:noProof/>
        </w:rPr>
      </w:r>
      <w:r>
        <w:rPr>
          <w:noProof/>
        </w:rPr>
        <w:fldChar w:fldCharType="separate"/>
      </w:r>
      <w:r w:rsidR="009A0E3B">
        <w:rPr>
          <w:noProof/>
        </w:rPr>
        <w:t>554</w:t>
      </w:r>
      <w:r>
        <w:rPr>
          <w:noProof/>
        </w:rPr>
        <w:fldChar w:fldCharType="end"/>
      </w:r>
    </w:p>
    <w:p w14:paraId="248A2C2E" w14:textId="2C2154B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Traffic identification</w:t>
      </w:r>
      <w:r>
        <w:rPr>
          <w:noProof/>
        </w:rPr>
        <w:tab/>
      </w:r>
      <w:r>
        <w:rPr>
          <w:noProof/>
        </w:rPr>
        <w:fldChar w:fldCharType="begin"/>
      </w:r>
      <w:r>
        <w:rPr>
          <w:noProof/>
        </w:rPr>
        <w:instrText xml:space="preserve"> PAGEREF _Toc185601384 \h </w:instrText>
      </w:r>
      <w:r>
        <w:rPr>
          <w:noProof/>
        </w:rPr>
      </w:r>
      <w:r>
        <w:rPr>
          <w:noProof/>
        </w:rPr>
        <w:fldChar w:fldCharType="separate"/>
      </w:r>
      <w:r w:rsidR="009A0E3B">
        <w:rPr>
          <w:noProof/>
        </w:rPr>
        <w:t>554</w:t>
      </w:r>
      <w:r>
        <w:rPr>
          <w:noProof/>
        </w:rPr>
        <w:fldChar w:fldCharType="end"/>
      </w:r>
    </w:p>
    <w:p w14:paraId="63CD9E3A" w14:textId="08C52B6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Session management enhancement</w:t>
      </w:r>
      <w:r>
        <w:rPr>
          <w:noProof/>
        </w:rPr>
        <w:tab/>
      </w:r>
      <w:r>
        <w:rPr>
          <w:noProof/>
        </w:rPr>
        <w:fldChar w:fldCharType="begin"/>
      </w:r>
      <w:r>
        <w:rPr>
          <w:noProof/>
        </w:rPr>
        <w:instrText xml:space="preserve"> PAGEREF _Toc185601385 \h </w:instrText>
      </w:r>
      <w:r>
        <w:rPr>
          <w:noProof/>
        </w:rPr>
      </w:r>
      <w:r>
        <w:rPr>
          <w:noProof/>
        </w:rPr>
        <w:fldChar w:fldCharType="separate"/>
      </w:r>
      <w:r w:rsidR="009A0E3B">
        <w:rPr>
          <w:noProof/>
        </w:rPr>
        <w:t>554</w:t>
      </w:r>
      <w:r>
        <w:rPr>
          <w:noProof/>
        </w:rPr>
        <w:fldChar w:fldCharType="end"/>
      </w:r>
    </w:p>
    <w:p w14:paraId="623BF5C7" w14:textId="00D759F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QoS differentiation</w:t>
      </w:r>
      <w:r>
        <w:rPr>
          <w:noProof/>
        </w:rPr>
        <w:tab/>
      </w:r>
      <w:r>
        <w:rPr>
          <w:noProof/>
        </w:rPr>
        <w:fldChar w:fldCharType="begin"/>
      </w:r>
      <w:r>
        <w:rPr>
          <w:noProof/>
        </w:rPr>
        <w:instrText xml:space="preserve"> PAGEREF _Toc185601386 \h </w:instrText>
      </w:r>
      <w:r>
        <w:rPr>
          <w:noProof/>
        </w:rPr>
      </w:r>
      <w:r>
        <w:rPr>
          <w:noProof/>
        </w:rPr>
        <w:fldChar w:fldCharType="separate"/>
      </w:r>
      <w:r w:rsidR="009A0E3B">
        <w:rPr>
          <w:noProof/>
        </w:rPr>
        <w:t>554</w:t>
      </w:r>
      <w:r>
        <w:rPr>
          <w:noProof/>
        </w:rPr>
        <w:fldChar w:fldCharType="end"/>
      </w:r>
    </w:p>
    <w:p w14:paraId="3150C3E9" w14:textId="7A2C65BB" w:rsidR="007E16B7" w:rsidRDefault="007E16B7">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r>
      <w:r>
        <w:rPr>
          <w:noProof/>
        </w:rPr>
        <w:instrText xml:space="preserve"> PAGEREF _Toc185601387 \h </w:instrText>
      </w:r>
      <w:r>
        <w:rPr>
          <w:noProof/>
        </w:rPr>
      </w:r>
      <w:r>
        <w:rPr>
          <w:noProof/>
        </w:rPr>
        <w:fldChar w:fldCharType="separate"/>
      </w:r>
      <w:r w:rsidR="009A0E3B">
        <w:rPr>
          <w:noProof/>
        </w:rPr>
        <w:t>555</w:t>
      </w:r>
      <w:r>
        <w:rPr>
          <w:noProof/>
        </w:rPr>
        <w:fldChar w:fldCharType="end"/>
      </w:r>
    </w:p>
    <w:p w14:paraId="02789BB6" w14:textId="1B2D4F5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_Toc185601388 \h </w:instrText>
      </w:r>
      <w:r>
        <w:rPr>
          <w:noProof/>
        </w:rPr>
      </w:r>
      <w:r>
        <w:rPr>
          <w:noProof/>
        </w:rPr>
        <w:fldChar w:fldCharType="separate"/>
      </w:r>
      <w:r w:rsidR="009A0E3B">
        <w:rPr>
          <w:noProof/>
        </w:rPr>
        <w:t>555</w:t>
      </w:r>
      <w:r>
        <w:rPr>
          <w:noProof/>
        </w:rPr>
        <w:fldChar w:fldCharType="end"/>
      </w:r>
    </w:p>
    <w:p w14:paraId="67FA5554" w14:textId="237A32E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r>
      <w:r>
        <w:rPr>
          <w:noProof/>
        </w:rPr>
        <w:instrText xml:space="preserve"> PAGEREF _Toc185601389 \h </w:instrText>
      </w:r>
      <w:r>
        <w:rPr>
          <w:noProof/>
        </w:rPr>
      </w:r>
      <w:r>
        <w:rPr>
          <w:noProof/>
        </w:rPr>
        <w:fldChar w:fldCharType="separate"/>
      </w:r>
      <w:r w:rsidR="009A0E3B">
        <w:rPr>
          <w:noProof/>
        </w:rPr>
        <w:t>555</w:t>
      </w:r>
      <w:r>
        <w:rPr>
          <w:noProof/>
        </w:rPr>
        <w:fldChar w:fldCharType="end"/>
      </w:r>
    </w:p>
    <w:p w14:paraId="09A86AE9" w14:textId="61A37E0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r>
      <w:r>
        <w:rPr>
          <w:noProof/>
        </w:rPr>
        <w:instrText xml:space="preserve"> PAGEREF _Toc185601390 \h </w:instrText>
      </w:r>
      <w:r>
        <w:rPr>
          <w:noProof/>
        </w:rPr>
      </w:r>
      <w:r>
        <w:rPr>
          <w:noProof/>
        </w:rPr>
        <w:fldChar w:fldCharType="separate"/>
      </w:r>
      <w:r w:rsidR="009A0E3B">
        <w:rPr>
          <w:noProof/>
        </w:rPr>
        <w:t>555</w:t>
      </w:r>
      <w:r>
        <w:rPr>
          <w:noProof/>
        </w:rPr>
        <w:fldChar w:fldCharType="end"/>
      </w:r>
    </w:p>
    <w:p w14:paraId="1D1A2CA3" w14:textId="100964E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r>
      <w:r>
        <w:rPr>
          <w:noProof/>
        </w:rPr>
        <w:instrText xml:space="preserve"> PAGEREF _Toc185601391 \h </w:instrText>
      </w:r>
      <w:r>
        <w:rPr>
          <w:noProof/>
        </w:rPr>
      </w:r>
      <w:r>
        <w:rPr>
          <w:noProof/>
        </w:rPr>
        <w:fldChar w:fldCharType="separate"/>
      </w:r>
      <w:r w:rsidR="009A0E3B">
        <w:rPr>
          <w:noProof/>
        </w:rPr>
        <w:t>557</w:t>
      </w:r>
      <w:r>
        <w:rPr>
          <w:noProof/>
        </w:rPr>
        <w:fldChar w:fldCharType="end"/>
      </w:r>
    </w:p>
    <w:p w14:paraId="102F2157" w14:textId="118614A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r>
      <w:r>
        <w:rPr>
          <w:noProof/>
        </w:rPr>
        <w:instrText xml:space="preserve"> PAGEREF _Toc185601392 \h </w:instrText>
      </w:r>
      <w:r>
        <w:rPr>
          <w:noProof/>
        </w:rPr>
      </w:r>
      <w:r>
        <w:rPr>
          <w:noProof/>
        </w:rPr>
        <w:fldChar w:fldCharType="separate"/>
      </w:r>
      <w:r w:rsidR="009A0E3B">
        <w:rPr>
          <w:noProof/>
        </w:rPr>
        <w:t>559</w:t>
      </w:r>
      <w:r>
        <w:rPr>
          <w:noProof/>
        </w:rPr>
        <w:fldChar w:fldCharType="end"/>
      </w:r>
    </w:p>
    <w:p w14:paraId="7B1EBBF3" w14:textId="5FFC298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r>
      <w:r>
        <w:rPr>
          <w:noProof/>
        </w:rPr>
        <w:instrText xml:space="preserve"> PAGEREF _Toc185601393 \h </w:instrText>
      </w:r>
      <w:r>
        <w:rPr>
          <w:noProof/>
        </w:rPr>
      </w:r>
      <w:r>
        <w:rPr>
          <w:noProof/>
        </w:rPr>
        <w:fldChar w:fldCharType="separate"/>
      </w:r>
      <w:r w:rsidR="009A0E3B">
        <w:rPr>
          <w:noProof/>
        </w:rPr>
        <w:t>560</w:t>
      </w:r>
      <w:r>
        <w:rPr>
          <w:noProof/>
        </w:rPr>
        <w:fldChar w:fldCharType="end"/>
      </w:r>
    </w:p>
    <w:p w14:paraId="651D6611" w14:textId="0D6C4C7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r>
      <w:r>
        <w:rPr>
          <w:noProof/>
        </w:rPr>
        <w:instrText xml:space="preserve"> PAGEREF _Toc185601394 \h </w:instrText>
      </w:r>
      <w:r>
        <w:rPr>
          <w:noProof/>
        </w:rPr>
      </w:r>
      <w:r>
        <w:rPr>
          <w:noProof/>
        </w:rPr>
        <w:fldChar w:fldCharType="separate"/>
      </w:r>
      <w:r w:rsidR="009A0E3B">
        <w:rPr>
          <w:noProof/>
        </w:rPr>
        <w:t>561</w:t>
      </w:r>
      <w:r>
        <w:rPr>
          <w:noProof/>
        </w:rPr>
        <w:fldChar w:fldCharType="end"/>
      </w:r>
    </w:p>
    <w:p w14:paraId="33E17FB4" w14:textId="51901DF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r>
      <w:r>
        <w:rPr>
          <w:noProof/>
        </w:rPr>
        <w:instrText xml:space="preserve"> PAGEREF _Toc185601395 \h </w:instrText>
      </w:r>
      <w:r>
        <w:rPr>
          <w:noProof/>
        </w:rPr>
      </w:r>
      <w:r>
        <w:rPr>
          <w:noProof/>
        </w:rPr>
        <w:fldChar w:fldCharType="separate"/>
      </w:r>
      <w:r w:rsidR="009A0E3B">
        <w:rPr>
          <w:noProof/>
        </w:rPr>
        <w:t>561</w:t>
      </w:r>
      <w:r>
        <w:rPr>
          <w:noProof/>
        </w:rPr>
        <w:fldChar w:fldCharType="end"/>
      </w:r>
    </w:p>
    <w:p w14:paraId="6CECFAF3" w14:textId="6918B0E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r>
      <w:r>
        <w:rPr>
          <w:noProof/>
        </w:rPr>
        <w:instrText xml:space="preserve"> PAGEREF _Toc185601396 \h </w:instrText>
      </w:r>
      <w:r>
        <w:rPr>
          <w:noProof/>
        </w:rPr>
      </w:r>
      <w:r>
        <w:rPr>
          <w:noProof/>
        </w:rPr>
        <w:fldChar w:fldCharType="separate"/>
      </w:r>
      <w:r w:rsidR="009A0E3B">
        <w:rPr>
          <w:noProof/>
        </w:rPr>
        <w:t>562</w:t>
      </w:r>
      <w:r>
        <w:rPr>
          <w:noProof/>
        </w:rPr>
        <w:fldChar w:fldCharType="end"/>
      </w:r>
    </w:p>
    <w:p w14:paraId="5A641EF5" w14:textId="1F87FA5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_Toc185601397 \h </w:instrText>
      </w:r>
      <w:r>
        <w:rPr>
          <w:noProof/>
        </w:rPr>
      </w:r>
      <w:r>
        <w:rPr>
          <w:noProof/>
        </w:rPr>
        <w:fldChar w:fldCharType="separate"/>
      </w:r>
      <w:r w:rsidR="009A0E3B">
        <w:rPr>
          <w:noProof/>
        </w:rPr>
        <w:t>562</w:t>
      </w:r>
      <w:r>
        <w:rPr>
          <w:noProof/>
        </w:rPr>
        <w:fldChar w:fldCharType="end"/>
      </w:r>
    </w:p>
    <w:p w14:paraId="4E047F62" w14:textId="1EB9995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r>
      <w:r>
        <w:rPr>
          <w:noProof/>
        </w:rPr>
        <w:instrText xml:space="preserve"> PAGEREF _Toc185601398 \h </w:instrText>
      </w:r>
      <w:r>
        <w:rPr>
          <w:noProof/>
        </w:rPr>
      </w:r>
      <w:r>
        <w:rPr>
          <w:noProof/>
        </w:rPr>
        <w:fldChar w:fldCharType="separate"/>
      </w:r>
      <w:r w:rsidR="009A0E3B">
        <w:rPr>
          <w:noProof/>
        </w:rPr>
        <w:t>562</w:t>
      </w:r>
      <w:r>
        <w:rPr>
          <w:noProof/>
        </w:rPr>
        <w:fldChar w:fldCharType="end"/>
      </w:r>
    </w:p>
    <w:p w14:paraId="1D97BF66" w14:textId="3287CC5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_Toc185601399 \h </w:instrText>
      </w:r>
      <w:r>
        <w:rPr>
          <w:noProof/>
        </w:rPr>
      </w:r>
      <w:r>
        <w:rPr>
          <w:noProof/>
        </w:rPr>
        <w:fldChar w:fldCharType="separate"/>
      </w:r>
      <w:r w:rsidR="009A0E3B">
        <w:rPr>
          <w:noProof/>
        </w:rPr>
        <w:t>562</w:t>
      </w:r>
      <w:r>
        <w:rPr>
          <w:noProof/>
        </w:rPr>
        <w:fldChar w:fldCharType="end"/>
      </w:r>
    </w:p>
    <w:p w14:paraId="61967C00" w14:textId="5781C6C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r>
      <w:r>
        <w:rPr>
          <w:noProof/>
        </w:rPr>
        <w:instrText xml:space="preserve"> PAGEREF _Toc185601400 \h </w:instrText>
      </w:r>
      <w:r>
        <w:rPr>
          <w:noProof/>
        </w:rPr>
      </w:r>
      <w:r>
        <w:rPr>
          <w:noProof/>
        </w:rPr>
        <w:fldChar w:fldCharType="separate"/>
      </w:r>
      <w:r w:rsidR="009A0E3B">
        <w:rPr>
          <w:noProof/>
        </w:rPr>
        <w:t>563</w:t>
      </w:r>
      <w:r>
        <w:rPr>
          <w:noProof/>
        </w:rPr>
        <w:fldChar w:fldCharType="end"/>
      </w:r>
    </w:p>
    <w:p w14:paraId="652004EF" w14:textId="1DCB1CA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r>
      <w:r>
        <w:rPr>
          <w:noProof/>
        </w:rPr>
        <w:instrText xml:space="preserve"> PAGEREF _Toc185601401 \h </w:instrText>
      </w:r>
      <w:r>
        <w:rPr>
          <w:noProof/>
        </w:rPr>
      </w:r>
      <w:r>
        <w:rPr>
          <w:noProof/>
        </w:rPr>
        <w:fldChar w:fldCharType="separate"/>
      </w:r>
      <w:r w:rsidR="009A0E3B">
        <w:rPr>
          <w:noProof/>
        </w:rPr>
        <w:t>566</w:t>
      </w:r>
      <w:r>
        <w:rPr>
          <w:noProof/>
        </w:rPr>
        <w:fldChar w:fldCharType="end"/>
      </w:r>
    </w:p>
    <w:p w14:paraId="186A251C" w14:textId="254F7A5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r>
      <w:r>
        <w:rPr>
          <w:noProof/>
        </w:rPr>
        <w:instrText xml:space="preserve"> PAGEREF _Toc185601402 \h </w:instrText>
      </w:r>
      <w:r>
        <w:rPr>
          <w:noProof/>
        </w:rPr>
      </w:r>
      <w:r>
        <w:rPr>
          <w:noProof/>
        </w:rPr>
        <w:fldChar w:fldCharType="separate"/>
      </w:r>
      <w:r w:rsidR="009A0E3B">
        <w:rPr>
          <w:noProof/>
        </w:rPr>
        <w:t>566</w:t>
      </w:r>
      <w:r>
        <w:rPr>
          <w:noProof/>
        </w:rPr>
        <w:fldChar w:fldCharType="end"/>
      </w:r>
    </w:p>
    <w:p w14:paraId="3B1E664F" w14:textId="65216C0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r>
      <w:r>
        <w:rPr>
          <w:noProof/>
        </w:rPr>
        <w:instrText xml:space="preserve"> PAGEREF _Toc185601403 \h </w:instrText>
      </w:r>
      <w:r>
        <w:rPr>
          <w:noProof/>
        </w:rPr>
      </w:r>
      <w:r>
        <w:rPr>
          <w:noProof/>
        </w:rPr>
        <w:fldChar w:fldCharType="separate"/>
      </w:r>
      <w:r w:rsidR="009A0E3B">
        <w:rPr>
          <w:noProof/>
        </w:rPr>
        <w:t>567</w:t>
      </w:r>
      <w:r>
        <w:rPr>
          <w:noProof/>
        </w:rPr>
        <w:fldChar w:fldCharType="end"/>
      </w:r>
    </w:p>
    <w:p w14:paraId="1847B4F3" w14:textId="12E1C62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r>
      <w:r>
        <w:rPr>
          <w:noProof/>
        </w:rPr>
        <w:instrText xml:space="preserve"> PAGEREF _Toc185601404 \h </w:instrText>
      </w:r>
      <w:r>
        <w:rPr>
          <w:noProof/>
        </w:rPr>
      </w:r>
      <w:r>
        <w:rPr>
          <w:noProof/>
        </w:rPr>
        <w:fldChar w:fldCharType="separate"/>
      </w:r>
      <w:r w:rsidR="009A0E3B">
        <w:rPr>
          <w:noProof/>
        </w:rPr>
        <w:t>567</w:t>
      </w:r>
      <w:r>
        <w:rPr>
          <w:noProof/>
        </w:rPr>
        <w:fldChar w:fldCharType="end"/>
      </w:r>
    </w:p>
    <w:p w14:paraId="11F5965D" w14:textId="5199874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r>
      <w:r>
        <w:rPr>
          <w:noProof/>
        </w:rPr>
        <w:instrText xml:space="preserve"> PAGEREF _Toc185601405 \h </w:instrText>
      </w:r>
      <w:r>
        <w:rPr>
          <w:noProof/>
        </w:rPr>
      </w:r>
      <w:r>
        <w:rPr>
          <w:noProof/>
        </w:rPr>
        <w:fldChar w:fldCharType="separate"/>
      </w:r>
      <w:r w:rsidR="009A0E3B">
        <w:rPr>
          <w:noProof/>
        </w:rPr>
        <w:t>568</w:t>
      </w:r>
      <w:r>
        <w:rPr>
          <w:noProof/>
        </w:rPr>
        <w:fldChar w:fldCharType="end"/>
      </w:r>
    </w:p>
    <w:p w14:paraId="15961739" w14:textId="259F23A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r>
      <w:r>
        <w:rPr>
          <w:noProof/>
        </w:rPr>
        <w:instrText xml:space="preserve"> PAGEREF _Toc185601406 \h </w:instrText>
      </w:r>
      <w:r>
        <w:rPr>
          <w:noProof/>
        </w:rPr>
      </w:r>
      <w:r>
        <w:rPr>
          <w:noProof/>
        </w:rPr>
        <w:fldChar w:fldCharType="separate"/>
      </w:r>
      <w:r w:rsidR="009A0E3B">
        <w:rPr>
          <w:noProof/>
        </w:rPr>
        <w:t>568</w:t>
      </w:r>
      <w:r>
        <w:rPr>
          <w:noProof/>
        </w:rPr>
        <w:fldChar w:fldCharType="end"/>
      </w:r>
    </w:p>
    <w:p w14:paraId="3A05AA58" w14:textId="211E911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r>
      <w:r>
        <w:rPr>
          <w:noProof/>
        </w:rPr>
        <w:instrText xml:space="preserve"> PAGEREF _Toc185601407 \h </w:instrText>
      </w:r>
      <w:r>
        <w:rPr>
          <w:noProof/>
        </w:rPr>
      </w:r>
      <w:r>
        <w:rPr>
          <w:noProof/>
        </w:rPr>
        <w:fldChar w:fldCharType="separate"/>
      </w:r>
      <w:r w:rsidR="009A0E3B">
        <w:rPr>
          <w:noProof/>
        </w:rPr>
        <w:t>569</w:t>
      </w:r>
      <w:r>
        <w:rPr>
          <w:noProof/>
        </w:rPr>
        <w:fldChar w:fldCharType="end"/>
      </w:r>
    </w:p>
    <w:p w14:paraId="0664B422" w14:textId="1B6ECF2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r>
      <w:r>
        <w:rPr>
          <w:noProof/>
        </w:rPr>
        <w:instrText xml:space="preserve"> PAGEREF _Toc185601408 \h </w:instrText>
      </w:r>
      <w:r>
        <w:rPr>
          <w:noProof/>
        </w:rPr>
      </w:r>
      <w:r>
        <w:rPr>
          <w:noProof/>
        </w:rPr>
        <w:fldChar w:fldCharType="separate"/>
      </w:r>
      <w:r w:rsidR="009A0E3B">
        <w:rPr>
          <w:noProof/>
        </w:rPr>
        <w:t>569</w:t>
      </w:r>
      <w:r>
        <w:rPr>
          <w:noProof/>
        </w:rPr>
        <w:fldChar w:fldCharType="end"/>
      </w:r>
    </w:p>
    <w:p w14:paraId="605F3EBD" w14:textId="2CAE195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r>
      <w:r>
        <w:rPr>
          <w:noProof/>
        </w:rPr>
        <w:instrText xml:space="preserve"> PAGEREF _Toc185601409 \h </w:instrText>
      </w:r>
      <w:r>
        <w:rPr>
          <w:noProof/>
        </w:rPr>
      </w:r>
      <w:r>
        <w:rPr>
          <w:noProof/>
        </w:rPr>
        <w:fldChar w:fldCharType="separate"/>
      </w:r>
      <w:r w:rsidR="009A0E3B">
        <w:rPr>
          <w:noProof/>
        </w:rPr>
        <w:t>569</w:t>
      </w:r>
      <w:r>
        <w:rPr>
          <w:noProof/>
        </w:rPr>
        <w:fldChar w:fldCharType="end"/>
      </w:r>
    </w:p>
    <w:p w14:paraId="40F6AFF4" w14:textId="263A77C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r>
      <w:r>
        <w:rPr>
          <w:noProof/>
        </w:rPr>
        <w:instrText xml:space="preserve"> PAGEREF _Toc185601410 \h </w:instrText>
      </w:r>
      <w:r>
        <w:rPr>
          <w:noProof/>
        </w:rPr>
      </w:r>
      <w:r>
        <w:rPr>
          <w:noProof/>
        </w:rPr>
        <w:fldChar w:fldCharType="separate"/>
      </w:r>
      <w:r w:rsidR="009A0E3B">
        <w:rPr>
          <w:noProof/>
        </w:rPr>
        <w:t>569</w:t>
      </w:r>
      <w:r>
        <w:rPr>
          <w:noProof/>
        </w:rPr>
        <w:fldChar w:fldCharType="end"/>
      </w:r>
    </w:p>
    <w:p w14:paraId="52C8EE91" w14:textId="477502A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r>
      <w:r>
        <w:rPr>
          <w:noProof/>
        </w:rPr>
        <w:instrText xml:space="preserve"> PAGEREF _Toc185601411 \h </w:instrText>
      </w:r>
      <w:r>
        <w:rPr>
          <w:noProof/>
        </w:rPr>
      </w:r>
      <w:r>
        <w:rPr>
          <w:noProof/>
        </w:rPr>
        <w:fldChar w:fldCharType="separate"/>
      </w:r>
      <w:r w:rsidR="009A0E3B">
        <w:rPr>
          <w:noProof/>
        </w:rPr>
        <w:t>570</w:t>
      </w:r>
      <w:r>
        <w:rPr>
          <w:noProof/>
        </w:rPr>
        <w:fldChar w:fldCharType="end"/>
      </w:r>
    </w:p>
    <w:p w14:paraId="01752318" w14:textId="1C73CC0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r>
      <w:r>
        <w:rPr>
          <w:noProof/>
        </w:rPr>
        <w:instrText xml:space="preserve"> PAGEREF _Toc185601412 \h </w:instrText>
      </w:r>
      <w:r>
        <w:rPr>
          <w:noProof/>
        </w:rPr>
      </w:r>
      <w:r>
        <w:rPr>
          <w:noProof/>
        </w:rPr>
        <w:fldChar w:fldCharType="separate"/>
      </w:r>
      <w:r w:rsidR="009A0E3B">
        <w:rPr>
          <w:noProof/>
        </w:rPr>
        <w:t>570</w:t>
      </w:r>
      <w:r>
        <w:rPr>
          <w:noProof/>
        </w:rPr>
        <w:fldChar w:fldCharType="end"/>
      </w:r>
    </w:p>
    <w:p w14:paraId="05D01136" w14:textId="3386C3F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r>
      <w:r>
        <w:rPr>
          <w:noProof/>
        </w:rPr>
        <w:instrText xml:space="preserve"> PAGEREF _Toc185601413 \h </w:instrText>
      </w:r>
      <w:r>
        <w:rPr>
          <w:noProof/>
        </w:rPr>
      </w:r>
      <w:r>
        <w:rPr>
          <w:noProof/>
        </w:rPr>
        <w:fldChar w:fldCharType="separate"/>
      </w:r>
      <w:r w:rsidR="009A0E3B">
        <w:rPr>
          <w:noProof/>
        </w:rPr>
        <w:t>570</w:t>
      </w:r>
      <w:r>
        <w:rPr>
          <w:noProof/>
        </w:rPr>
        <w:fldChar w:fldCharType="end"/>
      </w:r>
    </w:p>
    <w:p w14:paraId="1A30EEA8" w14:textId="2A062CA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r>
      <w:r>
        <w:rPr>
          <w:noProof/>
        </w:rPr>
        <w:instrText xml:space="preserve"> PAGEREF _Toc185601414 \h </w:instrText>
      </w:r>
      <w:r>
        <w:rPr>
          <w:noProof/>
        </w:rPr>
      </w:r>
      <w:r>
        <w:rPr>
          <w:noProof/>
        </w:rPr>
        <w:fldChar w:fldCharType="separate"/>
      </w:r>
      <w:r w:rsidR="009A0E3B">
        <w:rPr>
          <w:noProof/>
        </w:rPr>
        <w:t>570</w:t>
      </w:r>
      <w:r>
        <w:rPr>
          <w:noProof/>
        </w:rPr>
        <w:fldChar w:fldCharType="end"/>
      </w:r>
    </w:p>
    <w:p w14:paraId="62405E2E" w14:textId="22C6519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r>
      <w:r>
        <w:rPr>
          <w:noProof/>
        </w:rPr>
        <w:instrText xml:space="preserve"> PAGEREF _Toc185601415 \h </w:instrText>
      </w:r>
      <w:r>
        <w:rPr>
          <w:noProof/>
        </w:rPr>
      </w:r>
      <w:r>
        <w:rPr>
          <w:noProof/>
        </w:rPr>
        <w:fldChar w:fldCharType="separate"/>
      </w:r>
      <w:r w:rsidR="009A0E3B">
        <w:rPr>
          <w:noProof/>
        </w:rPr>
        <w:t>570</w:t>
      </w:r>
      <w:r>
        <w:rPr>
          <w:noProof/>
        </w:rPr>
        <w:fldChar w:fldCharType="end"/>
      </w:r>
    </w:p>
    <w:p w14:paraId="5A69FFA7" w14:textId="6E70962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r>
      <w:r>
        <w:rPr>
          <w:noProof/>
        </w:rPr>
        <w:instrText xml:space="preserve"> PAGEREF _Toc185601416 \h </w:instrText>
      </w:r>
      <w:r>
        <w:rPr>
          <w:noProof/>
        </w:rPr>
      </w:r>
      <w:r>
        <w:rPr>
          <w:noProof/>
        </w:rPr>
        <w:fldChar w:fldCharType="separate"/>
      </w:r>
      <w:r w:rsidR="009A0E3B">
        <w:rPr>
          <w:noProof/>
        </w:rPr>
        <w:t>571</w:t>
      </w:r>
      <w:r>
        <w:rPr>
          <w:noProof/>
        </w:rPr>
        <w:fldChar w:fldCharType="end"/>
      </w:r>
    </w:p>
    <w:p w14:paraId="2F81A022" w14:textId="062B58E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r>
      <w:r>
        <w:rPr>
          <w:noProof/>
        </w:rPr>
        <w:instrText xml:space="preserve"> PAGEREF _Toc185601417 \h </w:instrText>
      </w:r>
      <w:r>
        <w:rPr>
          <w:noProof/>
        </w:rPr>
      </w:r>
      <w:r>
        <w:rPr>
          <w:noProof/>
        </w:rPr>
        <w:fldChar w:fldCharType="separate"/>
      </w:r>
      <w:r w:rsidR="009A0E3B">
        <w:rPr>
          <w:noProof/>
        </w:rPr>
        <w:t>572</w:t>
      </w:r>
      <w:r>
        <w:rPr>
          <w:noProof/>
        </w:rPr>
        <w:fldChar w:fldCharType="end"/>
      </w:r>
    </w:p>
    <w:p w14:paraId="1AE8F280" w14:textId="0357E21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r>
      <w:r>
        <w:rPr>
          <w:noProof/>
        </w:rPr>
        <w:instrText xml:space="preserve"> PAGEREF _Toc185601418 \h </w:instrText>
      </w:r>
      <w:r>
        <w:rPr>
          <w:noProof/>
        </w:rPr>
      </w:r>
      <w:r>
        <w:rPr>
          <w:noProof/>
        </w:rPr>
        <w:fldChar w:fldCharType="separate"/>
      </w:r>
      <w:r w:rsidR="009A0E3B">
        <w:rPr>
          <w:noProof/>
        </w:rPr>
        <w:t>572</w:t>
      </w:r>
      <w:r>
        <w:rPr>
          <w:noProof/>
        </w:rPr>
        <w:fldChar w:fldCharType="end"/>
      </w:r>
    </w:p>
    <w:p w14:paraId="75ABCA2D" w14:textId="7362F71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r>
      <w:r>
        <w:rPr>
          <w:noProof/>
        </w:rPr>
        <w:instrText xml:space="preserve"> PAGEREF _Toc185601419 \h </w:instrText>
      </w:r>
      <w:r>
        <w:rPr>
          <w:noProof/>
        </w:rPr>
      </w:r>
      <w:r>
        <w:rPr>
          <w:noProof/>
        </w:rPr>
        <w:fldChar w:fldCharType="separate"/>
      </w:r>
      <w:r w:rsidR="009A0E3B">
        <w:rPr>
          <w:noProof/>
        </w:rPr>
        <w:t>572</w:t>
      </w:r>
      <w:r>
        <w:rPr>
          <w:noProof/>
        </w:rPr>
        <w:fldChar w:fldCharType="end"/>
      </w:r>
    </w:p>
    <w:p w14:paraId="5A780A98" w14:textId="31391EB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r>
      <w:r>
        <w:rPr>
          <w:noProof/>
        </w:rPr>
        <w:instrText xml:space="preserve"> PAGEREF _Toc185601420 \h </w:instrText>
      </w:r>
      <w:r>
        <w:rPr>
          <w:noProof/>
        </w:rPr>
      </w:r>
      <w:r>
        <w:rPr>
          <w:noProof/>
        </w:rPr>
        <w:fldChar w:fldCharType="separate"/>
      </w:r>
      <w:r w:rsidR="009A0E3B">
        <w:rPr>
          <w:noProof/>
        </w:rPr>
        <w:t>572</w:t>
      </w:r>
      <w:r>
        <w:rPr>
          <w:noProof/>
        </w:rPr>
        <w:fldChar w:fldCharType="end"/>
      </w:r>
    </w:p>
    <w:p w14:paraId="4A3B58F0" w14:textId="4F3E5DB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DCCF</w:t>
      </w:r>
      <w:r>
        <w:rPr>
          <w:noProof/>
        </w:rPr>
        <w:tab/>
      </w:r>
      <w:r>
        <w:rPr>
          <w:noProof/>
        </w:rPr>
        <w:fldChar w:fldCharType="begin"/>
      </w:r>
      <w:r>
        <w:rPr>
          <w:noProof/>
        </w:rPr>
        <w:instrText xml:space="preserve"> PAGEREF _Toc185601421 \h </w:instrText>
      </w:r>
      <w:r>
        <w:rPr>
          <w:noProof/>
        </w:rPr>
      </w:r>
      <w:r>
        <w:rPr>
          <w:noProof/>
        </w:rPr>
        <w:fldChar w:fldCharType="separate"/>
      </w:r>
      <w:r w:rsidR="009A0E3B">
        <w:rPr>
          <w:noProof/>
        </w:rPr>
        <w:t>573</w:t>
      </w:r>
      <w:r>
        <w:rPr>
          <w:noProof/>
        </w:rPr>
        <w:fldChar w:fldCharType="end"/>
      </w:r>
    </w:p>
    <w:p w14:paraId="61CFC25B" w14:textId="3E229FC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MFAF</w:t>
      </w:r>
      <w:r>
        <w:rPr>
          <w:noProof/>
        </w:rPr>
        <w:tab/>
      </w:r>
      <w:r>
        <w:rPr>
          <w:noProof/>
        </w:rPr>
        <w:fldChar w:fldCharType="begin"/>
      </w:r>
      <w:r>
        <w:rPr>
          <w:noProof/>
        </w:rPr>
        <w:instrText xml:space="preserve"> PAGEREF _Toc185601422 \h </w:instrText>
      </w:r>
      <w:r>
        <w:rPr>
          <w:noProof/>
        </w:rPr>
      </w:r>
      <w:r>
        <w:rPr>
          <w:noProof/>
        </w:rPr>
        <w:fldChar w:fldCharType="separate"/>
      </w:r>
      <w:r w:rsidR="009A0E3B">
        <w:rPr>
          <w:noProof/>
        </w:rPr>
        <w:t>573</w:t>
      </w:r>
      <w:r>
        <w:rPr>
          <w:noProof/>
        </w:rPr>
        <w:fldChar w:fldCharType="end"/>
      </w:r>
    </w:p>
    <w:p w14:paraId="7A600EB9" w14:textId="727CDB6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ADRF</w:t>
      </w:r>
      <w:r>
        <w:rPr>
          <w:noProof/>
        </w:rPr>
        <w:tab/>
      </w:r>
      <w:r>
        <w:rPr>
          <w:noProof/>
        </w:rPr>
        <w:fldChar w:fldCharType="begin"/>
      </w:r>
      <w:r>
        <w:rPr>
          <w:noProof/>
        </w:rPr>
        <w:instrText xml:space="preserve"> PAGEREF _Toc185601423 \h </w:instrText>
      </w:r>
      <w:r>
        <w:rPr>
          <w:noProof/>
        </w:rPr>
      </w:r>
      <w:r>
        <w:rPr>
          <w:noProof/>
        </w:rPr>
        <w:fldChar w:fldCharType="separate"/>
      </w:r>
      <w:r w:rsidR="009A0E3B">
        <w:rPr>
          <w:noProof/>
        </w:rPr>
        <w:t>573</w:t>
      </w:r>
      <w:r>
        <w:rPr>
          <w:noProof/>
        </w:rPr>
        <w:fldChar w:fldCharType="end"/>
      </w:r>
    </w:p>
    <w:p w14:paraId="5221BE1A" w14:textId="2EDEAA7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6.2.27</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r>
      <w:r>
        <w:rPr>
          <w:noProof/>
        </w:rPr>
        <w:instrText xml:space="preserve"> PAGEREF _Toc185601424 \h </w:instrText>
      </w:r>
      <w:r>
        <w:rPr>
          <w:noProof/>
        </w:rPr>
      </w:r>
      <w:r>
        <w:rPr>
          <w:noProof/>
        </w:rPr>
        <w:fldChar w:fldCharType="separate"/>
      </w:r>
      <w:r w:rsidR="009A0E3B">
        <w:rPr>
          <w:noProof/>
        </w:rPr>
        <w:t>573</w:t>
      </w:r>
      <w:r>
        <w:rPr>
          <w:noProof/>
        </w:rPr>
        <w:fldChar w:fldCharType="end"/>
      </w:r>
    </w:p>
    <w:p w14:paraId="7386BEB0" w14:textId="66CF80F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6.2.27a</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r>
      <w:r>
        <w:rPr>
          <w:noProof/>
        </w:rPr>
        <w:instrText xml:space="preserve"> PAGEREF _Toc185601425 \h </w:instrText>
      </w:r>
      <w:r>
        <w:rPr>
          <w:noProof/>
        </w:rPr>
      </w:r>
      <w:r>
        <w:rPr>
          <w:noProof/>
        </w:rPr>
        <w:fldChar w:fldCharType="separate"/>
      </w:r>
      <w:r w:rsidR="009A0E3B">
        <w:rPr>
          <w:noProof/>
        </w:rPr>
        <w:t>573</w:t>
      </w:r>
      <w:r>
        <w:rPr>
          <w:noProof/>
        </w:rPr>
        <w:fldChar w:fldCharType="end"/>
      </w:r>
    </w:p>
    <w:p w14:paraId="134E5E93" w14:textId="42251E3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6.2.27b</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r>
      <w:r>
        <w:rPr>
          <w:noProof/>
        </w:rPr>
        <w:instrText xml:space="preserve"> PAGEREF _Toc185601426 \h </w:instrText>
      </w:r>
      <w:r>
        <w:rPr>
          <w:noProof/>
        </w:rPr>
      </w:r>
      <w:r>
        <w:rPr>
          <w:noProof/>
        </w:rPr>
        <w:fldChar w:fldCharType="separate"/>
      </w:r>
      <w:r w:rsidR="009A0E3B">
        <w:rPr>
          <w:noProof/>
        </w:rPr>
        <w:t>574</w:t>
      </w:r>
      <w:r>
        <w:rPr>
          <w:noProof/>
        </w:rPr>
        <w:fldChar w:fldCharType="end"/>
      </w:r>
    </w:p>
    <w:p w14:paraId="408EF1F6" w14:textId="36B602D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6.2.27c</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r>
      <w:r>
        <w:rPr>
          <w:noProof/>
        </w:rPr>
        <w:instrText xml:space="preserve"> PAGEREF _Toc185601427 \h </w:instrText>
      </w:r>
      <w:r>
        <w:rPr>
          <w:noProof/>
        </w:rPr>
      </w:r>
      <w:r>
        <w:rPr>
          <w:noProof/>
        </w:rPr>
        <w:fldChar w:fldCharType="separate"/>
      </w:r>
      <w:r w:rsidR="009A0E3B">
        <w:rPr>
          <w:noProof/>
        </w:rPr>
        <w:t>574</w:t>
      </w:r>
      <w:r>
        <w:rPr>
          <w:noProof/>
        </w:rPr>
        <w:fldChar w:fldCharType="end"/>
      </w:r>
    </w:p>
    <w:p w14:paraId="46E54BEC" w14:textId="1BAF1893"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6.2.28</w:t>
      </w:r>
      <w:r>
        <w:rPr>
          <w:rFonts w:asciiTheme="minorHAnsi" w:eastAsiaTheme="minorEastAsia" w:hAnsiTheme="minorHAnsi" w:cstheme="minorBidi"/>
          <w:noProof/>
          <w:kern w:val="2"/>
          <w:sz w:val="22"/>
          <w:szCs w:val="22"/>
          <w14:ligatures w14:val="standardContextual"/>
        </w:rPr>
        <w:tab/>
      </w:r>
      <w:r>
        <w:rPr>
          <w:noProof/>
          <w:lang w:eastAsia="zh-CN"/>
        </w:rPr>
        <w:t>NSACF</w:t>
      </w:r>
      <w:r>
        <w:rPr>
          <w:noProof/>
        </w:rPr>
        <w:tab/>
      </w:r>
      <w:r>
        <w:rPr>
          <w:noProof/>
        </w:rPr>
        <w:fldChar w:fldCharType="begin"/>
      </w:r>
      <w:r>
        <w:rPr>
          <w:noProof/>
        </w:rPr>
        <w:instrText xml:space="preserve"> PAGEREF _Toc185601428 \h </w:instrText>
      </w:r>
      <w:r>
        <w:rPr>
          <w:noProof/>
        </w:rPr>
      </w:r>
      <w:r>
        <w:rPr>
          <w:noProof/>
        </w:rPr>
        <w:fldChar w:fldCharType="separate"/>
      </w:r>
      <w:r w:rsidR="009A0E3B">
        <w:rPr>
          <w:noProof/>
        </w:rPr>
        <w:t>574</w:t>
      </w:r>
      <w:r>
        <w:rPr>
          <w:noProof/>
        </w:rPr>
        <w:fldChar w:fldCharType="end"/>
      </w:r>
    </w:p>
    <w:p w14:paraId="659E899A" w14:textId="072138D8"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6.2.29</w:t>
      </w:r>
      <w:r>
        <w:rPr>
          <w:rFonts w:asciiTheme="minorHAnsi" w:eastAsiaTheme="minorEastAsia" w:hAnsiTheme="minorHAnsi" w:cstheme="minorBidi"/>
          <w:noProof/>
          <w:kern w:val="2"/>
          <w:sz w:val="22"/>
          <w:szCs w:val="22"/>
          <w14:ligatures w14:val="standardContextual"/>
        </w:rPr>
        <w:tab/>
      </w:r>
      <w:r>
        <w:rPr>
          <w:noProof/>
          <w:lang w:eastAsia="zh-CN"/>
        </w:rPr>
        <w:t>TSCTSF</w:t>
      </w:r>
      <w:r>
        <w:rPr>
          <w:noProof/>
        </w:rPr>
        <w:tab/>
      </w:r>
      <w:r>
        <w:rPr>
          <w:noProof/>
        </w:rPr>
        <w:fldChar w:fldCharType="begin"/>
      </w:r>
      <w:r>
        <w:rPr>
          <w:noProof/>
        </w:rPr>
        <w:instrText xml:space="preserve"> PAGEREF _Toc185601429 \h </w:instrText>
      </w:r>
      <w:r>
        <w:rPr>
          <w:noProof/>
        </w:rPr>
      </w:r>
      <w:r>
        <w:rPr>
          <w:noProof/>
        </w:rPr>
        <w:fldChar w:fldCharType="separate"/>
      </w:r>
      <w:r w:rsidR="009A0E3B">
        <w:rPr>
          <w:noProof/>
        </w:rPr>
        <w:t>574</w:t>
      </w:r>
      <w:r>
        <w:rPr>
          <w:noProof/>
        </w:rPr>
        <w:fldChar w:fldCharType="end"/>
      </w:r>
    </w:p>
    <w:p w14:paraId="0E11D63B" w14:textId="1563197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6.2.30</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r>
      <w:r>
        <w:rPr>
          <w:noProof/>
        </w:rPr>
        <w:instrText xml:space="preserve"> PAGEREF _Toc185601430 \h </w:instrText>
      </w:r>
      <w:r>
        <w:rPr>
          <w:noProof/>
        </w:rPr>
      </w:r>
      <w:r>
        <w:rPr>
          <w:noProof/>
        </w:rPr>
        <w:fldChar w:fldCharType="separate"/>
      </w:r>
      <w:r w:rsidR="009A0E3B">
        <w:rPr>
          <w:noProof/>
        </w:rPr>
        <w:t>575</w:t>
      </w:r>
      <w:r>
        <w:rPr>
          <w:noProof/>
        </w:rPr>
        <w:fldChar w:fldCharType="end"/>
      </w:r>
    </w:p>
    <w:p w14:paraId="5D543D85" w14:textId="3280913C"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6.2.31</w:t>
      </w:r>
      <w:r>
        <w:rPr>
          <w:rFonts w:asciiTheme="minorHAnsi" w:eastAsiaTheme="minorEastAsia" w:hAnsiTheme="minorHAnsi" w:cstheme="minorBidi"/>
          <w:noProof/>
          <w:kern w:val="2"/>
          <w:sz w:val="22"/>
          <w:szCs w:val="22"/>
          <w14:ligatures w14:val="standardContextual"/>
        </w:rPr>
        <w:tab/>
      </w:r>
      <w:r>
        <w:rPr>
          <w:noProof/>
          <w:lang w:eastAsia="zh-CN"/>
        </w:rPr>
        <w:t>EASDF</w:t>
      </w:r>
      <w:r>
        <w:rPr>
          <w:noProof/>
        </w:rPr>
        <w:tab/>
      </w:r>
      <w:r>
        <w:rPr>
          <w:noProof/>
        </w:rPr>
        <w:fldChar w:fldCharType="begin"/>
      </w:r>
      <w:r>
        <w:rPr>
          <w:noProof/>
        </w:rPr>
        <w:instrText xml:space="preserve"> PAGEREF _Toc185601431 \h </w:instrText>
      </w:r>
      <w:r>
        <w:rPr>
          <w:noProof/>
        </w:rPr>
      </w:r>
      <w:r>
        <w:rPr>
          <w:noProof/>
        </w:rPr>
        <w:fldChar w:fldCharType="separate"/>
      </w:r>
      <w:r w:rsidR="009A0E3B">
        <w:rPr>
          <w:noProof/>
        </w:rPr>
        <w:t>575</w:t>
      </w:r>
      <w:r>
        <w:rPr>
          <w:noProof/>
        </w:rPr>
        <w:fldChar w:fldCharType="end"/>
      </w:r>
    </w:p>
    <w:p w14:paraId="03C8F7FA" w14:textId="71C0AA17"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TSN AF</w:t>
      </w:r>
      <w:r>
        <w:rPr>
          <w:noProof/>
        </w:rPr>
        <w:tab/>
      </w:r>
      <w:r>
        <w:rPr>
          <w:noProof/>
        </w:rPr>
        <w:fldChar w:fldCharType="begin"/>
      </w:r>
      <w:r>
        <w:rPr>
          <w:noProof/>
        </w:rPr>
        <w:instrText xml:space="preserve"> PAGEREF _Toc185601</w:instrText>
      </w:r>
      <w:r>
        <w:rPr>
          <w:noProof/>
        </w:rPr>
        <w:lastRenderedPageBreak/>
        <w:instrText xml:space="preserve">432 \h </w:instrText>
      </w:r>
      <w:r>
        <w:rPr>
          <w:noProof/>
        </w:rPr>
      </w:r>
      <w:r>
        <w:rPr>
          <w:noProof/>
        </w:rPr>
        <w:fldChar w:fldCharType="separate"/>
      </w:r>
      <w:r w:rsidR="009A0E3B">
        <w:rPr>
          <w:noProof/>
        </w:rPr>
        <w:t>575</w:t>
      </w:r>
      <w:r>
        <w:rPr>
          <w:noProof/>
        </w:rPr>
        <w:fldChar w:fldCharType="end"/>
      </w:r>
    </w:p>
    <w:p w14:paraId="4FDDF16F" w14:textId="42FD78A6"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6.2.33</w:t>
      </w:r>
      <w:r>
        <w:rPr>
          <w:rFonts w:asciiTheme="minorHAnsi" w:eastAsiaTheme="minorEastAsia" w:hAnsiTheme="minorHAnsi" w:cstheme="minorBidi"/>
          <w:noProof/>
          <w:kern w:val="2"/>
          <w:sz w:val="22"/>
          <w:szCs w:val="22"/>
          <w14:ligatures w14:val="standardContextual"/>
        </w:rPr>
        <w:tab/>
      </w:r>
      <w:r>
        <w:rPr>
          <w:noProof/>
          <w:lang w:eastAsia="zh-CN"/>
        </w:rPr>
        <w:t>NSWOF</w:t>
      </w:r>
      <w:r>
        <w:rPr>
          <w:noProof/>
        </w:rPr>
        <w:tab/>
      </w:r>
      <w:r>
        <w:rPr>
          <w:noProof/>
        </w:rPr>
        <w:fldChar w:fldCharType="begin"/>
      </w:r>
      <w:r>
        <w:rPr>
          <w:noProof/>
        </w:rPr>
        <w:instrText xml:space="preserve"> PAGEREF _Toc185601433 \h </w:instrText>
      </w:r>
      <w:r>
        <w:rPr>
          <w:noProof/>
        </w:rPr>
      </w:r>
      <w:r>
        <w:rPr>
          <w:noProof/>
        </w:rPr>
        <w:fldChar w:fldCharType="separate"/>
      </w:r>
      <w:r w:rsidR="009A0E3B">
        <w:rPr>
          <w:noProof/>
        </w:rPr>
        <w:t>575</w:t>
      </w:r>
      <w:r>
        <w:rPr>
          <w:noProof/>
        </w:rPr>
        <w:fldChar w:fldCharType="end"/>
      </w:r>
    </w:p>
    <w:p w14:paraId="10841155" w14:textId="5188A36F"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6.2.34</w:t>
      </w:r>
      <w:r>
        <w:rPr>
          <w:rFonts w:asciiTheme="minorHAnsi" w:eastAsiaTheme="minorEastAsia" w:hAnsiTheme="minorHAnsi" w:cstheme="minorBidi"/>
          <w:noProof/>
          <w:kern w:val="2"/>
          <w:sz w:val="22"/>
          <w:szCs w:val="22"/>
          <w14:ligatures w14:val="standardContextual"/>
        </w:rPr>
        <w:tab/>
      </w:r>
      <w:r>
        <w:rPr>
          <w:noProof/>
          <w:lang w:eastAsia="zh-CN"/>
        </w:rPr>
        <w:t>EIF</w:t>
      </w:r>
      <w:r>
        <w:rPr>
          <w:noProof/>
        </w:rPr>
        <w:tab/>
      </w:r>
      <w:r>
        <w:rPr>
          <w:noProof/>
        </w:rPr>
        <w:fldChar w:fldCharType="begin"/>
      </w:r>
      <w:r>
        <w:rPr>
          <w:noProof/>
        </w:rPr>
        <w:instrText xml:space="preserve"> PAGEREF _Toc185601434 \h </w:instrText>
      </w:r>
      <w:r>
        <w:rPr>
          <w:noProof/>
        </w:rPr>
      </w:r>
      <w:r>
        <w:rPr>
          <w:noProof/>
        </w:rPr>
        <w:fldChar w:fldCharType="separate"/>
      </w:r>
      <w:r w:rsidR="009A0E3B">
        <w:rPr>
          <w:noProof/>
        </w:rPr>
        <w:t>575</w:t>
      </w:r>
      <w:r>
        <w:rPr>
          <w:noProof/>
        </w:rPr>
        <w:fldChar w:fldCharType="end"/>
      </w:r>
    </w:p>
    <w:p w14:paraId="3599B3D6" w14:textId="59C421EA"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r>
      <w:r>
        <w:rPr>
          <w:noProof/>
        </w:rPr>
        <w:instrText xml:space="preserve"> PAGEREF _Toc185601435 \h </w:instrText>
      </w:r>
      <w:r>
        <w:rPr>
          <w:noProof/>
        </w:rPr>
      </w:r>
      <w:r>
        <w:rPr>
          <w:noProof/>
        </w:rPr>
        <w:fldChar w:fldCharType="separate"/>
      </w:r>
      <w:r w:rsidR="009A0E3B">
        <w:rPr>
          <w:noProof/>
        </w:rPr>
        <w:t>576</w:t>
      </w:r>
      <w:r>
        <w:rPr>
          <w:noProof/>
        </w:rPr>
        <w:fldChar w:fldCharType="end"/>
      </w:r>
    </w:p>
    <w:p w14:paraId="6494D6EE" w14:textId="02E807C1"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_Toc185601436 \h </w:instrText>
      </w:r>
      <w:r>
        <w:rPr>
          <w:noProof/>
        </w:rPr>
      </w:r>
      <w:r>
        <w:rPr>
          <w:noProof/>
        </w:rPr>
        <w:fldChar w:fldCharType="separate"/>
      </w:r>
      <w:r w:rsidR="009A0E3B">
        <w:rPr>
          <w:noProof/>
        </w:rPr>
        <w:t>576</w:t>
      </w:r>
      <w:r>
        <w:rPr>
          <w:noProof/>
        </w:rPr>
        <w:fldChar w:fldCharType="end"/>
      </w:r>
    </w:p>
    <w:p w14:paraId="3D065F86" w14:textId="76AA63B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r>
      <w:r>
        <w:rPr>
          <w:noProof/>
        </w:rPr>
        <w:instrText xml:space="preserve"> PAGEREF _Toc185601437 \h </w:instrText>
      </w:r>
      <w:r>
        <w:rPr>
          <w:noProof/>
        </w:rPr>
      </w:r>
      <w:r>
        <w:rPr>
          <w:noProof/>
        </w:rPr>
        <w:fldChar w:fldCharType="separate"/>
      </w:r>
      <w:r w:rsidR="009A0E3B">
        <w:rPr>
          <w:noProof/>
        </w:rPr>
        <w:t>577</w:t>
      </w:r>
      <w:r>
        <w:rPr>
          <w:noProof/>
        </w:rPr>
        <w:fldChar w:fldCharType="end"/>
      </w:r>
    </w:p>
    <w:p w14:paraId="388B6335" w14:textId="4A923B5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r>
      <w:r>
        <w:rPr>
          <w:noProof/>
        </w:rPr>
        <w:instrText xml:space="preserve"> PAGEREF _Toc185601438 \h </w:instrText>
      </w:r>
      <w:r>
        <w:rPr>
          <w:noProof/>
        </w:rPr>
      </w:r>
      <w:r>
        <w:rPr>
          <w:noProof/>
        </w:rPr>
        <w:fldChar w:fldCharType="separate"/>
      </w:r>
      <w:r w:rsidR="009A0E3B">
        <w:rPr>
          <w:noProof/>
        </w:rPr>
        <w:t>579</w:t>
      </w:r>
      <w:r>
        <w:rPr>
          <w:noProof/>
        </w:rPr>
        <w:fldChar w:fldCharType="end"/>
      </w:r>
    </w:p>
    <w:p w14:paraId="5669C5B0" w14:textId="6A1159A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r>
      <w:r>
        <w:rPr>
          <w:noProof/>
        </w:rPr>
        <w:instrText xml:space="preserve"> PAGEREF _Toc185601439 \h </w:instrText>
      </w:r>
      <w:r>
        <w:rPr>
          <w:noProof/>
        </w:rPr>
      </w:r>
      <w:r>
        <w:rPr>
          <w:noProof/>
        </w:rPr>
        <w:fldChar w:fldCharType="separate"/>
      </w:r>
      <w:r w:rsidR="009A0E3B">
        <w:rPr>
          <w:noProof/>
        </w:rPr>
        <w:t>580</w:t>
      </w:r>
      <w:r>
        <w:rPr>
          <w:noProof/>
        </w:rPr>
        <w:fldChar w:fldCharType="end"/>
      </w:r>
    </w:p>
    <w:p w14:paraId="32D1DE2F" w14:textId="2C38FC3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r>
      <w:r>
        <w:rPr>
          <w:noProof/>
        </w:rPr>
        <w:instrText xml:space="preserve"> PAGEREF _Toc185601440 \h </w:instrText>
      </w:r>
      <w:r>
        <w:rPr>
          <w:noProof/>
        </w:rPr>
      </w:r>
      <w:r>
        <w:rPr>
          <w:noProof/>
        </w:rPr>
        <w:fldChar w:fldCharType="separate"/>
      </w:r>
      <w:r w:rsidR="009A0E3B">
        <w:rPr>
          <w:noProof/>
        </w:rPr>
        <w:t>580</w:t>
      </w:r>
      <w:r>
        <w:rPr>
          <w:noProof/>
        </w:rPr>
        <w:fldChar w:fldCharType="end"/>
      </w:r>
    </w:p>
    <w:p w14:paraId="38458478" w14:textId="0E35C43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r>
      <w:r>
        <w:rPr>
          <w:noProof/>
        </w:rPr>
        <w:instrText xml:space="preserve"> PAGEREF _Toc185601441 \h </w:instrText>
      </w:r>
      <w:r>
        <w:rPr>
          <w:noProof/>
        </w:rPr>
      </w:r>
      <w:r>
        <w:rPr>
          <w:noProof/>
        </w:rPr>
        <w:fldChar w:fldCharType="separate"/>
      </w:r>
      <w:r w:rsidR="009A0E3B">
        <w:rPr>
          <w:noProof/>
        </w:rPr>
        <w:t>583</w:t>
      </w:r>
      <w:r>
        <w:rPr>
          <w:noProof/>
        </w:rPr>
        <w:fldChar w:fldCharType="end"/>
      </w:r>
    </w:p>
    <w:p w14:paraId="5DF7CFCD" w14:textId="08EAFC6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_Toc185601442 \h </w:instrText>
      </w:r>
      <w:r>
        <w:rPr>
          <w:noProof/>
        </w:rPr>
      </w:r>
      <w:r>
        <w:rPr>
          <w:noProof/>
        </w:rPr>
        <w:fldChar w:fldCharType="separate"/>
      </w:r>
      <w:r w:rsidR="009A0E3B">
        <w:rPr>
          <w:noProof/>
        </w:rPr>
        <w:t>583</w:t>
      </w:r>
      <w:r>
        <w:rPr>
          <w:noProof/>
        </w:rPr>
        <w:fldChar w:fldCharType="end"/>
      </w:r>
    </w:p>
    <w:p w14:paraId="06EBCE02" w14:textId="0DE6005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r>
      <w:r>
        <w:rPr>
          <w:noProof/>
        </w:rPr>
        <w:instrText xml:space="preserve"> PAGEREF _Toc185601443 \h </w:instrText>
      </w:r>
      <w:r>
        <w:rPr>
          <w:noProof/>
        </w:rPr>
      </w:r>
      <w:r>
        <w:rPr>
          <w:noProof/>
        </w:rPr>
        <w:fldChar w:fldCharType="separate"/>
      </w:r>
      <w:r w:rsidR="009A0E3B">
        <w:rPr>
          <w:noProof/>
        </w:rPr>
        <w:t>583</w:t>
      </w:r>
      <w:r>
        <w:rPr>
          <w:noProof/>
        </w:rPr>
        <w:fldChar w:fldCharType="end"/>
      </w:r>
    </w:p>
    <w:p w14:paraId="1F4AD0BC" w14:textId="1B5EC32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r>
      <w:r>
        <w:rPr>
          <w:noProof/>
        </w:rPr>
        <w:instrText xml:space="preserve"> PAGEREF _Toc185601444 \h </w:instrText>
      </w:r>
      <w:r>
        <w:rPr>
          <w:noProof/>
        </w:rPr>
      </w:r>
      <w:r>
        <w:rPr>
          <w:noProof/>
        </w:rPr>
        <w:fldChar w:fldCharType="separate"/>
      </w:r>
      <w:r w:rsidR="009A0E3B">
        <w:rPr>
          <w:noProof/>
        </w:rPr>
        <w:t>584</w:t>
      </w:r>
      <w:r>
        <w:rPr>
          <w:noProof/>
        </w:rPr>
        <w:fldChar w:fldCharType="end"/>
      </w:r>
    </w:p>
    <w:p w14:paraId="14368402" w14:textId="7959387A"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4D2F8E">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AUSF discovery and selection</w:t>
      </w:r>
      <w:r>
        <w:rPr>
          <w:noProof/>
        </w:rPr>
        <w:tab/>
      </w:r>
      <w:r>
        <w:rPr>
          <w:noProof/>
        </w:rPr>
        <w:fldChar w:fldCharType="begin"/>
      </w:r>
      <w:r>
        <w:rPr>
          <w:noProof/>
        </w:rPr>
        <w:instrText xml:space="preserve"> PAGEREF _Toc185601445 \h </w:instrText>
      </w:r>
      <w:r>
        <w:rPr>
          <w:noProof/>
        </w:rPr>
      </w:r>
      <w:r>
        <w:rPr>
          <w:noProof/>
        </w:rPr>
        <w:fldChar w:fldCharType="separate"/>
      </w:r>
      <w:r w:rsidR="009A0E3B">
        <w:rPr>
          <w:noProof/>
        </w:rPr>
        <w:t>585</w:t>
      </w:r>
      <w:r>
        <w:rPr>
          <w:noProof/>
        </w:rPr>
        <w:fldChar w:fldCharType="end"/>
      </w:r>
    </w:p>
    <w:p w14:paraId="0A72EDB0" w14:textId="065114E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r>
      <w:r>
        <w:rPr>
          <w:noProof/>
        </w:rPr>
        <w:instrText xml:space="preserve"> PAGEREF _Toc185601446 \h </w:instrText>
      </w:r>
      <w:r>
        <w:rPr>
          <w:noProof/>
        </w:rPr>
      </w:r>
      <w:r>
        <w:rPr>
          <w:noProof/>
        </w:rPr>
        <w:fldChar w:fldCharType="separate"/>
      </w:r>
      <w:r w:rsidR="009A0E3B">
        <w:rPr>
          <w:noProof/>
        </w:rPr>
        <w:t>586</w:t>
      </w:r>
      <w:r>
        <w:rPr>
          <w:noProof/>
        </w:rPr>
        <w:fldChar w:fldCharType="end"/>
      </w:r>
    </w:p>
    <w:p w14:paraId="76152BD0" w14:textId="51294145"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N3IWF</w:t>
      </w:r>
      <w:r>
        <w:rPr>
          <w:noProof/>
        </w:rPr>
        <w:t xml:space="preserve"> </w:t>
      </w:r>
      <w:r w:rsidRPr="004D2F8E">
        <w:rPr>
          <w:rFonts w:eastAsia="Malgun Gothic"/>
          <w:noProof/>
          <w:lang w:eastAsia="ko-KR"/>
        </w:rPr>
        <w:t>s</w:t>
      </w:r>
      <w:r>
        <w:rPr>
          <w:noProof/>
        </w:rPr>
        <w:t>election</w:t>
      </w:r>
      <w:r>
        <w:rPr>
          <w:noProof/>
        </w:rPr>
        <w:tab/>
      </w:r>
      <w:r>
        <w:rPr>
          <w:noProof/>
        </w:rPr>
        <w:fldChar w:fldCharType="begin"/>
      </w:r>
      <w:r>
        <w:rPr>
          <w:noProof/>
        </w:rPr>
        <w:instrText xml:space="preserve"> PAGEREF _Toc185601447 \h </w:instrText>
      </w:r>
      <w:r>
        <w:rPr>
          <w:noProof/>
        </w:rPr>
      </w:r>
      <w:r>
        <w:rPr>
          <w:noProof/>
        </w:rPr>
        <w:fldChar w:fldCharType="separate"/>
      </w:r>
      <w:r w:rsidR="009A0E3B">
        <w:rPr>
          <w:noProof/>
        </w:rPr>
        <w:t>589</w:t>
      </w:r>
      <w:r>
        <w:rPr>
          <w:noProof/>
        </w:rPr>
        <w:fldChar w:fldCharType="end"/>
      </w:r>
    </w:p>
    <w:p w14:paraId="253EB137" w14:textId="10149ADB"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_Toc185601448 \h </w:instrText>
      </w:r>
      <w:r>
        <w:rPr>
          <w:noProof/>
        </w:rPr>
      </w:r>
      <w:r>
        <w:rPr>
          <w:noProof/>
        </w:rPr>
        <w:fldChar w:fldCharType="separate"/>
      </w:r>
      <w:r w:rsidR="009A0E3B">
        <w:rPr>
          <w:noProof/>
        </w:rPr>
        <w:t>589</w:t>
      </w:r>
      <w:r>
        <w:rPr>
          <w:noProof/>
        </w:rPr>
        <w:fldChar w:fldCharType="end"/>
      </w:r>
    </w:p>
    <w:p w14:paraId="71215F1F" w14:textId="7776AE79"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r>
      <w:r>
        <w:rPr>
          <w:noProof/>
        </w:rPr>
        <w:instrText xml:space="preserve"> PAGEREF _Toc185601449 \h </w:instrText>
      </w:r>
      <w:r>
        <w:rPr>
          <w:noProof/>
        </w:rPr>
      </w:r>
      <w:r>
        <w:rPr>
          <w:noProof/>
        </w:rPr>
        <w:fldChar w:fldCharType="separate"/>
      </w:r>
      <w:r w:rsidR="009A0E3B">
        <w:rPr>
          <w:noProof/>
        </w:rPr>
        <w:t>591</w:t>
      </w:r>
      <w:r>
        <w:rPr>
          <w:noProof/>
        </w:rPr>
        <w:fldChar w:fldCharType="end"/>
      </w:r>
    </w:p>
    <w:p w14:paraId="284B27CB" w14:textId="5185F50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r>
      <w:r>
        <w:rPr>
          <w:noProof/>
        </w:rPr>
        <w:instrText xml:space="preserve"> PAGEREF _Toc185601450 \h </w:instrText>
      </w:r>
      <w:r>
        <w:rPr>
          <w:noProof/>
        </w:rPr>
      </w:r>
      <w:r>
        <w:rPr>
          <w:noProof/>
        </w:rPr>
        <w:fldChar w:fldCharType="separate"/>
      </w:r>
      <w:r w:rsidR="009A0E3B">
        <w:rPr>
          <w:noProof/>
        </w:rPr>
        <w:t>592</w:t>
      </w:r>
      <w:r>
        <w:rPr>
          <w:noProof/>
        </w:rPr>
        <w:fldChar w:fldCharType="end"/>
      </w:r>
    </w:p>
    <w:p w14:paraId="66425037" w14:textId="14B8A19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r>
      <w:r>
        <w:rPr>
          <w:noProof/>
        </w:rPr>
        <w:instrText xml:space="preserve"> PAGEREF _Toc185601451 \h </w:instrText>
      </w:r>
      <w:r>
        <w:rPr>
          <w:noProof/>
        </w:rPr>
      </w:r>
      <w:r>
        <w:rPr>
          <w:noProof/>
        </w:rPr>
        <w:fldChar w:fldCharType="separate"/>
      </w:r>
      <w:r w:rsidR="009A0E3B">
        <w:rPr>
          <w:noProof/>
        </w:rPr>
        <w:t>593</w:t>
      </w:r>
      <w:r>
        <w:rPr>
          <w:noProof/>
        </w:rPr>
        <w:fldChar w:fldCharType="end"/>
      </w:r>
    </w:p>
    <w:p w14:paraId="190C3409" w14:textId="4876896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and non-3GPP access node Selection for emergency services</w:t>
      </w:r>
      <w:r>
        <w:rPr>
          <w:noProof/>
        </w:rPr>
        <w:tab/>
      </w:r>
      <w:r>
        <w:rPr>
          <w:noProof/>
        </w:rPr>
        <w:fldChar w:fldCharType="begin"/>
      </w:r>
      <w:r>
        <w:rPr>
          <w:noProof/>
        </w:rPr>
        <w:instrText xml:space="preserve"> PAGEREF _Toc185601452 \h </w:instrText>
      </w:r>
      <w:r>
        <w:rPr>
          <w:noProof/>
        </w:rPr>
      </w:r>
      <w:r>
        <w:rPr>
          <w:noProof/>
        </w:rPr>
        <w:fldChar w:fldCharType="separate"/>
      </w:r>
      <w:r w:rsidR="009A0E3B">
        <w:rPr>
          <w:noProof/>
        </w:rPr>
        <w:t>595</w:t>
      </w:r>
      <w:r>
        <w:rPr>
          <w:noProof/>
        </w:rPr>
        <w:fldChar w:fldCharType="end"/>
      </w:r>
    </w:p>
    <w:p w14:paraId="0434FFE2" w14:textId="56FF6CA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6.3.6.4.1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_Toc185601453 \h </w:instrText>
      </w:r>
      <w:r>
        <w:rPr>
          <w:noProof/>
        </w:rPr>
      </w:r>
      <w:r>
        <w:rPr>
          <w:noProof/>
        </w:rPr>
        <w:fldChar w:fldCharType="separate"/>
      </w:r>
      <w:r w:rsidR="009A0E3B">
        <w:rPr>
          <w:noProof/>
        </w:rPr>
        <w:t>595</w:t>
      </w:r>
      <w:r>
        <w:rPr>
          <w:noProof/>
        </w:rPr>
        <w:fldChar w:fldCharType="end"/>
      </w:r>
    </w:p>
    <w:p w14:paraId="004946F0" w14:textId="718BCE5F"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6.3.6.4.2</w:t>
      </w:r>
      <w:r>
        <w:rPr>
          <w:rFonts w:asciiTheme="minorHAnsi" w:eastAsiaTheme="minorEastAsia" w:hAnsiTheme="minorHAnsi" w:cstheme="minorBidi"/>
          <w:noProof/>
          <w:kern w:val="2"/>
          <w:sz w:val="22"/>
          <w:szCs w:val="22"/>
          <w14:ligatures w14:val="standardContextual"/>
        </w:rPr>
        <w:tab/>
      </w:r>
      <w:r>
        <w:rPr>
          <w:noProof/>
        </w:rPr>
        <w:t>Stand-alone N3IWF selection</w:t>
      </w:r>
      <w:r>
        <w:rPr>
          <w:noProof/>
        </w:rPr>
        <w:tab/>
      </w:r>
      <w:r>
        <w:rPr>
          <w:noProof/>
        </w:rPr>
        <w:fldChar w:fldCharType="begin"/>
      </w:r>
      <w:r>
        <w:rPr>
          <w:noProof/>
        </w:rPr>
        <w:instrText xml:space="preserve"> PAGEREF _Toc185601454 \h </w:instrText>
      </w:r>
      <w:r>
        <w:rPr>
          <w:noProof/>
        </w:rPr>
      </w:r>
      <w:r>
        <w:rPr>
          <w:noProof/>
        </w:rPr>
        <w:fldChar w:fldCharType="separate"/>
      </w:r>
      <w:r w:rsidR="009A0E3B">
        <w:rPr>
          <w:noProof/>
        </w:rPr>
        <w:t>595</w:t>
      </w:r>
      <w:r>
        <w:rPr>
          <w:noProof/>
        </w:rPr>
        <w:fldChar w:fldCharType="end"/>
      </w:r>
    </w:p>
    <w:p w14:paraId="163323C1" w14:textId="0F17A4E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6.3.6.3.3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r>
      <w:r>
        <w:rPr>
          <w:noProof/>
        </w:rPr>
        <w:instrText xml:space="preserve"> PAGEREF _Toc185601455 \h </w:instrText>
      </w:r>
      <w:r>
        <w:rPr>
          <w:noProof/>
        </w:rPr>
      </w:r>
      <w:r>
        <w:rPr>
          <w:noProof/>
        </w:rPr>
        <w:fldChar w:fldCharType="separate"/>
      </w:r>
      <w:r w:rsidR="009A0E3B">
        <w:rPr>
          <w:noProof/>
        </w:rPr>
        <w:t>596</w:t>
      </w:r>
      <w:r>
        <w:rPr>
          <w:noProof/>
        </w:rPr>
        <w:fldChar w:fldCharType="end"/>
      </w:r>
    </w:p>
    <w:p w14:paraId="42EF704B" w14:textId="4972663E"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4D2F8E">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PCF discovery and selection</w:t>
      </w:r>
      <w:r>
        <w:rPr>
          <w:noProof/>
        </w:rPr>
        <w:tab/>
      </w:r>
      <w:r>
        <w:rPr>
          <w:noProof/>
        </w:rPr>
        <w:fldChar w:fldCharType="begin"/>
      </w:r>
      <w:r>
        <w:rPr>
          <w:noProof/>
        </w:rPr>
        <w:instrText xml:space="preserve"> PAGEREF _Toc185601456 \h </w:instrText>
      </w:r>
      <w:r>
        <w:rPr>
          <w:noProof/>
        </w:rPr>
      </w:r>
      <w:r>
        <w:rPr>
          <w:noProof/>
        </w:rPr>
        <w:fldChar w:fldCharType="separate"/>
      </w:r>
      <w:r w:rsidR="009A0E3B">
        <w:rPr>
          <w:noProof/>
        </w:rPr>
        <w:t>597</w:t>
      </w:r>
      <w:r>
        <w:rPr>
          <w:noProof/>
        </w:rPr>
        <w:fldChar w:fldCharType="end"/>
      </w:r>
    </w:p>
    <w:p w14:paraId="76B3B288" w14:textId="778F351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r>
      <w:r>
        <w:rPr>
          <w:noProof/>
        </w:rPr>
        <w:instrText xml:space="preserve"> PAGEREF _Toc185601457 \h </w:instrText>
      </w:r>
      <w:r>
        <w:rPr>
          <w:noProof/>
        </w:rPr>
      </w:r>
      <w:r>
        <w:rPr>
          <w:noProof/>
        </w:rPr>
        <w:fldChar w:fldCharType="separate"/>
      </w:r>
      <w:r w:rsidR="009A0E3B">
        <w:rPr>
          <w:noProof/>
        </w:rPr>
        <w:t>597</w:t>
      </w:r>
      <w:r>
        <w:rPr>
          <w:noProof/>
        </w:rPr>
        <w:fldChar w:fldCharType="end"/>
      </w:r>
    </w:p>
    <w:p w14:paraId="66D51426" w14:textId="76AD12A4"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4D2F8E">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PCF discovery and selection for a UE or a PDU Session</w:t>
      </w:r>
      <w:r>
        <w:rPr>
          <w:noProof/>
        </w:rPr>
        <w:tab/>
      </w:r>
      <w:r>
        <w:rPr>
          <w:noProof/>
        </w:rPr>
        <w:fldChar w:fldCharType="begin"/>
      </w:r>
      <w:r>
        <w:rPr>
          <w:noProof/>
        </w:rPr>
        <w:instrText xml:space="preserve"> PAGEREF _Toc185601458 \h </w:instrText>
      </w:r>
      <w:r>
        <w:rPr>
          <w:noProof/>
        </w:rPr>
      </w:r>
      <w:r>
        <w:rPr>
          <w:noProof/>
        </w:rPr>
        <w:fldChar w:fldCharType="separate"/>
      </w:r>
      <w:r w:rsidR="009A0E3B">
        <w:rPr>
          <w:noProof/>
        </w:rPr>
        <w:t>597</w:t>
      </w:r>
      <w:r>
        <w:rPr>
          <w:noProof/>
        </w:rPr>
        <w:fldChar w:fldCharType="end"/>
      </w:r>
    </w:p>
    <w:p w14:paraId="1772E2AE" w14:textId="6E79EBD8"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4D2F8E">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Providing policy requirements that apply to multiple UE and hence to multiple PCF</w:t>
      </w:r>
      <w:r>
        <w:rPr>
          <w:noProof/>
        </w:rPr>
        <w:tab/>
      </w:r>
      <w:r>
        <w:rPr>
          <w:noProof/>
        </w:rPr>
        <w:fldChar w:fldCharType="begin"/>
      </w:r>
      <w:r>
        <w:rPr>
          <w:noProof/>
        </w:rPr>
        <w:instrText xml:space="preserve"> PAGEREF _Toc185601459 \h </w:instrText>
      </w:r>
      <w:r>
        <w:rPr>
          <w:noProof/>
        </w:rPr>
      </w:r>
      <w:r>
        <w:rPr>
          <w:noProof/>
        </w:rPr>
        <w:fldChar w:fldCharType="separate"/>
      </w:r>
      <w:r w:rsidR="009A0E3B">
        <w:rPr>
          <w:noProof/>
        </w:rPr>
        <w:t>600</w:t>
      </w:r>
      <w:r>
        <w:rPr>
          <w:noProof/>
        </w:rPr>
        <w:fldChar w:fldCharType="end"/>
      </w:r>
    </w:p>
    <w:p w14:paraId="2D6EDDC4" w14:textId="4BE26066"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4D2F8E">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Binding an AF request targeting a UE address to the relevant PCF</w:t>
      </w:r>
      <w:r>
        <w:rPr>
          <w:noProof/>
        </w:rPr>
        <w:tab/>
      </w:r>
      <w:r>
        <w:rPr>
          <w:noProof/>
        </w:rPr>
        <w:fldChar w:fldCharType="begin"/>
      </w:r>
      <w:r>
        <w:rPr>
          <w:noProof/>
        </w:rPr>
        <w:instrText xml:space="preserve"> PAGEREF _Toc185601460 \h </w:instrText>
      </w:r>
      <w:r>
        <w:rPr>
          <w:noProof/>
        </w:rPr>
      </w:r>
      <w:r>
        <w:rPr>
          <w:noProof/>
        </w:rPr>
        <w:fldChar w:fldCharType="separate"/>
      </w:r>
      <w:r w:rsidR="009A0E3B">
        <w:rPr>
          <w:noProof/>
        </w:rPr>
        <w:t>600</w:t>
      </w:r>
      <w:r>
        <w:rPr>
          <w:noProof/>
        </w:rPr>
        <w:fldChar w:fldCharType="end"/>
      </w:r>
    </w:p>
    <w:p w14:paraId="113E76A8" w14:textId="7A835528"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4D2F8E">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Binding an AF request targeting a UE to the relevant PCF</w:t>
      </w:r>
      <w:r>
        <w:rPr>
          <w:noProof/>
        </w:rPr>
        <w:tab/>
      </w:r>
      <w:r>
        <w:rPr>
          <w:noProof/>
        </w:rPr>
        <w:fldChar w:fldCharType="begin"/>
      </w:r>
      <w:r>
        <w:rPr>
          <w:noProof/>
        </w:rPr>
        <w:instrText xml:space="preserve"> PAGEREF _Toc185601461 \h </w:instrText>
      </w:r>
      <w:r>
        <w:rPr>
          <w:noProof/>
        </w:rPr>
      </w:r>
      <w:r>
        <w:rPr>
          <w:noProof/>
        </w:rPr>
        <w:fldChar w:fldCharType="separate"/>
      </w:r>
      <w:r w:rsidR="009A0E3B">
        <w:rPr>
          <w:noProof/>
        </w:rPr>
        <w:t>600</w:t>
      </w:r>
      <w:r>
        <w:rPr>
          <w:noProof/>
        </w:rPr>
        <w:fldChar w:fldCharType="end"/>
      </w:r>
    </w:p>
    <w:p w14:paraId="245AC554" w14:textId="54B06052"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4D2F8E">
        <w:rPr>
          <w:rFonts w:eastAsia="Malgun Gothic"/>
          <w:noProof/>
          <w:lang w:eastAsia="ko-KR"/>
        </w:rPr>
        <w:t xml:space="preserve"> </w:t>
      </w:r>
      <w:r>
        <w:rPr>
          <w:noProof/>
          <w:lang w:eastAsia="zh-CN"/>
        </w:rPr>
        <w:t>discovery and selection</w:t>
      </w:r>
      <w:r>
        <w:rPr>
          <w:noProof/>
        </w:rPr>
        <w:tab/>
      </w:r>
      <w:r>
        <w:rPr>
          <w:noProof/>
        </w:rPr>
        <w:fldChar w:fldCharType="begin"/>
      </w:r>
      <w:r>
        <w:rPr>
          <w:noProof/>
        </w:rPr>
        <w:instrText xml:space="preserve"> PAGEREF _Toc185601462 \h </w:instrText>
      </w:r>
      <w:r>
        <w:rPr>
          <w:noProof/>
        </w:rPr>
      </w:r>
      <w:r>
        <w:rPr>
          <w:noProof/>
        </w:rPr>
        <w:fldChar w:fldCharType="separate"/>
      </w:r>
      <w:r w:rsidR="009A0E3B">
        <w:rPr>
          <w:noProof/>
        </w:rPr>
        <w:t>600</w:t>
      </w:r>
      <w:r>
        <w:rPr>
          <w:noProof/>
        </w:rPr>
        <w:fldChar w:fldCharType="end"/>
      </w:r>
    </w:p>
    <w:p w14:paraId="4950E721" w14:textId="066C0B4A"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r>
      <w:r>
        <w:rPr>
          <w:noProof/>
        </w:rPr>
        <w:instrText xml:space="preserve"> PAGEREF _Toc185601463 \h </w:instrText>
      </w:r>
      <w:r>
        <w:rPr>
          <w:noProof/>
        </w:rPr>
      </w:r>
      <w:r>
        <w:rPr>
          <w:noProof/>
        </w:rPr>
        <w:fldChar w:fldCharType="separate"/>
      </w:r>
      <w:r w:rsidR="009A0E3B">
        <w:rPr>
          <w:noProof/>
        </w:rPr>
        <w:t>601</w:t>
      </w:r>
      <w:r>
        <w:rPr>
          <w:noProof/>
        </w:rPr>
        <w:fldChar w:fldCharType="end"/>
      </w:r>
    </w:p>
    <w:p w14:paraId="3FBFBEFF" w14:textId="7FAE749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r>
      <w:r>
        <w:rPr>
          <w:noProof/>
        </w:rPr>
        <w:instrText xml:space="preserve"> PAGEREF _Toc185601464 \h </w:instrText>
      </w:r>
      <w:r>
        <w:rPr>
          <w:noProof/>
        </w:rPr>
      </w:r>
      <w:r>
        <w:rPr>
          <w:noProof/>
        </w:rPr>
        <w:fldChar w:fldCharType="separate"/>
      </w:r>
      <w:r w:rsidR="009A0E3B">
        <w:rPr>
          <w:noProof/>
        </w:rPr>
        <w:t>602</w:t>
      </w:r>
      <w:r>
        <w:rPr>
          <w:noProof/>
        </w:rPr>
        <w:fldChar w:fldCharType="end"/>
      </w:r>
    </w:p>
    <w:p w14:paraId="3A0F0697" w14:textId="49BCCC6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r>
      <w:r>
        <w:rPr>
          <w:noProof/>
        </w:rPr>
        <w:instrText xml:space="preserve"> PAGEREF _Toc185601465 \h </w:instrText>
      </w:r>
      <w:r>
        <w:rPr>
          <w:noProof/>
        </w:rPr>
      </w:r>
      <w:r>
        <w:rPr>
          <w:noProof/>
        </w:rPr>
        <w:fldChar w:fldCharType="separate"/>
      </w:r>
      <w:r w:rsidR="009A0E3B">
        <w:rPr>
          <w:noProof/>
        </w:rPr>
        <w:t>602</w:t>
      </w:r>
      <w:r>
        <w:rPr>
          <w:noProof/>
        </w:rPr>
        <w:fldChar w:fldCharType="end"/>
      </w:r>
    </w:p>
    <w:p w14:paraId="6D7CB368" w14:textId="0F22EBF2"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r>
      <w:r>
        <w:rPr>
          <w:noProof/>
        </w:rPr>
        <w:instrText xml:space="preserve"> PAGEREF _Toc185601466 \h </w:instrText>
      </w:r>
      <w:r>
        <w:rPr>
          <w:noProof/>
        </w:rPr>
      </w:r>
      <w:r>
        <w:rPr>
          <w:noProof/>
        </w:rPr>
        <w:fldChar w:fldCharType="separate"/>
      </w:r>
      <w:r w:rsidR="009A0E3B">
        <w:rPr>
          <w:noProof/>
        </w:rPr>
        <w:t>604</w:t>
      </w:r>
      <w:r>
        <w:rPr>
          <w:noProof/>
        </w:rPr>
        <w:fldChar w:fldCharType="end"/>
      </w:r>
    </w:p>
    <w:p w14:paraId="63FB93D7" w14:textId="420E2E4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_Toc185601467 \h </w:instrText>
      </w:r>
      <w:r>
        <w:rPr>
          <w:noProof/>
        </w:rPr>
      </w:r>
      <w:r>
        <w:rPr>
          <w:noProof/>
        </w:rPr>
        <w:fldChar w:fldCharType="separate"/>
      </w:r>
      <w:r w:rsidR="009A0E3B">
        <w:rPr>
          <w:noProof/>
        </w:rPr>
        <w:t>604</w:t>
      </w:r>
      <w:r>
        <w:rPr>
          <w:noProof/>
        </w:rPr>
        <w:fldChar w:fldCharType="end"/>
      </w:r>
    </w:p>
    <w:p w14:paraId="45639112" w14:textId="75731A3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r>
      <w:r>
        <w:rPr>
          <w:noProof/>
        </w:rPr>
        <w:instrText xml:space="preserve"> PAGEREF _Toc185601468 \h </w:instrText>
      </w:r>
      <w:r>
        <w:rPr>
          <w:noProof/>
        </w:rPr>
      </w:r>
      <w:r>
        <w:rPr>
          <w:noProof/>
        </w:rPr>
        <w:fldChar w:fldCharType="separate"/>
      </w:r>
      <w:r w:rsidR="009A0E3B">
        <w:rPr>
          <w:noProof/>
        </w:rPr>
        <w:t>605</w:t>
      </w:r>
      <w:r>
        <w:rPr>
          <w:noProof/>
        </w:rPr>
        <w:fldChar w:fldCharType="end"/>
      </w:r>
    </w:p>
    <w:p w14:paraId="17C143F2" w14:textId="058F7C2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r>
      <w:r>
        <w:rPr>
          <w:noProof/>
        </w:rPr>
        <w:instrText xml:space="preserve"> PAGEREF _Toc185601469 \h </w:instrText>
      </w:r>
      <w:r>
        <w:rPr>
          <w:noProof/>
        </w:rPr>
      </w:r>
      <w:r>
        <w:rPr>
          <w:noProof/>
        </w:rPr>
        <w:fldChar w:fldCharType="separate"/>
      </w:r>
      <w:r w:rsidR="009A0E3B">
        <w:rPr>
          <w:noProof/>
        </w:rPr>
        <w:t>608</w:t>
      </w:r>
      <w:r>
        <w:rPr>
          <w:noProof/>
        </w:rPr>
        <w:fldChar w:fldCharType="end"/>
      </w:r>
    </w:p>
    <w:p w14:paraId="6C585DAC" w14:textId="73E5E5D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_Toc185601470 \h </w:instrText>
      </w:r>
      <w:r>
        <w:rPr>
          <w:noProof/>
        </w:rPr>
      </w:r>
      <w:r>
        <w:rPr>
          <w:noProof/>
        </w:rPr>
        <w:fldChar w:fldCharType="separate"/>
      </w:r>
      <w:r w:rsidR="009A0E3B">
        <w:rPr>
          <w:noProof/>
        </w:rPr>
        <w:t>608</w:t>
      </w:r>
      <w:r>
        <w:rPr>
          <w:noProof/>
        </w:rPr>
        <w:fldChar w:fldCharType="end"/>
      </w:r>
    </w:p>
    <w:p w14:paraId="150E899F" w14:textId="18B7502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r>
      <w:r>
        <w:rPr>
          <w:noProof/>
        </w:rPr>
        <w:instrText xml:space="preserve"> PAGEREF _Toc185601471 \h </w:instrText>
      </w:r>
      <w:r>
        <w:rPr>
          <w:noProof/>
        </w:rPr>
      </w:r>
      <w:r>
        <w:rPr>
          <w:noProof/>
        </w:rPr>
        <w:fldChar w:fldCharType="separate"/>
      </w:r>
      <w:r w:rsidR="009A0E3B">
        <w:rPr>
          <w:noProof/>
        </w:rPr>
        <w:t>608</w:t>
      </w:r>
      <w:r>
        <w:rPr>
          <w:noProof/>
        </w:rPr>
        <w:fldChar w:fldCharType="end"/>
      </w:r>
    </w:p>
    <w:p w14:paraId="69C24F3B" w14:textId="34D4850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6.3.12b</w:t>
      </w:r>
      <w:r>
        <w:rPr>
          <w:rFonts w:asciiTheme="minorHAnsi" w:eastAsiaTheme="minorEastAsia" w:hAnsiTheme="minorHAnsi" w:cstheme="minorBidi"/>
          <w:noProof/>
          <w:kern w:val="2"/>
          <w:sz w:val="22"/>
          <w:szCs w:val="22"/>
          <w14:ligatures w14:val="standardContextual"/>
        </w:rPr>
        <w:tab/>
      </w:r>
      <w:r>
        <w:rPr>
          <w:noProof/>
        </w:rPr>
        <w:t>Access Network selection for 5G NSWO</w:t>
      </w:r>
      <w:r>
        <w:rPr>
          <w:noProof/>
        </w:rPr>
        <w:tab/>
      </w:r>
      <w:r>
        <w:rPr>
          <w:noProof/>
        </w:rPr>
        <w:fldChar w:fldCharType="begin"/>
      </w:r>
      <w:r>
        <w:rPr>
          <w:noProof/>
        </w:rPr>
        <w:instrText xml:space="preserve"> PAGEREF _Toc185601472 \h </w:instrText>
      </w:r>
      <w:r>
        <w:rPr>
          <w:noProof/>
        </w:rPr>
      </w:r>
      <w:r>
        <w:rPr>
          <w:noProof/>
        </w:rPr>
        <w:fldChar w:fldCharType="separate"/>
      </w:r>
      <w:r w:rsidR="009A0E3B">
        <w:rPr>
          <w:noProof/>
        </w:rPr>
        <w:t>609</w:t>
      </w:r>
      <w:r>
        <w:rPr>
          <w:noProof/>
        </w:rPr>
        <w:fldChar w:fldCharType="end"/>
      </w:r>
    </w:p>
    <w:p w14:paraId="5E668CA8" w14:textId="15911EE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r>
      <w:r>
        <w:rPr>
          <w:noProof/>
        </w:rPr>
        <w:instrText xml:space="preserve"> PAGEREF _Toc185601473 \</w:instrText>
      </w:r>
      <w:r>
        <w:rPr>
          <w:noProof/>
        </w:rPr>
        <w:lastRenderedPageBreak/>
        <w:instrText xml:space="preserve">h </w:instrText>
      </w:r>
      <w:r>
        <w:rPr>
          <w:noProof/>
        </w:rPr>
      </w:r>
      <w:r>
        <w:rPr>
          <w:noProof/>
        </w:rPr>
        <w:fldChar w:fldCharType="separate"/>
      </w:r>
      <w:r w:rsidR="009A0E3B">
        <w:rPr>
          <w:noProof/>
        </w:rPr>
        <w:t>610</w:t>
      </w:r>
      <w:r>
        <w:rPr>
          <w:noProof/>
        </w:rPr>
        <w:fldChar w:fldCharType="end"/>
      </w:r>
    </w:p>
    <w:p w14:paraId="1F2EFD66" w14:textId="54B3881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r>
      <w:r>
        <w:rPr>
          <w:noProof/>
        </w:rPr>
        <w:instrText xml:space="preserve"> PAGEREF _Toc185601474 \h </w:instrText>
      </w:r>
      <w:r>
        <w:rPr>
          <w:noProof/>
        </w:rPr>
      </w:r>
      <w:r>
        <w:rPr>
          <w:noProof/>
        </w:rPr>
        <w:fldChar w:fldCharType="separate"/>
      </w:r>
      <w:r w:rsidR="009A0E3B">
        <w:rPr>
          <w:noProof/>
        </w:rPr>
        <w:t>612</w:t>
      </w:r>
      <w:r>
        <w:rPr>
          <w:noProof/>
        </w:rPr>
        <w:fldChar w:fldCharType="end"/>
      </w:r>
    </w:p>
    <w:p w14:paraId="68BBE8E6" w14:textId="5F2179C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r>
      <w:r>
        <w:rPr>
          <w:noProof/>
        </w:rPr>
        <w:instrText xml:space="preserve"> PAGEREF _Toc185601475 \h </w:instrText>
      </w:r>
      <w:r>
        <w:rPr>
          <w:noProof/>
        </w:rPr>
      </w:r>
      <w:r>
        <w:rPr>
          <w:noProof/>
        </w:rPr>
        <w:fldChar w:fldCharType="separate"/>
      </w:r>
      <w:r w:rsidR="009A0E3B">
        <w:rPr>
          <w:noProof/>
        </w:rPr>
        <w:t>612</w:t>
      </w:r>
      <w:r>
        <w:rPr>
          <w:noProof/>
        </w:rPr>
        <w:fldChar w:fldCharType="end"/>
      </w:r>
    </w:p>
    <w:p w14:paraId="0BE2BE43" w14:textId="08CF674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r>
      <w:r>
        <w:rPr>
          <w:noProof/>
        </w:rPr>
        <w:instrText xml:space="preserve"> PAGEREF _Toc185601476 \h </w:instrText>
      </w:r>
      <w:r>
        <w:rPr>
          <w:noProof/>
        </w:rPr>
      </w:r>
      <w:r>
        <w:rPr>
          <w:noProof/>
        </w:rPr>
        <w:fldChar w:fldCharType="separate"/>
      </w:r>
      <w:r w:rsidR="009A0E3B">
        <w:rPr>
          <w:noProof/>
        </w:rPr>
        <w:t>613</w:t>
      </w:r>
      <w:r>
        <w:rPr>
          <w:noProof/>
        </w:rPr>
        <w:fldChar w:fldCharType="end"/>
      </w:r>
    </w:p>
    <w:p w14:paraId="14A9C9BD" w14:textId="290B799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r>
      <w:r>
        <w:rPr>
          <w:noProof/>
        </w:rPr>
        <w:instrText xml:space="preserve"> PAGEREF _Toc185601477 \h </w:instrText>
      </w:r>
      <w:r>
        <w:rPr>
          <w:noProof/>
        </w:rPr>
      </w:r>
      <w:r>
        <w:rPr>
          <w:noProof/>
        </w:rPr>
        <w:fldChar w:fldCharType="separate"/>
      </w:r>
      <w:r w:rsidR="009A0E3B">
        <w:rPr>
          <w:noProof/>
        </w:rPr>
        <w:t>613</w:t>
      </w:r>
      <w:r>
        <w:rPr>
          <w:noProof/>
        </w:rPr>
        <w:fldChar w:fldCharType="end"/>
      </w:r>
    </w:p>
    <w:p w14:paraId="50AD1061" w14:textId="3FA1510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r>
      <w:r>
        <w:rPr>
          <w:noProof/>
        </w:rPr>
        <w:instrText xml:space="preserve"> PAGEREF _Toc185601478 \h </w:instrText>
      </w:r>
      <w:r>
        <w:rPr>
          <w:noProof/>
        </w:rPr>
      </w:r>
      <w:r>
        <w:rPr>
          <w:noProof/>
        </w:rPr>
        <w:fldChar w:fldCharType="separate"/>
      </w:r>
      <w:r w:rsidR="009A0E3B">
        <w:rPr>
          <w:noProof/>
        </w:rPr>
        <w:t>614</w:t>
      </w:r>
      <w:r>
        <w:rPr>
          <w:noProof/>
        </w:rPr>
        <w:fldChar w:fldCharType="end"/>
      </w:r>
    </w:p>
    <w:p w14:paraId="1A5A4656" w14:textId="1633433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6.3.19</w:t>
      </w:r>
      <w:r>
        <w:rPr>
          <w:rFonts w:asciiTheme="minorHAnsi" w:eastAsiaTheme="minorEastAsia" w:hAnsiTheme="minorHAnsi" w:cstheme="minorBidi"/>
          <w:noProof/>
          <w:kern w:val="2"/>
          <w:sz w:val="22"/>
          <w:szCs w:val="22"/>
          <w14:ligatures w14:val="standardContextual"/>
        </w:rPr>
        <w:tab/>
      </w:r>
      <w:r>
        <w:rPr>
          <w:noProof/>
        </w:rPr>
        <w:t>DCCF discovery and selection</w:t>
      </w:r>
      <w:r>
        <w:rPr>
          <w:noProof/>
        </w:rPr>
        <w:tab/>
      </w:r>
      <w:r>
        <w:rPr>
          <w:noProof/>
        </w:rPr>
        <w:fldChar w:fldCharType="begin"/>
      </w:r>
      <w:r>
        <w:rPr>
          <w:noProof/>
        </w:rPr>
        <w:instrText xml:space="preserve"> PAGEREF _Toc185601479 \h </w:instrText>
      </w:r>
      <w:r>
        <w:rPr>
          <w:noProof/>
        </w:rPr>
      </w:r>
      <w:r>
        <w:rPr>
          <w:noProof/>
        </w:rPr>
        <w:fldChar w:fldCharType="separate"/>
      </w:r>
      <w:r w:rsidR="009A0E3B">
        <w:rPr>
          <w:noProof/>
        </w:rPr>
        <w:t>614</w:t>
      </w:r>
      <w:r>
        <w:rPr>
          <w:noProof/>
        </w:rPr>
        <w:fldChar w:fldCharType="end"/>
      </w:r>
    </w:p>
    <w:p w14:paraId="144916B4" w14:textId="5FFD57F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6.3.20</w:t>
      </w:r>
      <w:r>
        <w:rPr>
          <w:rFonts w:asciiTheme="minorHAnsi" w:eastAsiaTheme="minorEastAsia" w:hAnsiTheme="minorHAnsi" w:cstheme="minorBidi"/>
          <w:noProof/>
          <w:kern w:val="2"/>
          <w:sz w:val="22"/>
          <w:szCs w:val="22"/>
          <w14:ligatures w14:val="standardContextual"/>
        </w:rPr>
        <w:tab/>
      </w:r>
      <w:r>
        <w:rPr>
          <w:noProof/>
        </w:rPr>
        <w:t>ADRF discovery and selection</w:t>
      </w:r>
      <w:r>
        <w:rPr>
          <w:noProof/>
        </w:rPr>
        <w:tab/>
      </w:r>
      <w:r>
        <w:rPr>
          <w:noProof/>
        </w:rPr>
        <w:fldChar w:fldCharType="begin"/>
      </w:r>
      <w:r>
        <w:rPr>
          <w:noProof/>
        </w:rPr>
        <w:instrText xml:space="preserve"> PAGEREF _Toc185601480 \h </w:instrText>
      </w:r>
      <w:r>
        <w:rPr>
          <w:noProof/>
        </w:rPr>
      </w:r>
      <w:r>
        <w:rPr>
          <w:noProof/>
        </w:rPr>
        <w:fldChar w:fldCharType="separate"/>
      </w:r>
      <w:r w:rsidR="009A0E3B">
        <w:rPr>
          <w:noProof/>
        </w:rPr>
        <w:t>614</w:t>
      </w:r>
      <w:r>
        <w:rPr>
          <w:noProof/>
        </w:rPr>
        <w:fldChar w:fldCharType="end"/>
      </w:r>
    </w:p>
    <w:p w14:paraId="52F8B97A" w14:textId="4DC358B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MFAF discovery and selection</w:t>
      </w:r>
      <w:r>
        <w:rPr>
          <w:noProof/>
        </w:rPr>
        <w:tab/>
      </w:r>
      <w:r>
        <w:rPr>
          <w:noProof/>
        </w:rPr>
        <w:fldChar w:fldCharType="begin"/>
      </w:r>
      <w:r>
        <w:rPr>
          <w:noProof/>
        </w:rPr>
        <w:instrText xml:space="preserve"> PAGEREF _Toc185601481 \h </w:instrText>
      </w:r>
      <w:r>
        <w:rPr>
          <w:noProof/>
        </w:rPr>
      </w:r>
      <w:r>
        <w:rPr>
          <w:noProof/>
        </w:rPr>
        <w:fldChar w:fldCharType="separate"/>
      </w:r>
      <w:r w:rsidR="009A0E3B">
        <w:rPr>
          <w:noProof/>
        </w:rPr>
        <w:t>614</w:t>
      </w:r>
      <w:r>
        <w:rPr>
          <w:noProof/>
        </w:rPr>
        <w:fldChar w:fldCharType="end"/>
      </w:r>
    </w:p>
    <w:p w14:paraId="2AF05F1A" w14:textId="71B8E63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NSACF discovery and selection</w:t>
      </w:r>
      <w:r>
        <w:rPr>
          <w:noProof/>
        </w:rPr>
        <w:tab/>
      </w:r>
      <w:r>
        <w:rPr>
          <w:noProof/>
        </w:rPr>
        <w:fldChar w:fldCharType="begin"/>
      </w:r>
      <w:r>
        <w:rPr>
          <w:noProof/>
        </w:rPr>
        <w:instrText xml:space="preserve"> PAGEREF _Toc185601482 \h </w:instrText>
      </w:r>
      <w:r>
        <w:rPr>
          <w:noProof/>
        </w:rPr>
      </w:r>
      <w:r>
        <w:rPr>
          <w:noProof/>
        </w:rPr>
        <w:fldChar w:fldCharType="separate"/>
      </w:r>
      <w:r w:rsidR="009A0E3B">
        <w:rPr>
          <w:noProof/>
        </w:rPr>
        <w:t>615</w:t>
      </w:r>
      <w:r>
        <w:rPr>
          <w:noProof/>
        </w:rPr>
        <w:fldChar w:fldCharType="end"/>
      </w:r>
    </w:p>
    <w:p w14:paraId="627D43DB" w14:textId="5F0528E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r>
      <w:r>
        <w:rPr>
          <w:noProof/>
        </w:rPr>
        <w:instrText xml:space="preserve"> PAGEREF _Toc185601483 \h </w:instrText>
      </w:r>
      <w:r>
        <w:rPr>
          <w:noProof/>
        </w:rPr>
      </w:r>
      <w:r>
        <w:rPr>
          <w:noProof/>
        </w:rPr>
        <w:fldChar w:fldCharType="separate"/>
      </w:r>
      <w:r w:rsidR="009A0E3B">
        <w:rPr>
          <w:noProof/>
        </w:rPr>
        <w:t>615</w:t>
      </w:r>
      <w:r>
        <w:rPr>
          <w:noProof/>
        </w:rPr>
        <w:fldChar w:fldCharType="end"/>
      </w:r>
    </w:p>
    <w:p w14:paraId="7AA11979" w14:textId="2B49B95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TSCTSF Discovery</w:t>
      </w:r>
      <w:r>
        <w:rPr>
          <w:noProof/>
        </w:rPr>
        <w:tab/>
      </w:r>
      <w:r>
        <w:rPr>
          <w:noProof/>
        </w:rPr>
        <w:fldChar w:fldCharType="begin"/>
      </w:r>
      <w:r>
        <w:rPr>
          <w:noProof/>
        </w:rPr>
        <w:instrText xml:space="preserve"> PAGEREF _Toc185601484 \h </w:instrText>
      </w:r>
      <w:r>
        <w:rPr>
          <w:noProof/>
        </w:rPr>
      </w:r>
      <w:r>
        <w:rPr>
          <w:noProof/>
        </w:rPr>
        <w:fldChar w:fldCharType="separate"/>
      </w:r>
      <w:r w:rsidR="009A0E3B">
        <w:rPr>
          <w:noProof/>
        </w:rPr>
        <w:t>616</w:t>
      </w:r>
      <w:r>
        <w:rPr>
          <w:noProof/>
        </w:rPr>
        <w:fldChar w:fldCharType="end"/>
      </w:r>
    </w:p>
    <w:p w14:paraId="115B2CE6" w14:textId="3656882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6.3.25</w:t>
      </w:r>
      <w:r>
        <w:rPr>
          <w:rFonts w:asciiTheme="minorHAnsi" w:eastAsiaTheme="minorEastAsia" w:hAnsiTheme="minorHAnsi" w:cstheme="minorBidi"/>
          <w:noProof/>
          <w:kern w:val="2"/>
          <w:sz w:val="22"/>
          <w:szCs w:val="22"/>
          <w14:ligatures w14:val="standardContextual"/>
        </w:rPr>
        <w:tab/>
      </w:r>
      <w:r>
        <w:rPr>
          <w:noProof/>
        </w:rPr>
        <w:t>AF Discovery and Selection</w:t>
      </w:r>
      <w:r>
        <w:rPr>
          <w:noProof/>
        </w:rPr>
        <w:tab/>
      </w:r>
      <w:r>
        <w:rPr>
          <w:noProof/>
        </w:rPr>
        <w:fldChar w:fldCharType="begin"/>
      </w:r>
      <w:r>
        <w:rPr>
          <w:noProof/>
        </w:rPr>
        <w:instrText xml:space="preserve"> PAGEREF _Toc185601485 \h </w:instrText>
      </w:r>
      <w:r>
        <w:rPr>
          <w:noProof/>
        </w:rPr>
      </w:r>
      <w:r>
        <w:rPr>
          <w:noProof/>
        </w:rPr>
        <w:fldChar w:fldCharType="separate"/>
      </w:r>
      <w:r w:rsidR="009A0E3B">
        <w:rPr>
          <w:noProof/>
        </w:rPr>
        <w:t>616</w:t>
      </w:r>
      <w:r>
        <w:rPr>
          <w:noProof/>
        </w:rPr>
        <w:fldChar w:fldCharType="end"/>
      </w:r>
    </w:p>
    <w:p w14:paraId="71D6236E" w14:textId="3F87C34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6.3.26</w:t>
      </w:r>
      <w:r>
        <w:rPr>
          <w:rFonts w:asciiTheme="minorHAnsi" w:eastAsiaTheme="minorEastAsia" w:hAnsiTheme="minorHAnsi" w:cstheme="minorBidi"/>
          <w:noProof/>
          <w:kern w:val="2"/>
          <w:sz w:val="22"/>
          <w:szCs w:val="22"/>
          <w14:ligatures w14:val="standardContextual"/>
        </w:rPr>
        <w:tab/>
      </w:r>
      <w:r>
        <w:rPr>
          <w:noProof/>
        </w:rPr>
        <w:t>NRF discovery and selection</w:t>
      </w:r>
      <w:r>
        <w:rPr>
          <w:noProof/>
        </w:rPr>
        <w:tab/>
      </w:r>
      <w:r>
        <w:rPr>
          <w:noProof/>
        </w:rPr>
        <w:fldChar w:fldCharType="begin"/>
      </w:r>
      <w:r>
        <w:rPr>
          <w:noProof/>
        </w:rPr>
        <w:instrText xml:space="preserve"> PAGEREF _Toc185601486 \h </w:instrText>
      </w:r>
      <w:r>
        <w:rPr>
          <w:noProof/>
        </w:rPr>
      </w:r>
      <w:r>
        <w:rPr>
          <w:noProof/>
        </w:rPr>
        <w:fldChar w:fldCharType="separate"/>
      </w:r>
      <w:r w:rsidR="009A0E3B">
        <w:rPr>
          <w:noProof/>
        </w:rPr>
        <w:t>616</w:t>
      </w:r>
      <w:r>
        <w:rPr>
          <w:noProof/>
        </w:rPr>
        <w:fldChar w:fldCharType="end"/>
      </w:r>
    </w:p>
    <w:p w14:paraId="3F1A35C9" w14:textId="74A8A46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6.3.27</w:t>
      </w:r>
      <w:r>
        <w:rPr>
          <w:rFonts w:asciiTheme="minorHAnsi" w:eastAsiaTheme="minorEastAsia" w:hAnsiTheme="minorHAnsi" w:cstheme="minorBidi"/>
          <w:noProof/>
          <w:kern w:val="2"/>
          <w:sz w:val="22"/>
          <w:szCs w:val="22"/>
          <w14:ligatures w14:val="standardContextual"/>
        </w:rPr>
        <w:tab/>
      </w:r>
      <w:r>
        <w:rPr>
          <w:noProof/>
        </w:rPr>
        <w:t>EIF discovery and selection</w:t>
      </w:r>
      <w:r>
        <w:rPr>
          <w:noProof/>
        </w:rPr>
        <w:tab/>
      </w:r>
      <w:r>
        <w:rPr>
          <w:noProof/>
        </w:rPr>
        <w:fldChar w:fldCharType="begin"/>
      </w:r>
      <w:r>
        <w:rPr>
          <w:noProof/>
        </w:rPr>
        <w:instrText xml:space="preserve"> PAGEREF _Toc185601487 \h </w:instrText>
      </w:r>
      <w:r>
        <w:rPr>
          <w:noProof/>
        </w:rPr>
      </w:r>
      <w:r>
        <w:rPr>
          <w:noProof/>
        </w:rPr>
        <w:fldChar w:fldCharType="separate"/>
      </w:r>
      <w:r w:rsidR="009A0E3B">
        <w:rPr>
          <w:noProof/>
        </w:rPr>
        <w:t>617</w:t>
      </w:r>
      <w:r>
        <w:rPr>
          <w:noProof/>
        </w:rPr>
        <w:fldChar w:fldCharType="end"/>
      </w:r>
    </w:p>
    <w:p w14:paraId="6B8E3F8D" w14:textId="201CB73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6.3.28</w:t>
      </w:r>
      <w:r>
        <w:rPr>
          <w:rFonts w:asciiTheme="minorHAnsi" w:eastAsiaTheme="minorEastAsia" w:hAnsiTheme="minorHAnsi" w:cstheme="minorBidi"/>
          <w:noProof/>
          <w:kern w:val="2"/>
          <w:sz w:val="22"/>
          <w:szCs w:val="22"/>
          <w14:ligatures w14:val="standardContextual"/>
        </w:rPr>
        <w:tab/>
      </w:r>
      <w:r>
        <w:rPr>
          <w:noProof/>
        </w:rPr>
        <w:t>NSSF discovery and selection</w:t>
      </w:r>
      <w:r>
        <w:rPr>
          <w:noProof/>
        </w:rPr>
        <w:tab/>
      </w:r>
      <w:r>
        <w:rPr>
          <w:noProof/>
        </w:rPr>
        <w:fldChar w:fldCharType="begin"/>
      </w:r>
      <w:r>
        <w:rPr>
          <w:noProof/>
        </w:rPr>
        <w:instrText xml:space="preserve"> PAGEREF _Toc185601488 \h </w:instrText>
      </w:r>
      <w:r>
        <w:rPr>
          <w:noProof/>
        </w:rPr>
      </w:r>
      <w:r>
        <w:rPr>
          <w:noProof/>
        </w:rPr>
        <w:fldChar w:fldCharType="separate"/>
      </w:r>
      <w:r w:rsidR="009A0E3B">
        <w:rPr>
          <w:noProof/>
        </w:rPr>
        <w:t>617</w:t>
      </w:r>
      <w:r>
        <w:rPr>
          <w:noProof/>
        </w:rPr>
        <w:fldChar w:fldCharType="end"/>
      </w:r>
    </w:p>
    <w:p w14:paraId="4B28F4C4" w14:textId="75F1ABBB" w:rsidR="007E16B7" w:rsidRDefault="007E16B7">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r>
      <w:r>
        <w:rPr>
          <w:noProof/>
        </w:rPr>
        <w:instrText xml:space="preserve"> PAGEREF _Toc185601489 \h </w:instrText>
      </w:r>
      <w:r>
        <w:rPr>
          <w:noProof/>
        </w:rPr>
      </w:r>
      <w:r>
        <w:rPr>
          <w:noProof/>
        </w:rPr>
        <w:fldChar w:fldCharType="separate"/>
      </w:r>
      <w:r w:rsidR="009A0E3B">
        <w:rPr>
          <w:noProof/>
        </w:rPr>
        <w:t>617</w:t>
      </w:r>
      <w:r>
        <w:rPr>
          <w:noProof/>
        </w:rPr>
        <w:fldChar w:fldCharType="end"/>
      </w:r>
    </w:p>
    <w:p w14:paraId="7D42D672" w14:textId="28C1F99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r>
      <w:r>
        <w:rPr>
          <w:noProof/>
        </w:rPr>
        <w:instrText xml:space="preserve"> PAGEREF _Toc185601490 \h </w:instrText>
      </w:r>
      <w:r>
        <w:rPr>
          <w:noProof/>
        </w:rPr>
      </w:r>
      <w:r>
        <w:rPr>
          <w:noProof/>
        </w:rPr>
        <w:fldChar w:fldCharType="separate"/>
      </w:r>
      <w:r w:rsidR="009A0E3B">
        <w:rPr>
          <w:noProof/>
        </w:rPr>
        <w:t>617</w:t>
      </w:r>
      <w:r>
        <w:rPr>
          <w:noProof/>
        </w:rPr>
        <w:fldChar w:fldCharType="end"/>
      </w:r>
    </w:p>
    <w:p w14:paraId="0829CC0D" w14:textId="1AF9B75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_Toc185601491 \h </w:instrText>
      </w:r>
      <w:r>
        <w:rPr>
          <w:noProof/>
        </w:rPr>
      </w:r>
      <w:r>
        <w:rPr>
          <w:noProof/>
        </w:rPr>
        <w:fldChar w:fldCharType="separate"/>
      </w:r>
      <w:r w:rsidR="009A0E3B">
        <w:rPr>
          <w:noProof/>
        </w:rPr>
        <w:t>617</w:t>
      </w:r>
      <w:r>
        <w:rPr>
          <w:noProof/>
        </w:rPr>
        <w:fldChar w:fldCharType="end"/>
      </w:r>
    </w:p>
    <w:p w14:paraId="4685D348" w14:textId="05792AE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r>
      <w:r>
        <w:rPr>
          <w:noProof/>
        </w:rPr>
        <w:instrText xml:space="preserve"> PAGEREF _Toc185601492 \h </w:instrText>
      </w:r>
      <w:r>
        <w:rPr>
          <w:noProof/>
        </w:rPr>
      </w:r>
      <w:r>
        <w:rPr>
          <w:noProof/>
        </w:rPr>
        <w:fldChar w:fldCharType="separate"/>
      </w:r>
      <w:r w:rsidR="009A0E3B">
        <w:rPr>
          <w:noProof/>
        </w:rPr>
        <w:t>618</w:t>
      </w:r>
      <w:r>
        <w:rPr>
          <w:noProof/>
        </w:rPr>
        <w:fldChar w:fldCharType="end"/>
      </w:r>
    </w:p>
    <w:p w14:paraId="170752B7" w14:textId="1D86958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r>
      <w:r>
        <w:rPr>
          <w:noProof/>
        </w:rPr>
        <w:instrText xml:space="preserve"> PAGEREF _Toc185601493 \h </w:instrText>
      </w:r>
      <w:r>
        <w:rPr>
          <w:noProof/>
        </w:rPr>
      </w:r>
      <w:r>
        <w:rPr>
          <w:noProof/>
        </w:rPr>
        <w:fldChar w:fldCharType="separate"/>
      </w:r>
      <w:r w:rsidR="009A0E3B">
        <w:rPr>
          <w:noProof/>
        </w:rPr>
        <w:t>620</w:t>
      </w:r>
      <w:r>
        <w:rPr>
          <w:noProof/>
        </w:rPr>
        <w:fldChar w:fldCharType="end"/>
      </w:r>
    </w:p>
    <w:p w14:paraId="0EFCFCFE" w14:textId="14BA321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r>
      <w:r>
        <w:rPr>
          <w:noProof/>
        </w:rPr>
        <w:instrText xml:space="preserve"> PAGEREF _Toc185601494 \h </w:instrText>
      </w:r>
      <w:r>
        <w:rPr>
          <w:noProof/>
        </w:rPr>
      </w:r>
      <w:r>
        <w:rPr>
          <w:noProof/>
        </w:rPr>
        <w:fldChar w:fldCharType="separate"/>
      </w:r>
      <w:r w:rsidR="009A0E3B">
        <w:rPr>
          <w:noProof/>
        </w:rPr>
        <w:t>620</w:t>
      </w:r>
      <w:r>
        <w:rPr>
          <w:noProof/>
        </w:rPr>
        <w:fldChar w:fldCharType="end"/>
      </w:r>
    </w:p>
    <w:p w14:paraId="1A824CD4" w14:textId="4440B6F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r>
      <w:r>
        <w:rPr>
          <w:noProof/>
        </w:rPr>
        <w:instrText xml:space="preserve"> PAGEREF _Toc185601495 \h </w:instrText>
      </w:r>
      <w:r>
        <w:rPr>
          <w:noProof/>
        </w:rPr>
      </w:r>
      <w:r>
        <w:rPr>
          <w:noProof/>
        </w:rPr>
        <w:fldChar w:fldCharType="separate"/>
      </w:r>
      <w:r w:rsidR="009A0E3B">
        <w:rPr>
          <w:noProof/>
        </w:rPr>
        <w:t>621</w:t>
      </w:r>
      <w:r>
        <w:rPr>
          <w:noProof/>
        </w:rPr>
        <w:fldChar w:fldCharType="end"/>
      </w:r>
    </w:p>
    <w:p w14:paraId="13CA2F78" w14:textId="2A24322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r>
      <w:r>
        <w:rPr>
          <w:noProof/>
        </w:rPr>
        <w:instrText xml:space="preserve"> PAGEREF _Toc185601496 \h </w:instrText>
      </w:r>
      <w:r>
        <w:rPr>
          <w:noProof/>
        </w:rPr>
      </w:r>
      <w:r>
        <w:rPr>
          <w:noProof/>
        </w:rPr>
        <w:fldChar w:fldCharType="separate"/>
      </w:r>
      <w:r w:rsidR="009A0E3B">
        <w:rPr>
          <w:noProof/>
        </w:rPr>
        <w:t>621</w:t>
      </w:r>
      <w:r>
        <w:rPr>
          <w:noProof/>
        </w:rPr>
        <w:fldChar w:fldCharType="end"/>
      </w:r>
    </w:p>
    <w:p w14:paraId="4E8BC8E3" w14:textId="69D7ACB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_Toc185601497 \h </w:instrText>
      </w:r>
      <w:r>
        <w:rPr>
          <w:noProof/>
        </w:rPr>
      </w:r>
      <w:r>
        <w:rPr>
          <w:noProof/>
        </w:rPr>
        <w:fldChar w:fldCharType="separate"/>
      </w:r>
      <w:r w:rsidR="009A0E3B">
        <w:rPr>
          <w:noProof/>
        </w:rPr>
        <w:t>621</w:t>
      </w:r>
      <w:r>
        <w:rPr>
          <w:noProof/>
        </w:rPr>
        <w:fldChar w:fldCharType="end"/>
      </w:r>
    </w:p>
    <w:p w14:paraId="63A69271" w14:textId="1E5ED3B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r>
      <w:r>
        <w:rPr>
          <w:noProof/>
        </w:rPr>
        <w:instrText xml:space="preserve"> PAGEREF _Toc185601498 \h </w:instrText>
      </w:r>
      <w:r>
        <w:rPr>
          <w:noProof/>
        </w:rPr>
      </w:r>
      <w:r>
        <w:rPr>
          <w:noProof/>
        </w:rPr>
        <w:fldChar w:fldCharType="separate"/>
      </w:r>
      <w:r w:rsidR="009A0E3B">
        <w:rPr>
          <w:noProof/>
        </w:rPr>
        <w:t>622</w:t>
      </w:r>
      <w:r>
        <w:rPr>
          <w:noProof/>
        </w:rPr>
        <w:fldChar w:fldCharType="end"/>
      </w:r>
    </w:p>
    <w:p w14:paraId="084CDB10" w14:textId="2E91DC2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r>
      <w:r>
        <w:rPr>
          <w:noProof/>
        </w:rPr>
        <w:instrText xml:space="preserve"> PAGEREF _Toc185601499 \h </w:instrText>
      </w:r>
      <w:r>
        <w:rPr>
          <w:noProof/>
        </w:rPr>
      </w:r>
      <w:r>
        <w:rPr>
          <w:noProof/>
        </w:rPr>
        <w:fldChar w:fldCharType="separate"/>
      </w:r>
      <w:r w:rsidR="009A0E3B">
        <w:rPr>
          <w:noProof/>
        </w:rPr>
        <w:t>623</w:t>
      </w:r>
      <w:r>
        <w:rPr>
          <w:noProof/>
        </w:rPr>
        <w:fldChar w:fldCharType="end"/>
      </w:r>
    </w:p>
    <w:p w14:paraId="077C9868" w14:textId="7117497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r>
      <w:r>
        <w:rPr>
          <w:noProof/>
        </w:rPr>
        <w:instrText xml:space="preserve"> PAGEREF _Toc185601500 \h </w:instrText>
      </w:r>
      <w:r>
        <w:rPr>
          <w:noProof/>
        </w:rPr>
      </w:r>
      <w:r>
        <w:rPr>
          <w:noProof/>
        </w:rPr>
        <w:fldChar w:fldCharType="separate"/>
      </w:r>
      <w:r w:rsidR="009A0E3B">
        <w:rPr>
          <w:noProof/>
        </w:rPr>
        <w:t>623</w:t>
      </w:r>
      <w:r>
        <w:rPr>
          <w:noProof/>
        </w:rPr>
        <w:fldChar w:fldCharType="end"/>
      </w:r>
    </w:p>
    <w:p w14:paraId="51EF8BF9" w14:textId="29AFB93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r>
      <w:r>
        <w:rPr>
          <w:noProof/>
        </w:rPr>
        <w:instrText xml:space="preserve"> PAGEREF _Toc185601501 \h </w:instrText>
      </w:r>
      <w:r>
        <w:rPr>
          <w:noProof/>
        </w:rPr>
      </w:r>
      <w:r>
        <w:rPr>
          <w:noProof/>
        </w:rPr>
        <w:fldChar w:fldCharType="separate"/>
      </w:r>
      <w:r w:rsidR="009A0E3B">
        <w:rPr>
          <w:noProof/>
        </w:rPr>
        <w:t>624</w:t>
      </w:r>
      <w:r>
        <w:rPr>
          <w:noProof/>
        </w:rPr>
        <w:fldChar w:fldCharType="end"/>
      </w:r>
    </w:p>
    <w:p w14:paraId="6DD9A027" w14:textId="0CED329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r>
      <w:r>
        <w:rPr>
          <w:noProof/>
        </w:rPr>
        <w:instrText xml:space="preserve"> PAGEREF _Toc185601502 \h </w:instrText>
      </w:r>
      <w:r>
        <w:rPr>
          <w:noProof/>
        </w:rPr>
      </w:r>
      <w:r>
        <w:rPr>
          <w:noProof/>
        </w:rPr>
        <w:fldChar w:fldCharType="separate"/>
      </w:r>
      <w:r w:rsidR="009A0E3B">
        <w:rPr>
          <w:noProof/>
        </w:rPr>
        <w:t>625</w:t>
      </w:r>
      <w:r>
        <w:rPr>
          <w:noProof/>
        </w:rPr>
        <w:fldChar w:fldCharType="end"/>
      </w:r>
    </w:p>
    <w:p w14:paraId="50E1EA0F" w14:textId="3C55B5B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r>
      <w:r>
        <w:rPr>
          <w:noProof/>
        </w:rPr>
        <w:instrText xml:space="preserve"> PAGEREF _Toc185601503 \h </w:instrText>
      </w:r>
      <w:r>
        <w:rPr>
          <w:noProof/>
        </w:rPr>
      </w:r>
      <w:r>
        <w:rPr>
          <w:noProof/>
        </w:rPr>
        <w:fldChar w:fldCharType="separate"/>
      </w:r>
      <w:r w:rsidR="009A0E3B">
        <w:rPr>
          <w:noProof/>
        </w:rPr>
        <w:t>626</w:t>
      </w:r>
      <w:r>
        <w:rPr>
          <w:noProof/>
        </w:rPr>
        <w:fldChar w:fldCharType="end"/>
      </w:r>
    </w:p>
    <w:p w14:paraId="05DD1EE4" w14:textId="53C637B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r>
      <w:r>
        <w:rPr>
          <w:noProof/>
        </w:rPr>
        <w:instrText xml:space="preserve"> PAGEREF _Toc185601504 \h </w:instrText>
      </w:r>
      <w:r>
        <w:rPr>
          <w:noProof/>
        </w:rPr>
      </w:r>
      <w:r>
        <w:rPr>
          <w:noProof/>
        </w:rPr>
        <w:fldChar w:fldCharType="separate"/>
      </w:r>
      <w:r w:rsidR="009A0E3B">
        <w:rPr>
          <w:noProof/>
        </w:rPr>
        <w:t>626</w:t>
      </w:r>
      <w:r>
        <w:rPr>
          <w:noProof/>
        </w:rPr>
        <w:fldChar w:fldCharType="end"/>
      </w:r>
    </w:p>
    <w:p w14:paraId="0EF6B15A" w14:textId="02F13A9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_Toc185601505 \h </w:instrText>
      </w:r>
      <w:r>
        <w:rPr>
          <w:noProof/>
        </w:rPr>
      </w:r>
      <w:r>
        <w:rPr>
          <w:noProof/>
        </w:rPr>
        <w:fldChar w:fldCharType="separate"/>
      </w:r>
      <w:r w:rsidR="009A0E3B">
        <w:rPr>
          <w:noProof/>
        </w:rPr>
        <w:t>629</w:t>
      </w:r>
      <w:r>
        <w:rPr>
          <w:noProof/>
        </w:rPr>
        <w:fldChar w:fldCharType="end"/>
      </w:r>
    </w:p>
    <w:p w14:paraId="28FE76BB" w14:textId="7074FD3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r>
      <w:r>
        <w:rPr>
          <w:noProof/>
        </w:rPr>
        <w:instrText xml:space="preserve"> PAGEREF _Toc185601506 \h </w:instrText>
      </w:r>
      <w:r>
        <w:rPr>
          <w:noProof/>
        </w:rPr>
      </w:r>
      <w:r>
        <w:rPr>
          <w:noProof/>
        </w:rPr>
        <w:fldChar w:fldCharType="separate"/>
      </w:r>
      <w:r w:rsidR="009A0E3B">
        <w:rPr>
          <w:noProof/>
        </w:rPr>
        <w:t>629</w:t>
      </w:r>
      <w:r>
        <w:rPr>
          <w:noProof/>
        </w:rPr>
        <w:fldChar w:fldCharType="end"/>
      </w:r>
    </w:p>
    <w:p w14:paraId="451D9DC7" w14:textId="0DCCF55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r>
      <w:r>
        <w:rPr>
          <w:noProof/>
        </w:rPr>
        <w:instrText xml:space="preserve"> PAGEREF _Toc185601507 \h </w:instrText>
      </w:r>
      <w:r>
        <w:rPr>
          <w:noProof/>
        </w:rPr>
      </w:r>
      <w:r>
        <w:rPr>
          <w:noProof/>
        </w:rPr>
        <w:fldChar w:fldCharType="separate"/>
      </w:r>
      <w:r w:rsidR="009A0E3B">
        <w:rPr>
          <w:noProof/>
        </w:rPr>
        <w:t>629</w:t>
      </w:r>
      <w:r>
        <w:rPr>
          <w:noProof/>
        </w:rPr>
        <w:fldChar w:fldCharType="end"/>
      </w:r>
    </w:p>
    <w:p w14:paraId="1C3ABDD4" w14:textId="12AD02C7"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r>
      <w:r>
        <w:rPr>
          <w:noProof/>
        </w:rPr>
        <w:instrText xml:space="preserve"> PAGEREF _Toc185601508 \h </w:instrText>
      </w:r>
      <w:r>
        <w:rPr>
          <w:noProof/>
        </w:rPr>
      </w:r>
      <w:r>
        <w:rPr>
          <w:noProof/>
        </w:rPr>
        <w:fldChar w:fldCharType="separate"/>
      </w:r>
      <w:r w:rsidR="009A0E3B">
        <w:rPr>
          <w:noProof/>
        </w:rPr>
        <w:t>630</w:t>
      </w:r>
      <w:r>
        <w:rPr>
          <w:noProof/>
        </w:rPr>
        <w:fldChar w:fldCharType="end"/>
      </w:r>
    </w:p>
    <w:p w14:paraId="14911C06" w14:textId="2C1B5532"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r>
      <w:r>
        <w:rPr>
          <w:noProof/>
        </w:rPr>
        <w:instrText xml:space="preserve"> PAGEREF _Toc185601509 \h </w:instrText>
      </w:r>
      <w:r>
        <w:rPr>
          <w:noProof/>
        </w:rPr>
      </w:r>
      <w:r>
        <w:rPr>
          <w:noProof/>
        </w:rPr>
        <w:fldChar w:fldCharType="separate"/>
      </w:r>
      <w:r w:rsidR="009A0E3B">
        <w:rPr>
          <w:noProof/>
        </w:rPr>
        <w:t>630</w:t>
      </w:r>
      <w:r>
        <w:rPr>
          <w:noProof/>
        </w:rPr>
        <w:fldChar w:fldCharType="end"/>
      </w:r>
    </w:p>
    <w:p w14:paraId="1DECD9E3" w14:textId="2F8F9A5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r>
      <w:r>
        <w:rPr>
          <w:noProof/>
        </w:rPr>
        <w:instrText xml:space="preserve"> PAGEREF _Toc185601510 \h </w:instrText>
      </w:r>
      <w:r>
        <w:rPr>
          <w:noProof/>
        </w:rPr>
      </w:r>
      <w:r>
        <w:rPr>
          <w:noProof/>
        </w:rPr>
        <w:fldChar w:fldCharType="separate"/>
      </w:r>
      <w:r w:rsidR="009A0E3B">
        <w:rPr>
          <w:noProof/>
        </w:rPr>
        <w:t>631</w:t>
      </w:r>
      <w:r>
        <w:rPr>
          <w:noProof/>
        </w:rPr>
        <w:fldChar w:fldCharType="end"/>
      </w:r>
    </w:p>
    <w:p w14:paraId="226FACCA" w14:textId="24F5DBB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r>
      <w:r>
        <w:rPr>
          <w:noProof/>
        </w:rPr>
        <w:instrText xml:space="preserve"> PAGEREF _Toc185601511 \h </w:instrText>
      </w:r>
      <w:r>
        <w:rPr>
          <w:noProof/>
        </w:rPr>
      </w:r>
      <w:r>
        <w:rPr>
          <w:noProof/>
        </w:rPr>
        <w:fldChar w:fldCharType="separate"/>
      </w:r>
      <w:r w:rsidR="009A0E3B">
        <w:rPr>
          <w:noProof/>
        </w:rPr>
        <w:t>631</w:t>
      </w:r>
      <w:r>
        <w:rPr>
          <w:noProof/>
        </w:rPr>
        <w:fldChar w:fldCharType="end"/>
      </w:r>
    </w:p>
    <w:p w14:paraId="31447443" w14:textId="7D168B9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r>
      <w:r>
        <w:rPr>
          <w:noProof/>
        </w:rPr>
        <w:instrText xml:space="preserve"> PAGEREF _Toc185601512 \h </w:instrText>
      </w:r>
      <w:r>
        <w:rPr>
          <w:noProof/>
        </w:rPr>
      </w:r>
      <w:r>
        <w:rPr>
          <w:noProof/>
        </w:rPr>
        <w:fldChar w:fldCharType="separate"/>
      </w:r>
      <w:r w:rsidR="009A0E3B">
        <w:rPr>
          <w:noProof/>
        </w:rPr>
        <w:t>632</w:t>
      </w:r>
      <w:r>
        <w:rPr>
          <w:noProof/>
        </w:rPr>
        <w:fldChar w:fldCharType="end"/>
      </w:r>
    </w:p>
    <w:p w14:paraId="2A2CEEA1" w14:textId="29DD968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r>
      <w:r>
        <w:rPr>
          <w:noProof/>
        </w:rPr>
        <w:instrText xml:space="preserve"> PAG</w:instrText>
      </w:r>
      <w:r>
        <w:rPr>
          <w:noProof/>
        </w:rPr>
        <w:lastRenderedPageBreak/>
        <w:instrText xml:space="preserve">EREF _Toc185601513 \h </w:instrText>
      </w:r>
      <w:r>
        <w:rPr>
          <w:noProof/>
        </w:rPr>
      </w:r>
      <w:r>
        <w:rPr>
          <w:noProof/>
        </w:rPr>
        <w:fldChar w:fldCharType="separate"/>
      </w:r>
      <w:r w:rsidR="009A0E3B">
        <w:rPr>
          <w:noProof/>
        </w:rPr>
        <w:t>632</w:t>
      </w:r>
      <w:r>
        <w:rPr>
          <w:noProof/>
        </w:rPr>
        <w:fldChar w:fldCharType="end"/>
      </w:r>
    </w:p>
    <w:p w14:paraId="18CB6A7C" w14:textId="6D1B50F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r>
      <w:r>
        <w:rPr>
          <w:noProof/>
        </w:rPr>
        <w:instrText xml:space="preserve"> PAGEREF _Toc185601514 \h </w:instrText>
      </w:r>
      <w:r>
        <w:rPr>
          <w:noProof/>
        </w:rPr>
      </w:r>
      <w:r>
        <w:rPr>
          <w:noProof/>
        </w:rPr>
        <w:fldChar w:fldCharType="separate"/>
      </w:r>
      <w:r w:rsidR="009A0E3B">
        <w:rPr>
          <w:noProof/>
        </w:rPr>
        <w:t>632</w:t>
      </w:r>
      <w:r>
        <w:rPr>
          <w:noProof/>
        </w:rPr>
        <w:fldChar w:fldCharType="end"/>
      </w:r>
    </w:p>
    <w:p w14:paraId="4EC0E246" w14:textId="7B1C4A8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r>
      <w:r>
        <w:rPr>
          <w:noProof/>
        </w:rPr>
        <w:instrText xml:space="preserve"> PAGEREF _Toc185601515 \h </w:instrText>
      </w:r>
      <w:r>
        <w:rPr>
          <w:noProof/>
        </w:rPr>
      </w:r>
      <w:r>
        <w:rPr>
          <w:noProof/>
        </w:rPr>
        <w:fldChar w:fldCharType="separate"/>
      </w:r>
      <w:r w:rsidR="009A0E3B">
        <w:rPr>
          <w:noProof/>
        </w:rPr>
        <w:t>632</w:t>
      </w:r>
      <w:r>
        <w:rPr>
          <w:noProof/>
        </w:rPr>
        <w:fldChar w:fldCharType="end"/>
      </w:r>
    </w:p>
    <w:p w14:paraId="58B57F5B" w14:textId="4910609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r>
      <w:r>
        <w:rPr>
          <w:noProof/>
        </w:rPr>
        <w:instrText xml:space="preserve"> PAGEREF _Toc185601516 \h </w:instrText>
      </w:r>
      <w:r>
        <w:rPr>
          <w:noProof/>
        </w:rPr>
      </w:r>
      <w:r>
        <w:rPr>
          <w:noProof/>
        </w:rPr>
        <w:fldChar w:fldCharType="separate"/>
      </w:r>
      <w:r w:rsidR="009A0E3B">
        <w:rPr>
          <w:noProof/>
        </w:rPr>
        <w:t>633</w:t>
      </w:r>
      <w:r>
        <w:rPr>
          <w:noProof/>
        </w:rPr>
        <w:fldChar w:fldCharType="end"/>
      </w:r>
    </w:p>
    <w:p w14:paraId="45E39D6D" w14:textId="7925F50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r>
      <w:r>
        <w:rPr>
          <w:noProof/>
        </w:rPr>
        <w:instrText xml:space="preserve"> PAGEREF _Toc185601517 \h </w:instrText>
      </w:r>
      <w:r>
        <w:rPr>
          <w:noProof/>
        </w:rPr>
      </w:r>
      <w:r>
        <w:rPr>
          <w:noProof/>
        </w:rPr>
        <w:fldChar w:fldCharType="separate"/>
      </w:r>
      <w:r w:rsidR="009A0E3B">
        <w:rPr>
          <w:noProof/>
        </w:rPr>
        <w:t>633</w:t>
      </w:r>
      <w:r>
        <w:rPr>
          <w:noProof/>
        </w:rPr>
        <w:fldChar w:fldCharType="end"/>
      </w:r>
    </w:p>
    <w:p w14:paraId="481B307E" w14:textId="23F16A3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r>
      <w:r>
        <w:rPr>
          <w:noProof/>
        </w:rPr>
        <w:instrText xml:space="preserve"> PAGEREF _Toc185601518 \h </w:instrText>
      </w:r>
      <w:r>
        <w:rPr>
          <w:noProof/>
        </w:rPr>
      </w:r>
      <w:r>
        <w:rPr>
          <w:noProof/>
        </w:rPr>
        <w:fldChar w:fldCharType="separate"/>
      </w:r>
      <w:r w:rsidR="009A0E3B">
        <w:rPr>
          <w:noProof/>
        </w:rPr>
        <w:t>634</w:t>
      </w:r>
      <w:r>
        <w:rPr>
          <w:noProof/>
        </w:rPr>
        <w:fldChar w:fldCharType="end"/>
      </w:r>
    </w:p>
    <w:p w14:paraId="56204011" w14:textId="46E71CF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r>
      <w:r>
        <w:rPr>
          <w:noProof/>
        </w:rPr>
        <w:instrText xml:space="preserve"> PAGEREF _Toc185601519 \h </w:instrText>
      </w:r>
      <w:r>
        <w:rPr>
          <w:noProof/>
        </w:rPr>
      </w:r>
      <w:r>
        <w:rPr>
          <w:noProof/>
        </w:rPr>
        <w:fldChar w:fldCharType="separate"/>
      </w:r>
      <w:r w:rsidR="009A0E3B">
        <w:rPr>
          <w:noProof/>
        </w:rPr>
        <w:t>634</w:t>
      </w:r>
      <w:r>
        <w:rPr>
          <w:noProof/>
        </w:rPr>
        <w:fldChar w:fldCharType="end"/>
      </w:r>
    </w:p>
    <w:p w14:paraId="2E46B467" w14:textId="100CD04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r>
      <w:r>
        <w:rPr>
          <w:noProof/>
        </w:rPr>
        <w:instrText xml:space="preserve"> PAGEREF _Toc185601520 \h </w:instrText>
      </w:r>
      <w:r>
        <w:rPr>
          <w:noProof/>
        </w:rPr>
      </w:r>
      <w:r>
        <w:rPr>
          <w:noProof/>
        </w:rPr>
        <w:fldChar w:fldCharType="separate"/>
      </w:r>
      <w:r w:rsidR="009A0E3B">
        <w:rPr>
          <w:noProof/>
        </w:rPr>
        <w:t>634</w:t>
      </w:r>
      <w:r>
        <w:rPr>
          <w:noProof/>
        </w:rPr>
        <w:fldChar w:fldCharType="end"/>
      </w:r>
    </w:p>
    <w:p w14:paraId="6983A04B" w14:textId="36E4F4E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r>
      <w:r>
        <w:rPr>
          <w:noProof/>
        </w:rPr>
        <w:instrText xml:space="preserve"> PAGEREF _Toc185601521 \h </w:instrText>
      </w:r>
      <w:r>
        <w:rPr>
          <w:noProof/>
        </w:rPr>
      </w:r>
      <w:r>
        <w:rPr>
          <w:noProof/>
        </w:rPr>
        <w:fldChar w:fldCharType="separate"/>
      </w:r>
      <w:r w:rsidR="009A0E3B">
        <w:rPr>
          <w:noProof/>
        </w:rPr>
        <w:t>635</w:t>
      </w:r>
      <w:r>
        <w:rPr>
          <w:noProof/>
        </w:rPr>
        <w:fldChar w:fldCharType="end"/>
      </w:r>
    </w:p>
    <w:p w14:paraId="79A94505" w14:textId="57E560F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7.2.24</w:t>
      </w:r>
      <w:r>
        <w:rPr>
          <w:rFonts w:asciiTheme="minorHAnsi" w:eastAsiaTheme="minorEastAsia" w:hAnsiTheme="minorHAnsi" w:cstheme="minorBidi"/>
          <w:noProof/>
          <w:kern w:val="2"/>
          <w:sz w:val="22"/>
          <w:szCs w:val="22"/>
          <w14:ligatures w14:val="standardContextual"/>
        </w:rPr>
        <w:tab/>
      </w:r>
      <w:r>
        <w:rPr>
          <w:noProof/>
        </w:rPr>
        <w:t>5G DDNMF Services</w:t>
      </w:r>
      <w:r>
        <w:rPr>
          <w:noProof/>
        </w:rPr>
        <w:tab/>
      </w:r>
      <w:r>
        <w:rPr>
          <w:noProof/>
        </w:rPr>
        <w:fldChar w:fldCharType="begin"/>
      </w:r>
      <w:r>
        <w:rPr>
          <w:noProof/>
        </w:rPr>
        <w:instrText xml:space="preserve"> PAGEREF _Toc185601522 \h </w:instrText>
      </w:r>
      <w:r>
        <w:rPr>
          <w:noProof/>
        </w:rPr>
      </w:r>
      <w:r>
        <w:rPr>
          <w:noProof/>
        </w:rPr>
        <w:fldChar w:fldCharType="separate"/>
      </w:r>
      <w:r w:rsidR="009A0E3B">
        <w:rPr>
          <w:noProof/>
        </w:rPr>
        <w:t>635</w:t>
      </w:r>
      <w:r>
        <w:rPr>
          <w:noProof/>
        </w:rPr>
        <w:fldChar w:fldCharType="end"/>
      </w:r>
    </w:p>
    <w:p w14:paraId="6DC9C09B" w14:textId="40BDACF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r>
      <w:r>
        <w:rPr>
          <w:noProof/>
        </w:rPr>
        <w:instrText xml:space="preserve"> PAGEREF _Toc185601523 \h </w:instrText>
      </w:r>
      <w:r>
        <w:rPr>
          <w:noProof/>
        </w:rPr>
      </w:r>
      <w:r>
        <w:rPr>
          <w:noProof/>
        </w:rPr>
        <w:fldChar w:fldCharType="separate"/>
      </w:r>
      <w:r w:rsidR="009A0E3B">
        <w:rPr>
          <w:noProof/>
        </w:rPr>
        <w:t>635</w:t>
      </w:r>
      <w:r>
        <w:rPr>
          <w:noProof/>
        </w:rPr>
        <w:fldChar w:fldCharType="end"/>
      </w:r>
    </w:p>
    <w:p w14:paraId="6FEEFACF" w14:textId="3D08EEA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7.2.26</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r>
      <w:r>
        <w:rPr>
          <w:noProof/>
        </w:rPr>
        <w:instrText xml:space="preserve"> PAGEREF _Toc185601524 \h </w:instrText>
      </w:r>
      <w:r>
        <w:rPr>
          <w:noProof/>
        </w:rPr>
      </w:r>
      <w:r>
        <w:rPr>
          <w:noProof/>
        </w:rPr>
        <w:fldChar w:fldCharType="separate"/>
      </w:r>
      <w:r w:rsidR="009A0E3B">
        <w:rPr>
          <w:noProof/>
        </w:rPr>
        <w:t>635</w:t>
      </w:r>
      <w:r>
        <w:rPr>
          <w:noProof/>
        </w:rPr>
        <w:fldChar w:fldCharType="end"/>
      </w:r>
    </w:p>
    <w:p w14:paraId="3E18C4D2" w14:textId="1616112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7.2.27</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r>
      <w:r>
        <w:rPr>
          <w:noProof/>
        </w:rPr>
        <w:instrText xml:space="preserve"> PAGEREF _Toc185601525 \h </w:instrText>
      </w:r>
      <w:r>
        <w:rPr>
          <w:noProof/>
        </w:rPr>
      </w:r>
      <w:r>
        <w:rPr>
          <w:noProof/>
        </w:rPr>
        <w:fldChar w:fldCharType="separate"/>
      </w:r>
      <w:r w:rsidR="009A0E3B">
        <w:rPr>
          <w:noProof/>
        </w:rPr>
        <w:t>636</w:t>
      </w:r>
      <w:r>
        <w:rPr>
          <w:noProof/>
        </w:rPr>
        <w:fldChar w:fldCharType="end"/>
      </w:r>
    </w:p>
    <w:p w14:paraId="57437C3D" w14:textId="23F720E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7.2.28</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r>
      <w:r>
        <w:rPr>
          <w:noProof/>
        </w:rPr>
        <w:instrText xml:space="preserve"> PAGEREF _Toc185601526 \h </w:instrText>
      </w:r>
      <w:r>
        <w:rPr>
          <w:noProof/>
        </w:rPr>
      </w:r>
      <w:r>
        <w:rPr>
          <w:noProof/>
        </w:rPr>
        <w:fldChar w:fldCharType="separate"/>
      </w:r>
      <w:r w:rsidR="009A0E3B">
        <w:rPr>
          <w:noProof/>
        </w:rPr>
        <w:t>636</w:t>
      </w:r>
      <w:r>
        <w:rPr>
          <w:noProof/>
        </w:rPr>
        <w:fldChar w:fldCharType="end"/>
      </w:r>
    </w:p>
    <w:p w14:paraId="530202BB" w14:textId="3DCD7D1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7.2.29</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r>
      <w:r>
        <w:rPr>
          <w:noProof/>
        </w:rPr>
        <w:instrText xml:space="preserve"> PAGEREF _Toc185601527 \h </w:instrText>
      </w:r>
      <w:r>
        <w:rPr>
          <w:noProof/>
        </w:rPr>
      </w:r>
      <w:r>
        <w:rPr>
          <w:noProof/>
        </w:rPr>
        <w:fldChar w:fldCharType="separate"/>
      </w:r>
      <w:r w:rsidR="009A0E3B">
        <w:rPr>
          <w:noProof/>
        </w:rPr>
        <w:t>637</w:t>
      </w:r>
      <w:r>
        <w:rPr>
          <w:noProof/>
        </w:rPr>
        <w:fldChar w:fldCharType="end"/>
      </w:r>
    </w:p>
    <w:p w14:paraId="0F2FA038" w14:textId="6093840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7.2.30</w:t>
      </w:r>
      <w:r>
        <w:rPr>
          <w:rFonts w:asciiTheme="minorHAnsi" w:eastAsiaTheme="minorEastAsia" w:hAnsiTheme="minorHAnsi" w:cstheme="minorBidi"/>
          <w:noProof/>
          <w:kern w:val="2"/>
          <w:sz w:val="22"/>
          <w:szCs w:val="22"/>
          <w14:ligatures w14:val="standardContextual"/>
        </w:rPr>
        <w:tab/>
      </w:r>
      <w:r>
        <w:rPr>
          <w:noProof/>
        </w:rPr>
        <w:t>SCP Services</w:t>
      </w:r>
      <w:r>
        <w:rPr>
          <w:noProof/>
        </w:rPr>
        <w:tab/>
      </w:r>
      <w:r>
        <w:rPr>
          <w:noProof/>
        </w:rPr>
        <w:fldChar w:fldCharType="begin"/>
      </w:r>
      <w:r>
        <w:rPr>
          <w:noProof/>
        </w:rPr>
        <w:instrText xml:space="preserve"> PAGEREF _Toc185601528 \h </w:instrText>
      </w:r>
      <w:r>
        <w:rPr>
          <w:noProof/>
        </w:rPr>
      </w:r>
      <w:r>
        <w:rPr>
          <w:noProof/>
        </w:rPr>
        <w:fldChar w:fldCharType="separate"/>
      </w:r>
      <w:r w:rsidR="009A0E3B">
        <w:rPr>
          <w:noProof/>
        </w:rPr>
        <w:t>637</w:t>
      </w:r>
      <w:r>
        <w:rPr>
          <w:noProof/>
        </w:rPr>
        <w:fldChar w:fldCharType="end"/>
      </w:r>
    </w:p>
    <w:p w14:paraId="3122477B" w14:textId="275BEE0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7.2.31</w:t>
      </w:r>
      <w:r>
        <w:rPr>
          <w:rFonts w:asciiTheme="minorHAnsi" w:eastAsiaTheme="minorEastAsia" w:hAnsiTheme="minorHAnsi" w:cstheme="minorBidi"/>
          <w:noProof/>
          <w:kern w:val="2"/>
          <w:sz w:val="22"/>
          <w:szCs w:val="22"/>
          <w14:ligatures w14:val="standardContextual"/>
        </w:rPr>
        <w:tab/>
      </w:r>
      <w:r>
        <w:rPr>
          <w:noProof/>
        </w:rPr>
        <w:t>EIF Services</w:t>
      </w:r>
      <w:r>
        <w:rPr>
          <w:noProof/>
        </w:rPr>
        <w:tab/>
      </w:r>
      <w:r>
        <w:rPr>
          <w:noProof/>
        </w:rPr>
        <w:fldChar w:fldCharType="begin"/>
      </w:r>
      <w:r>
        <w:rPr>
          <w:noProof/>
        </w:rPr>
        <w:instrText xml:space="preserve"> PAGEREF _Toc185601529 \h </w:instrText>
      </w:r>
      <w:r>
        <w:rPr>
          <w:noProof/>
        </w:rPr>
      </w:r>
      <w:r>
        <w:rPr>
          <w:noProof/>
        </w:rPr>
        <w:fldChar w:fldCharType="separate"/>
      </w:r>
      <w:r w:rsidR="009A0E3B">
        <w:rPr>
          <w:noProof/>
        </w:rPr>
        <w:t>637</w:t>
      </w:r>
      <w:r>
        <w:rPr>
          <w:noProof/>
        </w:rPr>
        <w:fldChar w:fldCharType="end"/>
      </w:r>
    </w:p>
    <w:p w14:paraId="0B1D09EF" w14:textId="4C4BAAB8"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r>
      <w:r>
        <w:rPr>
          <w:noProof/>
        </w:rPr>
        <w:instrText xml:space="preserve"> PAGEREF _Toc185601530 \h </w:instrText>
      </w:r>
      <w:r>
        <w:rPr>
          <w:noProof/>
        </w:rPr>
      </w:r>
      <w:r>
        <w:rPr>
          <w:noProof/>
        </w:rPr>
        <w:fldChar w:fldCharType="separate"/>
      </w:r>
      <w:r w:rsidR="009A0E3B">
        <w:rPr>
          <w:noProof/>
        </w:rPr>
        <w:t>637</w:t>
      </w:r>
      <w:r>
        <w:rPr>
          <w:noProof/>
        </w:rPr>
        <w:fldChar w:fldCharType="end"/>
      </w:r>
    </w:p>
    <w:p w14:paraId="7412DDE7" w14:textId="13DCB4D5" w:rsidR="007E16B7" w:rsidRDefault="007E16B7">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r>
      <w:r>
        <w:rPr>
          <w:noProof/>
        </w:rPr>
        <w:instrText xml:space="preserve"> PAGEREF _Toc185601531 \h </w:instrText>
      </w:r>
      <w:r>
        <w:rPr>
          <w:noProof/>
        </w:rPr>
      </w:r>
      <w:r>
        <w:rPr>
          <w:noProof/>
        </w:rPr>
        <w:fldChar w:fldCharType="separate"/>
      </w:r>
      <w:r w:rsidR="009A0E3B">
        <w:rPr>
          <w:noProof/>
        </w:rPr>
        <w:t>638</w:t>
      </w:r>
      <w:r>
        <w:rPr>
          <w:noProof/>
        </w:rPr>
        <w:fldChar w:fldCharType="end"/>
      </w:r>
    </w:p>
    <w:p w14:paraId="12D7DD15" w14:textId="72E6F07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_Toc185601532 \h </w:instrText>
      </w:r>
      <w:r>
        <w:rPr>
          <w:noProof/>
        </w:rPr>
      </w:r>
      <w:r>
        <w:rPr>
          <w:noProof/>
        </w:rPr>
        <w:fldChar w:fldCharType="separate"/>
      </w:r>
      <w:r w:rsidR="009A0E3B">
        <w:rPr>
          <w:noProof/>
        </w:rPr>
        <w:t>638</w:t>
      </w:r>
      <w:r>
        <w:rPr>
          <w:noProof/>
        </w:rPr>
        <w:fldChar w:fldCharType="end"/>
      </w:r>
    </w:p>
    <w:p w14:paraId="7E493356" w14:textId="6567C81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r>
      <w:r>
        <w:rPr>
          <w:noProof/>
        </w:rPr>
        <w:instrText xml:space="preserve"> PAGEREF _Toc185601533 \h </w:instrText>
      </w:r>
      <w:r>
        <w:rPr>
          <w:noProof/>
        </w:rPr>
      </w:r>
      <w:r>
        <w:rPr>
          <w:noProof/>
        </w:rPr>
        <w:fldChar w:fldCharType="separate"/>
      </w:r>
      <w:r w:rsidR="009A0E3B">
        <w:rPr>
          <w:noProof/>
        </w:rPr>
        <w:t>638</w:t>
      </w:r>
      <w:r>
        <w:rPr>
          <w:noProof/>
        </w:rPr>
        <w:fldChar w:fldCharType="end"/>
      </w:r>
    </w:p>
    <w:p w14:paraId="594359BC" w14:textId="6D78454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r>
      <w:r>
        <w:rPr>
          <w:noProof/>
        </w:rPr>
        <w:instrText xml:space="preserve"> PAGEREF _Toc185601534 \h </w:instrText>
      </w:r>
      <w:r>
        <w:rPr>
          <w:noProof/>
        </w:rPr>
      </w:r>
      <w:r>
        <w:rPr>
          <w:noProof/>
        </w:rPr>
        <w:fldChar w:fldCharType="separate"/>
      </w:r>
      <w:r w:rsidR="009A0E3B">
        <w:rPr>
          <w:noProof/>
        </w:rPr>
        <w:t>638</w:t>
      </w:r>
      <w:r>
        <w:rPr>
          <w:noProof/>
        </w:rPr>
        <w:fldChar w:fldCharType="end"/>
      </w:r>
    </w:p>
    <w:p w14:paraId="07D665EE" w14:textId="1D9C8D2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_Toc185601535 \h </w:instrText>
      </w:r>
      <w:r>
        <w:rPr>
          <w:noProof/>
        </w:rPr>
      </w:r>
      <w:r>
        <w:rPr>
          <w:noProof/>
        </w:rPr>
        <w:fldChar w:fldCharType="separate"/>
      </w:r>
      <w:r w:rsidR="009A0E3B">
        <w:rPr>
          <w:noProof/>
        </w:rPr>
        <w:t>638</w:t>
      </w:r>
      <w:r>
        <w:rPr>
          <w:noProof/>
        </w:rPr>
        <w:fldChar w:fldCharType="end"/>
      </w:r>
    </w:p>
    <w:p w14:paraId="47110CC3" w14:textId="226BDE42"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r>
      <w:r>
        <w:rPr>
          <w:noProof/>
        </w:rPr>
        <w:instrText xml:space="preserve"> PAGEREF _Toc185601536 \h </w:instrText>
      </w:r>
      <w:r>
        <w:rPr>
          <w:noProof/>
        </w:rPr>
      </w:r>
      <w:r>
        <w:rPr>
          <w:noProof/>
        </w:rPr>
        <w:fldChar w:fldCharType="separate"/>
      </w:r>
      <w:r w:rsidR="009A0E3B">
        <w:rPr>
          <w:noProof/>
        </w:rPr>
        <w:t>639</w:t>
      </w:r>
      <w:r>
        <w:rPr>
          <w:noProof/>
        </w:rPr>
        <w:fldChar w:fldCharType="end"/>
      </w:r>
    </w:p>
    <w:p w14:paraId="7423829B" w14:textId="1B371B94"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r>
      <w:r>
        <w:rPr>
          <w:noProof/>
        </w:rPr>
        <w:instrText xml:space="preserve"> PAGEREF _Toc185601537 \h </w:instrText>
      </w:r>
      <w:r>
        <w:rPr>
          <w:noProof/>
        </w:rPr>
      </w:r>
      <w:r>
        <w:rPr>
          <w:noProof/>
        </w:rPr>
        <w:fldChar w:fldCharType="separate"/>
      </w:r>
      <w:r w:rsidR="009A0E3B">
        <w:rPr>
          <w:noProof/>
        </w:rPr>
        <w:t>639</w:t>
      </w:r>
      <w:r>
        <w:rPr>
          <w:noProof/>
        </w:rPr>
        <w:fldChar w:fldCharType="end"/>
      </w:r>
    </w:p>
    <w:p w14:paraId="1156787C" w14:textId="588B92FA"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r>
      <w:r>
        <w:rPr>
          <w:noProof/>
        </w:rPr>
        <w:instrText xml:space="preserve"> PAGEREF _Toc185601538 \h </w:instrText>
      </w:r>
      <w:r>
        <w:rPr>
          <w:noProof/>
        </w:rPr>
      </w:r>
      <w:r>
        <w:rPr>
          <w:noProof/>
        </w:rPr>
        <w:fldChar w:fldCharType="separate"/>
      </w:r>
      <w:r w:rsidR="009A0E3B">
        <w:rPr>
          <w:noProof/>
        </w:rPr>
        <w:t>639</w:t>
      </w:r>
      <w:r>
        <w:rPr>
          <w:noProof/>
        </w:rPr>
        <w:fldChar w:fldCharType="end"/>
      </w:r>
    </w:p>
    <w:p w14:paraId="3D58F068" w14:textId="72E9345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_Toc185601539 \h </w:instrText>
      </w:r>
      <w:r>
        <w:rPr>
          <w:noProof/>
        </w:rPr>
      </w:r>
      <w:r>
        <w:rPr>
          <w:noProof/>
        </w:rPr>
        <w:fldChar w:fldCharType="separate"/>
      </w:r>
      <w:r w:rsidR="009A0E3B">
        <w:rPr>
          <w:noProof/>
        </w:rPr>
        <w:t>639</w:t>
      </w:r>
      <w:r>
        <w:rPr>
          <w:noProof/>
        </w:rPr>
        <w:fldChar w:fldCharType="end"/>
      </w:r>
    </w:p>
    <w:p w14:paraId="180BAAF0" w14:textId="0B6D7D1C"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r>
      <w:r>
        <w:rPr>
          <w:noProof/>
        </w:rPr>
        <w:instrText xml:space="preserve"> PAGEREF _Toc185601540 \h </w:instrText>
      </w:r>
      <w:r>
        <w:rPr>
          <w:noProof/>
        </w:rPr>
      </w:r>
      <w:r>
        <w:rPr>
          <w:noProof/>
        </w:rPr>
        <w:fldChar w:fldCharType="separate"/>
      </w:r>
      <w:r w:rsidR="009A0E3B">
        <w:rPr>
          <w:noProof/>
        </w:rPr>
        <w:t>641</w:t>
      </w:r>
      <w:r>
        <w:rPr>
          <w:noProof/>
        </w:rPr>
        <w:fldChar w:fldCharType="end"/>
      </w:r>
    </w:p>
    <w:p w14:paraId="12A974E9" w14:textId="0245167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r>
      <w:r>
        <w:rPr>
          <w:noProof/>
        </w:rPr>
        <w:instrText xml:space="preserve"> PAGEREF _Toc185601541 \h </w:instrText>
      </w:r>
      <w:r>
        <w:rPr>
          <w:noProof/>
        </w:rPr>
      </w:r>
      <w:r>
        <w:rPr>
          <w:noProof/>
        </w:rPr>
        <w:fldChar w:fldCharType="separate"/>
      </w:r>
      <w:r w:rsidR="009A0E3B">
        <w:rPr>
          <w:noProof/>
        </w:rPr>
        <w:t>641</w:t>
      </w:r>
      <w:r>
        <w:rPr>
          <w:noProof/>
        </w:rPr>
        <w:fldChar w:fldCharType="end"/>
      </w:r>
    </w:p>
    <w:p w14:paraId="09F6B935" w14:textId="31087522"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w:t>
      </w:r>
      <w:r>
        <w:rPr>
          <w:noProof/>
        </w:rPr>
        <w:lastRenderedPageBreak/>
        <w:t>GC</w:t>
      </w:r>
      <w:r>
        <w:rPr>
          <w:noProof/>
        </w:rPr>
        <w:tab/>
      </w:r>
      <w:r>
        <w:rPr>
          <w:noProof/>
        </w:rPr>
        <w:fldChar w:fldCharType="begin"/>
      </w:r>
      <w:r>
        <w:rPr>
          <w:noProof/>
        </w:rPr>
        <w:instrText xml:space="preserve"> PAGEREF _Toc185601542 \h </w:instrText>
      </w:r>
      <w:r>
        <w:rPr>
          <w:noProof/>
        </w:rPr>
      </w:r>
      <w:r>
        <w:rPr>
          <w:noProof/>
        </w:rPr>
        <w:fldChar w:fldCharType="separate"/>
      </w:r>
      <w:r w:rsidR="009A0E3B">
        <w:rPr>
          <w:noProof/>
        </w:rPr>
        <w:t>642</w:t>
      </w:r>
      <w:r>
        <w:rPr>
          <w:noProof/>
        </w:rPr>
        <w:fldChar w:fldCharType="end"/>
      </w:r>
    </w:p>
    <w:p w14:paraId="592BE052" w14:textId="208A7301"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r>
      <w:r>
        <w:rPr>
          <w:noProof/>
        </w:rPr>
        <w:instrText xml:space="preserve"> PAGEREF _Toc185601543 \h </w:instrText>
      </w:r>
      <w:r>
        <w:rPr>
          <w:noProof/>
        </w:rPr>
      </w:r>
      <w:r>
        <w:rPr>
          <w:noProof/>
        </w:rPr>
        <w:fldChar w:fldCharType="separate"/>
      </w:r>
      <w:r w:rsidR="009A0E3B">
        <w:rPr>
          <w:noProof/>
        </w:rPr>
        <w:t>642</w:t>
      </w:r>
      <w:r>
        <w:rPr>
          <w:noProof/>
        </w:rPr>
        <w:fldChar w:fldCharType="end"/>
      </w:r>
    </w:p>
    <w:p w14:paraId="0349A13B" w14:textId="6B831D6B"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r>
      <w:r>
        <w:rPr>
          <w:noProof/>
        </w:rPr>
        <w:instrText xml:space="preserve"> PAGEREF _Toc185601544 \h </w:instrText>
      </w:r>
      <w:r>
        <w:rPr>
          <w:noProof/>
        </w:rPr>
      </w:r>
      <w:r>
        <w:rPr>
          <w:noProof/>
        </w:rPr>
        <w:fldChar w:fldCharType="separate"/>
      </w:r>
      <w:r w:rsidR="009A0E3B">
        <w:rPr>
          <w:noProof/>
        </w:rPr>
        <w:t>642</w:t>
      </w:r>
      <w:r>
        <w:rPr>
          <w:noProof/>
        </w:rPr>
        <w:fldChar w:fldCharType="end"/>
      </w:r>
    </w:p>
    <w:p w14:paraId="3ABAF614" w14:textId="1861AD4C"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r>
      <w:r>
        <w:rPr>
          <w:noProof/>
        </w:rPr>
        <w:instrText xml:space="preserve"> PAGEREF _Toc185601545 \h </w:instrText>
      </w:r>
      <w:r>
        <w:rPr>
          <w:noProof/>
        </w:rPr>
      </w:r>
      <w:r>
        <w:rPr>
          <w:noProof/>
        </w:rPr>
        <w:fldChar w:fldCharType="separate"/>
      </w:r>
      <w:r w:rsidR="009A0E3B">
        <w:rPr>
          <w:noProof/>
        </w:rPr>
        <w:t>643</w:t>
      </w:r>
      <w:r>
        <w:rPr>
          <w:noProof/>
        </w:rPr>
        <w:fldChar w:fldCharType="end"/>
      </w:r>
    </w:p>
    <w:p w14:paraId="317F2619" w14:textId="5BE91F0D"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r>
      <w:r>
        <w:rPr>
          <w:noProof/>
        </w:rPr>
        <w:instrText xml:space="preserve"> PAGEREF _Toc185601546 \h </w:instrText>
      </w:r>
      <w:r>
        <w:rPr>
          <w:noProof/>
        </w:rPr>
      </w:r>
      <w:r>
        <w:rPr>
          <w:noProof/>
        </w:rPr>
        <w:fldChar w:fldCharType="separate"/>
      </w:r>
      <w:r w:rsidR="009A0E3B">
        <w:rPr>
          <w:noProof/>
        </w:rPr>
        <w:t>644</w:t>
      </w:r>
      <w:r>
        <w:rPr>
          <w:noProof/>
        </w:rPr>
        <w:fldChar w:fldCharType="end"/>
      </w:r>
    </w:p>
    <w:p w14:paraId="75E56CD6" w14:textId="07DC62D1"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r>
      <w:r>
        <w:rPr>
          <w:noProof/>
        </w:rPr>
        <w:instrText xml:space="preserve"> PAGEREF _Toc185601547 \h </w:instrText>
      </w:r>
      <w:r>
        <w:rPr>
          <w:noProof/>
        </w:rPr>
      </w:r>
      <w:r>
        <w:rPr>
          <w:noProof/>
        </w:rPr>
        <w:fldChar w:fldCharType="separate"/>
      </w:r>
      <w:r w:rsidR="009A0E3B">
        <w:rPr>
          <w:noProof/>
        </w:rPr>
        <w:t>644</w:t>
      </w:r>
      <w:r>
        <w:rPr>
          <w:noProof/>
        </w:rPr>
        <w:fldChar w:fldCharType="end"/>
      </w:r>
    </w:p>
    <w:p w14:paraId="7D8D5330" w14:textId="021B3A02"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8.2.7</w:t>
      </w:r>
      <w:r>
        <w:rPr>
          <w:rFonts w:asciiTheme="minorHAnsi" w:eastAsiaTheme="minorEastAsia" w:hAnsiTheme="minorHAnsi" w:cstheme="minorBidi"/>
          <w:noProof/>
          <w:kern w:val="2"/>
          <w:sz w:val="22"/>
          <w:szCs w:val="22"/>
          <w14:ligatures w14:val="standardContextual"/>
        </w:rPr>
        <w:tab/>
      </w:r>
      <w:r>
        <w:rPr>
          <w:noProof/>
          <w:lang w:eastAsia="zh-CN"/>
        </w:rPr>
        <w:t>Control Plane for Trusted WLAN Access for N5CW Device</w:t>
      </w:r>
      <w:r>
        <w:rPr>
          <w:noProof/>
        </w:rPr>
        <w:tab/>
      </w:r>
      <w:r>
        <w:rPr>
          <w:noProof/>
        </w:rPr>
        <w:fldChar w:fldCharType="begin"/>
      </w:r>
      <w:r>
        <w:rPr>
          <w:noProof/>
        </w:rPr>
        <w:instrText xml:space="preserve"> PAGEREF _Toc185601548 \h </w:instrText>
      </w:r>
      <w:r>
        <w:rPr>
          <w:noProof/>
        </w:rPr>
      </w:r>
      <w:r>
        <w:rPr>
          <w:noProof/>
        </w:rPr>
        <w:fldChar w:fldCharType="separate"/>
      </w:r>
      <w:r w:rsidR="009A0E3B">
        <w:rPr>
          <w:noProof/>
        </w:rPr>
        <w:t>645</w:t>
      </w:r>
      <w:r>
        <w:rPr>
          <w:noProof/>
        </w:rPr>
        <w:fldChar w:fldCharType="end"/>
      </w:r>
    </w:p>
    <w:p w14:paraId="31BD459C" w14:textId="61C1406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r>
      <w:r>
        <w:rPr>
          <w:noProof/>
        </w:rPr>
        <w:instrText xml:space="preserve"> PAGEREF _Toc185601549 \h </w:instrText>
      </w:r>
      <w:r>
        <w:rPr>
          <w:noProof/>
        </w:rPr>
      </w:r>
      <w:r>
        <w:rPr>
          <w:noProof/>
        </w:rPr>
        <w:fldChar w:fldCharType="separate"/>
      </w:r>
      <w:r w:rsidR="009A0E3B">
        <w:rPr>
          <w:noProof/>
        </w:rPr>
        <w:t>645</w:t>
      </w:r>
      <w:r>
        <w:rPr>
          <w:noProof/>
        </w:rPr>
        <w:fldChar w:fldCharType="end"/>
      </w:r>
    </w:p>
    <w:p w14:paraId="45243E2C" w14:textId="7CD7065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r>
      <w:r>
        <w:rPr>
          <w:noProof/>
        </w:rPr>
        <w:instrText xml:space="preserve"> PAGEREF _Toc185601550 \h </w:instrText>
      </w:r>
      <w:r>
        <w:rPr>
          <w:noProof/>
        </w:rPr>
      </w:r>
      <w:r>
        <w:rPr>
          <w:noProof/>
        </w:rPr>
        <w:fldChar w:fldCharType="separate"/>
      </w:r>
      <w:r w:rsidR="009A0E3B">
        <w:rPr>
          <w:noProof/>
        </w:rPr>
        <w:t>645</w:t>
      </w:r>
      <w:r>
        <w:rPr>
          <w:noProof/>
        </w:rPr>
        <w:fldChar w:fldCharType="end"/>
      </w:r>
    </w:p>
    <w:p w14:paraId="1A720949" w14:textId="264BE842"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r>
      <w:r>
        <w:rPr>
          <w:noProof/>
        </w:rPr>
        <w:instrText xml:space="preserve"> PAGEREF _Toc185601551 \h </w:instrText>
      </w:r>
      <w:r>
        <w:rPr>
          <w:noProof/>
        </w:rPr>
      </w:r>
      <w:r>
        <w:rPr>
          <w:noProof/>
        </w:rPr>
        <w:fldChar w:fldCharType="separate"/>
      </w:r>
      <w:r w:rsidR="009A0E3B">
        <w:rPr>
          <w:noProof/>
        </w:rPr>
        <w:t>646</w:t>
      </w:r>
      <w:r>
        <w:rPr>
          <w:noProof/>
        </w:rPr>
        <w:fldChar w:fldCharType="end"/>
      </w:r>
    </w:p>
    <w:p w14:paraId="23DAED31" w14:textId="0410AF1D"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r>
      <w:r>
        <w:rPr>
          <w:noProof/>
        </w:rPr>
        <w:instrText xml:space="preserve"> PAGEREF _Toc185601552 \h </w:instrText>
      </w:r>
      <w:r>
        <w:rPr>
          <w:noProof/>
        </w:rPr>
      </w:r>
      <w:r>
        <w:rPr>
          <w:noProof/>
        </w:rPr>
        <w:fldChar w:fldCharType="separate"/>
      </w:r>
      <w:r w:rsidR="009A0E3B">
        <w:rPr>
          <w:noProof/>
        </w:rPr>
        <w:t>646</w:t>
      </w:r>
      <w:r>
        <w:rPr>
          <w:noProof/>
        </w:rPr>
        <w:fldChar w:fldCharType="end"/>
      </w:r>
    </w:p>
    <w:p w14:paraId="20CA4912" w14:textId="0B61671E"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r>
      <w:r>
        <w:rPr>
          <w:noProof/>
        </w:rPr>
        <w:instrText xml:space="preserve"> PAGEREF _Toc185601553 \h </w:instrText>
      </w:r>
      <w:r>
        <w:rPr>
          <w:noProof/>
        </w:rPr>
      </w:r>
      <w:r>
        <w:rPr>
          <w:noProof/>
        </w:rPr>
        <w:fldChar w:fldCharType="separate"/>
      </w:r>
      <w:r w:rsidR="009A0E3B">
        <w:rPr>
          <w:noProof/>
        </w:rPr>
        <w:t>647</w:t>
      </w:r>
      <w:r>
        <w:rPr>
          <w:noProof/>
        </w:rPr>
        <w:fldChar w:fldCharType="end"/>
      </w:r>
    </w:p>
    <w:p w14:paraId="0B61E9F8" w14:textId="31E33FAC"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r>
      <w:r>
        <w:rPr>
          <w:noProof/>
        </w:rPr>
        <w:instrText xml:space="preserve"> PAGEREF _Toc185601554 \h </w:instrText>
      </w:r>
      <w:r>
        <w:rPr>
          <w:noProof/>
        </w:rPr>
      </w:r>
      <w:r>
        <w:rPr>
          <w:noProof/>
        </w:rPr>
        <w:fldChar w:fldCharType="separate"/>
      </w:r>
      <w:r w:rsidR="009A0E3B">
        <w:rPr>
          <w:noProof/>
        </w:rPr>
        <w:t>647</w:t>
      </w:r>
      <w:r>
        <w:rPr>
          <w:noProof/>
        </w:rPr>
        <w:fldChar w:fldCharType="end"/>
      </w:r>
    </w:p>
    <w:p w14:paraId="46598BEF" w14:textId="26D0AD51"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8.3.6</w:t>
      </w:r>
      <w:r>
        <w:rPr>
          <w:rFonts w:asciiTheme="minorHAnsi" w:eastAsiaTheme="minorEastAsia" w:hAnsiTheme="minorHAnsi" w:cstheme="minorBidi"/>
          <w:noProof/>
          <w:kern w:val="2"/>
          <w:sz w:val="22"/>
          <w:szCs w:val="22"/>
          <w14:ligatures w14:val="standardContextual"/>
        </w:rPr>
        <w:tab/>
      </w:r>
      <w:r>
        <w:rPr>
          <w:noProof/>
          <w:lang w:eastAsia="zh-CN"/>
        </w:rPr>
        <w:t>User Plane for Trusted WLAN Access for N5CW Device</w:t>
      </w:r>
      <w:r>
        <w:rPr>
          <w:noProof/>
        </w:rPr>
        <w:tab/>
      </w:r>
      <w:r>
        <w:rPr>
          <w:noProof/>
        </w:rPr>
        <w:fldChar w:fldCharType="begin"/>
      </w:r>
      <w:r>
        <w:rPr>
          <w:noProof/>
        </w:rPr>
        <w:instrText xml:space="preserve"> PAGEREF _Toc185601555 \h </w:instrText>
      </w:r>
      <w:r>
        <w:rPr>
          <w:noProof/>
        </w:rPr>
      </w:r>
      <w:r>
        <w:rPr>
          <w:noProof/>
        </w:rPr>
        <w:fldChar w:fldCharType="separate"/>
      </w:r>
      <w:r w:rsidR="009A0E3B">
        <w:rPr>
          <w:noProof/>
        </w:rPr>
        <w:t>647</w:t>
      </w:r>
      <w:r>
        <w:rPr>
          <w:noProof/>
        </w:rPr>
        <w:fldChar w:fldCharType="end"/>
      </w:r>
    </w:p>
    <w:p w14:paraId="745A3C8B" w14:textId="42026623"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r>
      <w:r>
        <w:rPr>
          <w:noProof/>
          <w:lang w:eastAsia="ja-JP"/>
        </w:rPr>
        <w:t>Relationship between Service-Based Interfaces and Reference Points</w:t>
      </w:r>
      <w:r>
        <w:rPr>
          <w:noProof/>
        </w:rPr>
        <w:tab/>
      </w:r>
      <w:r>
        <w:rPr>
          <w:noProof/>
        </w:rPr>
        <w:fldChar w:fldCharType="begin"/>
      </w:r>
      <w:r>
        <w:rPr>
          <w:noProof/>
        </w:rPr>
        <w:instrText xml:space="preserve"> PAGEREF _Toc185601556 \h </w:instrText>
      </w:r>
      <w:r>
        <w:rPr>
          <w:noProof/>
        </w:rPr>
      </w:r>
      <w:r>
        <w:rPr>
          <w:noProof/>
        </w:rPr>
        <w:fldChar w:fldCharType="separate"/>
      </w:r>
      <w:r w:rsidR="009A0E3B">
        <w:rPr>
          <w:noProof/>
        </w:rPr>
        <w:t>648</w:t>
      </w:r>
      <w:r>
        <w:rPr>
          <w:noProof/>
        </w:rPr>
        <w:fldChar w:fldCharType="end"/>
      </w:r>
    </w:p>
    <w:p w14:paraId="44D18FD7" w14:textId="55800FB8"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r>
      <w:r>
        <w:rPr>
          <w:noProof/>
        </w:rPr>
        <w:instrText xml:space="preserve"> PAGEREF _Toc185601557 \h </w:instrText>
      </w:r>
      <w:r>
        <w:rPr>
          <w:noProof/>
        </w:rPr>
      </w:r>
      <w:r>
        <w:rPr>
          <w:noProof/>
        </w:rPr>
        <w:fldChar w:fldCharType="separate"/>
      </w:r>
      <w:r w:rsidR="009A0E3B">
        <w:rPr>
          <w:noProof/>
        </w:rPr>
        <w:t>650</w:t>
      </w:r>
      <w:r>
        <w:rPr>
          <w:noProof/>
        </w:rPr>
        <w:fldChar w:fldCharType="end"/>
      </w:r>
    </w:p>
    <w:p w14:paraId="368801F3" w14:textId="5900F147"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r>
      <w:r>
        <w:rPr>
          <w:noProof/>
        </w:rPr>
        <w:instrText xml:space="preserve"> PAGEREF _Toc185601558 \h </w:instrText>
      </w:r>
      <w:r>
        <w:rPr>
          <w:noProof/>
        </w:rPr>
      </w:r>
      <w:r>
        <w:rPr>
          <w:noProof/>
        </w:rPr>
        <w:fldChar w:fldCharType="separate"/>
      </w:r>
      <w:r w:rsidR="009A0E3B">
        <w:rPr>
          <w:noProof/>
        </w:rPr>
        <w:t>651</w:t>
      </w:r>
      <w:r>
        <w:rPr>
          <w:noProof/>
        </w:rPr>
        <w:fldChar w:fldCharType="end"/>
      </w:r>
    </w:p>
    <w:p w14:paraId="1ABF8EC3" w14:textId="51787F70"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r>
      <w:r>
        <w:rPr>
          <w:noProof/>
        </w:rPr>
        <w:instrText xml:space="preserve"> PAGEREF _Toc185601559 \h </w:instrText>
      </w:r>
      <w:r>
        <w:rPr>
          <w:noProof/>
        </w:rPr>
      </w:r>
      <w:r>
        <w:rPr>
          <w:noProof/>
        </w:rPr>
        <w:fldChar w:fldCharType="separate"/>
      </w:r>
      <w:r w:rsidR="009A0E3B">
        <w:rPr>
          <w:noProof/>
        </w:rPr>
        <w:t>652</w:t>
      </w:r>
      <w:r>
        <w:rPr>
          <w:noProof/>
        </w:rPr>
        <w:fldChar w:fldCharType="end"/>
      </w:r>
    </w:p>
    <w:p w14:paraId="41D48D41" w14:textId="09B71910" w:rsidR="007E16B7" w:rsidRDefault="007E16B7">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r>
      <w:r>
        <w:rPr>
          <w:noProof/>
        </w:rPr>
        <w:instrText xml:space="preserve"> PAGEREF _Toc185601560 \h </w:instrText>
      </w:r>
      <w:r>
        <w:rPr>
          <w:noProof/>
        </w:rPr>
      </w:r>
      <w:r>
        <w:rPr>
          <w:noProof/>
        </w:rPr>
        <w:fldChar w:fldCharType="separate"/>
      </w:r>
      <w:r w:rsidR="009A0E3B">
        <w:rPr>
          <w:noProof/>
        </w:rPr>
        <w:t>652</w:t>
      </w:r>
      <w:r>
        <w:rPr>
          <w:noProof/>
        </w:rPr>
        <w:fldChar w:fldCharType="end"/>
      </w:r>
    </w:p>
    <w:p w14:paraId="123BDC38" w14:textId="2333D68A" w:rsidR="007E16B7" w:rsidRDefault="007E16B7">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r>
      <w:r>
        <w:rPr>
          <w:noProof/>
        </w:rPr>
        <w:instrText xml:space="preserve"> PAGEREF _Toc185601561 \h </w:instrText>
      </w:r>
      <w:r>
        <w:rPr>
          <w:noProof/>
        </w:rPr>
      </w:r>
      <w:r>
        <w:rPr>
          <w:noProof/>
        </w:rPr>
        <w:fldChar w:fldCharType="separate"/>
      </w:r>
      <w:r w:rsidR="009A0E3B">
        <w:rPr>
          <w:noProof/>
        </w:rPr>
        <w:t>652</w:t>
      </w:r>
      <w:r>
        <w:rPr>
          <w:noProof/>
        </w:rPr>
        <w:fldChar w:fldCharType="end"/>
      </w:r>
    </w:p>
    <w:p w14:paraId="1D7C0F83" w14:textId="7F3E5F9D" w:rsidR="007E16B7" w:rsidRDefault="007E16B7">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r>
      <w:r>
        <w:rPr>
          <w:noProof/>
        </w:rPr>
        <w:instrText xml:space="preserve"> PAGEREF _Toc185601562 \h </w:instrText>
      </w:r>
      <w:r>
        <w:rPr>
          <w:noProof/>
        </w:rPr>
      </w:r>
      <w:r>
        <w:rPr>
          <w:noProof/>
        </w:rPr>
        <w:fldChar w:fldCharType="separate"/>
      </w:r>
      <w:r w:rsidR="009A0E3B">
        <w:rPr>
          <w:noProof/>
        </w:rPr>
        <w:t>653</w:t>
      </w:r>
      <w:r>
        <w:rPr>
          <w:noProof/>
        </w:rPr>
        <w:fldChar w:fldCharType="end"/>
      </w:r>
    </w:p>
    <w:p w14:paraId="3B6BCCC9" w14:textId="382A5BCA" w:rsidR="007E16B7" w:rsidRDefault="007E16B7">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r>
      <w:r>
        <w:rPr>
          <w:noProof/>
        </w:rPr>
        <w:instrText xml:space="preserve"> PAGEREF _Toc185601563 \h </w:instrText>
      </w:r>
      <w:r>
        <w:rPr>
          <w:noProof/>
        </w:rPr>
      </w:r>
      <w:r>
        <w:rPr>
          <w:noProof/>
        </w:rPr>
        <w:fldChar w:fldCharType="separate"/>
      </w:r>
      <w:r w:rsidR="009A0E3B">
        <w:rPr>
          <w:noProof/>
        </w:rPr>
        <w:t>654</w:t>
      </w:r>
      <w:r>
        <w:rPr>
          <w:noProof/>
        </w:rPr>
        <w:fldChar w:fldCharType="end"/>
      </w:r>
    </w:p>
    <w:p w14:paraId="319C1DB4" w14:textId="204C1A9A" w:rsidR="007E16B7" w:rsidRDefault="007E16B7">
      <w:pPr>
        <w:pStyle w:val="TOC1"/>
        <w:rPr>
          <w:rFonts w:asciiTheme="minorHAnsi" w:eastAsiaTheme="minorEastAsia" w:hAnsiTheme="minorHAnsi" w:cstheme="minorBidi"/>
          <w:noProof/>
          <w:kern w:val="2"/>
          <w:szCs w:val="22"/>
          <w14:ligatures w14:val="standardContextual"/>
        </w:rPr>
      </w:pPr>
      <w:r>
        <w:rPr>
          <w:noProof/>
        </w:rPr>
        <w:t>D.5</w:t>
      </w:r>
      <w:r>
        <w:rPr>
          <w:rFonts w:asciiTheme="minorHAnsi" w:eastAsiaTheme="minorEastAsia" w:hAnsiTheme="minorHAnsi" w:cstheme="minorBidi"/>
          <w:noProof/>
          <w:kern w:val="2"/>
          <w:szCs w:val="22"/>
          <w14:ligatures w14:val="standardContextual"/>
        </w:rPr>
        <w:tab/>
      </w:r>
      <w:r>
        <w:rPr>
          <w:noProof/>
        </w:rPr>
        <w:t>Support for keeping UE in CM-CONNECTED state in overlay network when accessing services via NWu</w:t>
      </w:r>
      <w:r>
        <w:rPr>
          <w:noProof/>
        </w:rPr>
        <w:tab/>
      </w:r>
      <w:r>
        <w:rPr>
          <w:noProof/>
        </w:rPr>
        <w:fldChar w:fldCharType="begin"/>
      </w:r>
      <w:r>
        <w:rPr>
          <w:noProof/>
        </w:rPr>
        <w:instrText xml:space="preserve"> PAGEREF _Toc185601564 \h </w:instrText>
      </w:r>
      <w:r>
        <w:rPr>
          <w:noProof/>
        </w:rPr>
      </w:r>
      <w:r>
        <w:rPr>
          <w:noProof/>
        </w:rPr>
        <w:fldChar w:fldCharType="separate"/>
      </w:r>
      <w:r w:rsidR="009A0E3B">
        <w:rPr>
          <w:noProof/>
        </w:rPr>
        <w:t>654</w:t>
      </w:r>
      <w:r>
        <w:rPr>
          <w:noProof/>
        </w:rPr>
        <w:fldChar w:fldCharType="end"/>
      </w:r>
    </w:p>
    <w:p w14:paraId="4D2C3E55" w14:textId="39E03BA7" w:rsidR="007E16B7" w:rsidRDefault="007E16B7">
      <w:pPr>
        <w:pStyle w:val="TOC1"/>
        <w:rPr>
          <w:rFonts w:asciiTheme="minorHAnsi" w:eastAsiaTheme="minorEastAsia" w:hAnsiTheme="minorHAnsi" w:cstheme="minorBidi"/>
          <w:noProof/>
          <w:kern w:val="2"/>
          <w:szCs w:val="22"/>
          <w14:ligatures w14:val="standardContextual"/>
        </w:rPr>
      </w:pPr>
      <w:r>
        <w:rPr>
          <w:noProof/>
        </w:rPr>
        <w:t>D.6</w:t>
      </w:r>
      <w:r>
        <w:rPr>
          <w:rFonts w:asciiTheme="minorHAnsi" w:eastAsiaTheme="minorEastAsia" w:hAnsiTheme="minorHAnsi" w:cstheme="minorBidi"/>
          <w:noProof/>
          <w:kern w:val="2"/>
          <w:szCs w:val="22"/>
          <w14:ligatures w14:val="standardContextual"/>
        </w:rPr>
        <w:tab/>
      </w:r>
      <w:r>
        <w:rPr>
          <w:noProof/>
        </w:rPr>
        <w:t>Support for session/service continuity between SNPN and PLMN when using N3IWF</w:t>
      </w:r>
      <w:r>
        <w:rPr>
          <w:noProof/>
        </w:rPr>
        <w:tab/>
      </w:r>
      <w:r>
        <w:rPr>
          <w:noProof/>
        </w:rPr>
        <w:fldChar w:fldCharType="begin"/>
      </w:r>
      <w:r>
        <w:rPr>
          <w:noProof/>
        </w:rPr>
        <w:instrText xml:space="preserve"> PAGEREF _Toc185601565 \h </w:instrText>
      </w:r>
      <w:r>
        <w:rPr>
          <w:noProof/>
        </w:rPr>
      </w:r>
      <w:r>
        <w:rPr>
          <w:noProof/>
        </w:rPr>
        <w:fldChar w:fldCharType="separate"/>
      </w:r>
      <w:r w:rsidR="009A0E3B">
        <w:rPr>
          <w:noProof/>
        </w:rPr>
        <w:t>655</w:t>
      </w:r>
      <w:r>
        <w:rPr>
          <w:noProof/>
        </w:rPr>
        <w:fldChar w:fldCharType="end"/>
      </w:r>
    </w:p>
    <w:p w14:paraId="356028B5" w14:textId="19CB53E0" w:rsidR="007E16B7" w:rsidRDefault="007E16B7">
      <w:pPr>
        <w:pStyle w:val="TOC1"/>
        <w:rPr>
          <w:rFonts w:asciiTheme="minorHAnsi" w:eastAsiaTheme="minorEastAsia" w:hAnsiTheme="minorHAnsi" w:cstheme="minorBidi"/>
          <w:noProof/>
          <w:kern w:val="2"/>
          <w:szCs w:val="22"/>
          <w14:ligatures w14:val="standardContextual"/>
        </w:rPr>
      </w:pPr>
      <w:r>
        <w:rPr>
          <w:noProof/>
        </w:rPr>
        <w:t>D.7</w:t>
      </w:r>
      <w:r>
        <w:rPr>
          <w:rFonts w:asciiTheme="minorHAnsi" w:eastAsiaTheme="minorEastAsia" w:hAnsiTheme="minorHAnsi" w:cstheme="minorBidi"/>
          <w:noProof/>
          <w:kern w:val="2"/>
          <w:szCs w:val="22"/>
          <w14:ligatures w14:val="standardContextual"/>
        </w:rPr>
        <w:tab/>
      </w:r>
      <w:r>
        <w:rPr>
          <w:noProof/>
        </w:rPr>
        <w:t>Guidance for underlay network to support</w:t>
      </w:r>
      <w:r>
        <w:rPr>
          <w:noProof/>
        </w:rPr>
        <w:lastRenderedPageBreak/>
        <w:t xml:space="preserve"> QoS differentiation for User Plane IPsec Child SA</w:t>
      </w:r>
      <w:r>
        <w:rPr>
          <w:noProof/>
        </w:rPr>
        <w:tab/>
      </w:r>
      <w:r>
        <w:rPr>
          <w:noProof/>
        </w:rPr>
        <w:fldChar w:fldCharType="begin"/>
      </w:r>
      <w:r>
        <w:rPr>
          <w:noProof/>
        </w:rPr>
        <w:instrText xml:space="preserve"> PAGEREF _Toc185601566 \h </w:instrText>
      </w:r>
      <w:r>
        <w:rPr>
          <w:noProof/>
        </w:rPr>
      </w:r>
      <w:r>
        <w:rPr>
          <w:noProof/>
        </w:rPr>
        <w:fldChar w:fldCharType="separate"/>
      </w:r>
      <w:r w:rsidR="009A0E3B">
        <w:rPr>
          <w:noProof/>
        </w:rPr>
        <w:t>656</w:t>
      </w:r>
      <w:r>
        <w:rPr>
          <w:noProof/>
        </w:rPr>
        <w:fldChar w:fldCharType="end"/>
      </w:r>
    </w:p>
    <w:p w14:paraId="45067BD3" w14:textId="22FC7C0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D.7.1</w:t>
      </w:r>
      <w:r>
        <w:rPr>
          <w:rFonts w:asciiTheme="minorHAnsi" w:eastAsiaTheme="minorEastAsia" w:hAnsiTheme="minorHAnsi" w:cstheme="minorBidi"/>
          <w:noProof/>
          <w:kern w:val="2"/>
          <w:sz w:val="22"/>
          <w:szCs w:val="22"/>
          <w14:ligatures w14:val="standardContextual"/>
        </w:rPr>
        <w:tab/>
      </w:r>
      <w:r>
        <w:rPr>
          <w:noProof/>
        </w:rPr>
        <w:t>Network initiated QoS</w:t>
      </w:r>
      <w:r>
        <w:rPr>
          <w:noProof/>
        </w:rPr>
        <w:tab/>
      </w:r>
      <w:r>
        <w:rPr>
          <w:noProof/>
        </w:rPr>
        <w:fldChar w:fldCharType="begin"/>
      </w:r>
      <w:r>
        <w:rPr>
          <w:noProof/>
        </w:rPr>
        <w:instrText xml:space="preserve"> PAGEREF _Toc185601567 \h </w:instrText>
      </w:r>
      <w:r>
        <w:rPr>
          <w:noProof/>
        </w:rPr>
      </w:r>
      <w:r>
        <w:rPr>
          <w:noProof/>
        </w:rPr>
        <w:fldChar w:fldCharType="separate"/>
      </w:r>
      <w:r w:rsidR="009A0E3B">
        <w:rPr>
          <w:noProof/>
        </w:rPr>
        <w:t>656</w:t>
      </w:r>
      <w:r>
        <w:rPr>
          <w:noProof/>
        </w:rPr>
        <w:fldChar w:fldCharType="end"/>
      </w:r>
    </w:p>
    <w:p w14:paraId="24C91FDA" w14:textId="35A456A8"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D.7.2</w:t>
      </w:r>
      <w:r>
        <w:rPr>
          <w:rFonts w:asciiTheme="minorHAnsi" w:eastAsiaTheme="minorEastAsia" w:hAnsiTheme="minorHAnsi" w:cstheme="minorBidi"/>
          <w:noProof/>
          <w:kern w:val="2"/>
          <w:sz w:val="22"/>
          <w:szCs w:val="22"/>
          <w14:ligatures w14:val="standardContextual"/>
        </w:rPr>
        <w:tab/>
      </w:r>
      <w:r>
        <w:rPr>
          <w:noProof/>
        </w:rPr>
        <w:t>UE initiated QoS</w:t>
      </w:r>
      <w:r>
        <w:rPr>
          <w:noProof/>
        </w:rPr>
        <w:tab/>
      </w:r>
      <w:r>
        <w:rPr>
          <w:noProof/>
        </w:rPr>
        <w:fldChar w:fldCharType="begin"/>
      </w:r>
      <w:r>
        <w:rPr>
          <w:noProof/>
        </w:rPr>
        <w:instrText xml:space="preserve"> PAGEREF _Toc185601568 \h </w:instrText>
      </w:r>
      <w:r>
        <w:rPr>
          <w:noProof/>
        </w:rPr>
      </w:r>
      <w:r>
        <w:rPr>
          <w:noProof/>
        </w:rPr>
        <w:fldChar w:fldCharType="separate"/>
      </w:r>
      <w:r w:rsidR="009A0E3B">
        <w:rPr>
          <w:noProof/>
        </w:rPr>
        <w:t>657</w:t>
      </w:r>
      <w:r>
        <w:rPr>
          <w:noProof/>
        </w:rPr>
        <w:fldChar w:fldCharType="end"/>
      </w:r>
    </w:p>
    <w:p w14:paraId="52D7ABA3" w14:textId="36D2A2EB"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r>
      <w:r>
        <w:rPr>
          <w:noProof/>
        </w:rPr>
        <w:instrText xml:space="preserve"> PAGEREF _Toc185601569 \h </w:instrText>
      </w:r>
      <w:r>
        <w:rPr>
          <w:noProof/>
        </w:rPr>
      </w:r>
      <w:r>
        <w:rPr>
          <w:noProof/>
        </w:rPr>
        <w:fldChar w:fldCharType="separate"/>
      </w:r>
      <w:r w:rsidR="009A0E3B">
        <w:rPr>
          <w:noProof/>
        </w:rPr>
        <w:t>659</w:t>
      </w:r>
      <w:r>
        <w:rPr>
          <w:noProof/>
        </w:rPr>
        <w:fldChar w:fldCharType="end"/>
      </w:r>
    </w:p>
    <w:p w14:paraId="36E063F5" w14:textId="09D57F3D" w:rsidR="007E16B7" w:rsidRDefault="007E16B7">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_Toc185601570 \h </w:instrText>
      </w:r>
      <w:r>
        <w:rPr>
          <w:noProof/>
        </w:rPr>
      </w:r>
      <w:r>
        <w:rPr>
          <w:noProof/>
        </w:rPr>
        <w:fldChar w:fldCharType="separate"/>
      </w:r>
      <w:r w:rsidR="009A0E3B">
        <w:rPr>
          <w:noProof/>
        </w:rPr>
        <w:t>659</w:t>
      </w:r>
      <w:r>
        <w:rPr>
          <w:noProof/>
        </w:rPr>
        <w:fldChar w:fldCharType="end"/>
      </w:r>
    </w:p>
    <w:p w14:paraId="59677C61" w14:textId="4B13F1D9"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r>
      <w:r>
        <w:rPr>
          <w:noProof/>
        </w:rPr>
        <w:instrText xml:space="preserve"> PAGEREF _Toc185601571 \h </w:instrText>
      </w:r>
      <w:r>
        <w:rPr>
          <w:noProof/>
        </w:rPr>
      </w:r>
      <w:r>
        <w:rPr>
          <w:noProof/>
        </w:rPr>
        <w:fldChar w:fldCharType="separate"/>
      </w:r>
      <w:r w:rsidR="009A0E3B">
        <w:rPr>
          <w:noProof/>
        </w:rPr>
        <w:t>661</w:t>
      </w:r>
      <w:r>
        <w:rPr>
          <w:noProof/>
        </w:rPr>
        <w:fldChar w:fldCharType="end"/>
      </w:r>
    </w:p>
    <w:p w14:paraId="721B6EED" w14:textId="325BA973"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r>
      <w:r>
        <w:rPr>
          <w:noProof/>
        </w:rPr>
        <w:instrText xml:space="preserve"> PAGEREF _Toc185601572 \h </w:instrText>
      </w:r>
      <w:r>
        <w:rPr>
          <w:noProof/>
        </w:rPr>
      </w:r>
      <w:r>
        <w:rPr>
          <w:noProof/>
        </w:rPr>
        <w:fldChar w:fldCharType="separate"/>
      </w:r>
      <w:r w:rsidR="009A0E3B">
        <w:rPr>
          <w:noProof/>
        </w:rPr>
        <w:t>664</w:t>
      </w:r>
      <w:r>
        <w:rPr>
          <w:noProof/>
        </w:rPr>
        <w:fldChar w:fldCharType="end"/>
      </w:r>
    </w:p>
    <w:p w14:paraId="217B6433" w14:textId="36A26B74" w:rsidR="007E16B7" w:rsidRDefault="007E16B7">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r>
      <w:r>
        <w:rPr>
          <w:noProof/>
        </w:rPr>
        <w:instrText xml:space="preserve"> PAGEREF _Toc185601573 \h </w:instrText>
      </w:r>
      <w:r>
        <w:rPr>
          <w:noProof/>
        </w:rPr>
      </w:r>
      <w:r>
        <w:rPr>
          <w:noProof/>
        </w:rPr>
        <w:fldChar w:fldCharType="separate"/>
      </w:r>
      <w:r w:rsidR="009A0E3B">
        <w:rPr>
          <w:noProof/>
        </w:rPr>
        <w:t>664</w:t>
      </w:r>
      <w:r>
        <w:rPr>
          <w:noProof/>
        </w:rPr>
        <w:fldChar w:fldCharType="end"/>
      </w:r>
    </w:p>
    <w:p w14:paraId="15BFB3CC" w14:textId="14E532CA" w:rsidR="007E16B7" w:rsidRDefault="007E16B7">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r>
      <w:r>
        <w:rPr>
          <w:noProof/>
        </w:rPr>
        <w:instrText xml:space="preserve"> PAGEREF _Toc185601574 \h </w:instrText>
      </w:r>
      <w:r>
        <w:rPr>
          <w:noProof/>
        </w:rPr>
      </w:r>
      <w:r>
        <w:rPr>
          <w:noProof/>
        </w:rPr>
        <w:fldChar w:fldCharType="separate"/>
      </w:r>
      <w:r w:rsidR="009A0E3B">
        <w:rPr>
          <w:noProof/>
        </w:rPr>
        <w:t>664</w:t>
      </w:r>
      <w:r>
        <w:rPr>
          <w:noProof/>
        </w:rPr>
        <w:fldChar w:fldCharType="end"/>
      </w:r>
    </w:p>
    <w:p w14:paraId="76616695" w14:textId="475579A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_Toc185601575 \h </w:instrText>
      </w:r>
      <w:r>
        <w:rPr>
          <w:noProof/>
        </w:rPr>
      </w:r>
      <w:r>
        <w:rPr>
          <w:noProof/>
        </w:rPr>
        <w:fldChar w:fldCharType="separate"/>
      </w:r>
      <w:r w:rsidR="009A0E3B">
        <w:rPr>
          <w:noProof/>
        </w:rPr>
        <w:t>664</w:t>
      </w:r>
      <w:r>
        <w:rPr>
          <w:noProof/>
        </w:rPr>
        <w:fldChar w:fldCharType="end"/>
      </w:r>
    </w:p>
    <w:p w14:paraId="11A95B4B" w14:textId="61F3E98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r>
      <w:r>
        <w:rPr>
          <w:noProof/>
        </w:rPr>
        <w:instrText xml:space="preserve"> PAGEREF _Toc185601576 \h </w:instrText>
      </w:r>
      <w:r>
        <w:rPr>
          <w:noProof/>
        </w:rPr>
      </w:r>
      <w:r>
        <w:rPr>
          <w:noProof/>
        </w:rPr>
        <w:fldChar w:fldCharType="separate"/>
      </w:r>
      <w:r w:rsidR="009A0E3B">
        <w:rPr>
          <w:noProof/>
        </w:rPr>
        <w:t>665</w:t>
      </w:r>
      <w:r>
        <w:rPr>
          <w:noProof/>
        </w:rPr>
        <w:fldChar w:fldCharType="end"/>
      </w:r>
    </w:p>
    <w:p w14:paraId="291FF4C9" w14:textId="1831EA7A" w:rsidR="007E16B7" w:rsidRDefault="007E16B7">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r>
      <w:r>
        <w:rPr>
          <w:noProof/>
        </w:rPr>
        <w:instrText xml:space="preserve"> PAGEREF _Toc185601577 \h </w:instrText>
      </w:r>
      <w:r>
        <w:rPr>
          <w:noProof/>
        </w:rPr>
      </w:r>
      <w:r>
        <w:rPr>
          <w:noProof/>
        </w:rPr>
        <w:fldChar w:fldCharType="separate"/>
      </w:r>
      <w:r w:rsidR="009A0E3B">
        <w:rPr>
          <w:noProof/>
        </w:rPr>
        <w:t>666</w:t>
      </w:r>
      <w:r>
        <w:rPr>
          <w:noProof/>
        </w:rPr>
        <w:fldChar w:fldCharType="end"/>
      </w:r>
    </w:p>
    <w:p w14:paraId="49FE80C3" w14:textId="7D4DF087" w:rsidR="007E16B7" w:rsidRDefault="007E16B7">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r>
      <w:r>
        <w:rPr>
          <w:noProof/>
        </w:rPr>
        <w:instrText xml:space="preserve"> PAGEREF _Toc185601578 \h </w:instrText>
      </w:r>
      <w:r>
        <w:rPr>
          <w:noProof/>
        </w:rPr>
      </w:r>
      <w:r>
        <w:rPr>
          <w:noProof/>
        </w:rPr>
        <w:fldChar w:fldCharType="separate"/>
      </w:r>
      <w:r w:rsidR="009A0E3B">
        <w:rPr>
          <w:noProof/>
        </w:rPr>
        <w:t>667</w:t>
      </w:r>
      <w:r>
        <w:rPr>
          <w:noProof/>
        </w:rPr>
        <w:fldChar w:fldCharType="end"/>
      </w:r>
    </w:p>
    <w:p w14:paraId="439E8617" w14:textId="61E47AB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r>
      <w:r>
        <w:rPr>
          <w:noProof/>
        </w:rPr>
        <w:instrText xml:space="preserve"> PAGEREF _Toc185601579 \h </w:instrText>
      </w:r>
      <w:r>
        <w:rPr>
          <w:noProof/>
        </w:rPr>
      </w:r>
      <w:r>
        <w:rPr>
          <w:noProof/>
        </w:rPr>
        <w:fldChar w:fldCharType="separate"/>
      </w:r>
      <w:r w:rsidR="009A0E3B">
        <w:rPr>
          <w:noProof/>
        </w:rPr>
        <w:t>667</w:t>
      </w:r>
      <w:r>
        <w:rPr>
          <w:noProof/>
        </w:rPr>
        <w:fldChar w:fldCharType="end"/>
      </w:r>
    </w:p>
    <w:p w14:paraId="338B049C" w14:textId="7407269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r>
      <w:r>
        <w:rPr>
          <w:noProof/>
        </w:rPr>
        <w:instrText xml:space="preserve"> PAGEREF _Toc185601580 \h </w:instrText>
      </w:r>
      <w:r>
        <w:rPr>
          <w:noProof/>
        </w:rPr>
      </w:r>
      <w:r>
        <w:rPr>
          <w:noProof/>
        </w:rPr>
        <w:fldChar w:fldCharType="separate"/>
      </w:r>
      <w:r w:rsidR="009A0E3B">
        <w:rPr>
          <w:noProof/>
        </w:rPr>
        <w:t>668</w:t>
      </w:r>
      <w:r>
        <w:rPr>
          <w:noProof/>
        </w:rPr>
        <w:fldChar w:fldCharType="end"/>
      </w:r>
    </w:p>
    <w:p w14:paraId="773CAFDB" w14:textId="633C5C5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r>
      <w:r>
        <w:rPr>
          <w:noProof/>
        </w:rPr>
        <w:instrText xml:space="preserve"> PAGEREF _Toc185601581 \h </w:instrText>
      </w:r>
      <w:r>
        <w:rPr>
          <w:noProof/>
        </w:rPr>
      </w:r>
      <w:r>
        <w:rPr>
          <w:noProof/>
        </w:rPr>
        <w:fldChar w:fldCharType="separate"/>
      </w:r>
      <w:r w:rsidR="009A0E3B">
        <w:rPr>
          <w:noProof/>
        </w:rPr>
        <w:t>669</w:t>
      </w:r>
      <w:r>
        <w:rPr>
          <w:noProof/>
        </w:rPr>
        <w:fldChar w:fldCharType="end"/>
      </w:r>
    </w:p>
    <w:p w14:paraId="6E3366EE" w14:textId="1635378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r>
      <w:r>
        <w:rPr>
          <w:noProof/>
        </w:rPr>
        <w:instrText xml:space="preserve"> PAGEREF _Toc185601582 \h </w:instrText>
      </w:r>
      <w:r>
        <w:rPr>
          <w:noProof/>
        </w:rPr>
      </w:r>
      <w:r>
        <w:rPr>
          <w:noProof/>
        </w:rPr>
        <w:fldChar w:fldCharType="separate"/>
      </w:r>
      <w:r w:rsidR="009A0E3B">
        <w:rPr>
          <w:noProof/>
        </w:rPr>
        <w:t>669</w:t>
      </w:r>
      <w:r>
        <w:rPr>
          <w:noProof/>
        </w:rPr>
        <w:fldChar w:fldCharType="end"/>
      </w:r>
    </w:p>
    <w:p w14:paraId="4500BAC3" w14:textId="76C36FA2"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PTP usage guidelines</w:t>
      </w:r>
      <w:r>
        <w:rPr>
          <w:noProof/>
        </w:rPr>
        <w:tab/>
      </w:r>
      <w:r>
        <w:rPr>
          <w:noProof/>
        </w:rPr>
        <w:fldChar w:fldCharType="begin"/>
      </w:r>
      <w:r>
        <w:rPr>
          <w:noProof/>
        </w:rPr>
        <w:instrText xml:space="preserve"> PAGEREF _Toc185601583 \h </w:instrText>
      </w:r>
      <w:r>
        <w:rPr>
          <w:noProof/>
        </w:rPr>
      </w:r>
      <w:r>
        <w:rPr>
          <w:noProof/>
        </w:rPr>
        <w:fldChar w:fldCharType="separate"/>
      </w:r>
      <w:r w:rsidR="009A0E3B">
        <w:rPr>
          <w:noProof/>
        </w:rPr>
        <w:t>670</w:t>
      </w:r>
      <w:r>
        <w:rPr>
          <w:noProof/>
        </w:rPr>
        <w:fldChar w:fldCharType="end"/>
      </w:r>
    </w:p>
    <w:p w14:paraId="48099FE2" w14:textId="55EE266C" w:rsidR="007E16B7" w:rsidRDefault="007E16B7">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_Toc185601584 \h </w:instrText>
      </w:r>
      <w:r>
        <w:rPr>
          <w:noProof/>
        </w:rPr>
      </w:r>
      <w:r>
        <w:rPr>
          <w:noProof/>
        </w:rPr>
        <w:fldChar w:fldCharType="separate"/>
      </w:r>
      <w:r w:rsidR="009A0E3B">
        <w:rPr>
          <w:noProof/>
        </w:rPr>
        <w:t>670</w:t>
      </w:r>
      <w:r>
        <w:rPr>
          <w:noProof/>
        </w:rPr>
        <w:fldChar w:fldCharType="end"/>
      </w:r>
    </w:p>
    <w:p w14:paraId="34478129" w14:textId="67077091" w:rsidR="007E16B7" w:rsidRDefault="007E16B7">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r>
      <w:r>
        <w:rPr>
          <w:noProof/>
        </w:rPr>
        <w:instrText xml:space="preserve"> PAGEREF _Toc185601585 \h </w:instrText>
      </w:r>
      <w:r>
        <w:rPr>
          <w:noProof/>
        </w:rPr>
      </w:r>
      <w:r>
        <w:rPr>
          <w:noProof/>
        </w:rPr>
        <w:fldChar w:fldCharType="separate"/>
      </w:r>
      <w:r w:rsidR="009A0E3B">
        <w:rPr>
          <w:noProof/>
        </w:rPr>
        <w:t>670</w:t>
      </w:r>
      <w:r>
        <w:rPr>
          <w:noProof/>
        </w:rPr>
        <w:fldChar w:fldCharType="end"/>
      </w:r>
    </w:p>
    <w:p w14:paraId="3632D67D" w14:textId="0BDEA5BD" w:rsidR="007E16B7" w:rsidRDefault="007E16B7">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r>
      <w:r>
        <w:rPr>
          <w:noProof/>
        </w:rPr>
        <w:instrText xml:space="preserve"> PAGEREF _Toc185601586 \h </w:instrText>
      </w:r>
      <w:r>
        <w:rPr>
          <w:noProof/>
        </w:rPr>
      </w:r>
      <w:r>
        <w:rPr>
          <w:noProof/>
        </w:rPr>
        <w:fldChar w:fldCharType="separate"/>
      </w:r>
      <w:r w:rsidR="009A0E3B">
        <w:rPr>
          <w:noProof/>
        </w:rPr>
        <w:t>670</w:t>
      </w:r>
      <w:r>
        <w:rPr>
          <w:noProof/>
        </w:rPr>
        <w:fldChar w:fldCharType="end"/>
      </w:r>
    </w:p>
    <w:p w14:paraId="575B5605" w14:textId="5EFECE8C" w:rsidR="007E16B7" w:rsidRDefault="007E16B7">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Path and Link delay measurements</w:t>
      </w:r>
      <w:r>
        <w:rPr>
          <w:noProof/>
        </w:rPr>
        <w:tab/>
      </w:r>
      <w:r>
        <w:rPr>
          <w:noProof/>
        </w:rPr>
        <w:fldChar w:fldCharType="begin"/>
      </w:r>
      <w:r>
        <w:rPr>
          <w:noProof/>
        </w:rPr>
        <w:instrText xml:space="preserve"> PAGEREF _Toc185601587 \h </w:instrText>
      </w:r>
      <w:r>
        <w:rPr>
          <w:noProof/>
        </w:rPr>
      </w:r>
      <w:r>
        <w:rPr>
          <w:noProof/>
        </w:rPr>
        <w:fldChar w:fldCharType="separate"/>
      </w:r>
      <w:r w:rsidR="009A0E3B">
        <w:rPr>
          <w:noProof/>
        </w:rPr>
        <w:t>670</w:t>
      </w:r>
      <w:r>
        <w:rPr>
          <w:noProof/>
        </w:rPr>
        <w:fldChar w:fldCharType="end"/>
      </w:r>
    </w:p>
    <w:p w14:paraId="65FFEB23" w14:textId="6243245F"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r>
      <w:r>
        <w:rPr>
          <w:noProof/>
        </w:rPr>
        <w:instrText xml:space="preserve"> PAGEREF _Toc185601588 \h </w:instrText>
      </w:r>
      <w:r>
        <w:rPr>
          <w:noProof/>
        </w:rPr>
      </w:r>
      <w:r>
        <w:rPr>
          <w:noProof/>
        </w:rPr>
        <w:fldChar w:fldCharType="separate"/>
      </w:r>
      <w:r w:rsidR="009A0E3B">
        <w:rPr>
          <w:noProof/>
        </w:rPr>
        <w:t>672</w:t>
      </w:r>
      <w:r>
        <w:rPr>
          <w:noProof/>
        </w:rPr>
        <w:fldChar w:fldCharType="end"/>
      </w:r>
    </w:p>
    <w:p w14:paraId="25EC7815" w14:textId="0DD10CC0" w:rsidR="007E16B7" w:rsidRDefault="007E16B7">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r>
      <w:r>
        <w:rPr>
          <w:noProof/>
        </w:rPr>
        <w:instrText xml:space="preserve"> PAGEREF _Toc185601589 \h </w:instrText>
      </w:r>
      <w:r>
        <w:rPr>
          <w:noProof/>
        </w:rPr>
      </w:r>
      <w:r>
        <w:rPr>
          <w:noProof/>
        </w:rPr>
        <w:fldChar w:fldCharType="separate"/>
      </w:r>
      <w:r w:rsidR="009A0E3B">
        <w:rPr>
          <w:noProof/>
        </w:rPr>
        <w:t>672</w:t>
      </w:r>
      <w:r>
        <w:rPr>
          <w:noProof/>
        </w:rPr>
        <w:fldChar w:fldCharType="end"/>
      </w:r>
    </w:p>
    <w:p w14:paraId="7BC77359" w14:textId="43FE2509"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r>
      <w:r>
        <w:rPr>
          <w:noProof/>
        </w:rPr>
        <w:instrText xml:space="preserve"> PAGEREF _Toc185601590 \h </w:instrText>
      </w:r>
      <w:r>
        <w:rPr>
          <w:noProof/>
        </w:rPr>
      </w:r>
      <w:r>
        <w:rPr>
          <w:noProof/>
        </w:rPr>
        <w:fldChar w:fldCharType="separate"/>
      </w:r>
      <w:r w:rsidR="009A0E3B">
        <w:rPr>
          <w:noProof/>
        </w:rPr>
        <w:t>674</w:t>
      </w:r>
      <w:r>
        <w:rPr>
          <w:noProof/>
        </w:rPr>
        <w:fldChar w:fldCharType="end"/>
      </w:r>
    </w:p>
    <w:p w14:paraId="2DA1269A" w14:textId="2A0393B5"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K (normative):</w:t>
      </w:r>
      <w:r>
        <w:rPr>
          <w:noProof/>
        </w:rPr>
        <w:tab/>
        <w:t>Port and user plane node management information exchange</w:t>
      </w:r>
      <w:r>
        <w:rPr>
          <w:noProof/>
        </w:rPr>
        <w:tab/>
      </w:r>
      <w:r>
        <w:rPr>
          <w:noProof/>
        </w:rPr>
        <w:fldChar w:fldCharType="begin"/>
      </w:r>
      <w:r>
        <w:rPr>
          <w:noProof/>
        </w:rPr>
        <w:instrText xml:space="preserve"> PAGEREF _Toc185601591 \h </w:instrText>
      </w:r>
      <w:r>
        <w:rPr>
          <w:noProof/>
        </w:rPr>
      </w:r>
      <w:r>
        <w:rPr>
          <w:noProof/>
        </w:rPr>
        <w:fldChar w:fldCharType="separate"/>
      </w:r>
      <w:r w:rsidR="009A0E3B">
        <w:rPr>
          <w:noProof/>
        </w:rPr>
        <w:t>676</w:t>
      </w:r>
      <w:r>
        <w:rPr>
          <w:noProof/>
        </w:rPr>
        <w:fldChar w:fldCharType="end"/>
      </w:r>
    </w:p>
    <w:p w14:paraId="1A52B2CC" w14:textId="325F56A3" w:rsidR="007E16B7" w:rsidRDefault="007E16B7">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Standardized port and user plane node management information</w:t>
      </w:r>
      <w:r>
        <w:rPr>
          <w:noProof/>
        </w:rPr>
        <w:tab/>
      </w:r>
      <w:r>
        <w:rPr>
          <w:noProof/>
        </w:rPr>
        <w:fldChar w:fldCharType="begin"/>
      </w:r>
      <w:r>
        <w:rPr>
          <w:noProof/>
        </w:rPr>
        <w:instrText xml:space="preserve"> PAGEREF _Toc185601592 \h </w:instrText>
      </w:r>
      <w:r>
        <w:rPr>
          <w:noProof/>
        </w:rPr>
      </w:r>
      <w:r>
        <w:rPr>
          <w:noProof/>
        </w:rPr>
        <w:fldChar w:fldCharType="separate"/>
      </w:r>
      <w:r w:rsidR="009A0E3B">
        <w:rPr>
          <w:noProof/>
        </w:rPr>
        <w:t>676</w:t>
      </w:r>
      <w:r>
        <w:rPr>
          <w:noProof/>
        </w:rPr>
        <w:fldChar w:fldCharType="end"/>
      </w:r>
    </w:p>
    <w:p w14:paraId="71A1EF35" w14:textId="17BBCFEF" w:rsidR="007E16B7" w:rsidRDefault="007E16B7">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Port and user plane node management information exchange for time synchronization</w:t>
      </w:r>
      <w:r>
        <w:rPr>
          <w:noProof/>
        </w:rPr>
        <w:tab/>
      </w:r>
      <w:r>
        <w:rPr>
          <w:noProof/>
        </w:rPr>
        <w:fldChar w:fldCharType="begin"/>
      </w:r>
      <w:r>
        <w:rPr>
          <w:noProof/>
        </w:rPr>
        <w:instrText xml:space="preserve"> PAGEREF _Toc185601593 \h </w:instrText>
      </w:r>
      <w:r>
        <w:rPr>
          <w:noProof/>
        </w:rPr>
      </w:r>
      <w:r>
        <w:rPr>
          <w:noProof/>
        </w:rPr>
        <w:fldChar w:fldCharType="separate"/>
      </w:r>
      <w:r w:rsidR="009A0E3B">
        <w:rPr>
          <w:noProof/>
        </w:rPr>
        <w:t>692</w:t>
      </w:r>
      <w:r>
        <w:rPr>
          <w:noProof/>
        </w:rPr>
        <w:fldChar w:fldCharType="end"/>
      </w:r>
    </w:p>
    <w:p w14:paraId="6C62BFCF" w14:textId="6EE2E53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Capability exchange</w:t>
      </w:r>
      <w:r>
        <w:rPr>
          <w:noProof/>
        </w:rPr>
        <w:tab/>
      </w:r>
      <w:r>
        <w:rPr>
          <w:noProof/>
        </w:rPr>
        <w:fldChar w:fldCharType="begin"/>
      </w:r>
      <w:r>
        <w:rPr>
          <w:noProof/>
        </w:rPr>
        <w:instrText xml:space="preserve"> PAGEREF _Toc185601594 \h </w:instrText>
      </w:r>
      <w:r>
        <w:rPr>
          <w:noProof/>
        </w:rPr>
      </w:r>
      <w:r>
        <w:rPr>
          <w:noProof/>
        </w:rPr>
        <w:fldChar w:fldCharType="separate"/>
      </w:r>
      <w:r w:rsidR="009A0E3B">
        <w:rPr>
          <w:noProof/>
        </w:rPr>
        <w:t>692</w:t>
      </w:r>
      <w:r>
        <w:rPr>
          <w:noProof/>
        </w:rPr>
        <w:fldChar w:fldCharType="end"/>
      </w:r>
    </w:p>
    <w:p w14:paraId="23655645" w14:textId="296FA5A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PTP Instance configuration</w:t>
      </w:r>
      <w:r>
        <w:rPr>
          <w:noProof/>
        </w:rPr>
        <w:tab/>
      </w:r>
      <w:r>
        <w:rPr>
          <w:noProof/>
        </w:rPr>
        <w:fldChar w:fldCharType="begin"/>
      </w:r>
      <w:r>
        <w:rPr>
          <w:noProof/>
        </w:rPr>
        <w:instrText xml:space="preserve"> PAGEREF _Toc185601595 \h </w:instrText>
      </w:r>
      <w:r>
        <w:rPr>
          <w:noProof/>
        </w:rPr>
      </w:r>
      <w:r>
        <w:rPr>
          <w:noProof/>
        </w:rPr>
        <w:fldChar w:fldCharType="separate"/>
      </w:r>
      <w:r w:rsidR="009A0E3B">
        <w:rPr>
          <w:noProof/>
        </w:rPr>
        <w:t>693</w:t>
      </w:r>
      <w:r>
        <w:rPr>
          <w:noProof/>
        </w:rPr>
        <w:fldChar w:fldCharType="end"/>
      </w:r>
    </w:p>
    <w:p w14:paraId="01AB6877" w14:textId="0F2A737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_Toc185601596 \h </w:instrText>
      </w:r>
      <w:r>
        <w:rPr>
          <w:noProof/>
        </w:rPr>
      </w:r>
      <w:r>
        <w:rPr>
          <w:noProof/>
        </w:rPr>
        <w:fldChar w:fldCharType="separate"/>
      </w:r>
      <w:r w:rsidR="009A0E3B">
        <w:rPr>
          <w:noProof/>
        </w:rPr>
        <w:t>693</w:t>
      </w:r>
      <w:r>
        <w:rPr>
          <w:noProof/>
        </w:rPr>
        <w:fldChar w:fldCharType="end"/>
      </w:r>
    </w:p>
    <w:p w14:paraId="27D35714" w14:textId="6C08D9B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K.2.2.2</w:t>
      </w:r>
      <w:r>
        <w:rPr>
          <w:rFonts w:asciiTheme="minorHAnsi" w:eastAsiaTheme="minorEastAsia" w:hAnsiTheme="minorHAnsi" w:cstheme="minorBidi"/>
          <w:noProof/>
          <w:kern w:val="2"/>
          <w:sz w:val="22"/>
          <w:szCs w:val="22"/>
          <w14:ligatures w14:val="standardContextual"/>
        </w:rPr>
        <w:tab/>
      </w:r>
      <w:r>
        <w:rPr>
          <w:noProof/>
        </w:rPr>
        <w:t>Configuration for Sync and Announce reception timeouts</w:t>
      </w:r>
      <w:r>
        <w:rPr>
          <w:noProof/>
        </w:rPr>
        <w:tab/>
      </w:r>
      <w:r>
        <w:rPr>
          <w:noProof/>
        </w:rPr>
        <w:fldChar w:fldCharType="begin"/>
      </w:r>
      <w:r>
        <w:rPr>
          <w:noProof/>
        </w:rPr>
        <w:instrText xml:space="preserve"> PAGEREF _Toc185601597 \h </w:instrText>
      </w:r>
      <w:r>
        <w:rPr>
          <w:noProof/>
        </w:rPr>
      </w:r>
      <w:r>
        <w:rPr>
          <w:noProof/>
        </w:rPr>
        <w:fldChar w:fldCharType="separate"/>
      </w:r>
      <w:r w:rsidR="009A0E3B">
        <w:rPr>
          <w:noProof/>
        </w:rPr>
        <w:t>694</w:t>
      </w:r>
      <w:r>
        <w:rPr>
          <w:noProof/>
        </w:rPr>
        <w:fldChar w:fldCharType="end"/>
      </w:r>
    </w:p>
    <w:p w14:paraId="71C0566F" w14:textId="38006B2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K.2.2.3</w:t>
      </w:r>
      <w:r>
        <w:rPr>
          <w:rFonts w:asciiTheme="minorHAnsi" w:eastAsiaTheme="minorEastAsia" w:hAnsiTheme="minorHAnsi" w:cstheme="minorBidi"/>
          <w:noProof/>
          <w:kern w:val="2"/>
          <w:sz w:val="22"/>
          <w:szCs w:val="22"/>
          <w14:ligatures w14:val="standardContextual"/>
        </w:rPr>
        <w:tab/>
      </w:r>
      <w:r>
        <w:rPr>
          <w:noProof/>
        </w:rPr>
        <w:t>Configuration for PTP port states</w:t>
      </w:r>
      <w:r>
        <w:rPr>
          <w:noProof/>
        </w:rPr>
        <w:tab/>
      </w:r>
      <w:r>
        <w:rPr>
          <w:noProof/>
        </w:rPr>
        <w:fldChar w:fldCharType="begin"/>
      </w:r>
      <w:r>
        <w:rPr>
          <w:noProof/>
        </w:rPr>
        <w:instrText xml:space="preserve"> PAGEREF _Toc185601598</w:instrText>
      </w:r>
      <w:r>
        <w:rPr>
          <w:noProof/>
        </w:rPr>
        <w:lastRenderedPageBreak/>
        <w:instrText xml:space="preserve"> \h </w:instrText>
      </w:r>
      <w:r>
        <w:rPr>
          <w:noProof/>
        </w:rPr>
      </w:r>
      <w:r>
        <w:rPr>
          <w:noProof/>
        </w:rPr>
        <w:fldChar w:fldCharType="separate"/>
      </w:r>
      <w:r w:rsidR="009A0E3B">
        <w:rPr>
          <w:noProof/>
        </w:rPr>
        <w:t>694</w:t>
      </w:r>
      <w:r>
        <w:rPr>
          <w:noProof/>
        </w:rPr>
        <w:fldChar w:fldCharType="end"/>
      </w:r>
    </w:p>
    <w:p w14:paraId="7AC0CBB1" w14:textId="0301C94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K.2.2.4</w:t>
      </w:r>
      <w:r>
        <w:rPr>
          <w:rFonts w:asciiTheme="minorHAnsi" w:eastAsiaTheme="minorEastAsia" w:hAnsiTheme="minorHAnsi" w:cstheme="minorBidi"/>
          <w:noProof/>
          <w:kern w:val="2"/>
          <w:sz w:val="22"/>
          <w:szCs w:val="22"/>
          <w14:ligatures w14:val="standardContextual"/>
        </w:rPr>
        <w:tab/>
      </w:r>
      <w:r>
        <w:rPr>
          <w:noProof/>
        </w:rPr>
        <w:t>Configuration for PTP grandmaster function</w:t>
      </w:r>
      <w:r>
        <w:rPr>
          <w:noProof/>
        </w:rPr>
        <w:tab/>
      </w:r>
      <w:r>
        <w:rPr>
          <w:noProof/>
        </w:rPr>
        <w:fldChar w:fldCharType="begin"/>
      </w:r>
      <w:r>
        <w:rPr>
          <w:noProof/>
        </w:rPr>
        <w:instrText xml:space="preserve"> PAGEREF _Toc185601599 \h </w:instrText>
      </w:r>
      <w:r>
        <w:rPr>
          <w:noProof/>
        </w:rPr>
      </w:r>
      <w:r>
        <w:rPr>
          <w:noProof/>
        </w:rPr>
        <w:fldChar w:fldCharType="separate"/>
      </w:r>
      <w:r w:rsidR="009A0E3B">
        <w:rPr>
          <w:noProof/>
        </w:rPr>
        <w:t>695</w:t>
      </w:r>
      <w:r>
        <w:rPr>
          <w:noProof/>
        </w:rPr>
        <w:fldChar w:fldCharType="end"/>
      </w:r>
    </w:p>
    <w:p w14:paraId="515350BE" w14:textId="7385BFE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K.2.2.5</w:t>
      </w:r>
      <w:r>
        <w:rPr>
          <w:rFonts w:asciiTheme="minorHAnsi" w:eastAsiaTheme="minorEastAsia" w:hAnsiTheme="minorHAnsi" w:cstheme="minorBidi"/>
          <w:noProof/>
          <w:kern w:val="2"/>
          <w:sz w:val="22"/>
          <w:szCs w:val="22"/>
          <w14:ligatures w14:val="standardContextual"/>
        </w:rPr>
        <w:tab/>
      </w:r>
      <w:r>
        <w:rPr>
          <w:noProof/>
        </w:rPr>
        <w:t>Configuration for Sync and Announce intervals</w:t>
      </w:r>
      <w:r>
        <w:rPr>
          <w:noProof/>
        </w:rPr>
        <w:tab/>
      </w:r>
      <w:r>
        <w:rPr>
          <w:noProof/>
        </w:rPr>
        <w:fldChar w:fldCharType="begin"/>
      </w:r>
      <w:r>
        <w:rPr>
          <w:noProof/>
        </w:rPr>
        <w:instrText xml:space="preserve"> PAGEREF _Toc185601600 \h </w:instrText>
      </w:r>
      <w:r>
        <w:rPr>
          <w:noProof/>
        </w:rPr>
      </w:r>
      <w:r>
        <w:rPr>
          <w:noProof/>
        </w:rPr>
        <w:fldChar w:fldCharType="separate"/>
      </w:r>
      <w:r w:rsidR="009A0E3B">
        <w:rPr>
          <w:noProof/>
        </w:rPr>
        <w:t>695</w:t>
      </w:r>
      <w:r>
        <w:rPr>
          <w:noProof/>
        </w:rPr>
        <w:fldChar w:fldCharType="end"/>
      </w:r>
    </w:p>
    <w:p w14:paraId="044D6437" w14:textId="1436296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K.2.2.6</w:t>
      </w:r>
      <w:r>
        <w:rPr>
          <w:rFonts w:asciiTheme="minorHAnsi" w:eastAsiaTheme="minorEastAsia" w:hAnsiTheme="minorHAnsi" w:cstheme="minorBidi"/>
          <w:noProof/>
          <w:kern w:val="2"/>
          <w:sz w:val="22"/>
          <w:szCs w:val="22"/>
          <w14:ligatures w14:val="standardContextual"/>
        </w:rPr>
        <w:tab/>
      </w:r>
      <w:r>
        <w:rPr>
          <w:noProof/>
        </w:rPr>
        <w:t>Configuration for transport protocols</w:t>
      </w:r>
      <w:r>
        <w:rPr>
          <w:noProof/>
        </w:rPr>
        <w:tab/>
      </w:r>
      <w:r>
        <w:rPr>
          <w:noProof/>
        </w:rPr>
        <w:fldChar w:fldCharType="begin"/>
      </w:r>
      <w:r>
        <w:rPr>
          <w:noProof/>
        </w:rPr>
        <w:instrText xml:space="preserve"> PAGEREF _Toc185601601 \h </w:instrText>
      </w:r>
      <w:r>
        <w:rPr>
          <w:noProof/>
        </w:rPr>
      </w:r>
      <w:r>
        <w:rPr>
          <w:noProof/>
        </w:rPr>
        <w:fldChar w:fldCharType="separate"/>
      </w:r>
      <w:r w:rsidR="009A0E3B">
        <w:rPr>
          <w:noProof/>
        </w:rPr>
        <w:t>696</w:t>
      </w:r>
      <w:r>
        <w:rPr>
          <w:noProof/>
        </w:rPr>
        <w:fldChar w:fldCharType="end"/>
      </w:r>
    </w:p>
    <w:p w14:paraId="280A47A2" w14:textId="264412CA"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Support of GERAN/UTRAN access</w:t>
      </w:r>
      <w:r>
        <w:rPr>
          <w:noProof/>
        </w:rPr>
        <w:tab/>
      </w:r>
      <w:r>
        <w:rPr>
          <w:noProof/>
        </w:rPr>
        <w:fldChar w:fldCharType="begin"/>
      </w:r>
      <w:r>
        <w:rPr>
          <w:noProof/>
        </w:rPr>
        <w:instrText xml:space="preserve"> PAGEREF _Toc185601602 \h </w:instrText>
      </w:r>
      <w:r>
        <w:rPr>
          <w:noProof/>
        </w:rPr>
      </w:r>
      <w:r>
        <w:rPr>
          <w:noProof/>
        </w:rPr>
        <w:fldChar w:fldCharType="separate"/>
      </w:r>
      <w:r w:rsidR="009A0E3B">
        <w:rPr>
          <w:noProof/>
        </w:rPr>
        <w:t>697</w:t>
      </w:r>
      <w:r>
        <w:rPr>
          <w:noProof/>
        </w:rPr>
        <w:fldChar w:fldCharType="end"/>
      </w:r>
    </w:p>
    <w:p w14:paraId="2D6AC76D" w14:textId="156D0290"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M (normative):</w:t>
      </w:r>
      <w:r>
        <w:rPr>
          <w:noProof/>
        </w:rPr>
        <w:tab/>
        <w:t>Interworking with TSN deployed in the Transport Network</w:t>
      </w:r>
      <w:r>
        <w:rPr>
          <w:noProof/>
        </w:rPr>
        <w:tab/>
      </w:r>
      <w:r>
        <w:rPr>
          <w:noProof/>
        </w:rPr>
        <w:fldChar w:fldCharType="begin"/>
      </w:r>
      <w:r>
        <w:rPr>
          <w:noProof/>
        </w:rPr>
        <w:instrText xml:space="preserve"> PAGEREF _Toc185601603 \h </w:instrText>
      </w:r>
      <w:r>
        <w:rPr>
          <w:noProof/>
        </w:rPr>
      </w:r>
      <w:r>
        <w:rPr>
          <w:noProof/>
        </w:rPr>
        <w:fldChar w:fldCharType="separate"/>
      </w:r>
      <w:r w:rsidR="009A0E3B">
        <w:rPr>
          <w:noProof/>
        </w:rPr>
        <w:t>698</w:t>
      </w:r>
      <w:r>
        <w:rPr>
          <w:noProof/>
        </w:rPr>
        <w:fldChar w:fldCharType="end"/>
      </w:r>
    </w:p>
    <w:p w14:paraId="74717590" w14:textId="58F72B85" w:rsidR="007E16B7" w:rsidRDefault="007E16B7">
      <w:pPr>
        <w:pStyle w:val="TOC1"/>
        <w:rPr>
          <w:rFonts w:asciiTheme="minorHAnsi" w:eastAsiaTheme="minorEastAsia" w:hAnsiTheme="minorHAnsi" w:cstheme="minorBidi"/>
          <w:noProof/>
          <w:kern w:val="2"/>
          <w:szCs w:val="22"/>
          <w14:ligatures w14:val="standardContextual"/>
        </w:rPr>
      </w:pPr>
      <w:r>
        <w:rPr>
          <w:noProof/>
        </w:rPr>
        <w:t>M.1</w:t>
      </w:r>
      <w:r>
        <w:rPr>
          <w:rFonts w:asciiTheme="minorHAnsi" w:eastAsiaTheme="minorEastAsia" w:hAnsiTheme="minorHAnsi" w:cstheme="minorBidi"/>
          <w:noProof/>
          <w:kern w:val="2"/>
          <w:szCs w:val="22"/>
          <w14:ligatures w14:val="standardContextual"/>
        </w:rPr>
        <w:tab/>
      </w:r>
      <w:r>
        <w:rPr>
          <w:noProof/>
        </w:rPr>
        <w:t>Mapping of the parameters between 5GS and TSN UNI</w:t>
      </w:r>
      <w:r>
        <w:rPr>
          <w:noProof/>
        </w:rPr>
        <w:tab/>
      </w:r>
      <w:r>
        <w:rPr>
          <w:noProof/>
        </w:rPr>
        <w:fldChar w:fldCharType="begin"/>
      </w:r>
      <w:r>
        <w:rPr>
          <w:noProof/>
        </w:rPr>
        <w:instrText xml:space="preserve"> PAGEREF _Toc185601604 \h </w:instrText>
      </w:r>
      <w:r>
        <w:rPr>
          <w:noProof/>
        </w:rPr>
      </w:r>
      <w:r>
        <w:rPr>
          <w:noProof/>
        </w:rPr>
        <w:fldChar w:fldCharType="separate"/>
      </w:r>
      <w:r w:rsidR="009A0E3B">
        <w:rPr>
          <w:noProof/>
        </w:rPr>
        <w:t>698</w:t>
      </w:r>
      <w:r>
        <w:rPr>
          <w:noProof/>
        </w:rPr>
        <w:fldChar w:fldCharType="end"/>
      </w:r>
    </w:p>
    <w:p w14:paraId="3FB814C4" w14:textId="3CE5C1EE" w:rsidR="007E16B7" w:rsidRDefault="007E16B7">
      <w:pPr>
        <w:pStyle w:val="TOC1"/>
        <w:rPr>
          <w:rFonts w:asciiTheme="minorHAnsi" w:eastAsiaTheme="minorEastAsia" w:hAnsiTheme="minorHAnsi" w:cstheme="minorBidi"/>
          <w:noProof/>
          <w:kern w:val="2"/>
          <w:szCs w:val="22"/>
          <w14:ligatures w14:val="standardContextual"/>
        </w:rPr>
      </w:pPr>
      <w:r w:rsidRPr="004D2F8E">
        <w:rPr>
          <w:noProof/>
          <w:lang w:val="fr-FR"/>
        </w:rPr>
        <w:t>M.2</w:t>
      </w:r>
      <w:r>
        <w:rPr>
          <w:rFonts w:asciiTheme="minorHAnsi" w:eastAsiaTheme="minorEastAsia" w:hAnsiTheme="minorHAnsi" w:cstheme="minorBidi"/>
          <w:noProof/>
          <w:kern w:val="2"/>
          <w:szCs w:val="22"/>
          <w14:ligatures w14:val="standardContextual"/>
        </w:rPr>
        <w:tab/>
      </w:r>
      <w:r w:rsidRPr="004D2F8E">
        <w:rPr>
          <w:noProof/>
          <w:lang w:val="fr-FR"/>
        </w:rPr>
        <w:t>TL-Container Information</w:t>
      </w:r>
      <w:r>
        <w:rPr>
          <w:noProof/>
        </w:rPr>
        <w:tab/>
      </w:r>
      <w:r>
        <w:rPr>
          <w:noProof/>
        </w:rPr>
        <w:fldChar w:fldCharType="begin"/>
      </w:r>
      <w:r>
        <w:rPr>
          <w:noProof/>
        </w:rPr>
        <w:instrText xml:space="preserve"> PAGEREF _Toc185601605 \h </w:instrText>
      </w:r>
      <w:r>
        <w:rPr>
          <w:noProof/>
        </w:rPr>
      </w:r>
      <w:r>
        <w:rPr>
          <w:noProof/>
        </w:rPr>
        <w:fldChar w:fldCharType="separate"/>
      </w:r>
      <w:r w:rsidR="009A0E3B">
        <w:rPr>
          <w:noProof/>
        </w:rPr>
        <w:t>702</w:t>
      </w:r>
      <w:r>
        <w:rPr>
          <w:noProof/>
        </w:rPr>
        <w:fldChar w:fldCharType="end"/>
      </w:r>
    </w:p>
    <w:p w14:paraId="14017BFF" w14:textId="1BBF34D7"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Support for access to Localized Services</w:t>
      </w:r>
      <w:r>
        <w:rPr>
          <w:noProof/>
        </w:rPr>
        <w:tab/>
      </w:r>
      <w:r>
        <w:rPr>
          <w:noProof/>
        </w:rPr>
        <w:fldChar w:fldCharType="begin"/>
      </w:r>
      <w:r>
        <w:rPr>
          <w:noProof/>
        </w:rPr>
        <w:instrText xml:space="preserve"> PAGEREF _Toc185601606 \h </w:instrText>
      </w:r>
      <w:r>
        <w:rPr>
          <w:noProof/>
        </w:rPr>
      </w:r>
      <w:r>
        <w:rPr>
          <w:noProof/>
        </w:rPr>
        <w:fldChar w:fldCharType="separate"/>
      </w:r>
      <w:r w:rsidR="009A0E3B">
        <w:rPr>
          <w:noProof/>
        </w:rPr>
        <w:t>705</w:t>
      </w:r>
      <w:r>
        <w:rPr>
          <w:noProof/>
        </w:rPr>
        <w:fldChar w:fldCharType="end"/>
      </w:r>
    </w:p>
    <w:p w14:paraId="17FEA27B" w14:textId="66303DE6" w:rsidR="007E16B7" w:rsidRDefault="007E16B7">
      <w:pPr>
        <w:pStyle w:val="TOC1"/>
        <w:rPr>
          <w:rFonts w:asciiTheme="minorHAnsi" w:eastAsiaTheme="minorEastAsia" w:hAnsiTheme="minorHAnsi" w:cstheme="minorBidi"/>
          <w:noProof/>
          <w:kern w:val="2"/>
          <w:szCs w:val="22"/>
          <w14:ligatures w14:val="standardContextual"/>
        </w:rPr>
      </w:pPr>
      <w:r>
        <w:rPr>
          <w:noProof/>
        </w:rPr>
        <w:t>N.1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_Toc185601607 \h </w:instrText>
      </w:r>
      <w:r>
        <w:rPr>
          <w:noProof/>
        </w:rPr>
      </w:r>
      <w:r>
        <w:rPr>
          <w:noProof/>
        </w:rPr>
        <w:fldChar w:fldCharType="separate"/>
      </w:r>
      <w:r w:rsidR="009A0E3B">
        <w:rPr>
          <w:noProof/>
        </w:rPr>
        <w:t>705</w:t>
      </w:r>
      <w:r>
        <w:rPr>
          <w:noProof/>
        </w:rPr>
        <w:fldChar w:fldCharType="end"/>
      </w:r>
    </w:p>
    <w:p w14:paraId="1EAC0F0B" w14:textId="60EFDBAF" w:rsidR="007E16B7" w:rsidRDefault="007E16B7">
      <w:pPr>
        <w:pStyle w:val="TOC1"/>
        <w:rPr>
          <w:rFonts w:asciiTheme="minorHAnsi" w:eastAsiaTheme="minorEastAsia" w:hAnsiTheme="minorHAnsi" w:cstheme="minorBidi"/>
          <w:noProof/>
          <w:kern w:val="2"/>
          <w:szCs w:val="22"/>
          <w14:ligatures w14:val="standardContextual"/>
        </w:rPr>
      </w:pPr>
      <w:r>
        <w:rPr>
          <w:noProof/>
        </w:rPr>
        <w:t>N.2</w:t>
      </w:r>
      <w:r>
        <w:rPr>
          <w:rFonts w:asciiTheme="minorHAnsi" w:eastAsiaTheme="minorEastAsia" w:hAnsiTheme="minorHAnsi" w:cstheme="minorBidi"/>
          <w:noProof/>
          <w:kern w:val="2"/>
          <w:szCs w:val="22"/>
          <w14:ligatures w14:val="standardContextual"/>
        </w:rPr>
        <w:tab/>
      </w:r>
      <w:r>
        <w:rPr>
          <w:noProof/>
        </w:rPr>
        <w:t>Enabling access to Localized Services</w:t>
      </w:r>
      <w:r>
        <w:rPr>
          <w:noProof/>
        </w:rPr>
        <w:tab/>
      </w:r>
      <w:r>
        <w:rPr>
          <w:noProof/>
        </w:rPr>
        <w:fldChar w:fldCharType="begin"/>
      </w:r>
      <w:r>
        <w:rPr>
          <w:noProof/>
        </w:rPr>
        <w:instrText xml:space="preserve"> PAGEREF _Toc185601608 \h </w:instrText>
      </w:r>
      <w:r>
        <w:rPr>
          <w:noProof/>
        </w:rPr>
      </w:r>
      <w:r>
        <w:rPr>
          <w:noProof/>
        </w:rPr>
        <w:fldChar w:fldCharType="separate"/>
      </w:r>
      <w:r w:rsidR="009A0E3B">
        <w:rPr>
          <w:noProof/>
        </w:rPr>
        <w:t>705</w:t>
      </w:r>
      <w:r>
        <w:rPr>
          <w:noProof/>
        </w:rPr>
        <w:fldChar w:fldCharType="end"/>
      </w:r>
    </w:p>
    <w:p w14:paraId="49C9E1FA" w14:textId="5E3BEA7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N.2.1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_Toc185601609 \h </w:instrText>
      </w:r>
      <w:r>
        <w:rPr>
          <w:noProof/>
        </w:rPr>
      </w:r>
      <w:r>
        <w:rPr>
          <w:noProof/>
        </w:rPr>
        <w:fldChar w:fldCharType="separate"/>
      </w:r>
      <w:r w:rsidR="009A0E3B">
        <w:rPr>
          <w:noProof/>
        </w:rPr>
        <w:t>705</w:t>
      </w:r>
      <w:r>
        <w:rPr>
          <w:noProof/>
        </w:rPr>
        <w:fldChar w:fldCharType="end"/>
      </w:r>
    </w:p>
    <w:p w14:paraId="60EF0A83" w14:textId="70B46F5F"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N.2.2</w:t>
      </w:r>
      <w:r>
        <w:rPr>
          <w:rFonts w:asciiTheme="minorHAnsi" w:eastAsiaTheme="minorEastAsia" w:hAnsiTheme="minorHAnsi" w:cstheme="minorBidi"/>
          <w:noProof/>
          <w:kern w:val="2"/>
          <w:sz w:val="22"/>
          <w:szCs w:val="22"/>
          <w14:ligatures w14:val="standardContextual"/>
        </w:rPr>
        <w:tab/>
      </w:r>
      <w:r>
        <w:rPr>
          <w:noProof/>
        </w:rPr>
        <w:t>Configuration of network to provide access to Localized Services</w:t>
      </w:r>
      <w:r>
        <w:rPr>
          <w:noProof/>
        </w:rPr>
        <w:tab/>
      </w:r>
      <w:r>
        <w:rPr>
          <w:noProof/>
        </w:rPr>
        <w:fldChar w:fldCharType="begin"/>
      </w:r>
      <w:r>
        <w:rPr>
          <w:noProof/>
        </w:rPr>
        <w:instrText xml:space="preserve"> PAGEREF _Toc185601610 \h </w:instrText>
      </w:r>
      <w:r>
        <w:rPr>
          <w:noProof/>
        </w:rPr>
      </w:r>
      <w:r>
        <w:rPr>
          <w:noProof/>
        </w:rPr>
        <w:fldChar w:fldCharType="separate"/>
      </w:r>
      <w:r w:rsidR="009A0E3B">
        <w:rPr>
          <w:noProof/>
        </w:rPr>
        <w:t>706</w:t>
      </w:r>
      <w:r>
        <w:rPr>
          <w:noProof/>
        </w:rPr>
        <w:fldChar w:fldCharType="end"/>
      </w:r>
    </w:p>
    <w:p w14:paraId="4D73237F" w14:textId="040BEBC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N.2.3</w:t>
      </w:r>
      <w:r>
        <w:rPr>
          <w:rFonts w:asciiTheme="minorHAnsi" w:eastAsiaTheme="minorEastAsia" w:hAnsiTheme="minorHAnsi" w:cstheme="minorBidi"/>
          <w:noProof/>
          <w:kern w:val="2"/>
          <w:sz w:val="22"/>
          <w:szCs w:val="22"/>
          <w14:ligatures w14:val="standardContextual"/>
        </w:rPr>
        <w:tab/>
      </w:r>
      <w:r>
        <w:rPr>
          <w:noProof/>
        </w:rPr>
        <w:t>Session Management aspects</w:t>
      </w:r>
      <w:r>
        <w:rPr>
          <w:noProof/>
        </w:rPr>
        <w:tab/>
      </w:r>
      <w:r>
        <w:rPr>
          <w:noProof/>
        </w:rPr>
        <w:fldChar w:fldCharType="begin"/>
      </w:r>
      <w:r>
        <w:rPr>
          <w:noProof/>
        </w:rPr>
        <w:instrText xml:space="preserve"> PAGEREF _Toc185601611 \h </w:instrText>
      </w:r>
      <w:r>
        <w:rPr>
          <w:noProof/>
        </w:rPr>
      </w:r>
      <w:r>
        <w:rPr>
          <w:noProof/>
        </w:rPr>
        <w:fldChar w:fldCharType="separate"/>
      </w:r>
      <w:r w:rsidR="009A0E3B">
        <w:rPr>
          <w:noProof/>
        </w:rPr>
        <w:t>706</w:t>
      </w:r>
      <w:r>
        <w:rPr>
          <w:noProof/>
        </w:rPr>
        <w:fldChar w:fldCharType="end"/>
      </w:r>
    </w:p>
    <w:p w14:paraId="5525AC28" w14:textId="38BC9495" w:rsidR="007E16B7" w:rsidRDefault="007E16B7">
      <w:pPr>
        <w:pStyle w:val="TOC1"/>
        <w:rPr>
          <w:rFonts w:asciiTheme="minorHAnsi" w:eastAsiaTheme="minorEastAsia" w:hAnsiTheme="minorHAnsi" w:cstheme="minorBidi"/>
          <w:noProof/>
          <w:kern w:val="2"/>
          <w:szCs w:val="22"/>
          <w14:ligatures w14:val="standardContextual"/>
        </w:rPr>
      </w:pPr>
      <w:r>
        <w:rPr>
          <w:noProof/>
        </w:rPr>
        <w:t>N.3</w:t>
      </w:r>
      <w:r>
        <w:rPr>
          <w:rFonts w:asciiTheme="minorHAnsi" w:eastAsiaTheme="minorEastAsia" w:hAnsiTheme="minorHAnsi" w:cstheme="minorBidi"/>
          <w:noProof/>
          <w:kern w:val="2"/>
          <w:szCs w:val="22"/>
          <w14:ligatures w14:val="standardContextual"/>
        </w:rPr>
        <w:tab/>
      </w:r>
      <w:r>
        <w:rPr>
          <w:noProof/>
        </w:rPr>
        <w:t>Selection of network providing access to Localized Services</w:t>
      </w:r>
      <w:r>
        <w:rPr>
          <w:noProof/>
        </w:rPr>
        <w:tab/>
      </w:r>
      <w:r>
        <w:rPr>
          <w:noProof/>
        </w:rPr>
        <w:fldChar w:fldCharType="begin"/>
      </w:r>
      <w:r>
        <w:rPr>
          <w:noProof/>
        </w:rPr>
        <w:instrText xml:space="preserve"> PAGEREF _Toc185601612 \h </w:instrText>
      </w:r>
      <w:r>
        <w:rPr>
          <w:noProof/>
        </w:rPr>
      </w:r>
      <w:r>
        <w:rPr>
          <w:noProof/>
        </w:rPr>
        <w:fldChar w:fldCharType="separate"/>
      </w:r>
      <w:r w:rsidR="009A0E3B">
        <w:rPr>
          <w:noProof/>
        </w:rPr>
        <w:t>706</w:t>
      </w:r>
      <w:r>
        <w:rPr>
          <w:noProof/>
        </w:rPr>
        <w:fldChar w:fldCharType="end"/>
      </w:r>
    </w:p>
    <w:p w14:paraId="214A5F63" w14:textId="5FC236DC" w:rsidR="007E16B7" w:rsidRDefault="007E16B7">
      <w:pPr>
        <w:pStyle w:val="TOC1"/>
        <w:rPr>
          <w:rFonts w:asciiTheme="minorHAnsi" w:eastAsiaTheme="minorEastAsia" w:hAnsiTheme="minorHAnsi" w:cstheme="minorBidi"/>
          <w:noProof/>
          <w:kern w:val="2"/>
          <w:szCs w:val="22"/>
          <w14:ligatures w14:val="standardContextual"/>
        </w:rPr>
      </w:pPr>
      <w:r>
        <w:rPr>
          <w:noProof/>
        </w:rPr>
        <w:t>N.4</w:t>
      </w:r>
      <w:r>
        <w:rPr>
          <w:rFonts w:asciiTheme="minorHAnsi" w:eastAsiaTheme="minorEastAsia" w:hAnsiTheme="minorHAnsi" w:cstheme="minorBidi"/>
          <w:noProof/>
          <w:kern w:val="2"/>
          <w:szCs w:val="22"/>
          <w14:ligatures w14:val="standardContextual"/>
        </w:rPr>
        <w:tab/>
      </w:r>
      <w:r>
        <w:rPr>
          <w:noProof/>
        </w:rPr>
        <w:t>Enabling the UE access to Localized Services</w:t>
      </w:r>
      <w:r>
        <w:rPr>
          <w:noProof/>
        </w:rPr>
        <w:tab/>
      </w:r>
      <w:r>
        <w:rPr>
          <w:noProof/>
        </w:rPr>
        <w:fldChar w:fldCharType="begin"/>
      </w:r>
      <w:r>
        <w:rPr>
          <w:noProof/>
        </w:rPr>
        <w:instrText xml:space="preserve"> PAGEREF _Toc185601613 \h </w:instrText>
      </w:r>
      <w:r>
        <w:rPr>
          <w:noProof/>
        </w:rPr>
      </w:r>
      <w:r>
        <w:rPr>
          <w:noProof/>
        </w:rPr>
        <w:fldChar w:fldCharType="separate"/>
      </w:r>
      <w:r w:rsidR="009A0E3B">
        <w:rPr>
          <w:noProof/>
        </w:rPr>
        <w:t>706</w:t>
      </w:r>
      <w:r>
        <w:rPr>
          <w:noProof/>
        </w:rPr>
        <w:fldChar w:fldCharType="end"/>
      </w:r>
    </w:p>
    <w:p w14:paraId="3D3A1F2C" w14:textId="27318F58" w:rsidR="007E16B7" w:rsidRDefault="007E16B7">
      <w:pPr>
        <w:pStyle w:val="TOC1"/>
        <w:rPr>
          <w:rFonts w:asciiTheme="minorHAnsi" w:eastAsiaTheme="minorEastAsia" w:hAnsiTheme="minorHAnsi" w:cstheme="minorBidi"/>
          <w:noProof/>
          <w:kern w:val="2"/>
          <w:szCs w:val="22"/>
          <w14:ligatures w14:val="standardContextual"/>
        </w:rPr>
      </w:pPr>
      <w:r>
        <w:rPr>
          <w:noProof/>
        </w:rPr>
        <w:t>N.5</w:t>
      </w:r>
      <w:r>
        <w:rPr>
          <w:rFonts w:asciiTheme="minorHAnsi" w:eastAsiaTheme="minorEastAsia" w:hAnsiTheme="minorHAnsi" w:cstheme="minorBidi"/>
          <w:noProof/>
          <w:kern w:val="2"/>
          <w:szCs w:val="22"/>
          <w14:ligatures w14:val="standardContextual"/>
        </w:rPr>
        <w:tab/>
      </w:r>
      <w:r>
        <w:rPr>
          <w:noProof/>
        </w:rPr>
        <w:t>Support for leaving network that provides access to Localized Services</w:t>
      </w:r>
      <w:r>
        <w:rPr>
          <w:noProof/>
        </w:rPr>
        <w:tab/>
      </w:r>
      <w:r>
        <w:rPr>
          <w:noProof/>
        </w:rPr>
        <w:fldChar w:fldCharType="begin"/>
      </w:r>
      <w:r>
        <w:rPr>
          <w:noProof/>
        </w:rPr>
        <w:instrText xml:space="preserve"> PAGEREF _Toc185601614 \h </w:instrText>
      </w:r>
      <w:r>
        <w:rPr>
          <w:noProof/>
        </w:rPr>
      </w:r>
      <w:r>
        <w:rPr>
          <w:noProof/>
        </w:rPr>
        <w:fldChar w:fldCharType="separate"/>
      </w:r>
      <w:r w:rsidR="009A0E3B">
        <w:rPr>
          <w:noProof/>
        </w:rPr>
        <w:t>706</w:t>
      </w:r>
      <w:r>
        <w:rPr>
          <w:noProof/>
        </w:rPr>
        <w:fldChar w:fldCharType="end"/>
      </w:r>
    </w:p>
    <w:p w14:paraId="79CABC63" w14:textId="5C5F9ACC" w:rsidR="007E16B7" w:rsidRDefault="007E16B7">
      <w:pPr>
        <w:pStyle w:val="TOC1"/>
        <w:rPr>
          <w:rFonts w:asciiTheme="minorHAnsi" w:eastAsiaTheme="minorEastAsia" w:hAnsiTheme="minorHAnsi" w:cstheme="minorBidi"/>
          <w:noProof/>
          <w:kern w:val="2"/>
          <w:szCs w:val="22"/>
          <w14:ligatures w14:val="standardContextual"/>
        </w:rPr>
      </w:pPr>
      <w:r>
        <w:rPr>
          <w:noProof/>
        </w:rPr>
        <w:t>N.6</w:t>
      </w:r>
      <w:r>
        <w:rPr>
          <w:rFonts w:asciiTheme="minorHAnsi" w:eastAsiaTheme="minorEastAsia" w:hAnsiTheme="minorHAnsi" w:cstheme="minorBidi"/>
          <w:noProof/>
          <w:kern w:val="2"/>
          <w:szCs w:val="22"/>
          <w14:ligatures w14:val="standardContextual"/>
        </w:rPr>
        <w:tab/>
      </w:r>
      <w:r>
        <w:rPr>
          <w:noProof/>
        </w:rPr>
        <w:t>Configuration of Credentials Holder for determining SNPN selection information</w:t>
      </w:r>
      <w:r>
        <w:rPr>
          <w:noProof/>
        </w:rPr>
        <w:tab/>
      </w:r>
      <w:r>
        <w:rPr>
          <w:noProof/>
        </w:rPr>
        <w:fldChar w:fldCharType="begin"/>
      </w:r>
      <w:r>
        <w:rPr>
          <w:noProof/>
        </w:rPr>
        <w:instrText xml:space="preserve"> PAGEREF _Toc185601615 \h </w:instrText>
      </w:r>
      <w:r>
        <w:rPr>
          <w:noProof/>
        </w:rPr>
      </w:r>
      <w:r>
        <w:rPr>
          <w:noProof/>
        </w:rPr>
        <w:fldChar w:fldCharType="separate"/>
      </w:r>
      <w:r w:rsidR="009A0E3B">
        <w:rPr>
          <w:noProof/>
        </w:rPr>
        <w:t>707</w:t>
      </w:r>
      <w:r>
        <w:rPr>
          <w:noProof/>
        </w:rPr>
        <w:fldChar w:fldCharType="end"/>
      </w:r>
    </w:p>
    <w:p w14:paraId="71AA2742" w14:textId="6CCEEE21"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Allowing UE to simultaneously send data to different groups with different QoS policy</w:t>
      </w:r>
      <w:r>
        <w:rPr>
          <w:noProof/>
        </w:rPr>
        <w:tab/>
      </w:r>
      <w:r>
        <w:rPr>
          <w:noProof/>
        </w:rPr>
        <w:fldChar w:fldCharType="begin"/>
      </w:r>
      <w:r>
        <w:rPr>
          <w:noProof/>
        </w:rPr>
        <w:instrText xml:space="preserve"> PAGEREF _Toc185601616 \h </w:instrText>
      </w:r>
      <w:r>
        <w:rPr>
          <w:noProof/>
        </w:rPr>
      </w:r>
      <w:r>
        <w:rPr>
          <w:noProof/>
        </w:rPr>
        <w:fldChar w:fldCharType="separate"/>
      </w:r>
      <w:r w:rsidR="009A0E3B">
        <w:rPr>
          <w:noProof/>
        </w:rPr>
        <w:t>709</w:t>
      </w:r>
      <w:r>
        <w:rPr>
          <w:noProof/>
        </w:rPr>
        <w:fldChar w:fldCharType="end"/>
      </w:r>
    </w:p>
    <w:p w14:paraId="27B11493" w14:textId="5E7DAB19" w:rsidR="007E16B7" w:rsidRDefault="007E16B7">
      <w:pPr>
        <w:pStyle w:val="TOC1"/>
        <w:rPr>
          <w:rFonts w:asciiTheme="minorHAnsi" w:eastAsiaTheme="minorEastAsia" w:hAnsiTheme="minorHAnsi" w:cstheme="minorBidi"/>
          <w:noProof/>
          <w:kern w:val="2"/>
          <w:szCs w:val="22"/>
          <w14:ligatures w14:val="standardContextual"/>
        </w:rPr>
      </w:pPr>
      <w:r>
        <w:rPr>
          <w:noProof/>
        </w:rPr>
        <w:t>O.1</w:t>
      </w:r>
      <w:r>
        <w:rPr>
          <w:rFonts w:asciiTheme="minorHAnsi" w:eastAsiaTheme="minorEastAsia" w:hAnsiTheme="minorHAnsi" w:cstheme="minorBidi"/>
          <w:noProof/>
          <w:kern w:val="2"/>
          <w:szCs w:val="22"/>
          <w14:ligatures w14:val="standardContextual"/>
        </w:rPr>
        <w:tab/>
      </w:r>
      <w:r>
        <w:rPr>
          <w:noProof/>
        </w:rPr>
        <w:t>A PDU Session with multiple QoS Flows for different groups</w:t>
      </w:r>
      <w:r>
        <w:rPr>
          <w:noProof/>
        </w:rPr>
        <w:tab/>
      </w:r>
      <w:r>
        <w:rPr>
          <w:noProof/>
        </w:rPr>
        <w:fldChar w:fldCharType="begin"/>
      </w:r>
      <w:r>
        <w:rPr>
          <w:noProof/>
        </w:rPr>
        <w:instrText xml:space="preserve"> PAGEREF _Toc185601617 \h </w:instrText>
      </w:r>
      <w:r>
        <w:rPr>
          <w:noProof/>
        </w:rPr>
      </w:r>
      <w:r>
        <w:rPr>
          <w:noProof/>
        </w:rPr>
        <w:fldChar w:fldCharType="separate"/>
      </w:r>
      <w:r w:rsidR="009A0E3B">
        <w:rPr>
          <w:noProof/>
        </w:rPr>
        <w:t>709</w:t>
      </w:r>
      <w:r>
        <w:rPr>
          <w:noProof/>
        </w:rPr>
        <w:fldChar w:fldCharType="end"/>
      </w:r>
    </w:p>
    <w:p w14:paraId="4F6F2025" w14:textId="76A5A864" w:rsidR="007E16B7" w:rsidRDefault="007E16B7">
      <w:pPr>
        <w:pStyle w:val="TOC1"/>
        <w:rPr>
          <w:rFonts w:asciiTheme="minorHAnsi" w:eastAsiaTheme="minorEastAsia" w:hAnsiTheme="minorHAnsi" w:cstheme="minorBidi"/>
          <w:noProof/>
          <w:kern w:val="2"/>
          <w:szCs w:val="22"/>
          <w14:ligatures w14:val="standardContextual"/>
        </w:rPr>
      </w:pPr>
      <w:r>
        <w:rPr>
          <w:noProof/>
        </w:rPr>
        <w:t>O.2</w:t>
      </w:r>
      <w:r>
        <w:rPr>
          <w:rFonts w:asciiTheme="minorHAnsi" w:eastAsiaTheme="minorEastAsia" w:hAnsiTheme="minorHAnsi" w:cstheme="minorBidi"/>
          <w:noProof/>
          <w:kern w:val="2"/>
          <w:szCs w:val="22"/>
          <w14:ligatures w14:val="standardContextual"/>
        </w:rPr>
        <w:tab/>
      </w:r>
      <w:r>
        <w:rPr>
          <w:noProof/>
        </w:rPr>
        <w:t>Multiple PDU Sessions for different groups</w:t>
      </w:r>
      <w:r>
        <w:rPr>
          <w:noProof/>
        </w:rPr>
        <w:tab/>
      </w:r>
      <w:r>
        <w:rPr>
          <w:noProof/>
        </w:rPr>
        <w:fldChar w:fldCharType="begin"/>
      </w:r>
      <w:r>
        <w:rPr>
          <w:noProof/>
        </w:rPr>
        <w:instrText xml:space="preserve"> PAGEREF _Toc185601618 \h </w:instrText>
      </w:r>
      <w:r>
        <w:rPr>
          <w:noProof/>
        </w:rPr>
      </w:r>
      <w:r>
        <w:rPr>
          <w:noProof/>
        </w:rPr>
        <w:fldChar w:fldCharType="separate"/>
      </w:r>
      <w:r w:rsidR="009A0E3B">
        <w:rPr>
          <w:noProof/>
        </w:rPr>
        <w:t>710</w:t>
      </w:r>
      <w:r>
        <w:rPr>
          <w:noProof/>
        </w:rPr>
        <w:fldChar w:fldCharType="end"/>
      </w:r>
    </w:p>
    <w:p w14:paraId="753115FD" w14:textId="67489889" w:rsidR="007E16B7" w:rsidRDefault="007E16B7">
      <w:pPr>
        <w:pStyle w:val="TOC1"/>
        <w:rPr>
          <w:rFonts w:asciiTheme="minorHAnsi" w:eastAsiaTheme="minorEastAsia" w:hAnsiTheme="minorHAnsi" w:cstheme="minorBidi"/>
          <w:noProof/>
          <w:kern w:val="2"/>
          <w:szCs w:val="22"/>
          <w14:ligatures w14:val="standardContextual"/>
        </w:rPr>
      </w:pPr>
      <w:r>
        <w:rPr>
          <w:noProof/>
        </w:rPr>
        <w:t>O.3</w:t>
      </w:r>
      <w:r>
        <w:rPr>
          <w:rFonts w:asciiTheme="minorHAnsi" w:eastAsiaTheme="minorEastAsia" w:hAnsiTheme="minorHAnsi" w:cstheme="minorBidi"/>
          <w:noProof/>
          <w:kern w:val="2"/>
          <w:szCs w:val="22"/>
          <w14:ligatures w14:val="standardContextual"/>
        </w:rPr>
        <w:tab/>
      </w:r>
      <w:r>
        <w:rPr>
          <w:noProof/>
        </w:rPr>
        <w:t>A PDU Session targeting a predefined group formed of multiple sub-groups</w:t>
      </w:r>
      <w:r>
        <w:rPr>
          <w:noProof/>
        </w:rPr>
        <w:tab/>
      </w:r>
      <w:r>
        <w:rPr>
          <w:noProof/>
        </w:rPr>
        <w:fldChar w:fldCharType="begin"/>
      </w:r>
      <w:r>
        <w:rPr>
          <w:noProof/>
        </w:rPr>
        <w:instrText xml:space="preserve"> PAGEREF _Toc185601619 \h </w:instrText>
      </w:r>
      <w:r>
        <w:rPr>
          <w:noProof/>
        </w:rPr>
      </w:r>
      <w:r>
        <w:rPr>
          <w:noProof/>
        </w:rPr>
        <w:fldChar w:fldCharType="separate"/>
      </w:r>
      <w:r w:rsidR="009A0E3B">
        <w:rPr>
          <w:noProof/>
        </w:rPr>
        <w:t>711</w:t>
      </w:r>
      <w:r>
        <w:rPr>
          <w:noProof/>
        </w:rPr>
        <w:fldChar w:fldCharType="end"/>
      </w:r>
    </w:p>
    <w:p w14:paraId="77256FFC" w14:textId="05B346E3"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P (informative):</w:t>
      </w:r>
      <w:r>
        <w:rPr>
          <w:noProof/>
        </w:rPr>
        <w:tab/>
        <w:t>Personal IoT Networks</w:t>
      </w:r>
      <w:r>
        <w:rPr>
          <w:noProof/>
        </w:rPr>
        <w:tab/>
      </w:r>
      <w:r>
        <w:rPr>
          <w:noProof/>
        </w:rPr>
        <w:fldChar w:fldCharType="begin"/>
      </w:r>
      <w:r>
        <w:rPr>
          <w:noProof/>
        </w:rPr>
        <w:instrText xml:space="preserve"> PAGEREF _Toc185601620 \h </w:instrText>
      </w:r>
      <w:r>
        <w:rPr>
          <w:noProof/>
        </w:rPr>
      </w:r>
      <w:r>
        <w:rPr>
          <w:noProof/>
        </w:rPr>
        <w:fldChar w:fldCharType="separate"/>
      </w:r>
      <w:r w:rsidR="009A0E3B">
        <w:rPr>
          <w:noProof/>
        </w:rPr>
        <w:t>713</w:t>
      </w:r>
      <w:r>
        <w:rPr>
          <w:noProof/>
        </w:rPr>
        <w:fldChar w:fldCharType="end"/>
      </w:r>
    </w:p>
    <w:p w14:paraId="72461818" w14:textId="78E8BE8A" w:rsidR="007E16B7" w:rsidRDefault="007E16B7">
      <w:pPr>
        <w:pStyle w:val="TOC1"/>
        <w:rPr>
          <w:rFonts w:asciiTheme="minorHAnsi" w:eastAsiaTheme="minorEastAsia" w:hAnsiTheme="minorHAnsi" w:cstheme="minorBidi"/>
          <w:noProof/>
          <w:kern w:val="2"/>
          <w:szCs w:val="22"/>
          <w14:ligatures w14:val="standardContextual"/>
        </w:rPr>
      </w:pPr>
      <w:r>
        <w:rPr>
          <w:noProof/>
        </w:rPr>
        <w:t>P.1</w:t>
      </w:r>
      <w:r>
        <w:rPr>
          <w:rFonts w:asciiTheme="minorHAnsi" w:eastAsiaTheme="minorEastAsia" w:hAnsiTheme="minorHAnsi" w:cstheme="minorBidi"/>
          <w:noProof/>
          <w:kern w:val="2"/>
          <w:szCs w:val="22"/>
          <w14:ligatures w14:val="standardContextual"/>
        </w:rPr>
        <w:tab/>
      </w:r>
      <w:r>
        <w:rPr>
          <w:noProof/>
        </w:rPr>
        <w:t>PIN Reference Architecture</w:t>
      </w:r>
      <w:r>
        <w:rPr>
          <w:noProof/>
        </w:rPr>
        <w:tab/>
      </w:r>
      <w:r>
        <w:rPr>
          <w:noProof/>
        </w:rPr>
        <w:fldChar w:fldCharType="begin"/>
      </w:r>
      <w:r>
        <w:rPr>
          <w:noProof/>
        </w:rPr>
        <w:instrText xml:space="preserve"> PAGEREF _Toc185601621 \h </w:instrText>
      </w:r>
      <w:r>
        <w:rPr>
          <w:noProof/>
        </w:rPr>
      </w:r>
      <w:r>
        <w:rPr>
          <w:noProof/>
        </w:rPr>
        <w:fldChar w:fldCharType="separate"/>
      </w:r>
      <w:r w:rsidR="009A0E3B">
        <w:rPr>
          <w:noProof/>
        </w:rPr>
        <w:t>713</w:t>
      </w:r>
      <w:r>
        <w:rPr>
          <w:noProof/>
        </w:rPr>
        <w:fldChar w:fldCharType="end"/>
      </w:r>
    </w:p>
    <w:p w14:paraId="0617532C" w14:textId="78D45417" w:rsidR="007E16B7" w:rsidRDefault="007E16B7">
      <w:pPr>
        <w:pStyle w:val="TOC1"/>
        <w:rPr>
          <w:rFonts w:asciiTheme="minorHAnsi" w:eastAsiaTheme="minorEastAsia" w:hAnsiTheme="minorHAnsi" w:cstheme="minorBidi"/>
          <w:noProof/>
          <w:kern w:val="2"/>
          <w:szCs w:val="22"/>
          <w14:ligatures w14:val="standardContextual"/>
        </w:rPr>
      </w:pPr>
      <w:r>
        <w:rPr>
          <w:noProof/>
        </w:rPr>
        <w:t>P.2</w:t>
      </w:r>
      <w:r>
        <w:rPr>
          <w:rFonts w:asciiTheme="minorHAnsi" w:eastAsiaTheme="minorEastAsia" w:hAnsiTheme="minorHAnsi" w:cstheme="minorBidi"/>
          <w:noProof/>
          <w:kern w:val="2"/>
          <w:szCs w:val="22"/>
          <w14:ligatures w14:val="standardContextual"/>
        </w:rPr>
        <w:tab/>
      </w:r>
      <w:r>
        <w:rPr>
          <w:noProof/>
        </w:rPr>
        <w:t>Sess</w:t>
      </w:r>
      <w:r>
        <w:rPr>
          <w:noProof/>
        </w:rPr>
        <w:lastRenderedPageBreak/>
        <w:t>ion management and traffic routing for PIN</w:t>
      </w:r>
      <w:r>
        <w:rPr>
          <w:noProof/>
        </w:rPr>
        <w:tab/>
      </w:r>
      <w:r>
        <w:rPr>
          <w:noProof/>
        </w:rPr>
        <w:fldChar w:fldCharType="begin"/>
      </w:r>
      <w:r>
        <w:rPr>
          <w:noProof/>
        </w:rPr>
        <w:instrText xml:space="preserve"> PAGEREF _Toc185601622 \h </w:instrText>
      </w:r>
      <w:r>
        <w:rPr>
          <w:noProof/>
        </w:rPr>
      </w:r>
      <w:r>
        <w:rPr>
          <w:noProof/>
        </w:rPr>
        <w:fldChar w:fldCharType="separate"/>
      </w:r>
      <w:r w:rsidR="009A0E3B">
        <w:rPr>
          <w:noProof/>
        </w:rPr>
        <w:t>713</w:t>
      </w:r>
      <w:r>
        <w:rPr>
          <w:noProof/>
        </w:rPr>
        <w:fldChar w:fldCharType="end"/>
      </w:r>
    </w:p>
    <w:p w14:paraId="47DE7B9A" w14:textId="2C9F4AD6"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Q (informative):</w:t>
      </w:r>
      <w:r>
        <w:rPr>
          <w:noProof/>
        </w:rPr>
        <w:tab/>
        <w:t>Satellite coverage availability information</w:t>
      </w:r>
      <w:r>
        <w:rPr>
          <w:noProof/>
        </w:rPr>
        <w:tab/>
      </w:r>
      <w:r>
        <w:rPr>
          <w:noProof/>
        </w:rPr>
        <w:fldChar w:fldCharType="begin"/>
      </w:r>
      <w:r>
        <w:rPr>
          <w:noProof/>
        </w:rPr>
        <w:instrText xml:space="preserve"> PAGEREF _Toc185601623 \h </w:instrText>
      </w:r>
      <w:r>
        <w:rPr>
          <w:noProof/>
        </w:rPr>
      </w:r>
      <w:r>
        <w:rPr>
          <w:noProof/>
        </w:rPr>
        <w:fldChar w:fldCharType="separate"/>
      </w:r>
      <w:r w:rsidR="009A0E3B">
        <w:rPr>
          <w:noProof/>
        </w:rPr>
        <w:t>715</w:t>
      </w:r>
      <w:r>
        <w:rPr>
          <w:noProof/>
        </w:rPr>
        <w:fldChar w:fldCharType="end"/>
      </w:r>
    </w:p>
    <w:p w14:paraId="3D389AC3" w14:textId="7971F3B1"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R (Informative):</w:t>
      </w:r>
      <w:r>
        <w:rPr>
          <w:noProof/>
        </w:rPr>
        <w:tab/>
        <w:t>5GS support for Indirect Network Sharing deployment</w:t>
      </w:r>
      <w:r>
        <w:rPr>
          <w:noProof/>
        </w:rPr>
        <w:tab/>
      </w:r>
      <w:r>
        <w:rPr>
          <w:noProof/>
        </w:rPr>
        <w:fldChar w:fldCharType="begin"/>
      </w:r>
      <w:r>
        <w:rPr>
          <w:noProof/>
        </w:rPr>
        <w:instrText xml:space="preserve"> PAGEREF _Toc185601624 \h </w:instrText>
      </w:r>
      <w:r>
        <w:rPr>
          <w:noProof/>
        </w:rPr>
      </w:r>
      <w:r>
        <w:rPr>
          <w:noProof/>
        </w:rPr>
        <w:fldChar w:fldCharType="separate"/>
      </w:r>
      <w:r w:rsidR="009A0E3B">
        <w:rPr>
          <w:noProof/>
        </w:rPr>
        <w:t>716</w:t>
      </w:r>
      <w:r>
        <w:rPr>
          <w:noProof/>
        </w:rPr>
        <w:fldChar w:fldCharType="end"/>
      </w:r>
    </w:p>
    <w:p w14:paraId="3F96002F" w14:textId="1DD16487" w:rsidR="007E16B7" w:rsidRDefault="007E16B7">
      <w:pPr>
        <w:pStyle w:val="TOC1"/>
        <w:rPr>
          <w:rFonts w:asciiTheme="minorHAnsi" w:eastAsiaTheme="minorEastAsia" w:hAnsiTheme="minorHAnsi" w:cstheme="minorBidi"/>
          <w:noProof/>
          <w:kern w:val="2"/>
          <w:szCs w:val="22"/>
          <w14:ligatures w14:val="standardContextual"/>
        </w:rPr>
      </w:pPr>
      <w:r>
        <w:rPr>
          <w:noProof/>
        </w:rPr>
        <w:t>R.1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_Toc185601625 \h </w:instrText>
      </w:r>
      <w:r>
        <w:rPr>
          <w:noProof/>
        </w:rPr>
      </w:r>
      <w:r>
        <w:rPr>
          <w:noProof/>
        </w:rPr>
        <w:fldChar w:fldCharType="separate"/>
      </w:r>
      <w:r w:rsidR="009A0E3B">
        <w:rPr>
          <w:noProof/>
        </w:rPr>
        <w:t>716</w:t>
      </w:r>
      <w:r>
        <w:rPr>
          <w:noProof/>
        </w:rPr>
        <w:fldChar w:fldCharType="end"/>
      </w:r>
    </w:p>
    <w:p w14:paraId="7891E0A4" w14:textId="7719894D"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S (informative):</w:t>
      </w:r>
      <w:r>
        <w:rPr>
          <w:noProof/>
        </w:rPr>
        <w:tab/>
        <w:t>Architecture examples and protocol stacks for MWAB support</w:t>
      </w:r>
      <w:r>
        <w:rPr>
          <w:noProof/>
        </w:rPr>
        <w:tab/>
      </w:r>
      <w:r>
        <w:rPr>
          <w:noProof/>
        </w:rPr>
        <w:fldChar w:fldCharType="begin"/>
      </w:r>
      <w:r>
        <w:rPr>
          <w:noProof/>
        </w:rPr>
        <w:instrText xml:space="preserve"> PAGEREF _Toc185601626 \h </w:instrText>
      </w:r>
      <w:r>
        <w:rPr>
          <w:noProof/>
        </w:rPr>
      </w:r>
      <w:r>
        <w:rPr>
          <w:noProof/>
        </w:rPr>
        <w:fldChar w:fldCharType="separate"/>
      </w:r>
      <w:r w:rsidR="009A0E3B">
        <w:rPr>
          <w:noProof/>
        </w:rPr>
        <w:t>717</w:t>
      </w:r>
      <w:r>
        <w:rPr>
          <w:noProof/>
        </w:rPr>
        <w:fldChar w:fldCharType="end"/>
      </w:r>
    </w:p>
    <w:p w14:paraId="0F63DE0E" w14:textId="2C6BDA82" w:rsidR="007E16B7" w:rsidRDefault="007E16B7">
      <w:pPr>
        <w:pStyle w:val="TOC1"/>
        <w:rPr>
          <w:rFonts w:asciiTheme="minorHAnsi" w:eastAsiaTheme="minorEastAsia" w:hAnsiTheme="minorHAnsi" w:cstheme="minorBidi"/>
          <w:noProof/>
          <w:kern w:val="2"/>
          <w:szCs w:val="22"/>
          <w14:ligatures w14:val="standardContextual"/>
        </w:rPr>
      </w:pPr>
      <w:r>
        <w:rPr>
          <w:noProof/>
        </w:rPr>
        <w:t>S.1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_Toc185601627 \h </w:instrText>
      </w:r>
      <w:r>
        <w:rPr>
          <w:noProof/>
        </w:rPr>
      </w:r>
      <w:r>
        <w:rPr>
          <w:noProof/>
        </w:rPr>
        <w:fldChar w:fldCharType="separate"/>
      </w:r>
      <w:r w:rsidR="009A0E3B">
        <w:rPr>
          <w:noProof/>
        </w:rPr>
        <w:t>717</w:t>
      </w:r>
      <w:r>
        <w:rPr>
          <w:noProof/>
        </w:rPr>
        <w:fldChar w:fldCharType="end"/>
      </w:r>
    </w:p>
    <w:p w14:paraId="054A76E9" w14:textId="642FC0D8" w:rsidR="007E16B7" w:rsidRDefault="007E16B7">
      <w:pPr>
        <w:pStyle w:val="TOC1"/>
        <w:rPr>
          <w:rFonts w:asciiTheme="minorHAnsi" w:eastAsiaTheme="minorEastAsia" w:hAnsiTheme="minorHAnsi" w:cstheme="minorBidi"/>
          <w:noProof/>
          <w:kern w:val="2"/>
          <w:szCs w:val="22"/>
          <w14:ligatures w14:val="standardContextual"/>
        </w:rPr>
      </w:pPr>
      <w:r>
        <w:rPr>
          <w:noProof/>
        </w:rPr>
        <w:t>S.2</w:t>
      </w:r>
      <w:r>
        <w:rPr>
          <w:rFonts w:asciiTheme="minorHAnsi" w:eastAsiaTheme="minorEastAsia" w:hAnsiTheme="minorHAnsi" w:cstheme="minorBidi"/>
          <w:noProof/>
          <w:kern w:val="2"/>
          <w:szCs w:val="22"/>
          <w14:ligatures w14:val="standardContextual"/>
        </w:rPr>
        <w:tab/>
      </w:r>
      <w:r>
        <w:rPr>
          <w:noProof/>
        </w:rPr>
        <w:t>System architecture for MWAB operation in PLMNs</w:t>
      </w:r>
      <w:r>
        <w:rPr>
          <w:noProof/>
        </w:rPr>
        <w:tab/>
      </w:r>
      <w:r>
        <w:rPr>
          <w:noProof/>
        </w:rPr>
        <w:fldChar w:fldCharType="begin"/>
      </w:r>
      <w:r>
        <w:rPr>
          <w:noProof/>
        </w:rPr>
        <w:instrText xml:space="preserve"> PAGEREF _Toc185601628 \h </w:instrText>
      </w:r>
      <w:r>
        <w:rPr>
          <w:noProof/>
        </w:rPr>
      </w:r>
      <w:r>
        <w:rPr>
          <w:noProof/>
        </w:rPr>
        <w:fldChar w:fldCharType="separate"/>
      </w:r>
      <w:r w:rsidR="009A0E3B">
        <w:rPr>
          <w:noProof/>
        </w:rPr>
        <w:t>717</w:t>
      </w:r>
      <w:r>
        <w:rPr>
          <w:noProof/>
        </w:rPr>
        <w:fldChar w:fldCharType="end"/>
      </w:r>
    </w:p>
    <w:p w14:paraId="14C0887D" w14:textId="5DF67F22" w:rsidR="007E16B7" w:rsidRDefault="007E16B7">
      <w:pPr>
        <w:pStyle w:val="TOC1"/>
        <w:rPr>
          <w:rFonts w:asciiTheme="minorHAnsi" w:eastAsiaTheme="minorEastAsia" w:hAnsiTheme="minorHAnsi" w:cstheme="minorBidi"/>
          <w:noProof/>
          <w:kern w:val="2"/>
          <w:szCs w:val="22"/>
          <w14:ligatures w14:val="standardContextual"/>
        </w:rPr>
      </w:pPr>
      <w:r>
        <w:rPr>
          <w:noProof/>
        </w:rPr>
        <w:t>S.3</w:t>
      </w:r>
      <w:r>
        <w:rPr>
          <w:rFonts w:asciiTheme="minorHAnsi" w:eastAsiaTheme="minorEastAsia" w:hAnsiTheme="minorHAnsi" w:cstheme="minorBidi"/>
          <w:noProof/>
          <w:kern w:val="2"/>
          <w:szCs w:val="22"/>
          <w14:ligatures w14:val="standardContextual"/>
        </w:rPr>
        <w:tab/>
      </w:r>
      <w:r>
        <w:rPr>
          <w:noProof/>
        </w:rPr>
        <w:t>Architectures to support MWAB in SNPN case</w:t>
      </w:r>
      <w:r>
        <w:rPr>
          <w:noProof/>
        </w:rPr>
        <w:tab/>
      </w:r>
      <w:r>
        <w:rPr>
          <w:noProof/>
        </w:rPr>
        <w:fldChar w:fldCharType="begin"/>
      </w:r>
      <w:r>
        <w:rPr>
          <w:noProof/>
        </w:rPr>
        <w:instrText xml:space="preserve"> PAGEREF _Toc185601629 \h </w:instrText>
      </w:r>
      <w:r>
        <w:rPr>
          <w:noProof/>
        </w:rPr>
      </w:r>
      <w:r>
        <w:rPr>
          <w:noProof/>
        </w:rPr>
        <w:fldChar w:fldCharType="separate"/>
      </w:r>
      <w:r w:rsidR="009A0E3B">
        <w:rPr>
          <w:noProof/>
        </w:rPr>
        <w:t>719</w:t>
      </w:r>
      <w:r>
        <w:rPr>
          <w:noProof/>
        </w:rPr>
        <w:fldChar w:fldCharType="end"/>
      </w:r>
    </w:p>
    <w:p w14:paraId="3940CD98" w14:textId="20025142" w:rsidR="007E16B7" w:rsidRDefault="007E16B7">
      <w:pPr>
        <w:pStyle w:val="TOC1"/>
        <w:rPr>
          <w:rFonts w:asciiTheme="minorHAnsi" w:eastAsiaTheme="minorEastAsia" w:hAnsiTheme="minorHAnsi" w:cstheme="minorBidi"/>
          <w:noProof/>
          <w:kern w:val="2"/>
          <w:szCs w:val="22"/>
          <w14:ligatures w14:val="standardContextual"/>
        </w:rPr>
      </w:pPr>
      <w:r>
        <w:rPr>
          <w:noProof/>
        </w:rPr>
        <w:t>S.4</w:t>
      </w:r>
      <w:r>
        <w:rPr>
          <w:rFonts w:asciiTheme="minorHAnsi" w:eastAsiaTheme="minorEastAsia" w:hAnsiTheme="minorHAnsi" w:cstheme="minorBidi"/>
          <w:noProof/>
          <w:kern w:val="2"/>
          <w:szCs w:val="22"/>
          <w14:ligatures w14:val="standardContextual"/>
        </w:rPr>
        <w:tab/>
      </w:r>
      <w:r>
        <w:rPr>
          <w:noProof/>
        </w:rPr>
        <w:t>Protocol Stacks for MWAB node</w:t>
      </w:r>
      <w:r>
        <w:rPr>
          <w:noProof/>
        </w:rPr>
        <w:tab/>
      </w:r>
      <w:r>
        <w:rPr>
          <w:noProof/>
        </w:rPr>
        <w:fldChar w:fldCharType="begin"/>
      </w:r>
      <w:r>
        <w:rPr>
          <w:noProof/>
        </w:rPr>
        <w:instrText xml:space="preserve"> PAGEREF _Toc185601630 \h </w:instrText>
      </w:r>
      <w:r>
        <w:rPr>
          <w:noProof/>
        </w:rPr>
      </w:r>
      <w:r>
        <w:rPr>
          <w:noProof/>
        </w:rPr>
        <w:fldChar w:fldCharType="separate"/>
      </w:r>
      <w:r w:rsidR="009A0E3B">
        <w:rPr>
          <w:noProof/>
        </w:rPr>
        <w:t>721</w:t>
      </w:r>
      <w:r>
        <w:rPr>
          <w:noProof/>
        </w:rPr>
        <w:fldChar w:fldCharType="end"/>
      </w:r>
    </w:p>
    <w:p w14:paraId="061C242D" w14:textId="1398051A"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S.4.1</w:t>
      </w:r>
      <w:r>
        <w:rPr>
          <w:rFonts w:asciiTheme="minorHAnsi" w:eastAsiaTheme="minorEastAsia" w:hAnsiTheme="minorHAnsi" w:cstheme="minorBidi"/>
          <w:noProof/>
          <w:kern w:val="2"/>
          <w:sz w:val="22"/>
          <w:szCs w:val="22"/>
          <w14:ligatures w14:val="standardContextual"/>
        </w:rPr>
        <w:tab/>
      </w:r>
      <w:r>
        <w:rPr>
          <w:noProof/>
        </w:rPr>
        <w:t>Control Plane Protocol Stacks to support N2 interface for MWAB node</w:t>
      </w:r>
      <w:r>
        <w:rPr>
          <w:noProof/>
        </w:rPr>
        <w:tab/>
      </w:r>
      <w:r>
        <w:rPr>
          <w:noProof/>
        </w:rPr>
        <w:fldChar w:fldCharType="begin"/>
      </w:r>
      <w:r>
        <w:rPr>
          <w:noProof/>
        </w:rPr>
        <w:instrText xml:space="preserve"> PAGEREF _Toc185601631 \h </w:instrText>
      </w:r>
      <w:r>
        <w:rPr>
          <w:noProof/>
        </w:rPr>
      </w:r>
      <w:r>
        <w:rPr>
          <w:noProof/>
        </w:rPr>
        <w:fldChar w:fldCharType="separate"/>
      </w:r>
      <w:r w:rsidR="009A0E3B">
        <w:rPr>
          <w:noProof/>
        </w:rPr>
        <w:t>721</w:t>
      </w:r>
      <w:r>
        <w:rPr>
          <w:noProof/>
        </w:rPr>
        <w:fldChar w:fldCharType="end"/>
      </w:r>
    </w:p>
    <w:p w14:paraId="00A491AB" w14:textId="3E4A862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S.4.2</w:t>
      </w:r>
      <w:r>
        <w:rPr>
          <w:rFonts w:asciiTheme="minorHAnsi" w:eastAsiaTheme="minorEastAsia" w:hAnsiTheme="minorHAnsi" w:cstheme="minorBidi"/>
          <w:noProof/>
          <w:kern w:val="2"/>
          <w:sz w:val="22"/>
          <w:szCs w:val="22"/>
          <w14:ligatures w14:val="standardContextual"/>
        </w:rPr>
        <w:tab/>
      </w:r>
      <w:r>
        <w:rPr>
          <w:noProof/>
        </w:rPr>
        <w:t>User Plane Protocol Stacks to support N3 interface for MWAB node</w:t>
      </w:r>
      <w:r>
        <w:rPr>
          <w:noProof/>
        </w:rPr>
        <w:tab/>
      </w:r>
      <w:r>
        <w:rPr>
          <w:noProof/>
        </w:rPr>
        <w:fldChar w:fldCharType="begin"/>
      </w:r>
      <w:r>
        <w:rPr>
          <w:noProof/>
        </w:rPr>
        <w:instrText xml:space="preserve"> PAGEREF _Toc185601632 \h </w:instrText>
      </w:r>
      <w:r>
        <w:rPr>
          <w:noProof/>
        </w:rPr>
      </w:r>
      <w:r>
        <w:rPr>
          <w:noProof/>
        </w:rPr>
        <w:fldChar w:fldCharType="separate"/>
      </w:r>
      <w:r w:rsidR="009A0E3B">
        <w:rPr>
          <w:noProof/>
        </w:rPr>
        <w:t>722</w:t>
      </w:r>
      <w:r>
        <w:rPr>
          <w:noProof/>
        </w:rPr>
        <w:fldChar w:fldCharType="end"/>
      </w:r>
    </w:p>
    <w:p w14:paraId="4474ECE4" w14:textId="74C4C16D"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T (informative):</w:t>
      </w:r>
      <w:r>
        <w:rPr>
          <w:noProof/>
        </w:rPr>
        <w:tab/>
        <w:t>Network Energy consumption information calculation</w:t>
      </w:r>
      <w:r>
        <w:rPr>
          <w:noProof/>
        </w:rPr>
        <w:tab/>
      </w:r>
      <w:r>
        <w:rPr>
          <w:noProof/>
        </w:rPr>
        <w:fldChar w:fldCharType="begin"/>
      </w:r>
      <w:r>
        <w:rPr>
          <w:noProof/>
        </w:rPr>
        <w:instrText xml:space="preserve"> PAGEREF _Toc185601633 \h </w:instrText>
      </w:r>
      <w:r>
        <w:rPr>
          <w:noProof/>
        </w:rPr>
      </w:r>
      <w:r>
        <w:rPr>
          <w:noProof/>
        </w:rPr>
        <w:fldChar w:fldCharType="separate"/>
      </w:r>
      <w:r w:rsidR="009A0E3B">
        <w:rPr>
          <w:noProof/>
        </w:rPr>
        <w:t>723</w:t>
      </w:r>
      <w:r>
        <w:rPr>
          <w:noProof/>
        </w:rPr>
        <w:fldChar w:fldCharType="end"/>
      </w:r>
    </w:p>
    <w:p w14:paraId="54B0C144" w14:textId="409D8675" w:rsidR="007E16B7" w:rsidRDefault="007E16B7">
      <w:pPr>
        <w:pStyle w:val="TOC1"/>
        <w:rPr>
          <w:rFonts w:asciiTheme="minorHAnsi" w:eastAsiaTheme="minorEastAsia" w:hAnsiTheme="minorHAnsi" w:cstheme="minorBidi"/>
          <w:noProof/>
          <w:kern w:val="2"/>
          <w:szCs w:val="22"/>
          <w14:ligatures w14:val="standardContextual"/>
        </w:rPr>
      </w:pPr>
      <w:r>
        <w:rPr>
          <w:noProof/>
        </w:rPr>
        <w:t>T.1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_Toc185601634 \h </w:instrText>
      </w:r>
      <w:r>
        <w:rPr>
          <w:noProof/>
        </w:rPr>
      </w:r>
      <w:r>
        <w:rPr>
          <w:noProof/>
        </w:rPr>
        <w:fldChar w:fldCharType="separate"/>
      </w:r>
      <w:r w:rsidR="009A0E3B">
        <w:rPr>
          <w:noProof/>
        </w:rPr>
        <w:t>723</w:t>
      </w:r>
      <w:r>
        <w:rPr>
          <w:noProof/>
        </w:rPr>
        <w:fldChar w:fldCharType="end"/>
      </w:r>
    </w:p>
    <w:p w14:paraId="1BF33C3A" w14:textId="7879FB14" w:rsidR="007E16B7" w:rsidRDefault="007E16B7">
      <w:pPr>
        <w:pStyle w:val="TOC1"/>
        <w:rPr>
          <w:rFonts w:asciiTheme="minorHAnsi" w:eastAsiaTheme="minorEastAsia" w:hAnsiTheme="minorHAnsi" w:cstheme="minorBidi"/>
          <w:noProof/>
          <w:kern w:val="2"/>
          <w:szCs w:val="22"/>
          <w14:ligatures w14:val="standardContextual"/>
        </w:rPr>
      </w:pPr>
      <w:r>
        <w:rPr>
          <w:noProof/>
        </w:rPr>
        <w:t>T.2</w:t>
      </w:r>
      <w:r>
        <w:rPr>
          <w:rFonts w:asciiTheme="minorHAnsi" w:eastAsiaTheme="minorEastAsia" w:hAnsiTheme="minorHAnsi" w:cstheme="minorBidi"/>
          <w:noProof/>
          <w:kern w:val="2"/>
          <w:szCs w:val="22"/>
          <w14:ligatures w14:val="standardContextual"/>
        </w:rPr>
        <w:tab/>
      </w:r>
      <w:r>
        <w:rPr>
          <w:noProof/>
        </w:rPr>
        <w:t>Calculation of Energy Consumption parameters</w:t>
      </w:r>
      <w:r>
        <w:rPr>
          <w:noProof/>
        </w:rPr>
        <w:tab/>
      </w:r>
      <w:r>
        <w:rPr>
          <w:noProof/>
        </w:rPr>
        <w:fldChar w:fldCharType="begin"/>
      </w:r>
      <w:r>
        <w:rPr>
          <w:noProof/>
        </w:rPr>
        <w:instrText xml:space="preserve"> PAGEREF _Toc185601635 \h </w:instrText>
      </w:r>
      <w:r>
        <w:rPr>
          <w:noProof/>
        </w:rPr>
      </w:r>
      <w:r>
        <w:rPr>
          <w:noProof/>
        </w:rPr>
        <w:fldChar w:fldCharType="separate"/>
      </w:r>
      <w:r w:rsidR="009A0E3B">
        <w:rPr>
          <w:noProof/>
        </w:rPr>
        <w:t>723</w:t>
      </w:r>
      <w:r>
        <w:rPr>
          <w:noProof/>
        </w:rPr>
        <w:fldChar w:fldCharType="end"/>
      </w:r>
    </w:p>
    <w:p w14:paraId="5D5A2D79" w14:textId="39E64E77"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U (informative):</w:t>
      </w:r>
      <w:r>
        <w:rPr>
          <w:noProof/>
        </w:rPr>
        <w:tab/>
        <w:t>Support of traffic offloading at the H-UPF deployed nearby VPLMN for HR PDU Session</w:t>
      </w:r>
      <w:r>
        <w:rPr>
          <w:noProof/>
        </w:rPr>
        <w:tab/>
      </w:r>
      <w:r>
        <w:rPr>
          <w:noProof/>
        </w:rPr>
        <w:fldChar w:fldCharType="begin"/>
      </w:r>
      <w:r>
        <w:rPr>
          <w:noProof/>
        </w:rPr>
        <w:instrText xml:space="preserve"> PAGEREF _Toc185601636 \h </w:instrText>
      </w:r>
      <w:r>
        <w:rPr>
          <w:noProof/>
        </w:rPr>
      </w:r>
      <w:r>
        <w:rPr>
          <w:noProof/>
        </w:rPr>
        <w:fldChar w:fldCharType="separate"/>
      </w:r>
      <w:r w:rsidR="009A0E3B">
        <w:rPr>
          <w:noProof/>
        </w:rPr>
        <w:t>724</w:t>
      </w:r>
      <w:r>
        <w:rPr>
          <w:noProof/>
        </w:rPr>
        <w:fldChar w:fldCharType="end"/>
      </w:r>
    </w:p>
    <w:p w14:paraId="678F61D5" w14:textId="2F343C45" w:rsidR="007E16B7" w:rsidRDefault="007E16B7">
      <w:pPr>
        <w:pStyle w:val="TOC1"/>
        <w:rPr>
          <w:rFonts w:asciiTheme="minorHAnsi" w:eastAsiaTheme="minorEastAsia" w:hAnsiTheme="minorHAnsi" w:cstheme="minorBidi"/>
          <w:noProof/>
          <w:kern w:val="2"/>
          <w:szCs w:val="22"/>
          <w14:ligatures w14:val="standardContextual"/>
        </w:rPr>
      </w:pPr>
      <w:r>
        <w:rPr>
          <w:noProof/>
        </w:rPr>
        <w:t>U.1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_Toc185601637 \h </w:instrText>
      </w:r>
      <w:r>
        <w:rPr>
          <w:noProof/>
        </w:rPr>
      </w:r>
      <w:r>
        <w:rPr>
          <w:noProof/>
        </w:rPr>
        <w:fldChar w:fldCharType="separate"/>
      </w:r>
      <w:r w:rsidR="009A0E3B">
        <w:rPr>
          <w:noProof/>
        </w:rPr>
        <w:t>724</w:t>
      </w:r>
      <w:r>
        <w:rPr>
          <w:noProof/>
        </w:rPr>
        <w:fldChar w:fldCharType="end"/>
      </w:r>
    </w:p>
    <w:p w14:paraId="02A91148" w14:textId="44C3C7B7" w:rsidR="007E16B7" w:rsidRDefault="007E16B7">
      <w:pPr>
        <w:pStyle w:val="TOC1"/>
        <w:rPr>
          <w:rFonts w:asciiTheme="minorHAnsi" w:eastAsiaTheme="minorEastAsia" w:hAnsiTheme="minorHAnsi" w:cstheme="minorBidi"/>
          <w:noProof/>
          <w:kern w:val="2"/>
          <w:szCs w:val="22"/>
          <w14:ligatures w14:val="standardContextual"/>
        </w:rPr>
      </w:pPr>
      <w:r>
        <w:rPr>
          <w:noProof/>
        </w:rPr>
        <w:t>U.2</w:t>
      </w:r>
      <w:r>
        <w:rPr>
          <w:rFonts w:asciiTheme="minorHAnsi" w:eastAsiaTheme="minorEastAsia" w:hAnsiTheme="minorHAnsi" w:cstheme="minorBidi"/>
          <w:noProof/>
          <w:kern w:val="2"/>
          <w:szCs w:val="22"/>
          <w14:ligatures w14:val="standardContextual"/>
        </w:rPr>
        <w:tab/>
      </w:r>
      <w:r>
        <w:rPr>
          <w:noProof/>
        </w:rPr>
        <w:t>PDU Session establishment for supporting traffic offloading at the H-UPF</w:t>
      </w:r>
      <w:r>
        <w:rPr>
          <w:noProof/>
        </w:rPr>
        <w:tab/>
      </w:r>
      <w:r>
        <w:rPr>
          <w:noProof/>
        </w:rPr>
        <w:fldChar w:fldCharType="begin"/>
      </w:r>
      <w:r>
        <w:rPr>
          <w:noProof/>
        </w:rPr>
        <w:instrText xml:space="preserve"> PAGEREF _Toc185601638 \h </w:instrText>
      </w:r>
      <w:r>
        <w:rPr>
          <w:noProof/>
        </w:rPr>
      </w:r>
      <w:r>
        <w:rPr>
          <w:noProof/>
        </w:rPr>
        <w:fldChar w:fldCharType="separate"/>
      </w:r>
      <w:r w:rsidR="009A0E3B">
        <w:rPr>
          <w:noProof/>
        </w:rPr>
        <w:t>724</w:t>
      </w:r>
      <w:r>
        <w:rPr>
          <w:noProof/>
        </w:rPr>
        <w:fldChar w:fldCharType="end"/>
      </w:r>
    </w:p>
    <w:p w14:paraId="2B08B606" w14:textId="75CC07EC" w:rsidR="007E16B7" w:rsidRDefault="007E16B7">
      <w:pPr>
        <w:pStyle w:val="TOC1"/>
        <w:rPr>
          <w:rFonts w:asciiTheme="minorHAnsi" w:eastAsiaTheme="minorEastAsia" w:hAnsiTheme="minorHAnsi" w:cstheme="minorBidi"/>
          <w:noProof/>
          <w:kern w:val="2"/>
          <w:szCs w:val="22"/>
          <w14:ligatures w14:val="standardContextual"/>
        </w:rPr>
      </w:pPr>
      <w:r>
        <w:rPr>
          <w:noProof/>
        </w:rPr>
        <w:t>U.3</w:t>
      </w:r>
      <w:r>
        <w:rPr>
          <w:rFonts w:asciiTheme="minorHAnsi" w:eastAsiaTheme="minorEastAsia" w:hAnsiTheme="minorHAnsi" w:cstheme="minorBidi"/>
          <w:noProof/>
          <w:kern w:val="2"/>
          <w:szCs w:val="22"/>
          <w14:ligatures w14:val="standardContextual"/>
        </w:rPr>
        <w:tab/>
      </w:r>
      <w:r>
        <w:rPr>
          <w:noProof/>
        </w:rPr>
        <w:t>Re-establishment of PDU Session due to UP Path failure</w:t>
      </w:r>
      <w:r>
        <w:rPr>
          <w:noProof/>
        </w:rPr>
        <w:tab/>
      </w:r>
      <w:r>
        <w:rPr>
          <w:noProof/>
        </w:rPr>
        <w:fldChar w:fldCharType="begin"/>
      </w:r>
      <w:r>
        <w:rPr>
          <w:noProof/>
        </w:rPr>
        <w:instrText xml:space="preserve"> PAGEREF _Toc185601639 \h </w:instrText>
      </w:r>
      <w:r>
        <w:rPr>
          <w:noProof/>
        </w:rPr>
      </w:r>
      <w:r>
        <w:rPr>
          <w:noProof/>
        </w:rPr>
        <w:fldChar w:fldCharType="separate"/>
      </w:r>
      <w:r w:rsidR="009A0E3B">
        <w:rPr>
          <w:noProof/>
        </w:rPr>
        <w:t>725</w:t>
      </w:r>
      <w:r>
        <w:rPr>
          <w:noProof/>
        </w:rPr>
        <w:fldChar w:fldCharType="end"/>
      </w:r>
    </w:p>
    <w:p w14:paraId="083BC6DF" w14:textId="021523B1"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V (informative):</w:t>
      </w:r>
      <w:r>
        <w:rPr>
          <w:noProof/>
        </w:rPr>
        <w:tab/>
        <w:t>NR Femto</w:t>
      </w:r>
      <w:r>
        <w:rPr>
          <w:noProof/>
        </w:rPr>
        <w:tab/>
      </w:r>
      <w:r>
        <w:rPr>
          <w:noProof/>
        </w:rPr>
        <w:fldChar w:fldCharType="begin"/>
      </w:r>
      <w:r>
        <w:rPr>
          <w:noProof/>
        </w:rPr>
        <w:instrText xml:space="preserve"> PAGEREF _Toc185601640 \h </w:instrText>
      </w:r>
      <w:r>
        <w:rPr>
          <w:noProof/>
        </w:rPr>
      </w:r>
      <w:r>
        <w:rPr>
          <w:noProof/>
        </w:rPr>
        <w:fldChar w:fldCharType="separate"/>
      </w:r>
      <w:r w:rsidR="009A0E3B">
        <w:rPr>
          <w:noProof/>
        </w:rPr>
        <w:t>726</w:t>
      </w:r>
      <w:r>
        <w:rPr>
          <w:noProof/>
        </w:rPr>
        <w:fldChar w:fldCharType="end"/>
      </w:r>
    </w:p>
    <w:p w14:paraId="78491673" w14:textId="26F660F5" w:rsidR="007E16B7" w:rsidRDefault="007E16B7">
      <w:pPr>
        <w:pStyle w:val="TOC1"/>
        <w:rPr>
          <w:rFonts w:asciiTheme="minorHAnsi" w:eastAsiaTheme="minorEastAsia" w:hAnsiTheme="minorHAnsi" w:cstheme="minorBidi"/>
          <w:noProof/>
          <w:kern w:val="2"/>
          <w:szCs w:val="22"/>
          <w14:ligatures w14:val="standardContextual"/>
        </w:rPr>
      </w:pPr>
      <w:r>
        <w:rPr>
          <w:noProof/>
        </w:rPr>
        <w:t>V.0</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_Toc185601641 \h </w:instrText>
      </w:r>
      <w:r>
        <w:rPr>
          <w:noProof/>
        </w:rPr>
      </w:r>
      <w:r>
        <w:rPr>
          <w:noProof/>
        </w:rPr>
        <w:fldChar w:fldCharType="separate"/>
      </w:r>
      <w:r w:rsidR="009A0E3B">
        <w:rPr>
          <w:noProof/>
        </w:rPr>
        <w:t>726</w:t>
      </w:r>
      <w:r>
        <w:rPr>
          <w:noProof/>
        </w:rPr>
        <w:fldChar w:fldCharType="end"/>
      </w:r>
    </w:p>
    <w:p w14:paraId="26EF37E2" w14:textId="72B4B641" w:rsidR="007E16B7" w:rsidRDefault="007E16B7">
      <w:pPr>
        <w:pStyle w:val="TOC1"/>
        <w:rPr>
          <w:rFonts w:asciiTheme="minorHAnsi" w:eastAsiaTheme="minorEastAsia" w:hAnsiTheme="minorHAnsi" w:cstheme="minorBidi"/>
          <w:noProof/>
          <w:kern w:val="2"/>
          <w:szCs w:val="22"/>
          <w14:ligatures w14:val="standardContextual"/>
        </w:rPr>
      </w:pPr>
      <w:r>
        <w:rPr>
          <w:noProof/>
        </w:rPr>
        <w:t>V.1</w:t>
      </w:r>
      <w:r>
        <w:rPr>
          <w:rFonts w:asciiTheme="minorHAnsi" w:eastAsiaTheme="minorEastAsia" w:hAnsiTheme="minorHAnsi" w:cstheme="minorBidi"/>
          <w:noProof/>
          <w:kern w:val="2"/>
          <w:szCs w:val="22"/>
          <w14:ligatures w14:val="standardContextual"/>
        </w:rPr>
        <w:tab/>
      </w:r>
      <w:r>
        <w:rPr>
          <w:noProof/>
        </w:rPr>
        <w:t>NR Femto Deployment Options</w:t>
      </w:r>
      <w:r>
        <w:rPr>
          <w:noProof/>
        </w:rPr>
        <w:tab/>
      </w:r>
      <w:r>
        <w:rPr>
          <w:noProof/>
        </w:rPr>
        <w:fldChar w:fldCharType="begin"/>
      </w:r>
      <w:r>
        <w:rPr>
          <w:noProof/>
        </w:rPr>
        <w:instrText xml:space="preserve"> PAGEREF _Toc185601642 \h </w:instrText>
      </w:r>
      <w:r>
        <w:rPr>
          <w:noProof/>
        </w:rPr>
      </w:r>
      <w:r>
        <w:rPr>
          <w:noProof/>
        </w:rPr>
        <w:fldChar w:fldCharType="separate"/>
      </w:r>
      <w:r w:rsidR="009A0E3B">
        <w:rPr>
          <w:noProof/>
        </w:rPr>
        <w:t>726</w:t>
      </w:r>
      <w:r>
        <w:rPr>
          <w:noProof/>
        </w:rPr>
        <w:fldChar w:fldCharType="end"/>
      </w:r>
    </w:p>
    <w:p w14:paraId="423FA78D" w14:textId="13F7B28B"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W (normative):</w:t>
      </w:r>
      <w:r>
        <w:rPr>
          <w:noProof/>
        </w:rPr>
        <w:tab/>
        <w:t>UDP-Option carrying media related information over UDP tunnel</w:t>
      </w:r>
      <w:r>
        <w:rPr>
          <w:noProof/>
        </w:rPr>
        <w:tab/>
      </w:r>
      <w:r>
        <w:rPr>
          <w:noProof/>
        </w:rPr>
        <w:fldChar w:fldCharType="begin"/>
      </w:r>
      <w:r>
        <w:rPr>
          <w:noProof/>
        </w:rPr>
        <w:instrText xml:space="preserve"> PAGEREF _Toc185601643 \h </w:instrText>
      </w:r>
      <w:r>
        <w:rPr>
          <w:noProof/>
        </w:rPr>
      </w:r>
      <w:r>
        <w:rPr>
          <w:noProof/>
        </w:rPr>
        <w:fldChar w:fldCharType="separate"/>
      </w:r>
      <w:r w:rsidR="009A0E3B">
        <w:rPr>
          <w:noProof/>
        </w:rPr>
        <w:t>727</w:t>
      </w:r>
      <w:r>
        <w:rPr>
          <w:noProof/>
        </w:rPr>
        <w:fldChar w:fldCharType="end"/>
      </w:r>
    </w:p>
    <w:p w14:paraId="1F0BACE2" w14:textId="4D4E6C99"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X (informative):</w:t>
      </w:r>
      <w:r>
        <w:rPr>
          <w:noProof/>
        </w:rPr>
        <w:tab/>
        <w:t>Change history</w:t>
      </w:r>
      <w:r>
        <w:rPr>
          <w:noProof/>
        </w:rPr>
        <w:tab/>
      </w:r>
      <w:r>
        <w:rPr>
          <w:noProof/>
        </w:rPr>
        <w:fldChar w:fldCharType="begin"/>
      </w:r>
      <w:r>
        <w:rPr>
          <w:noProof/>
        </w:rPr>
        <w:instrText xml:space="preserve"> PAGEREF _Toc185601644 \h </w:instrText>
      </w:r>
      <w:r>
        <w:rPr>
          <w:noProof/>
        </w:rPr>
      </w:r>
      <w:r>
        <w:rPr>
          <w:noProof/>
        </w:rPr>
        <w:fldChar w:fldCharType="separate"/>
      </w:r>
      <w:r w:rsidR="009A0E3B">
        <w:rPr>
          <w:noProof/>
        </w:rPr>
        <w:t>728</w:t>
      </w:r>
      <w:r>
        <w:rPr>
          <w:noProof/>
        </w:rPr>
        <w:fldChar w:fldCharType="end"/>
      </w:r>
    </w:p>
    <w:p w14:paraId="5B6892B9" w14:textId="1DF419B8"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8" w:name="_CRForeword"/>
      <w:bookmarkEnd w:id="8"/>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85600488"/>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6" w:name="_CR1"/>
      <w:bookmarkEnd w:id="16"/>
      <w:r w:rsidRPr="001B7C50">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85600489"/>
      <w:r w:rsidRPr="001B7C50">
        <w:lastRenderedPageBreak/>
        <w:t>1</w:t>
      </w:r>
      <w:r w:rsidRPr="001B7C50">
        <w:tab/>
        <w:t>Scope</w:t>
      </w:r>
      <w:bookmarkEnd w:id="17"/>
      <w:bookmarkEnd w:id="18"/>
      <w:bookmarkEnd w:id="19"/>
      <w:bookmarkEnd w:id="20"/>
      <w:bookmarkEnd w:id="21"/>
      <w:bookmarkEnd w:id="22"/>
      <w:bookmarkEnd w:id="23"/>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D4507C6" w:rsidR="00D40151" w:rsidRPr="001B7C50" w:rsidRDefault="00D40151" w:rsidP="00D40151">
      <w:r w:rsidRPr="001B7C50">
        <w:t>ITU</w:t>
      </w:r>
      <w:r w:rsidRPr="001B7C50">
        <w:noBreakHyphen/>
        <w:t>T Recommendation I.130 [11] describes a three-stage method for characterisation of telecommunication services</w:t>
      </w:r>
      <w:r w:rsidR="00214C93">
        <w:t xml:space="preserve"> and</w:t>
      </w:r>
      <w:r w:rsidRPr="001B7C50">
        <w:t xml:space="preserve">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185600490"/>
      <w:bookmarkEnd w:id="24"/>
      <w:r w:rsidRPr="001B7C50">
        <w:t>2</w:t>
      </w:r>
      <w:r w:rsidRPr="001B7C50">
        <w:tab/>
        <w:t>References</w:t>
      </w:r>
      <w:bookmarkEnd w:id="25"/>
      <w:bookmarkEnd w:id="26"/>
      <w:bookmarkEnd w:id="27"/>
      <w:bookmarkEnd w:id="28"/>
      <w:bookmarkEnd w:id="29"/>
      <w:bookmarkEnd w:id="30"/>
      <w:bookmarkEnd w:id="31"/>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2"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0F9C505C" w:rsidR="00D40151" w:rsidRPr="001B7C50" w:rsidRDefault="00D40151" w:rsidP="00D40151">
      <w:pPr>
        <w:pStyle w:val="EX"/>
      </w:pPr>
      <w:r w:rsidRPr="001B7C50">
        <w:t>[113]</w:t>
      </w:r>
      <w:r w:rsidRPr="001B7C50">
        <w:tab/>
        <w:t>IEEE: "Guidelines for Use of Extended Unique Identifier (EUI), Organizationally Unique Identifier (OUI)</w:t>
      </w:r>
      <w:r w:rsidR="00214C93">
        <w:t xml:space="preserve"> and</w:t>
      </w:r>
      <w:r w:rsidRPr="001B7C50">
        <w:t xml:space="preserve">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3"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4"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5" w:name="_Toc45183444"/>
      <w:bookmarkStart w:id="36" w:name="_Toc47342286"/>
      <w:bookmarkStart w:id="37"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75B7C0" w:rsidR="00A92B4B" w:rsidRPr="001B7C50" w:rsidRDefault="00A92B4B" w:rsidP="00A92B4B">
      <w:pPr>
        <w:pStyle w:val="EX"/>
      </w:pPr>
      <w:r w:rsidRPr="001B7C50">
        <w:t>[1</w:t>
      </w:r>
      <w:r>
        <w:t>46</w:t>
      </w:r>
      <w:r w:rsidRPr="001B7C50">
        <w:t>]</w:t>
      </w:r>
      <w:r w:rsidRPr="001B7C50">
        <w:tab/>
        <w:t>IEEE Std </w:t>
      </w:r>
      <w:r>
        <w:t>802.1Qdj-</w:t>
      </w:r>
      <w:r w:rsidR="00654FFA">
        <w:t>2024</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0B448544" w:rsidR="00D409DD" w:rsidRDefault="00D409DD" w:rsidP="00D409DD">
      <w:pPr>
        <w:pStyle w:val="EX"/>
      </w:pPr>
      <w:r>
        <w:t>[161]</w:t>
      </w:r>
      <w:r>
        <w:tab/>
        <w:t>IETF RFC 9332: "Dual-Queue Coupled Active Queue Management (AQM) for Low Latency, Low Loss</w:t>
      </w:r>
      <w:r w:rsidR="00214C93">
        <w:t xml:space="preserve"> and</w:t>
      </w:r>
      <w:r>
        <w:t xml:space="preserve">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34230D3" w14:textId="746E6567" w:rsidR="00CD22D1" w:rsidRPr="001B7C50" w:rsidRDefault="00CD22D1" w:rsidP="00CD22D1">
      <w:pPr>
        <w:pStyle w:val="EX"/>
      </w:pPr>
      <w:r w:rsidRPr="001B7C50">
        <w:t>[1</w:t>
      </w:r>
      <w:r>
        <w:t>94</w:t>
      </w:r>
      <w:r w:rsidRPr="001B7C50">
        <w:t>]</w:t>
      </w:r>
      <w:r w:rsidRPr="001B7C50">
        <w:tab/>
        <w:t>3GPP</w:t>
      </w:r>
      <w:r>
        <w:t> TS 33.503: "Security Aspects of Proximity based Services (ProSe) in the 5G System (5GS)".</w:t>
      </w:r>
    </w:p>
    <w:p w14:paraId="03D518BD" w14:textId="50C08728" w:rsidR="008F01AE" w:rsidRPr="001B7C50" w:rsidRDefault="008F01AE" w:rsidP="008F01AE">
      <w:pPr>
        <w:pStyle w:val="EX"/>
      </w:pPr>
      <w:r w:rsidRPr="001B7C50">
        <w:t>[1</w:t>
      </w:r>
      <w:r>
        <w:t>95</w:t>
      </w:r>
      <w:r w:rsidRPr="001B7C50">
        <w:t>]</w:t>
      </w:r>
      <w:r w:rsidRPr="001B7C50">
        <w:tab/>
        <w:t>3GPP</w:t>
      </w:r>
      <w:r>
        <w:t> TS 38.414: "NG-RAN; NG data transport".</w:t>
      </w:r>
    </w:p>
    <w:p w14:paraId="116B8E7D" w14:textId="1F77B68F" w:rsidR="003179F5" w:rsidRPr="001B7C50" w:rsidRDefault="003179F5" w:rsidP="003179F5">
      <w:pPr>
        <w:pStyle w:val="EX"/>
      </w:pPr>
      <w:r w:rsidRPr="001B7C50">
        <w:t>[1</w:t>
      </w:r>
      <w:r>
        <w:t>96</w:t>
      </w:r>
      <w:r w:rsidRPr="001B7C50">
        <w:t>]</w:t>
      </w:r>
      <w:r w:rsidR="00B6306A">
        <w:tab/>
        <w:t>Void</w:t>
      </w:r>
      <w:r>
        <w:t>.</w:t>
      </w:r>
    </w:p>
    <w:p w14:paraId="40039A1F" w14:textId="0F92F763" w:rsidR="00661DCF" w:rsidRPr="001B7C50" w:rsidRDefault="00661DCF" w:rsidP="00661DCF">
      <w:pPr>
        <w:pStyle w:val="EX"/>
      </w:pPr>
      <w:r w:rsidRPr="001B7C50">
        <w:t>[1</w:t>
      </w:r>
      <w:r>
        <w:t>97</w:t>
      </w:r>
      <w:r w:rsidRPr="001B7C50">
        <w:t>]</w:t>
      </w:r>
      <w:r w:rsidRPr="001B7C50">
        <w:tab/>
        <w:t>3GPP</w:t>
      </w:r>
      <w:r>
        <w:t> TS 28.310: "Management and orchestration; Energy efficiency of 5G".</w:t>
      </w:r>
    </w:p>
    <w:p w14:paraId="282E7D9E" w14:textId="4AAE5324" w:rsidR="00AD1FC7" w:rsidRPr="001B7C50" w:rsidRDefault="00AD1FC7" w:rsidP="00AD1FC7">
      <w:pPr>
        <w:pStyle w:val="EX"/>
      </w:pPr>
      <w:bookmarkStart w:id="38" w:name="_CR3"/>
      <w:bookmarkEnd w:id="38"/>
      <w:r w:rsidRPr="001B7C50">
        <w:t>[1</w:t>
      </w:r>
      <w:r>
        <w:t>98</w:t>
      </w:r>
      <w:r w:rsidRPr="001B7C50">
        <w:t>]</w:t>
      </w:r>
      <w:r w:rsidRPr="001B7C50">
        <w:tab/>
      </w:r>
      <w:r>
        <w:t>IETF RFC 6040: "Tunnelling of Explicit Congestion Notification".</w:t>
      </w:r>
    </w:p>
    <w:p w14:paraId="246A3E0B" w14:textId="46E065BF" w:rsidR="00AD1FC7" w:rsidRPr="001B7C50" w:rsidRDefault="00AD1FC7" w:rsidP="00AD1FC7">
      <w:pPr>
        <w:pStyle w:val="EX"/>
      </w:pPr>
      <w:r w:rsidRPr="001B7C50">
        <w:t>[1</w:t>
      </w:r>
      <w:r>
        <w:t>99</w:t>
      </w:r>
      <w:r w:rsidRPr="001B7C50">
        <w:t>]</w:t>
      </w:r>
      <w:r w:rsidRPr="001B7C50">
        <w:tab/>
      </w:r>
      <w:r>
        <w:t>IETF RFC 9599: "Guidelines for Adding Congestion Notification to Protocols that Encapsulate IP".</w:t>
      </w:r>
    </w:p>
    <w:p w14:paraId="4C4BD59C" w14:textId="64771622" w:rsidR="00AD1FC7" w:rsidRDefault="00AD1FC7" w:rsidP="00AD1FC7">
      <w:pPr>
        <w:pStyle w:val="EX"/>
      </w:pPr>
      <w:r w:rsidRPr="001B7C50">
        <w:t>[</w:t>
      </w:r>
      <w:r>
        <w:t>200</w:t>
      </w:r>
      <w:r w:rsidRPr="001B7C50">
        <w:t>]</w:t>
      </w:r>
      <w:r w:rsidRPr="001B7C50">
        <w:tab/>
      </w:r>
      <w:r>
        <w:t>IETF draft-ietf-masque-quic-proxy: " QUIC-Aware Proxying Using HTTP".</w:t>
      </w:r>
    </w:p>
    <w:p w14:paraId="3DF12BA7" w14:textId="5C4A7DDD" w:rsidR="00AD1FC7" w:rsidRPr="001B7C50" w:rsidRDefault="00AD1FC7" w:rsidP="007E16B7">
      <w:pPr>
        <w:pStyle w:val="EditorsNote"/>
      </w:pPr>
      <w:r>
        <w:t>Editor's note:</w:t>
      </w:r>
      <w:r>
        <w:tab/>
        <w:t>The above reference will be revised to RFC when finalized by IETF.</w:t>
      </w:r>
    </w:p>
    <w:p w14:paraId="24C03FC5" w14:textId="3B6BD58F" w:rsidR="00AD1FC7" w:rsidRDefault="00AD1FC7" w:rsidP="00AD1FC7">
      <w:pPr>
        <w:pStyle w:val="EX"/>
      </w:pPr>
      <w:r w:rsidRPr="001B7C50">
        <w:t>[</w:t>
      </w:r>
      <w:r>
        <w:t>201</w:t>
      </w:r>
      <w:r w:rsidRPr="001B7C50">
        <w:t>]</w:t>
      </w:r>
      <w:r w:rsidRPr="001B7C50">
        <w:tab/>
      </w:r>
      <w:r>
        <w:t>IETF draft-ietf-moq-transport: "Media over QUIC Transport".</w:t>
      </w:r>
    </w:p>
    <w:p w14:paraId="7E5B3836" w14:textId="77777777" w:rsidR="00AD1FC7" w:rsidRPr="001B7C50" w:rsidRDefault="00AD1FC7" w:rsidP="00AD1FC7">
      <w:pPr>
        <w:pStyle w:val="EditorsNote"/>
      </w:pPr>
      <w:r>
        <w:t>Editor's note:</w:t>
      </w:r>
      <w:r>
        <w:tab/>
        <w:t>The above reference will be revised to RFC when finalized by IETF.</w:t>
      </w:r>
    </w:p>
    <w:p w14:paraId="67798541" w14:textId="0D7FF0FA" w:rsidR="00AD1FC7" w:rsidRDefault="00AD1FC7" w:rsidP="00AD1FC7">
      <w:pPr>
        <w:pStyle w:val="EX"/>
      </w:pPr>
      <w:r w:rsidRPr="001B7C50">
        <w:t>[</w:t>
      </w:r>
      <w:r>
        <w:t>202</w:t>
      </w:r>
      <w:r w:rsidRPr="001B7C50">
        <w:t>]</w:t>
      </w:r>
      <w:r w:rsidRPr="001B7C50">
        <w:tab/>
      </w:r>
      <w:r>
        <w:t>IETF draft-ietf-tsvwg-udp-options: "Transport Options for UDP".</w:t>
      </w:r>
    </w:p>
    <w:p w14:paraId="3BF9F08C" w14:textId="77777777" w:rsidR="00AD1FC7" w:rsidRPr="001B7C50" w:rsidRDefault="00AD1FC7" w:rsidP="00AD1FC7">
      <w:pPr>
        <w:pStyle w:val="EditorsNote"/>
      </w:pPr>
      <w:r>
        <w:t>Editor's note:</w:t>
      </w:r>
      <w:r>
        <w:tab/>
        <w:t>The above reference will be revised to RFC when finalized by IETF.</w:t>
      </w:r>
    </w:p>
    <w:p w14:paraId="5D7DC824" w14:textId="694A3A52" w:rsidR="003D3709" w:rsidRPr="001B7C50" w:rsidRDefault="003D3709" w:rsidP="003D3709">
      <w:pPr>
        <w:pStyle w:val="EX"/>
      </w:pPr>
      <w:r w:rsidRPr="001B7C50">
        <w:t>[</w:t>
      </w:r>
      <w:r>
        <w:t>203</w:t>
      </w:r>
      <w:r w:rsidRPr="001B7C50">
        <w:t>]</w:t>
      </w:r>
      <w:r w:rsidRPr="001B7C50">
        <w:tab/>
      </w:r>
      <w:r>
        <w:t>IETF RFC 5761: "Multiplexing RTP Data and Control Packets on a Single Port".</w:t>
      </w:r>
    </w:p>
    <w:p w14:paraId="062AB464" w14:textId="02BE2F89" w:rsidR="003D3709" w:rsidRPr="001B7C50" w:rsidRDefault="003D3709" w:rsidP="003D3709">
      <w:pPr>
        <w:pStyle w:val="EX"/>
      </w:pPr>
      <w:r w:rsidRPr="001B7C50">
        <w:t>[</w:t>
      </w:r>
      <w:r>
        <w:t>204</w:t>
      </w:r>
      <w:r w:rsidRPr="001B7C50">
        <w:t>]</w:t>
      </w:r>
      <w:r w:rsidRPr="001B7C50">
        <w:tab/>
      </w:r>
      <w:r>
        <w:t>IETF RFC 5764: "Datagram Transport Layer Security (DTLS) Extension to Establish Keys for the Secure Real-time Transport Protocol (SRTP)".</w:t>
      </w:r>
    </w:p>
    <w:p w14:paraId="37BAF546" w14:textId="0A93DD60" w:rsidR="003D3709" w:rsidRPr="001B7C50" w:rsidRDefault="003D3709" w:rsidP="003D3709">
      <w:pPr>
        <w:pStyle w:val="EX"/>
      </w:pPr>
      <w:r w:rsidRPr="001B7C50">
        <w:t>[</w:t>
      </w:r>
      <w:r>
        <w:t>205</w:t>
      </w:r>
      <w:r w:rsidRPr="001B7C50">
        <w:t>]</w:t>
      </w:r>
      <w:r w:rsidRPr="001B7C50">
        <w:tab/>
      </w:r>
      <w:r>
        <w:t>IETF RFC 7983: "Multiplexing Scheme Updates for Secure Real-time Transport Protocol (SRTP) Extension for Datagram Transport Layer Security (DTLS)".</w:t>
      </w:r>
    </w:p>
    <w:p w14:paraId="1BB1AA04" w14:textId="577D42BC" w:rsidR="003D3709" w:rsidRPr="001B7C50" w:rsidRDefault="003D3709" w:rsidP="003D3709">
      <w:pPr>
        <w:pStyle w:val="EX"/>
      </w:pPr>
      <w:r w:rsidRPr="001B7C50">
        <w:t>[</w:t>
      </w:r>
      <w:r>
        <w:t>206</w:t>
      </w:r>
      <w:r w:rsidRPr="001B7C50">
        <w:t>]</w:t>
      </w:r>
      <w:r w:rsidRPr="001B7C50">
        <w:tab/>
      </w:r>
      <w:r>
        <w:t>IETF RFC 8872: "Guidelines for Using the Multiplexing Features of RTP to Support Multiple Media Streams".</w:t>
      </w:r>
    </w:p>
    <w:p w14:paraId="09D40B30" w14:textId="3232E874" w:rsidR="003D3709" w:rsidRPr="001B7C50" w:rsidRDefault="003D3709" w:rsidP="003D3709">
      <w:pPr>
        <w:pStyle w:val="EX"/>
      </w:pPr>
      <w:r w:rsidRPr="001B7C50">
        <w:t>[</w:t>
      </w:r>
      <w:r>
        <w:t>207</w:t>
      </w:r>
      <w:r w:rsidRPr="001B7C50">
        <w:t>]</w:t>
      </w:r>
      <w:r w:rsidRPr="001B7C50">
        <w:tab/>
      </w:r>
      <w:r>
        <w:t>IETF RFC 9143: "Negotiating Media Multiplexing Using the Session Description Protocol (SDP)".</w:t>
      </w:r>
    </w:p>
    <w:p w14:paraId="26BDD89A" w14:textId="46494FC9" w:rsidR="003D3709" w:rsidRPr="001B7C50" w:rsidRDefault="003D3709" w:rsidP="003D3709">
      <w:pPr>
        <w:pStyle w:val="EX"/>
      </w:pPr>
      <w:r w:rsidRPr="001B7C50">
        <w:t>[</w:t>
      </w:r>
      <w:r>
        <w:t>208</w:t>
      </w:r>
      <w:r w:rsidRPr="001B7C50">
        <w:t>]</w:t>
      </w:r>
      <w:r w:rsidRPr="001B7C50">
        <w:tab/>
      </w:r>
      <w:r>
        <w:t>IETF RFC 9443: "Multiplexing Scheme Updates for QUIC".</w:t>
      </w:r>
    </w:p>
    <w:p w14:paraId="3AFDFD29" w14:textId="1322C77E" w:rsidR="00ED6B83" w:rsidRPr="001B7C50" w:rsidRDefault="00ED6B83" w:rsidP="00ED6B83">
      <w:pPr>
        <w:pStyle w:val="EX"/>
      </w:pPr>
      <w:r w:rsidRPr="001B7C50">
        <w:t>[</w:t>
      </w:r>
      <w:r>
        <w:t>209</w:t>
      </w:r>
      <w:r w:rsidRPr="001B7C50">
        <w:t>]</w:t>
      </w:r>
      <w:r w:rsidRPr="001B7C50">
        <w:tab/>
        <w:t>3GPP</w:t>
      </w:r>
      <w:r>
        <w:t> TS 28.554: "Management and orchestration; 5G end to end Key Performance Indicators (KPI)".</w:t>
      </w:r>
    </w:p>
    <w:p w14:paraId="46C1EC0E" w14:textId="7B4E2853" w:rsidR="00FA3939" w:rsidRPr="001B7C50" w:rsidRDefault="00FA3939" w:rsidP="00FA3939">
      <w:pPr>
        <w:pStyle w:val="EX"/>
      </w:pPr>
      <w:r w:rsidRPr="001B7C50">
        <w:t>[</w:t>
      </w:r>
      <w:r>
        <w:t>2</w:t>
      </w:r>
      <w:r w:rsidR="00025BC0">
        <w:t>10</w:t>
      </w:r>
      <w:r w:rsidRPr="001B7C50">
        <w:t>]</w:t>
      </w:r>
      <w:r w:rsidRPr="001B7C50">
        <w:tab/>
        <w:t>3GPP</w:t>
      </w:r>
      <w:r>
        <w:t> TS 23.527: "5G System; Restoration Procedures".</w:t>
      </w:r>
    </w:p>
    <w:p w14:paraId="26923D1D" w14:textId="3FC1AFF2" w:rsidR="00EC72D7" w:rsidRPr="001B7C50" w:rsidRDefault="00EC72D7" w:rsidP="00EC72D7">
      <w:pPr>
        <w:pStyle w:val="EX"/>
      </w:pPr>
      <w:r w:rsidRPr="001B7C50">
        <w:t>[</w:t>
      </w:r>
      <w:r>
        <w:t>211</w:t>
      </w:r>
      <w:r w:rsidRPr="001B7C50">
        <w:t>]</w:t>
      </w:r>
      <w:r w:rsidRPr="001B7C50">
        <w:tab/>
      </w:r>
      <w:r>
        <w:t>IETF RFC 5357: "A Two-Way Active Measurement Protocol (TWAMP)".</w:t>
      </w:r>
    </w:p>
    <w:p w14:paraId="42D0F491" w14:textId="1DAC1F0C" w:rsidR="00EC72D7" w:rsidRPr="001B7C50" w:rsidRDefault="00EC72D7" w:rsidP="00EC72D7">
      <w:pPr>
        <w:pStyle w:val="EX"/>
      </w:pPr>
      <w:r w:rsidRPr="001B7C50">
        <w:t>[</w:t>
      </w:r>
      <w:r>
        <w:t>212</w:t>
      </w:r>
      <w:r w:rsidRPr="001B7C50">
        <w:t>]</w:t>
      </w:r>
      <w:r w:rsidRPr="001B7C50">
        <w:tab/>
      </w:r>
      <w:r>
        <w:t>IETF  RFC 4656: "A One-way Active Measurement Protocol (OWAMP)".</w:t>
      </w:r>
    </w:p>
    <w:p w14:paraId="4CB0B779" w14:textId="5D09B84D" w:rsidR="00EC72D7" w:rsidRPr="001B7C50" w:rsidRDefault="00EC72D7" w:rsidP="00EC72D7">
      <w:pPr>
        <w:pStyle w:val="EX"/>
      </w:pPr>
      <w:r w:rsidRPr="001B7C50">
        <w:t>[</w:t>
      </w:r>
      <w:r>
        <w:t>213</w:t>
      </w:r>
      <w:r w:rsidRPr="001B7C50">
        <w:t>]</w:t>
      </w:r>
      <w:r w:rsidRPr="001B7C50">
        <w:tab/>
      </w:r>
      <w:r>
        <w:t>IETF RFC 8762: "Simple Two-Way Active Measurement Protocol".</w:t>
      </w:r>
    </w:p>
    <w:p w14:paraId="7F86097D" w14:textId="6A1A27B7" w:rsidR="00593703" w:rsidRPr="001B7C50" w:rsidRDefault="00593703" w:rsidP="00593703">
      <w:pPr>
        <w:pStyle w:val="EX"/>
      </w:pPr>
      <w:r w:rsidRPr="001B7C50">
        <w:t>[</w:t>
      </w:r>
      <w:r>
        <w:t>214</w:t>
      </w:r>
      <w:r w:rsidRPr="001B7C50">
        <w:t>]</w:t>
      </w:r>
      <w:r w:rsidRPr="001B7C50">
        <w:tab/>
      </w:r>
      <w:r>
        <w:t>IETF RFC 9484: "Proxying IP in HTTP".</w:t>
      </w:r>
    </w:p>
    <w:p w14:paraId="242AC050" w14:textId="31DBFABE" w:rsidR="00593703" w:rsidRPr="001B7C50" w:rsidRDefault="00593703" w:rsidP="00593703">
      <w:pPr>
        <w:pStyle w:val="EX"/>
      </w:pPr>
      <w:r w:rsidRPr="001B7C50">
        <w:lastRenderedPageBreak/>
        <w:t>[</w:t>
      </w:r>
      <w:r>
        <w:t>215</w:t>
      </w:r>
      <w:r w:rsidRPr="001B7C50">
        <w:t>]</w:t>
      </w:r>
      <w:r w:rsidRPr="001B7C50">
        <w:tab/>
      </w:r>
      <w:r>
        <w:t>IETF draft-ietf-masque-connect-ethernet: " Proxying Ethernet in HTTP".</w:t>
      </w:r>
    </w:p>
    <w:p w14:paraId="18F3BE9F" w14:textId="1927CBF2" w:rsidR="00593703" w:rsidRPr="001B7C50" w:rsidRDefault="00593703" w:rsidP="00593703">
      <w:pPr>
        <w:pStyle w:val="EditorsNote"/>
      </w:pPr>
      <w:r>
        <w:t>Editor's note:</w:t>
      </w:r>
      <w:r>
        <w:tab/>
        <w:t>The above document cannot be formally referenced until it is published as an RFC.</w:t>
      </w:r>
    </w:p>
    <w:p w14:paraId="1BC10B27" w14:textId="2193E69A" w:rsidR="00D40151" w:rsidRPr="001B7C50" w:rsidRDefault="00D40151" w:rsidP="00D40151">
      <w:pPr>
        <w:pStyle w:val="Heading1"/>
      </w:pPr>
      <w:bookmarkStart w:id="39" w:name="_Toc185600491"/>
      <w:r w:rsidRPr="001B7C50">
        <w:t>3</w:t>
      </w:r>
      <w:r w:rsidRPr="001B7C50">
        <w:tab/>
        <w:t>Definitions and abbreviations</w:t>
      </w:r>
      <w:bookmarkEnd w:id="32"/>
      <w:bookmarkEnd w:id="33"/>
      <w:bookmarkEnd w:id="34"/>
      <w:bookmarkEnd w:id="35"/>
      <w:bookmarkEnd w:id="36"/>
      <w:bookmarkEnd w:id="37"/>
      <w:bookmarkEnd w:id="39"/>
    </w:p>
    <w:p w14:paraId="57D5901D" w14:textId="77777777" w:rsidR="00D40151" w:rsidRPr="001B7C50"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185600492"/>
      <w:bookmarkEnd w:id="40"/>
      <w:r w:rsidRPr="001B7C50">
        <w:t>3.1</w:t>
      </w:r>
      <w:r w:rsidRPr="001B7C50">
        <w:tab/>
        <w:t>Definitions</w:t>
      </w:r>
      <w:bookmarkEnd w:id="41"/>
      <w:bookmarkEnd w:id="42"/>
      <w:bookmarkEnd w:id="43"/>
      <w:bookmarkEnd w:id="44"/>
      <w:bookmarkEnd w:id="45"/>
      <w:bookmarkEnd w:id="46"/>
      <w:bookmarkEnd w:id="47"/>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lastRenderedPageBreak/>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629E383B" w14:textId="6DCED3A1" w:rsidR="00217926" w:rsidRPr="00257279" w:rsidRDefault="00217926" w:rsidP="004969CB">
      <w:r w:rsidRPr="00257279">
        <w:rPr>
          <w:b/>
          <w:bCs/>
        </w:rPr>
        <w:t>Backhaul PLMN/SNPN (BH PLMN/SNPN):</w:t>
      </w:r>
      <w:r>
        <w:t xml:space="preserve"> The PLMN or SNPN serving a MWAB-UE. It can be a Terrestrial Network or a Non-Terrestrial Network.</w:t>
      </w:r>
    </w:p>
    <w:p w14:paraId="2FFB4654" w14:textId="111EB8A4"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2AB1D6D6" w14:textId="77777777" w:rsidR="00661DCF" w:rsidRDefault="00661DCF" w:rsidP="004969CB">
      <w:r w:rsidRPr="007E16B7">
        <w:rPr>
          <w:b/>
          <w:bCs/>
        </w:rPr>
        <w:t>Energy Consumption:</w:t>
      </w:r>
      <w:r>
        <w:t xml:space="preserve"> As defined in TS 28.310 [197].</w:t>
      </w:r>
    </w:p>
    <w:p w14:paraId="20180940" w14:textId="77777777" w:rsidR="00661DCF" w:rsidRDefault="00661DCF" w:rsidP="004969CB">
      <w:r w:rsidRPr="007E16B7">
        <w:rPr>
          <w:b/>
          <w:bCs/>
        </w:rPr>
        <w:lastRenderedPageBreak/>
        <w:t>Energy Efficiency:</w:t>
      </w:r>
      <w:r>
        <w:t xml:space="preserve"> As defined in TS 28.310 [197].</w:t>
      </w:r>
    </w:p>
    <w:p w14:paraId="6DC6B5F1" w14:textId="77777777" w:rsidR="00661DCF" w:rsidRDefault="00661DCF" w:rsidP="004969CB">
      <w:r w:rsidRPr="007E16B7">
        <w:rPr>
          <w:b/>
          <w:bCs/>
        </w:rPr>
        <w:t>Energy State:</w:t>
      </w:r>
      <w:r>
        <w:t xml:space="preserve"> As defined in TS 22.261 [2].</w:t>
      </w:r>
    </w:p>
    <w:p w14:paraId="381A2D68" w14:textId="279531E9"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0F5E4FAE" w14:textId="2546241A" w:rsidR="00CD22D1" w:rsidRPr="002C13BE" w:rsidRDefault="00CD22D1" w:rsidP="004969CB">
      <w:r w:rsidRPr="002C13BE">
        <w:rPr>
          <w:b/>
          <w:bCs/>
        </w:rPr>
        <w:t>Feeder link:</w:t>
      </w:r>
      <w:r>
        <w:t xml:space="preserve"> As defined in TS 38.300 [27].</w:t>
      </w:r>
    </w:p>
    <w:p w14:paraId="1E211FCD" w14:textId="1ED29301"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6DE09E93" w14:textId="55704688" w:rsidR="002A1388" w:rsidRPr="007E16B7" w:rsidRDefault="002A1388" w:rsidP="004969CB">
      <w:r w:rsidRPr="007E16B7">
        <w:rPr>
          <w:b/>
          <w:bCs/>
        </w:rPr>
        <w:t>Non-3GPP Device Identifier:</w:t>
      </w:r>
      <w:r>
        <w:t xml:space="preserve"> The Non-3GPP Device Identifier is a generic string bound to a non-3GPP device connecting behind a UE or 5G-RG enabling QoS differentiation by 5GC of the traffic that originates from or is directed to the non-3GPP device as defined in clause 5.52.</w:t>
      </w:r>
    </w:p>
    <w:p w14:paraId="0D2923A7" w14:textId="55FD34D4"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02932D40" w:rsidR="00D40151" w:rsidRPr="001B7C50" w:rsidRDefault="00D40151" w:rsidP="004969CB">
      <w:r w:rsidRPr="001B7C50">
        <w:rPr>
          <w:b/>
        </w:rPr>
        <w:t xml:space="preserve">Local Area Data Network: </w:t>
      </w:r>
      <w:r w:rsidRPr="001B7C50">
        <w:t>a DN that is accessible by the UE only in specific locations, that provides connectivity to a specific DNN</w:t>
      </w:r>
      <w:r w:rsidR="00214C93">
        <w:t xml:space="preserve"> and</w:t>
      </w:r>
      <w:r w:rsidRPr="001B7C50">
        <w:t xml:space="preserve">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2FDFA6B6" w:rsidR="00D40151" w:rsidRPr="001B7C50" w:rsidRDefault="00D40151" w:rsidP="004969CB">
      <w:r w:rsidRPr="001B7C50">
        <w:rPr>
          <w:b/>
          <w:bCs/>
        </w:rPr>
        <w:t>LTE-M:</w:t>
      </w:r>
      <w:r w:rsidRPr="001B7C50">
        <w:t xml:space="preserve"> a 3GPP RAT type Identifier used in the Core Network only, which is a sub-type of E-UTRA RAT type</w:t>
      </w:r>
      <w:r w:rsidR="00214C93">
        <w:t xml:space="preserve"> and</w:t>
      </w:r>
      <w:r w:rsidRPr="001B7C50">
        <w:t xml:space="preserve"> defined to identify in the Core Network the E-UTRA when used by a UE indicating Category M.</w:t>
      </w:r>
    </w:p>
    <w:p w14:paraId="77EAD0AE" w14:textId="77777777" w:rsidR="00D40151" w:rsidRPr="001B7C50" w:rsidRDefault="00D40151" w:rsidP="004969CB">
      <w:r w:rsidRPr="001B7C50">
        <w:rPr>
          <w:b/>
        </w:rPr>
        <w:lastRenderedPageBreak/>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4689998" w14:textId="77777777" w:rsidR="00217926" w:rsidRDefault="00217926" w:rsidP="004969CB">
      <w:r w:rsidRPr="00257279">
        <w:rPr>
          <w:b/>
          <w:bCs/>
        </w:rPr>
        <w:t>Mobile gNB with Wireless Access Backhauling (MWAB):</w:t>
      </w:r>
      <w:r>
        <w:t xml:space="preserve"> A NG-RAN device comprised of a UE (MWAB-UE) and a gNB (MWAB-gNB). The MWAB provides an NR access link to UEs and connects wirelessly to the 5GC (using NR) of a PLMN or SNPN broadcasted by its cell(s), through an IP connectivity provided by a Backhaul (BH) PDU sessions established by the MWAB-UE via the NG-RAN of a Backhaul(BH) PLMN/SNPN. Such device may be mobile, e.g. it may be mounted on a moving vehicle and serve UEs that can be located inside or outside the vehicle (or entering/leaving the vehicle).</w:t>
      </w:r>
    </w:p>
    <w:p w14:paraId="475D6AB9" w14:textId="77777777" w:rsidR="00217926" w:rsidRDefault="00217926" w:rsidP="004969CB">
      <w:r w:rsidRPr="00257279">
        <w:rPr>
          <w:b/>
          <w:bCs/>
        </w:rPr>
        <w:t>MWAB Broadcasted PLMN/SNPN:</w:t>
      </w:r>
      <w:r>
        <w:t xml:space="preserve"> A PLMN or SNPN whose identifier a MWAB-gNB cell(s) is(are) configured to broadcast in the system information. This is a PLMN/SNPN the MWAB-gNB provides access to.</w:t>
      </w:r>
    </w:p>
    <w:p w14:paraId="3AA26DEF" w14:textId="7C78DA75"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07A91BBA" w:rsidR="00335A94" w:rsidRPr="00972E70" w:rsidRDefault="00335A94" w:rsidP="00D40151">
      <w:r w:rsidRPr="00972E70">
        <w:rPr>
          <w:b/>
          <w:bCs/>
        </w:rPr>
        <w:t>Network Slice Area of Service</w:t>
      </w:r>
      <w:r w:rsidR="002A4DF8">
        <w:rPr>
          <w:b/>
          <w:bCs/>
        </w:rPr>
        <w:t xml:space="preserve"> (NS-AoS)</w:t>
      </w:r>
      <w:r w:rsidRPr="00972E70">
        <w:rPr>
          <w:b/>
          <w:bCs/>
        </w:rPr>
        <w:t>:</w:t>
      </w:r>
      <w:r>
        <w:t xml:space="preserve"> The area where a</w:t>
      </w:r>
      <w:r w:rsidR="002A4DF8">
        <w:t xml:space="preserve"> network slice is available i.e. the</w:t>
      </w:r>
      <w:r>
        <w:t xml:space="preserve"> UE can access and get service of a particular network slice as more than zero resources are allocated to the network slice in the NG-RAN cells.</w:t>
      </w:r>
      <w:r w:rsidR="002A4DF8">
        <w:t xml:space="preserve"> This area may be, depending on the specific network slice, the whole PLMN, one or more TAs, or one or more cells when the NS-AoS does not match deployed TAs as defined in clause 5.15.18.</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2DEDBDFF"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w:t>
      </w:r>
      <w:r w:rsidR="00214C93">
        <w:t xml:space="preserve"> and</w:t>
      </w:r>
      <w:r w:rsidRPr="001B7C50">
        <w:t xml:space="preserve">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lastRenderedPageBreak/>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3FA14B19" w14:textId="5A8C8C63" w:rsidR="00F176F5" w:rsidRPr="007E16B7" w:rsidRDefault="00F176F5" w:rsidP="004969CB">
      <w:r w:rsidRPr="007E16B7">
        <w:rPr>
          <w:b/>
          <w:bCs/>
        </w:rPr>
        <w:t>NR Femto Hosting Party:</w:t>
      </w:r>
      <w:r>
        <w:t xml:space="preserve"> An NR Femto Hosting Party has a contractual relationship with the operator, related to the provision of access to the operator's network via one or more NR Femto nodes. An NR Femto Hosting Party plays the role of a CAG owner as specified in clause 5.50.</w:t>
      </w:r>
    </w:p>
    <w:p w14:paraId="5794FF2E" w14:textId="2AEC2056"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lastRenderedPageBreak/>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31DC472A"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w:t>
      </w:r>
      <w:r w:rsidR="00214C93">
        <w:t xml:space="preserve"> and</w:t>
      </w:r>
      <w:r>
        <w:t xml:space="preserve">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5BB1698E" w:rsidR="00CD64F1" w:rsidRPr="001B7C50" w:rsidRDefault="00CD64F1">
      <w:r w:rsidRPr="001B7C50">
        <w:rPr>
          <w:b/>
          <w:bCs/>
        </w:rPr>
        <w:t>Pre-configured 5QI:</w:t>
      </w:r>
      <w:r w:rsidRPr="001B7C50">
        <w:t xml:space="preserve"> Pre-defined QoS characteristics configured in the AN and 5GC and referenced via a non-standardized 5QI value.</w:t>
      </w:r>
      <w:r w:rsidR="00153C7D">
        <w:t xml:space="preserve"> Corresponding to Operator-specific 5QI in TS 24.501 [47].</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69A35A64" w:rsidR="00A46717" w:rsidRPr="001B7C50" w:rsidRDefault="00A46717" w:rsidP="004969CB">
      <w:r w:rsidRPr="001B7C50">
        <w:rPr>
          <w:b/>
          <w:bCs/>
        </w:rPr>
        <w:t>NR RedCap:</w:t>
      </w:r>
      <w:r w:rsidRPr="001B7C50">
        <w:t xml:space="preserve"> a 3GPP RAT type Identifier used in the Core Network only, which is a sub-type of NR RAT type</w:t>
      </w:r>
      <w:r w:rsidR="00214C93">
        <w:t xml:space="preserve"> and</w:t>
      </w:r>
      <w:r w:rsidRPr="001B7C50">
        <w:t xml:space="preserve"> defined to identify in the Core Network the NR when used by a UE indicating NR RedCap.</w:t>
      </w:r>
    </w:p>
    <w:p w14:paraId="5207EF38" w14:textId="61DCEA2B" w:rsidR="00153C7D" w:rsidRPr="002C13BE" w:rsidRDefault="00153C7D" w:rsidP="004969CB">
      <w:r w:rsidRPr="002C13BE">
        <w:rPr>
          <w:b/>
          <w:bCs/>
        </w:rPr>
        <w:t>NR eRedCap:</w:t>
      </w:r>
      <w:r>
        <w:t xml:space="preserve"> a 3GPP RAT type Identifier used in the Core Network only, which is a sub-type of NR RAT type</w:t>
      </w:r>
      <w:r w:rsidR="00214C93">
        <w:t xml:space="preserve"> and</w:t>
      </w:r>
      <w:r>
        <w:t xml:space="preserve"> defined to identify in the Core Network the NR when used by a UE indicating NR eRedCap.</w:t>
      </w:r>
    </w:p>
    <w:p w14:paraId="51CCEA7D" w14:textId="04F54FED"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lastRenderedPageBreak/>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A184B4" w14:textId="2A1EA8AD" w:rsidR="00CD22D1" w:rsidRPr="002C13BE" w:rsidRDefault="00CD22D1" w:rsidP="004969CB">
      <w:r w:rsidRPr="002C13BE">
        <w:rPr>
          <w:b/>
          <w:bCs/>
        </w:rPr>
        <w:t>Service link:</w:t>
      </w:r>
      <w:r>
        <w:t xml:space="preserve"> As defined in TS 38.300 [27]</w:t>
      </w:r>
    </w:p>
    <w:p w14:paraId="06C68E04" w14:textId="0CDC9DE1"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47057D6C" w14:textId="75974E9F" w:rsidR="003D3709" w:rsidRPr="007E16B7" w:rsidRDefault="003D3709" w:rsidP="004969CB">
      <w:r>
        <w:t>(S)RTP Multiplexed Media Identification Information: Component of the Packet filter information used to identify different media flows that are transported in (S)RTP, or the (S)RTCP that controls the (S)RTP transmission, when (S)RTP, (S)RTCP and other associated protocols are multiplexed into a single IP traffic flow as specified in IETF RFC 5761 [203], IETF RFC 5764 [204], IETF RFC 7983 [205], IETF RFC 8872 [206], IETF RFC 9143 [207] and IETF RFC 9443 [208].</w:t>
      </w:r>
    </w:p>
    <w:p w14:paraId="3A4004EE" w14:textId="4EF2787F"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42365BD8" w:rsidR="00D40151" w:rsidRPr="001B7C50" w:rsidRDefault="00D40151" w:rsidP="004969CB">
      <w:r w:rsidRPr="001B7C50">
        <w:rPr>
          <w:b/>
        </w:rPr>
        <w:lastRenderedPageBreak/>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w:t>
      </w:r>
      <w:r w:rsidR="00214C93">
        <w:t xml:space="preserve"> and</w:t>
      </w:r>
      <w:r w:rsidRPr="001B7C50">
        <w:t xml:space="preserve">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t>NOTE </w:t>
      </w:r>
      <w:r w:rsidR="00A10084">
        <w:t>7</w:t>
      </w:r>
      <w:r w:rsidRPr="001B7C50">
        <w:t>:</w:t>
      </w:r>
      <w:r w:rsidRPr="001B7C50">
        <w:tab/>
        <w:t>UE-DS-TT Residence Time is the same for uplink and downlink traffic and applies to all QoS Flows.</w:t>
      </w:r>
    </w:p>
    <w:p w14:paraId="7DEA8823" w14:textId="22EC6611" w:rsidR="00F1371A" w:rsidRPr="007E16B7" w:rsidRDefault="00F1371A" w:rsidP="004969CB">
      <w:r w:rsidRPr="007E16B7">
        <w:rPr>
          <w:b/>
          <w:bCs/>
        </w:rPr>
        <w:t>UE-Satellite-UE (UE-SAT-UE) communication:</w:t>
      </w:r>
      <w:r>
        <w:t xml:space="preserve"> It refers to the specific case of communication between UEs under the coverage of the same or different serving satellites, using satellite access where the user traffic is transferred between the UEs without transiting through the ground segment.</w:t>
      </w:r>
    </w:p>
    <w:p w14:paraId="4EE36030" w14:textId="14222B79"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48"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185600493"/>
      <w:bookmarkEnd w:id="49"/>
      <w:r w:rsidRPr="001B7C50">
        <w:t>3.2</w:t>
      </w:r>
      <w:r w:rsidRPr="001B7C50">
        <w:tab/>
        <w:t>Abbreviations</w:t>
      </w:r>
      <w:bookmarkEnd w:id="48"/>
      <w:bookmarkEnd w:id="50"/>
      <w:bookmarkEnd w:id="51"/>
      <w:bookmarkEnd w:id="52"/>
      <w:bookmarkEnd w:id="53"/>
      <w:bookmarkEnd w:id="54"/>
      <w:bookmarkEnd w:id="55"/>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lastRenderedPageBreak/>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773D8D5D" w14:textId="27340CD5" w:rsidR="00ED6B83" w:rsidRPr="001B7C50" w:rsidRDefault="00ED6B83" w:rsidP="00ED6B83">
      <w:pPr>
        <w:pStyle w:val="EW"/>
      </w:pPr>
      <w:r>
        <w:t>EIF</w:t>
      </w:r>
      <w:r>
        <w:tab/>
        <w:t>Energy Information Function</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257279" w:rsidRDefault="00D40151" w:rsidP="00D40151">
      <w:pPr>
        <w:pStyle w:val="EW"/>
        <w:rPr>
          <w:lang w:val="fr-FR"/>
        </w:rPr>
      </w:pPr>
      <w:r w:rsidRPr="00257279">
        <w:rPr>
          <w:lang w:val="fr-FR"/>
        </w:rPr>
        <w:t>IMEI/TAC</w:t>
      </w:r>
      <w:r w:rsidRPr="00257279">
        <w:rPr>
          <w:lang w:val="fr-FR"/>
        </w:rPr>
        <w:tab/>
        <w:t>IMEI Type Allocation Code</w:t>
      </w:r>
    </w:p>
    <w:p w14:paraId="50481CEB" w14:textId="77777777" w:rsidR="00D40151" w:rsidRPr="001B7C50" w:rsidRDefault="00D40151" w:rsidP="00D40151">
      <w:pPr>
        <w:pStyle w:val="EW"/>
      </w:pPr>
      <w:r w:rsidRPr="001B7C50">
        <w:lastRenderedPageBreak/>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331CD6A1" w14:textId="75ADDF28" w:rsidR="00217926" w:rsidRDefault="00217926" w:rsidP="00D40151">
      <w:pPr>
        <w:pStyle w:val="EW"/>
      </w:pPr>
      <w:r>
        <w:t>MWAB</w:t>
      </w:r>
      <w:r>
        <w:tab/>
        <w:t>Mobile gNB with wireless access backhauling</w:t>
      </w:r>
    </w:p>
    <w:p w14:paraId="5872224F" w14:textId="38626DD8"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78B39749" w14:textId="4BCF0795" w:rsidR="00CB3169" w:rsidRDefault="00CB3169" w:rsidP="00D40151">
      <w:pPr>
        <w:pStyle w:val="EW"/>
      </w:pPr>
      <w:r>
        <w:t>NAT</w:t>
      </w:r>
      <w:r>
        <w:tab/>
        <w:t>Network Address Translation</w:t>
      </w:r>
    </w:p>
    <w:p w14:paraId="1078D5E4" w14:textId="31B7F15F"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lastRenderedPageBreak/>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257279" w:rsidRDefault="00D40151" w:rsidP="00D40151">
      <w:pPr>
        <w:pStyle w:val="EW"/>
        <w:rPr>
          <w:rFonts w:eastAsia="SimSun"/>
          <w:lang w:val="fr-FR" w:eastAsia="zh-CN"/>
        </w:rPr>
      </w:pPr>
      <w:r w:rsidRPr="00257279">
        <w:rPr>
          <w:rFonts w:eastAsia="SimSun"/>
          <w:lang w:val="fr-FR" w:eastAsia="zh-CN"/>
        </w:rPr>
        <w:t>RQA</w:t>
      </w:r>
      <w:r w:rsidRPr="00257279">
        <w:rPr>
          <w:lang w:val="fr-FR"/>
        </w:rPr>
        <w:tab/>
      </w:r>
      <w:r w:rsidRPr="00257279">
        <w:rPr>
          <w:rFonts w:eastAsia="SimSun"/>
          <w:lang w:val="fr-FR" w:eastAsia="zh-CN"/>
        </w:rPr>
        <w:t>Reflective QoS Attribute</w:t>
      </w:r>
    </w:p>
    <w:p w14:paraId="438144DD" w14:textId="77777777" w:rsidR="00D40151" w:rsidRPr="00257279" w:rsidRDefault="00D40151" w:rsidP="00D40151">
      <w:pPr>
        <w:pStyle w:val="EW"/>
        <w:rPr>
          <w:lang w:val="fr-FR"/>
        </w:rPr>
      </w:pPr>
      <w:r w:rsidRPr="00257279">
        <w:rPr>
          <w:rFonts w:eastAsia="SimSun"/>
          <w:lang w:val="fr-FR" w:eastAsia="zh-CN"/>
        </w:rPr>
        <w:t>RQI</w:t>
      </w:r>
      <w:r w:rsidRPr="00257279">
        <w:rPr>
          <w:lang w:val="fr-FR"/>
        </w:rPr>
        <w:tab/>
      </w:r>
      <w:r w:rsidRPr="00257279">
        <w:rPr>
          <w:rFonts w:eastAsia="SimSun"/>
          <w:lang w:val="fr-FR"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257279" w:rsidRDefault="00D40151" w:rsidP="00D40151">
      <w:pPr>
        <w:pStyle w:val="EW"/>
        <w:rPr>
          <w:lang w:val="fr-FR"/>
        </w:rPr>
      </w:pPr>
      <w:r w:rsidRPr="00257279">
        <w:rPr>
          <w:lang w:val="fr-FR"/>
        </w:rPr>
        <w:t>SUPI</w:t>
      </w:r>
      <w:r w:rsidRPr="00257279">
        <w:rPr>
          <w:lang w:val="fr-FR"/>
        </w:rPr>
        <w:tab/>
        <w:t>Subscription Permanent Identifier</w:t>
      </w:r>
    </w:p>
    <w:p w14:paraId="6C13E936" w14:textId="77777777" w:rsidR="00D40151" w:rsidRPr="00257279" w:rsidRDefault="00D40151" w:rsidP="00D40151">
      <w:pPr>
        <w:pStyle w:val="EW"/>
        <w:rPr>
          <w:lang w:val="fr-FR"/>
        </w:rPr>
      </w:pPr>
      <w:r w:rsidRPr="00257279">
        <w:rPr>
          <w:lang w:val="fr-FR"/>
        </w:rPr>
        <w:t>SV</w:t>
      </w:r>
      <w:r w:rsidRPr="00257279">
        <w:rPr>
          <w:lang w:val="fr-FR"/>
        </w:rPr>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lastRenderedPageBreak/>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185600494"/>
      <w:bookmarkEnd w:id="56"/>
      <w:r w:rsidRPr="001B7C50">
        <w:t>4</w:t>
      </w:r>
      <w:r w:rsidRPr="001B7C50">
        <w:tab/>
        <w:t>Architecture model and concepts</w:t>
      </w:r>
      <w:bookmarkEnd w:id="57"/>
      <w:bookmarkEnd w:id="58"/>
      <w:bookmarkEnd w:id="59"/>
      <w:bookmarkEnd w:id="60"/>
      <w:bookmarkEnd w:id="61"/>
      <w:bookmarkEnd w:id="62"/>
      <w:bookmarkEnd w:id="63"/>
    </w:p>
    <w:p w14:paraId="0A549CE0" w14:textId="77777777" w:rsidR="00D40151" w:rsidRPr="001B7C50"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185600495"/>
      <w:bookmarkEnd w:id="64"/>
      <w:r w:rsidRPr="001B7C50">
        <w:t>4.1</w:t>
      </w:r>
      <w:r w:rsidRPr="001B7C50">
        <w:tab/>
        <w:t>General concepts</w:t>
      </w:r>
      <w:bookmarkEnd w:id="65"/>
      <w:bookmarkEnd w:id="66"/>
      <w:bookmarkEnd w:id="67"/>
      <w:bookmarkEnd w:id="68"/>
      <w:bookmarkEnd w:id="69"/>
      <w:bookmarkEnd w:id="70"/>
      <w:bookmarkEnd w:id="71"/>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lastRenderedPageBreak/>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185600496"/>
      <w:bookmarkEnd w:id="72"/>
      <w:r w:rsidRPr="001B7C50">
        <w:t>4.2</w:t>
      </w:r>
      <w:r w:rsidRPr="001B7C50">
        <w:tab/>
        <w:t>Architecture reference model</w:t>
      </w:r>
      <w:bookmarkEnd w:id="73"/>
      <w:bookmarkEnd w:id="74"/>
      <w:bookmarkEnd w:id="75"/>
      <w:bookmarkEnd w:id="76"/>
      <w:bookmarkEnd w:id="77"/>
      <w:bookmarkEnd w:id="78"/>
      <w:bookmarkEnd w:id="79"/>
    </w:p>
    <w:p w14:paraId="64076A66" w14:textId="77777777" w:rsidR="00D40151" w:rsidRPr="001B7C50"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185600497"/>
      <w:bookmarkEnd w:id="80"/>
      <w:r w:rsidRPr="001B7C50">
        <w:t>4.2.1</w:t>
      </w:r>
      <w:r w:rsidRPr="001B7C50">
        <w:tab/>
        <w:t>General</w:t>
      </w:r>
      <w:bookmarkEnd w:id="81"/>
      <w:bookmarkEnd w:id="82"/>
      <w:bookmarkEnd w:id="83"/>
      <w:bookmarkEnd w:id="84"/>
      <w:bookmarkEnd w:id="85"/>
      <w:bookmarkEnd w:id="86"/>
      <w:bookmarkEnd w:id="8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4" w:name="_CR4_2_2"/>
      <w:bookmarkStart w:id="95" w:name="_Toc185600498"/>
      <w:bookmarkEnd w:id="94"/>
      <w:r w:rsidRPr="001B7C50">
        <w:t>4.2.2</w:t>
      </w:r>
      <w:r w:rsidRPr="001B7C50">
        <w:tab/>
        <w:t>Network Functions and entities</w:t>
      </w:r>
      <w:bookmarkEnd w:id="88"/>
      <w:bookmarkEnd w:id="89"/>
      <w:bookmarkEnd w:id="90"/>
      <w:bookmarkEnd w:id="91"/>
      <w:bookmarkEnd w:id="92"/>
      <w:bookmarkEnd w:id="93"/>
      <w:bookmarkEnd w:id="9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lastRenderedPageBreak/>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6" w:name="_Toc20149633"/>
      <w:bookmarkStart w:id="97" w:name="_Toc27846424"/>
      <w:r w:rsidRPr="001B7C50">
        <w:t>-</w:t>
      </w:r>
      <w:r w:rsidRPr="001B7C50">
        <w:tab/>
        <w:t>Trusted WLAN Interworking Function (TWIF).</w:t>
      </w:r>
    </w:p>
    <w:p w14:paraId="3E505495" w14:textId="1C5CF807" w:rsidR="00B73373" w:rsidRPr="001B7C50" w:rsidRDefault="00B73373" w:rsidP="00B73373">
      <w:pPr>
        <w:pStyle w:val="B1"/>
      </w:pPr>
      <w:bookmarkStart w:id="98" w:name="_Toc36187548"/>
      <w:bookmarkStart w:id="99" w:name="_Toc45183452"/>
      <w:bookmarkStart w:id="100" w:name="_Toc47342294"/>
      <w:bookmarkStart w:id="101" w:name="_Toc51768992"/>
      <w:r w:rsidRPr="001B7C50">
        <w:t>-</w:t>
      </w:r>
      <w:r w:rsidRPr="001B7C50">
        <w:tab/>
      </w:r>
      <w:r>
        <w:t>Energy Information Function (EIF).</w:t>
      </w:r>
    </w:p>
    <w:p w14:paraId="73FE126F" w14:textId="77777777" w:rsidR="00D40151" w:rsidRPr="001B7C50" w:rsidRDefault="00D40151" w:rsidP="00D40151">
      <w:pPr>
        <w:pStyle w:val="Heading3"/>
      </w:pPr>
      <w:bookmarkStart w:id="102" w:name="_CR4_2_3"/>
      <w:bookmarkStart w:id="103" w:name="_Toc185600499"/>
      <w:bookmarkEnd w:id="102"/>
      <w:r w:rsidRPr="001B7C50">
        <w:t>4.2.3</w:t>
      </w:r>
      <w:r w:rsidRPr="001B7C50">
        <w:rPr>
          <w:lang w:eastAsia="zh-CN"/>
        </w:rPr>
        <w:tab/>
      </w:r>
      <w:r w:rsidRPr="001B7C50">
        <w:t>Non-roaming reference architecture</w:t>
      </w:r>
      <w:bookmarkEnd w:id="96"/>
      <w:bookmarkEnd w:id="97"/>
      <w:bookmarkEnd w:id="98"/>
      <w:bookmarkEnd w:id="99"/>
      <w:bookmarkEnd w:id="100"/>
      <w:bookmarkEnd w:id="101"/>
      <w:bookmarkEnd w:id="103"/>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5pt;height:280.5pt" o:ole="">
            <v:imagedata r:id="rId13" o:title=""/>
          </v:shape>
          <o:OLEObject Type="Embed" ProgID="Word.Picture.8" ShapeID="_x0000_i1027" DrawAspect="Content" ObjectID="_1796214337" r:id="rId14"/>
        </w:object>
      </w:r>
    </w:p>
    <w:p w14:paraId="2BEAEB97" w14:textId="2E461717" w:rsidR="00D40151" w:rsidRPr="001B7C50" w:rsidRDefault="00D40151" w:rsidP="00D40151">
      <w:pPr>
        <w:pStyle w:val="TF"/>
      </w:pPr>
      <w:bookmarkStart w:id="104" w:name="_CRFigure4_2_31"/>
      <w:r w:rsidRPr="001B7C50">
        <w:t xml:space="preserve">Figure </w:t>
      </w:r>
      <w:bookmarkEnd w:id="104"/>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96214338" r:id="rId16"/>
        </w:object>
      </w:r>
    </w:p>
    <w:p w14:paraId="4979BB52" w14:textId="77777777" w:rsidR="0082686E" w:rsidRPr="001B7C50" w:rsidRDefault="0082686E" w:rsidP="0082686E">
      <w:pPr>
        <w:pStyle w:val="TF"/>
      </w:pPr>
      <w:bookmarkStart w:id="105" w:name="_CRFigure4_2_32"/>
      <w:r w:rsidRPr="001B7C50">
        <w:t xml:space="preserve">Figure </w:t>
      </w:r>
      <w:bookmarkEnd w:id="105"/>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208DF8F5"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w:t>
      </w:r>
      <w:r w:rsidR="00214C93">
        <w:t xml:space="preserve"> and</w:t>
      </w:r>
      <w:r>
        <w:t xml:space="preserve">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CE4640" w14:textId="77777777" w:rsidR="00A92D68" w:rsidRDefault="00A92D68" w:rsidP="00D40151">
      <w:r>
        <w:t>Subscription-based routing to a particular core network as specified in clause 6.44 of TS 22.261 [2] enables forwarding of the signalling and user traffic of certain UEs to a target (partner) PLMN that is not the HPLMN of the UE. This is achieved by selecting NFs residing in the target PLMN. The NRF of the HPLMN, with optional support of the NRF in that target PLMN as specified in clause 4.17.4 of TS 23.502 [3], is responsible to provide proper network function instance information during network function discovery and selection.</w:t>
      </w:r>
    </w:p>
    <w:p w14:paraId="6A1E7DFC" w14:textId="63E1DC53"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96214339" r:id="rId18"/>
        </w:object>
      </w:r>
    </w:p>
    <w:p w14:paraId="1BF97C9B" w14:textId="3FF634C4" w:rsidR="00D40151" w:rsidRPr="001B7C50" w:rsidRDefault="00D40151" w:rsidP="00D40151">
      <w:pPr>
        <w:pStyle w:val="TF"/>
      </w:pPr>
      <w:bookmarkStart w:id="106" w:name="_CRFigure4_2_33"/>
      <w:r w:rsidRPr="001B7C50">
        <w:t xml:space="preserve">Figure </w:t>
      </w:r>
      <w:bookmarkEnd w:id="106"/>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1B7C50" w:rsidRDefault="008E69B3" w:rsidP="00562E84">
      <w:pPr>
        <w:pStyle w:val="TH"/>
      </w:pPr>
      <w:r w:rsidRPr="001B7C50">
        <w:object w:dxaOrig="8647" w:dyaOrig="5202" w14:anchorId="61F4133E">
          <v:shape id="_x0000_i1030" type="#_x0000_t75" style="width:434.5pt;height:259.85pt" o:ole="">
            <v:imagedata r:id="rId19" o:title=""/>
          </v:shape>
          <o:OLEObject Type="Embed" ProgID="Word.Picture.8" ShapeID="_x0000_i1030" DrawAspect="Content" ObjectID="_1796214340" r:id="rId20"/>
        </w:object>
      </w:r>
    </w:p>
    <w:p w14:paraId="5AF25C3F" w14:textId="5BBFD2C7" w:rsidR="00D40151" w:rsidRPr="001B7C50" w:rsidRDefault="00D40151" w:rsidP="00D40151">
      <w:pPr>
        <w:pStyle w:val="TF"/>
      </w:pPr>
      <w:bookmarkStart w:id="108" w:name="_CRFigure4_2_34"/>
      <w:r w:rsidRPr="001B7C50">
        <w:t xml:space="preserve">Figure </w:t>
      </w:r>
      <w:bookmarkEnd w:id="108"/>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96214341" r:id="rId22"/>
        </w:object>
      </w:r>
    </w:p>
    <w:p w14:paraId="79CE239D" w14:textId="26051969" w:rsidR="00D40151" w:rsidRPr="001B7C50" w:rsidRDefault="00D40151" w:rsidP="00D40151">
      <w:pPr>
        <w:pStyle w:val="TF"/>
      </w:pPr>
      <w:bookmarkStart w:id="109" w:name="_CRFigure4_2_35"/>
      <w:r w:rsidRPr="001B7C50">
        <w:t xml:space="preserve">Figure </w:t>
      </w:r>
      <w:bookmarkEnd w:id="109"/>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185600500"/>
      <w:bookmarkEnd w:id="110"/>
      <w:r w:rsidRPr="001B7C50">
        <w:t>4.2.4</w:t>
      </w:r>
      <w:r w:rsidRPr="001B7C50">
        <w:rPr>
          <w:lang w:eastAsia="zh-CN"/>
        </w:rPr>
        <w:tab/>
      </w:r>
      <w:r w:rsidRPr="001B7C50">
        <w:t>Roaming reference architectures</w:t>
      </w:r>
      <w:bookmarkEnd w:id="111"/>
      <w:bookmarkEnd w:id="112"/>
      <w:bookmarkEnd w:id="113"/>
      <w:bookmarkEnd w:id="114"/>
      <w:bookmarkEnd w:id="115"/>
      <w:bookmarkEnd w:id="116"/>
      <w:bookmarkEnd w:id="117"/>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96214342" r:id="rId24"/>
        </w:object>
      </w:r>
    </w:p>
    <w:p w14:paraId="3CC32749" w14:textId="24945B3B" w:rsidR="00D40151" w:rsidRPr="001B7C50" w:rsidRDefault="00D40151" w:rsidP="00D40151">
      <w:pPr>
        <w:pStyle w:val="TF"/>
      </w:pPr>
      <w:bookmarkStart w:id="118" w:name="_CRFigure4_2_41"/>
      <w:r w:rsidRPr="001B7C50">
        <w:t xml:space="preserve">Figure </w:t>
      </w:r>
      <w:bookmarkEnd w:id="118"/>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19" w:name="_CRFigure4_2_42"/>
      <w:r w:rsidRPr="001B7C50">
        <w:t xml:space="preserve">Figure </w:t>
      </w:r>
      <w:bookmarkEnd w:id="119"/>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796214343" r:id="rId26"/>
        </w:object>
      </w:r>
    </w:p>
    <w:p w14:paraId="56359698" w14:textId="2FB9CB07" w:rsidR="00D40151" w:rsidRPr="001B7C50" w:rsidRDefault="00D40151" w:rsidP="00D40151">
      <w:pPr>
        <w:pStyle w:val="TF"/>
        <w:tabs>
          <w:tab w:val="left" w:pos="1276"/>
        </w:tabs>
      </w:pPr>
      <w:bookmarkStart w:id="120" w:name="_CRFigure4_2_43"/>
      <w:r w:rsidRPr="001B7C50">
        <w:t xml:space="preserve">Figure </w:t>
      </w:r>
      <w:bookmarkEnd w:id="120"/>
      <w:r w:rsidRPr="001B7C50">
        <w:t>4.2.4-3: Roaming 5G System architecture - home routed scenario in service-based interface representation</w:t>
      </w:r>
    </w:p>
    <w:p w14:paraId="60DF19D0" w14:textId="7B2250C8" w:rsidR="00D40151" w:rsidRPr="001B7C50" w:rsidRDefault="00D40151" w:rsidP="00D40151">
      <w:pPr>
        <w:pStyle w:val="NO"/>
      </w:pPr>
      <w:r w:rsidRPr="001B7C50">
        <w:t>NOTE </w:t>
      </w:r>
      <w:r w:rsidR="00025BC0">
        <w:t>5</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E82100D" w:rsidR="00D40151" w:rsidRPr="001B7C50" w:rsidRDefault="00D40151" w:rsidP="00D40151">
      <w:pPr>
        <w:pStyle w:val="NO"/>
      </w:pPr>
      <w:r w:rsidRPr="001B7C50">
        <w:t>NOTE</w:t>
      </w:r>
      <w:r w:rsidR="006E26ED">
        <w:t> </w:t>
      </w:r>
      <w:r w:rsidR="00025BC0">
        <w:t>6</w:t>
      </w:r>
      <w:r w:rsidRPr="001B7C50">
        <w:t>:</w:t>
      </w:r>
      <w:r w:rsidRPr="001B7C50">
        <w:tab/>
        <w:t>UPFs in the home routed scenario can be used also to support the IPUPS functionality (see clause 5.8.2.14).</w:t>
      </w:r>
    </w:p>
    <w:p w14:paraId="522D8026" w14:textId="0EAEA542" w:rsidR="006E26ED" w:rsidRPr="001B7C50" w:rsidRDefault="006E26ED" w:rsidP="006E26ED">
      <w:pPr>
        <w:pStyle w:val="NO"/>
      </w:pPr>
      <w:r w:rsidRPr="001B7C50">
        <w:t>NOTE</w:t>
      </w:r>
      <w:r>
        <w:t> </w:t>
      </w:r>
      <w:r w:rsidR="00025BC0">
        <w:t>7</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2AC7B11E" w14:textId="5C69B97A" w:rsidR="00025BC0" w:rsidRDefault="00025BC0" w:rsidP="007E16B7">
      <w:pPr>
        <w:pStyle w:val="NO"/>
      </w:pPr>
      <w:r>
        <w:t>NOTE 8:</w:t>
      </w:r>
      <w:r>
        <w:tab/>
        <w:t>In the home routed scenario, the H-UPF operated by HPLMN operator can be deployed nearby VPLMN. (see Annex U).</w:t>
      </w:r>
    </w:p>
    <w:p w14:paraId="6EE20E4D" w14:textId="442717C5"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2pt;height:245.45pt;mso-width-percent:0;mso-height-percent:0;mso-width-percent:0;mso-height-percent:0" o:ole="">
            <v:imagedata r:id="rId27" o:title=""/>
          </v:shape>
          <o:OLEObject Type="Embed" ProgID="Visio.Drawing.11" ShapeID="_x0000_i1034" DrawAspect="Content" ObjectID="_1796214344" r:id="rId28"/>
        </w:object>
      </w:r>
    </w:p>
    <w:p w14:paraId="7D60CF43" w14:textId="37366884" w:rsidR="00D40151" w:rsidRPr="001B7C50" w:rsidRDefault="00D40151" w:rsidP="00D40151">
      <w:pPr>
        <w:pStyle w:val="TF"/>
      </w:pPr>
      <w:bookmarkStart w:id="121" w:name="_CRFigure4_2_44"/>
      <w:r w:rsidRPr="001B7C50">
        <w:t xml:space="preserve">Figure </w:t>
      </w:r>
      <w:bookmarkEnd w:id="121"/>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96214345" r:id="rId30"/>
        </w:object>
      </w:r>
    </w:p>
    <w:p w14:paraId="3A062B1B" w14:textId="7EC8BBB2" w:rsidR="00D40151" w:rsidRPr="001B7C50" w:rsidRDefault="00D40151" w:rsidP="00D40151">
      <w:pPr>
        <w:pStyle w:val="TF"/>
      </w:pPr>
      <w:bookmarkStart w:id="122" w:name="_CRFigure4_2_46"/>
      <w:r w:rsidRPr="001B7C50">
        <w:t xml:space="preserve">Figure </w:t>
      </w:r>
      <w:bookmarkEnd w:id="122"/>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lastRenderedPageBreak/>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38FD1CF7" w14:textId="23486C81" w:rsidR="00A92D68" w:rsidRPr="001B7C50" w:rsidRDefault="00A92D68" w:rsidP="00A92D68">
      <w:r>
        <w:t>Subscription-based routing to a particular core network as specified in clause 6.44 of TS 22.261 [2] enables forwarding of the signalling and user traffic of certain UEs to a target PLMN that may be neither the serving PLMN nor the HPLMN of the UE. This is achieved by selecting NFs residing in the target PLMN. The NRF of the HPLMN, with optional support of the NRF in that target PLMN as specified in clause 4.17.5 of TS 23.502 [3], is responsible to provide proper network function instance information during network function discovery and selection.</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96214346" r:id="rId32"/>
        </w:object>
      </w:r>
    </w:p>
    <w:p w14:paraId="61B612A6" w14:textId="77777777" w:rsidR="00D40151" w:rsidRPr="001B7C50" w:rsidRDefault="00D40151" w:rsidP="00D40151">
      <w:pPr>
        <w:pStyle w:val="TF"/>
      </w:pPr>
      <w:bookmarkStart w:id="123" w:name="_CRFigure4_2_47"/>
      <w:r w:rsidRPr="001B7C50">
        <w:t xml:space="preserve">Figure </w:t>
      </w:r>
      <w:bookmarkEnd w:id="123"/>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4" w:name="_CRFigure4_2_48"/>
      <w:r w:rsidRPr="001B7C50">
        <w:t xml:space="preserve">Figure </w:t>
      </w:r>
      <w:bookmarkEnd w:id="124"/>
      <w:r w:rsidRPr="001B7C50">
        <w:t>4.2.4-8: Void</w:t>
      </w:r>
    </w:p>
    <w:p w14:paraId="0DFC5913" w14:textId="77777777" w:rsidR="00D40151" w:rsidRPr="001B7C50" w:rsidRDefault="00D40151" w:rsidP="00D40151">
      <w:bookmarkStart w:id="125" w:name="_Toc20149635"/>
      <w:bookmarkStart w:id="126"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96214347" r:id="rId34"/>
        </w:object>
      </w:r>
    </w:p>
    <w:p w14:paraId="15379655" w14:textId="272C3C1F" w:rsidR="00D40151" w:rsidRPr="001B7C50" w:rsidRDefault="00D40151" w:rsidP="00D40151">
      <w:pPr>
        <w:pStyle w:val="TF"/>
      </w:pPr>
      <w:bookmarkStart w:id="127" w:name="_CRFigure4_2_49"/>
      <w:r w:rsidRPr="001B7C50">
        <w:t xml:space="preserve">Figure </w:t>
      </w:r>
      <w:bookmarkEnd w:id="127"/>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185600501"/>
      <w:bookmarkEnd w:id="128"/>
      <w:r w:rsidRPr="001B7C50">
        <w:t>4.2.5</w:t>
      </w:r>
      <w:r w:rsidRPr="001B7C50">
        <w:tab/>
        <w:t>Data Storage architectures</w:t>
      </w:r>
      <w:bookmarkEnd w:id="125"/>
      <w:bookmarkEnd w:id="126"/>
      <w:bookmarkEnd w:id="129"/>
      <w:bookmarkEnd w:id="130"/>
      <w:bookmarkEnd w:id="131"/>
      <w:bookmarkEnd w:id="132"/>
      <w:bookmarkEnd w:id="133"/>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96214348" r:id="rId36"/>
        </w:object>
      </w:r>
    </w:p>
    <w:p w14:paraId="2E1F84FB" w14:textId="734AAEF5" w:rsidR="00D40151" w:rsidRPr="001B7C50" w:rsidRDefault="00D40151" w:rsidP="00D40151">
      <w:pPr>
        <w:pStyle w:val="TF"/>
      </w:pPr>
      <w:bookmarkStart w:id="134" w:name="_CRFigure4_2_51"/>
      <w:r w:rsidRPr="001B7C50">
        <w:t xml:space="preserve">Figure </w:t>
      </w:r>
      <w:bookmarkEnd w:id="134"/>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lastRenderedPageBreak/>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96214349" r:id="rId38"/>
        </w:object>
      </w:r>
    </w:p>
    <w:p w14:paraId="1BF3923F" w14:textId="5891CE8D" w:rsidR="00D40151" w:rsidRPr="001B7C50" w:rsidRDefault="00D40151" w:rsidP="00D40151">
      <w:pPr>
        <w:pStyle w:val="TF"/>
      </w:pPr>
      <w:bookmarkStart w:id="135" w:name="_CRFigure4_2_52"/>
      <w:r w:rsidRPr="001B7C50">
        <w:t xml:space="preserve">Figure </w:t>
      </w:r>
      <w:bookmarkEnd w:id="135"/>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9CB29AC"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214C93">
        <w:t xml:space="preserve"> and</w:t>
      </w:r>
      <w:r w:rsidRPr="001B7C50">
        <w:t>,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71F14AE6"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w:t>
      </w:r>
      <w:r w:rsidR="00214C93">
        <w:rPr>
          <w:lang w:eastAsia="zh-CN"/>
        </w:rPr>
        <w:t xml:space="preserve"> and</w:t>
      </w:r>
      <w:r w:rsidRPr="001B7C50">
        <w:rPr>
          <w:lang w:eastAsia="zh-CN"/>
        </w:rPr>
        <w:t xml:space="preserve">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185600502"/>
      <w:bookmarkEnd w:id="136"/>
      <w:r w:rsidRPr="001B7C50">
        <w:lastRenderedPageBreak/>
        <w:t>4.2.5a</w:t>
      </w:r>
      <w:r w:rsidRPr="001B7C50">
        <w:tab/>
        <w:t>Radio Capabilities Signalling optimisation</w:t>
      </w:r>
      <w:bookmarkEnd w:id="137"/>
      <w:bookmarkEnd w:id="138"/>
      <w:bookmarkEnd w:id="139"/>
      <w:bookmarkEnd w:id="140"/>
      <w:bookmarkEnd w:id="141"/>
      <w:bookmarkEnd w:id="142"/>
      <w:bookmarkEnd w:id="14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96214350" r:id="rId40"/>
        </w:object>
      </w:r>
    </w:p>
    <w:p w14:paraId="70132439" w14:textId="77777777" w:rsidR="00D40151" w:rsidRPr="001B7C50" w:rsidRDefault="00D40151" w:rsidP="00D40151">
      <w:pPr>
        <w:pStyle w:val="TF"/>
      </w:pPr>
      <w:bookmarkStart w:id="144" w:name="_CRFigure4_2_5a1"/>
      <w:r w:rsidRPr="001B7C50">
        <w:t xml:space="preserve">Figure </w:t>
      </w:r>
      <w:bookmarkEnd w:id="144"/>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96214351"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5" w:name="_CRFigure4_2_5a2"/>
      <w:r w:rsidRPr="001B7C50">
        <w:t xml:space="preserve">Figure </w:t>
      </w:r>
      <w:bookmarkEnd w:id="145"/>
      <w:r w:rsidRPr="001B7C50">
        <w:t>4.2.5a-2: Roaming architecture for Radio Capability Signalling optimisation</w:t>
      </w:r>
    </w:p>
    <w:p w14:paraId="0CE8364C" w14:textId="77777777" w:rsidR="00D40151" w:rsidRPr="001B7C50"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185600503"/>
      <w:bookmarkEnd w:id="146"/>
      <w:r w:rsidRPr="001B7C50">
        <w:t>4.2.6</w:t>
      </w:r>
      <w:r w:rsidRPr="001B7C50">
        <w:tab/>
        <w:t>Service-based interfaces</w:t>
      </w:r>
      <w:bookmarkEnd w:id="147"/>
      <w:bookmarkEnd w:id="148"/>
      <w:bookmarkEnd w:id="149"/>
      <w:bookmarkEnd w:id="150"/>
      <w:bookmarkEnd w:id="151"/>
      <w:bookmarkEnd w:id="152"/>
      <w:bookmarkEnd w:id="15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5B510EB5" w14:textId="5604E882" w:rsidR="00B73373" w:rsidRPr="00B73373" w:rsidRDefault="00B73373" w:rsidP="00B73373">
      <w:pPr>
        <w:pStyle w:val="NO"/>
      </w:pPr>
      <w:r w:rsidRPr="007E16B7">
        <w:rPr>
          <w:b/>
          <w:bCs/>
        </w:rPr>
        <w:t>Neif:</w:t>
      </w:r>
      <w:r>
        <w:tab/>
        <w:t>Service-based interface exhibited by EIF.</w:t>
      </w:r>
    </w:p>
    <w:p w14:paraId="3204A3BF" w14:textId="3964FF53" w:rsidR="00D40151" w:rsidRPr="001B7C50" w:rsidRDefault="00D40151" w:rsidP="00D40151">
      <w:pPr>
        <w:pStyle w:val="Heading3"/>
      </w:pPr>
      <w:bookmarkStart w:id="160" w:name="_CR4_2_7"/>
      <w:bookmarkStart w:id="161" w:name="_Toc185600504"/>
      <w:bookmarkEnd w:id="160"/>
      <w:r w:rsidRPr="001B7C50">
        <w:t>4.2.7</w:t>
      </w:r>
      <w:r w:rsidRPr="001B7C50">
        <w:rPr>
          <w:lang w:eastAsia="zh-CN"/>
        </w:rPr>
        <w:tab/>
      </w:r>
      <w:r w:rsidRPr="001B7C50">
        <w:t>Reference points</w:t>
      </w:r>
      <w:bookmarkEnd w:id="154"/>
      <w:bookmarkEnd w:id="155"/>
      <w:bookmarkEnd w:id="156"/>
      <w:bookmarkEnd w:id="157"/>
      <w:bookmarkEnd w:id="158"/>
      <w:bookmarkEnd w:id="159"/>
      <w:bookmarkEnd w:id="161"/>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lastRenderedPageBreak/>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4FA5520D" w14:textId="4ECD541A" w:rsidR="002A1388" w:rsidRPr="001B7C50" w:rsidRDefault="002A1388" w:rsidP="002A1388">
      <w:pPr>
        <w:pStyle w:val="NO"/>
      </w:pPr>
      <w:r w:rsidRPr="001B7C50">
        <w:rPr>
          <w:b/>
          <w:bCs/>
        </w:rPr>
        <w:t>N88</w:t>
      </w:r>
      <w:r>
        <w:rPr>
          <w:b/>
          <w:bCs/>
        </w:rPr>
        <w:t>a</w:t>
      </w:r>
      <w:r w:rsidRPr="001B7C50">
        <w:rPr>
          <w:b/>
          <w:bCs/>
        </w:rPr>
        <w:t>:</w:t>
      </w:r>
      <w:r w:rsidRPr="001B7C50">
        <w:tab/>
      </w:r>
      <w:r>
        <w:t>Reference point between I-SMF and EASDF</w:t>
      </w:r>
      <w:r w:rsidRPr="001B7C50">
        <w:t>.</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3200018B" w14:textId="77777777" w:rsidR="00B73373" w:rsidRDefault="00B73373" w:rsidP="00461850">
      <w:pPr>
        <w:pStyle w:val="NO"/>
      </w:pPr>
      <w:r w:rsidRPr="007E16B7">
        <w:rPr>
          <w:b/>
          <w:bCs/>
        </w:rPr>
        <w:t>Nx1:</w:t>
      </w:r>
      <w:r>
        <w:tab/>
        <w:t>Reference point between EIF and AF.</w:t>
      </w:r>
    </w:p>
    <w:p w14:paraId="746F7BDF" w14:textId="77777777" w:rsidR="00B73373" w:rsidRDefault="00B73373" w:rsidP="00461850">
      <w:pPr>
        <w:pStyle w:val="NO"/>
      </w:pPr>
      <w:r w:rsidRPr="007E16B7">
        <w:rPr>
          <w:b/>
          <w:bCs/>
        </w:rPr>
        <w:lastRenderedPageBreak/>
        <w:t>Nx2:</w:t>
      </w:r>
      <w:r>
        <w:tab/>
        <w:t>Reference point between EIF and NEF.</w:t>
      </w:r>
    </w:p>
    <w:p w14:paraId="5E35D5A0" w14:textId="77777777" w:rsidR="00B73373" w:rsidRDefault="00B73373" w:rsidP="00461850">
      <w:pPr>
        <w:pStyle w:val="NO"/>
      </w:pPr>
      <w:r w:rsidRPr="007E16B7">
        <w:rPr>
          <w:b/>
          <w:bCs/>
        </w:rPr>
        <w:t>Nx3:</w:t>
      </w:r>
      <w:r>
        <w:tab/>
        <w:t>Reference point between EIF and UDM.</w:t>
      </w:r>
    </w:p>
    <w:p w14:paraId="1069B968" w14:textId="77777777" w:rsidR="00B73373" w:rsidRDefault="00B73373" w:rsidP="00461850">
      <w:pPr>
        <w:pStyle w:val="NO"/>
      </w:pPr>
      <w:r w:rsidRPr="007E16B7">
        <w:rPr>
          <w:b/>
          <w:bCs/>
        </w:rPr>
        <w:t>Nx4:</w:t>
      </w:r>
      <w:r>
        <w:tab/>
        <w:t>Reference point between EIF and PCF.</w:t>
      </w:r>
    </w:p>
    <w:p w14:paraId="1EB93C6D" w14:textId="77777777" w:rsidR="00B73373" w:rsidRDefault="00B73373" w:rsidP="00461850">
      <w:pPr>
        <w:pStyle w:val="NO"/>
      </w:pPr>
      <w:r w:rsidRPr="007E16B7">
        <w:rPr>
          <w:b/>
          <w:bCs/>
        </w:rPr>
        <w:t>Nx5:</w:t>
      </w:r>
      <w:r>
        <w:tab/>
        <w:t>Reference point between EIF and SMF.</w:t>
      </w:r>
    </w:p>
    <w:p w14:paraId="56D050C7" w14:textId="42FA7DCF"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62"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63" w:name="_Toc27846430"/>
      <w:bookmarkStart w:id="164" w:name="_Toc36187554"/>
      <w:bookmarkStart w:id="165" w:name="_Toc45183458"/>
      <w:bookmarkStart w:id="166" w:name="_Toc47342300"/>
      <w:bookmarkStart w:id="167"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68" w:name="_CR4_2_8"/>
      <w:bookmarkStart w:id="169" w:name="_Toc185600505"/>
      <w:bookmarkEnd w:id="168"/>
      <w:r w:rsidRPr="001B7C50">
        <w:t>4.2.8</w:t>
      </w:r>
      <w:r w:rsidRPr="001B7C50">
        <w:tab/>
        <w:t>Support of non-3GPP access</w:t>
      </w:r>
      <w:bookmarkEnd w:id="162"/>
      <w:bookmarkEnd w:id="163"/>
      <w:bookmarkEnd w:id="164"/>
      <w:bookmarkEnd w:id="165"/>
      <w:bookmarkEnd w:id="166"/>
      <w:bookmarkEnd w:id="167"/>
      <w:bookmarkEnd w:id="169"/>
    </w:p>
    <w:p w14:paraId="4A0527A4" w14:textId="77777777" w:rsidR="00D40151" w:rsidRPr="001B7C50"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185600506"/>
      <w:bookmarkEnd w:id="170"/>
      <w:r w:rsidRPr="001B7C50">
        <w:t>4.2.8.0</w:t>
      </w:r>
      <w:r w:rsidRPr="001B7C50">
        <w:tab/>
        <w:t>General</w:t>
      </w:r>
      <w:bookmarkEnd w:id="171"/>
      <w:bookmarkEnd w:id="172"/>
      <w:bookmarkEnd w:id="173"/>
      <w:bookmarkEnd w:id="174"/>
      <w:bookmarkEnd w:id="175"/>
      <w:bookmarkEnd w:id="176"/>
      <w:bookmarkEnd w:id="177"/>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185600507"/>
      <w:bookmarkEnd w:id="178"/>
      <w:r w:rsidRPr="001B7C50">
        <w:t>4.2.8.1</w:t>
      </w:r>
      <w:r w:rsidRPr="001B7C50">
        <w:tab/>
        <w:t xml:space="preserve">General </w:t>
      </w:r>
      <w:r w:rsidRPr="001B7C50">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lastRenderedPageBreak/>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185600508"/>
      <w:bookmarkEnd w:id="186"/>
      <w:r w:rsidRPr="001B7C50">
        <w:t>4.2.8.1A</w:t>
      </w:r>
      <w:r w:rsidRPr="001B7C50">
        <w:tab/>
        <w:t>General Concepts to support Wireline Access</w:t>
      </w:r>
      <w:bookmarkEnd w:id="187"/>
      <w:bookmarkEnd w:id="188"/>
      <w:bookmarkEnd w:id="189"/>
      <w:bookmarkEnd w:id="190"/>
      <w:bookmarkEnd w:id="191"/>
      <w:bookmarkEnd w:id="192"/>
      <w:bookmarkEnd w:id="193"/>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lastRenderedPageBreak/>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185600509"/>
      <w:bookmarkEnd w:id="194"/>
      <w:r w:rsidRPr="001B7C50">
        <w:t>4.2.8.2</w:t>
      </w:r>
      <w:r w:rsidRPr="001B7C50">
        <w:tab/>
      </w:r>
      <w:r w:rsidRPr="001B7C50">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1B7C50"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185600510"/>
      <w:bookmarkEnd w:id="202"/>
      <w:r w:rsidRPr="001B7C50">
        <w:t>4.2.8.2.1</w:t>
      </w:r>
      <w:r w:rsidRPr="001B7C50">
        <w:tab/>
        <w:t>Non-roaming Architecture</w:t>
      </w:r>
      <w:bookmarkEnd w:id="203"/>
      <w:bookmarkEnd w:id="204"/>
      <w:bookmarkEnd w:id="205"/>
      <w:bookmarkEnd w:id="206"/>
      <w:bookmarkEnd w:id="207"/>
      <w:bookmarkEnd w:id="208"/>
      <w:bookmarkEnd w:id="20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96214352" r:id="rId44"/>
        </w:object>
      </w:r>
    </w:p>
    <w:p w14:paraId="56AF24C5" w14:textId="77777777" w:rsidR="00D40151" w:rsidRPr="001B7C50" w:rsidRDefault="00D40151" w:rsidP="00D40151">
      <w:pPr>
        <w:pStyle w:val="TF"/>
        <w:rPr>
          <w:rFonts w:eastAsia="MS Mincho"/>
          <w:iCs/>
        </w:rPr>
      </w:pPr>
      <w:bookmarkStart w:id="210" w:name="_CRFigure4_2_8_2_11"/>
      <w:r w:rsidRPr="001B7C50">
        <w:t xml:space="preserve">Figure </w:t>
      </w:r>
      <w:bookmarkEnd w:id="210"/>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96214353" r:id="rId46"/>
        </w:object>
      </w:r>
    </w:p>
    <w:p w14:paraId="7FEE0934" w14:textId="77777777" w:rsidR="00D40151" w:rsidRPr="001B7C50" w:rsidRDefault="00D40151" w:rsidP="00D40151">
      <w:pPr>
        <w:pStyle w:val="TF"/>
        <w:rPr>
          <w:rFonts w:eastAsia="MS Mincho"/>
          <w:iCs/>
        </w:rPr>
      </w:pPr>
      <w:bookmarkStart w:id="211" w:name="_CRFigure4_2_8_2_12"/>
      <w:r w:rsidRPr="001B7C50">
        <w:rPr>
          <w:rFonts w:eastAsia="MS Mincho"/>
          <w:iCs/>
        </w:rPr>
        <w:t xml:space="preserve">Figure </w:t>
      </w:r>
      <w:bookmarkEnd w:id="211"/>
      <w:r w:rsidRPr="001B7C50">
        <w:rPr>
          <w:rFonts w:eastAsia="MS Mincho"/>
          <w:iCs/>
        </w:rPr>
        <w:t>4.2.8.2.1-2: Non-roaming architecture for 5G Core Network with trusted non-3GPP access</w:t>
      </w:r>
    </w:p>
    <w:p w14:paraId="69E4120A" w14:textId="49A61EE9"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w:t>
      </w:r>
      <w:r w:rsidR="00214C93">
        <w:t xml:space="preserve"> and</w:t>
      </w:r>
      <w:r w:rsidRPr="001B7C50">
        <w:t xml:space="preserve">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185600511"/>
      <w:bookmarkEnd w:id="212"/>
      <w:r w:rsidRPr="001B7C50">
        <w:t>4.2.8.2.2</w:t>
      </w:r>
      <w:r w:rsidRPr="001B7C50">
        <w:tab/>
        <w:t xml:space="preserve">LBO </w:t>
      </w:r>
      <w:r w:rsidRPr="001B7C50">
        <w:rPr>
          <w:lang w:eastAsia="ko-KR"/>
        </w:rPr>
        <w:t>R</w:t>
      </w:r>
      <w:r w:rsidRPr="001B7C50">
        <w:t>oaming Architecture</w:t>
      </w:r>
      <w:bookmarkEnd w:id="213"/>
      <w:bookmarkEnd w:id="214"/>
      <w:bookmarkEnd w:id="215"/>
      <w:bookmarkEnd w:id="216"/>
      <w:bookmarkEnd w:id="217"/>
      <w:bookmarkEnd w:id="218"/>
      <w:bookmarkEnd w:id="219"/>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96214354" r:id="rId48"/>
        </w:object>
      </w:r>
    </w:p>
    <w:p w14:paraId="1525E184" w14:textId="77777777" w:rsidR="00D40151" w:rsidRPr="001B7C50" w:rsidRDefault="00D40151" w:rsidP="00D40151">
      <w:pPr>
        <w:pStyle w:val="TF"/>
        <w:rPr>
          <w:iCs/>
        </w:rPr>
      </w:pPr>
      <w:bookmarkStart w:id="220" w:name="_CRFigure4_2_8_2_21"/>
      <w:r w:rsidRPr="001B7C50">
        <w:t xml:space="preserve">Figure </w:t>
      </w:r>
      <w:bookmarkEnd w:id="220"/>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75pt" o:ole="">
            <v:imagedata r:id="rId49" o:title=""/>
          </v:shape>
          <o:OLEObject Type="Embed" ProgID="Visio.Drawing.11" ShapeID="_x0000_i1045" DrawAspect="Content" ObjectID="_1796214355" r:id="rId50"/>
        </w:object>
      </w:r>
    </w:p>
    <w:p w14:paraId="38E4272F" w14:textId="77777777" w:rsidR="00D40151" w:rsidRPr="001B7C50" w:rsidRDefault="00D40151" w:rsidP="00D40151">
      <w:pPr>
        <w:pStyle w:val="TF"/>
        <w:rPr>
          <w:iCs/>
        </w:rPr>
      </w:pPr>
      <w:bookmarkStart w:id="221" w:name="_CRFigure4_2_8_2_22"/>
      <w:r w:rsidRPr="001B7C50">
        <w:rPr>
          <w:iCs/>
        </w:rPr>
        <w:t xml:space="preserve">Figure </w:t>
      </w:r>
      <w:bookmarkEnd w:id="221"/>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96214356" r:id="rId52"/>
        </w:object>
      </w:r>
    </w:p>
    <w:p w14:paraId="1BC78351" w14:textId="77777777" w:rsidR="00D40151" w:rsidRPr="001B7C50" w:rsidRDefault="00D40151" w:rsidP="00D40151">
      <w:pPr>
        <w:pStyle w:val="TF"/>
        <w:rPr>
          <w:iCs/>
        </w:rPr>
      </w:pPr>
      <w:bookmarkStart w:id="222" w:name="_CRFigure4_2_8_2_23"/>
      <w:r w:rsidRPr="001B7C50">
        <w:rPr>
          <w:iCs/>
        </w:rPr>
        <w:t xml:space="preserve">Figure </w:t>
      </w:r>
      <w:bookmarkEnd w:id="222"/>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7.35pt" o:ole="">
            <v:imagedata r:id="rId53" o:title=""/>
          </v:shape>
          <o:OLEObject Type="Embed" ProgID="Visio.Drawing.11" ShapeID="_x0000_i1047" DrawAspect="Content" ObjectID="_1796214357" r:id="rId54"/>
        </w:object>
      </w:r>
    </w:p>
    <w:p w14:paraId="7F8ED7F6" w14:textId="77777777" w:rsidR="00D40151" w:rsidRPr="001B7C50" w:rsidRDefault="00D40151" w:rsidP="00D40151">
      <w:pPr>
        <w:pStyle w:val="TF"/>
        <w:rPr>
          <w:iCs/>
        </w:rPr>
      </w:pPr>
      <w:bookmarkStart w:id="223" w:name="_CRFigure4_2_8_2_24"/>
      <w:r w:rsidRPr="001B7C50">
        <w:rPr>
          <w:iCs/>
        </w:rPr>
        <w:t xml:space="preserve">Figure </w:t>
      </w:r>
      <w:bookmarkEnd w:id="223"/>
      <w:r w:rsidRPr="001B7C50">
        <w:rPr>
          <w:iCs/>
        </w:rPr>
        <w:t>4.2.8.2.2-4: LBO Roaming architecture for 5G Core Network with trusted non-3GPP access using a different PLMN than 3GPP access</w:t>
      </w:r>
    </w:p>
    <w:p w14:paraId="25FFE923" w14:textId="2A060B10"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w:t>
      </w:r>
      <w:r w:rsidR="00214C93">
        <w:t xml:space="preserve"> and</w:t>
      </w:r>
      <w:r w:rsidRPr="001B7C50">
        <w:t xml:space="preserve">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185600512"/>
      <w:bookmarkEnd w:id="224"/>
      <w:r w:rsidRPr="001B7C50">
        <w:lastRenderedPageBreak/>
        <w:t>4.2.8.2.3</w:t>
      </w:r>
      <w:r w:rsidRPr="001B7C50">
        <w:tab/>
        <w:t xml:space="preserve">Home-routed </w:t>
      </w:r>
      <w:r w:rsidRPr="001B7C50">
        <w:rPr>
          <w:lang w:eastAsia="ko-KR"/>
        </w:rPr>
        <w:t>R</w:t>
      </w:r>
      <w:r w:rsidRPr="001B7C50">
        <w:t>oaming Architecture</w:t>
      </w:r>
      <w:bookmarkEnd w:id="225"/>
      <w:bookmarkEnd w:id="226"/>
      <w:bookmarkEnd w:id="227"/>
      <w:bookmarkEnd w:id="228"/>
      <w:bookmarkEnd w:id="229"/>
      <w:bookmarkEnd w:id="230"/>
      <w:bookmarkEnd w:id="231"/>
    </w:p>
    <w:bookmarkStart w:id="232" w:name="_MON_1274251218"/>
    <w:bookmarkEnd w:id="232"/>
    <w:bookmarkStart w:id="233" w:name="_MON_1274250813"/>
    <w:bookmarkEnd w:id="233"/>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96214358" r:id="rId56"/>
        </w:object>
      </w:r>
    </w:p>
    <w:p w14:paraId="15569198" w14:textId="77777777" w:rsidR="00D40151" w:rsidRPr="001B7C50" w:rsidRDefault="00D40151" w:rsidP="00D40151">
      <w:pPr>
        <w:pStyle w:val="TF"/>
        <w:rPr>
          <w:iCs/>
        </w:rPr>
      </w:pPr>
      <w:bookmarkStart w:id="234" w:name="_CRFigure4_2_8_2_31"/>
      <w:r w:rsidRPr="001B7C50">
        <w:t xml:space="preserve">Figure </w:t>
      </w:r>
      <w:bookmarkEnd w:id="234"/>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96214359" r:id="rId58"/>
        </w:object>
      </w:r>
    </w:p>
    <w:p w14:paraId="16D20AD1" w14:textId="77777777" w:rsidR="00D40151" w:rsidRPr="001B7C50" w:rsidRDefault="00D40151" w:rsidP="00D40151">
      <w:pPr>
        <w:pStyle w:val="TF"/>
        <w:rPr>
          <w:iCs/>
        </w:rPr>
      </w:pPr>
      <w:bookmarkStart w:id="235" w:name="_CRFigure4_2_8_2_32"/>
      <w:r w:rsidRPr="001B7C50">
        <w:rPr>
          <w:iCs/>
        </w:rPr>
        <w:t xml:space="preserve">Figure </w:t>
      </w:r>
      <w:bookmarkEnd w:id="235"/>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1pt;height:294.9pt" o:ole="">
            <v:imagedata r:id="rId59" o:title=""/>
          </v:shape>
          <o:OLEObject Type="Embed" ProgID="Word.Picture.8" ShapeID="_x0000_i1050" DrawAspect="Content" ObjectID="_1796214360" r:id="rId60"/>
        </w:object>
      </w:r>
    </w:p>
    <w:p w14:paraId="78CD01ED" w14:textId="77777777" w:rsidR="00D40151" w:rsidRPr="001B7C50" w:rsidRDefault="00D40151" w:rsidP="00D40151">
      <w:pPr>
        <w:pStyle w:val="TF"/>
        <w:rPr>
          <w:iCs/>
        </w:rPr>
      </w:pPr>
      <w:bookmarkStart w:id="236" w:name="_CRFigure4_2_8_2_33"/>
      <w:r w:rsidRPr="001B7C50">
        <w:rPr>
          <w:iCs/>
        </w:rPr>
        <w:t xml:space="preserve">Figure </w:t>
      </w:r>
      <w:bookmarkEnd w:id="236"/>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96214361" r:id="rId62"/>
        </w:object>
      </w:r>
    </w:p>
    <w:p w14:paraId="20D51ACA" w14:textId="77777777" w:rsidR="00D40151" w:rsidRPr="001B7C50" w:rsidRDefault="00D40151" w:rsidP="00D40151">
      <w:pPr>
        <w:pStyle w:val="TF"/>
        <w:rPr>
          <w:iCs/>
        </w:rPr>
      </w:pPr>
      <w:bookmarkStart w:id="237" w:name="_CRFigure4_2_8_2_34"/>
      <w:r w:rsidRPr="001B7C50">
        <w:rPr>
          <w:iCs/>
        </w:rPr>
        <w:t xml:space="preserve">Figure </w:t>
      </w:r>
      <w:bookmarkEnd w:id="237"/>
      <w:r w:rsidRPr="001B7C50">
        <w:rPr>
          <w:iCs/>
        </w:rPr>
        <w:t>4.2.8.2.3-4: Home-routed Roaming architecture for 5G Core Network with trusted non-3GPP access using the same VPLMN as 3GPP access</w:t>
      </w:r>
    </w:p>
    <w:p w14:paraId="2A718D07" w14:textId="65836A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w:t>
      </w:r>
      <w:r w:rsidR="00214C93">
        <w:t xml:space="preserve"> and</w:t>
      </w:r>
      <w:r w:rsidRPr="001B7C50">
        <w:t xml:space="preserve">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185600513"/>
      <w:bookmarkEnd w:id="238"/>
      <w:r w:rsidRPr="001B7C50">
        <w:lastRenderedPageBreak/>
        <w:t>4.2.8.3</w:t>
      </w:r>
      <w:r w:rsidRPr="001B7C50">
        <w:tab/>
      </w:r>
      <w:r w:rsidRPr="001B7C50">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1B7C50"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185600514"/>
      <w:bookmarkEnd w:id="246"/>
      <w:r w:rsidRPr="001B7C50">
        <w:t>4.2.8.3.1</w:t>
      </w:r>
      <w:r w:rsidRPr="001B7C50">
        <w:tab/>
        <w:t>Overview</w:t>
      </w:r>
      <w:bookmarkEnd w:id="247"/>
      <w:bookmarkEnd w:id="248"/>
      <w:bookmarkEnd w:id="249"/>
      <w:bookmarkEnd w:id="250"/>
      <w:bookmarkEnd w:id="251"/>
      <w:bookmarkEnd w:id="252"/>
      <w:bookmarkEnd w:id="253"/>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185600515"/>
      <w:bookmarkEnd w:id="254"/>
      <w:r w:rsidRPr="001B7C50">
        <w:t>4.2.8.3.2</w:t>
      </w:r>
      <w:r w:rsidRPr="001B7C50">
        <w:tab/>
        <w:t>Requirements on Ta</w:t>
      </w:r>
      <w:bookmarkEnd w:id="255"/>
      <w:bookmarkEnd w:id="256"/>
      <w:bookmarkEnd w:id="257"/>
      <w:bookmarkEnd w:id="258"/>
      <w:bookmarkEnd w:id="259"/>
      <w:bookmarkEnd w:id="260"/>
      <w:bookmarkEnd w:id="261"/>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185600516"/>
      <w:bookmarkEnd w:id="262"/>
      <w:r w:rsidRPr="001B7C50">
        <w:lastRenderedPageBreak/>
        <w:t>4.2.8.4</w:t>
      </w:r>
      <w:r w:rsidRPr="001B7C50">
        <w:tab/>
        <w:t>Architecture Reference Model for Wireline Access network</w:t>
      </w:r>
      <w:bookmarkEnd w:id="263"/>
      <w:bookmarkEnd w:id="264"/>
      <w:bookmarkEnd w:id="265"/>
      <w:bookmarkEnd w:id="266"/>
      <w:bookmarkEnd w:id="267"/>
      <w:bookmarkEnd w:id="268"/>
      <w:bookmarkEnd w:id="269"/>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96214362" r:id="rId64"/>
        </w:object>
      </w:r>
    </w:p>
    <w:p w14:paraId="24262047" w14:textId="77777777" w:rsidR="00D40151" w:rsidRPr="001B7C50" w:rsidRDefault="00D40151" w:rsidP="00D40151">
      <w:pPr>
        <w:pStyle w:val="TF"/>
      </w:pPr>
      <w:bookmarkStart w:id="270" w:name="_CRFigure4_2_8_41"/>
      <w:r w:rsidRPr="001B7C50">
        <w:t xml:space="preserve">Figure </w:t>
      </w:r>
      <w:bookmarkEnd w:id="270"/>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62AA143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w:t>
      </w:r>
      <w:r w:rsidR="00214C93">
        <w:t xml:space="preserve"> and</w:t>
      </w:r>
      <w:r w:rsidRPr="001B7C50">
        <w:t xml:space="preserve">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96214363" r:id="rId66"/>
        </w:object>
      </w:r>
    </w:p>
    <w:p w14:paraId="4909C6BC" w14:textId="77777777" w:rsidR="00D40151" w:rsidRPr="001B7C50" w:rsidRDefault="00D40151" w:rsidP="00D40151">
      <w:pPr>
        <w:pStyle w:val="TF"/>
      </w:pPr>
      <w:bookmarkStart w:id="271" w:name="_CRFigure4_2_8_42"/>
      <w:r w:rsidRPr="001B7C50">
        <w:t xml:space="preserve">Figure </w:t>
      </w:r>
      <w:bookmarkEnd w:id="271"/>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53F2242F"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w:t>
      </w:r>
      <w:r w:rsidR="00214C93">
        <w:t xml:space="preserve"> and</w:t>
      </w:r>
      <w:r w:rsidRPr="001B7C50">
        <w:t xml:space="preserve">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185600517"/>
      <w:bookmarkEnd w:id="272"/>
      <w:r w:rsidRPr="001B7C50">
        <w:t>4.2.8.5</w:t>
      </w:r>
      <w:r w:rsidRPr="001B7C50">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1B7C50"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185600518"/>
      <w:bookmarkEnd w:id="280"/>
      <w:r w:rsidRPr="001B7C50">
        <w:t>4.2.8.5.1</w:t>
      </w:r>
      <w:r w:rsidRPr="001B7C50">
        <w:tab/>
        <w:t>General</w:t>
      </w:r>
      <w:bookmarkEnd w:id="281"/>
      <w:bookmarkEnd w:id="282"/>
      <w:bookmarkEnd w:id="283"/>
      <w:bookmarkEnd w:id="284"/>
      <w:bookmarkEnd w:id="285"/>
      <w:bookmarkEnd w:id="286"/>
      <w:bookmarkEnd w:id="28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185600519"/>
      <w:bookmarkEnd w:id="288"/>
      <w:r w:rsidRPr="001B7C50">
        <w:lastRenderedPageBreak/>
        <w:t>4.2.8.5.2</w:t>
      </w:r>
      <w:r w:rsidRPr="001B7C50">
        <w:tab/>
        <w:t>Reference Architecture</w:t>
      </w:r>
      <w:bookmarkEnd w:id="289"/>
      <w:bookmarkEnd w:id="290"/>
      <w:bookmarkEnd w:id="291"/>
      <w:bookmarkEnd w:id="292"/>
      <w:bookmarkEnd w:id="293"/>
      <w:bookmarkEnd w:id="294"/>
      <w:bookmarkEnd w:id="295"/>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96214364" r:id="rId68"/>
        </w:object>
      </w:r>
    </w:p>
    <w:p w14:paraId="387CEBE5" w14:textId="77777777" w:rsidR="00D40151" w:rsidRPr="001B7C50" w:rsidRDefault="00D40151" w:rsidP="00D40151">
      <w:pPr>
        <w:pStyle w:val="TF"/>
      </w:pPr>
      <w:bookmarkStart w:id="296" w:name="_CRFigure4_2_8_5_21"/>
      <w:r w:rsidRPr="001B7C50">
        <w:t xml:space="preserve">Figure </w:t>
      </w:r>
      <w:bookmarkEnd w:id="296"/>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03" w:name="_CR4_2_8_5_3"/>
      <w:bookmarkStart w:id="304" w:name="_Toc185600520"/>
      <w:bookmarkEnd w:id="303"/>
      <w:r w:rsidRPr="001B7C50">
        <w:t>4.2.8.5.3</w:t>
      </w:r>
      <w:r w:rsidRPr="001B7C50">
        <w:tab/>
        <w:t>Network Functions</w:t>
      </w:r>
      <w:bookmarkEnd w:id="297"/>
      <w:bookmarkEnd w:id="298"/>
      <w:bookmarkEnd w:id="299"/>
      <w:bookmarkEnd w:id="300"/>
      <w:bookmarkEnd w:id="301"/>
      <w:bookmarkEnd w:id="302"/>
      <w:bookmarkEnd w:id="30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185600521"/>
      <w:bookmarkEnd w:id="305"/>
      <w:r w:rsidRPr="001B7C50">
        <w:t>4.2.8.5.4</w:t>
      </w:r>
      <w:r w:rsidRPr="001B7C50">
        <w:tab/>
        <w:t>Reference Points</w:t>
      </w:r>
      <w:bookmarkEnd w:id="306"/>
      <w:bookmarkEnd w:id="307"/>
      <w:bookmarkEnd w:id="308"/>
      <w:bookmarkEnd w:id="309"/>
      <w:bookmarkEnd w:id="310"/>
      <w:bookmarkEnd w:id="311"/>
      <w:bookmarkEnd w:id="312"/>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185600522"/>
      <w:bookmarkEnd w:id="313"/>
      <w:r w:rsidRPr="001B7C50">
        <w:t>4.2.9</w:t>
      </w:r>
      <w:r w:rsidRPr="001B7C50">
        <w:tab/>
        <w:t>Network Analytics architecture</w:t>
      </w:r>
      <w:bookmarkEnd w:id="314"/>
      <w:bookmarkEnd w:id="315"/>
      <w:bookmarkEnd w:id="316"/>
      <w:bookmarkEnd w:id="317"/>
      <w:bookmarkEnd w:id="318"/>
      <w:bookmarkEnd w:id="319"/>
      <w:bookmarkEnd w:id="320"/>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185600523"/>
      <w:bookmarkEnd w:id="321"/>
      <w:r w:rsidRPr="001B7C50">
        <w:t>4.2.10</w:t>
      </w:r>
      <w:r w:rsidRPr="001B7C50">
        <w:tab/>
        <w:t>Architecture Reference Model for ATSSS Support</w:t>
      </w:r>
      <w:bookmarkEnd w:id="322"/>
      <w:bookmarkEnd w:id="323"/>
      <w:bookmarkEnd w:id="324"/>
      <w:bookmarkEnd w:id="325"/>
      <w:bookmarkEnd w:id="326"/>
      <w:bookmarkEnd w:id="327"/>
      <w:bookmarkEnd w:id="328"/>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2F8804B6" w:rsidR="00D40151" w:rsidRPr="001B7C50" w:rsidRDefault="00D40151" w:rsidP="00D40151">
      <w:pPr>
        <w:pStyle w:val="B1"/>
      </w:pPr>
      <w:r w:rsidRPr="001B7C50">
        <w:t>-</w:t>
      </w:r>
      <w:r w:rsidRPr="001B7C50">
        <w:tab/>
        <w:t>The UE supports one or more of the steering functionalities specified in clause 5.32.6. Each steering functionality in the UE enables traffic steering, switching and splitting across 3GPP access and non-3GPP access, in accordance with the ATSSS rules provided by the network.</w:t>
      </w:r>
    </w:p>
    <w:p w14:paraId="27F607C9" w14:textId="0424ED67" w:rsidR="00593703" w:rsidRPr="001B7C50" w:rsidRDefault="00593703" w:rsidP="00593703">
      <w:pPr>
        <w:pStyle w:val="NO"/>
      </w:pPr>
      <w:r>
        <w:t>NOTE 1:</w:t>
      </w:r>
      <w:r>
        <w:tab/>
        <w:t>The "MPQUIC-UDP functionality" is referred to as "MPQUIC functionality" in previous releases of this specification (that do not support the MPQUIC-IP functionality and the MPQUIC-E functionality).</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10298F2A" w:rsidR="007C2ADF" w:rsidRDefault="007C2ADF" w:rsidP="00D40151">
      <w:pPr>
        <w:pStyle w:val="B1"/>
      </w:pPr>
      <w:r>
        <w:t>-</w:t>
      </w:r>
      <w:r>
        <w:tab/>
        <w:t>The UPF may support</w:t>
      </w:r>
      <w:r w:rsidR="00593703">
        <w:t xml:space="preserve"> one or more of</w:t>
      </w:r>
      <w:r>
        <w:t xml:space="preserve"> the MPQUIC Proxy functionalit</w:t>
      </w:r>
      <w:r w:rsidR="00593703">
        <w:t>ies (i.e. the MPQUIC-UDP, MPQUIC-IP, MPQUIC-E Proxy functionalities)</w:t>
      </w:r>
      <w:r>
        <w:t>, which communicates with the</w:t>
      </w:r>
      <w:r w:rsidR="00593703">
        <w:t xml:space="preserve"> respective</w:t>
      </w:r>
      <w:r>
        <w:t xml:space="preserve"> MPQUIC</w:t>
      </w:r>
      <w:r w:rsidR="00593703">
        <w:t>-UDP</w:t>
      </w:r>
      <w:r>
        <w:t xml:space="preserve"> functionality</w:t>
      </w:r>
      <w:r w:rsidR="00593703">
        <w:t>, the MPQUIC-IP functionality, or the MPQUIC-E functionality</w:t>
      </w:r>
      <w:r>
        <w:t xml:space="preserve"> in the UE by using the QUIC protocol (RFC 9000 [166], RFC 9001 [167], RFC 9002 [168]) and its multipath extensions (draft-ietf-quic-multipath [174]), as defined in clause 5.32.6.2.2.</w:t>
      </w:r>
    </w:p>
    <w:p w14:paraId="18197861" w14:textId="53E6203C" w:rsidR="00D40151" w:rsidRPr="001B7C50" w:rsidRDefault="00D40151" w:rsidP="00D40151">
      <w:pPr>
        <w:pStyle w:val="B1"/>
      </w:pPr>
      <w:r w:rsidRPr="001B7C50">
        <w:t>-</w:t>
      </w:r>
      <w:r w:rsidRPr="001B7C50">
        <w:tab/>
        <w:t xml:space="preserve">The UPF </w:t>
      </w:r>
      <w:r w:rsidR="00593703">
        <w:t xml:space="preserve">shall </w:t>
      </w:r>
      <w:r w:rsidRPr="001B7C50">
        <w:t xml:space="preserve">support </w:t>
      </w:r>
      <w:r w:rsidR="00593703">
        <w:t xml:space="preserve">at least </w:t>
      </w:r>
      <w:r w:rsidRPr="001B7C50">
        <w:t>ATSSS-LL functionality</w:t>
      </w:r>
      <w:r w:rsidR="00593703">
        <w:t xml:space="preserve"> with Active Standby steering mode and may support ATSSS-LL functionality with other steering modes</w:t>
      </w:r>
      <w:r w:rsidRPr="001B7C50">
        <w:t>. There is no user plane protocol defined between the ATSSS-LL functionality in the UE and the ATSSS-LL functionality in the UPF.</w:t>
      </w:r>
    </w:p>
    <w:p w14:paraId="242BEB7F" w14:textId="55B7D51A" w:rsidR="00D40151" w:rsidRPr="001B7C50" w:rsidRDefault="00D40151" w:rsidP="00D40151">
      <w:pPr>
        <w:pStyle w:val="NO"/>
      </w:pPr>
      <w:r w:rsidRPr="001B7C50">
        <w:t>NOTE </w:t>
      </w:r>
      <w:r w:rsidR="00593703">
        <w:t>2</w:t>
      </w:r>
      <w:r w:rsidRPr="001B7C50">
        <w:t>:</w:t>
      </w:r>
      <w:r w:rsidRPr="001B7C50">
        <w:tab/>
      </w:r>
      <w:r w:rsidR="00593703">
        <w:t xml:space="preserve">Either </w:t>
      </w:r>
      <w:r w:rsidRPr="001B7C50">
        <w:t>ATSSS-LL</w:t>
      </w:r>
      <w:r w:rsidR="00593703">
        <w:t xml:space="preserve"> or MPQUIC-E</w:t>
      </w:r>
      <w:r w:rsidRPr="001B7C50">
        <w:t xml:space="preserve"> functionality is </w:t>
      </w:r>
      <w:r w:rsidR="00593703">
        <w:t xml:space="preserve">enabled </w:t>
      </w:r>
      <w:r w:rsidRPr="001B7C50">
        <w:t>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796214365" r:id="rId70"/>
        </w:object>
      </w:r>
    </w:p>
    <w:p w14:paraId="44125946" w14:textId="2A8C164A" w:rsidR="00D40151" w:rsidRPr="001B7C50" w:rsidRDefault="00D40151" w:rsidP="00D40151">
      <w:pPr>
        <w:pStyle w:val="TF"/>
      </w:pPr>
      <w:bookmarkStart w:id="329" w:name="_CRFigure4_2_101"/>
      <w:r w:rsidRPr="001B7C50">
        <w:t xml:space="preserve">Figure </w:t>
      </w:r>
      <w:bookmarkEnd w:id="329"/>
      <w:r w:rsidRPr="001B7C50">
        <w:t>4.2.10-1: Non-roaming and Roaming with Local Breakout architecture for ATSSS support</w:t>
      </w:r>
    </w:p>
    <w:p w14:paraId="0EF7B9FC" w14:textId="4FB363AF" w:rsidR="00D40151" w:rsidRPr="001B7C50" w:rsidRDefault="00D40151" w:rsidP="00D40151">
      <w:pPr>
        <w:pStyle w:val="NO"/>
      </w:pPr>
      <w:r w:rsidRPr="001B7C50">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489C2D0E"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w:t>
      </w:r>
      <w:r w:rsidR="00593703">
        <w:t xml:space="preserve"> based</w:t>
      </w:r>
      <w:r w:rsidR="007C2ADF">
        <w:t xml:space="preserve"> Proxy functionality</w:t>
      </w:r>
      <w:r w:rsidR="00593703">
        <w:t>(ies)</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796214366" r:id="rId72"/>
        </w:object>
      </w:r>
    </w:p>
    <w:p w14:paraId="5EF1AA8E" w14:textId="76773FDC" w:rsidR="00D40151" w:rsidRPr="001B7C50" w:rsidRDefault="00D40151" w:rsidP="00D40151">
      <w:pPr>
        <w:pStyle w:val="TF"/>
      </w:pPr>
      <w:bookmarkStart w:id="330" w:name="_CRFigure4_2_102"/>
      <w:r w:rsidRPr="001B7C50">
        <w:t xml:space="preserve">Figure </w:t>
      </w:r>
      <w:bookmarkEnd w:id="330"/>
      <w:r w:rsidRPr="001B7C50">
        <w:t>4.2.10-2: Roaming with Home-routed architecture for ATSSS support (UE registered to the same VPLMN)</w:t>
      </w:r>
    </w:p>
    <w:p w14:paraId="7828F0C2" w14:textId="0CC100BB"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593703">
        <w:t xml:space="preserve"> based</w:t>
      </w:r>
      <w:r w:rsidR="003D49E0">
        <w:t xml:space="preserve"> Proxy</w:t>
      </w:r>
      <w:r w:rsidR="007C2ADF">
        <w:t xml:space="preserve"> functionality</w:t>
      </w:r>
      <w:r w:rsidR="00593703">
        <w:t>(ies)</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796214367" r:id="rId74"/>
        </w:object>
      </w:r>
    </w:p>
    <w:p w14:paraId="5A1F36FE" w14:textId="4D9364F4" w:rsidR="00D40151" w:rsidRPr="001B7C50" w:rsidRDefault="00D40151" w:rsidP="00D40151">
      <w:pPr>
        <w:pStyle w:val="TF"/>
      </w:pPr>
      <w:bookmarkStart w:id="331" w:name="_CRFigure4_2_103"/>
      <w:r w:rsidRPr="001B7C50">
        <w:t xml:space="preserve">Figure </w:t>
      </w:r>
      <w:bookmarkEnd w:id="331"/>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2" w:name="_CR4_2_11"/>
      <w:bookmarkStart w:id="333" w:name="_Toc185600524"/>
      <w:bookmarkStart w:id="334" w:name="_Toc20149658"/>
      <w:bookmarkStart w:id="335" w:name="_Toc27846449"/>
      <w:bookmarkStart w:id="336" w:name="_Toc36187573"/>
      <w:bookmarkStart w:id="337" w:name="_Toc45183477"/>
      <w:bookmarkStart w:id="338" w:name="_Toc47342319"/>
      <w:bookmarkStart w:id="339" w:name="_Toc51769017"/>
      <w:bookmarkEnd w:id="332"/>
      <w:r w:rsidRPr="001B7C50">
        <w:t>4.2.11</w:t>
      </w:r>
      <w:r w:rsidRPr="001B7C50">
        <w:tab/>
        <w:t>Architecture for 5G multicast-broadcast services</w:t>
      </w:r>
      <w:bookmarkEnd w:id="333"/>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40" w:name="_CR4_2_12"/>
      <w:bookmarkStart w:id="341" w:name="_Toc185600525"/>
      <w:bookmarkEnd w:id="340"/>
      <w:r w:rsidRPr="001B7C50">
        <w:t>4.2.12</w:t>
      </w:r>
      <w:r w:rsidRPr="001B7C50">
        <w:tab/>
        <w:t>Architecture for Proximity based Services (ProSe) in 5GS</w:t>
      </w:r>
      <w:bookmarkEnd w:id="34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42" w:name="_CR4_2_13"/>
      <w:bookmarkStart w:id="343" w:name="_Toc185600526"/>
      <w:bookmarkEnd w:id="342"/>
      <w:r w:rsidRPr="001B7C50">
        <w:t>4.2.13</w:t>
      </w:r>
      <w:r w:rsidRPr="001B7C50">
        <w:tab/>
        <w:t>Architecture enhancements for Edge Computing</w:t>
      </w:r>
      <w:bookmarkEnd w:id="343"/>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44" w:name="_CR4_2_14"/>
      <w:bookmarkStart w:id="345" w:name="_Toc185600527"/>
      <w:bookmarkEnd w:id="344"/>
      <w:r w:rsidRPr="001B7C50">
        <w:t>4.2.14</w:t>
      </w:r>
      <w:r w:rsidRPr="001B7C50">
        <w:tab/>
        <w:t>Architecture for Support of Uncrewed Aerial Systems connectivity, identification and tracking</w:t>
      </w:r>
      <w:bookmarkEnd w:id="34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46" w:name="_CR4_2_15"/>
      <w:bookmarkStart w:id="347" w:name="_Toc185600528"/>
      <w:bookmarkEnd w:id="346"/>
      <w:r w:rsidRPr="001B7C50">
        <w:t>4.2.15</w:t>
      </w:r>
      <w:r w:rsidRPr="001B7C50">
        <w:tab/>
        <w:t>Architecture to support WLAN connection using 5G credentials without 5GS registration</w:t>
      </w:r>
      <w:bookmarkEnd w:id="347"/>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lastRenderedPageBreak/>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6539D1A3" w:rsidR="008B15DC" w:rsidRDefault="008B15DC" w:rsidP="0073598F">
      <w:r>
        <w:t>If the WLAN is configured as Untrusted Non-3GPP access, in the case that the WLAN supports IEEE 802.1x, the UE may first use the 5G NSWO procedure to obtain a connection with and the local IP address from the WLAN</w:t>
      </w:r>
      <w:r w:rsidR="00214C93">
        <w:t xml:space="preserve"> and</w:t>
      </w:r>
      <w:r>
        <w:t xml:space="preserve">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96214368" r:id="rId76"/>
        </w:object>
      </w:r>
    </w:p>
    <w:p w14:paraId="31602D99" w14:textId="1BAD93E6" w:rsidR="00D841E1" w:rsidRPr="001B7C50" w:rsidRDefault="00D841E1" w:rsidP="00D841E1">
      <w:pPr>
        <w:pStyle w:val="TF"/>
      </w:pPr>
      <w:bookmarkStart w:id="348" w:name="_CRFigure4_2_151"/>
      <w:r w:rsidRPr="001B7C50">
        <w:t xml:space="preserve">Figure </w:t>
      </w:r>
      <w:bookmarkEnd w:id="348"/>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96214369" r:id="rId78"/>
        </w:object>
      </w:r>
    </w:p>
    <w:p w14:paraId="5FDF268A" w14:textId="7E19F2B6" w:rsidR="008B15DC" w:rsidRPr="001B7C50" w:rsidRDefault="008B15DC" w:rsidP="008B15DC">
      <w:pPr>
        <w:pStyle w:val="TF"/>
      </w:pPr>
      <w:bookmarkStart w:id="349" w:name="_CRFigure4_2_152"/>
      <w:r>
        <w:t xml:space="preserve">Figure </w:t>
      </w:r>
      <w:bookmarkEnd w:id="349"/>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96214370" r:id="rId80"/>
        </w:object>
      </w:r>
    </w:p>
    <w:p w14:paraId="1826EEAC" w14:textId="1AB734FF" w:rsidR="008B15DC" w:rsidRPr="001B7C50" w:rsidRDefault="008B15DC" w:rsidP="008B15DC">
      <w:pPr>
        <w:pStyle w:val="TF"/>
      </w:pPr>
      <w:bookmarkStart w:id="350" w:name="_CRFigure4_2_153"/>
      <w:r>
        <w:t xml:space="preserve">Figure </w:t>
      </w:r>
      <w:bookmarkEnd w:id="350"/>
      <w:r>
        <w:t>4.2.15-3: Roaming reference architectures to support authentication for Non-seamless WLAN offload in 5GS</w:t>
      </w:r>
    </w:p>
    <w:p w14:paraId="24465AE3" w14:textId="4AC00D18" w:rsidR="000C6BFB" w:rsidRDefault="000C6BFB" w:rsidP="00FA7D5B">
      <w:pPr>
        <w:pStyle w:val="TH"/>
      </w:pPr>
      <w:r w:rsidRPr="008237AE">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796214371" r:id="rId82"/>
        </w:object>
      </w:r>
    </w:p>
    <w:p w14:paraId="657D6F94" w14:textId="751791EE" w:rsidR="00D51D1B" w:rsidRPr="001B7C50" w:rsidRDefault="00D51D1B" w:rsidP="00D51D1B">
      <w:pPr>
        <w:pStyle w:val="TF"/>
      </w:pPr>
      <w:bookmarkStart w:id="351" w:name="_CRFigure4_2_153a"/>
      <w:r>
        <w:t xml:space="preserve">Figure </w:t>
      </w:r>
      <w:bookmarkEnd w:id="351"/>
      <w:r>
        <w:t>4.2.15-3a: Reference architectures to support authentication for Non-seamless WLAN offload using credentials from Credentials Holder using UDM</w:t>
      </w:r>
    </w:p>
    <w:p w14:paraId="5F65BF15" w14:textId="7A08A99F" w:rsidR="000C6BFB" w:rsidRDefault="000C6BFB" w:rsidP="00FA7D5B">
      <w:pPr>
        <w:pStyle w:val="TH"/>
      </w:pPr>
      <w:r w:rsidRPr="008237AE">
        <w:rPr>
          <w:rFonts w:eastAsia="DengXian"/>
        </w:rPr>
        <w:object w:dxaOrig="8088" w:dyaOrig="1776" w14:anchorId="0E5550C7">
          <v:shape id="_x0000_i1062" type="#_x0000_t75" style="width:403.85pt;height:89.55pt" o:ole="">
            <v:imagedata r:id="rId83" o:title=""/>
          </v:shape>
          <o:OLEObject Type="Embed" ProgID="Visio.Drawing.15" ShapeID="_x0000_i1062" DrawAspect="Content" ObjectID="_1796214372" r:id="rId84"/>
        </w:object>
      </w:r>
    </w:p>
    <w:p w14:paraId="5CBAAFA1" w14:textId="1371F9AA" w:rsidR="00D51D1B" w:rsidRPr="001B7C50" w:rsidRDefault="00D51D1B" w:rsidP="00D51D1B">
      <w:pPr>
        <w:pStyle w:val="TF"/>
      </w:pPr>
      <w:bookmarkStart w:id="352" w:name="_CRFigure4_2_153b"/>
      <w:r>
        <w:t xml:space="preserve">Figure </w:t>
      </w:r>
      <w:bookmarkEnd w:id="352"/>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1.45pt;height:97.05pt" o:ole="">
            <v:imagedata r:id="rId85" o:title=""/>
          </v:shape>
          <o:OLEObject Type="Embed" ProgID="Visio.Drawing.15" ShapeID="_x0000_i1063" DrawAspect="Content" ObjectID="_1796214373" r:id="rId86"/>
        </w:object>
      </w:r>
    </w:p>
    <w:p w14:paraId="369CE2AA" w14:textId="762D2071" w:rsidR="000C6BFB" w:rsidRPr="001B7C50" w:rsidRDefault="000C6BFB" w:rsidP="000C6BFB">
      <w:pPr>
        <w:pStyle w:val="TF"/>
      </w:pPr>
      <w:bookmarkStart w:id="353" w:name="_CRFigure4_2_153c"/>
      <w:r>
        <w:t xml:space="preserve">Figure </w:t>
      </w:r>
      <w:bookmarkEnd w:id="353"/>
      <w:r>
        <w:t>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lastRenderedPageBreak/>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pt;height:211.6pt" o:ole="">
            <v:imagedata r:id="rId87" o:title=""/>
          </v:shape>
          <o:OLEObject Type="Embed" ProgID="Word.Picture.8" ShapeID="_x0000_i1064" DrawAspect="Content" ObjectID="_1796214374" r:id="rId88"/>
        </w:object>
      </w:r>
    </w:p>
    <w:p w14:paraId="65740061" w14:textId="6808555E" w:rsidR="008B15DC" w:rsidRPr="001B7C50" w:rsidRDefault="008B15DC" w:rsidP="008B15DC">
      <w:pPr>
        <w:pStyle w:val="TF"/>
      </w:pPr>
      <w:bookmarkStart w:id="354" w:name="_CRFigure4_2_154"/>
      <w:r>
        <w:t xml:space="preserve">Figure </w:t>
      </w:r>
      <w:bookmarkEnd w:id="354"/>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5" w:name="_MON_1737284991"/>
    <w:bookmarkEnd w:id="355"/>
    <w:p w14:paraId="38859DF8" w14:textId="6B3E621C" w:rsidR="00D51D1B" w:rsidRPr="001B7C50" w:rsidRDefault="00D51D1B" w:rsidP="00D51D1B">
      <w:pPr>
        <w:pStyle w:val="TH"/>
      </w:pPr>
      <w:r w:rsidRPr="008D7A79">
        <w:object w:dxaOrig="6663" w:dyaOrig="4250" w14:anchorId="325E7ADE">
          <v:shape id="_x0000_i1065" type="#_x0000_t75" style="width:334.95pt;height:211.6pt" o:ole="">
            <v:imagedata r:id="rId89" o:title=""/>
          </v:shape>
          <o:OLEObject Type="Embed" ProgID="Word.Picture.8" ShapeID="_x0000_i1065" DrawAspect="Content" ObjectID="_1796214375" r:id="rId90"/>
        </w:object>
      </w:r>
    </w:p>
    <w:p w14:paraId="790A074F" w14:textId="42946932" w:rsidR="00D51D1B" w:rsidRPr="001B7C50" w:rsidRDefault="00D51D1B" w:rsidP="00D51D1B">
      <w:pPr>
        <w:pStyle w:val="TF"/>
      </w:pPr>
      <w:bookmarkStart w:id="356" w:name="_CRFigure4_2_154a"/>
      <w:r>
        <w:t xml:space="preserve">Figure </w:t>
      </w:r>
      <w:bookmarkEnd w:id="356"/>
      <w:r>
        <w:t>4.2.15-4a: Service based reference architecture to support authentication for Non-seamless WLAN offload using credentials from Credentials Holder using UDM</w:t>
      </w:r>
    </w:p>
    <w:bookmarkStart w:id="357" w:name="_MON_1756840786"/>
    <w:bookmarkEnd w:id="357"/>
    <w:p w14:paraId="75E4379A" w14:textId="1F713200" w:rsidR="000C6BFB" w:rsidRDefault="000C6BFB" w:rsidP="000C6BFB">
      <w:pPr>
        <w:pStyle w:val="TH"/>
      </w:pPr>
      <w:r w:rsidRPr="00820468">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796214376" r:id="rId92"/>
        </w:object>
      </w:r>
    </w:p>
    <w:p w14:paraId="4F35FA04" w14:textId="233EAFA3" w:rsidR="000C6BFB" w:rsidRDefault="000C6BFB" w:rsidP="000C6BFB">
      <w:pPr>
        <w:pStyle w:val="TF"/>
      </w:pPr>
      <w:bookmarkStart w:id="358" w:name="_CRFigure4_2_154b"/>
      <w:r>
        <w:t xml:space="preserve">Figure </w:t>
      </w:r>
      <w:bookmarkEnd w:id="358"/>
      <w:r>
        <w:t>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359" w:name="_CR4_2_16"/>
      <w:bookmarkStart w:id="360" w:name="_Toc185600529"/>
      <w:bookmarkEnd w:id="359"/>
      <w:r>
        <w:t>4.2.16</w:t>
      </w:r>
      <w:r>
        <w:tab/>
        <w:t>Architecture to support User Plane Information Exposure via a service-based interface</w:t>
      </w:r>
      <w:bookmarkEnd w:id="360"/>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25pt;height:98.9pt" o:ole="">
            <v:imagedata r:id="rId93" o:title=""/>
          </v:shape>
          <o:OLEObject Type="Embed" ProgID="Visio.Drawing.15" ShapeID="_x0000_i1067" DrawAspect="Content" ObjectID="_1796214377" r:id="rId94"/>
        </w:object>
      </w:r>
    </w:p>
    <w:p w14:paraId="5F4A87C0" w14:textId="2228D655" w:rsidR="009B42A2" w:rsidRDefault="009B42A2" w:rsidP="009B42A2">
      <w:pPr>
        <w:pStyle w:val="TF"/>
      </w:pPr>
      <w:bookmarkStart w:id="361" w:name="_CRFigure4_2_161"/>
      <w:r>
        <w:t xml:space="preserve">Figure </w:t>
      </w:r>
      <w:bookmarkEnd w:id="361"/>
      <w:r>
        <w:t>4.2.16-1: Architecture to support User Plane Information Exposure via a service-based interface</w:t>
      </w:r>
    </w:p>
    <w:p w14:paraId="48ACF88F" w14:textId="3AA65009" w:rsidR="009B42A2" w:rsidRDefault="009B42A2" w:rsidP="009B42A2">
      <w:pPr>
        <w:pStyle w:val="NO"/>
      </w:pPr>
      <w:r>
        <w:t>NOTE 1:</w:t>
      </w:r>
      <w:r>
        <w:tab/>
        <w:t>In this Release of the specification, only NWDAF/DCCF/MFAF, NEF/AF</w:t>
      </w:r>
      <w:r w:rsidR="00F1371A">
        <w:t>, SMF</w:t>
      </w:r>
      <w:r>
        <w:t xml:space="preserve">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362" w:name="_CR4_2_17"/>
      <w:bookmarkStart w:id="363" w:name="_Toc185600530"/>
      <w:bookmarkEnd w:id="362"/>
      <w:r>
        <w:t>4.2.17</w:t>
      </w:r>
      <w:r>
        <w:tab/>
        <w:t>Architecture for Ranging based services and Sidelink Positioning</w:t>
      </w:r>
      <w:bookmarkEnd w:id="363"/>
    </w:p>
    <w:p w14:paraId="7C7E05DD" w14:textId="286BD914" w:rsidR="00A13197" w:rsidRPr="00A13197" w:rsidRDefault="00A13197" w:rsidP="005A13C0">
      <w:r>
        <w:t>The architecture for Ranging based services and Sidelink Positioning is defined in TS 23.586 [180].</w:t>
      </w:r>
    </w:p>
    <w:p w14:paraId="4FF2A639" w14:textId="17E3C092" w:rsidR="00B73373" w:rsidRDefault="00B73373" w:rsidP="00B73373">
      <w:pPr>
        <w:pStyle w:val="Heading3"/>
      </w:pPr>
      <w:bookmarkStart w:id="364" w:name="_CR4_2_18"/>
      <w:bookmarkStart w:id="365" w:name="_Toc185600531"/>
      <w:bookmarkEnd w:id="364"/>
      <w:r>
        <w:t>4.2.18</w:t>
      </w:r>
      <w:r>
        <w:tab/>
        <w:t>Architecture Reference Model for Energy Efficiency and Energy Saving</w:t>
      </w:r>
      <w:bookmarkEnd w:id="365"/>
    </w:p>
    <w:p w14:paraId="35D0F77F" w14:textId="77777777" w:rsidR="00B73373" w:rsidRDefault="00B73373" w:rsidP="00B73373">
      <w:r>
        <w:t>In order to support the Energy Efficiency and Energy Saving feature, the 5G System Architecture is extended as shown in Figure 4.2.18-1 and Figure 4.2.18-2.</w:t>
      </w:r>
    </w:p>
    <w:p w14:paraId="7D89634E" w14:textId="77777777" w:rsidR="00B73373" w:rsidRDefault="00B73373" w:rsidP="007E16B7">
      <w:pPr>
        <w:pStyle w:val="Heading4"/>
      </w:pPr>
      <w:bookmarkStart w:id="366" w:name="_CR4_2_18_1"/>
      <w:bookmarkStart w:id="367" w:name="_Toc185600532"/>
      <w:bookmarkEnd w:id="366"/>
      <w:r>
        <w:lastRenderedPageBreak/>
        <w:t>4.2.18.1</w:t>
      </w:r>
      <w:r>
        <w:tab/>
        <w:t>Non-roaming architecture</w:t>
      </w:r>
      <w:bookmarkEnd w:id="367"/>
    </w:p>
    <w:p w14:paraId="0FF26119" w14:textId="77777777" w:rsidR="00B73373" w:rsidRDefault="00B73373" w:rsidP="00B73373">
      <w:r>
        <w:t>Figure 4.2.18-1 depicts the non-roaming reference architecture using service-based interfaces. The figure depicts only the NFs enhanced to support the Energy Efficiency and Energy Saving functionality.</w:t>
      </w:r>
    </w:p>
    <w:p w14:paraId="382058E7" w14:textId="77777777" w:rsidR="00B73373" w:rsidRDefault="00B73373" w:rsidP="00B73373">
      <w:r>
        <w:t>Figure 4.2.18-2 depicts the non-roaming reference architecture, using the reference point representation showing how various network functions interact with each other. The figure depicts the direct interface of the Energy Information Function (EIF) with other NFs only.</w:t>
      </w:r>
    </w:p>
    <w:p w14:paraId="44EADB29" w14:textId="086858B5" w:rsidR="00B73373" w:rsidRDefault="00B73373" w:rsidP="00B73373">
      <w:pPr>
        <w:pStyle w:val="TH"/>
      </w:pPr>
      <w:r w:rsidRPr="00402E3C">
        <w:rPr>
          <w:noProof/>
        </w:rPr>
        <w:object w:dxaOrig="9456" w:dyaOrig="5616" w14:anchorId="5E4E999F">
          <v:shape id="_x0000_i1068" type="#_x0000_t75" alt="" style="width:472.7pt;height:279.85pt;mso-width-percent:0;mso-height-percent:0;mso-width-percent:0;mso-height-percent:0" o:ole="">
            <v:imagedata r:id="rId95" o:title=""/>
          </v:shape>
          <o:OLEObject Type="Embed" ProgID="Visio.Drawing.15" ShapeID="_x0000_i1068" DrawAspect="Content" ObjectID="_1796214378" r:id="rId96"/>
        </w:object>
      </w:r>
    </w:p>
    <w:p w14:paraId="78DA54C4" w14:textId="45D6E801" w:rsidR="00B73373" w:rsidRDefault="00B73373" w:rsidP="00B73373">
      <w:pPr>
        <w:pStyle w:val="TF"/>
      </w:pPr>
      <w:bookmarkStart w:id="368" w:name="_CRFigure4_2_181"/>
      <w:r>
        <w:t xml:space="preserve">Figure </w:t>
      </w:r>
      <w:bookmarkEnd w:id="368"/>
      <w:r>
        <w:t>4.2.18-1: Non-roaming architecture for Energy Efficiency and Energy Saving</w:t>
      </w:r>
    </w:p>
    <w:p w14:paraId="1C06F9DD" w14:textId="4372C15B" w:rsidR="00B73373" w:rsidRDefault="00B73373" w:rsidP="00B73373">
      <w:pPr>
        <w:pStyle w:val="TH"/>
      </w:pPr>
      <w:r w:rsidRPr="00402E3C">
        <w:rPr>
          <w:noProof/>
        </w:rPr>
        <w:object w:dxaOrig="5196" w:dyaOrig="3732" w14:anchorId="6AD9DFFC">
          <v:shape id="_x0000_i1069" type="#_x0000_t75" alt="" style="width:259.2pt;height:185.95pt;mso-width-percent:0;mso-height-percent:0;mso-width-percent:0;mso-height-percent:0" o:ole="">
            <v:imagedata r:id="rId97" o:title=""/>
          </v:shape>
          <o:OLEObject Type="Embed" ProgID="Visio.Drawing.15" ShapeID="_x0000_i1069" DrawAspect="Content" ObjectID="_1796214379" r:id="rId98"/>
        </w:object>
      </w:r>
    </w:p>
    <w:p w14:paraId="089BAA86" w14:textId="4D1EED75" w:rsidR="00B73373" w:rsidRDefault="00B73373" w:rsidP="007E16B7">
      <w:pPr>
        <w:pStyle w:val="TF"/>
      </w:pPr>
      <w:bookmarkStart w:id="369" w:name="_CRFigure4_2_182"/>
      <w:r>
        <w:t xml:space="preserve">Figure </w:t>
      </w:r>
      <w:bookmarkEnd w:id="369"/>
      <w:r>
        <w:t>4.2.18-2: Non-roaming architecture for Energy Efficiency and Energy Saving in reference point representation</w:t>
      </w:r>
    </w:p>
    <w:p w14:paraId="284BBCB1" w14:textId="55F8FF91" w:rsidR="00B73373" w:rsidRDefault="00B73373" w:rsidP="007E16B7">
      <w:pPr>
        <w:pStyle w:val="NO"/>
      </w:pPr>
      <w:r>
        <w:t>NOTE:</w:t>
      </w:r>
      <w:r>
        <w:tab/>
        <w:t>The reference points between NF and NRF is not shown in the figure 4.2.18-2.</w:t>
      </w:r>
    </w:p>
    <w:p w14:paraId="202246ED" w14:textId="6295D2EF" w:rsidR="00B73373" w:rsidRDefault="00B73373" w:rsidP="00B73373">
      <w:pPr>
        <w:pStyle w:val="EditorsNote"/>
      </w:pPr>
      <w:r>
        <w:t>Editor's note:</w:t>
      </w:r>
      <w:r>
        <w:tab/>
        <w:t>The interface between the EIF and OAM may need coordination with SA WG5.</w:t>
      </w:r>
    </w:p>
    <w:p w14:paraId="6AB79869" w14:textId="4F2C22AC" w:rsidR="00B73373" w:rsidRDefault="00B73373" w:rsidP="00B73373">
      <w:pPr>
        <w:pStyle w:val="EditorsNote"/>
      </w:pPr>
      <w:r>
        <w:t>Editor's note:</w:t>
      </w:r>
      <w:r>
        <w:tab/>
        <w:t>Whether Roaming is supported is FFS.</w:t>
      </w:r>
    </w:p>
    <w:p w14:paraId="2D53AE68" w14:textId="752443A5" w:rsidR="00B73373" w:rsidRDefault="00B73373" w:rsidP="00B73373">
      <w:pPr>
        <w:pStyle w:val="EditorsNote"/>
      </w:pPr>
      <w:r>
        <w:lastRenderedPageBreak/>
        <w:t>Editor's note:</w:t>
      </w:r>
      <w:r>
        <w:tab/>
        <w:t>The reference point name will be changed later.</w:t>
      </w:r>
    </w:p>
    <w:p w14:paraId="7A8D98D1" w14:textId="77777777" w:rsidR="00D40151" w:rsidRPr="001B7C50" w:rsidRDefault="00D40151" w:rsidP="00D40151">
      <w:pPr>
        <w:pStyle w:val="Heading2"/>
      </w:pPr>
      <w:bookmarkStart w:id="370" w:name="_CR4_3"/>
      <w:bookmarkStart w:id="371" w:name="_Toc185600533"/>
      <w:bookmarkEnd w:id="370"/>
      <w:r w:rsidRPr="001B7C50">
        <w:t>4.3</w:t>
      </w:r>
      <w:r w:rsidRPr="001B7C50">
        <w:tab/>
        <w:t>Interworking with EPC</w:t>
      </w:r>
      <w:bookmarkEnd w:id="334"/>
      <w:bookmarkEnd w:id="335"/>
      <w:bookmarkEnd w:id="336"/>
      <w:bookmarkEnd w:id="337"/>
      <w:bookmarkEnd w:id="338"/>
      <w:bookmarkEnd w:id="339"/>
      <w:bookmarkEnd w:id="371"/>
    </w:p>
    <w:p w14:paraId="252C955F" w14:textId="77777777" w:rsidR="00D40151" w:rsidRPr="001B7C50" w:rsidRDefault="00D40151" w:rsidP="00D40151">
      <w:pPr>
        <w:pStyle w:val="Heading3"/>
      </w:pPr>
      <w:bookmarkStart w:id="372" w:name="_CR4_3_1"/>
      <w:bookmarkStart w:id="373" w:name="_Toc20149659"/>
      <w:bookmarkStart w:id="374" w:name="_Toc27846450"/>
      <w:bookmarkStart w:id="375" w:name="_Toc36187574"/>
      <w:bookmarkStart w:id="376" w:name="_Toc45183478"/>
      <w:bookmarkStart w:id="377" w:name="_Toc47342320"/>
      <w:bookmarkStart w:id="378" w:name="_Toc51769018"/>
      <w:bookmarkStart w:id="379" w:name="_Toc185600534"/>
      <w:bookmarkEnd w:id="372"/>
      <w:r w:rsidRPr="001B7C50">
        <w:t>4.3.1</w:t>
      </w:r>
      <w:r w:rsidRPr="001B7C50">
        <w:tab/>
        <w:t>Non-roaming architecture</w:t>
      </w:r>
      <w:bookmarkEnd w:id="373"/>
      <w:bookmarkEnd w:id="374"/>
      <w:bookmarkEnd w:id="375"/>
      <w:bookmarkEnd w:id="376"/>
      <w:bookmarkEnd w:id="377"/>
      <w:bookmarkEnd w:id="378"/>
      <w:bookmarkEnd w:id="379"/>
    </w:p>
    <w:p w14:paraId="3A6B1256" w14:textId="77777777" w:rsidR="00D40151" w:rsidRPr="001B7C50" w:rsidRDefault="00D40151" w:rsidP="00D40151">
      <w:r w:rsidRPr="001B7C50">
        <w:t>Figure 4.3.1-1 represents the non-roaming architecture for interworking between 5GS and EPC/E-UTRAN.</w:t>
      </w:r>
    </w:p>
    <w:bookmarkStart w:id="380" w:name="_MON_1600414475"/>
    <w:bookmarkEnd w:id="380"/>
    <w:p w14:paraId="38AB4941" w14:textId="77777777" w:rsidR="00D40151" w:rsidRPr="001B7C50" w:rsidRDefault="00D40151" w:rsidP="00D40151">
      <w:pPr>
        <w:pStyle w:val="TH"/>
        <w:rPr>
          <w:lang w:eastAsia="zh-CN"/>
        </w:rPr>
      </w:pPr>
      <w:r w:rsidRPr="001B7C50">
        <w:object w:dxaOrig="8963" w:dyaOrig="5899" w14:anchorId="70278128">
          <v:shape id="_x0000_i1070" type="#_x0000_t75" style="width:449.55pt;height:294.25pt" o:ole="">
            <v:imagedata r:id="rId99" o:title=""/>
          </v:shape>
          <o:OLEObject Type="Embed" ProgID="Word.Picture.8" ShapeID="_x0000_i1070" DrawAspect="Content" ObjectID="_1796214380" r:id="rId100"/>
        </w:object>
      </w:r>
    </w:p>
    <w:p w14:paraId="1E261E8D" w14:textId="77777777" w:rsidR="00D40151" w:rsidRPr="001B7C50" w:rsidRDefault="00D40151" w:rsidP="00D40151">
      <w:pPr>
        <w:pStyle w:val="TF"/>
      </w:pPr>
      <w:bookmarkStart w:id="381" w:name="_CRFigure4_3_11"/>
      <w:r w:rsidRPr="001B7C50">
        <w:rPr>
          <w:lang w:eastAsia="zh-CN"/>
        </w:rPr>
        <w:t xml:space="preserve">Figure </w:t>
      </w:r>
      <w:bookmarkEnd w:id="381"/>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82" w:name="_CR4_3_2"/>
      <w:bookmarkStart w:id="383" w:name="_Toc20149660"/>
      <w:bookmarkStart w:id="384" w:name="_Toc27846451"/>
      <w:bookmarkStart w:id="385" w:name="_Toc36187575"/>
      <w:bookmarkStart w:id="386" w:name="_Toc45183479"/>
      <w:bookmarkStart w:id="387" w:name="_Toc47342321"/>
      <w:bookmarkStart w:id="388" w:name="_Toc51769019"/>
      <w:bookmarkStart w:id="389" w:name="_Toc185600535"/>
      <w:bookmarkEnd w:id="382"/>
      <w:r w:rsidRPr="001B7C50">
        <w:t>4.3.2</w:t>
      </w:r>
      <w:r w:rsidRPr="001B7C50">
        <w:tab/>
        <w:t>Roaming architecture</w:t>
      </w:r>
      <w:bookmarkEnd w:id="383"/>
      <w:bookmarkEnd w:id="384"/>
      <w:bookmarkEnd w:id="385"/>
      <w:bookmarkEnd w:id="386"/>
      <w:bookmarkEnd w:id="387"/>
      <w:bookmarkEnd w:id="388"/>
      <w:bookmarkEnd w:id="389"/>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90" w:name="_MON_1600414424"/>
    <w:bookmarkEnd w:id="390"/>
    <w:p w14:paraId="07D8829C" w14:textId="77777777" w:rsidR="00D40151" w:rsidRPr="001B7C50" w:rsidRDefault="00D40151" w:rsidP="00D40151">
      <w:pPr>
        <w:pStyle w:val="TH"/>
        <w:rPr>
          <w:lang w:eastAsia="zh-CN"/>
        </w:rPr>
      </w:pPr>
      <w:r w:rsidRPr="001B7C50">
        <w:object w:dxaOrig="9131" w:dyaOrig="6610" w14:anchorId="3692CB2D">
          <v:shape id="_x0000_i1071" type="#_x0000_t75" style="width:456.4pt;height:333.1pt" o:ole="">
            <v:imagedata r:id="rId101" o:title=""/>
          </v:shape>
          <o:OLEObject Type="Embed" ProgID="Word.Picture.8" ShapeID="_x0000_i1071" DrawAspect="Content" ObjectID="_1796214381" r:id="rId102"/>
        </w:object>
      </w:r>
    </w:p>
    <w:p w14:paraId="181745AF" w14:textId="77777777" w:rsidR="00D40151" w:rsidRPr="001B7C50" w:rsidRDefault="00D40151" w:rsidP="00D40151">
      <w:pPr>
        <w:pStyle w:val="TF"/>
        <w:rPr>
          <w:lang w:eastAsia="zh-CN"/>
        </w:rPr>
      </w:pPr>
      <w:bookmarkStart w:id="391" w:name="_CRFigure4_3_21"/>
      <w:r w:rsidRPr="001B7C50">
        <w:rPr>
          <w:lang w:eastAsia="zh-CN"/>
        </w:rPr>
        <w:t xml:space="preserve">Figure </w:t>
      </w:r>
      <w:bookmarkEnd w:id="391"/>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2" type="#_x0000_t75" style="width:480.85pt;height:400.05pt" o:ole="">
            <v:imagedata r:id="rId103" o:title=""/>
          </v:shape>
          <o:OLEObject Type="Embed" ProgID="Word.Picture.8" ShapeID="_x0000_i1072" DrawAspect="Content" ObjectID="_1796214382" r:id="rId104"/>
        </w:object>
      </w:r>
    </w:p>
    <w:p w14:paraId="268D5507" w14:textId="77777777" w:rsidR="00D40151" w:rsidRPr="001B7C50" w:rsidRDefault="00D40151" w:rsidP="00D40151">
      <w:pPr>
        <w:pStyle w:val="TF"/>
        <w:rPr>
          <w:lang w:eastAsia="zh-CN"/>
        </w:rPr>
      </w:pPr>
      <w:bookmarkStart w:id="392" w:name="_CRFigure4_3_22"/>
      <w:r w:rsidRPr="001B7C50">
        <w:rPr>
          <w:lang w:eastAsia="zh-CN"/>
        </w:rPr>
        <w:t xml:space="preserve">Figure </w:t>
      </w:r>
      <w:bookmarkEnd w:id="392"/>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93" w:name="_CR4_3_3"/>
      <w:bookmarkStart w:id="394" w:name="_Toc20149661"/>
      <w:bookmarkStart w:id="395" w:name="_Toc27846452"/>
      <w:bookmarkStart w:id="396" w:name="_Toc36187576"/>
      <w:bookmarkStart w:id="397" w:name="_Toc45183480"/>
      <w:bookmarkStart w:id="398" w:name="_Toc47342322"/>
      <w:bookmarkStart w:id="399" w:name="_Toc51769020"/>
      <w:bookmarkStart w:id="400" w:name="_Toc185600536"/>
      <w:bookmarkEnd w:id="393"/>
      <w:r w:rsidRPr="001B7C50">
        <w:t>4.3.3</w:t>
      </w:r>
      <w:r w:rsidRPr="001B7C50">
        <w:tab/>
        <w:t>Interworking between 5GC via non-3GPP access and E-UTRAN connected to EPC</w:t>
      </w:r>
      <w:bookmarkEnd w:id="394"/>
      <w:bookmarkEnd w:id="395"/>
      <w:bookmarkEnd w:id="396"/>
      <w:bookmarkEnd w:id="397"/>
      <w:bookmarkEnd w:id="398"/>
      <w:bookmarkEnd w:id="399"/>
      <w:bookmarkEnd w:id="400"/>
    </w:p>
    <w:p w14:paraId="032DB882" w14:textId="77777777" w:rsidR="00D40151" w:rsidRPr="001B7C50" w:rsidRDefault="00D40151" w:rsidP="00D40151">
      <w:pPr>
        <w:pStyle w:val="Heading4"/>
      </w:pPr>
      <w:bookmarkStart w:id="401" w:name="_CR4_3_3_1"/>
      <w:bookmarkStart w:id="402" w:name="_Toc20149662"/>
      <w:bookmarkStart w:id="403" w:name="_Toc27846453"/>
      <w:bookmarkStart w:id="404" w:name="_Toc36187577"/>
      <w:bookmarkStart w:id="405" w:name="_Toc45183481"/>
      <w:bookmarkStart w:id="406" w:name="_Toc47342323"/>
      <w:bookmarkStart w:id="407" w:name="_Toc51769021"/>
      <w:bookmarkStart w:id="408" w:name="_Toc185600537"/>
      <w:bookmarkEnd w:id="401"/>
      <w:r w:rsidRPr="001B7C50">
        <w:t>4.3.3.1</w:t>
      </w:r>
      <w:r w:rsidRPr="001B7C50">
        <w:tab/>
        <w:t>Non-roaming architecture</w:t>
      </w:r>
      <w:bookmarkEnd w:id="402"/>
      <w:bookmarkEnd w:id="403"/>
      <w:bookmarkEnd w:id="404"/>
      <w:bookmarkEnd w:id="405"/>
      <w:bookmarkEnd w:id="406"/>
      <w:bookmarkEnd w:id="407"/>
      <w:bookmarkEnd w:id="408"/>
    </w:p>
    <w:p w14:paraId="0C0BFC37" w14:textId="77777777" w:rsidR="00D40151" w:rsidRPr="001B7C50" w:rsidRDefault="00D40151" w:rsidP="00D40151">
      <w:r w:rsidRPr="001B7C50">
        <w:t>Figure 4.3.3-1 represents the non-roaming architecture for interworking between 5GC via non-3GPP access and EPC/E-UTRAN.</w:t>
      </w:r>
    </w:p>
    <w:bookmarkStart w:id="409" w:name="_MON_1631681159"/>
    <w:bookmarkEnd w:id="409"/>
    <w:p w14:paraId="42D78B2C" w14:textId="77777777" w:rsidR="00D40151" w:rsidRPr="001B7C50" w:rsidRDefault="00D40151" w:rsidP="00D40151">
      <w:pPr>
        <w:pStyle w:val="TH"/>
        <w:rPr>
          <w:lang w:eastAsia="zh-CN"/>
        </w:rPr>
      </w:pPr>
      <w:r w:rsidRPr="001B7C50">
        <w:object w:dxaOrig="8963" w:dyaOrig="5899" w14:anchorId="05DD3564">
          <v:shape id="_x0000_i1073" type="#_x0000_t75" style="width:449.55pt;height:294.25pt" o:ole="">
            <v:imagedata r:id="rId105" o:title=""/>
          </v:shape>
          <o:OLEObject Type="Embed" ProgID="Word.Picture.8" ShapeID="_x0000_i1073" DrawAspect="Content" ObjectID="_1796214383" r:id="rId106"/>
        </w:object>
      </w:r>
    </w:p>
    <w:p w14:paraId="6202E280" w14:textId="77777777" w:rsidR="00D40151" w:rsidRPr="001B7C50" w:rsidRDefault="00D40151" w:rsidP="00D40151">
      <w:pPr>
        <w:pStyle w:val="TF"/>
      </w:pPr>
      <w:bookmarkStart w:id="410" w:name="_CRFigure4_3_3_11"/>
      <w:r w:rsidRPr="001B7C50">
        <w:rPr>
          <w:lang w:eastAsia="zh-CN"/>
        </w:rPr>
        <w:t xml:space="preserve">Figure </w:t>
      </w:r>
      <w:bookmarkEnd w:id="410"/>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11" w:name="_CR4_3_3_2"/>
      <w:bookmarkStart w:id="412" w:name="_Toc20149663"/>
      <w:bookmarkStart w:id="413" w:name="_Toc27846454"/>
      <w:bookmarkStart w:id="414" w:name="_Toc36187578"/>
      <w:bookmarkStart w:id="415" w:name="_Toc45183482"/>
      <w:bookmarkStart w:id="416" w:name="_Toc47342324"/>
      <w:bookmarkStart w:id="417" w:name="_Toc51769022"/>
      <w:bookmarkStart w:id="418" w:name="_Toc185600538"/>
      <w:bookmarkEnd w:id="411"/>
      <w:r w:rsidRPr="001B7C50">
        <w:t>4.3.3.2</w:t>
      </w:r>
      <w:r w:rsidRPr="001B7C50">
        <w:tab/>
        <w:t>Roaming architecture</w:t>
      </w:r>
      <w:bookmarkEnd w:id="412"/>
      <w:bookmarkEnd w:id="413"/>
      <w:bookmarkEnd w:id="414"/>
      <w:bookmarkEnd w:id="415"/>
      <w:bookmarkEnd w:id="416"/>
      <w:bookmarkEnd w:id="417"/>
      <w:bookmarkEnd w:id="418"/>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9" w:name="_MON_1631681432"/>
    <w:bookmarkEnd w:id="419"/>
    <w:p w14:paraId="3587B809" w14:textId="77777777" w:rsidR="00D40151" w:rsidRPr="001B7C50" w:rsidRDefault="00D40151" w:rsidP="00D40151">
      <w:pPr>
        <w:pStyle w:val="TH"/>
        <w:rPr>
          <w:lang w:eastAsia="zh-CN"/>
        </w:rPr>
      </w:pPr>
      <w:r w:rsidRPr="001B7C50">
        <w:object w:dxaOrig="9131" w:dyaOrig="6610" w14:anchorId="1255FD3F">
          <v:shape id="_x0000_i1074" type="#_x0000_t75" style="width:456.4pt;height:333.1pt" o:ole="">
            <v:imagedata r:id="rId107" o:title=""/>
          </v:shape>
          <o:OLEObject Type="Embed" ProgID="Word.Picture.8" ShapeID="_x0000_i1074" DrawAspect="Content" ObjectID="_1796214384" r:id="rId108"/>
        </w:object>
      </w:r>
    </w:p>
    <w:p w14:paraId="32ABF801" w14:textId="77777777" w:rsidR="00D40151" w:rsidRPr="001B7C50" w:rsidRDefault="00D40151" w:rsidP="00D40151">
      <w:pPr>
        <w:pStyle w:val="TF"/>
        <w:rPr>
          <w:lang w:eastAsia="zh-CN"/>
        </w:rPr>
      </w:pPr>
      <w:bookmarkStart w:id="420" w:name="_CRFigure4_3_3_21"/>
      <w:r w:rsidRPr="001B7C50">
        <w:rPr>
          <w:lang w:eastAsia="zh-CN"/>
        </w:rPr>
        <w:t xml:space="preserve">Figure </w:t>
      </w:r>
      <w:bookmarkEnd w:id="420"/>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21" w:name="_MON_1631681492"/>
    <w:bookmarkEnd w:id="421"/>
    <w:p w14:paraId="2E8B1D77" w14:textId="77777777" w:rsidR="00D40151" w:rsidRPr="001B7C50" w:rsidRDefault="00D40151" w:rsidP="00D40151">
      <w:pPr>
        <w:pStyle w:val="TH"/>
        <w:rPr>
          <w:lang w:eastAsia="zh-CN"/>
        </w:rPr>
      </w:pPr>
      <w:r w:rsidRPr="001B7C50">
        <w:object w:dxaOrig="9617" w:dyaOrig="7778" w14:anchorId="07E10B0B">
          <v:shape id="_x0000_i1075" type="#_x0000_t75" style="width:480.85pt;height:400.05pt" o:ole="">
            <v:imagedata r:id="rId109" o:title=""/>
          </v:shape>
          <o:OLEObject Type="Embed" ProgID="Word.Picture.8" ShapeID="_x0000_i1075" DrawAspect="Content" ObjectID="_1796214385" r:id="rId110"/>
        </w:object>
      </w:r>
    </w:p>
    <w:p w14:paraId="29F628C9" w14:textId="77777777" w:rsidR="00D40151" w:rsidRPr="001B7C50" w:rsidRDefault="00D40151" w:rsidP="00D40151">
      <w:pPr>
        <w:pStyle w:val="TF"/>
        <w:rPr>
          <w:lang w:eastAsia="zh-CN"/>
        </w:rPr>
      </w:pPr>
      <w:bookmarkStart w:id="422" w:name="_CRFigure4_3_3_22"/>
      <w:r w:rsidRPr="001B7C50">
        <w:rPr>
          <w:lang w:eastAsia="zh-CN"/>
        </w:rPr>
        <w:t xml:space="preserve">Figure </w:t>
      </w:r>
      <w:bookmarkEnd w:id="422"/>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23" w:name="_CR4_3_4"/>
      <w:bookmarkStart w:id="424" w:name="_Toc20149664"/>
      <w:bookmarkStart w:id="425" w:name="_Toc27846455"/>
      <w:bookmarkStart w:id="426" w:name="_Toc36187579"/>
      <w:bookmarkStart w:id="427" w:name="_Toc45183483"/>
      <w:bookmarkStart w:id="428" w:name="_Toc47342325"/>
      <w:bookmarkStart w:id="429" w:name="_Toc51769023"/>
      <w:bookmarkStart w:id="430" w:name="_Toc185600539"/>
      <w:bookmarkEnd w:id="423"/>
      <w:r w:rsidRPr="001B7C50">
        <w:t>4.3.4</w:t>
      </w:r>
      <w:r w:rsidRPr="001B7C50">
        <w:tab/>
        <w:t>Interworking between ePDG connected to EPC and 5GS</w:t>
      </w:r>
      <w:bookmarkEnd w:id="424"/>
      <w:bookmarkEnd w:id="425"/>
      <w:bookmarkEnd w:id="426"/>
      <w:bookmarkEnd w:id="427"/>
      <w:bookmarkEnd w:id="428"/>
      <w:bookmarkEnd w:id="429"/>
      <w:bookmarkEnd w:id="430"/>
    </w:p>
    <w:p w14:paraId="71D07A96" w14:textId="77777777" w:rsidR="00D40151" w:rsidRPr="001B7C50" w:rsidRDefault="00D40151" w:rsidP="00D40151">
      <w:pPr>
        <w:pStyle w:val="Heading4"/>
      </w:pPr>
      <w:bookmarkStart w:id="431" w:name="_CR4_3_4_1"/>
      <w:bookmarkStart w:id="432" w:name="_Toc20149665"/>
      <w:bookmarkStart w:id="433" w:name="_Toc27846456"/>
      <w:bookmarkStart w:id="434" w:name="_Toc36187580"/>
      <w:bookmarkStart w:id="435" w:name="_Toc45183484"/>
      <w:bookmarkStart w:id="436" w:name="_Toc47342326"/>
      <w:bookmarkStart w:id="437" w:name="_Toc51769024"/>
      <w:bookmarkStart w:id="438" w:name="_Toc185600540"/>
      <w:bookmarkEnd w:id="431"/>
      <w:r w:rsidRPr="001B7C50">
        <w:t>4.3.4.1</w:t>
      </w:r>
      <w:r w:rsidRPr="001B7C50">
        <w:tab/>
        <w:t>Non-roaming architecture</w:t>
      </w:r>
      <w:bookmarkEnd w:id="432"/>
      <w:bookmarkEnd w:id="433"/>
      <w:bookmarkEnd w:id="434"/>
      <w:bookmarkEnd w:id="435"/>
      <w:bookmarkEnd w:id="436"/>
      <w:bookmarkEnd w:id="437"/>
      <w:bookmarkEnd w:id="438"/>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6" type="#_x0000_t75" style="width:467.7pt;height:303.65pt" o:ole="">
            <v:imagedata r:id="rId111" o:title=""/>
          </v:shape>
          <o:OLEObject Type="Embed" ProgID="Word.Picture.8" ShapeID="_x0000_i1076" DrawAspect="Content" ObjectID="_1796214386" r:id="rId112"/>
        </w:object>
      </w:r>
    </w:p>
    <w:p w14:paraId="3740E25E" w14:textId="77777777" w:rsidR="00D40151" w:rsidRPr="001B7C50" w:rsidRDefault="00D40151" w:rsidP="00D40151">
      <w:pPr>
        <w:pStyle w:val="TF"/>
      </w:pPr>
      <w:bookmarkStart w:id="439" w:name="_CRFigure4_3_4_11"/>
      <w:r w:rsidRPr="001B7C50">
        <w:rPr>
          <w:lang w:eastAsia="zh-CN"/>
        </w:rPr>
        <w:t xml:space="preserve">Figure </w:t>
      </w:r>
      <w:bookmarkEnd w:id="439"/>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67B4BF1A" w:rsidR="00D40151" w:rsidRPr="001B7C50" w:rsidRDefault="00D40151" w:rsidP="00D40151">
      <w:pPr>
        <w:pStyle w:val="NO"/>
      </w:pPr>
      <w:r w:rsidRPr="001B7C50">
        <w:t>NOTE 1:</w:t>
      </w:r>
      <w:r w:rsidRPr="001B7C50">
        <w:tab/>
      </w:r>
      <w:r w:rsidRPr="001B7C50">
        <w:rPr>
          <w:rFonts w:eastAsia="SimSun"/>
        </w:rPr>
        <w:t>The details of the interfaces between the UE and the ePDG</w:t>
      </w:r>
      <w:r w:rsidR="00214C93">
        <w:rPr>
          <w:rFonts w:eastAsia="SimSun"/>
        </w:rPr>
        <w:t xml:space="preserve"> and</w:t>
      </w:r>
      <w:r w:rsidRPr="001B7C50">
        <w:rPr>
          <w:rFonts w:eastAsia="SimSun"/>
        </w:rPr>
        <w:t xml:space="preserve">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40" w:name="_CR4_3_4_2"/>
      <w:bookmarkStart w:id="441" w:name="_Toc20149666"/>
      <w:bookmarkStart w:id="442" w:name="_Toc27846457"/>
      <w:bookmarkStart w:id="443" w:name="_Toc36187581"/>
      <w:bookmarkStart w:id="444" w:name="_Toc45183485"/>
      <w:bookmarkStart w:id="445" w:name="_Toc47342327"/>
      <w:bookmarkStart w:id="446" w:name="_Toc51769025"/>
      <w:bookmarkStart w:id="447" w:name="_Toc185600541"/>
      <w:bookmarkEnd w:id="440"/>
      <w:r w:rsidRPr="001B7C50">
        <w:t>4.3.4.2</w:t>
      </w:r>
      <w:r w:rsidRPr="001B7C50">
        <w:tab/>
        <w:t>Roaming architectures</w:t>
      </w:r>
      <w:bookmarkEnd w:id="441"/>
      <w:bookmarkEnd w:id="442"/>
      <w:bookmarkEnd w:id="443"/>
      <w:bookmarkEnd w:id="444"/>
      <w:bookmarkEnd w:id="445"/>
      <w:bookmarkEnd w:id="446"/>
      <w:bookmarkEnd w:id="447"/>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7" type="#_x0000_t75" style="width:467.7pt;height:357.5pt" o:ole="">
            <v:imagedata r:id="rId113" o:title=""/>
          </v:shape>
          <o:OLEObject Type="Embed" ProgID="Word.Picture.8" ShapeID="_x0000_i1077" DrawAspect="Content" ObjectID="_1796214387" r:id="rId114"/>
        </w:object>
      </w:r>
    </w:p>
    <w:p w14:paraId="5207EFAE" w14:textId="52AD9DF9" w:rsidR="00D40151" w:rsidRPr="001B7C50" w:rsidRDefault="00D40151" w:rsidP="00D40151">
      <w:pPr>
        <w:pStyle w:val="TF"/>
        <w:rPr>
          <w:lang w:eastAsia="zh-CN"/>
        </w:rPr>
      </w:pPr>
      <w:bookmarkStart w:id="448" w:name="_CRFigure4_3_4_21"/>
      <w:r w:rsidRPr="001B7C50">
        <w:rPr>
          <w:lang w:eastAsia="zh-CN"/>
        </w:rPr>
        <w:t xml:space="preserve">Figure </w:t>
      </w:r>
      <w:bookmarkEnd w:id="448"/>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268D92BE" w:rsidR="00D40151" w:rsidRPr="001B7C50" w:rsidRDefault="00D40151" w:rsidP="00D40151">
      <w:pPr>
        <w:pStyle w:val="NO"/>
      </w:pPr>
      <w:r w:rsidRPr="001B7C50">
        <w:t>NOTE 1:</w:t>
      </w:r>
      <w:r w:rsidRPr="001B7C50">
        <w:tab/>
      </w:r>
      <w:r w:rsidRPr="001B7C50">
        <w:rPr>
          <w:rFonts w:eastAsia="SimSun"/>
        </w:rPr>
        <w:t>The details of the interfaces between the UE and the ePDG</w:t>
      </w:r>
      <w:r w:rsidR="00214C93">
        <w:rPr>
          <w:rFonts w:eastAsia="SimSun"/>
        </w:rPr>
        <w:t xml:space="preserve"> and</w:t>
      </w:r>
      <w:r w:rsidRPr="001B7C50">
        <w:rPr>
          <w:rFonts w:eastAsia="SimSun"/>
        </w:rPr>
        <w:t xml:space="preserve">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8" type="#_x0000_t75" style="width:480.85pt;height:411.35pt" o:ole="">
            <v:imagedata r:id="rId115" o:title=""/>
          </v:shape>
          <o:OLEObject Type="Embed" ProgID="Word.Picture.8" ShapeID="_x0000_i1078" DrawAspect="Content" ObjectID="_1796214388" r:id="rId116"/>
        </w:object>
      </w:r>
    </w:p>
    <w:p w14:paraId="068D774E" w14:textId="77777777" w:rsidR="00D40151" w:rsidRPr="001B7C50" w:rsidRDefault="00D40151" w:rsidP="00D40151">
      <w:pPr>
        <w:pStyle w:val="TF"/>
        <w:rPr>
          <w:lang w:eastAsia="zh-CN"/>
        </w:rPr>
      </w:pPr>
      <w:bookmarkStart w:id="449" w:name="_CRFigure4_3_4_22"/>
      <w:r w:rsidRPr="001B7C50">
        <w:rPr>
          <w:lang w:eastAsia="zh-CN"/>
        </w:rPr>
        <w:t xml:space="preserve">Figure </w:t>
      </w:r>
      <w:bookmarkEnd w:id="449"/>
      <w:r w:rsidRPr="001B7C50">
        <w:rPr>
          <w:lang w:eastAsia="zh-CN"/>
        </w:rPr>
        <w:t xml:space="preserve">4.3.4.2-2: Home-routed roaming architecture for interworking between ePDG/EPC and </w:t>
      </w:r>
      <w:r w:rsidRPr="001B7C50">
        <w:t>5GS</w:t>
      </w:r>
    </w:p>
    <w:p w14:paraId="7C26A195" w14:textId="59FC481C"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w:t>
      </w:r>
      <w:r w:rsidR="00214C93">
        <w:rPr>
          <w:rFonts w:eastAsia="SimSun"/>
        </w:rPr>
        <w:t xml:space="preserve"> and</w:t>
      </w:r>
      <w:r w:rsidRPr="001B7C50">
        <w:rPr>
          <w:rFonts w:eastAsia="SimSun"/>
        </w:rPr>
        <w:t xml:space="preserve">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50" w:name="_CR4_3_5"/>
      <w:bookmarkStart w:id="451" w:name="_Toc20149667"/>
      <w:bookmarkStart w:id="452" w:name="_Toc27846458"/>
      <w:bookmarkStart w:id="453" w:name="_Toc36187582"/>
      <w:bookmarkStart w:id="454" w:name="_Toc45183486"/>
      <w:bookmarkStart w:id="455" w:name="_Toc47342328"/>
      <w:bookmarkStart w:id="456" w:name="_Toc51769026"/>
      <w:bookmarkStart w:id="457" w:name="_Toc185600542"/>
      <w:bookmarkEnd w:id="450"/>
      <w:r w:rsidRPr="001B7C50">
        <w:t>4.3.5</w:t>
      </w:r>
      <w:r w:rsidRPr="001B7C50">
        <w:tab/>
        <w:t>Service Exposure in Interworking Scenarios</w:t>
      </w:r>
      <w:bookmarkEnd w:id="451"/>
      <w:bookmarkEnd w:id="452"/>
      <w:bookmarkEnd w:id="453"/>
      <w:bookmarkEnd w:id="454"/>
      <w:bookmarkEnd w:id="455"/>
      <w:bookmarkEnd w:id="456"/>
      <w:bookmarkEnd w:id="457"/>
    </w:p>
    <w:p w14:paraId="0E7B4D1D" w14:textId="77777777" w:rsidR="00D40151" w:rsidRPr="001B7C50" w:rsidRDefault="00D40151" w:rsidP="00D40151">
      <w:pPr>
        <w:pStyle w:val="Heading4"/>
      </w:pPr>
      <w:bookmarkStart w:id="458" w:name="_CR4_3_5_1"/>
      <w:bookmarkStart w:id="459" w:name="_Toc20149668"/>
      <w:bookmarkStart w:id="460" w:name="_Toc27846459"/>
      <w:bookmarkStart w:id="461" w:name="_Toc36187583"/>
      <w:bookmarkStart w:id="462" w:name="_Toc45183487"/>
      <w:bookmarkStart w:id="463" w:name="_Toc47342329"/>
      <w:bookmarkStart w:id="464" w:name="_Toc51769027"/>
      <w:bookmarkStart w:id="465" w:name="_Toc185600543"/>
      <w:bookmarkEnd w:id="458"/>
      <w:r w:rsidRPr="001B7C50">
        <w:t>4.3.5.1</w:t>
      </w:r>
      <w:r w:rsidRPr="001B7C50">
        <w:tab/>
        <w:t>Non-roaming architecture</w:t>
      </w:r>
      <w:bookmarkEnd w:id="459"/>
      <w:bookmarkEnd w:id="460"/>
      <w:bookmarkEnd w:id="461"/>
      <w:bookmarkEnd w:id="462"/>
      <w:bookmarkEnd w:id="463"/>
      <w:bookmarkEnd w:id="464"/>
      <w:bookmarkEnd w:id="465"/>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9" type="#_x0000_t75" style="width:398.2pt;height:216.65pt" o:ole="">
            <v:imagedata r:id="rId117" o:title=""/>
          </v:shape>
          <o:OLEObject Type="Embed" ProgID="Visio.Drawing.11" ShapeID="_x0000_i1079" DrawAspect="Content" ObjectID="_1796214389" r:id="rId118"/>
        </w:object>
      </w:r>
    </w:p>
    <w:p w14:paraId="429E77D8" w14:textId="77777777" w:rsidR="00D40151" w:rsidRPr="001B7C50" w:rsidRDefault="00D40151" w:rsidP="00D40151">
      <w:pPr>
        <w:pStyle w:val="TF"/>
      </w:pPr>
      <w:bookmarkStart w:id="466" w:name="_CRFigure4_3_5_11"/>
      <w:r w:rsidRPr="001B7C50">
        <w:t xml:space="preserve">Figure </w:t>
      </w:r>
      <w:bookmarkEnd w:id="466"/>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67" w:name="_CR4_3_5_2"/>
      <w:bookmarkStart w:id="468" w:name="_Toc20149669"/>
      <w:bookmarkStart w:id="469" w:name="_Toc27846460"/>
      <w:bookmarkStart w:id="470" w:name="_Toc36187584"/>
      <w:bookmarkStart w:id="471" w:name="_Toc45183488"/>
      <w:bookmarkStart w:id="472" w:name="_Toc47342330"/>
      <w:bookmarkStart w:id="473" w:name="_Toc51769028"/>
      <w:bookmarkStart w:id="474" w:name="_Toc185600544"/>
      <w:bookmarkEnd w:id="467"/>
      <w:r w:rsidRPr="001B7C50">
        <w:t>4.3.5.2</w:t>
      </w:r>
      <w:r w:rsidRPr="001B7C50">
        <w:tab/>
        <w:t>Roaming architectures</w:t>
      </w:r>
      <w:bookmarkEnd w:id="468"/>
      <w:bookmarkEnd w:id="469"/>
      <w:bookmarkEnd w:id="470"/>
      <w:bookmarkEnd w:id="471"/>
      <w:bookmarkEnd w:id="472"/>
      <w:bookmarkEnd w:id="473"/>
      <w:bookmarkEnd w:id="474"/>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80" type="#_x0000_t75" style="width:425.1pt;height:254.2pt" o:ole="">
            <v:imagedata r:id="rId119" o:title=""/>
          </v:shape>
          <o:OLEObject Type="Embed" ProgID="Visio.Drawing.11" ShapeID="_x0000_i1080" DrawAspect="Content" ObjectID="_1796214390" r:id="rId120"/>
        </w:object>
      </w:r>
    </w:p>
    <w:p w14:paraId="7E3C276E" w14:textId="77777777" w:rsidR="00D40151" w:rsidRPr="001B7C50" w:rsidRDefault="00D40151" w:rsidP="00D40151">
      <w:pPr>
        <w:pStyle w:val="TF"/>
      </w:pPr>
      <w:bookmarkStart w:id="475" w:name="_CRFigure4_3_5_21"/>
      <w:r w:rsidRPr="001B7C50">
        <w:t xml:space="preserve">Figure </w:t>
      </w:r>
      <w:bookmarkEnd w:id="475"/>
      <w:r w:rsidRPr="001B7C50">
        <w:t>4.3.5.2-1: Roaming Service Exposure Architecture for EPC-5GC Interworking</w:t>
      </w:r>
    </w:p>
    <w:p w14:paraId="64C19E78" w14:textId="01F01C7A" w:rsidR="00D40151" w:rsidRPr="001B7C50" w:rsidRDefault="00D40151" w:rsidP="00D40151">
      <w:pPr>
        <w:pStyle w:val="NO"/>
      </w:pPr>
      <w:r w:rsidRPr="001B7C50">
        <w:t>NOTE:</w:t>
      </w:r>
      <w:r w:rsidRPr="001B7C50">
        <w:tab/>
        <w:t>Figure 4.3.5.2-1 does not include all the interfaces</w:t>
      </w:r>
      <w:r w:rsidR="00214C93">
        <w:t xml:space="preserve"> and</w:t>
      </w:r>
      <w:r w:rsidRPr="001B7C50">
        <w:t xml:space="preserve"> network elements or network functions that may be connected to SCEF+NEF.</w:t>
      </w:r>
    </w:p>
    <w:p w14:paraId="72E95701" w14:textId="77777777" w:rsidR="00D40151" w:rsidRPr="001B7C50" w:rsidRDefault="00D40151" w:rsidP="00D40151">
      <w:pPr>
        <w:pStyle w:val="Heading2"/>
      </w:pPr>
      <w:bookmarkStart w:id="476" w:name="_CR4_4"/>
      <w:bookmarkStart w:id="477" w:name="_Toc20149670"/>
      <w:bookmarkStart w:id="478" w:name="_Toc27846461"/>
      <w:bookmarkStart w:id="479" w:name="_Toc36187585"/>
      <w:bookmarkStart w:id="480" w:name="_Toc45183489"/>
      <w:bookmarkStart w:id="481" w:name="_Toc47342331"/>
      <w:bookmarkStart w:id="482" w:name="_Toc51769029"/>
      <w:bookmarkStart w:id="483" w:name="_Toc185600545"/>
      <w:bookmarkEnd w:id="476"/>
      <w:r w:rsidRPr="001B7C50">
        <w:t>4.4</w:t>
      </w:r>
      <w:r w:rsidRPr="001B7C50">
        <w:tab/>
        <w:t>Specific services</w:t>
      </w:r>
      <w:bookmarkEnd w:id="477"/>
      <w:bookmarkEnd w:id="478"/>
      <w:bookmarkEnd w:id="479"/>
      <w:bookmarkEnd w:id="480"/>
      <w:bookmarkEnd w:id="481"/>
      <w:bookmarkEnd w:id="482"/>
      <w:bookmarkEnd w:id="483"/>
    </w:p>
    <w:p w14:paraId="7CBBB367" w14:textId="77777777" w:rsidR="00D40151" w:rsidRPr="001B7C50" w:rsidRDefault="00D40151" w:rsidP="00D40151">
      <w:pPr>
        <w:pStyle w:val="Heading3"/>
      </w:pPr>
      <w:bookmarkStart w:id="484" w:name="_CR4_4_1"/>
      <w:bookmarkStart w:id="485" w:name="_Toc20149671"/>
      <w:bookmarkStart w:id="486" w:name="_Toc27846462"/>
      <w:bookmarkStart w:id="487" w:name="_Toc36187586"/>
      <w:bookmarkStart w:id="488" w:name="_Toc45183490"/>
      <w:bookmarkStart w:id="489" w:name="_Toc47342332"/>
      <w:bookmarkStart w:id="490" w:name="_Toc51769030"/>
      <w:bookmarkStart w:id="491" w:name="_Toc185600546"/>
      <w:bookmarkEnd w:id="484"/>
      <w:r w:rsidRPr="001B7C50">
        <w:t>4.4.1</w:t>
      </w:r>
      <w:r w:rsidRPr="001B7C50">
        <w:tab/>
        <w:t>Public Warning System</w:t>
      </w:r>
      <w:bookmarkEnd w:id="485"/>
      <w:bookmarkEnd w:id="486"/>
      <w:bookmarkEnd w:id="487"/>
      <w:bookmarkEnd w:id="488"/>
      <w:bookmarkEnd w:id="489"/>
      <w:bookmarkEnd w:id="490"/>
      <w:bookmarkEnd w:id="491"/>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92" w:name="_CR4_4_2"/>
      <w:bookmarkStart w:id="493" w:name="_Toc20149672"/>
      <w:bookmarkStart w:id="494" w:name="_Toc27846463"/>
      <w:bookmarkStart w:id="495" w:name="_Toc36187587"/>
      <w:bookmarkStart w:id="496" w:name="_Toc45183491"/>
      <w:bookmarkStart w:id="497" w:name="_Toc47342333"/>
      <w:bookmarkStart w:id="498" w:name="_Toc51769031"/>
      <w:bookmarkStart w:id="499" w:name="_Toc185600547"/>
      <w:bookmarkEnd w:id="492"/>
      <w:r w:rsidRPr="001B7C50">
        <w:t>4.4.2</w:t>
      </w:r>
      <w:r w:rsidRPr="001B7C50">
        <w:tab/>
        <w:t>SMS over NAS</w:t>
      </w:r>
      <w:bookmarkEnd w:id="493"/>
      <w:bookmarkEnd w:id="494"/>
      <w:bookmarkEnd w:id="495"/>
      <w:bookmarkEnd w:id="496"/>
      <w:bookmarkEnd w:id="497"/>
      <w:bookmarkEnd w:id="498"/>
      <w:bookmarkEnd w:id="499"/>
    </w:p>
    <w:p w14:paraId="7D575E81" w14:textId="4D47319E" w:rsidR="00183D3D" w:rsidRDefault="00183D3D" w:rsidP="00D40151">
      <w:pPr>
        <w:pStyle w:val="Heading4"/>
      </w:pPr>
      <w:bookmarkStart w:id="500" w:name="_CR4_4_2_0"/>
      <w:bookmarkStart w:id="501" w:name="_Toc185600548"/>
      <w:bookmarkStart w:id="502" w:name="_Toc20149673"/>
      <w:bookmarkStart w:id="503" w:name="_Toc27846464"/>
      <w:bookmarkStart w:id="504" w:name="_Toc36187588"/>
      <w:bookmarkStart w:id="505" w:name="_Toc45183492"/>
      <w:bookmarkStart w:id="506" w:name="_Toc47342334"/>
      <w:bookmarkStart w:id="507" w:name="_Toc51769032"/>
      <w:bookmarkEnd w:id="500"/>
      <w:r>
        <w:t>4.4.2.0</w:t>
      </w:r>
      <w:r>
        <w:tab/>
        <w:t>General</w:t>
      </w:r>
      <w:bookmarkEnd w:id="501"/>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08" w:name="_CR4_4_2_1"/>
      <w:bookmarkStart w:id="509" w:name="_Toc185600549"/>
      <w:bookmarkEnd w:id="508"/>
      <w:r w:rsidRPr="001B7C50">
        <w:t>4.4.2.1</w:t>
      </w:r>
      <w:r w:rsidRPr="001B7C50">
        <w:tab/>
        <w:t>Architecture to support SMS over NAS</w:t>
      </w:r>
      <w:bookmarkEnd w:id="502"/>
      <w:bookmarkEnd w:id="503"/>
      <w:bookmarkEnd w:id="504"/>
      <w:bookmarkEnd w:id="505"/>
      <w:bookmarkEnd w:id="506"/>
      <w:bookmarkEnd w:id="507"/>
      <w:bookmarkEnd w:id="509"/>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81" type="#_x0000_t75" style="width:237.9pt;height:139.6pt" o:ole="">
            <v:imagedata r:id="rId121" o:title=""/>
          </v:shape>
          <o:OLEObject Type="Embed" ProgID="Word.Picture.8" ShapeID="_x0000_i1081" DrawAspect="Content" ObjectID="_1796214391" r:id="rId122"/>
        </w:object>
      </w:r>
    </w:p>
    <w:p w14:paraId="3CDF3F65" w14:textId="77777777" w:rsidR="00D40151" w:rsidRPr="001B7C50" w:rsidRDefault="00D40151" w:rsidP="00D40151">
      <w:pPr>
        <w:pStyle w:val="TF"/>
      </w:pPr>
      <w:bookmarkStart w:id="510" w:name="_CRFigure4_4_2_11"/>
      <w:r w:rsidRPr="001B7C50">
        <w:t xml:space="preserve">Figure </w:t>
      </w:r>
      <w:bookmarkEnd w:id="510"/>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2" type="#_x0000_t75" style="width:314.3pt;height:137.75pt" o:ole="">
            <v:imagedata r:id="rId123" o:title=""/>
          </v:shape>
          <o:OLEObject Type="Embed" ProgID="Word.Picture.8" ShapeID="_x0000_i1082" DrawAspect="Content" ObjectID="_1796214392" r:id="rId124"/>
        </w:object>
      </w:r>
    </w:p>
    <w:p w14:paraId="5A387324" w14:textId="77777777" w:rsidR="00D40151" w:rsidRPr="001B7C50" w:rsidRDefault="00D40151" w:rsidP="00D40151">
      <w:pPr>
        <w:pStyle w:val="TF"/>
      </w:pPr>
      <w:bookmarkStart w:id="511" w:name="_CRFigure4_4_2_12"/>
      <w:r w:rsidRPr="001B7C50">
        <w:t xml:space="preserve">Figure </w:t>
      </w:r>
      <w:bookmarkEnd w:id="511"/>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3" type="#_x0000_t75" style="width:250.45pt;height:164.65pt" o:ole="">
            <v:imagedata r:id="rId125" o:title=""/>
          </v:shape>
          <o:OLEObject Type="Embed" ProgID="Word.Picture.8" ShapeID="_x0000_i1083" DrawAspect="Content" ObjectID="_1796214393" r:id="rId126"/>
        </w:object>
      </w:r>
    </w:p>
    <w:p w14:paraId="45A82885" w14:textId="77777777" w:rsidR="00D40151" w:rsidRPr="001B7C50" w:rsidRDefault="00D40151" w:rsidP="00D40151">
      <w:pPr>
        <w:pStyle w:val="TF"/>
      </w:pPr>
      <w:bookmarkStart w:id="512" w:name="_CRFigure4_4_2_13"/>
      <w:r w:rsidRPr="001B7C50">
        <w:t xml:space="preserve">Figure </w:t>
      </w:r>
      <w:bookmarkEnd w:id="512"/>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4" type="#_x0000_t75" style="width:257.3pt;height:139.6pt" o:ole="">
            <v:imagedata r:id="rId127" o:title=""/>
          </v:shape>
          <o:OLEObject Type="Embed" ProgID="Word.Picture.8" ShapeID="_x0000_i1084" DrawAspect="Content" ObjectID="_1796214394" r:id="rId128"/>
        </w:object>
      </w:r>
    </w:p>
    <w:p w14:paraId="761ACFDD" w14:textId="77777777" w:rsidR="00D40151" w:rsidRPr="001B7C50" w:rsidRDefault="00D40151" w:rsidP="00D40151">
      <w:pPr>
        <w:pStyle w:val="TF"/>
      </w:pPr>
      <w:bookmarkStart w:id="513" w:name="_CRFigure4_4_2_14"/>
      <w:r w:rsidRPr="001B7C50">
        <w:t xml:space="preserve">Figure </w:t>
      </w:r>
      <w:bookmarkEnd w:id="513"/>
      <w:r w:rsidRPr="001B7C50">
        <w:t>4.4.2.1-4: Roaming architecture for SMS over NAS in reference point representation</w:t>
      </w:r>
    </w:p>
    <w:p w14:paraId="7DA545F2" w14:textId="77777777" w:rsidR="00D40151" w:rsidRPr="001B7C50" w:rsidRDefault="00D40151" w:rsidP="00D40151">
      <w:pPr>
        <w:pStyle w:val="Heading4"/>
      </w:pPr>
      <w:bookmarkStart w:id="514" w:name="_CR4_4_2_2"/>
      <w:bookmarkStart w:id="515" w:name="_Toc20149674"/>
      <w:bookmarkStart w:id="516" w:name="_Toc27846465"/>
      <w:bookmarkStart w:id="517" w:name="_Toc36187589"/>
      <w:bookmarkStart w:id="518" w:name="_Toc45183493"/>
      <w:bookmarkStart w:id="519" w:name="_Toc47342335"/>
      <w:bookmarkStart w:id="520" w:name="_Toc51769033"/>
      <w:bookmarkStart w:id="521" w:name="_Toc185600550"/>
      <w:bookmarkEnd w:id="514"/>
      <w:r w:rsidRPr="001B7C50">
        <w:t>4.4.2.2</w:t>
      </w:r>
      <w:r w:rsidRPr="001B7C50">
        <w:tab/>
        <w:t>Reference point to support SMS over NAS</w:t>
      </w:r>
      <w:bookmarkEnd w:id="515"/>
      <w:bookmarkEnd w:id="516"/>
      <w:bookmarkEnd w:id="517"/>
      <w:bookmarkEnd w:id="518"/>
      <w:bookmarkEnd w:id="519"/>
      <w:bookmarkEnd w:id="520"/>
      <w:bookmarkEnd w:id="521"/>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22" w:name="_CR4_4_2_3"/>
      <w:bookmarkStart w:id="523" w:name="_Toc20149675"/>
      <w:bookmarkStart w:id="524" w:name="_Toc27846466"/>
      <w:bookmarkStart w:id="525" w:name="_Toc36187590"/>
      <w:bookmarkStart w:id="526" w:name="_Toc45183494"/>
      <w:bookmarkStart w:id="527" w:name="_Toc47342336"/>
      <w:bookmarkStart w:id="528" w:name="_Toc51769034"/>
      <w:bookmarkStart w:id="529" w:name="_Toc185600551"/>
      <w:bookmarkEnd w:id="522"/>
      <w:r w:rsidRPr="001B7C50">
        <w:t>4.4.2.3</w:t>
      </w:r>
      <w:r w:rsidRPr="001B7C50">
        <w:tab/>
        <w:t>Service based interface to support SMS over NAS</w:t>
      </w:r>
      <w:bookmarkEnd w:id="523"/>
      <w:bookmarkEnd w:id="524"/>
      <w:bookmarkEnd w:id="525"/>
      <w:bookmarkEnd w:id="526"/>
      <w:bookmarkEnd w:id="527"/>
      <w:bookmarkEnd w:id="528"/>
      <w:bookmarkEnd w:id="529"/>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30" w:name="_CR4_4_3"/>
      <w:bookmarkStart w:id="531" w:name="_Toc20149676"/>
      <w:bookmarkStart w:id="532" w:name="_Toc27846467"/>
      <w:bookmarkStart w:id="533" w:name="_Toc36187591"/>
      <w:bookmarkStart w:id="534" w:name="_Toc45183495"/>
      <w:bookmarkStart w:id="535" w:name="_Toc47342337"/>
      <w:bookmarkStart w:id="536" w:name="_Toc51769035"/>
      <w:bookmarkStart w:id="537" w:name="_Toc185600552"/>
      <w:bookmarkEnd w:id="530"/>
      <w:r w:rsidRPr="001B7C50">
        <w:t>4.4.3</w:t>
      </w:r>
      <w:r w:rsidRPr="001B7C50">
        <w:tab/>
        <w:t>IMS support</w:t>
      </w:r>
      <w:bookmarkEnd w:id="531"/>
      <w:bookmarkEnd w:id="532"/>
      <w:bookmarkEnd w:id="533"/>
      <w:bookmarkEnd w:id="534"/>
      <w:bookmarkEnd w:id="535"/>
      <w:bookmarkEnd w:id="536"/>
      <w:bookmarkEnd w:id="537"/>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8" w:name="_CR4_4_4"/>
      <w:bookmarkStart w:id="539" w:name="_Toc20149677"/>
      <w:bookmarkStart w:id="540" w:name="_Toc27846468"/>
      <w:bookmarkStart w:id="541" w:name="_Toc36187592"/>
      <w:bookmarkStart w:id="542" w:name="_Toc45183496"/>
      <w:bookmarkStart w:id="543" w:name="_Toc47342338"/>
      <w:bookmarkStart w:id="544" w:name="_Toc51769036"/>
      <w:bookmarkStart w:id="545" w:name="_Toc185600553"/>
      <w:bookmarkEnd w:id="538"/>
      <w:r w:rsidRPr="001B7C50">
        <w:t>4.4.4</w:t>
      </w:r>
      <w:r w:rsidRPr="001B7C50">
        <w:tab/>
        <w:t>Location services</w:t>
      </w:r>
      <w:bookmarkEnd w:id="539"/>
      <w:bookmarkEnd w:id="540"/>
      <w:bookmarkEnd w:id="541"/>
      <w:bookmarkEnd w:id="542"/>
      <w:bookmarkEnd w:id="543"/>
      <w:bookmarkEnd w:id="544"/>
      <w:bookmarkEnd w:id="545"/>
    </w:p>
    <w:p w14:paraId="22FAAA95" w14:textId="77777777" w:rsidR="00D40151" w:rsidRPr="001B7C50" w:rsidRDefault="00D40151" w:rsidP="00D40151">
      <w:pPr>
        <w:pStyle w:val="Heading4"/>
      </w:pPr>
      <w:bookmarkStart w:id="546" w:name="_CR4_4_4_1"/>
      <w:bookmarkStart w:id="547" w:name="_Toc20149678"/>
      <w:bookmarkStart w:id="548" w:name="_Toc27846469"/>
      <w:bookmarkStart w:id="549" w:name="_Toc36187593"/>
      <w:bookmarkStart w:id="550" w:name="_Toc45183497"/>
      <w:bookmarkStart w:id="551" w:name="_Toc47342339"/>
      <w:bookmarkStart w:id="552" w:name="_Toc51769037"/>
      <w:bookmarkStart w:id="553" w:name="_Toc185600554"/>
      <w:bookmarkEnd w:id="546"/>
      <w:r w:rsidRPr="001B7C50">
        <w:t>4.4.4.1</w:t>
      </w:r>
      <w:r w:rsidRPr="001B7C50">
        <w:tab/>
        <w:t>Architecture to support Location Services</w:t>
      </w:r>
      <w:bookmarkEnd w:id="547"/>
      <w:bookmarkEnd w:id="548"/>
      <w:bookmarkEnd w:id="549"/>
      <w:bookmarkEnd w:id="550"/>
      <w:bookmarkEnd w:id="551"/>
      <w:bookmarkEnd w:id="552"/>
      <w:bookmarkEnd w:id="553"/>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54" w:name="_CR4_4_4_2"/>
      <w:bookmarkStart w:id="555" w:name="_Toc20149679"/>
      <w:bookmarkStart w:id="556" w:name="_Toc27846470"/>
      <w:bookmarkStart w:id="557" w:name="_Toc36187594"/>
      <w:bookmarkStart w:id="558" w:name="_Toc45183498"/>
      <w:bookmarkStart w:id="559" w:name="_Toc47342340"/>
      <w:bookmarkStart w:id="560" w:name="_Toc51769038"/>
      <w:bookmarkStart w:id="561" w:name="_Toc185600555"/>
      <w:bookmarkEnd w:id="554"/>
      <w:r w:rsidRPr="001B7C50">
        <w:t>4.4.4.2</w:t>
      </w:r>
      <w:r w:rsidRPr="001B7C50">
        <w:tab/>
        <w:t>Reference point to support Location Services</w:t>
      </w:r>
      <w:bookmarkEnd w:id="555"/>
      <w:bookmarkEnd w:id="556"/>
      <w:bookmarkEnd w:id="557"/>
      <w:bookmarkEnd w:id="558"/>
      <w:bookmarkEnd w:id="559"/>
      <w:bookmarkEnd w:id="560"/>
      <w:bookmarkEnd w:id="561"/>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62" w:name="_CR4_4_4_3"/>
      <w:bookmarkStart w:id="563" w:name="_Toc20149680"/>
      <w:bookmarkStart w:id="564" w:name="_Toc27846471"/>
      <w:bookmarkStart w:id="565" w:name="_Toc36187595"/>
      <w:bookmarkStart w:id="566" w:name="_Toc45183499"/>
      <w:bookmarkStart w:id="567" w:name="_Toc47342341"/>
      <w:bookmarkStart w:id="568" w:name="_Toc51769039"/>
      <w:bookmarkStart w:id="569" w:name="_Toc185600556"/>
      <w:bookmarkEnd w:id="562"/>
      <w:r w:rsidRPr="001B7C50">
        <w:t>4.4.4.3</w:t>
      </w:r>
      <w:r w:rsidRPr="001B7C50">
        <w:tab/>
        <w:t>Service Based Interfaces to support Location Services</w:t>
      </w:r>
      <w:bookmarkEnd w:id="563"/>
      <w:bookmarkEnd w:id="564"/>
      <w:bookmarkEnd w:id="565"/>
      <w:bookmarkEnd w:id="566"/>
      <w:bookmarkEnd w:id="567"/>
      <w:bookmarkEnd w:id="568"/>
      <w:bookmarkEnd w:id="569"/>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70" w:name="_CR4_4_5"/>
      <w:bookmarkStart w:id="571" w:name="_Toc20149681"/>
      <w:bookmarkStart w:id="572" w:name="_Toc27846472"/>
      <w:bookmarkStart w:id="573" w:name="_Toc36187596"/>
      <w:bookmarkStart w:id="574" w:name="_Toc45183500"/>
      <w:bookmarkStart w:id="575" w:name="_Toc47342342"/>
      <w:bookmarkStart w:id="576" w:name="_Toc51769040"/>
      <w:bookmarkStart w:id="577" w:name="_Toc185600557"/>
      <w:bookmarkEnd w:id="570"/>
      <w:r w:rsidRPr="001B7C50">
        <w:t>4.4.5</w:t>
      </w:r>
      <w:r w:rsidRPr="001B7C50">
        <w:tab/>
        <w:t>Application Triggering Services</w:t>
      </w:r>
      <w:bookmarkEnd w:id="571"/>
      <w:bookmarkEnd w:id="572"/>
      <w:bookmarkEnd w:id="573"/>
      <w:bookmarkEnd w:id="574"/>
      <w:bookmarkEnd w:id="575"/>
      <w:bookmarkEnd w:id="576"/>
      <w:bookmarkEnd w:id="577"/>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8" w:name="_CR4_4_6"/>
      <w:bookmarkStart w:id="579" w:name="_Toc20149682"/>
      <w:bookmarkStart w:id="580" w:name="_Toc27846473"/>
      <w:bookmarkStart w:id="581" w:name="_Toc36187597"/>
      <w:bookmarkStart w:id="582" w:name="_Toc45183501"/>
      <w:bookmarkStart w:id="583" w:name="_Toc47342343"/>
      <w:bookmarkStart w:id="584" w:name="_Toc51769041"/>
      <w:bookmarkStart w:id="585" w:name="_Toc185600558"/>
      <w:bookmarkEnd w:id="578"/>
      <w:r w:rsidRPr="001B7C50">
        <w:t>4.4.6</w:t>
      </w:r>
      <w:r w:rsidRPr="001B7C50">
        <w:tab/>
        <w:t>5G LAN-type Services</w:t>
      </w:r>
      <w:bookmarkEnd w:id="579"/>
      <w:bookmarkEnd w:id="580"/>
      <w:bookmarkEnd w:id="581"/>
      <w:bookmarkEnd w:id="582"/>
      <w:bookmarkEnd w:id="583"/>
      <w:bookmarkEnd w:id="584"/>
      <w:bookmarkEnd w:id="585"/>
    </w:p>
    <w:p w14:paraId="706C323E" w14:textId="77777777" w:rsidR="00D40151" w:rsidRPr="001B7C50" w:rsidRDefault="00D40151" w:rsidP="00D40151">
      <w:pPr>
        <w:pStyle w:val="Heading4"/>
      </w:pPr>
      <w:bookmarkStart w:id="586" w:name="_CR4_4_6_1"/>
      <w:bookmarkStart w:id="587" w:name="_Toc20149683"/>
      <w:bookmarkStart w:id="588" w:name="_Toc27846474"/>
      <w:bookmarkStart w:id="589" w:name="_Toc36187598"/>
      <w:bookmarkStart w:id="590" w:name="_Toc45183502"/>
      <w:bookmarkStart w:id="591" w:name="_Toc47342344"/>
      <w:bookmarkStart w:id="592" w:name="_Toc51769042"/>
      <w:bookmarkStart w:id="593" w:name="_Toc185600559"/>
      <w:bookmarkEnd w:id="586"/>
      <w:r w:rsidRPr="001B7C50">
        <w:t>4.4.6.1</w:t>
      </w:r>
      <w:r w:rsidRPr="001B7C50">
        <w:tab/>
        <w:t>User plane architecture to support 5G LAN-type service</w:t>
      </w:r>
      <w:bookmarkEnd w:id="587"/>
      <w:bookmarkEnd w:id="588"/>
      <w:bookmarkEnd w:id="589"/>
      <w:bookmarkEnd w:id="590"/>
      <w:bookmarkEnd w:id="591"/>
      <w:bookmarkEnd w:id="592"/>
      <w:bookmarkEnd w:id="593"/>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94" w:name="_MON_1684549432"/>
    <w:bookmarkEnd w:id="594"/>
    <w:p w14:paraId="5DFDA058" w14:textId="00895A48" w:rsidR="00FB1520" w:rsidRDefault="00FB1520" w:rsidP="002C13BE">
      <w:pPr>
        <w:pStyle w:val="TH"/>
      </w:pPr>
      <w:r>
        <w:object w:dxaOrig="6016" w:dyaOrig="2175" w14:anchorId="0FD79F0E">
          <v:shape id="_x0000_i1085" type="#_x0000_t75" style="width:299.9pt;height:107.7pt" o:ole="">
            <v:imagedata r:id="rId129" o:title=""/>
          </v:shape>
          <o:OLEObject Type="Embed" ProgID="Word.Picture.8" ShapeID="_x0000_i1085" DrawAspect="Content" ObjectID="_1796214395" r:id="rId130"/>
        </w:object>
      </w:r>
    </w:p>
    <w:p w14:paraId="76A57DF5" w14:textId="77777777" w:rsidR="00D40151" w:rsidRPr="001B7C50" w:rsidRDefault="00D40151" w:rsidP="00D40151">
      <w:pPr>
        <w:pStyle w:val="TF"/>
      </w:pPr>
      <w:bookmarkStart w:id="595" w:name="_CRFigure4_4_6_11"/>
      <w:r w:rsidRPr="001B7C50">
        <w:t xml:space="preserve">Figure </w:t>
      </w:r>
      <w:bookmarkEnd w:id="595"/>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96" w:name="_MON_1748776525"/>
    <w:bookmarkEnd w:id="596"/>
    <w:p w14:paraId="2048AFC7" w14:textId="339D3E73" w:rsidR="00FB1520" w:rsidRDefault="00FB1520" w:rsidP="00FB1520">
      <w:pPr>
        <w:pStyle w:val="TH"/>
      </w:pPr>
      <w:r>
        <w:object w:dxaOrig="5945" w:dyaOrig="1500" w14:anchorId="1F8A8623">
          <v:shape id="_x0000_i1086" type="#_x0000_t75" style="width:298.65pt;height:75.15pt" o:ole="">
            <v:imagedata r:id="rId131" o:title=""/>
          </v:shape>
          <o:OLEObject Type="Embed" ProgID="Word.Picture.8" ShapeID="_x0000_i1086" DrawAspect="Content" ObjectID="_1796214396" r:id="rId132"/>
        </w:object>
      </w:r>
    </w:p>
    <w:p w14:paraId="27C53DBD" w14:textId="77777777" w:rsidR="00D40151" w:rsidRPr="001B7C50" w:rsidRDefault="00D40151" w:rsidP="00D40151">
      <w:pPr>
        <w:pStyle w:val="TF"/>
      </w:pPr>
      <w:bookmarkStart w:id="597" w:name="_CRFigure4_4_6_12"/>
      <w:r w:rsidRPr="001B7C50">
        <w:t xml:space="preserve">Figure </w:t>
      </w:r>
      <w:bookmarkEnd w:id="597"/>
      <w:r w:rsidRPr="001B7C50">
        <w:t>4.4.6.1-2: N19-based user plane architecture in non-roaming scenario</w:t>
      </w:r>
    </w:p>
    <w:p w14:paraId="28B785F0" w14:textId="72070B94" w:rsidR="00FB1520" w:rsidRPr="001B7C50" w:rsidRDefault="00FB1520" w:rsidP="00FB1520">
      <w:pPr>
        <w:pStyle w:val="NO"/>
      </w:pPr>
      <w:bookmarkStart w:id="598" w:name="_Toc20149684"/>
      <w:bookmarkStart w:id="599" w:name="_Toc27846475"/>
      <w:bookmarkStart w:id="600" w:name="_Toc36187599"/>
      <w:bookmarkStart w:id="601" w:name="_Toc45183503"/>
      <w:bookmarkStart w:id="602" w:name="_Toc47342345"/>
      <w:bookmarkStart w:id="603"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604" w:name="_CR4_4_6_2"/>
      <w:bookmarkStart w:id="605" w:name="_Toc185600560"/>
      <w:bookmarkEnd w:id="604"/>
      <w:r w:rsidRPr="001B7C50">
        <w:t>4.4.6.2</w:t>
      </w:r>
      <w:r w:rsidRPr="001B7C50">
        <w:tab/>
        <w:t>Reference points to support 5G LAN-type service</w:t>
      </w:r>
      <w:bookmarkEnd w:id="598"/>
      <w:bookmarkEnd w:id="599"/>
      <w:bookmarkEnd w:id="600"/>
      <w:bookmarkEnd w:id="601"/>
      <w:bookmarkEnd w:id="602"/>
      <w:bookmarkEnd w:id="603"/>
      <w:bookmarkEnd w:id="605"/>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606" w:name="_CR4_4_7"/>
      <w:bookmarkStart w:id="607" w:name="_Toc20149685"/>
      <w:bookmarkStart w:id="608" w:name="_Toc27846476"/>
      <w:bookmarkStart w:id="609" w:name="_Toc36187600"/>
      <w:bookmarkStart w:id="610" w:name="_Toc45183504"/>
      <w:bookmarkStart w:id="611" w:name="_Toc47342346"/>
      <w:bookmarkStart w:id="612" w:name="_Toc51769044"/>
      <w:bookmarkStart w:id="613" w:name="_Toc185600561"/>
      <w:bookmarkEnd w:id="606"/>
      <w:r w:rsidRPr="001B7C50">
        <w:t>4.4.7</w:t>
      </w:r>
      <w:r w:rsidRPr="001B7C50">
        <w:tab/>
        <w:t>MSISDN-less MO SMS Service</w:t>
      </w:r>
      <w:bookmarkEnd w:id="607"/>
      <w:bookmarkEnd w:id="608"/>
      <w:bookmarkEnd w:id="609"/>
      <w:bookmarkEnd w:id="610"/>
      <w:bookmarkEnd w:id="611"/>
      <w:bookmarkEnd w:id="612"/>
      <w:bookmarkEnd w:id="613"/>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14" w:name="_CR4_4_8"/>
      <w:bookmarkStart w:id="615" w:name="_Toc20149686"/>
      <w:bookmarkStart w:id="616" w:name="_Toc27846477"/>
      <w:bookmarkStart w:id="617" w:name="_Toc36187601"/>
      <w:bookmarkStart w:id="618" w:name="_Toc45183505"/>
      <w:bookmarkStart w:id="619" w:name="_Toc47342347"/>
      <w:bookmarkStart w:id="620" w:name="_Toc51769045"/>
      <w:bookmarkStart w:id="621" w:name="_Toc185600562"/>
      <w:bookmarkEnd w:id="614"/>
      <w:r w:rsidRPr="001B7C50">
        <w:t>4.4.8</w:t>
      </w:r>
      <w:r w:rsidRPr="001B7C50">
        <w:tab/>
      </w:r>
      <w:r w:rsidR="001F3682" w:rsidRPr="001B7C50">
        <w:t xml:space="preserve">Architecture to enable </w:t>
      </w:r>
      <w:r w:rsidRPr="001B7C50">
        <w:t>Time Sensitive Communication</w:t>
      </w:r>
      <w:bookmarkEnd w:id="615"/>
      <w:bookmarkEnd w:id="616"/>
      <w:bookmarkEnd w:id="617"/>
      <w:bookmarkEnd w:id="618"/>
      <w:bookmarkEnd w:id="619"/>
      <w:bookmarkEnd w:id="620"/>
      <w:r w:rsidR="00E02643">
        <w:t>,</w:t>
      </w:r>
      <w:r w:rsidR="001F3682" w:rsidRPr="001B7C50">
        <w:t xml:space="preserve"> Time Synchronization</w:t>
      </w:r>
      <w:r w:rsidR="00E02643">
        <w:t xml:space="preserve"> and Deterministic Networking</w:t>
      </w:r>
      <w:bookmarkEnd w:id="621"/>
    </w:p>
    <w:p w14:paraId="424D7584" w14:textId="77777777" w:rsidR="00D40151" w:rsidRPr="001B7C50" w:rsidRDefault="00D40151" w:rsidP="00D40151">
      <w:pPr>
        <w:pStyle w:val="Heading4"/>
      </w:pPr>
      <w:bookmarkStart w:id="622" w:name="_CR4_4_8_1"/>
      <w:bookmarkStart w:id="623" w:name="_Toc20149687"/>
      <w:bookmarkStart w:id="624" w:name="_Toc27846478"/>
      <w:bookmarkStart w:id="625" w:name="_Toc36187602"/>
      <w:bookmarkStart w:id="626" w:name="_Toc45183506"/>
      <w:bookmarkStart w:id="627" w:name="_Toc47342348"/>
      <w:bookmarkStart w:id="628" w:name="_Toc51769046"/>
      <w:bookmarkStart w:id="629" w:name="_Toc185600563"/>
      <w:bookmarkEnd w:id="622"/>
      <w:r w:rsidRPr="001B7C50">
        <w:t>4.4.8.1</w:t>
      </w:r>
      <w:r w:rsidRPr="001B7C50">
        <w:tab/>
        <w:t>General</w:t>
      </w:r>
      <w:bookmarkEnd w:id="623"/>
      <w:bookmarkEnd w:id="624"/>
      <w:bookmarkEnd w:id="625"/>
      <w:bookmarkEnd w:id="626"/>
      <w:bookmarkEnd w:id="627"/>
      <w:bookmarkEnd w:id="628"/>
      <w:bookmarkEnd w:id="629"/>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30" w:name="_Toc20149688"/>
      <w:bookmarkStart w:id="631" w:name="_Toc27846479"/>
      <w:bookmarkStart w:id="632" w:name="_Toc36187603"/>
      <w:bookmarkStart w:id="633" w:name="_Toc45183507"/>
      <w:bookmarkStart w:id="634" w:name="_Toc47342349"/>
      <w:bookmarkStart w:id="635"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36" w:name="_CR4_4_8_2"/>
      <w:bookmarkStart w:id="637" w:name="_Toc185600564"/>
      <w:bookmarkEnd w:id="636"/>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30"/>
      <w:bookmarkEnd w:id="631"/>
      <w:bookmarkEnd w:id="632"/>
      <w:bookmarkEnd w:id="633"/>
      <w:bookmarkEnd w:id="634"/>
      <w:bookmarkEnd w:id="635"/>
      <w:bookmarkEnd w:id="637"/>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7" type="#_x0000_t75" style="width:481.45pt;height:257.3pt" o:ole="">
            <v:imagedata r:id="rId133" o:title=""/>
          </v:shape>
          <o:OLEObject Type="Embed" ProgID="Word.Picture.8" ShapeID="_x0000_i1087" DrawAspect="Content" ObjectID="_1796214397" r:id="rId134"/>
        </w:object>
      </w:r>
    </w:p>
    <w:p w14:paraId="78FF607F" w14:textId="5A4105E9" w:rsidR="00D40151" w:rsidRPr="001B7C50" w:rsidRDefault="00D40151" w:rsidP="00D40151">
      <w:pPr>
        <w:pStyle w:val="TF"/>
      </w:pPr>
      <w:bookmarkStart w:id="638" w:name="_CRFigure4_4_8_21"/>
      <w:r w:rsidRPr="001B7C50">
        <w:t xml:space="preserve">Figure </w:t>
      </w:r>
      <w:bookmarkEnd w:id="638"/>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9" w:name="_Toc20149689"/>
      <w:bookmarkStart w:id="640" w:name="_Toc27846480"/>
      <w:bookmarkStart w:id="641" w:name="_Toc36187604"/>
      <w:bookmarkStart w:id="642" w:name="_Toc45183508"/>
      <w:bookmarkStart w:id="643" w:name="_Toc47342350"/>
      <w:bookmarkStart w:id="644"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45" w:name="_CR4_4_8_3"/>
      <w:bookmarkStart w:id="646" w:name="_Toc185600565"/>
      <w:bookmarkEnd w:id="645"/>
      <w:r w:rsidRPr="001B7C50">
        <w:t>4.4.8.3</w:t>
      </w:r>
      <w:r w:rsidRPr="001B7C50">
        <w:tab/>
        <w:t>Architecture for AF requested support of Time Sensitive Communication and Time Synchronization</w:t>
      </w:r>
      <w:bookmarkEnd w:id="646"/>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47" w:name="_MON_1710917690"/>
    <w:bookmarkEnd w:id="647"/>
    <w:p w14:paraId="31D78378" w14:textId="690D1AE9" w:rsidR="0082686E" w:rsidRPr="001B7C50" w:rsidRDefault="0082686E" w:rsidP="0082686E">
      <w:pPr>
        <w:pStyle w:val="TH"/>
      </w:pPr>
      <w:r>
        <w:rPr>
          <w:noProof/>
        </w:rPr>
        <w:object w:dxaOrig="8703" w:dyaOrig="3952" w14:anchorId="026EA06D">
          <v:shape id="_x0000_i1088" type="#_x0000_t75" alt="" style="width:434.5pt;height:197.85pt" o:ole="">
            <v:imagedata r:id="rId135" o:title=""/>
          </v:shape>
          <o:OLEObject Type="Embed" ProgID="Word.Document.12" ShapeID="_x0000_i1088" DrawAspect="Content" ObjectID="_1796214398" r:id="rId136">
            <o:FieldCodes>\s</o:FieldCodes>
          </o:OLEObject>
        </w:object>
      </w:r>
    </w:p>
    <w:p w14:paraId="7DC8784F" w14:textId="45805F26" w:rsidR="00055D0B" w:rsidRPr="001B7C50" w:rsidRDefault="00055D0B" w:rsidP="00562E84">
      <w:pPr>
        <w:pStyle w:val="TF"/>
      </w:pPr>
      <w:bookmarkStart w:id="648" w:name="_CRFigure4_4_8_31"/>
      <w:r w:rsidRPr="001B7C50">
        <w:t xml:space="preserve">Figure </w:t>
      </w:r>
      <w:bookmarkEnd w:id="648"/>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49" w:name="_CR4_4_8_4"/>
      <w:bookmarkStart w:id="650" w:name="_Toc185600566"/>
      <w:bookmarkEnd w:id="649"/>
      <w:r>
        <w:t>4.4.8.4</w:t>
      </w:r>
      <w:r>
        <w:tab/>
        <w:t>Architecture to support IETF Deterministic Networking</w:t>
      </w:r>
      <w:bookmarkEnd w:id="650"/>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9" type="#_x0000_t75" style="width:475.2pt;height:266.7pt" o:ole="">
            <v:imagedata r:id="rId137" o:title=""/>
          </v:shape>
          <o:OLEObject Type="Embed" ProgID="PowerPoint.Slide.8" ShapeID="_x0000_i1089" DrawAspect="Content" ObjectID="_1796214399" r:id="rId138"/>
        </w:object>
      </w:r>
    </w:p>
    <w:p w14:paraId="29DCAA15" w14:textId="76269568" w:rsidR="00E02643" w:rsidRDefault="00E02643" w:rsidP="00E02643">
      <w:pPr>
        <w:pStyle w:val="TF"/>
      </w:pPr>
      <w:bookmarkStart w:id="651" w:name="_CRFigure4_4_8_41"/>
      <w:r>
        <w:t xml:space="preserve">Figure </w:t>
      </w:r>
      <w:bookmarkEnd w:id="651"/>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52" w:name="_CR5"/>
      <w:bookmarkStart w:id="653" w:name="_Toc185600567"/>
      <w:bookmarkEnd w:id="652"/>
      <w:r w:rsidRPr="001B7C50">
        <w:t>5</w:t>
      </w:r>
      <w:r w:rsidRPr="001B7C50">
        <w:tab/>
        <w:t>High level features</w:t>
      </w:r>
      <w:bookmarkEnd w:id="639"/>
      <w:bookmarkEnd w:id="640"/>
      <w:bookmarkEnd w:id="641"/>
      <w:bookmarkEnd w:id="642"/>
      <w:bookmarkEnd w:id="643"/>
      <w:bookmarkEnd w:id="644"/>
      <w:bookmarkEnd w:id="653"/>
    </w:p>
    <w:p w14:paraId="32472D0B" w14:textId="77777777" w:rsidR="00D40151" w:rsidRPr="001B7C50" w:rsidRDefault="00D40151" w:rsidP="00D40151">
      <w:pPr>
        <w:pStyle w:val="Heading2"/>
      </w:pPr>
      <w:bookmarkStart w:id="654" w:name="_CR5_1"/>
      <w:bookmarkStart w:id="655" w:name="_Toc20149690"/>
      <w:bookmarkStart w:id="656" w:name="_Toc27846481"/>
      <w:bookmarkStart w:id="657" w:name="_Toc36187605"/>
      <w:bookmarkStart w:id="658" w:name="_Toc45183509"/>
      <w:bookmarkStart w:id="659" w:name="_Toc47342351"/>
      <w:bookmarkStart w:id="660" w:name="_Toc51769049"/>
      <w:bookmarkStart w:id="661" w:name="_Toc185600568"/>
      <w:bookmarkEnd w:id="654"/>
      <w:r w:rsidRPr="001B7C50">
        <w:t>5.1</w:t>
      </w:r>
      <w:r w:rsidRPr="001B7C50">
        <w:tab/>
        <w:t>General</w:t>
      </w:r>
      <w:bookmarkEnd w:id="655"/>
      <w:bookmarkEnd w:id="656"/>
      <w:bookmarkEnd w:id="657"/>
      <w:bookmarkEnd w:id="658"/>
      <w:bookmarkEnd w:id="659"/>
      <w:bookmarkEnd w:id="660"/>
      <w:bookmarkEnd w:id="661"/>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62" w:name="_CR5_2"/>
      <w:bookmarkStart w:id="663" w:name="_Toc20149691"/>
      <w:bookmarkStart w:id="664" w:name="_Toc27846482"/>
      <w:bookmarkStart w:id="665" w:name="_Toc36187606"/>
      <w:bookmarkStart w:id="666" w:name="_Toc45183510"/>
      <w:bookmarkStart w:id="667" w:name="_Toc47342352"/>
      <w:bookmarkStart w:id="668" w:name="_Toc51769050"/>
      <w:bookmarkStart w:id="669" w:name="_Toc185600569"/>
      <w:bookmarkEnd w:id="662"/>
      <w:r w:rsidRPr="001B7C50">
        <w:lastRenderedPageBreak/>
        <w:t>5.2</w:t>
      </w:r>
      <w:r w:rsidRPr="001B7C50">
        <w:tab/>
        <w:t>Network Access Control</w:t>
      </w:r>
      <w:bookmarkEnd w:id="663"/>
      <w:bookmarkEnd w:id="664"/>
      <w:bookmarkEnd w:id="665"/>
      <w:bookmarkEnd w:id="666"/>
      <w:bookmarkEnd w:id="667"/>
      <w:bookmarkEnd w:id="668"/>
      <w:bookmarkEnd w:id="669"/>
    </w:p>
    <w:p w14:paraId="716B8B03" w14:textId="77777777" w:rsidR="00D40151" w:rsidRPr="001B7C50" w:rsidRDefault="00D40151" w:rsidP="00D40151">
      <w:pPr>
        <w:pStyle w:val="Heading3"/>
        <w:rPr>
          <w:rFonts w:eastAsia="MS Mincho"/>
        </w:rPr>
      </w:pPr>
      <w:bookmarkStart w:id="670" w:name="_CR5_2_1"/>
      <w:bookmarkStart w:id="671" w:name="_Toc20149692"/>
      <w:bookmarkStart w:id="672" w:name="_Toc27846483"/>
      <w:bookmarkStart w:id="673" w:name="_Toc36187607"/>
      <w:bookmarkStart w:id="674" w:name="_Toc45183511"/>
      <w:bookmarkStart w:id="675" w:name="_Toc47342353"/>
      <w:bookmarkStart w:id="676" w:name="_Toc51769051"/>
      <w:bookmarkStart w:id="677" w:name="_Toc185600570"/>
      <w:bookmarkEnd w:id="670"/>
      <w:r w:rsidRPr="001B7C50">
        <w:rPr>
          <w:rFonts w:eastAsia="MS Mincho"/>
        </w:rPr>
        <w:t>5.2.1</w:t>
      </w:r>
      <w:r w:rsidRPr="001B7C50">
        <w:rPr>
          <w:rFonts w:eastAsia="MS Mincho"/>
        </w:rPr>
        <w:tab/>
        <w:t>General</w:t>
      </w:r>
      <w:bookmarkEnd w:id="671"/>
      <w:bookmarkEnd w:id="672"/>
      <w:bookmarkEnd w:id="673"/>
      <w:bookmarkEnd w:id="674"/>
      <w:bookmarkEnd w:id="675"/>
      <w:bookmarkEnd w:id="676"/>
      <w:bookmarkEnd w:id="677"/>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78" w:name="_CR5_2_2"/>
      <w:bookmarkStart w:id="679" w:name="_Toc20149693"/>
      <w:bookmarkStart w:id="680" w:name="_Toc27846484"/>
      <w:bookmarkStart w:id="681" w:name="_Toc36187608"/>
      <w:bookmarkStart w:id="682" w:name="_Toc45183512"/>
      <w:bookmarkStart w:id="683" w:name="_Toc47342354"/>
      <w:bookmarkStart w:id="684" w:name="_Toc51769052"/>
      <w:bookmarkStart w:id="685" w:name="_Toc185600571"/>
      <w:bookmarkEnd w:id="678"/>
      <w:r w:rsidRPr="001B7C50">
        <w:rPr>
          <w:rFonts w:eastAsia="MS Mincho"/>
        </w:rPr>
        <w:t>5.2.2</w:t>
      </w:r>
      <w:r w:rsidRPr="001B7C50">
        <w:rPr>
          <w:rFonts w:eastAsia="MS Mincho"/>
        </w:rPr>
        <w:tab/>
        <w:t>Network selection</w:t>
      </w:r>
      <w:bookmarkEnd w:id="679"/>
      <w:bookmarkEnd w:id="680"/>
      <w:bookmarkEnd w:id="681"/>
      <w:bookmarkEnd w:id="682"/>
      <w:bookmarkEnd w:id="683"/>
      <w:bookmarkEnd w:id="684"/>
      <w:bookmarkEnd w:id="685"/>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86" w:name="_Toc20149694"/>
      <w:bookmarkStart w:id="687" w:name="_Toc27846485"/>
      <w:bookmarkStart w:id="688" w:name="_Toc36187609"/>
      <w:bookmarkStart w:id="689" w:name="_Toc45183513"/>
      <w:bookmarkStart w:id="690" w:name="_Toc47342355"/>
      <w:bookmarkStart w:id="691"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92" w:name="_CR5_2_2a"/>
      <w:bookmarkStart w:id="693" w:name="_Toc185600572"/>
      <w:bookmarkEnd w:id="692"/>
      <w:r w:rsidRPr="001B7C50">
        <w:rPr>
          <w:rFonts w:eastAsia="MS Mincho"/>
        </w:rPr>
        <w:t>5.2.2a</w:t>
      </w:r>
      <w:r w:rsidR="00607A94" w:rsidRPr="001B7C50">
        <w:rPr>
          <w:rFonts w:eastAsia="MS Mincho"/>
        </w:rPr>
        <w:tab/>
        <w:t>Void</w:t>
      </w:r>
      <w:bookmarkEnd w:id="693"/>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94" w:name="_CR5_2_3"/>
      <w:bookmarkStart w:id="695" w:name="_Toc185600573"/>
      <w:bookmarkEnd w:id="694"/>
      <w:r w:rsidRPr="001B7C50">
        <w:rPr>
          <w:rFonts w:eastAsia="MS Mincho"/>
        </w:rPr>
        <w:t>5.2.3</w:t>
      </w:r>
      <w:r w:rsidRPr="001B7C50">
        <w:rPr>
          <w:rFonts w:eastAsia="MS Mincho"/>
        </w:rPr>
        <w:tab/>
        <w:t>Identification and authentication</w:t>
      </w:r>
      <w:bookmarkEnd w:id="686"/>
      <w:bookmarkEnd w:id="687"/>
      <w:bookmarkEnd w:id="688"/>
      <w:bookmarkEnd w:id="689"/>
      <w:bookmarkEnd w:id="690"/>
      <w:bookmarkEnd w:id="691"/>
      <w:bookmarkEnd w:id="695"/>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96" w:name="_CR5_2_4"/>
      <w:bookmarkStart w:id="697" w:name="_Toc20149695"/>
      <w:bookmarkStart w:id="698" w:name="_Toc27846486"/>
      <w:bookmarkStart w:id="699" w:name="_Toc36187610"/>
      <w:bookmarkStart w:id="700" w:name="_Toc45183514"/>
      <w:bookmarkStart w:id="701" w:name="_Toc47342356"/>
      <w:bookmarkStart w:id="702" w:name="_Toc51769054"/>
      <w:bookmarkStart w:id="703" w:name="_Toc185600574"/>
      <w:bookmarkEnd w:id="696"/>
      <w:r w:rsidRPr="001B7C50">
        <w:rPr>
          <w:rFonts w:eastAsia="MS Mincho"/>
        </w:rPr>
        <w:t>5.2.4</w:t>
      </w:r>
      <w:r w:rsidRPr="001B7C50">
        <w:rPr>
          <w:rFonts w:eastAsia="MS Mincho"/>
        </w:rPr>
        <w:tab/>
        <w:t>Authorisation</w:t>
      </w:r>
      <w:bookmarkEnd w:id="697"/>
      <w:bookmarkEnd w:id="698"/>
      <w:bookmarkEnd w:id="699"/>
      <w:bookmarkEnd w:id="700"/>
      <w:bookmarkEnd w:id="701"/>
      <w:bookmarkEnd w:id="702"/>
      <w:bookmarkEnd w:id="703"/>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704" w:name="_CR5_2_5"/>
      <w:bookmarkStart w:id="705" w:name="_Toc20149696"/>
      <w:bookmarkStart w:id="706" w:name="_Toc27846487"/>
      <w:bookmarkStart w:id="707" w:name="_Toc36187611"/>
      <w:bookmarkStart w:id="708" w:name="_Toc45183515"/>
      <w:bookmarkStart w:id="709" w:name="_Toc47342357"/>
      <w:bookmarkStart w:id="710" w:name="_Toc51769055"/>
      <w:bookmarkStart w:id="711" w:name="_Toc185600575"/>
      <w:bookmarkEnd w:id="704"/>
      <w:r w:rsidRPr="001B7C50">
        <w:rPr>
          <w:rFonts w:eastAsia="MS Mincho"/>
        </w:rPr>
        <w:t>5.2.5</w:t>
      </w:r>
      <w:r w:rsidRPr="001B7C50">
        <w:rPr>
          <w:rFonts w:eastAsia="MS Mincho"/>
        </w:rPr>
        <w:tab/>
        <w:t>Access control and barring</w:t>
      </w:r>
      <w:bookmarkEnd w:id="705"/>
      <w:bookmarkEnd w:id="706"/>
      <w:bookmarkEnd w:id="707"/>
      <w:bookmarkEnd w:id="708"/>
      <w:bookmarkEnd w:id="709"/>
      <w:bookmarkEnd w:id="710"/>
      <w:bookmarkEnd w:id="711"/>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37E7136"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w:t>
      </w:r>
      <w:r w:rsidR="00214C93">
        <w:rPr>
          <w:rFonts w:eastAsia="MS Mincho"/>
        </w:rPr>
        <w:t xml:space="preserve"> and</w:t>
      </w:r>
      <w:r w:rsidRPr="001B7C50">
        <w:rPr>
          <w:rFonts w:eastAsia="MS Mincho"/>
        </w:rPr>
        <w:t xml:space="preserve">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12" w:name="_Toc20149697"/>
      <w:bookmarkStart w:id="713" w:name="_Toc27846488"/>
      <w:bookmarkStart w:id="714" w:name="_Toc36187612"/>
      <w:bookmarkStart w:id="715" w:name="_Toc45183516"/>
      <w:bookmarkStart w:id="716" w:name="_Toc47342358"/>
      <w:bookmarkStart w:id="717"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18" w:name="_CR5_2_6"/>
      <w:bookmarkStart w:id="719" w:name="_Toc185600576"/>
      <w:bookmarkEnd w:id="718"/>
      <w:r w:rsidRPr="001B7C50">
        <w:rPr>
          <w:rFonts w:eastAsia="MS Mincho"/>
        </w:rPr>
        <w:t>5.2.6</w:t>
      </w:r>
      <w:r w:rsidRPr="001B7C50">
        <w:rPr>
          <w:rFonts w:eastAsia="MS Mincho"/>
        </w:rPr>
        <w:tab/>
        <w:t>Policy control</w:t>
      </w:r>
      <w:bookmarkEnd w:id="712"/>
      <w:bookmarkEnd w:id="713"/>
      <w:bookmarkEnd w:id="714"/>
      <w:bookmarkEnd w:id="715"/>
      <w:bookmarkEnd w:id="716"/>
      <w:bookmarkEnd w:id="717"/>
      <w:bookmarkEnd w:id="719"/>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20" w:name="_CR5_2_7"/>
      <w:bookmarkStart w:id="721" w:name="_Toc20149698"/>
      <w:bookmarkStart w:id="722" w:name="_Toc27846489"/>
      <w:bookmarkStart w:id="723" w:name="_Toc36187613"/>
      <w:bookmarkStart w:id="724" w:name="_Toc45183517"/>
      <w:bookmarkStart w:id="725" w:name="_Toc47342359"/>
      <w:bookmarkStart w:id="726" w:name="_Toc51769057"/>
      <w:bookmarkStart w:id="727" w:name="_Toc185600577"/>
      <w:bookmarkEnd w:id="720"/>
      <w:r w:rsidRPr="001B7C50">
        <w:rPr>
          <w:rFonts w:eastAsia="MS Mincho"/>
        </w:rPr>
        <w:t>5.2.7</w:t>
      </w:r>
      <w:r w:rsidRPr="001B7C50">
        <w:rPr>
          <w:rFonts w:eastAsia="MS Mincho"/>
        </w:rPr>
        <w:tab/>
        <w:t>Lawful Interception</w:t>
      </w:r>
      <w:bookmarkEnd w:id="721"/>
      <w:bookmarkEnd w:id="722"/>
      <w:bookmarkEnd w:id="723"/>
      <w:bookmarkEnd w:id="724"/>
      <w:bookmarkEnd w:id="725"/>
      <w:bookmarkEnd w:id="726"/>
      <w:bookmarkEnd w:id="727"/>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28" w:name="_CR5_3"/>
      <w:bookmarkStart w:id="729" w:name="_Toc20149699"/>
      <w:bookmarkStart w:id="730" w:name="_Toc27846490"/>
      <w:bookmarkStart w:id="731" w:name="_Toc36187614"/>
      <w:bookmarkStart w:id="732" w:name="_Toc45183518"/>
      <w:bookmarkStart w:id="733" w:name="_Toc47342360"/>
      <w:bookmarkStart w:id="734" w:name="_Toc51769058"/>
      <w:bookmarkStart w:id="735" w:name="_Toc185600578"/>
      <w:bookmarkEnd w:id="728"/>
      <w:r w:rsidRPr="001B7C50">
        <w:t>5.3</w:t>
      </w:r>
      <w:r w:rsidRPr="001B7C50">
        <w:tab/>
        <w:t>Registration and Connection Management</w:t>
      </w:r>
      <w:bookmarkEnd w:id="729"/>
      <w:bookmarkEnd w:id="730"/>
      <w:bookmarkEnd w:id="731"/>
      <w:bookmarkEnd w:id="732"/>
      <w:bookmarkEnd w:id="733"/>
      <w:bookmarkEnd w:id="734"/>
      <w:bookmarkEnd w:id="735"/>
    </w:p>
    <w:p w14:paraId="54B7246A" w14:textId="77777777" w:rsidR="00D40151" w:rsidRPr="001B7C50" w:rsidRDefault="00D40151" w:rsidP="00D40151">
      <w:pPr>
        <w:pStyle w:val="Heading3"/>
      </w:pPr>
      <w:bookmarkStart w:id="736" w:name="_CR5_3_1"/>
      <w:bookmarkStart w:id="737" w:name="_Toc20149700"/>
      <w:bookmarkStart w:id="738" w:name="_Toc27846491"/>
      <w:bookmarkStart w:id="739" w:name="_Toc36187615"/>
      <w:bookmarkStart w:id="740" w:name="_Toc45183519"/>
      <w:bookmarkStart w:id="741" w:name="_Toc47342361"/>
      <w:bookmarkStart w:id="742" w:name="_Toc51769059"/>
      <w:bookmarkStart w:id="743" w:name="_Toc185600579"/>
      <w:bookmarkEnd w:id="736"/>
      <w:r w:rsidRPr="001B7C50">
        <w:t>5.3.1</w:t>
      </w:r>
      <w:r w:rsidRPr="001B7C50">
        <w:tab/>
        <w:t>General</w:t>
      </w:r>
      <w:bookmarkEnd w:id="737"/>
      <w:bookmarkEnd w:id="738"/>
      <w:bookmarkEnd w:id="739"/>
      <w:bookmarkEnd w:id="740"/>
      <w:bookmarkEnd w:id="741"/>
      <w:bookmarkEnd w:id="742"/>
      <w:bookmarkEnd w:id="743"/>
    </w:p>
    <w:p w14:paraId="10FCC7A9" w14:textId="635B47C0" w:rsidR="00D40151" w:rsidRPr="001B7C50" w:rsidRDefault="00D40151" w:rsidP="00D40151">
      <w:r w:rsidRPr="001B7C50">
        <w:t>The Registration Management is used to register or deregister a UE/user with the network</w:t>
      </w:r>
      <w:r w:rsidR="00214C93">
        <w:t xml:space="preserve"> and</w:t>
      </w:r>
      <w:r w:rsidRPr="001B7C50">
        <w:t xml:space="preserve">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44" w:name="_CR5_3_2"/>
      <w:bookmarkStart w:id="745" w:name="_Toc20149701"/>
      <w:bookmarkStart w:id="746" w:name="_Toc27846492"/>
      <w:bookmarkStart w:id="747" w:name="_Toc36187616"/>
      <w:bookmarkStart w:id="748" w:name="_Toc45183520"/>
      <w:bookmarkStart w:id="749" w:name="_Toc47342362"/>
      <w:bookmarkStart w:id="750" w:name="_Toc51769060"/>
      <w:bookmarkStart w:id="751" w:name="_Toc185600580"/>
      <w:bookmarkEnd w:id="744"/>
      <w:r w:rsidRPr="001B7C50">
        <w:t>5.3.2</w:t>
      </w:r>
      <w:r w:rsidRPr="001B7C50">
        <w:tab/>
        <w:t>Registration Management</w:t>
      </w:r>
      <w:bookmarkEnd w:id="745"/>
      <w:bookmarkEnd w:id="746"/>
      <w:bookmarkEnd w:id="747"/>
      <w:bookmarkEnd w:id="748"/>
      <w:bookmarkEnd w:id="749"/>
      <w:bookmarkEnd w:id="750"/>
      <w:bookmarkEnd w:id="751"/>
    </w:p>
    <w:p w14:paraId="09A4DC70" w14:textId="77777777" w:rsidR="00D40151" w:rsidRPr="001B7C50" w:rsidRDefault="00D40151" w:rsidP="00D40151">
      <w:pPr>
        <w:pStyle w:val="Heading4"/>
      </w:pPr>
      <w:bookmarkStart w:id="752" w:name="_CR5_3_2_1"/>
      <w:bookmarkStart w:id="753" w:name="_Toc20149702"/>
      <w:bookmarkStart w:id="754" w:name="_Toc27846493"/>
      <w:bookmarkStart w:id="755" w:name="_Toc36187617"/>
      <w:bookmarkStart w:id="756" w:name="_Toc45183521"/>
      <w:bookmarkStart w:id="757" w:name="_Toc47342363"/>
      <w:bookmarkStart w:id="758" w:name="_Toc51769061"/>
      <w:bookmarkStart w:id="759" w:name="_Toc185600581"/>
      <w:bookmarkEnd w:id="752"/>
      <w:r w:rsidRPr="001B7C50">
        <w:t>5.3.2.1</w:t>
      </w:r>
      <w:r w:rsidRPr="001B7C50">
        <w:tab/>
        <w:t>General</w:t>
      </w:r>
      <w:bookmarkEnd w:id="753"/>
      <w:bookmarkEnd w:id="754"/>
      <w:bookmarkEnd w:id="755"/>
      <w:bookmarkEnd w:id="756"/>
      <w:bookmarkEnd w:id="757"/>
      <w:bookmarkEnd w:id="758"/>
      <w:bookmarkEnd w:id="759"/>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60" w:name="_CR5_3_2_2"/>
      <w:bookmarkStart w:id="761" w:name="_Toc20149703"/>
      <w:bookmarkStart w:id="762" w:name="_Toc27846494"/>
      <w:bookmarkStart w:id="763" w:name="_Toc36187618"/>
      <w:bookmarkStart w:id="764" w:name="_Toc45183522"/>
      <w:bookmarkStart w:id="765" w:name="_Toc47342364"/>
      <w:bookmarkStart w:id="766" w:name="_Toc51769062"/>
      <w:bookmarkStart w:id="767" w:name="_Toc185600582"/>
      <w:bookmarkEnd w:id="760"/>
      <w:r w:rsidRPr="001B7C50">
        <w:t>5.3.2.2</w:t>
      </w:r>
      <w:r w:rsidRPr="001B7C50">
        <w:tab/>
        <w:t>5GS Registration Management states</w:t>
      </w:r>
      <w:bookmarkEnd w:id="761"/>
      <w:bookmarkEnd w:id="762"/>
      <w:bookmarkEnd w:id="763"/>
      <w:bookmarkEnd w:id="764"/>
      <w:bookmarkEnd w:id="765"/>
      <w:bookmarkEnd w:id="766"/>
      <w:bookmarkEnd w:id="767"/>
    </w:p>
    <w:p w14:paraId="5EACE5A0" w14:textId="77777777" w:rsidR="00D40151" w:rsidRPr="001B7C50" w:rsidRDefault="00D40151" w:rsidP="00D40151">
      <w:pPr>
        <w:pStyle w:val="Heading5"/>
      </w:pPr>
      <w:bookmarkStart w:id="768" w:name="_CR5_3_2_2_1"/>
      <w:bookmarkStart w:id="769" w:name="_Toc20149704"/>
      <w:bookmarkStart w:id="770" w:name="_Toc27846495"/>
      <w:bookmarkStart w:id="771" w:name="_Toc36187619"/>
      <w:bookmarkStart w:id="772" w:name="_Toc45183523"/>
      <w:bookmarkStart w:id="773" w:name="_Toc47342365"/>
      <w:bookmarkStart w:id="774" w:name="_Toc51769063"/>
      <w:bookmarkStart w:id="775" w:name="_Toc185600583"/>
      <w:bookmarkEnd w:id="768"/>
      <w:r w:rsidRPr="001B7C50">
        <w:t>5.3.2.2.1</w:t>
      </w:r>
      <w:r w:rsidRPr="001B7C50">
        <w:tab/>
        <w:t>General</w:t>
      </w:r>
      <w:bookmarkEnd w:id="769"/>
      <w:bookmarkEnd w:id="770"/>
      <w:bookmarkEnd w:id="771"/>
      <w:bookmarkEnd w:id="772"/>
      <w:bookmarkEnd w:id="773"/>
      <w:bookmarkEnd w:id="774"/>
      <w:bookmarkEnd w:id="775"/>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76" w:name="_CR5_3_2_2_2"/>
      <w:bookmarkStart w:id="777" w:name="_Toc20149705"/>
      <w:bookmarkStart w:id="778" w:name="_Toc27846496"/>
      <w:bookmarkStart w:id="779" w:name="_Toc36187620"/>
      <w:bookmarkStart w:id="780" w:name="_Toc45183524"/>
      <w:bookmarkStart w:id="781" w:name="_Toc47342366"/>
      <w:bookmarkStart w:id="782" w:name="_Toc51769064"/>
      <w:bookmarkStart w:id="783" w:name="_Toc185600584"/>
      <w:bookmarkEnd w:id="776"/>
      <w:r w:rsidRPr="001B7C50">
        <w:t>5.3.2.2.2</w:t>
      </w:r>
      <w:r w:rsidRPr="001B7C50">
        <w:tab/>
        <w:t>RM-DEREGISTERED state</w:t>
      </w:r>
      <w:bookmarkEnd w:id="777"/>
      <w:bookmarkEnd w:id="778"/>
      <w:bookmarkEnd w:id="779"/>
      <w:bookmarkEnd w:id="780"/>
      <w:bookmarkEnd w:id="781"/>
      <w:bookmarkEnd w:id="782"/>
      <w:bookmarkEnd w:id="783"/>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84" w:name="_CR5_3_2_2_3"/>
      <w:bookmarkStart w:id="785" w:name="_Toc20149706"/>
      <w:bookmarkStart w:id="786" w:name="_Toc27846497"/>
      <w:bookmarkStart w:id="787" w:name="_Toc36187621"/>
      <w:bookmarkStart w:id="788" w:name="_Toc45183525"/>
      <w:bookmarkStart w:id="789" w:name="_Toc47342367"/>
      <w:bookmarkStart w:id="790" w:name="_Toc51769065"/>
      <w:bookmarkStart w:id="791" w:name="_Toc185600585"/>
      <w:bookmarkEnd w:id="784"/>
      <w:r w:rsidRPr="001B7C50">
        <w:t>5.3.2.2.3</w:t>
      </w:r>
      <w:r w:rsidRPr="001B7C50">
        <w:tab/>
        <w:t>RM-REGISTERED state</w:t>
      </w:r>
      <w:bookmarkEnd w:id="785"/>
      <w:bookmarkEnd w:id="786"/>
      <w:bookmarkEnd w:id="787"/>
      <w:bookmarkEnd w:id="788"/>
      <w:bookmarkEnd w:id="789"/>
      <w:bookmarkEnd w:id="790"/>
      <w:bookmarkEnd w:id="791"/>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28EEAA14"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214C93">
        <w:t xml:space="preserve"> and</w:t>
      </w:r>
      <w:r w:rsidRPr="001B7C50">
        <w:t xml:space="preserve">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3CA42044"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w:t>
      </w:r>
      <w:r w:rsidR="00214C93">
        <w:rPr>
          <w:rFonts w:eastAsia="Batang"/>
          <w:lang w:eastAsia="ko-KR"/>
        </w:rPr>
        <w:t xml:space="preserve"> and</w:t>
      </w:r>
      <w:r w:rsidRPr="001B7C50">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92" w:name="_CR5_3_2_2_4"/>
      <w:bookmarkStart w:id="793" w:name="_Toc20149707"/>
      <w:bookmarkStart w:id="794" w:name="_Toc27846498"/>
      <w:bookmarkStart w:id="795" w:name="_Toc36187622"/>
      <w:bookmarkStart w:id="796" w:name="_Toc45183526"/>
      <w:bookmarkStart w:id="797" w:name="_Toc47342368"/>
      <w:bookmarkStart w:id="798" w:name="_Toc51769066"/>
      <w:bookmarkStart w:id="799" w:name="_Toc185600586"/>
      <w:bookmarkEnd w:id="792"/>
      <w:r w:rsidRPr="001B7C50">
        <w:t>5.3.2.2.4</w:t>
      </w:r>
      <w:r w:rsidRPr="001B7C50">
        <w:tab/>
        <w:t>5GS Registration Management State models</w:t>
      </w:r>
      <w:bookmarkEnd w:id="793"/>
      <w:bookmarkEnd w:id="794"/>
      <w:bookmarkEnd w:id="795"/>
      <w:bookmarkEnd w:id="796"/>
      <w:bookmarkEnd w:id="797"/>
      <w:bookmarkEnd w:id="798"/>
      <w:bookmarkEnd w:id="799"/>
    </w:p>
    <w:bookmarkStart w:id="800" w:name="_MON_1551624930"/>
    <w:bookmarkEnd w:id="800"/>
    <w:p w14:paraId="3B3D2396" w14:textId="77777777" w:rsidR="00D40151" w:rsidRPr="001B7C50" w:rsidRDefault="00D40151" w:rsidP="00D40151">
      <w:pPr>
        <w:pStyle w:val="TH"/>
      </w:pPr>
      <w:r w:rsidRPr="001B7C50">
        <w:object w:dxaOrig="7076" w:dyaOrig="2171" w14:anchorId="781C75F0">
          <v:shape id="_x0000_i1090" type="#_x0000_t75" style="width:354.35pt;height:108.95pt" o:ole="">
            <v:imagedata r:id="rId139" o:title=""/>
          </v:shape>
          <o:OLEObject Type="Embed" ProgID="Word.Picture.8" ShapeID="_x0000_i1090" DrawAspect="Content" ObjectID="_1796214400" r:id="rId140"/>
        </w:object>
      </w:r>
    </w:p>
    <w:p w14:paraId="338B1227" w14:textId="77777777" w:rsidR="00D40151" w:rsidRPr="001B7C50" w:rsidRDefault="00D40151" w:rsidP="00D40151">
      <w:pPr>
        <w:pStyle w:val="TF"/>
      </w:pPr>
      <w:bookmarkStart w:id="801" w:name="_CRFigure5_3_2_2_41"/>
      <w:r w:rsidRPr="001B7C50">
        <w:t xml:space="preserve">Figure </w:t>
      </w:r>
      <w:bookmarkEnd w:id="801"/>
      <w:r w:rsidRPr="001B7C50">
        <w:t>5.3.2.2.4-1: RM state model in UE</w:t>
      </w:r>
    </w:p>
    <w:bookmarkStart w:id="802" w:name="_MON_1551624961"/>
    <w:bookmarkEnd w:id="802"/>
    <w:p w14:paraId="794421C7" w14:textId="77777777" w:rsidR="00D40151" w:rsidRPr="001B7C50" w:rsidRDefault="00D40151" w:rsidP="00D40151">
      <w:pPr>
        <w:pStyle w:val="TH"/>
      </w:pPr>
      <w:r w:rsidRPr="001B7C50">
        <w:object w:dxaOrig="7076" w:dyaOrig="2171" w14:anchorId="76E5825A">
          <v:shape id="_x0000_i1091" type="#_x0000_t75" style="width:354.35pt;height:108.95pt" o:ole="">
            <v:imagedata r:id="rId141" o:title=""/>
          </v:shape>
          <o:OLEObject Type="Embed" ProgID="Word.Picture.8" ShapeID="_x0000_i1091" DrawAspect="Content" ObjectID="_1796214401" r:id="rId142"/>
        </w:object>
      </w:r>
    </w:p>
    <w:p w14:paraId="45D0D7AA" w14:textId="77777777" w:rsidR="00D40151" w:rsidRPr="001B7C50" w:rsidRDefault="00D40151" w:rsidP="00D40151">
      <w:pPr>
        <w:pStyle w:val="TF"/>
      </w:pPr>
      <w:bookmarkStart w:id="803" w:name="_CRFigure5_3_2_2_42"/>
      <w:r w:rsidRPr="001B7C50">
        <w:t xml:space="preserve">Figure </w:t>
      </w:r>
      <w:bookmarkEnd w:id="803"/>
      <w:r w:rsidRPr="001B7C50">
        <w:t>5.3.2.2.4-2: RM state model in AMF</w:t>
      </w:r>
    </w:p>
    <w:p w14:paraId="77EE5EB5" w14:textId="77777777" w:rsidR="00D40151" w:rsidRPr="001B7C50" w:rsidRDefault="00D40151" w:rsidP="00D40151">
      <w:pPr>
        <w:pStyle w:val="Heading4"/>
        <w:rPr>
          <w:lang w:eastAsia="zh-CN"/>
        </w:rPr>
      </w:pPr>
      <w:bookmarkStart w:id="804" w:name="_CR5_3_2_3"/>
      <w:bookmarkStart w:id="805" w:name="_Toc20149708"/>
      <w:bookmarkStart w:id="806" w:name="_Toc27846499"/>
      <w:bookmarkStart w:id="807" w:name="_Toc36187623"/>
      <w:bookmarkStart w:id="808" w:name="_Toc45183527"/>
      <w:bookmarkStart w:id="809" w:name="_Toc47342369"/>
      <w:bookmarkStart w:id="810" w:name="_Toc51769067"/>
      <w:bookmarkStart w:id="811" w:name="_Toc185600587"/>
      <w:bookmarkEnd w:id="804"/>
      <w:r w:rsidRPr="001B7C50">
        <w:rPr>
          <w:lang w:eastAsia="zh-CN"/>
        </w:rPr>
        <w:t>5.3.2.3</w:t>
      </w:r>
      <w:r w:rsidRPr="001B7C50">
        <w:rPr>
          <w:lang w:eastAsia="zh-CN"/>
        </w:rPr>
        <w:tab/>
        <w:t>Registration Area management</w:t>
      </w:r>
      <w:bookmarkEnd w:id="805"/>
      <w:bookmarkEnd w:id="806"/>
      <w:bookmarkEnd w:id="807"/>
      <w:bookmarkEnd w:id="808"/>
      <w:bookmarkEnd w:id="809"/>
      <w:bookmarkEnd w:id="810"/>
      <w:bookmarkEnd w:id="811"/>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1C843C3F"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w:t>
      </w:r>
      <w:r w:rsidR="00214C93">
        <w:rPr>
          <w:rFonts w:eastAsia="SimSun"/>
          <w:lang w:eastAsia="zh-CN"/>
        </w:rPr>
        <w:t xml:space="preserve"> and</w:t>
      </w:r>
      <w:r w:rsidRPr="001B7C50">
        <w:rPr>
          <w:rFonts w:eastAsia="SimSun"/>
          <w:lang w:eastAsia="zh-CN"/>
        </w:rPr>
        <w:t xml:space="preserve">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12" w:name="_Toc20149709"/>
      <w:bookmarkStart w:id="813"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14" w:name="_CR5_3_2_4"/>
      <w:bookmarkStart w:id="815" w:name="_Toc36187624"/>
      <w:bookmarkStart w:id="816" w:name="_Toc45183528"/>
      <w:bookmarkStart w:id="817" w:name="_Toc47342370"/>
      <w:bookmarkStart w:id="818" w:name="_Toc51769068"/>
      <w:bookmarkStart w:id="819" w:name="_Toc185600588"/>
      <w:bookmarkEnd w:id="814"/>
      <w:r w:rsidRPr="001B7C50">
        <w:rPr>
          <w:lang w:eastAsia="zh-CN"/>
        </w:rPr>
        <w:t>5.3.2.4</w:t>
      </w:r>
      <w:r w:rsidRPr="001B7C50">
        <w:rPr>
          <w:lang w:eastAsia="zh-CN"/>
        </w:rPr>
        <w:tab/>
        <w:t>Support of a UE registered over both 3GPP and Non-3GPP access</w:t>
      </w:r>
      <w:bookmarkEnd w:id="812"/>
      <w:bookmarkEnd w:id="813"/>
      <w:bookmarkEnd w:id="815"/>
      <w:bookmarkEnd w:id="816"/>
      <w:bookmarkEnd w:id="817"/>
      <w:bookmarkEnd w:id="818"/>
      <w:bookmarkEnd w:id="819"/>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2BD31DBA"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214C93">
        <w:t xml:space="preserve"> and</w:t>
      </w:r>
      <w:r w:rsidRPr="001B7C50">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214C93">
        <w:t xml:space="preserve"> and</w:t>
      </w:r>
      <w:r w:rsidRPr="001B7C50">
        <w:t xml:space="preserve">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686D9252" w:rsidR="00D40151" w:rsidRPr="001B7C50" w:rsidRDefault="00D40151" w:rsidP="00D40151">
      <w:r w:rsidRPr="001B7C50">
        <w:t>A UE supporting registration over both 3GPP and Non-3GPP access to two PLMNs shall be able to handle two separate registrations, including two 5G-GUTIs, one per PLMN</w:t>
      </w:r>
      <w:r w:rsidR="00214C93">
        <w:t xml:space="preserve"> and</w:t>
      </w:r>
      <w:r w:rsidRPr="001B7C50">
        <w:t xml:space="preserve">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83E14A3" w:rsidR="00D40151" w:rsidRPr="001B7C50" w:rsidRDefault="00D40151" w:rsidP="00D40151">
      <w:r w:rsidRPr="001B7C50">
        <w:rPr>
          <w:lang w:eastAsia="ko-KR"/>
        </w:rPr>
        <w:t>When the UE is registered first via 3GPP access, if the UE registers to the same PLMN via Non-3GPP access, the UE shall send the GUAMI</w:t>
      </w:r>
      <w:r w:rsidR="008F01AE">
        <w:rPr>
          <w:lang w:eastAsia="ko-KR"/>
        </w:rPr>
        <w:t xml:space="preserve"> or 5G-GUTI</w:t>
      </w:r>
      <w:r w:rsidRPr="001B7C50">
        <w:rPr>
          <w:lang w:eastAsia="ko-KR"/>
        </w:rPr>
        <w:t xml:space="preserve"> obtained via 3GPP access to the N3IWF, TNGF or W-AGF, which uses the received GUAMI</w:t>
      </w:r>
      <w:r w:rsidR="008F01AE">
        <w:rPr>
          <w:lang w:eastAsia="ko-KR"/>
        </w:rPr>
        <w:t xml:space="preserve"> or 5G-GUTI</w:t>
      </w:r>
      <w:r w:rsidRPr="001B7C50">
        <w:rPr>
          <w:lang w:eastAsia="ko-KR"/>
        </w:rPr>
        <w:t xml:space="preserve"> to select the same AMF as the 3GPP access.</w:t>
      </w:r>
      <w:r w:rsidR="008F01AE">
        <w:rPr>
          <w:lang w:eastAsia="ko-KR"/>
        </w:rPr>
        <w:t xml:space="preserve"> Whether GUAMI or 5G-GUTI is sent from the UE in a particular non-3GPP access is specified in TS 24.501 [47] and TS 24.502 [48].</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20" w:name="_CR5_3_3"/>
      <w:bookmarkStart w:id="821" w:name="_Toc20149710"/>
      <w:bookmarkStart w:id="822" w:name="_Toc27846501"/>
      <w:bookmarkStart w:id="823" w:name="_Toc36187625"/>
      <w:bookmarkStart w:id="824" w:name="_Toc45183529"/>
      <w:bookmarkStart w:id="825" w:name="_Toc47342371"/>
      <w:bookmarkStart w:id="826" w:name="_Toc51769069"/>
      <w:bookmarkStart w:id="827" w:name="_Toc185600589"/>
      <w:bookmarkEnd w:id="820"/>
      <w:r w:rsidRPr="001B7C50">
        <w:t>5.3.3</w:t>
      </w:r>
      <w:r w:rsidRPr="001B7C50">
        <w:tab/>
        <w:t>Connection Management</w:t>
      </w:r>
      <w:bookmarkEnd w:id="821"/>
      <w:bookmarkEnd w:id="822"/>
      <w:bookmarkEnd w:id="823"/>
      <w:bookmarkEnd w:id="824"/>
      <w:bookmarkEnd w:id="825"/>
      <w:bookmarkEnd w:id="826"/>
      <w:bookmarkEnd w:id="827"/>
    </w:p>
    <w:p w14:paraId="6F65C566" w14:textId="77777777" w:rsidR="00D40151" w:rsidRPr="001B7C50" w:rsidRDefault="00D40151" w:rsidP="00D40151">
      <w:pPr>
        <w:pStyle w:val="Heading4"/>
        <w:rPr>
          <w:lang w:eastAsia="zh-CN"/>
        </w:rPr>
      </w:pPr>
      <w:bookmarkStart w:id="828" w:name="_CR5_3_3_1"/>
      <w:bookmarkStart w:id="829" w:name="_Toc20149711"/>
      <w:bookmarkStart w:id="830" w:name="_Toc27846502"/>
      <w:bookmarkStart w:id="831" w:name="_Toc36187626"/>
      <w:bookmarkStart w:id="832" w:name="_Toc45183530"/>
      <w:bookmarkStart w:id="833" w:name="_Toc47342372"/>
      <w:bookmarkStart w:id="834" w:name="_Toc51769070"/>
      <w:bookmarkStart w:id="835" w:name="_Toc185600590"/>
      <w:bookmarkEnd w:id="828"/>
      <w:r w:rsidRPr="001B7C50">
        <w:rPr>
          <w:lang w:eastAsia="zh-CN"/>
        </w:rPr>
        <w:t>5.3.3.1</w:t>
      </w:r>
      <w:r w:rsidRPr="001B7C50">
        <w:rPr>
          <w:lang w:eastAsia="zh-CN"/>
        </w:rPr>
        <w:tab/>
        <w:t>General</w:t>
      </w:r>
      <w:bookmarkEnd w:id="829"/>
      <w:bookmarkEnd w:id="830"/>
      <w:bookmarkEnd w:id="831"/>
      <w:bookmarkEnd w:id="832"/>
      <w:bookmarkEnd w:id="833"/>
      <w:bookmarkEnd w:id="834"/>
      <w:bookmarkEnd w:id="835"/>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36" w:name="_CR5_3_3_2"/>
      <w:bookmarkStart w:id="837" w:name="_Toc20149712"/>
      <w:bookmarkStart w:id="838" w:name="_Toc27846503"/>
      <w:bookmarkStart w:id="839" w:name="_Toc36187627"/>
      <w:bookmarkStart w:id="840" w:name="_Toc45183531"/>
      <w:bookmarkStart w:id="841" w:name="_Toc47342373"/>
      <w:bookmarkStart w:id="842" w:name="_Toc51769071"/>
      <w:bookmarkStart w:id="843" w:name="_Toc185600591"/>
      <w:bookmarkEnd w:id="836"/>
      <w:r w:rsidRPr="001B7C50">
        <w:rPr>
          <w:lang w:eastAsia="zh-CN"/>
        </w:rPr>
        <w:t>5.3.3.2</w:t>
      </w:r>
      <w:r w:rsidRPr="001B7C50">
        <w:rPr>
          <w:lang w:eastAsia="zh-CN"/>
        </w:rPr>
        <w:tab/>
        <w:t>5GS Connection Management states</w:t>
      </w:r>
      <w:bookmarkEnd w:id="837"/>
      <w:bookmarkEnd w:id="838"/>
      <w:bookmarkEnd w:id="839"/>
      <w:bookmarkEnd w:id="840"/>
      <w:bookmarkEnd w:id="841"/>
      <w:bookmarkEnd w:id="842"/>
      <w:bookmarkEnd w:id="843"/>
    </w:p>
    <w:p w14:paraId="2A899A37" w14:textId="77777777" w:rsidR="00D40151" w:rsidRPr="001B7C50" w:rsidRDefault="00D40151" w:rsidP="00D40151">
      <w:pPr>
        <w:pStyle w:val="Heading5"/>
        <w:rPr>
          <w:lang w:eastAsia="zh-CN"/>
        </w:rPr>
      </w:pPr>
      <w:bookmarkStart w:id="844" w:name="_CR5_3_3_2_1"/>
      <w:bookmarkStart w:id="845" w:name="_Toc20149713"/>
      <w:bookmarkStart w:id="846" w:name="_Toc27846504"/>
      <w:bookmarkStart w:id="847" w:name="_Toc36187628"/>
      <w:bookmarkStart w:id="848" w:name="_Toc45183532"/>
      <w:bookmarkStart w:id="849" w:name="_Toc47342374"/>
      <w:bookmarkStart w:id="850" w:name="_Toc51769072"/>
      <w:bookmarkStart w:id="851" w:name="_Toc185600592"/>
      <w:bookmarkEnd w:id="844"/>
      <w:r w:rsidRPr="001B7C50">
        <w:rPr>
          <w:lang w:eastAsia="zh-CN"/>
        </w:rPr>
        <w:t>5.3.3.2.1</w:t>
      </w:r>
      <w:r w:rsidRPr="001B7C50">
        <w:rPr>
          <w:lang w:eastAsia="zh-CN"/>
        </w:rPr>
        <w:tab/>
        <w:t>General</w:t>
      </w:r>
      <w:bookmarkEnd w:id="845"/>
      <w:bookmarkEnd w:id="846"/>
      <w:bookmarkEnd w:id="847"/>
      <w:bookmarkEnd w:id="848"/>
      <w:bookmarkEnd w:id="849"/>
      <w:bookmarkEnd w:id="850"/>
      <w:bookmarkEnd w:id="851"/>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52" w:name="_CR5_3_3_2_2"/>
      <w:bookmarkStart w:id="853" w:name="_Toc20149714"/>
      <w:bookmarkStart w:id="854" w:name="_Toc27846505"/>
      <w:bookmarkStart w:id="855" w:name="_Toc36187629"/>
      <w:bookmarkStart w:id="856" w:name="_Toc45183533"/>
      <w:bookmarkStart w:id="857" w:name="_Toc47342375"/>
      <w:bookmarkStart w:id="858" w:name="_Toc51769073"/>
      <w:bookmarkStart w:id="859" w:name="_Toc185600593"/>
      <w:bookmarkEnd w:id="852"/>
      <w:r w:rsidRPr="001B7C50">
        <w:t>5.3.3.2.2</w:t>
      </w:r>
      <w:r w:rsidRPr="001B7C50">
        <w:tab/>
        <w:t>CM-IDLE state</w:t>
      </w:r>
      <w:bookmarkEnd w:id="853"/>
      <w:bookmarkEnd w:id="854"/>
      <w:bookmarkEnd w:id="855"/>
      <w:bookmarkEnd w:id="856"/>
      <w:bookmarkEnd w:id="857"/>
      <w:bookmarkEnd w:id="858"/>
      <w:bookmarkEnd w:id="859"/>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60" w:name="_CR5_3_3_2_3"/>
      <w:bookmarkStart w:id="861" w:name="_Toc20149715"/>
      <w:bookmarkStart w:id="862" w:name="_Toc27846506"/>
      <w:bookmarkStart w:id="863" w:name="_Toc36187630"/>
      <w:bookmarkStart w:id="864" w:name="_Toc45183534"/>
      <w:bookmarkStart w:id="865" w:name="_Toc47342376"/>
      <w:bookmarkStart w:id="866" w:name="_Toc51769074"/>
      <w:bookmarkStart w:id="867" w:name="_Toc185600594"/>
      <w:bookmarkEnd w:id="860"/>
      <w:r w:rsidRPr="001B7C50">
        <w:rPr>
          <w:lang w:eastAsia="zh-CN"/>
        </w:rPr>
        <w:t>5.3.3.2.3</w:t>
      </w:r>
      <w:r w:rsidRPr="001B7C50">
        <w:rPr>
          <w:lang w:eastAsia="zh-CN"/>
        </w:rPr>
        <w:tab/>
        <w:t>CM-CONNECTED state</w:t>
      </w:r>
      <w:bookmarkEnd w:id="861"/>
      <w:bookmarkEnd w:id="862"/>
      <w:bookmarkEnd w:id="863"/>
      <w:bookmarkEnd w:id="864"/>
      <w:bookmarkEnd w:id="865"/>
      <w:bookmarkEnd w:id="866"/>
      <w:bookmarkEnd w:id="867"/>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68" w:name="_CR5_3_3_2_4"/>
      <w:bookmarkStart w:id="869" w:name="_Toc20149716"/>
      <w:bookmarkStart w:id="870" w:name="_Toc27846507"/>
      <w:bookmarkStart w:id="871" w:name="_Toc36187631"/>
      <w:bookmarkStart w:id="872" w:name="_Toc45183535"/>
      <w:bookmarkStart w:id="873" w:name="_Toc47342377"/>
      <w:bookmarkStart w:id="874" w:name="_Toc51769075"/>
      <w:bookmarkStart w:id="875" w:name="_Toc185600595"/>
      <w:bookmarkEnd w:id="868"/>
      <w:r w:rsidRPr="001B7C50">
        <w:rPr>
          <w:lang w:eastAsia="zh-CN"/>
        </w:rPr>
        <w:t>5.3.3.2.4</w:t>
      </w:r>
      <w:r w:rsidRPr="001B7C50">
        <w:rPr>
          <w:lang w:eastAsia="zh-CN"/>
        </w:rPr>
        <w:tab/>
        <w:t>5GS Connection Management State models</w:t>
      </w:r>
      <w:bookmarkEnd w:id="869"/>
      <w:bookmarkEnd w:id="870"/>
      <w:bookmarkEnd w:id="871"/>
      <w:bookmarkEnd w:id="872"/>
      <w:bookmarkEnd w:id="873"/>
      <w:bookmarkEnd w:id="874"/>
      <w:bookmarkEnd w:id="875"/>
    </w:p>
    <w:p w14:paraId="503C39F2" w14:textId="77777777" w:rsidR="00D40151" w:rsidRPr="001B7C50" w:rsidRDefault="00D40151" w:rsidP="00D40151">
      <w:pPr>
        <w:pStyle w:val="TH"/>
      </w:pPr>
      <w:r w:rsidRPr="001B7C50">
        <w:object w:dxaOrig="6633" w:dyaOrig="1415" w14:anchorId="5DC6B4CC">
          <v:shape id="_x0000_i1092" type="#_x0000_t75" style="width:333.7pt;height:70.75pt" o:ole="">
            <v:imagedata r:id="rId143" o:title=""/>
          </v:shape>
          <o:OLEObject Type="Embed" ProgID="Word.Picture.8" ShapeID="_x0000_i1092" DrawAspect="Content" ObjectID="_1796214402" r:id="rId144"/>
        </w:object>
      </w:r>
    </w:p>
    <w:p w14:paraId="3187CD82" w14:textId="77777777" w:rsidR="00D40151" w:rsidRPr="001B7C50" w:rsidRDefault="00D40151" w:rsidP="00D40151">
      <w:pPr>
        <w:pStyle w:val="TF"/>
      </w:pPr>
      <w:bookmarkStart w:id="876" w:name="_CRFigure5_3_3_2_41"/>
      <w:r w:rsidRPr="001B7C50">
        <w:t xml:space="preserve">Figure </w:t>
      </w:r>
      <w:bookmarkEnd w:id="876"/>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77" w:name="_MON_1554662594"/>
    <w:bookmarkEnd w:id="877"/>
    <w:p w14:paraId="41E3D0D7" w14:textId="77777777" w:rsidR="00D40151" w:rsidRPr="001B7C50" w:rsidRDefault="00D40151" w:rsidP="00D40151">
      <w:pPr>
        <w:pStyle w:val="TH"/>
      </w:pPr>
      <w:r w:rsidRPr="001B7C50">
        <w:object w:dxaOrig="6633" w:dyaOrig="1319" w14:anchorId="2B12EAED">
          <v:shape id="_x0000_i1093" type="#_x0000_t75" style="width:333.7pt;height:65.75pt" o:ole="">
            <v:imagedata r:id="rId145" o:title=""/>
          </v:shape>
          <o:OLEObject Type="Embed" ProgID="Word.Picture.8" ShapeID="_x0000_i1093" DrawAspect="Content" ObjectID="_1796214403" r:id="rId146"/>
        </w:object>
      </w:r>
    </w:p>
    <w:p w14:paraId="5BCF8F10" w14:textId="77777777" w:rsidR="00D40151" w:rsidRPr="001B7C50" w:rsidRDefault="00D40151" w:rsidP="00D40151">
      <w:pPr>
        <w:pStyle w:val="TF"/>
        <w:rPr>
          <w:lang w:eastAsia="zh-CN"/>
        </w:rPr>
      </w:pPr>
      <w:bookmarkStart w:id="878" w:name="_CRFigure5_3_3_2_42"/>
      <w:r w:rsidRPr="001B7C50">
        <w:t xml:space="preserve">Figure </w:t>
      </w:r>
      <w:bookmarkEnd w:id="878"/>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79" w:name="_CR5_3_3_2_5"/>
      <w:bookmarkStart w:id="880" w:name="_Toc20149717"/>
      <w:bookmarkStart w:id="881" w:name="_Toc27846508"/>
      <w:bookmarkStart w:id="882" w:name="_Toc36187632"/>
      <w:bookmarkStart w:id="883" w:name="_Toc45183536"/>
      <w:bookmarkStart w:id="884" w:name="_Toc47342378"/>
      <w:bookmarkStart w:id="885" w:name="_Toc51769076"/>
      <w:bookmarkStart w:id="886" w:name="_Toc185600596"/>
      <w:bookmarkEnd w:id="879"/>
      <w:r w:rsidRPr="001B7C50">
        <w:t>5.3.3.2.5</w:t>
      </w:r>
      <w:r w:rsidRPr="001B7C50">
        <w:tab/>
        <w:t xml:space="preserve">CM-CONNECTED with </w:t>
      </w:r>
      <w:r w:rsidR="009F2095">
        <w:t xml:space="preserve">RRC_INACTIVE </w:t>
      </w:r>
      <w:r w:rsidRPr="001B7C50">
        <w:t>state</w:t>
      </w:r>
      <w:bookmarkEnd w:id="880"/>
      <w:bookmarkEnd w:id="881"/>
      <w:bookmarkEnd w:id="882"/>
      <w:bookmarkEnd w:id="883"/>
      <w:bookmarkEnd w:id="884"/>
      <w:bookmarkEnd w:id="885"/>
      <w:bookmarkEnd w:id="886"/>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4E4BEF88" w14:textId="6B87DB87" w:rsidR="00CA30AC" w:rsidRDefault="00CA30AC" w:rsidP="00A51A83">
      <w:pPr>
        <w:pStyle w:val="B1"/>
      </w:pPr>
      <w:r>
        <w:t>-</w:t>
      </w:r>
      <w:r>
        <w:tab/>
        <w:t>AMF LP-WUSPS Assistance Information (see clause 5.4.12A) for paging a UE in CM-CONNECTED with RRC_INACTIVE state over NR as defined in TS 38.300 [27];</w:t>
      </w:r>
    </w:p>
    <w:p w14:paraId="5FC07F6D" w14:textId="420B8075"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3AEB1AC4" w:rsidR="00D40151" w:rsidRPr="001B7C50" w:rsidRDefault="009F2095" w:rsidP="00D40151">
      <w:r>
        <w:t xml:space="preserve">RRC_INACTIVE </w:t>
      </w:r>
      <w:r w:rsidR="00D40151" w:rsidRPr="001B7C50">
        <w:t>state is part of RRC state machine</w:t>
      </w:r>
      <w:r w:rsidR="00214C93">
        <w:t xml:space="preserve"> and</w:t>
      </w:r>
      <w:r w:rsidR="00D40151" w:rsidRPr="001B7C50">
        <w:t xml:space="preserve">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281AC4CE"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w:t>
      </w:r>
      <w:r w:rsidR="00214C93">
        <w:t xml:space="preserve"> and</w:t>
      </w:r>
      <w:r w:rsidRPr="001B7C50">
        <w:t xml:space="preserve">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lastRenderedPageBreak/>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38F754A6"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w:t>
      </w:r>
      <w:r w:rsidR="00214C93">
        <w:rPr>
          <w:lang w:eastAsia="zh-CN"/>
        </w:rPr>
        <w:t xml:space="preserve"> and</w:t>
      </w:r>
      <w:r w:rsidRPr="001B7C50">
        <w:rPr>
          <w:lang w:eastAsia="zh-CN"/>
        </w:rPr>
        <w:t xml:space="preserve">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 xml:space="preserve">state, if RAN has received Location Reporting Control message from AMF with the Reporting Type of the Area Of Interest based reporting, the RAN shall send a Location </w:t>
      </w:r>
      <w:r w:rsidRPr="001B7C50">
        <w:rPr>
          <w:lang w:eastAsia="zh-CN"/>
        </w:rPr>
        <w:lastRenderedPageBreak/>
        <w:t>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87" w:name="_CR5_3_3_3"/>
      <w:bookmarkStart w:id="888" w:name="_Toc20149718"/>
      <w:bookmarkStart w:id="889" w:name="_Toc27846509"/>
      <w:bookmarkStart w:id="890" w:name="_Toc36187633"/>
      <w:bookmarkStart w:id="891" w:name="_Toc45183537"/>
      <w:bookmarkStart w:id="892" w:name="_Toc47342379"/>
      <w:bookmarkStart w:id="893" w:name="_Toc51769077"/>
      <w:bookmarkStart w:id="894" w:name="_Toc185600597"/>
      <w:bookmarkEnd w:id="887"/>
      <w:r w:rsidRPr="001B7C50">
        <w:rPr>
          <w:lang w:eastAsia="zh-CN"/>
        </w:rPr>
        <w:t>5.3.3.3</w:t>
      </w:r>
      <w:r w:rsidRPr="001B7C50">
        <w:rPr>
          <w:lang w:eastAsia="zh-CN"/>
        </w:rPr>
        <w:tab/>
        <w:t>NAS signalling connection management</w:t>
      </w:r>
      <w:bookmarkEnd w:id="888"/>
      <w:bookmarkEnd w:id="889"/>
      <w:bookmarkEnd w:id="890"/>
      <w:bookmarkEnd w:id="891"/>
      <w:bookmarkEnd w:id="892"/>
      <w:bookmarkEnd w:id="893"/>
      <w:bookmarkEnd w:id="894"/>
    </w:p>
    <w:p w14:paraId="110C0318" w14:textId="77777777" w:rsidR="00D40151" w:rsidRPr="001B7C50" w:rsidRDefault="00D40151" w:rsidP="00D40151">
      <w:pPr>
        <w:pStyle w:val="Heading5"/>
        <w:rPr>
          <w:lang w:eastAsia="zh-CN"/>
        </w:rPr>
      </w:pPr>
      <w:bookmarkStart w:id="895" w:name="_CR5_3_3_3_1"/>
      <w:bookmarkStart w:id="896" w:name="_Toc20149719"/>
      <w:bookmarkStart w:id="897" w:name="_Toc27846510"/>
      <w:bookmarkStart w:id="898" w:name="_Toc36187634"/>
      <w:bookmarkStart w:id="899" w:name="_Toc45183538"/>
      <w:bookmarkStart w:id="900" w:name="_Toc47342380"/>
      <w:bookmarkStart w:id="901" w:name="_Toc51769078"/>
      <w:bookmarkStart w:id="902" w:name="_Toc185600598"/>
      <w:bookmarkEnd w:id="895"/>
      <w:r w:rsidRPr="001B7C50">
        <w:rPr>
          <w:lang w:eastAsia="zh-CN"/>
        </w:rPr>
        <w:t>5.3.3.3.1</w:t>
      </w:r>
      <w:r w:rsidRPr="001B7C50">
        <w:rPr>
          <w:lang w:eastAsia="zh-CN"/>
        </w:rPr>
        <w:tab/>
        <w:t>General</w:t>
      </w:r>
      <w:bookmarkEnd w:id="896"/>
      <w:bookmarkEnd w:id="897"/>
      <w:bookmarkEnd w:id="898"/>
      <w:bookmarkEnd w:id="899"/>
      <w:bookmarkEnd w:id="900"/>
      <w:bookmarkEnd w:id="901"/>
      <w:bookmarkEnd w:id="902"/>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903" w:name="_CR5_3_3_3_2"/>
      <w:bookmarkStart w:id="904" w:name="_Toc20149720"/>
      <w:bookmarkStart w:id="905" w:name="_Toc27846511"/>
      <w:bookmarkStart w:id="906" w:name="_Toc36187635"/>
      <w:bookmarkStart w:id="907" w:name="_Toc45183539"/>
      <w:bookmarkStart w:id="908" w:name="_Toc47342381"/>
      <w:bookmarkStart w:id="909" w:name="_Toc51769079"/>
      <w:bookmarkStart w:id="910" w:name="_Toc185600599"/>
      <w:bookmarkEnd w:id="903"/>
      <w:r w:rsidRPr="001B7C50">
        <w:rPr>
          <w:lang w:eastAsia="zh-CN"/>
        </w:rPr>
        <w:t>5.3.3.3.2</w:t>
      </w:r>
      <w:r w:rsidRPr="001B7C50">
        <w:rPr>
          <w:lang w:eastAsia="zh-CN"/>
        </w:rPr>
        <w:tab/>
        <w:t>NAS signalling connection establishment</w:t>
      </w:r>
      <w:bookmarkEnd w:id="904"/>
      <w:bookmarkEnd w:id="905"/>
      <w:bookmarkEnd w:id="906"/>
      <w:bookmarkEnd w:id="907"/>
      <w:bookmarkEnd w:id="908"/>
      <w:bookmarkEnd w:id="909"/>
      <w:bookmarkEnd w:id="910"/>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11" w:name="_CR5_3_3_3_3"/>
      <w:bookmarkStart w:id="912" w:name="_Toc20149721"/>
      <w:bookmarkStart w:id="913" w:name="_Toc27846512"/>
      <w:bookmarkStart w:id="914" w:name="_Toc36187636"/>
      <w:bookmarkStart w:id="915" w:name="_Toc45183540"/>
      <w:bookmarkStart w:id="916" w:name="_Toc47342382"/>
      <w:bookmarkStart w:id="917" w:name="_Toc51769080"/>
      <w:bookmarkStart w:id="918" w:name="_Toc185600600"/>
      <w:bookmarkEnd w:id="911"/>
      <w:r w:rsidRPr="001B7C50">
        <w:rPr>
          <w:lang w:eastAsia="zh-CN"/>
        </w:rPr>
        <w:t>5.3.3.3.3</w:t>
      </w:r>
      <w:r w:rsidRPr="001B7C50">
        <w:rPr>
          <w:lang w:eastAsia="zh-CN"/>
        </w:rPr>
        <w:tab/>
        <w:t>NAS signalling connection Release</w:t>
      </w:r>
      <w:bookmarkEnd w:id="912"/>
      <w:bookmarkEnd w:id="913"/>
      <w:bookmarkEnd w:id="914"/>
      <w:bookmarkEnd w:id="915"/>
      <w:bookmarkEnd w:id="916"/>
      <w:bookmarkEnd w:id="917"/>
      <w:bookmarkEnd w:id="918"/>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9" w:name="_CR5_3_3_4"/>
      <w:bookmarkStart w:id="920" w:name="_Toc20149722"/>
      <w:bookmarkStart w:id="921" w:name="_Toc27846513"/>
      <w:bookmarkStart w:id="922" w:name="_Toc36187637"/>
      <w:bookmarkStart w:id="923" w:name="_Toc45183541"/>
      <w:bookmarkStart w:id="924" w:name="_Toc47342383"/>
      <w:bookmarkStart w:id="925" w:name="_Toc51769081"/>
      <w:bookmarkStart w:id="926" w:name="_Toc185600601"/>
      <w:bookmarkEnd w:id="919"/>
      <w:r w:rsidRPr="001B7C50">
        <w:rPr>
          <w:lang w:eastAsia="zh-CN"/>
        </w:rPr>
        <w:t>5.3.3.4</w:t>
      </w:r>
      <w:r w:rsidRPr="001B7C50">
        <w:rPr>
          <w:lang w:eastAsia="zh-CN"/>
        </w:rPr>
        <w:tab/>
        <w:t>Support of a UE connected over both 3GPP and Non-3GPP access</w:t>
      </w:r>
      <w:bookmarkEnd w:id="920"/>
      <w:bookmarkEnd w:id="921"/>
      <w:bookmarkEnd w:id="922"/>
      <w:bookmarkEnd w:id="923"/>
      <w:bookmarkEnd w:id="924"/>
      <w:bookmarkEnd w:id="925"/>
      <w:bookmarkEnd w:id="926"/>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27" w:name="_CR5_3_4"/>
      <w:bookmarkStart w:id="928" w:name="_Toc20149723"/>
      <w:bookmarkStart w:id="929" w:name="_Toc27846514"/>
      <w:bookmarkStart w:id="930" w:name="_Toc36187638"/>
      <w:bookmarkStart w:id="931" w:name="_Toc45183542"/>
      <w:bookmarkStart w:id="932" w:name="_Toc47342384"/>
      <w:bookmarkStart w:id="933" w:name="_Toc51769082"/>
      <w:bookmarkStart w:id="934" w:name="_Toc185600602"/>
      <w:bookmarkEnd w:id="927"/>
      <w:r w:rsidRPr="001B7C50">
        <w:rPr>
          <w:lang w:eastAsia="zh-CN"/>
        </w:rPr>
        <w:lastRenderedPageBreak/>
        <w:t>5.3.4</w:t>
      </w:r>
      <w:r w:rsidRPr="001B7C50">
        <w:rPr>
          <w:lang w:eastAsia="zh-CN"/>
        </w:rPr>
        <w:tab/>
        <w:t>UE Mobility</w:t>
      </w:r>
      <w:bookmarkEnd w:id="928"/>
      <w:bookmarkEnd w:id="929"/>
      <w:bookmarkEnd w:id="930"/>
      <w:bookmarkEnd w:id="931"/>
      <w:bookmarkEnd w:id="932"/>
      <w:bookmarkEnd w:id="933"/>
      <w:bookmarkEnd w:id="934"/>
    </w:p>
    <w:p w14:paraId="29AEEC94" w14:textId="77777777" w:rsidR="00D40151" w:rsidRPr="001B7C50" w:rsidRDefault="00D40151" w:rsidP="00D40151">
      <w:pPr>
        <w:pStyle w:val="Heading4"/>
      </w:pPr>
      <w:bookmarkStart w:id="935" w:name="_CR5_3_4_1"/>
      <w:bookmarkStart w:id="936" w:name="_Toc20149724"/>
      <w:bookmarkStart w:id="937" w:name="_Toc27846515"/>
      <w:bookmarkStart w:id="938" w:name="_Toc36187639"/>
      <w:bookmarkStart w:id="939" w:name="_Toc45183543"/>
      <w:bookmarkStart w:id="940" w:name="_Toc47342385"/>
      <w:bookmarkStart w:id="941" w:name="_Toc51769083"/>
      <w:bookmarkStart w:id="942" w:name="_Toc185600603"/>
      <w:bookmarkEnd w:id="935"/>
      <w:r w:rsidRPr="001B7C50">
        <w:t>5.3.4.1</w:t>
      </w:r>
      <w:r w:rsidRPr="001B7C50">
        <w:tab/>
        <w:t>Mobility Restrictions</w:t>
      </w:r>
      <w:bookmarkEnd w:id="936"/>
      <w:bookmarkEnd w:id="937"/>
      <w:bookmarkEnd w:id="938"/>
      <w:bookmarkEnd w:id="939"/>
      <w:bookmarkEnd w:id="940"/>
      <w:bookmarkEnd w:id="941"/>
      <w:bookmarkEnd w:id="942"/>
    </w:p>
    <w:p w14:paraId="36B6B6CB" w14:textId="77777777" w:rsidR="00D40151" w:rsidRPr="001B7C50" w:rsidRDefault="00D40151" w:rsidP="00D40151">
      <w:pPr>
        <w:pStyle w:val="Heading5"/>
      </w:pPr>
      <w:bookmarkStart w:id="943" w:name="_CR5_3_4_1_1"/>
      <w:bookmarkStart w:id="944" w:name="_Toc20149725"/>
      <w:bookmarkStart w:id="945" w:name="_Toc27846516"/>
      <w:bookmarkStart w:id="946" w:name="_Toc36187640"/>
      <w:bookmarkStart w:id="947" w:name="_Toc45183544"/>
      <w:bookmarkStart w:id="948" w:name="_Toc47342386"/>
      <w:bookmarkStart w:id="949" w:name="_Toc51769084"/>
      <w:bookmarkStart w:id="950" w:name="_Toc185600604"/>
      <w:bookmarkEnd w:id="943"/>
      <w:r w:rsidRPr="001B7C50">
        <w:t>5.3.4.1.1</w:t>
      </w:r>
      <w:r w:rsidRPr="001B7C50">
        <w:tab/>
        <w:t>General</w:t>
      </w:r>
      <w:bookmarkEnd w:id="944"/>
      <w:bookmarkEnd w:id="945"/>
      <w:bookmarkEnd w:id="946"/>
      <w:bookmarkEnd w:id="947"/>
      <w:bookmarkEnd w:id="948"/>
      <w:bookmarkEnd w:id="949"/>
      <w:bookmarkEnd w:id="950"/>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8662B43"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w:t>
      </w:r>
      <w:r w:rsidR="00214C93">
        <w:t xml:space="preserve"> and</w:t>
      </w:r>
      <w:r w:rsidRPr="001B7C50">
        <w:t xml:space="preserve">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lastRenderedPageBreak/>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51"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099E92A6" w:rsidR="003D49E0" w:rsidRDefault="003D49E0" w:rsidP="00745A3E">
      <w:pPr>
        <w:pStyle w:val="NO"/>
      </w:pPr>
      <w:r>
        <w:t>NOTE 7:</w:t>
      </w:r>
      <w:r>
        <w:tab/>
        <w:t>The use of WB-E-UTRAN satellite accesses, NB-IoT satellite accesses or LTE-M satellite accesses to connect to 5GC is not supported in this Release of the specification.</w:t>
      </w:r>
      <w:r w:rsidR="00217926">
        <w:t xml:space="preserve"> The access restriction data for LTE-M satellite accesses above is supported only to allow the AMF to provide it to MME in case of mobility from 5GS to EPS.</w:t>
      </w:r>
    </w:p>
    <w:p w14:paraId="12446937" w14:textId="38968025" w:rsidR="00D40151" w:rsidRPr="001B7C50" w:rsidRDefault="00D40151" w:rsidP="00D40151">
      <w:r w:rsidRPr="001B7C50">
        <w:lastRenderedPageBreak/>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952" w:name="_CR5_3_4_1_2"/>
      <w:bookmarkStart w:id="953" w:name="_Toc27846517"/>
      <w:bookmarkStart w:id="954" w:name="_Toc36187641"/>
      <w:bookmarkStart w:id="955" w:name="_Toc45183545"/>
      <w:bookmarkStart w:id="956" w:name="_Toc47342387"/>
      <w:bookmarkStart w:id="957" w:name="_Toc51769085"/>
      <w:bookmarkStart w:id="958" w:name="_Toc185600605"/>
      <w:bookmarkEnd w:id="952"/>
      <w:r w:rsidRPr="001B7C50">
        <w:t>5.3.4.1.2</w:t>
      </w:r>
      <w:r w:rsidRPr="001B7C50">
        <w:tab/>
        <w:t>Management of Service Area Restrictions</w:t>
      </w:r>
      <w:bookmarkEnd w:id="951"/>
      <w:bookmarkEnd w:id="953"/>
      <w:bookmarkEnd w:id="954"/>
      <w:bookmarkEnd w:id="955"/>
      <w:bookmarkEnd w:id="956"/>
      <w:bookmarkEnd w:id="957"/>
      <w:bookmarkEnd w:id="958"/>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7C7BAE60"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w:t>
      </w:r>
      <w:r w:rsidR="00214C93">
        <w:rPr>
          <w:lang w:eastAsia="ko-KR"/>
        </w:rPr>
        <w:t xml:space="preserve"> and</w:t>
      </w:r>
      <w:r w:rsidRPr="001B7C50">
        <w:rPr>
          <w:lang w:eastAsia="ko-KR"/>
        </w:rPr>
        <w:t xml:space="preserve">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w:t>
      </w:r>
      <w:r w:rsidRPr="001B7C50">
        <w:lastRenderedPageBreak/>
        <w:t>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59" w:name="_Toc20149727"/>
      <w:bookmarkStart w:id="960" w:name="_Toc27846518"/>
      <w:bookmarkStart w:id="961" w:name="_Toc36187642"/>
      <w:bookmarkStart w:id="962" w:name="_Toc45183546"/>
      <w:bookmarkStart w:id="963" w:name="_Toc47342388"/>
      <w:bookmarkStart w:id="964"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65" w:name="_CR5_3_4_2"/>
      <w:bookmarkStart w:id="966" w:name="_Toc185600606"/>
      <w:bookmarkEnd w:id="965"/>
      <w:r w:rsidRPr="001B7C50">
        <w:rPr>
          <w:lang w:eastAsia="ko-KR"/>
        </w:rPr>
        <w:t>5.3.4.2</w:t>
      </w:r>
      <w:r w:rsidRPr="001B7C50">
        <w:rPr>
          <w:lang w:eastAsia="ko-KR"/>
        </w:rPr>
        <w:tab/>
        <w:t>Mobility Pattern</w:t>
      </w:r>
      <w:bookmarkEnd w:id="959"/>
      <w:bookmarkEnd w:id="960"/>
      <w:bookmarkEnd w:id="961"/>
      <w:bookmarkEnd w:id="962"/>
      <w:bookmarkEnd w:id="963"/>
      <w:bookmarkEnd w:id="964"/>
      <w:bookmarkEnd w:id="966"/>
    </w:p>
    <w:p w14:paraId="68EAB41B" w14:textId="555C6974"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214C93">
        <w:rPr>
          <w:lang w:eastAsia="ko-KR"/>
        </w:rPr>
        <w:t xml:space="preserve"> and</w:t>
      </w:r>
      <w:r w:rsidRPr="001B7C50">
        <w:rPr>
          <w:lang w:eastAsia="ko-KR"/>
        </w:rPr>
        <w:t xml:space="preserve">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67" w:name="_CR5_3_4_3"/>
      <w:bookmarkStart w:id="968" w:name="_Toc20149728"/>
      <w:bookmarkStart w:id="969" w:name="_Toc27846519"/>
      <w:bookmarkStart w:id="970" w:name="_Toc36187643"/>
      <w:bookmarkStart w:id="971" w:name="_Toc45183547"/>
      <w:bookmarkStart w:id="972" w:name="_Toc47342389"/>
      <w:bookmarkStart w:id="973" w:name="_Toc51769087"/>
      <w:bookmarkStart w:id="974" w:name="_Toc185600607"/>
      <w:bookmarkEnd w:id="967"/>
      <w:r w:rsidRPr="001B7C50">
        <w:t>5.3.4.3</w:t>
      </w:r>
      <w:r w:rsidRPr="001B7C50">
        <w:tab/>
        <w:t>Radio Resource Management functions</w:t>
      </w:r>
      <w:bookmarkEnd w:id="968"/>
      <w:bookmarkEnd w:id="969"/>
      <w:bookmarkEnd w:id="970"/>
      <w:bookmarkEnd w:id="971"/>
      <w:bookmarkEnd w:id="972"/>
      <w:bookmarkEnd w:id="973"/>
      <w:bookmarkEnd w:id="974"/>
    </w:p>
    <w:p w14:paraId="44F78EB7" w14:textId="5E66D861" w:rsidR="00BA212C" w:rsidRPr="001B7C50" w:rsidRDefault="00BA212C" w:rsidP="00562E84">
      <w:pPr>
        <w:pStyle w:val="Heading5"/>
      </w:pPr>
      <w:bookmarkStart w:id="975" w:name="_CR5_3_4_3_1"/>
      <w:bookmarkStart w:id="976" w:name="_Toc185600608"/>
      <w:bookmarkEnd w:id="975"/>
      <w:r w:rsidRPr="001B7C50">
        <w:t>5.3.4.3.1</w:t>
      </w:r>
      <w:r w:rsidRPr="001B7C50">
        <w:tab/>
        <w:t>General</w:t>
      </w:r>
      <w:bookmarkEnd w:id="976"/>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w:t>
      </w:r>
      <w:r w:rsidRPr="001B7C50">
        <w:lastRenderedPageBreak/>
        <w:t>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77" w:name="_Toc20149729"/>
      <w:bookmarkStart w:id="978" w:name="_Toc27846520"/>
      <w:bookmarkStart w:id="979" w:name="_Toc36187644"/>
      <w:bookmarkStart w:id="980" w:name="_Toc45183548"/>
      <w:bookmarkStart w:id="981" w:name="_Toc47342390"/>
      <w:bookmarkStart w:id="982"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983" w:name="_CR5_3_4_3_2"/>
      <w:bookmarkStart w:id="984" w:name="_Toc185600609"/>
      <w:bookmarkEnd w:id="983"/>
      <w:r w:rsidRPr="001B7C50">
        <w:t>5.3.4.3.2</w:t>
      </w:r>
      <w:r w:rsidRPr="001B7C50">
        <w:tab/>
        <w:t>Preferred band(s) per data radio bearer(s)</w:t>
      </w:r>
      <w:bookmarkEnd w:id="984"/>
    </w:p>
    <w:p w14:paraId="2802FFBA" w14:textId="4AD5D98D"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214C93">
        <w:t xml:space="preserve"> and</w:t>
      </w:r>
      <w:r w:rsidRPr="001B7C50">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85" w:name="_CR5_3_4_3_3"/>
      <w:bookmarkStart w:id="986" w:name="_Toc185600610"/>
      <w:bookmarkEnd w:id="985"/>
      <w:r w:rsidRPr="001B7C50">
        <w:t>5.3.4.3.3</w:t>
      </w:r>
      <w:r w:rsidRPr="001B7C50">
        <w:tab/>
        <w:t>Redirection to dedicated frequency band(s) for an S-NSSAI</w:t>
      </w:r>
      <w:bookmarkEnd w:id="986"/>
    </w:p>
    <w:p w14:paraId="3BD44A7A" w14:textId="2AB4C970"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214C93">
        <w:t xml:space="preserve"> and</w:t>
      </w:r>
      <w:r w:rsidRPr="001B7C50">
        <w:t xml:space="preserve">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w:t>
      </w:r>
      <w:r w:rsidR="00214C93">
        <w:t xml:space="preserve"> and</w:t>
      </w:r>
      <w:r w:rsidR="00DA3BBC" w:rsidRPr="001B7C50">
        <w:t xml:space="preserve">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lastRenderedPageBreak/>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68BDAE38" w:rsidR="00BA212C" w:rsidRPr="001B7C50" w:rsidRDefault="00BA212C" w:rsidP="00BA212C">
      <w:r w:rsidRPr="001B7C50">
        <w:t>The NG-RAN shall attempt to find cells of TAs that can support all the S-NSSAIs in the Target S-NSSAIs</w:t>
      </w:r>
      <w:r w:rsidR="00214C93">
        <w:t xml:space="preserve"> and</w:t>
      </w:r>
      <w:r w:rsidRPr="001B7C50">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79A803F5"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w:t>
      </w:r>
      <w:r w:rsidR="00214C93">
        <w:t xml:space="preserve"> and</w:t>
      </w:r>
      <w:r>
        <w:t xml:space="preserve">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87" w:name="_CR5_3_4_3_4"/>
      <w:bookmarkStart w:id="988" w:name="_Toc185600611"/>
      <w:bookmarkEnd w:id="987"/>
      <w:r>
        <w:t>5.3.4.3.4</w:t>
      </w:r>
      <w:r>
        <w:tab/>
        <w:t>Network Slice based cell reselection</w:t>
      </w:r>
      <w:r w:rsidR="00183D3D">
        <w:t xml:space="preserve"> and Random Access</w:t>
      </w:r>
      <w:bookmarkEnd w:id="988"/>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1155C882"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w:t>
      </w:r>
      <w:r w:rsidR="00214C93">
        <w:t xml:space="preserve"> and</w:t>
      </w:r>
      <w:r>
        <w:t xml:space="preserve"> this may trigger a cell reselection, before sending the Registration Request including the new Requested NSSAI.</w:t>
      </w:r>
    </w:p>
    <w:p w14:paraId="7B3317BD" w14:textId="0C11A37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214C93">
        <w:t xml:space="preserve"> and</w:t>
      </w:r>
      <w:r>
        <w:t xml:space="preserve"> the S-NSSAIs of these network slices are associated with more than one NSAG for Random Access, the NSAG with the highest priority is selected.</w:t>
      </w:r>
    </w:p>
    <w:p w14:paraId="50DAA02E" w14:textId="02DB16C6" w:rsidR="0082686E" w:rsidRDefault="0082686E" w:rsidP="0073598F">
      <w:pPr>
        <w:pStyle w:val="NO"/>
      </w:pPr>
      <w:r>
        <w:t>NOTE</w:t>
      </w:r>
      <w:r w:rsidR="00D34376">
        <w:t> 3</w:t>
      </w:r>
      <w:r>
        <w:t>:</w:t>
      </w:r>
      <w:r>
        <w:tab/>
        <w:t>How the UE NAS provides the NSAGs priorities to UE AS is based internal UE interface</w:t>
      </w:r>
      <w:r w:rsidR="00214C93">
        <w:t xml:space="preserve"> and</w:t>
      </w:r>
      <w:r>
        <w:t xml:space="preserve"> not specified.</w:t>
      </w:r>
    </w:p>
    <w:p w14:paraId="2F8B18BB" w14:textId="668B35BB" w:rsidR="00357584" w:rsidRPr="001B7C50" w:rsidRDefault="00357584" w:rsidP="00357584">
      <w:pPr>
        <w:rPr>
          <w:lang w:eastAsia="x-none"/>
        </w:rPr>
      </w:pPr>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989" w:name="_CR5_3_4_4"/>
      <w:bookmarkStart w:id="990" w:name="_Toc185600612"/>
      <w:bookmarkEnd w:id="989"/>
      <w:r w:rsidRPr="001B7C50">
        <w:t>5.3.4.4</w:t>
      </w:r>
      <w:r w:rsidRPr="001B7C50">
        <w:tab/>
        <w:t>UE mobility event notification</w:t>
      </w:r>
      <w:bookmarkEnd w:id="977"/>
      <w:bookmarkEnd w:id="978"/>
      <w:bookmarkEnd w:id="979"/>
      <w:bookmarkEnd w:id="980"/>
      <w:bookmarkEnd w:id="981"/>
      <w:bookmarkEnd w:id="982"/>
      <w:bookmarkEnd w:id="990"/>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23D6DC74"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396F31">
        <w:rPr>
          <w:lang w:eastAsia="x-none"/>
        </w:rPr>
        <w:t>, LMF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43CAA19D" w:rsidR="00FB6BEB" w:rsidRDefault="00FB6BEB" w:rsidP="00D40151">
      <w:pPr>
        <w:pStyle w:val="B2"/>
      </w:pPr>
      <w:r>
        <w:t>-</w:t>
      </w:r>
      <w:r>
        <w:tab/>
        <w:t>The Area Of Interest may include the "Notify the consumer considering UE identity" indicator, containing a list of UE identities or Internal Group ID</w:t>
      </w:r>
      <w:r w:rsidR="00214C93">
        <w:t xml:space="preserve"> and</w:t>
      </w:r>
      <w:r>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 xml:space="preserve">The Area Of Interest may include the "Notify the consumer considering DNN/S-NSSAI" indicator, containing one or more DNN(s)/S-NSSAI(s) and informing the AMF to notify the NF consumer about Area </w:t>
      </w:r>
      <w:r>
        <w:lastRenderedPageBreak/>
        <w:t>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473BCFE4"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r w:rsidR="00396F31">
        <w:t>, reporting threshold reached</w:t>
      </w:r>
      <w:r w:rsidRPr="001B7C50">
        <w:t>).</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469412FA"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w:t>
      </w:r>
      <w:r w:rsidR="00214C93">
        <w:t xml:space="preserve"> and</w:t>
      </w:r>
      <w:r>
        <w:t xml:space="preserve">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991" w:name="_Toc20149730"/>
      <w:bookmarkStart w:id="992"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93" w:name="_CR5_3_5"/>
      <w:bookmarkStart w:id="994" w:name="_Toc185600613"/>
      <w:bookmarkStart w:id="995" w:name="_Toc36187645"/>
      <w:bookmarkStart w:id="996" w:name="_Toc45183549"/>
      <w:bookmarkStart w:id="997" w:name="_Toc47342391"/>
      <w:bookmarkStart w:id="998" w:name="_Toc51769089"/>
      <w:bookmarkEnd w:id="993"/>
      <w:r w:rsidRPr="001B7C50">
        <w:rPr>
          <w:lang w:eastAsia="zh-CN"/>
        </w:rPr>
        <w:t>5.3.5</w:t>
      </w:r>
      <w:r w:rsidRPr="001B7C50">
        <w:rPr>
          <w:lang w:eastAsia="zh-CN"/>
        </w:rPr>
        <w:tab/>
        <w:t>Triggers for network analytics</w:t>
      </w:r>
      <w:bookmarkEnd w:id="994"/>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99" w:name="_CR5_4"/>
      <w:bookmarkStart w:id="1000" w:name="_Toc185600614"/>
      <w:bookmarkEnd w:id="999"/>
      <w:r w:rsidRPr="001B7C50">
        <w:lastRenderedPageBreak/>
        <w:t>5.4</w:t>
      </w:r>
      <w:r w:rsidRPr="001B7C50">
        <w:tab/>
        <w:t>3GPP access specific aspects</w:t>
      </w:r>
      <w:bookmarkEnd w:id="991"/>
      <w:bookmarkEnd w:id="992"/>
      <w:bookmarkEnd w:id="995"/>
      <w:bookmarkEnd w:id="996"/>
      <w:bookmarkEnd w:id="997"/>
      <w:bookmarkEnd w:id="998"/>
      <w:bookmarkEnd w:id="1000"/>
    </w:p>
    <w:p w14:paraId="2D3B670B" w14:textId="77777777" w:rsidR="00D40151" w:rsidRPr="001B7C50" w:rsidRDefault="00D40151" w:rsidP="00D40151">
      <w:pPr>
        <w:pStyle w:val="Heading3"/>
        <w:rPr>
          <w:lang w:eastAsia="zh-CN"/>
        </w:rPr>
      </w:pPr>
      <w:bookmarkStart w:id="1001" w:name="_CR5_4_1"/>
      <w:bookmarkStart w:id="1002" w:name="_Toc20149731"/>
      <w:bookmarkStart w:id="1003" w:name="_Toc27846522"/>
      <w:bookmarkStart w:id="1004" w:name="_Toc36187646"/>
      <w:bookmarkStart w:id="1005" w:name="_Toc45183550"/>
      <w:bookmarkStart w:id="1006" w:name="_Toc47342392"/>
      <w:bookmarkStart w:id="1007" w:name="_Toc51769090"/>
      <w:bookmarkStart w:id="1008" w:name="_Toc185600615"/>
      <w:bookmarkEnd w:id="1001"/>
      <w:r w:rsidRPr="001B7C50">
        <w:rPr>
          <w:lang w:eastAsia="zh-CN"/>
        </w:rPr>
        <w:t>5.4.1</w:t>
      </w:r>
      <w:r w:rsidRPr="001B7C50">
        <w:rPr>
          <w:lang w:eastAsia="zh-CN"/>
        </w:rPr>
        <w:tab/>
        <w:t>UE reachability in CM-IDLE</w:t>
      </w:r>
      <w:bookmarkEnd w:id="1002"/>
      <w:bookmarkEnd w:id="1003"/>
      <w:bookmarkEnd w:id="1004"/>
      <w:bookmarkEnd w:id="1005"/>
      <w:bookmarkEnd w:id="1006"/>
      <w:bookmarkEnd w:id="1007"/>
      <w:bookmarkEnd w:id="1008"/>
    </w:p>
    <w:p w14:paraId="5AECED88" w14:textId="77777777" w:rsidR="00D40151" w:rsidRPr="001B7C50" w:rsidRDefault="00D40151" w:rsidP="00D40151">
      <w:pPr>
        <w:pStyle w:val="Heading4"/>
        <w:rPr>
          <w:lang w:eastAsia="zh-CN"/>
        </w:rPr>
      </w:pPr>
      <w:bookmarkStart w:id="1009" w:name="_CR5_4_1_1"/>
      <w:bookmarkStart w:id="1010" w:name="_Toc20149732"/>
      <w:bookmarkStart w:id="1011" w:name="_Toc27846523"/>
      <w:bookmarkStart w:id="1012" w:name="_Toc36187647"/>
      <w:bookmarkStart w:id="1013" w:name="_Toc45183551"/>
      <w:bookmarkStart w:id="1014" w:name="_Toc47342393"/>
      <w:bookmarkStart w:id="1015" w:name="_Toc51769091"/>
      <w:bookmarkStart w:id="1016" w:name="_Toc185600616"/>
      <w:bookmarkEnd w:id="1009"/>
      <w:r w:rsidRPr="001B7C50">
        <w:rPr>
          <w:lang w:eastAsia="zh-CN"/>
        </w:rPr>
        <w:t>5.4.1.1</w:t>
      </w:r>
      <w:r w:rsidRPr="001B7C50">
        <w:rPr>
          <w:lang w:eastAsia="zh-CN"/>
        </w:rPr>
        <w:tab/>
        <w:t>General</w:t>
      </w:r>
      <w:bookmarkEnd w:id="1010"/>
      <w:bookmarkEnd w:id="1011"/>
      <w:bookmarkEnd w:id="1012"/>
      <w:bookmarkEnd w:id="1013"/>
      <w:bookmarkEnd w:id="1014"/>
      <w:bookmarkEnd w:id="1015"/>
      <w:bookmarkEnd w:id="1016"/>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lastRenderedPageBreak/>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17" w:name="_CR5_4_1_2"/>
      <w:bookmarkStart w:id="1018" w:name="_Toc20149733"/>
      <w:bookmarkStart w:id="1019" w:name="_Toc27846524"/>
      <w:bookmarkStart w:id="1020" w:name="_Toc36187648"/>
      <w:bookmarkStart w:id="1021" w:name="_Toc45183552"/>
      <w:bookmarkStart w:id="1022" w:name="_Toc47342394"/>
      <w:bookmarkStart w:id="1023" w:name="_Toc51769092"/>
      <w:bookmarkStart w:id="1024" w:name="_Toc185600617"/>
      <w:bookmarkEnd w:id="1017"/>
      <w:r w:rsidRPr="001B7C50">
        <w:rPr>
          <w:lang w:eastAsia="zh-CN"/>
        </w:rPr>
        <w:t>5.4.1.2</w:t>
      </w:r>
      <w:r w:rsidRPr="001B7C50">
        <w:rPr>
          <w:lang w:eastAsia="zh-CN"/>
        </w:rPr>
        <w:tab/>
        <w:t>UE reachability allowing mobile terminated data while the UE is CM-IDLE</w:t>
      </w:r>
      <w:bookmarkEnd w:id="1018"/>
      <w:bookmarkEnd w:id="1019"/>
      <w:bookmarkEnd w:id="1020"/>
      <w:bookmarkEnd w:id="1021"/>
      <w:bookmarkEnd w:id="1022"/>
      <w:bookmarkEnd w:id="1023"/>
      <w:bookmarkEnd w:id="1024"/>
    </w:p>
    <w:p w14:paraId="05CFBD9F" w14:textId="64F09928"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p>
    <w:p w14:paraId="0DAA2155" w14:textId="77777777" w:rsidR="00D40151" w:rsidRPr="001B7C50" w:rsidRDefault="00D40151" w:rsidP="00D40151">
      <w:pPr>
        <w:pStyle w:val="Heading4"/>
        <w:rPr>
          <w:lang w:eastAsia="zh-CN"/>
        </w:rPr>
      </w:pPr>
      <w:bookmarkStart w:id="1025" w:name="_CR5_4_1_3"/>
      <w:bookmarkStart w:id="1026" w:name="_Toc20149734"/>
      <w:bookmarkStart w:id="1027" w:name="_Toc27846525"/>
      <w:bookmarkStart w:id="1028" w:name="_Toc36187649"/>
      <w:bookmarkStart w:id="1029" w:name="_Toc45183553"/>
      <w:bookmarkStart w:id="1030" w:name="_Toc47342395"/>
      <w:bookmarkStart w:id="1031" w:name="_Toc51769093"/>
      <w:bookmarkStart w:id="1032" w:name="_Toc185600618"/>
      <w:bookmarkEnd w:id="1025"/>
      <w:r w:rsidRPr="001B7C50">
        <w:rPr>
          <w:lang w:eastAsia="zh-CN"/>
        </w:rPr>
        <w:t>5.4.1.3</w:t>
      </w:r>
      <w:r w:rsidRPr="001B7C50">
        <w:rPr>
          <w:lang w:eastAsia="zh-CN"/>
        </w:rPr>
        <w:tab/>
        <w:t>Mobile Initiated Connection Only (MICO) mode</w:t>
      </w:r>
      <w:bookmarkEnd w:id="1026"/>
      <w:bookmarkEnd w:id="1027"/>
      <w:bookmarkEnd w:id="1028"/>
      <w:bookmarkEnd w:id="1029"/>
      <w:bookmarkEnd w:id="1030"/>
      <w:bookmarkEnd w:id="1031"/>
      <w:bookmarkEnd w:id="1032"/>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241B7709"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214C93">
        <w:rPr>
          <w:lang w:eastAsia="zh-CN"/>
        </w:rPr>
        <w:t xml:space="preserve"> and</w:t>
      </w:r>
      <w:r w:rsidRPr="001B7C50">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563C86C0"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w:t>
      </w:r>
      <w:r w:rsidR="00214C93">
        <w:rPr>
          <w:lang w:eastAsia="zh-CN"/>
        </w:rPr>
        <w:t xml:space="preserve"> and</w:t>
      </w:r>
      <w:r w:rsidRPr="001B7C50">
        <w:rPr>
          <w:lang w:eastAsia="zh-CN"/>
        </w:rPr>
        <w:t xml:space="preserve">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 xml:space="preserve">ervices is completed successfully. The UE and the AMF shall not enable MICO mode until the AMF accepts the use of MICO mode in the next registration procedure. To enable an emergency </w:t>
      </w:r>
      <w:r w:rsidRPr="001B7C50">
        <w:lastRenderedPageBreak/>
        <w:t>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33" w:name="_CR5_4_1_4"/>
      <w:bookmarkStart w:id="1034" w:name="_Toc185600619"/>
      <w:bookmarkStart w:id="1035" w:name="_Toc20149735"/>
      <w:bookmarkStart w:id="1036" w:name="_Toc27846526"/>
      <w:bookmarkStart w:id="1037" w:name="_Toc36187650"/>
      <w:bookmarkStart w:id="1038" w:name="_Toc45183554"/>
      <w:bookmarkStart w:id="1039" w:name="_Toc47342396"/>
      <w:bookmarkStart w:id="1040" w:name="_Toc51769094"/>
      <w:bookmarkEnd w:id="1033"/>
      <w:r>
        <w:rPr>
          <w:lang w:eastAsia="zh-CN"/>
        </w:rPr>
        <w:t>5.4.1.4</w:t>
      </w:r>
      <w:r>
        <w:rPr>
          <w:lang w:eastAsia="zh-CN"/>
        </w:rPr>
        <w:tab/>
        <w:t>Support of Unavailability Period</w:t>
      </w:r>
      <w:bookmarkEnd w:id="1034"/>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1FB2C38A" w:rsidR="00252264" w:rsidRDefault="00252264" w:rsidP="00695DF1">
      <w:pPr>
        <w:pStyle w:val="B2"/>
        <w:rPr>
          <w:lang w:eastAsia="zh-CN"/>
        </w:rPr>
      </w:pPr>
      <w:r>
        <w:rPr>
          <w:lang w:eastAsia="zh-CN"/>
        </w:rPr>
        <w:tab/>
        <w:t>If</w:t>
      </w:r>
      <w:r w:rsidR="00396F31">
        <w:rPr>
          <w:lang w:eastAsia="zh-CN"/>
        </w:rPr>
        <w:t xml:space="preserve"> unavailability is caused by NR satellite access discontinuous coverage and</w:t>
      </w:r>
      <w:r>
        <w:rPr>
          <w:lang w:eastAsia="zh-CN"/>
        </w:rPr>
        <w:t xml:space="preserve">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w:t>
      </w:r>
      <w:r w:rsidR="00214C93">
        <w:rPr>
          <w:lang w:eastAsia="zh-CN"/>
        </w:rPr>
        <w:t xml:space="preserve"> and</w:t>
      </w:r>
      <w:r>
        <w:rPr>
          <w:lang w:eastAsia="zh-CN"/>
        </w:rPr>
        <w:t xml:space="preserve">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 AMF should include the Unavailability Period Duration</w:t>
      </w:r>
      <w:r w:rsidR="004119E4">
        <w:rPr>
          <w:lang w:eastAsia="zh-CN"/>
        </w:rPr>
        <w:t xml:space="preserve"> and/or the Start of Unavailability Period</w:t>
      </w:r>
      <w:r>
        <w:rPr>
          <w:lang w:eastAsia="zh-CN"/>
        </w:rPr>
        <w:t xml:space="preserve"> known to the AMF in the Registration Accept</w:t>
      </w:r>
      <w:r w:rsidR="00396F31">
        <w:rPr>
          <w:lang w:eastAsia="zh-CN"/>
        </w:rPr>
        <w:t xml:space="preserve"> and use those values in subsequent steps of this procedure</w:t>
      </w:r>
      <w:r>
        <w:rPr>
          <w:lang w:eastAsia="zh-CN"/>
        </w:rPr>
        <w: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3228179B" w14:textId="2C3310B2" w:rsidR="00396F31" w:rsidRDefault="00396F31" w:rsidP="00695DF1">
      <w:pPr>
        <w:pStyle w:val="B2"/>
        <w:rPr>
          <w:lang w:eastAsia="zh-CN"/>
        </w:rPr>
      </w:pPr>
      <w:r>
        <w:rPr>
          <w:lang w:eastAsia="zh-CN"/>
        </w:rPr>
        <w:lastRenderedPageBreak/>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729751C0"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4207EA23"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w:t>
      </w:r>
      <w:r w:rsidR="009B3A05">
        <w:rPr>
          <w:lang w:eastAsia="zh-CN"/>
        </w:rPr>
        <w:t xml:space="preserve"> so the</w:t>
      </w:r>
      <w:r w:rsidR="00872C86">
        <w:rPr>
          <w:lang w:eastAsia="zh-CN"/>
        </w:rPr>
        <w:t xml:space="preserve"> time</w:t>
      </w:r>
      <w:r w:rsidR="009B3A05">
        <w:rPr>
          <w:lang w:eastAsia="zh-CN"/>
        </w:rPr>
        <w:t>r does not expire during</w:t>
      </w:r>
      <w:r>
        <w:rPr>
          <w:lang w:eastAsia="zh-CN"/>
        </w:rPr>
        <w:t xml:space="preserve"> the</w:t>
      </w:r>
      <w:r w:rsidR="00872C86">
        <w:rPr>
          <w:lang w:eastAsia="zh-CN"/>
        </w:rPr>
        <w:t xml:space="preserve"> Unavailability Period to avoid interfering with the UE dealing with the event that causes the unavailability;</w:t>
      </w:r>
    </w:p>
    <w:p w14:paraId="20820DEA" w14:textId="1353ED67"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w:t>
      </w:r>
      <w:r w:rsidR="00214C93">
        <w:rPr>
          <w:lang w:eastAsia="zh-CN"/>
        </w:rPr>
        <w:t xml:space="preserve"> and</w:t>
      </w:r>
      <w:r w:rsidR="00872C86">
        <w:rPr>
          <w:lang w:eastAsia="zh-CN"/>
        </w:rPr>
        <w:t xml:space="preserve">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Default="00CD22D1" w:rsidP="00252264">
      <w:pPr>
        <w:rPr>
          <w:lang w:eastAsia="zh-CN"/>
        </w:rPr>
      </w:pPr>
      <w:r>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Default="00CD22D1" w:rsidP="002C13BE">
      <w:pPr>
        <w:pStyle w:val="NO"/>
        <w:rPr>
          <w:lang w:eastAsia="zh-CN"/>
        </w:rPr>
      </w:pPr>
      <w:r>
        <w:rPr>
          <w:lang w:eastAsia="zh-CN"/>
        </w:rPr>
        <w:t>NOTE 2:</w:t>
      </w:r>
      <w:r>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D3079E1" w:rsidR="00893B12" w:rsidRDefault="00893B12" w:rsidP="00893B12">
      <w:pPr>
        <w:pStyle w:val="NO"/>
        <w:rPr>
          <w:lang w:eastAsia="zh-CN"/>
        </w:rPr>
      </w:pPr>
      <w:r>
        <w:rPr>
          <w:lang w:eastAsia="zh-CN"/>
        </w:rPr>
        <w:t>NOTE </w:t>
      </w:r>
      <w:r w:rsidR="00CD22D1">
        <w:rPr>
          <w:lang w:eastAsia="zh-CN"/>
        </w:rPr>
        <w:t>3</w:t>
      </w:r>
      <w:r>
        <w:rPr>
          <w:lang w:eastAsia="zh-CN"/>
        </w:rPr>
        <w:t>:</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041" w:name="_CR5_4_2"/>
      <w:bookmarkStart w:id="1042" w:name="_Toc185600620"/>
      <w:bookmarkEnd w:id="1041"/>
      <w:r w:rsidRPr="001B7C50">
        <w:rPr>
          <w:lang w:eastAsia="zh-CN"/>
        </w:rPr>
        <w:lastRenderedPageBreak/>
        <w:t>5.4.2</w:t>
      </w:r>
      <w:r w:rsidRPr="001B7C50">
        <w:rPr>
          <w:lang w:eastAsia="zh-CN"/>
        </w:rPr>
        <w:tab/>
        <w:t>UE reachability in CM-CONNECTED</w:t>
      </w:r>
      <w:bookmarkEnd w:id="1035"/>
      <w:bookmarkEnd w:id="1036"/>
      <w:bookmarkEnd w:id="1037"/>
      <w:bookmarkEnd w:id="1038"/>
      <w:bookmarkEnd w:id="1039"/>
      <w:bookmarkEnd w:id="1040"/>
      <w:bookmarkEnd w:id="1042"/>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43" w:name="_CR5_4_3"/>
      <w:bookmarkStart w:id="1044" w:name="_Toc20149736"/>
      <w:bookmarkStart w:id="1045" w:name="_Toc27846527"/>
      <w:bookmarkStart w:id="1046" w:name="_Toc36187651"/>
      <w:bookmarkStart w:id="1047" w:name="_Toc45183555"/>
      <w:bookmarkStart w:id="1048" w:name="_Toc47342397"/>
      <w:bookmarkStart w:id="1049" w:name="_Toc51769095"/>
      <w:bookmarkStart w:id="1050" w:name="_Toc185600621"/>
      <w:bookmarkEnd w:id="1043"/>
      <w:r w:rsidRPr="001B7C50">
        <w:t>5.4.3</w:t>
      </w:r>
      <w:r w:rsidRPr="001B7C50">
        <w:tab/>
        <w:t>Paging strategy handling</w:t>
      </w:r>
      <w:bookmarkEnd w:id="1044"/>
      <w:bookmarkEnd w:id="1045"/>
      <w:bookmarkEnd w:id="1046"/>
      <w:bookmarkEnd w:id="1047"/>
      <w:bookmarkEnd w:id="1048"/>
      <w:bookmarkEnd w:id="1049"/>
      <w:bookmarkEnd w:id="1050"/>
    </w:p>
    <w:p w14:paraId="6A30E780" w14:textId="77777777" w:rsidR="00D40151" w:rsidRPr="001B7C50" w:rsidRDefault="00D40151" w:rsidP="00D40151">
      <w:pPr>
        <w:pStyle w:val="Heading4"/>
      </w:pPr>
      <w:bookmarkStart w:id="1051" w:name="_CR5_4_3_1"/>
      <w:bookmarkStart w:id="1052" w:name="_Toc20149737"/>
      <w:bookmarkStart w:id="1053" w:name="_Toc27846528"/>
      <w:bookmarkStart w:id="1054" w:name="_Toc36187652"/>
      <w:bookmarkStart w:id="1055" w:name="_Toc45183556"/>
      <w:bookmarkStart w:id="1056" w:name="_Toc47342398"/>
      <w:bookmarkStart w:id="1057" w:name="_Toc51769096"/>
      <w:bookmarkStart w:id="1058" w:name="_Toc185600622"/>
      <w:bookmarkEnd w:id="1051"/>
      <w:r w:rsidRPr="001B7C50">
        <w:t>5.4.3.1</w:t>
      </w:r>
      <w:r w:rsidRPr="001B7C50">
        <w:tab/>
        <w:t>General</w:t>
      </w:r>
      <w:bookmarkEnd w:id="1052"/>
      <w:bookmarkEnd w:id="1053"/>
      <w:bookmarkEnd w:id="1054"/>
      <w:bookmarkEnd w:id="1055"/>
      <w:bookmarkEnd w:id="1056"/>
      <w:bookmarkEnd w:id="1057"/>
      <w:bookmarkEnd w:id="1058"/>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42D7AC8E"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w:t>
      </w:r>
      <w:r w:rsidR="00214C93">
        <w:rPr>
          <w:rFonts w:eastAsia="SimSun"/>
          <w:lang w:eastAsia="zh-CN"/>
        </w:rPr>
        <w:t xml:space="preserve"> and</w:t>
      </w:r>
      <w:r w:rsidRPr="001B7C50">
        <w:rPr>
          <w:rFonts w:eastAsia="SimSun"/>
          <w:lang w:eastAsia="zh-CN"/>
        </w:rPr>
        <w:t xml:space="preserve">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59" w:name="_CR5_4_3_2"/>
      <w:bookmarkStart w:id="1060" w:name="_Toc20149738"/>
      <w:bookmarkStart w:id="1061" w:name="_Toc27846529"/>
      <w:bookmarkStart w:id="1062" w:name="_Toc36187653"/>
      <w:bookmarkStart w:id="1063" w:name="_Toc45183557"/>
      <w:bookmarkStart w:id="1064" w:name="_Toc47342399"/>
      <w:bookmarkStart w:id="1065" w:name="_Toc51769097"/>
      <w:bookmarkStart w:id="1066" w:name="_Toc185600623"/>
      <w:bookmarkEnd w:id="1059"/>
      <w:r w:rsidRPr="001B7C50">
        <w:t>5.4.3.2</w:t>
      </w:r>
      <w:r w:rsidRPr="001B7C50">
        <w:tab/>
        <w:t>Paging Policy Differentiation</w:t>
      </w:r>
      <w:bookmarkEnd w:id="1060"/>
      <w:bookmarkEnd w:id="1061"/>
      <w:bookmarkEnd w:id="1062"/>
      <w:bookmarkEnd w:id="1063"/>
      <w:bookmarkEnd w:id="1064"/>
      <w:bookmarkEnd w:id="1065"/>
      <w:bookmarkEnd w:id="1066"/>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26F65788"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w:t>
      </w:r>
      <w:r w:rsidR="00214C93">
        <w:t xml:space="preserve"> and</w:t>
      </w:r>
      <w:r w:rsidRPr="001B7C50">
        <w:t xml:space="preserve">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67" w:name="_CR5_4_3_3"/>
      <w:bookmarkStart w:id="1068" w:name="_Toc20149739"/>
      <w:bookmarkStart w:id="1069" w:name="_Toc27846530"/>
      <w:bookmarkStart w:id="1070" w:name="_Toc36187654"/>
      <w:bookmarkStart w:id="1071" w:name="_Toc45183558"/>
      <w:bookmarkStart w:id="1072" w:name="_Toc47342400"/>
      <w:bookmarkStart w:id="1073" w:name="_Toc51769098"/>
      <w:bookmarkStart w:id="1074" w:name="_Toc185600624"/>
      <w:bookmarkEnd w:id="1067"/>
      <w:r w:rsidRPr="001B7C50">
        <w:t>5.4.3.3</w:t>
      </w:r>
      <w:r w:rsidRPr="001B7C50">
        <w:tab/>
        <w:t>Paging Priority</w:t>
      </w:r>
      <w:bookmarkEnd w:id="1068"/>
      <w:bookmarkEnd w:id="1069"/>
      <w:bookmarkEnd w:id="1070"/>
      <w:bookmarkEnd w:id="1071"/>
      <w:bookmarkEnd w:id="1072"/>
      <w:bookmarkEnd w:id="1073"/>
      <w:bookmarkEnd w:id="1074"/>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2C9A7FE1"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w:t>
      </w:r>
      <w:r w:rsidR="00214C93">
        <w:t xml:space="preserve"> and</w:t>
      </w:r>
      <w:r w:rsidRPr="001B7C50">
        <w:t xml:space="preserve"> the Core Network Assisted RAN paging information from AMF as described in clause 5.4.6.3.</w:t>
      </w:r>
    </w:p>
    <w:p w14:paraId="29E75806" w14:textId="77777777" w:rsidR="00D40151" w:rsidRPr="001B7C50" w:rsidRDefault="00D40151" w:rsidP="00D40151">
      <w:pPr>
        <w:pStyle w:val="Heading3"/>
      </w:pPr>
      <w:bookmarkStart w:id="1075" w:name="_CR5_4_4"/>
      <w:bookmarkStart w:id="1076" w:name="_Toc20149740"/>
      <w:bookmarkStart w:id="1077" w:name="_Toc27846531"/>
      <w:bookmarkStart w:id="1078" w:name="_Toc36187655"/>
      <w:bookmarkStart w:id="1079" w:name="_Toc45183559"/>
      <w:bookmarkStart w:id="1080" w:name="_Toc47342401"/>
      <w:bookmarkStart w:id="1081" w:name="_Toc51769099"/>
      <w:bookmarkStart w:id="1082" w:name="_Toc185600625"/>
      <w:bookmarkEnd w:id="1075"/>
      <w:r w:rsidRPr="001B7C50">
        <w:t>5.4.4</w:t>
      </w:r>
      <w:r w:rsidRPr="001B7C50">
        <w:tab/>
        <w:t>UE Radio Capability handling</w:t>
      </w:r>
      <w:bookmarkEnd w:id="1076"/>
      <w:bookmarkEnd w:id="1077"/>
      <w:bookmarkEnd w:id="1078"/>
      <w:bookmarkEnd w:id="1079"/>
      <w:bookmarkEnd w:id="1080"/>
      <w:bookmarkEnd w:id="1081"/>
      <w:bookmarkEnd w:id="1082"/>
    </w:p>
    <w:p w14:paraId="2B289B79" w14:textId="77777777" w:rsidR="00D40151" w:rsidRPr="001B7C50" w:rsidRDefault="00D40151" w:rsidP="00D40151">
      <w:pPr>
        <w:pStyle w:val="Heading4"/>
      </w:pPr>
      <w:bookmarkStart w:id="1083" w:name="_CR5_4_4_1"/>
      <w:bookmarkStart w:id="1084" w:name="_Toc20149741"/>
      <w:bookmarkStart w:id="1085" w:name="_Toc27846532"/>
      <w:bookmarkStart w:id="1086" w:name="_Toc36187656"/>
      <w:bookmarkStart w:id="1087" w:name="_Toc45183560"/>
      <w:bookmarkStart w:id="1088" w:name="_Toc47342402"/>
      <w:bookmarkStart w:id="1089" w:name="_Toc51769100"/>
      <w:bookmarkStart w:id="1090" w:name="_Toc185600626"/>
      <w:bookmarkEnd w:id="1083"/>
      <w:r w:rsidRPr="001B7C50">
        <w:t>5.4.4.1</w:t>
      </w:r>
      <w:r w:rsidRPr="001B7C50">
        <w:tab/>
        <w:t>UE radio capability information storage in the AMF</w:t>
      </w:r>
      <w:bookmarkEnd w:id="1084"/>
      <w:bookmarkEnd w:id="1085"/>
      <w:bookmarkEnd w:id="1086"/>
      <w:bookmarkEnd w:id="1087"/>
      <w:bookmarkEnd w:id="1088"/>
      <w:bookmarkEnd w:id="1089"/>
      <w:bookmarkEnd w:id="1090"/>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w:t>
      </w:r>
      <w:r w:rsidRPr="001B7C50">
        <w:lastRenderedPageBreak/>
        <w:t>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91" w:name="_CR5_4_4_1a"/>
      <w:bookmarkStart w:id="1092" w:name="_Toc20149742"/>
      <w:bookmarkStart w:id="1093" w:name="_Toc27846533"/>
      <w:bookmarkStart w:id="1094" w:name="_Toc36187657"/>
      <w:bookmarkStart w:id="1095" w:name="_Toc45183561"/>
      <w:bookmarkStart w:id="1096" w:name="_Toc47342403"/>
      <w:bookmarkStart w:id="1097" w:name="_Toc51769101"/>
      <w:bookmarkStart w:id="1098" w:name="_Toc185600627"/>
      <w:bookmarkEnd w:id="1091"/>
      <w:r w:rsidRPr="001B7C50">
        <w:t>5.4.4.1a</w:t>
      </w:r>
      <w:r w:rsidRPr="001B7C50">
        <w:tab/>
        <w:t>UE radio capability signalling optimisation (RACS)</w:t>
      </w:r>
      <w:bookmarkEnd w:id="1092"/>
      <w:bookmarkEnd w:id="1093"/>
      <w:bookmarkEnd w:id="1094"/>
      <w:bookmarkEnd w:id="1095"/>
      <w:bookmarkEnd w:id="1096"/>
      <w:bookmarkEnd w:id="1097"/>
      <w:bookmarkEnd w:id="1098"/>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lastRenderedPageBreak/>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0207431C" w:rsidR="00D40151" w:rsidRPr="001B7C50" w:rsidRDefault="00D40151" w:rsidP="00D40151">
      <w:pPr>
        <w:pStyle w:val="B1"/>
      </w:pPr>
      <w:r w:rsidRPr="001B7C50">
        <w:t>-</w:t>
      </w:r>
      <w:r w:rsidRPr="001B7C50">
        <w:tab/>
        <w:t>The NG-RAN performs local caching of the UE Radio Capability information for the UE Radio Capability IDs for the UEs it is serving</w:t>
      </w:r>
      <w:r w:rsidR="00214C93">
        <w:t xml:space="preserve"> and</w:t>
      </w:r>
      <w:r w:rsidRPr="001B7C50">
        <w:t xml:space="preserve">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w:t>
      </w:r>
      <w:r w:rsidRPr="001B7C50">
        <w:lastRenderedPageBreak/>
        <w:t xml:space="preserve">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4011AF26"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w:t>
      </w:r>
      <w:r w:rsidR="00214C93">
        <w:rPr>
          <w:lang w:eastAsia="x-none"/>
        </w:rPr>
        <w:t xml:space="preserve"> and</w:t>
      </w:r>
      <w:r w:rsidRPr="001B7C50">
        <w:rPr>
          <w:lang w:eastAsia="x-none"/>
        </w:rPr>
        <w:t xml:space="preserve">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 xml:space="preserve">The AMF uses the Registration Accept message or the UE Configuration Update command message to request the UE to delete all the PLMN-assigned UE Radio Capability ID(s) for this PLMN if the UE is, respectively, </w:t>
      </w:r>
      <w:r w:rsidRPr="001B7C50">
        <w:lastRenderedPageBreak/>
        <w:t>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02AE2E8D"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214C93">
        <w:t xml:space="preserve"> and</w:t>
      </w:r>
      <w:r w:rsidRPr="001B7C50">
        <w:t xml:space="preserve">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099" w:name="_CR5_4_4_2"/>
      <w:bookmarkStart w:id="1100" w:name="_Toc20149743"/>
      <w:bookmarkStart w:id="1101" w:name="_Toc27846534"/>
      <w:bookmarkStart w:id="1102" w:name="_Toc36187658"/>
      <w:bookmarkStart w:id="1103" w:name="_Toc45183562"/>
      <w:bookmarkStart w:id="1104" w:name="_Toc47342404"/>
      <w:bookmarkStart w:id="1105" w:name="_Toc51769102"/>
      <w:bookmarkStart w:id="1106" w:name="_Toc185600628"/>
      <w:bookmarkEnd w:id="1099"/>
      <w:r w:rsidRPr="001B7C50">
        <w:t>5.4.4.2</w:t>
      </w:r>
      <w:r w:rsidRPr="001B7C50">
        <w:tab/>
        <w:t>Void</w:t>
      </w:r>
      <w:bookmarkEnd w:id="1100"/>
      <w:bookmarkEnd w:id="1101"/>
      <w:bookmarkEnd w:id="1102"/>
      <w:bookmarkEnd w:id="1103"/>
      <w:bookmarkEnd w:id="1104"/>
      <w:bookmarkEnd w:id="1105"/>
      <w:bookmarkEnd w:id="1106"/>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07" w:name="_CR5_4_4_2a"/>
      <w:bookmarkStart w:id="1108" w:name="_Toc20149744"/>
      <w:bookmarkStart w:id="1109" w:name="_Toc27846535"/>
      <w:bookmarkStart w:id="1110" w:name="_Toc36187659"/>
      <w:bookmarkStart w:id="1111" w:name="_Toc45183563"/>
      <w:bookmarkStart w:id="1112" w:name="_Toc47342405"/>
      <w:bookmarkStart w:id="1113" w:name="_Toc51769103"/>
      <w:bookmarkStart w:id="1114" w:name="_Toc185600629"/>
      <w:bookmarkEnd w:id="1107"/>
      <w:r w:rsidRPr="001B7C50">
        <w:rPr>
          <w:lang w:eastAsia="zh-CN"/>
        </w:rPr>
        <w:t>5.4.4.2a</w:t>
      </w:r>
      <w:r w:rsidRPr="001B7C50">
        <w:rPr>
          <w:lang w:eastAsia="zh-CN"/>
        </w:rPr>
        <w:tab/>
        <w:t>UE Radio Capability Match Request</w:t>
      </w:r>
      <w:bookmarkEnd w:id="1108"/>
      <w:bookmarkEnd w:id="1109"/>
      <w:bookmarkEnd w:id="1110"/>
      <w:bookmarkEnd w:id="1111"/>
      <w:bookmarkEnd w:id="1112"/>
      <w:bookmarkEnd w:id="1113"/>
      <w:bookmarkEnd w:id="1114"/>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DB4CAA3" w:rsidR="00D40151" w:rsidRPr="001B7C50" w:rsidRDefault="00D40151" w:rsidP="00D40151">
      <w:pPr>
        <w:pStyle w:val="NO"/>
      </w:pPr>
      <w:bookmarkStart w:id="1115" w:name="_Toc20149745"/>
      <w:bookmarkStart w:id="1116" w:name="_Toc27846536"/>
      <w:r w:rsidRPr="001B7C50">
        <w:t>NOTE:</w:t>
      </w:r>
      <w:r w:rsidRPr="001B7C50">
        <w:tab/>
        <w:t>During the Registration Procedure, if the AMF does not already have the UEs radio capabilities</w:t>
      </w:r>
      <w:r w:rsidR="00214C93">
        <w:t xml:space="preserve"> and</w:t>
      </w:r>
      <w:r w:rsidRPr="001B7C50">
        <w:t xml:space="preserve">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17" w:name="_CR5_4_4_3"/>
      <w:bookmarkStart w:id="1118" w:name="_Toc36187660"/>
      <w:bookmarkStart w:id="1119" w:name="_Toc45183564"/>
      <w:bookmarkStart w:id="1120" w:name="_Toc47342406"/>
      <w:bookmarkStart w:id="1121" w:name="_Toc51769104"/>
      <w:bookmarkStart w:id="1122" w:name="_Toc185600630"/>
      <w:bookmarkEnd w:id="1117"/>
      <w:r w:rsidRPr="001B7C50">
        <w:rPr>
          <w:lang w:eastAsia="zh-CN"/>
        </w:rPr>
        <w:lastRenderedPageBreak/>
        <w:t>5.4.4.3</w:t>
      </w:r>
      <w:r w:rsidRPr="001B7C50">
        <w:rPr>
          <w:lang w:eastAsia="zh-CN"/>
        </w:rPr>
        <w:tab/>
        <w:t>Paging assistance information</w:t>
      </w:r>
      <w:bookmarkEnd w:id="1115"/>
      <w:bookmarkEnd w:id="1116"/>
      <w:bookmarkEnd w:id="1118"/>
      <w:bookmarkEnd w:id="1119"/>
      <w:bookmarkEnd w:id="1120"/>
      <w:bookmarkEnd w:id="1121"/>
      <w:bookmarkEnd w:id="1122"/>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72E0F48C" w:rsidR="00D40151" w:rsidRPr="001B7C50" w:rsidRDefault="00D40151" w:rsidP="00D40151">
      <w:pPr>
        <w:pStyle w:val="B2"/>
        <w:rPr>
          <w:lang w:eastAsia="zh-CN"/>
        </w:rPr>
      </w:pPr>
      <w:r w:rsidRPr="001B7C50">
        <w:tab/>
        <w:t xml:space="preserve">As the AMF only infrequently </w:t>
      </w:r>
      <w:r w:rsidR="00960CDA" w:rsidRPr="001B7C50">
        <w:t>(</w:t>
      </w:r>
      <w:r w:rsidRPr="001B7C50">
        <w:t>e.g. at Initial Registration) prompts the NG-RAN to retrieve and upload the UE radio capabilities i.e. UE Radio Capability information to the AMF</w:t>
      </w:r>
      <w:r w:rsidR="00214C93">
        <w:t xml:space="preserve"> and</w:t>
      </w:r>
      <w:r w:rsidRPr="001B7C50">
        <w:t xml:space="preserve">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7724C77A"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214C93">
        <w:t xml:space="preserve"> and</w:t>
      </w:r>
      <w:r w:rsidR="00E83620" w:rsidRPr="001B7C50">
        <w:t xml:space="preserve">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46EC4227" w:rsidR="00D40151" w:rsidRPr="001B7C50" w:rsidRDefault="00D40151" w:rsidP="00D40151">
      <w:pPr>
        <w:pStyle w:val="B2"/>
      </w:pPr>
      <w:r w:rsidRPr="001B7C50">
        <w:t>-</w:t>
      </w:r>
      <w:r w:rsidRPr="001B7C50">
        <w:tab/>
        <w:t>Information sent by the NG-RAN</w:t>
      </w:r>
      <w:r w:rsidR="00214C93">
        <w:t xml:space="preserve"> and</w:t>
      </w:r>
      <w:r w:rsidRPr="001B7C50">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23" w:name="_CR5_4_4a"/>
      <w:bookmarkStart w:id="1124" w:name="_Toc20149746"/>
      <w:bookmarkStart w:id="1125" w:name="_Toc27846537"/>
      <w:bookmarkStart w:id="1126" w:name="_Toc36187661"/>
      <w:bookmarkStart w:id="1127" w:name="_Toc45183565"/>
      <w:bookmarkStart w:id="1128" w:name="_Toc47342407"/>
      <w:bookmarkStart w:id="1129" w:name="_Toc51769105"/>
      <w:bookmarkStart w:id="1130" w:name="_Toc185600631"/>
      <w:bookmarkEnd w:id="1123"/>
      <w:r w:rsidRPr="001B7C50">
        <w:rPr>
          <w:lang w:eastAsia="zh-CN"/>
        </w:rPr>
        <w:t>5.4.4a</w:t>
      </w:r>
      <w:r w:rsidRPr="001B7C50">
        <w:rPr>
          <w:lang w:eastAsia="zh-CN"/>
        </w:rPr>
        <w:tab/>
        <w:t>UE MM Core Network Capability handling</w:t>
      </w:r>
      <w:bookmarkEnd w:id="1124"/>
      <w:bookmarkEnd w:id="1125"/>
      <w:bookmarkEnd w:id="1126"/>
      <w:bookmarkEnd w:id="1127"/>
      <w:bookmarkEnd w:id="1128"/>
      <w:bookmarkEnd w:id="1129"/>
      <w:bookmarkEnd w:id="1130"/>
    </w:p>
    <w:p w14:paraId="3CDA4A88" w14:textId="0F7ED6BD"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w:t>
      </w:r>
      <w:r w:rsidR="00214C93">
        <w:t xml:space="preserve"> and</w:t>
      </w:r>
      <w:r w:rsidRPr="001B7C50">
        <w:t xml:space="preserve"> MME to AMF changes. The UE 5GMM Core Network Capability is transferred only at AMF to AMF changes.</w:t>
      </w:r>
    </w:p>
    <w:p w14:paraId="1D6A16BB" w14:textId="6A2B47E9"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w:t>
      </w:r>
      <w:r w:rsidR="00214C93">
        <w:rPr>
          <w:lang w:eastAsia="zh-CN"/>
        </w:rPr>
        <w:t xml:space="preserve"> and</w:t>
      </w:r>
      <w:r w:rsidRPr="001B7C50">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31" w:name="_Toc20149747"/>
      <w:bookmarkStart w:id="1132"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33" w:name="_Toc36187662"/>
      <w:r w:rsidRPr="001B7C50">
        <w:rPr>
          <w:lang w:eastAsia="zh-CN"/>
        </w:rPr>
        <w:t>-</w:t>
      </w:r>
      <w:r w:rsidRPr="001B7C50">
        <w:rPr>
          <w:lang w:eastAsia="zh-CN"/>
        </w:rPr>
        <w:tab/>
        <w:t>Paging Subgrouping Support Indication (NR) see clause 5.4.12.</w:t>
      </w:r>
    </w:p>
    <w:p w14:paraId="094A59EF" w14:textId="02749E89" w:rsidR="00CA30AC" w:rsidRDefault="00CA30AC" w:rsidP="00D40151">
      <w:pPr>
        <w:pStyle w:val="B1"/>
        <w:rPr>
          <w:lang w:eastAsia="zh-CN"/>
        </w:rPr>
      </w:pPr>
      <w:r>
        <w:rPr>
          <w:lang w:eastAsia="zh-CN"/>
        </w:rPr>
        <w:t>-</w:t>
      </w:r>
      <w:r>
        <w:rPr>
          <w:lang w:eastAsia="zh-CN"/>
        </w:rPr>
        <w:tab/>
        <w:t>LP-WUS Paging Subgrouping Support Indication, see clause 5.4.12a.</w:t>
      </w:r>
    </w:p>
    <w:p w14:paraId="3DC1E541" w14:textId="3D7D419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34" w:name="_Toc45183566"/>
      <w:bookmarkStart w:id="1135" w:name="_Toc47342408"/>
      <w:bookmarkStart w:id="1136"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37" w:name="_CR5_4_4b"/>
      <w:bookmarkStart w:id="1138" w:name="_Toc185600632"/>
      <w:bookmarkEnd w:id="1137"/>
      <w:r w:rsidRPr="001B7C50">
        <w:rPr>
          <w:lang w:eastAsia="zh-CN"/>
        </w:rPr>
        <w:t>5.4.4b</w:t>
      </w:r>
      <w:r w:rsidRPr="001B7C50">
        <w:rPr>
          <w:lang w:eastAsia="zh-CN"/>
        </w:rPr>
        <w:tab/>
        <w:t>UE 5GSM Core Network Capability handling</w:t>
      </w:r>
      <w:bookmarkEnd w:id="1131"/>
      <w:bookmarkEnd w:id="1132"/>
      <w:bookmarkEnd w:id="1133"/>
      <w:bookmarkEnd w:id="1134"/>
      <w:bookmarkEnd w:id="1135"/>
      <w:bookmarkEnd w:id="1136"/>
      <w:bookmarkEnd w:id="1138"/>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lastRenderedPageBreak/>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7752A5A"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r w:rsidR="003D3709">
        <w:rPr>
          <w:lang w:eastAsia="zh-CN"/>
        </w:rPr>
        <w:t>;</w:t>
      </w:r>
    </w:p>
    <w:p w14:paraId="6EA811DE" w14:textId="6FC793F9" w:rsidR="003D3709" w:rsidRPr="001B7C50" w:rsidRDefault="003D3709" w:rsidP="003D3709">
      <w:pPr>
        <w:pStyle w:val="B1"/>
        <w:rPr>
          <w:lang w:eastAsia="zh-CN"/>
        </w:rPr>
      </w:pPr>
      <w:r>
        <w:rPr>
          <w:lang w:eastAsia="zh-CN"/>
        </w:rPr>
        <w:t>-</w:t>
      </w:r>
      <w:r>
        <w:rPr>
          <w:lang w:eastAsia="zh-CN"/>
        </w:rPr>
        <w:tab/>
        <w:t>(S)RTP Multiplexed Media Identification Information in IP Packet Filters.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9" w:name="_CR5_4_5"/>
      <w:bookmarkStart w:id="1140" w:name="_Toc20149748"/>
      <w:bookmarkStart w:id="1141" w:name="_Toc27846539"/>
      <w:bookmarkStart w:id="1142" w:name="_Toc36187663"/>
      <w:bookmarkStart w:id="1143" w:name="_Toc45183567"/>
      <w:bookmarkStart w:id="1144" w:name="_Toc47342409"/>
      <w:bookmarkStart w:id="1145" w:name="_Toc51769107"/>
      <w:bookmarkStart w:id="1146" w:name="_Toc185600633"/>
      <w:bookmarkEnd w:id="1139"/>
      <w:r w:rsidRPr="001B7C50">
        <w:rPr>
          <w:lang w:eastAsia="zh-CN"/>
        </w:rPr>
        <w:t>5.4.5</w:t>
      </w:r>
      <w:r w:rsidRPr="001B7C50">
        <w:rPr>
          <w:lang w:eastAsia="zh-CN"/>
        </w:rPr>
        <w:tab/>
        <w:t>DRX (</w:t>
      </w:r>
      <w:r w:rsidRPr="001B7C50">
        <w:t>Discontinuous Reception) framework</w:t>
      </w:r>
      <w:bookmarkEnd w:id="1140"/>
      <w:bookmarkEnd w:id="1141"/>
      <w:bookmarkEnd w:id="1142"/>
      <w:bookmarkEnd w:id="1143"/>
      <w:bookmarkEnd w:id="1144"/>
      <w:bookmarkEnd w:id="1145"/>
      <w:bookmarkEnd w:id="1146"/>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0C718BE8"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214C93">
        <w:rPr>
          <w:lang w:eastAsia="ko-KR"/>
        </w:rPr>
        <w:t xml:space="preserve"> and</w:t>
      </w:r>
      <w:r w:rsidRPr="001B7C50">
        <w:rPr>
          <w:lang w:eastAsia="ko-KR"/>
        </w:rPr>
        <w:t xml:space="preserve">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47" w:name="_CR5_4_6"/>
      <w:bookmarkStart w:id="1148" w:name="_Toc20149749"/>
      <w:bookmarkStart w:id="1149" w:name="_Toc27846540"/>
      <w:bookmarkStart w:id="1150" w:name="_Toc36187664"/>
      <w:bookmarkStart w:id="1151" w:name="_Toc45183568"/>
      <w:bookmarkStart w:id="1152" w:name="_Toc47342410"/>
      <w:bookmarkStart w:id="1153" w:name="_Toc51769108"/>
      <w:bookmarkStart w:id="1154" w:name="_Toc185600634"/>
      <w:bookmarkEnd w:id="1147"/>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8"/>
      <w:bookmarkEnd w:id="1149"/>
      <w:bookmarkEnd w:id="1150"/>
      <w:bookmarkEnd w:id="1151"/>
      <w:bookmarkEnd w:id="1152"/>
      <w:bookmarkEnd w:id="1153"/>
      <w:bookmarkEnd w:id="1154"/>
    </w:p>
    <w:p w14:paraId="3FB8AA8E" w14:textId="77777777" w:rsidR="00D40151" w:rsidRPr="001B7C50" w:rsidRDefault="00D40151" w:rsidP="00D40151">
      <w:pPr>
        <w:pStyle w:val="Heading4"/>
      </w:pPr>
      <w:bookmarkStart w:id="1155" w:name="_CR5_4_6_1"/>
      <w:bookmarkStart w:id="1156" w:name="_Toc20149750"/>
      <w:bookmarkStart w:id="1157" w:name="_Toc27846541"/>
      <w:bookmarkStart w:id="1158" w:name="_Toc36187665"/>
      <w:bookmarkStart w:id="1159" w:name="_Toc45183569"/>
      <w:bookmarkStart w:id="1160" w:name="_Toc47342411"/>
      <w:bookmarkStart w:id="1161" w:name="_Toc51769109"/>
      <w:bookmarkStart w:id="1162" w:name="_Toc185600635"/>
      <w:bookmarkEnd w:id="1155"/>
      <w:r w:rsidRPr="001B7C50">
        <w:t>5.4.6.1</w:t>
      </w:r>
      <w:r w:rsidRPr="001B7C50">
        <w:tab/>
        <w:t>General</w:t>
      </w:r>
      <w:bookmarkEnd w:id="1156"/>
      <w:bookmarkEnd w:id="1157"/>
      <w:bookmarkEnd w:id="1158"/>
      <w:bookmarkEnd w:id="1159"/>
      <w:bookmarkEnd w:id="1160"/>
      <w:bookmarkEnd w:id="1161"/>
      <w:bookmarkEnd w:id="1162"/>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63" w:name="_CR5_4_6_2"/>
      <w:bookmarkStart w:id="1164" w:name="_Toc20149751"/>
      <w:bookmarkStart w:id="1165" w:name="_Toc27846542"/>
      <w:bookmarkStart w:id="1166" w:name="_Toc36187666"/>
      <w:bookmarkStart w:id="1167" w:name="_Toc45183570"/>
      <w:bookmarkStart w:id="1168" w:name="_Toc47342412"/>
      <w:bookmarkStart w:id="1169" w:name="_Toc51769110"/>
      <w:bookmarkStart w:id="1170" w:name="_Toc185600636"/>
      <w:bookmarkEnd w:id="1163"/>
      <w:r w:rsidRPr="001B7C50">
        <w:lastRenderedPageBreak/>
        <w:t>5.4.6.2</w:t>
      </w:r>
      <w:r w:rsidRPr="001B7C50">
        <w:tab/>
        <w:t>Core Network assisted RAN parameters tuning</w:t>
      </w:r>
      <w:bookmarkEnd w:id="1164"/>
      <w:bookmarkEnd w:id="1165"/>
      <w:bookmarkEnd w:id="1166"/>
      <w:bookmarkEnd w:id="1167"/>
      <w:bookmarkEnd w:id="1168"/>
      <w:bookmarkEnd w:id="1169"/>
      <w:bookmarkEnd w:id="1170"/>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5D8E69DC"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w:t>
      </w:r>
      <w:r w:rsidR="00214C93">
        <w:t xml:space="preserve"> and</w:t>
      </w:r>
      <w:r w:rsidRPr="001B7C50">
        <w:t xml:space="preserve"> the decision when it is considered suitable and stable to send to the RAN are vendor specific.</w:t>
      </w:r>
    </w:p>
    <w:p w14:paraId="791D3A57" w14:textId="77777777" w:rsidR="00D40151" w:rsidRPr="001B7C50" w:rsidRDefault="00D40151" w:rsidP="00D40151">
      <w:pPr>
        <w:pStyle w:val="Heading4"/>
      </w:pPr>
      <w:bookmarkStart w:id="1171" w:name="_CR5_4_6_3"/>
      <w:bookmarkStart w:id="1172" w:name="_Toc20149752"/>
      <w:bookmarkStart w:id="1173" w:name="_Toc27846543"/>
      <w:bookmarkStart w:id="1174" w:name="_Toc36187667"/>
      <w:bookmarkStart w:id="1175" w:name="_Toc45183571"/>
      <w:bookmarkStart w:id="1176" w:name="_Toc47342413"/>
      <w:bookmarkStart w:id="1177" w:name="_Toc51769111"/>
      <w:bookmarkStart w:id="1178" w:name="_Toc185600637"/>
      <w:bookmarkEnd w:id="1171"/>
      <w:r w:rsidRPr="001B7C50">
        <w:lastRenderedPageBreak/>
        <w:t>5.4.6.3</w:t>
      </w:r>
      <w:r w:rsidRPr="001B7C50">
        <w:tab/>
        <w:t>Core Network assisted RAN paging information</w:t>
      </w:r>
      <w:bookmarkEnd w:id="1172"/>
      <w:bookmarkEnd w:id="1173"/>
      <w:bookmarkEnd w:id="1174"/>
      <w:bookmarkEnd w:id="1175"/>
      <w:bookmarkEnd w:id="1176"/>
      <w:bookmarkEnd w:id="1177"/>
      <w:bookmarkEnd w:id="1178"/>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32E83C14"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214C93">
        <w:t xml:space="preserve"> and</w:t>
      </w:r>
      <w:r w:rsidRPr="001B7C50">
        <w:t>/or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9" w:name="_CR5_4_7"/>
      <w:bookmarkStart w:id="1180" w:name="_Toc20149753"/>
      <w:bookmarkStart w:id="1181" w:name="_Toc27846544"/>
      <w:bookmarkStart w:id="1182" w:name="_Toc36187668"/>
      <w:bookmarkStart w:id="1183" w:name="_Toc45183572"/>
      <w:bookmarkStart w:id="1184" w:name="_Toc47342414"/>
      <w:bookmarkStart w:id="1185" w:name="_Toc51769112"/>
      <w:bookmarkStart w:id="1186" w:name="_Toc185600638"/>
      <w:bookmarkEnd w:id="1179"/>
      <w:r w:rsidRPr="001B7C50">
        <w:t>5.4.7</w:t>
      </w:r>
      <w:r w:rsidRPr="001B7C50">
        <w:tab/>
        <w:t>NG-RAN location reporting</w:t>
      </w:r>
      <w:bookmarkEnd w:id="1180"/>
      <w:bookmarkEnd w:id="1181"/>
      <w:bookmarkEnd w:id="1182"/>
      <w:bookmarkEnd w:id="1183"/>
      <w:bookmarkEnd w:id="1184"/>
      <w:bookmarkEnd w:id="1185"/>
      <w:bookmarkEnd w:id="1186"/>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87" w:name="_CR5_4_8"/>
      <w:bookmarkStart w:id="1188" w:name="_Toc27846545"/>
      <w:bookmarkStart w:id="1189" w:name="_Toc36187669"/>
      <w:bookmarkStart w:id="1190" w:name="_Toc45183573"/>
      <w:bookmarkStart w:id="1191" w:name="_Toc47342415"/>
      <w:bookmarkStart w:id="1192" w:name="_Toc51769113"/>
      <w:bookmarkStart w:id="1193" w:name="_Toc185600639"/>
      <w:bookmarkStart w:id="1194" w:name="_Toc20149754"/>
      <w:bookmarkEnd w:id="1187"/>
      <w:r w:rsidRPr="001B7C50">
        <w:t>5.4.8</w:t>
      </w:r>
      <w:r w:rsidRPr="001B7C50">
        <w:tab/>
        <w:t>Support for identification and restriction of using unlicensed spectrum</w:t>
      </w:r>
      <w:bookmarkEnd w:id="1188"/>
      <w:bookmarkEnd w:id="1189"/>
      <w:bookmarkEnd w:id="1190"/>
      <w:bookmarkEnd w:id="1191"/>
      <w:bookmarkEnd w:id="1192"/>
      <w:bookmarkEnd w:id="1193"/>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 xml:space="preserve">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34490145" w14:textId="48D4E4FA" w:rsidR="00CD22D1" w:rsidRDefault="00CD22D1" w:rsidP="00D40151">
      <w:pPr>
        <w:pStyle w:val="B1"/>
      </w:pPr>
      <w:r>
        <w:t>-</w:t>
      </w:r>
      <w:r>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214C93">
        <w:t xml:space="preserve"> and</w:t>
      </w:r>
      <w:r>
        <w:t xml:space="preserve"> from the SMF using the PCRT on Access Type change specified in clause 6.1.3.5 of TS 23.503 [45] during SM Policy Association Establishment or SM Policy Association Modification procedure.</w:t>
      </w:r>
    </w:p>
    <w:p w14:paraId="03682BD4" w14:textId="7B5984CF"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95" w:name="_CR5_4_9"/>
      <w:bookmarkStart w:id="1196" w:name="_Toc36187670"/>
      <w:bookmarkStart w:id="1197" w:name="_Toc45183574"/>
      <w:bookmarkStart w:id="1198" w:name="_Toc47342416"/>
      <w:bookmarkStart w:id="1199" w:name="_Toc51769114"/>
      <w:bookmarkStart w:id="1200" w:name="_Toc185600640"/>
      <w:bookmarkStart w:id="1201" w:name="_Toc27846546"/>
      <w:bookmarkEnd w:id="1195"/>
      <w:r w:rsidRPr="001B7C50">
        <w:t>5.4.9</w:t>
      </w:r>
      <w:r w:rsidRPr="001B7C50">
        <w:tab/>
        <w:t>Wake Up Signal Assistance</w:t>
      </w:r>
      <w:bookmarkEnd w:id="1196"/>
      <w:bookmarkEnd w:id="1197"/>
      <w:bookmarkEnd w:id="1198"/>
      <w:bookmarkEnd w:id="1199"/>
      <w:bookmarkEnd w:id="1200"/>
    </w:p>
    <w:p w14:paraId="34EDAC6C" w14:textId="77777777" w:rsidR="00D40151" w:rsidRPr="001B7C50" w:rsidRDefault="00D40151" w:rsidP="00D40151">
      <w:pPr>
        <w:pStyle w:val="Heading4"/>
      </w:pPr>
      <w:bookmarkStart w:id="1202" w:name="_CR5_4_9_1"/>
      <w:bookmarkStart w:id="1203" w:name="_Toc51769115"/>
      <w:bookmarkStart w:id="1204" w:name="_Toc185600641"/>
      <w:bookmarkEnd w:id="1202"/>
      <w:r w:rsidRPr="001B7C50">
        <w:t>5.4.9.1</w:t>
      </w:r>
      <w:r w:rsidRPr="001B7C50">
        <w:tab/>
        <w:t>General</w:t>
      </w:r>
      <w:bookmarkEnd w:id="1203"/>
      <w:bookmarkEnd w:id="1204"/>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lastRenderedPageBreak/>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205" w:name="_CR5_4_9_2"/>
      <w:bookmarkStart w:id="1206" w:name="_Toc51769116"/>
      <w:bookmarkStart w:id="1207" w:name="_Toc185600642"/>
      <w:bookmarkEnd w:id="1205"/>
      <w:r w:rsidRPr="001B7C50">
        <w:t>5.4.9.2</w:t>
      </w:r>
      <w:r w:rsidRPr="001B7C50">
        <w:tab/>
        <w:t>Group Wake Up Signal</w:t>
      </w:r>
      <w:bookmarkEnd w:id="1206"/>
      <w:bookmarkEnd w:id="1207"/>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08" w:name="_CR5_4_10"/>
      <w:bookmarkStart w:id="1209" w:name="_Toc185600643"/>
      <w:bookmarkStart w:id="1210" w:name="_Toc36187671"/>
      <w:bookmarkStart w:id="1211" w:name="_Toc45183575"/>
      <w:bookmarkStart w:id="1212" w:name="_Toc47342417"/>
      <w:bookmarkStart w:id="1213" w:name="_Toc51769117"/>
      <w:bookmarkEnd w:id="1208"/>
      <w:r w:rsidRPr="001B7C50">
        <w:t>5.4.10</w:t>
      </w:r>
      <w:r w:rsidRPr="001B7C50">
        <w:tab/>
        <w:t>Support for identification and restriction of using NR satellite access</w:t>
      </w:r>
      <w:bookmarkEnd w:id="1209"/>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75959C06"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r w:rsidR="00CD22D1">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214C93">
        <w:t xml:space="preserve"> and</w:t>
      </w:r>
      <w:r w:rsidR="00CD22D1">
        <w:t xml:space="preserve"> from the SMF using the PCRT on Access Type change specified in clause 6.1.3.5 of TS 23.503 [45] during SM Policy Association Establishment or SM Policy Association Modification procedure.</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14" w:name="_CR5_4_11"/>
      <w:bookmarkStart w:id="1215" w:name="_Toc185600644"/>
      <w:bookmarkEnd w:id="1214"/>
      <w:r w:rsidRPr="001B7C50">
        <w:lastRenderedPageBreak/>
        <w:t>5.4.11</w:t>
      </w:r>
      <w:r w:rsidRPr="001B7C50">
        <w:tab/>
        <w:t xml:space="preserve">Support for integrating </w:t>
      </w:r>
      <w:r w:rsidR="00B96062" w:rsidRPr="001B7C50">
        <w:t xml:space="preserve">NR </w:t>
      </w:r>
      <w:r w:rsidRPr="001B7C50">
        <w:t>satellite access into 5GS</w:t>
      </w:r>
      <w:bookmarkEnd w:id="1215"/>
    </w:p>
    <w:p w14:paraId="67E29A28" w14:textId="5DE94373" w:rsidR="00B96062" w:rsidRPr="001B7C50" w:rsidRDefault="00B96062" w:rsidP="00B96062">
      <w:pPr>
        <w:pStyle w:val="Heading4"/>
      </w:pPr>
      <w:bookmarkStart w:id="1216" w:name="_CR5_4_11_1"/>
      <w:bookmarkStart w:id="1217" w:name="_Toc185600645"/>
      <w:bookmarkEnd w:id="1216"/>
      <w:r w:rsidRPr="001B7C50">
        <w:t>5.4.11.1</w:t>
      </w:r>
      <w:r w:rsidRPr="001B7C50">
        <w:tab/>
        <w:t>General</w:t>
      </w:r>
      <w:bookmarkEnd w:id="1217"/>
    </w:p>
    <w:p w14:paraId="63B58305" w14:textId="0D997A1F" w:rsidR="003B4D25" w:rsidRPr="001B7C50" w:rsidRDefault="003B4D25" w:rsidP="00C74FFE">
      <w:r w:rsidRPr="001B7C50">
        <w:t>This clause describes the specific aspects for NR satellite access</w:t>
      </w:r>
      <w:r w:rsidR="00B23625">
        <w:t>, including transparent satellite payloads and regenerative satellite payloads, as defined in TS 38.300 [27]. The description for satellite access in this specification is applicable to both transparent satellite payload and regenerative satellite payload, unless otherwise stated</w:t>
      </w:r>
      <w:r w:rsidRPr="001B7C50">
        <w:t>.</w:t>
      </w:r>
    </w:p>
    <w:p w14:paraId="03087C54" w14:textId="60562425" w:rsidR="00B96062" w:rsidRPr="001B7C50" w:rsidRDefault="00B96062" w:rsidP="00B96062">
      <w:pPr>
        <w:pStyle w:val="Heading4"/>
      </w:pPr>
      <w:bookmarkStart w:id="1218" w:name="_CR5_4_11_2"/>
      <w:bookmarkStart w:id="1219" w:name="_Toc185600646"/>
      <w:bookmarkEnd w:id="1218"/>
      <w:r w:rsidRPr="001B7C50">
        <w:t>5.4.11.2</w:t>
      </w:r>
      <w:r w:rsidRPr="001B7C50">
        <w:tab/>
        <w:t>Support of RAT types defined in 5GC for satellite access</w:t>
      </w:r>
      <w:bookmarkEnd w:id="1219"/>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08ABBE1" w14:textId="62E298B6" w:rsidR="00B23625" w:rsidRPr="001B7C50" w:rsidRDefault="00B23625" w:rsidP="007E16B7">
      <w:pPr>
        <w:pStyle w:val="NO"/>
      </w:pPr>
      <w:bookmarkStart w:id="1220" w:name="_CR5_4_11_3"/>
      <w:bookmarkEnd w:id="1220"/>
      <w:r>
        <w:t>NOTE:</w:t>
      </w:r>
      <w:r>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57A4B838" w14:textId="4DA1B571" w:rsidR="003B4D25" w:rsidRPr="001B7C50" w:rsidRDefault="003B4D25" w:rsidP="00562E84">
      <w:pPr>
        <w:pStyle w:val="Heading4"/>
      </w:pPr>
      <w:bookmarkStart w:id="1221" w:name="_Toc185600647"/>
      <w:r w:rsidRPr="001B7C50">
        <w:t>5.4.11.3</w:t>
      </w:r>
      <w:r w:rsidRPr="001B7C50">
        <w:tab/>
        <w:t>Void</w:t>
      </w:r>
      <w:bookmarkEnd w:id="1221"/>
    </w:p>
    <w:p w14:paraId="4FBAA04B" w14:textId="77777777" w:rsidR="003B4D25" w:rsidRPr="001B7C50" w:rsidRDefault="003B4D25" w:rsidP="00C74FFE"/>
    <w:p w14:paraId="28B5BE8A" w14:textId="1925BBDC" w:rsidR="00607A94" w:rsidRPr="001B7C50" w:rsidRDefault="00607A94" w:rsidP="00562E84">
      <w:pPr>
        <w:pStyle w:val="Heading4"/>
      </w:pPr>
      <w:bookmarkStart w:id="1222" w:name="_CR5_4_11_4"/>
      <w:bookmarkStart w:id="1223" w:name="_Toc185600648"/>
      <w:bookmarkEnd w:id="1222"/>
      <w:r w:rsidRPr="001B7C50">
        <w:t>5.4.11.4</w:t>
      </w:r>
      <w:r w:rsidRPr="001B7C50">
        <w:tab/>
        <w:t>Verification of UE location</w:t>
      </w:r>
      <w:bookmarkEnd w:id="1223"/>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473C1748" w:rsidR="00883CA6" w:rsidRPr="00883CA6" w:rsidRDefault="00883CA6" w:rsidP="00745A3E">
      <w:pPr>
        <w:pStyle w:val="NO"/>
      </w:pPr>
      <w:r>
        <w:t>NOTE 2:</w:t>
      </w:r>
      <w:r>
        <w:tab/>
        <w:t>In order to ensure that the regulatory requirements are met, based on operator configuration, the AMF can prevent the UE from accessing certain services</w:t>
      </w:r>
      <w:r w:rsidR="00CD22D1">
        <w:t xml:space="preserve"> (e.g. services related with NAS messages initiated by UE or network except services related with UE location procedures or NAS procedures required for location verification)</w:t>
      </w:r>
      <w:r>
        <w:t xml:space="preserve"> while location determination is ongoing. This can be done by, for example, </w:t>
      </w:r>
      <w:r w:rsidR="00CD22D1">
        <w:t xml:space="preserve">the </w:t>
      </w:r>
      <w:r>
        <w:t>AMF providing a back-off time to the UE, such as described in clause </w:t>
      </w:r>
      <w:r w:rsidR="00CD22D1">
        <w:t xml:space="preserve">5.19.7.2 </w:t>
      </w:r>
      <w:r>
        <w:t>NAS level congestion control.</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 xml:space="preserve">ause value. For UE processing of </w:t>
      </w:r>
      <w:r w:rsidRPr="001B7C50">
        <w:lastRenderedPageBreak/>
        <w:t>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24" w:name="_CR5_4_11_5"/>
      <w:bookmarkStart w:id="1225" w:name="_Toc185600649"/>
      <w:bookmarkEnd w:id="1224"/>
      <w:r w:rsidRPr="001B7C50">
        <w:t>5.4.11.5</w:t>
      </w:r>
      <w:r w:rsidRPr="001B7C50">
        <w:tab/>
        <w:t>Network selection for NR satellite access</w:t>
      </w:r>
      <w:bookmarkEnd w:id="1225"/>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26" w:name="_CR5_4_11_6"/>
      <w:bookmarkStart w:id="1227" w:name="_Toc185600650"/>
      <w:bookmarkEnd w:id="1226"/>
      <w:r w:rsidRPr="001B7C50">
        <w:t>5.4.11.6</w:t>
      </w:r>
      <w:r w:rsidRPr="001B7C50">
        <w:tab/>
        <w:t>Support of Mobility Registration Update</w:t>
      </w:r>
      <w:bookmarkEnd w:id="1227"/>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28" w:name="_CR5_4_11_7"/>
      <w:bookmarkStart w:id="1229" w:name="_Toc185600651"/>
      <w:bookmarkEnd w:id="1228"/>
      <w:r w:rsidRPr="001B7C50">
        <w:t>5.4.11.7</w:t>
      </w:r>
      <w:r w:rsidRPr="001B7C50">
        <w:tab/>
        <w:t>Tracking Area handling for NR satellite access</w:t>
      </w:r>
      <w:bookmarkEnd w:id="1229"/>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30" w:name="_CR5_4_11_8"/>
      <w:bookmarkStart w:id="1231" w:name="_Toc185600652"/>
      <w:bookmarkEnd w:id="1230"/>
      <w:r w:rsidRPr="001B7C50">
        <w:t>5.4.11.8</w:t>
      </w:r>
      <w:r w:rsidRPr="001B7C50">
        <w:tab/>
        <w:t>Support for mobility Forbidden Area and Service Area Restrictions for NR satellite access</w:t>
      </w:r>
      <w:bookmarkEnd w:id="1231"/>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lastRenderedPageBreak/>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17965B3" w14:textId="2946E0C0" w:rsidR="00B23625" w:rsidRDefault="00B23625" w:rsidP="00B23625">
      <w:pPr>
        <w:pStyle w:val="Heading4"/>
      </w:pPr>
      <w:bookmarkStart w:id="1232" w:name="_CR5_4_12"/>
      <w:bookmarkStart w:id="1233" w:name="_Toc185600653"/>
      <w:bookmarkEnd w:id="1232"/>
      <w:r>
        <w:t>5.4.11.9</w:t>
      </w:r>
      <w:r>
        <w:tab/>
        <w:t>N2 interface and connection management for regenerative satellite payload</w:t>
      </w:r>
      <w:bookmarkEnd w:id="1233"/>
    </w:p>
    <w:p w14:paraId="53AFC210" w14:textId="77777777" w:rsidR="00B23625" w:rsidRDefault="00B23625" w:rsidP="00B23625">
      <w:r>
        <w:t>The NG Removal procedure defined in TS 38.413 [34] can be used to remove the interface between a gNB and an AMF in a controlled manner, e.g. when the gNB is leaving the service area of an AMF when using regenerative satellite payload.</w:t>
      </w:r>
    </w:p>
    <w:p w14:paraId="55EF5886" w14:textId="77777777" w:rsidR="00B23625" w:rsidRDefault="00B23625" w:rsidP="00B23625">
      <w:r>
        <w:t>The serving AMF for a UE can remain the same during feeder link switchover.</w:t>
      </w:r>
    </w:p>
    <w:p w14:paraId="2DF07242" w14:textId="7BE7CB61" w:rsidR="00B23625" w:rsidRDefault="00B23625" w:rsidP="007E16B7">
      <w:pPr>
        <w:pStyle w:val="NO"/>
      </w:pPr>
      <w:r>
        <w:t>NOTE 1:</w:t>
      </w:r>
      <w:r>
        <w:tab/>
        <w:t>If a gNB IP address changes due to feeder link switchover, then the procedures described in e.g. clause 5.21.1 can be used.</w:t>
      </w:r>
    </w:p>
    <w:p w14:paraId="4C1C4A2B" w14:textId="2B0402C6" w:rsidR="00B23625" w:rsidRDefault="00B23625" w:rsidP="007E16B7">
      <w:pPr>
        <w:pStyle w:val="NO"/>
      </w:pPr>
      <w:r>
        <w:t>NOTE 2:</w:t>
      </w:r>
      <w:r>
        <w:tab/>
        <w:t>RAN transitioning between different NTN GWs, TAIs and potentially between AMFs can be supported by using existing procedures, e.g. the gNB releasing UEs to CM-IDLE before changing NTN gateway, or by using existing load re-balancing, triggering handover when it realizes it is going to leave a tracking area due to its own movement, etc.</w:t>
      </w:r>
    </w:p>
    <w:p w14:paraId="6682D2E2" w14:textId="63C3EF3D" w:rsidR="00283ED6" w:rsidRPr="001B7C50" w:rsidRDefault="00283ED6" w:rsidP="00283ED6">
      <w:pPr>
        <w:pStyle w:val="Heading3"/>
      </w:pPr>
      <w:bookmarkStart w:id="1234" w:name="_Toc185600654"/>
      <w:r w:rsidRPr="001B7C50">
        <w:t>5.4.12</w:t>
      </w:r>
      <w:r w:rsidRPr="001B7C50">
        <w:tab/>
        <w:t>Paging Early Indication with Paging Subgrouping Assistance</w:t>
      </w:r>
      <w:bookmarkEnd w:id="1234"/>
    </w:p>
    <w:p w14:paraId="02100A45" w14:textId="77777777" w:rsidR="00283ED6" w:rsidRPr="001B7C50" w:rsidRDefault="00283ED6" w:rsidP="00461850">
      <w:pPr>
        <w:pStyle w:val="Heading4"/>
      </w:pPr>
      <w:bookmarkStart w:id="1235" w:name="_CR5_4_12_1"/>
      <w:bookmarkStart w:id="1236" w:name="_Toc185600655"/>
      <w:bookmarkEnd w:id="1235"/>
      <w:r w:rsidRPr="001B7C50">
        <w:t>5.4.12.1</w:t>
      </w:r>
      <w:r w:rsidRPr="001B7C50">
        <w:tab/>
        <w:t>General</w:t>
      </w:r>
      <w:bookmarkEnd w:id="1236"/>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4BA34280" w:rsidR="00AE12FC" w:rsidRPr="001B7C50" w:rsidRDefault="00AE12FC" w:rsidP="00461850">
      <w:pPr>
        <w:pStyle w:val="NO"/>
      </w:pPr>
      <w:r w:rsidRPr="001B7C50">
        <w:t>NOTE:</w:t>
      </w:r>
      <w:r w:rsidRPr="001B7C50">
        <w:tab/>
        <w:t>Because the UE uses the AMF allocated paging subgroup across all cells in its TAI-list</w:t>
      </w:r>
      <w:r w:rsidR="00214C93">
        <w:t xml:space="preserve"> and</w:t>
      </w:r>
      <w:r w:rsidRPr="001B7C50">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37" w:name="_CR5_4_12_2"/>
      <w:bookmarkStart w:id="1238" w:name="_Toc185600656"/>
      <w:bookmarkEnd w:id="1237"/>
      <w:r w:rsidRPr="001B7C50">
        <w:t>5.4.12.2</w:t>
      </w:r>
      <w:r w:rsidRPr="001B7C50">
        <w:tab/>
        <w:t>Core Network Assistance for PEIPS</w:t>
      </w:r>
      <w:bookmarkEnd w:id="1238"/>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341F0B0B" w:rsidR="00AE12FC" w:rsidRPr="001B7C50" w:rsidRDefault="00AE12FC" w:rsidP="00461850">
      <w:r w:rsidRPr="001B7C50">
        <w:lastRenderedPageBreak/>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00214C93">
        <w:t xml:space="preserve"> and</w:t>
      </w:r>
      <w:r w:rsidRPr="001B7C50">
        <w:t>/or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1BA9D555" w14:textId="13B13506" w:rsidR="00CA30AC" w:rsidRDefault="00CA30AC" w:rsidP="00AD480D">
      <w:pPr>
        <w:pStyle w:val="Heading3"/>
      </w:pPr>
      <w:bookmarkStart w:id="1239" w:name="_CR5_4_13"/>
      <w:bookmarkStart w:id="1240" w:name="_Toc185600657"/>
      <w:bookmarkEnd w:id="1239"/>
      <w:r>
        <w:t>5.4.12a</w:t>
      </w:r>
      <w:r>
        <w:tab/>
        <w:t>LP-WUS with Paging Subgrouping Assistance</w:t>
      </w:r>
      <w:bookmarkEnd w:id="1240"/>
    </w:p>
    <w:p w14:paraId="095E85CA" w14:textId="77777777" w:rsidR="00CA30AC" w:rsidRDefault="00CA30AC" w:rsidP="007E16B7">
      <w:pPr>
        <w:pStyle w:val="Heading4"/>
      </w:pPr>
      <w:bookmarkStart w:id="1241" w:name="_Toc185600658"/>
      <w:r>
        <w:t>5.4.12a.1</w:t>
      </w:r>
      <w:r>
        <w:tab/>
        <w:t>General</w:t>
      </w:r>
      <w:bookmarkEnd w:id="1241"/>
    </w:p>
    <w:p w14:paraId="3BD2CE22" w14:textId="77777777" w:rsidR="00CA30AC" w:rsidRDefault="00CA30AC" w:rsidP="00CA30AC">
      <w:r>
        <w:t>The RAN and UE may use Low Power Wake UP Signal with Paging Subgrouping (LP-WUSPS) to reduce the power consumption of the UE in RRC_IDLE and RRC_INACTIVE over NR (see TS 38.304 [50]).</w:t>
      </w:r>
    </w:p>
    <w:p w14:paraId="3DEA48ED" w14:textId="77777777" w:rsidR="00CA30AC" w:rsidRDefault="00CA30AC" w:rsidP="007E16B7">
      <w:pPr>
        <w:pStyle w:val="EditorsNote"/>
      </w:pPr>
      <w:r>
        <w:t>Editor's note:</w:t>
      </w:r>
      <w:r>
        <w:tab/>
        <w:t>The terminology of "LP-WUS" and "LP-WUSPS" will be further aligned with the terminology used in specifications at RAN Side.</w:t>
      </w:r>
    </w:p>
    <w:p w14:paraId="74A8657F" w14:textId="77777777" w:rsidR="00CA30AC" w:rsidRDefault="00CA30AC" w:rsidP="00CA30AC">
      <w:r>
        <w:t>The LP-WUSPS can be based on a LP-WUS Subgroup ID allocated by the AMF, or is determined by the RAN on its own as defined in TS 38.304 [50] and TS 38.331 [28].</w:t>
      </w:r>
    </w:p>
    <w:p w14:paraId="78D8605E" w14:textId="77777777" w:rsidR="00CA30AC" w:rsidRDefault="00CA30AC" w:rsidP="00CA30AC">
      <w:r>
        <w:t>The AMF, when determining its paging strategy (see clause 5.4.3), should take into consideration whether a gNB is using LP-WUSPS determined by the RAN on its own.</w:t>
      </w:r>
    </w:p>
    <w:p w14:paraId="23AFE059" w14:textId="77777777" w:rsidR="00CA30AC" w:rsidRDefault="00CA30AC" w:rsidP="00CA30AC">
      <w:r>
        <w:t>If paging subgroups for LP-WUS are being allocated by the AMF, then all AMFs connected to one gNB (including the AMFs in different PLMNs using 5G MOCN network sharing) shall use a consistent policy in allocating UEs to the paging subgroups. The AMF may configure up to 32 different LP-WUS Subgroup IDs.</w:t>
      </w:r>
    </w:p>
    <w:p w14:paraId="166E7E45" w14:textId="77777777" w:rsidR="00CA30AC" w:rsidRDefault="00CA30AC" w:rsidP="007E16B7">
      <w:pPr>
        <w:pStyle w:val="NO"/>
      </w:pPr>
      <w:r>
        <w:t>NOTE:</w:t>
      </w:r>
      <w:r>
        <w:tab/>
        <w:t>Because the UE uses the AMF allocated LP-WUSPS across all cells in its TAI-list, and, different, overlapping TAI lists can be allocated to different UEs, then to avoid UE power consumption increasing, it is likely to be necessary that all AMFs with an overlapping coverage area use a consistent policy in allocating UEs to the LP-WUSPS.</w:t>
      </w:r>
    </w:p>
    <w:p w14:paraId="1019724B" w14:textId="77777777" w:rsidR="00CA30AC" w:rsidRDefault="00CA30AC" w:rsidP="00CA30AC">
      <w:r>
        <w:t>The NG-RAN node and the UE determine per cell which LP-WUSPS method to use as defined in TS 38.304 [50] and TS 38.331 [28].</w:t>
      </w:r>
    </w:p>
    <w:p w14:paraId="7921D40D" w14:textId="77777777" w:rsidR="00CA30AC" w:rsidRDefault="00CA30AC" w:rsidP="007E16B7">
      <w:pPr>
        <w:pStyle w:val="Heading4"/>
      </w:pPr>
      <w:bookmarkStart w:id="1242" w:name="_Toc185600659"/>
      <w:r>
        <w:lastRenderedPageBreak/>
        <w:t>5.4.12a.2</w:t>
      </w:r>
      <w:r>
        <w:tab/>
        <w:t>Core Network Assistance for LP-WUSPS</w:t>
      </w:r>
      <w:bookmarkEnd w:id="1242"/>
    </w:p>
    <w:p w14:paraId="3A552543" w14:textId="77777777" w:rsidR="00CA30AC" w:rsidRDefault="00CA30AC" w:rsidP="00CA30AC">
      <w:r>
        <w:t>To support the LP-WUSPS, LP-WUS Paging Subgrouping Support Indication and the LP-WUSPS Assistance Information is used by the AMF and NG-RAN to help determine whether LP-WUSPS applies to the UE and which paging subgroup is used when paging the UE (see TS 38.300 [27]).</w:t>
      </w:r>
    </w:p>
    <w:p w14:paraId="12B26362" w14:textId="77777777" w:rsidR="00CA30AC" w:rsidRDefault="00CA30AC" w:rsidP="00CA30AC">
      <w:r>
        <w:t>In the Registration Request message, the UE includes the LP-WUS Paging Subgrouping Support Indication if the UE supports LP-WUS Paging Subgrouping. If the UE includes LP-WUS Paging Subgrouping Support Indication, the UE may also include the paging probability information to assist the AMF. The AMF supporting LP-WUSPS stores the UE provided LP-WUS Support Indication in the UE context and the AMF determines AMF LP-WUSPS Assistance Information based on this indication. The AMF may further consider the local configuration, the UE's paging probability information if provided, information provided by the RAN (e.g. any of the Information On Recommended Cells And RAN nodes For Paging), and/or previous statistical information for the UE to determines AMF LP-WUSPS Assistance Information. The AMF LP-WUSPS Assistance Information includes the Paging Subgroup ID.</w:t>
      </w:r>
    </w:p>
    <w:p w14:paraId="4C8ABB66" w14:textId="1122DB68" w:rsidR="00CA30AC" w:rsidRDefault="00CA30AC" w:rsidP="007E16B7">
      <w:pPr>
        <w:pStyle w:val="NO"/>
      </w:pPr>
      <w:r>
        <w:t>NOTE 1:</w:t>
      </w:r>
      <w:r>
        <w:tab/>
        <w:t>To minimise MT voice call setup latency, the AMF could allocate Paging Subgroup IDs for LP-WUS taking into account whether or not the UE is likely to receive IMS voice over PS session calls.</w:t>
      </w:r>
    </w:p>
    <w:p w14:paraId="259C71B0" w14:textId="505294EC" w:rsidR="00CA30AC" w:rsidRDefault="00CA30AC" w:rsidP="007E16B7">
      <w:pPr>
        <w:pStyle w:val="NO"/>
      </w:pPr>
      <w:r>
        <w:t>NOTE 2:</w:t>
      </w:r>
      <w:r>
        <w:tab/>
        <w:t>To avoid MT traffic for more mobile UEs causing more stationary UEs to be woken up, the AMF could allocate Paging Subgroup IDs for LP-WUS taking into account the UE's mobility pattern.</w:t>
      </w:r>
    </w:p>
    <w:p w14:paraId="202F2CE5" w14:textId="77777777" w:rsidR="00CA30AC" w:rsidRDefault="00CA30AC" w:rsidP="00CA30AC">
      <w:r>
        <w:t>If the AMF has determined AMF LP-WUSPS Assistance Information for the UE, the AMF stores it in the UE context in AMF and provides it to the UE in every Registration Accept message.</w:t>
      </w:r>
    </w:p>
    <w:p w14:paraId="7458B1BD" w14:textId="77777777" w:rsidR="00CA30AC" w:rsidRDefault="00CA30AC" w:rsidP="00CA30AC">
      <w:r>
        <w:t>If the AMF has determined AMF LP-WUSPS Assistance Information, the AMF shall provide it to NG RAN when paging the UE. In addition, in order to support LP-WUSPS for UEs in RRC_INACTIVE mode, the AMF shall provide the AMF LP-WUSPS Assistance Information to NG-RAN as part of the RRC Inactive Assistance Information.</w:t>
      </w:r>
    </w:p>
    <w:p w14:paraId="7EBDF241" w14:textId="77777777" w:rsidR="00CA30AC" w:rsidRDefault="00CA30AC" w:rsidP="00CA30AC">
      <w:r>
        <w:t>When using AMF allocated subgroups for LP-WUSPS, both the UE and NG-RAN use the AMF LP-WUSPS Assistance Information to determine the paging subgroup to apply as defined in TS 38.300 [27].</w:t>
      </w:r>
    </w:p>
    <w:p w14:paraId="40B1198A" w14:textId="77777777" w:rsidR="00CA30AC" w:rsidRDefault="00CA30AC" w:rsidP="00CA30AC">
      <w:r>
        <w:t>The AMF may use the UE Configuration Update procedure (as described in clause 4.2.4 of TS 23.502 [3]) and N2 UE Context Modification procedure (as described in clause 8.3.4 of TS 38.413 [34]) to update the AMF LP-WUSPS Assistance Information in the UE and NG-RAN.</w:t>
      </w:r>
    </w:p>
    <w:p w14:paraId="6FF84B3A" w14:textId="77777777" w:rsidR="00CA30AC" w:rsidRDefault="00CA30AC" w:rsidP="007E16B7">
      <w:pPr>
        <w:pStyle w:val="EditorsNote"/>
      </w:pPr>
      <w:r>
        <w:t>Editor's note:</w:t>
      </w:r>
      <w:r>
        <w:tab/>
        <w:t>The use of LP-WUSPS for emergency sessions and emergency call back is FFS.</w:t>
      </w:r>
    </w:p>
    <w:p w14:paraId="38997FAE" w14:textId="64C95AB6" w:rsidR="00AD480D" w:rsidRDefault="00AD480D" w:rsidP="00AD480D">
      <w:pPr>
        <w:pStyle w:val="Heading3"/>
      </w:pPr>
      <w:bookmarkStart w:id="1243" w:name="_Toc185600660"/>
      <w:r>
        <w:t>5.4.13</w:t>
      </w:r>
      <w:r>
        <w:tab/>
        <w:t>Support of discontinuous network coverage</w:t>
      </w:r>
      <w:r w:rsidR="00D01473">
        <w:t xml:space="preserve"> for satellite access</w:t>
      </w:r>
      <w:bookmarkEnd w:id="1243"/>
    </w:p>
    <w:p w14:paraId="6C450A16" w14:textId="2CCC944F" w:rsidR="00252264" w:rsidRDefault="00252264" w:rsidP="00AD480D">
      <w:pPr>
        <w:pStyle w:val="Heading4"/>
      </w:pPr>
      <w:bookmarkStart w:id="1244" w:name="_CR5_4_13_0"/>
      <w:bookmarkStart w:id="1245" w:name="_Toc185600661"/>
      <w:bookmarkEnd w:id="1244"/>
      <w:r>
        <w:t>5.4.13.0</w:t>
      </w:r>
      <w:r>
        <w:tab/>
        <w:t>General</w:t>
      </w:r>
      <w:bookmarkEnd w:id="1245"/>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46" w:name="_CR5_4_13_1"/>
      <w:bookmarkStart w:id="1247" w:name="_Toc185600662"/>
      <w:bookmarkEnd w:id="1246"/>
      <w:r>
        <w:t>5.4.13.1</w:t>
      </w:r>
      <w:r>
        <w:tab/>
        <w:t>Mobility Management and Power Saving Optimization</w:t>
      </w:r>
      <w:bookmarkEnd w:id="1247"/>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011F53D" w:rsidR="00252264" w:rsidRDefault="00252264" w:rsidP="00D01473">
      <w:r>
        <w:t>If both the UE and the network support "Unavailability Period Support"</w:t>
      </w:r>
      <w:r w:rsidR="00214C93">
        <w:t xml:space="preserve"> and</w:t>
      </w:r>
      <w:r>
        <w:t xml:space="preserve"> if the UE determines it will lose coverage and will become unavailable</w:t>
      </w:r>
      <w:r w:rsidR="00214C93">
        <w:t xml:space="preserve"> and</w:t>
      </w:r>
      <w:r>
        <w:t xml:space="preserve"> the UE decides to remain in no service during that time, then:</w:t>
      </w:r>
    </w:p>
    <w:p w14:paraId="32A44A80" w14:textId="77777777" w:rsidR="00252264" w:rsidRDefault="00252264" w:rsidP="005A13C0">
      <w:pPr>
        <w:pStyle w:val="B1"/>
      </w:pPr>
      <w:r>
        <w:lastRenderedPageBreak/>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2735699A" w:rsidR="00252264" w:rsidRDefault="00252264" w:rsidP="00252264">
      <w:r>
        <w:t>In case the UE requests power saving features the AMF uses the procedures defined in other clauses to provide the UE with timers (e.g. Periodic Registration Update timer), extended DRX in CM-IDLE configuration (see clause 5.31.7.2)</w:t>
      </w:r>
      <w:r w:rsidR="00214C93">
        <w:t xml:space="preserve"> and</w:t>
      </w:r>
      <w:r>
        <w:t xml:space="preserve"> MICO mode configuration (see clause 5.4.1.3)</w:t>
      </w:r>
      <w:r w:rsidR="00214C93">
        <w:t xml:space="preserve"> and</w:t>
      </w:r>
      <w:r>
        <w:t xml:space="preserve">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6D95717F" w:rsidR="00252264" w:rsidRDefault="00252264" w:rsidP="005A13C0">
      <w:pPr>
        <w:pStyle w:val="NO"/>
      </w:pPr>
      <w:r>
        <w:t>NOTE 3:</w:t>
      </w:r>
      <w:r>
        <w:tab/>
        <w:t>For example, if a satellite system only provides coverage to a UE for 20 minutes when a satellite passes</w:t>
      </w:r>
      <w:r w:rsidR="00214C93">
        <w:t xml:space="preserve"> and</w:t>
      </w:r>
      <w:r>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48" w:name="_CR5_4_13_2"/>
      <w:bookmarkStart w:id="1249" w:name="_Toc185600663"/>
      <w:bookmarkEnd w:id="1248"/>
      <w:r>
        <w:t>5.4.13.2</w:t>
      </w:r>
      <w:r>
        <w:tab/>
        <w:t>Coverage availability information provisioning to the UE</w:t>
      </w:r>
      <w:bookmarkEnd w:id="1249"/>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CD22D1" w:rsidRDefault="00CD22D1" w:rsidP="002C13B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Default="00AD480D" w:rsidP="00972E70">
      <w:pPr>
        <w:pStyle w:val="Heading4"/>
      </w:pPr>
      <w:bookmarkStart w:id="1250" w:name="_CR5_4_13_3"/>
      <w:bookmarkStart w:id="1251" w:name="_Toc185600664"/>
      <w:bookmarkEnd w:id="1250"/>
      <w:r>
        <w:t>5.4.13.3</w:t>
      </w:r>
      <w:r>
        <w:tab/>
        <w:t>Coverage availability information provisioning to the AMF</w:t>
      </w:r>
      <w:bookmarkEnd w:id="1251"/>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Default="00CD22D1" w:rsidP="002C13BE">
      <w:pPr>
        <w:pStyle w:val="NO"/>
      </w:pPr>
      <w:r>
        <w:t>NOTE:</w:t>
      </w:r>
      <w:r>
        <w:tab/>
      </w:r>
      <w:r w:rsidR="00AD480D">
        <w:t>The satellite coverage availability information provisioned to the AMF describes when and where satellite coverage</w:t>
      </w:r>
      <w:r>
        <w:t xml:space="preserve"> with both service link and feeder link connectivity</w:t>
      </w:r>
      <w:r w:rsidR="00AD480D">
        <w:t xml:space="preserve"> is expected</w:t>
      </w:r>
      <w:r>
        <w:t xml:space="preserve"> or not expected</w:t>
      </w:r>
      <w:r w:rsidR="00AD480D">
        <w:t xml:space="preserve"> to be available in an area.</w:t>
      </w:r>
    </w:p>
    <w:p w14:paraId="3219B85E" w14:textId="675603A4" w:rsidR="00AD480D" w:rsidRDefault="00AD480D" w:rsidP="00CD22D1">
      <w:r>
        <w:lastRenderedPageBreak/>
        <w:t>The satellite coverage availability information is not UE specific and can be applied by the AMF for any UE in the affected area.</w:t>
      </w:r>
    </w:p>
    <w:p w14:paraId="67FC26DF" w14:textId="4ED38E2B" w:rsidR="007C2ADF" w:rsidRDefault="007C2ADF" w:rsidP="007C2ADF">
      <w:pPr>
        <w:pStyle w:val="Heading4"/>
      </w:pPr>
      <w:bookmarkStart w:id="1252" w:name="_CR5_4_13_4"/>
      <w:bookmarkStart w:id="1253" w:name="_Toc185600665"/>
      <w:bookmarkEnd w:id="1252"/>
      <w:r>
        <w:t>5.4.13.4</w:t>
      </w:r>
      <w:r>
        <w:tab/>
        <w:t>Paging</w:t>
      </w:r>
      <w:bookmarkEnd w:id="1253"/>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54" w:name="_CR5_4_13_5"/>
      <w:bookmarkStart w:id="1255" w:name="_Toc185600666"/>
      <w:bookmarkEnd w:id="1254"/>
      <w:r>
        <w:t>5.4.13.5</w:t>
      </w:r>
      <w:r>
        <w:tab/>
        <w:t>Overload control</w:t>
      </w:r>
      <w:bookmarkEnd w:id="1255"/>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50009B3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w:t>
      </w:r>
      <w:r w:rsidR="00214C93">
        <w:t xml:space="preserve"> and</w:t>
      </w:r>
      <w:r>
        <w:t xml:space="preserve">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766CB970" w14:textId="0D2CEC1F" w:rsidR="00F1371A" w:rsidRDefault="00F1371A" w:rsidP="00F1371A">
      <w:pPr>
        <w:pStyle w:val="Heading3"/>
      </w:pPr>
      <w:bookmarkStart w:id="1256" w:name="_CR5_5"/>
      <w:bookmarkStart w:id="1257" w:name="_Toc185600667"/>
      <w:bookmarkEnd w:id="1256"/>
      <w:r>
        <w:t>5.4.14</w:t>
      </w:r>
      <w:r>
        <w:tab/>
        <w:t>Support of UE-Satellite-UE communication</w:t>
      </w:r>
      <w:bookmarkEnd w:id="1257"/>
    </w:p>
    <w:p w14:paraId="46DA179B" w14:textId="77777777" w:rsidR="00F1371A" w:rsidRDefault="00F1371A" w:rsidP="007E16B7">
      <w:pPr>
        <w:pStyle w:val="Heading4"/>
      </w:pPr>
      <w:bookmarkStart w:id="1258" w:name="_Toc185600668"/>
      <w:r>
        <w:t>5.4.14.1</w:t>
      </w:r>
      <w:r>
        <w:tab/>
        <w:t>General</w:t>
      </w:r>
      <w:bookmarkEnd w:id="1258"/>
    </w:p>
    <w:p w14:paraId="593758B6" w14:textId="77777777" w:rsidR="00F1371A" w:rsidRDefault="00F1371A" w:rsidP="00F1371A">
      <w:r>
        <w:t>To support UE-Satellite-UE communication, network functions (e.g. UPF) transferring user plane traffic in the 5G system shall be deployed onboard the satellites with regenerative payload that provide service link to the two UEs. The reference architecture for support of UE-Satellite-UE communication is described in TS 23.228 [15].</w:t>
      </w:r>
    </w:p>
    <w:p w14:paraId="7FA52E55" w14:textId="164D3BAA" w:rsidR="00F1371A" w:rsidRDefault="00F1371A" w:rsidP="007E16B7">
      <w:pPr>
        <w:pStyle w:val="NO"/>
      </w:pPr>
      <w:r>
        <w:t>NOTE 1:</w:t>
      </w:r>
      <w:r>
        <w:tab/>
        <w:t>In this Release, only IMS voice/video services between two UEs belonging to same PLMN and in non-roaming scenario are considered.</w:t>
      </w:r>
    </w:p>
    <w:p w14:paraId="349F006B" w14:textId="77777777" w:rsidR="00F1371A" w:rsidRDefault="00F1371A" w:rsidP="00F1371A">
      <w:r>
        <w:t>To keep the UE's IP address for IMS services unchanged, a UPF on the ground shall be selected as the PSA UPF for the duration of the IMS PDU session. The UPF on-board the satellite shall only be selected as an UL CL/BP and local PSA to route user plane IMS traffic.</w:t>
      </w:r>
    </w:p>
    <w:p w14:paraId="054E32C3" w14:textId="74D4CD3E" w:rsidR="00F1371A" w:rsidRDefault="00F1371A" w:rsidP="007E16B7">
      <w:pPr>
        <w:pStyle w:val="NO"/>
      </w:pPr>
      <w:r>
        <w:t>NOTE 2:</w:t>
      </w:r>
      <w:r>
        <w:tab/>
        <w:t>In this Release of the specification, the type of serving satellite can only be LEO or MEO.</w:t>
      </w:r>
    </w:p>
    <w:p w14:paraId="636C0CF6" w14:textId="77777777" w:rsidR="00F1371A" w:rsidRDefault="00F1371A" w:rsidP="007E16B7">
      <w:pPr>
        <w:pStyle w:val="Heading4"/>
      </w:pPr>
      <w:bookmarkStart w:id="1259" w:name="_Toc185600669"/>
      <w:r>
        <w:lastRenderedPageBreak/>
        <w:t>5.4.14.2</w:t>
      </w:r>
      <w:r>
        <w:tab/>
        <w:t>Setup of UE-Satellite-UE communication with IMS user plane components on-board satellites</w:t>
      </w:r>
      <w:bookmarkEnd w:id="1259"/>
    </w:p>
    <w:p w14:paraId="7F3707E9" w14:textId="77777777" w:rsidR="00F1371A" w:rsidRDefault="00F1371A" w:rsidP="00F1371A">
      <w:r>
        <w:t>The AMF reports the satellite identification to the SMF as part of the PDU Session establishment and update procedures as described in clause 4.3.2 of TS 23.502 [3].</w:t>
      </w:r>
    </w:p>
    <w:p w14:paraId="1AB6DC08" w14:textId="2B7D4118" w:rsidR="00F1371A" w:rsidRDefault="00F1371A" w:rsidP="007E16B7">
      <w:pPr>
        <w:pStyle w:val="EditorsNote"/>
      </w:pPr>
      <w:r>
        <w:t>Editor's note:</w:t>
      </w:r>
      <w:r>
        <w:tab/>
        <w:t>How the AMF identifies the satellite hosting the gNB serving the UE is FFS.</w:t>
      </w:r>
    </w:p>
    <w:p w14:paraId="7C437DAB" w14:textId="77777777" w:rsidR="00F1371A" w:rsidRDefault="00F1371A" w:rsidP="00F1371A">
      <w:r>
        <w:t>Upon receiving a request from the P-CSCF for accessing network information report (e.g. as a result of the P-CSCF processing an IMS call setup), the PCF serving the UE subscribes to Access Network Information report from the SMF for the IMS PDU Session, as described in clause 6.1.3 of TS 23.503 [45]. The Access Network Information report contains the identifier of the satellite serving the UE as reported by the AMF.</w:t>
      </w:r>
    </w:p>
    <w:p w14:paraId="71532FD7" w14:textId="77777777" w:rsidR="00F1371A" w:rsidRDefault="00F1371A" w:rsidP="007E16B7">
      <w:pPr>
        <w:pStyle w:val="NO"/>
      </w:pPr>
      <w:r>
        <w:t>NOTE:</w:t>
      </w:r>
      <w:r>
        <w:tab/>
        <w:t>How the serving satellite identity is used by the IMS to determine whether the UE-Satellite-UE communication can be activated is specified in TS 23.228 [15].</w:t>
      </w:r>
    </w:p>
    <w:p w14:paraId="339FE7B2" w14:textId="59501C1B" w:rsidR="00F1371A" w:rsidRPr="00F1371A" w:rsidRDefault="00F1371A" w:rsidP="007E16B7"/>
    <w:p w14:paraId="56CCC2C4" w14:textId="0E4E98FB" w:rsidR="00D40151" w:rsidRPr="001B7C50" w:rsidRDefault="00D40151" w:rsidP="00D40151">
      <w:pPr>
        <w:pStyle w:val="Heading2"/>
      </w:pPr>
      <w:bookmarkStart w:id="1260" w:name="_Toc185600670"/>
      <w:r w:rsidRPr="001B7C50">
        <w:t>5.5</w:t>
      </w:r>
      <w:r w:rsidRPr="001B7C50">
        <w:tab/>
        <w:t>Non-3GPP access specific aspects</w:t>
      </w:r>
      <w:bookmarkEnd w:id="1194"/>
      <w:bookmarkEnd w:id="1201"/>
      <w:bookmarkEnd w:id="1210"/>
      <w:bookmarkEnd w:id="1211"/>
      <w:bookmarkEnd w:id="1212"/>
      <w:bookmarkEnd w:id="1213"/>
      <w:bookmarkEnd w:id="1260"/>
    </w:p>
    <w:p w14:paraId="0858CE2B" w14:textId="77777777" w:rsidR="00D40151" w:rsidRPr="001B7C50" w:rsidRDefault="00D40151" w:rsidP="00D40151">
      <w:pPr>
        <w:pStyle w:val="Heading3"/>
      </w:pPr>
      <w:bookmarkStart w:id="1261" w:name="_CR5_5_0"/>
      <w:bookmarkStart w:id="1262" w:name="_Toc20149755"/>
      <w:bookmarkStart w:id="1263" w:name="_Toc27846547"/>
      <w:bookmarkStart w:id="1264" w:name="_Toc36187672"/>
      <w:bookmarkStart w:id="1265" w:name="_Toc45183576"/>
      <w:bookmarkStart w:id="1266" w:name="_Toc47342418"/>
      <w:bookmarkStart w:id="1267" w:name="_Toc51769118"/>
      <w:bookmarkStart w:id="1268" w:name="_Toc185600671"/>
      <w:bookmarkEnd w:id="1261"/>
      <w:r w:rsidRPr="001B7C50">
        <w:t>5.5.0</w:t>
      </w:r>
      <w:r w:rsidRPr="001B7C50">
        <w:tab/>
        <w:t>General</w:t>
      </w:r>
      <w:bookmarkEnd w:id="1262"/>
      <w:bookmarkEnd w:id="1263"/>
      <w:bookmarkEnd w:id="1264"/>
      <w:bookmarkEnd w:id="1265"/>
      <w:bookmarkEnd w:id="1266"/>
      <w:bookmarkEnd w:id="1267"/>
      <w:bookmarkEnd w:id="1268"/>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69" w:name="_CR5_5_1"/>
      <w:bookmarkStart w:id="1270" w:name="_Toc20149756"/>
      <w:bookmarkStart w:id="1271" w:name="_Toc27846548"/>
      <w:bookmarkStart w:id="1272" w:name="_Toc36187673"/>
      <w:bookmarkStart w:id="1273" w:name="_Toc45183577"/>
      <w:bookmarkStart w:id="1274" w:name="_Toc47342419"/>
      <w:bookmarkStart w:id="1275" w:name="_Toc51769119"/>
      <w:bookmarkStart w:id="1276" w:name="_Toc185600672"/>
      <w:bookmarkEnd w:id="1269"/>
      <w:r w:rsidRPr="001B7C50">
        <w:t>5.5.1</w:t>
      </w:r>
      <w:r w:rsidRPr="001B7C50">
        <w:tab/>
        <w:t>Registration Management</w:t>
      </w:r>
      <w:bookmarkEnd w:id="1270"/>
      <w:bookmarkEnd w:id="1271"/>
      <w:bookmarkEnd w:id="1272"/>
      <w:bookmarkEnd w:id="1273"/>
      <w:bookmarkEnd w:id="1274"/>
      <w:bookmarkEnd w:id="1275"/>
      <w:bookmarkEnd w:id="1276"/>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277" w:name="_Toc20149757"/>
      <w:bookmarkStart w:id="1278" w:name="_Toc27846549"/>
      <w:bookmarkStart w:id="1279" w:name="_Toc36187674"/>
      <w:bookmarkStart w:id="1280" w:name="_Toc45183578"/>
      <w:bookmarkStart w:id="1281" w:name="_Toc47342420"/>
      <w:bookmarkStart w:id="1282" w:name="_Toc51769120"/>
      <w:r>
        <w:rPr>
          <w:noProof/>
        </w:rPr>
        <w:lastRenderedPageBreak/>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283" w:name="_CR5_5_2"/>
      <w:bookmarkStart w:id="1284" w:name="_Toc185600673"/>
      <w:bookmarkEnd w:id="1283"/>
      <w:r w:rsidRPr="001B7C50">
        <w:t>5.5.2</w:t>
      </w:r>
      <w:r w:rsidRPr="001B7C50">
        <w:tab/>
        <w:t>Connection Management</w:t>
      </w:r>
      <w:bookmarkEnd w:id="1277"/>
      <w:bookmarkEnd w:id="1278"/>
      <w:bookmarkEnd w:id="1279"/>
      <w:bookmarkEnd w:id="1280"/>
      <w:bookmarkEnd w:id="1281"/>
      <w:bookmarkEnd w:id="1282"/>
      <w:bookmarkEnd w:id="1284"/>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 xml:space="preserve">In the case of Non-3GPP access, when the AMF releases the N2 interface, the N3IWF, TNGF, TWIF and W-AGF shall release all the resources associated with the UE including the Non-3GPP Access Connection with the UE and its </w:t>
      </w:r>
      <w:r w:rsidRPr="001B7C50">
        <w:lastRenderedPageBreak/>
        <w:t>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85" w:name="_CR5_5_3"/>
      <w:bookmarkStart w:id="1286" w:name="_Toc20149758"/>
      <w:bookmarkStart w:id="1287" w:name="_Toc27846550"/>
      <w:bookmarkStart w:id="1288" w:name="_Toc36187675"/>
      <w:bookmarkStart w:id="1289" w:name="_Toc45183579"/>
      <w:bookmarkStart w:id="1290" w:name="_Toc47342421"/>
      <w:bookmarkStart w:id="1291" w:name="_Toc51769121"/>
      <w:bookmarkStart w:id="1292" w:name="_Toc185600674"/>
      <w:bookmarkEnd w:id="1285"/>
      <w:r w:rsidRPr="001B7C50">
        <w:rPr>
          <w:lang w:eastAsia="zh-CN"/>
        </w:rPr>
        <w:t>5.5.3</w:t>
      </w:r>
      <w:r w:rsidRPr="001B7C50">
        <w:rPr>
          <w:lang w:eastAsia="zh-CN"/>
        </w:rPr>
        <w:tab/>
        <w:t>UE Reachability</w:t>
      </w:r>
      <w:bookmarkEnd w:id="1286"/>
      <w:bookmarkEnd w:id="1287"/>
      <w:bookmarkEnd w:id="1288"/>
      <w:bookmarkEnd w:id="1289"/>
      <w:bookmarkEnd w:id="1290"/>
      <w:bookmarkEnd w:id="1291"/>
      <w:bookmarkEnd w:id="1292"/>
    </w:p>
    <w:p w14:paraId="527C7EEE" w14:textId="77777777" w:rsidR="00D40151" w:rsidRPr="001B7C50" w:rsidRDefault="00D40151" w:rsidP="00D40151">
      <w:pPr>
        <w:pStyle w:val="Heading4"/>
        <w:rPr>
          <w:lang w:eastAsia="zh-CN"/>
        </w:rPr>
      </w:pPr>
      <w:bookmarkStart w:id="1293" w:name="_CR5_5_3_1"/>
      <w:bookmarkStart w:id="1294" w:name="_Toc20149759"/>
      <w:bookmarkStart w:id="1295" w:name="_Toc27846551"/>
      <w:bookmarkStart w:id="1296" w:name="_Toc36187676"/>
      <w:bookmarkStart w:id="1297" w:name="_Toc45183580"/>
      <w:bookmarkStart w:id="1298" w:name="_Toc47342422"/>
      <w:bookmarkStart w:id="1299" w:name="_Toc51769122"/>
      <w:bookmarkStart w:id="1300" w:name="_Toc185600675"/>
      <w:bookmarkEnd w:id="1293"/>
      <w:r w:rsidRPr="001B7C50">
        <w:rPr>
          <w:lang w:eastAsia="zh-CN"/>
        </w:rPr>
        <w:t>5.5.3.1</w:t>
      </w:r>
      <w:r w:rsidRPr="001B7C50">
        <w:rPr>
          <w:lang w:eastAsia="zh-CN"/>
        </w:rPr>
        <w:tab/>
        <w:t>UE reachability in CM-IDLE</w:t>
      </w:r>
      <w:bookmarkEnd w:id="1294"/>
      <w:bookmarkEnd w:id="1295"/>
      <w:bookmarkEnd w:id="1296"/>
      <w:bookmarkEnd w:id="1297"/>
      <w:bookmarkEnd w:id="1298"/>
      <w:bookmarkEnd w:id="1299"/>
      <w:bookmarkEnd w:id="1300"/>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68CBB7D6"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214C93">
        <w:t xml:space="preserve"> and</w:t>
      </w:r>
      <w:r w:rsidRPr="001B7C50">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301" w:name="_CR5_5_3_2"/>
      <w:bookmarkStart w:id="1302" w:name="_Toc20149760"/>
      <w:bookmarkStart w:id="1303" w:name="_Toc27846552"/>
      <w:bookmarkStart w:id="1304" w:name="_Toc36187677"/>
      <w:bookmarkStart w:id="1305" w:name="_Toc45183581"/>
      <w:bookmarkStart w:id="1306" w:name="_Toc47342423"/>
      <w:bookmarkStart w:id="1307" w:name="_Toc51769123"/>
      <w:bookmarkStart w:id="1308" w:name="_Toc185600676"/>
      <w:bookmarkEnd w:id="1301"/>
      <w:r w:rsidRPr="001B7C50">
        <w:rPr>
          <w:lang w:eastAsia="zh-CN"/>
        </w:rPr>
        <w:t>5.5.3.2</w:t>
      </w:r>
      <w:r w:rsidRPr="001B7C50">
        <w:rPr>
          <w:lang w:eastAsia="zh-CN"/>
        </w:rPr>
        <w:tab/>
        <w:t>UE reachability in CM-CONNECTED</w:t>
      </w:r>
      <w:bookmarkEnd w:id="1302"/>
      <w:bookmarkEnd w:id="1303"/>
      <w:bookmarkEnd w:id="1304"/>
      <w:bookmarkEnd w:id="1305"/>
      <w:bookmarkEnd w:id="1306"/>
      <w:bookmarkEnd w:id="1307"/>
      <w:bookmarkEnd w:id="1308"/>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309" w:name="_CR5_6"/>
      <w:bookmarkStart w:id="1310" w:name="_Toc20149761"/>
      <w:bookmarkStart w:id="1311" w:name="_Toc27846553"/>
      <w:bookmarkStart w:id="1312" w:name="_Toc36187678"/>
      <w:bookmarkStart w:id="1313" w:name="_Toc45183582"/>
      <w:bookmarkStart w:id="1314" w:name="_Toc47342424"/>
      <w:bookmarkStart w:id="1315" w:name="_Toc51769124"/>
      <w:bookmarkStart w:id="1316" w:name="_Toc185600677"/>
      <w:bookmarkEnd w:id="1309"/>
      <w:r w:rsidRPr="001B7C50">
        <w:lastRenderedPageBreak/>
        <w:t>5.6</w:t>
      </w:r>
      <w:r w:rsidRPr="001B7C50">
        <w:tab/>
        <w:t>Session Management</w:t>
      </w:r>
      <w:bookmarkEnd w:id="1310"/>
      <w:bookmarkEnd w:id="1311"/>
      <w:bookmarkEnd w:id="1312"/>
      <w:bookmarkEnd w:id="1313"/>
      <w:bookmarkEnd w:id="1314"/>
      <w:bookmarkEnd w:id="1315"/>
      <w:bookmarkEnd w:id="1316"/>
    </w:p>
    <w:p w14:paraId="34194B52" w14:textId="77777777" w:rsidR="00D40151" w:rsidRPr="001B7C50" w:rsidRDefault="00D40151" w:rsidP="00D40151">
      <w:pPr>
        <w:pStyle w:val="Heading3"/>
        <w:rPr>
          <w:lang w:eastAsia="zh-CN"/>
        </w:rPr>
      </w:pPr>
      <w:bookmarkStart w:id="1317" w:name="_CR5_6_1"/>
      <w:bookmarkStart w:id="1318" w:name="_Toc20149762"/>
      <w:bookmarkStart w:id="1319" w:name="_Toc27846554"/>
      <w:bookmarkStart w:id="1320" w:name="_Toc36187679"/>
      <w:bookmarkStart w:id="1321" w:name="_Toc45183583"/>
      <w:bookmarkStart w:id="1322" w:name="_Toc47342425"/>
      <w:bookmarkStart w:id="1323" w:name="_Toc51769125"/>
      <w:bookmarkStart w:id="1324" w:name="_Toc185600678"/>
      <w:bookmarkEnd w:id="1317"/>
      <w:r w:rsidRPr="001B7C50">
        <w:t>5.6.1</w:t>
      </w:r>
      <w:r w:rsidRPr="001B7C50">
        <w:tab/>
        <w:t>Overview</w:t>
      </w:r>
      <w:bookmarkEnd w:id="1318"/>
      <w:bookmarkEnd w:id="1319"/>
      <w:bookmarkEnd w:id="1320"/>
      <w:bookmarkEnd w:id="1321"/>
      <w:bookmarkEnd w:id="1322"/>
      <w:bookmarkEnd w:id="1323"/>
      <w:bookmarkEnd w:id="1324"/>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1AD679B5"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214C93">
        <w:t xml:space="preserve"> and</w:t>
      </w:r>
      <w:r w:rsidRPr="001B7C50">
        <w:t xml:space="preserve">/or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23126F6B"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214C93">
        <w:t xml:space="preserve"> and</w:t>
      </w:r>
      <w:r w:rsidRPr="001B7C50">
        <w:t xml:space="preserve">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lastRenderedPageBreak/>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lastRenderedPageBreak/>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25" w:name="_CRTable5_6_11"/>
      <w:r w:rsidRPr="001B7C50">
        <w:t xml:space="preserve">Table </w:t>
      </w:r>
      <w:bookmarkEnd w:id="1325"/>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9576638" w:rsidR="00D40151" w:rsidRPr="001B7C50" w:rsidRDefault="00D40151" w:rsidP="009D14FB">
            <w:pPr>
              <w:pStyle w:val="TAN"/>
            </w:pPr>
            <w:r w:rsidRPr="001B7C50">
              <w:t>NOTE 2:</w:t>
            </w:r>
            <w:r w:rsidRPr="001B7C50">
              <w:tab/>
              <w:t>S-NSSAI(s) and DNN are used by AMF to select the SMF(s) to handle a new session. Refer to clause 6.3.2.</w:t>
            </w:r>
            <w:r w:rsidR="00A92D68">
              <w:t xml:space="preserve"> The DNN may include both the Network Identifier and the Operator Identifier, see TS 29.502 [36]. See more details of the DNN usage and applicability, e.g. when full DNN or only Network Identifier is applied, in relevant stage 3 specifications.</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lastRenderedPageBreak/>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26" w:name="historyclause"/>
      <w:r w:rsidRPr="001B7C50">
        <w:t xml:space="preserve">User Plane resources for </w:t>
      </w:r>
      <w:bookmarkEnd w:id="1326"/>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27"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28" w:name="_CR5_6_2"/>
      <w:bookmarkStart w:id="1329" w:name="_Toc27846555"/>
      <w:bookmarkStart w:id="1330" w:name="_Toc36187680"/>
      <w:bookmarkStart w:id="1331" w:name="_Toc45183584"/>
      <w:bookmarkStart w:id="1332" w:name="_Toc47342426"/>
      <w:bookmarkStart w:id="1333" w:name="_Toc51769126"/>
      <w:bookmarkStart w:id="1334" w:name="_Toc185600679"/>
      <w:bookmarkEnd w:id="1328"/>
      <w:r w:rsidRPr="001B7C50">
        <w:rPr>
          <w:lang w:eastAsia="ko-KR"/>
        </w:rPr>
        <w:t>5.6.2</w:t>
      </w:r>
      <w:r w:rsidRPr="001B7C50">
        <w:rPr>
          <w:lang w:eastAsia="ko-KR"/>
        </w:rPr>
        <w:tab/>
        <w:t>Interaction between AMF and SMF</w:t>
      </w:r>
      <w:bookmarkEnd w:id="1327"/>
      <w:bookmarkEnd w:id="1329"/>
      <w:bookmarkEnd w:id="1330"/>
      <w:bookmarkEnd w:id="1331"/>
      <w:bookmarkEnd w:id="1332"/>
      <w:bookmarkEnd w:id="1333"/>
      <w:bookmarkEnd w:id="1334"/>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lastRenderedPageBreak/>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47D476BA"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w:t>
      </w:r>
      <w:r w:rsidR="00214C93">
        <w:t xml:space="preserve"> and</w:t>
      </w:r>
      <w:r w:rsidRPr="001B7C50">
        <w:t xml:space="preserve"> optionally dynamic serving network UE-AMBR from PCF based on operator local policy</w:t>
      </w:r>
      <w:r w:rsidR="00214C93">
        <w:t xml:space="preserve"> and</w:t>
      </w:r>
      <w:r w:rsidRPr="001B7C50">
        <w:t xml:space="preserve">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lastRenderedPageBreak/>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35" w:name="_CR5_6_3"/>
      <w:bookmarkStart w:id="1336" w:name="_Toc20149764"/>
      <w:bookmarkStart w:id="1337" w:name="_Toc27846556"/>
      <w:bookmarkStart w:id="1338" w:name="_Toc36187681"/>
      <w:bookmarkStart w:id="1339" w:name="_Toc45183585"/>
      <w:bookmarkStart w:id="1340" w:name="_Toc47342427"/>
      <w:bookmarkStart w:id="1341" w:name="_Toc51769127"/>
      <w:bookmarkStart w:id="1342" w:name="_Toc185600680"/>
      <w:bookmarkEnd w:id="1335"/>
      <w:r w:rsidRPr="001B7C50">
        <w:t>5.6.3</w:t>
      </w:r>
      <w:r w:rsidRPr="001B7C50">
        <w:tab/>
        <w:t>Roaming</w:t>
      </w:r>
      <w:bookmarkEnd w:id="1336"/>
      <w:bookmarkEnd w:id="1337"/>
      <w:bookmarkEnd w:id="1338"/>
      <w:bookmarkEnd w:id="1339"/>
      <w:bookmarkEnd w:id="1340"/>
      <w:bookmarkEnd w:id="1341"/>
      <w:bookmarkEnd w:id="1342"/>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4EF05CCC"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214C93">
        <w:t xml:space="preserve"> and</w:t>
      </w:r>
      <w:r w:rsidRPr="001B7C50">
        <w:t xml:space="preserve">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43" w:name="_CR5_6_4"/>
      <w:bookmarkStart w:id="1344" w:name="_Toc20149765"/>
      <w:bookmarkStart w:id="1345" w:name="_Toc27846557"/>
      <w:bookmarkStart w:id="1346" w:name="_Toc36187682"/>
      <w:bookmarkStart w:id="1347" w:name="_Toc45183586"/>
      <w:bookmarkStart w:id="1348" w:name="_Toc47342428"/>
      <w:bookmarkStart w:id="1349" w:name="_Toc51769128"/>
      <w:bookmarkStart w:id="1350" w:name="_Toc185600681"/>
      <w:bookmarkEnd w:id="1343"/>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44"/>
      <w:bookmarkEnd w:id="1345"/>
      <w:bookmarkEnd w:id="1346"/>
      <w:bookmarkEnd w:id="1347"/>
      <w:bookmarkEnd w:id="1348"/>
      <w:bookmarkEnd w:id="1349"/>
      <w:bookmarkEnd w:id="1350"/>
    </w:p>
    <w:p w14:paraId="40023E51" w14:textId="77777777" w:rsidR="00D40151" w:rsidRPr="001B7C50" w:rsidRDefault="00D40151" w:rsidP="00D40151">
      <w:pPr>
        <w:pStyle w:val="Heading4"/>
        <w:rPr>
          <w:rFonts w:eastAsia="SimSun"/>
        </w:rPr>
      </w:pPr>
      <w:bookmarkStart w:id="1351" w:name="_CR5_6_4_1"/>
      <w:bookmarkStart w:id="1352" w:name="_Toc20149766"/>
      <w:bookmarkStart w:id="1353" w:name="_Toc27846558"/>
      <w:bookmarkStart w:id="1354" w:name="_Toc36187683"/>
      <w:bookmarkStart w:id="1355" w:name="_Toc45183587"/>
      <w:bookmarkStart w:id="1356" w:name="_Toc47342429"/>
      <w:bookmarkStart w:id="1357" w:name="_Toc51769129"/>
      <w:bookmarkStart w:id="1358" w:name="_Toc185600682"/>
      <w:bookmarkEnd w:id="1351"/>
      <w:r w:rsidRPr="001B7C50">
        <w:rPr>
          <w:rFonts w:eastAsia="SimSun"/>
        </w:rPr>
        <w:t>5.6.4.1</w:t>
      </w:r>
      <w:r w:rsidRPr="001B7C50">
        <w:rPr>
          <w:rFonts w:eastAsia="SimSun"/>
        </w:rPr>
        <w:tab/>
        <w:t>General</w:t>
      </w:r>
      <w:bookmarkEnd w:id="1352"/>
      <w:bookmarkEnd w:id="1353"/>
      <w:bookmarkEnd w:id="1354"/>
      <w:bookmarkEnd w:id="1355"/>
      <w:bookmarkEnd w:id="1356"/>
      <w:bookmarkEnd w:id="1357"/>
      <w:bookmarkEnd w:id="1358"/>
    </w:p>
    <w:p w14:paraId="311D9147" w14:textId="6EDBD6D7" w:rsidR="00D40151" w:rsidRPr="001B7C50" w:rsidRDefault="00D40151" w:rsidP="00D40151">
      <w:r w:rsidRPr="001B7C50">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w:t>
      </w:r>
      <w:r w:rsidRPr="001B7C50">
        <w:lastRenderedPageBreak/>
        <w:t>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359" w:name="_Toc20149767"/>
      <w:bookmarkStart w:id="1360" w:name="_Toc27846559"/>
      <w:bookmarkStart w:id="1361" w:name="_Toc36187684"/>
      <w:bookmarkStart w:id="1362" w:name="_Toc45183588"/>
      <w:bookmarkStart w:id="1363" w:name="_Toc47342430"/>
      <w:bookmarkStart w:id="1364"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365" w:name="_CR5_6_4_2"/>
      <w:bookmarkStart w:id="1366" w:name="_Toc185600683"/>
      <w:bookmarkEnd w:id="1365"/>
      <w:r w:rsidRPr="001B7C50">
        <w:rPr>
          <w:rFonts w:eastAsia="SimSun"/>
        </w:rPr>
        <w:t>5.6.4.2</w:t>
      </w:r>
      <w:r w:rsidRPr="001B7C50">
        <w:rPr>
          <w:rFonts w:eastAsia="SimSun"/>
        </w:rPr>
        <w:tab/>
        <w:t>Usage of an UL Classifier for a PDU Session</w:t>
      </w:r>
      <w:bookmarkEnd w:id="1359"/>
      <w:bookmarkEnd w:id="1360"/>
      <w:bookmarkEnd w:id="1361"/>
      <w:bookmarkEnd w:id="1362"/>
      <w:bookmarkEnd w:id="1363"/>
      <w:bookmarkEnd w:id="1364"/>
      <w:bookmarkEnd w:id="1366"/>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6D29773A" w:rsidR="00D40151" w:rsidRPr="001B7C50" w:rsidRDefault="00D40151" w:rsidP="00D40151">
      <w:r w:rsidRPr="001B7C50">
        <w:t>The UE is unaware of the traffic diversion by the UL CL</w:t>
      </w:r>
      <w:r w:rsidR="00214C93">
        <w:t xml:space="preserve"> and</w:t>
      </w:r>
      <w:r w:rsidRPr="001B7C50">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lastRenderedPageBreak/>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67" w:name="_MON_1569397320"/>
    <w:bookmarkEnd w:id="1367"/>
    <w:p w14:paraId="63E0C3BD" w14:textId="77777777" w:rsidR="00D40151" w:rsidRPr="001B7C50" w:rsidRDefault="00D40151" w:rsidP="00D40151">
      <w:pPr>
        <w:pStyle w:val="TH"/>
      </w:pPr>
      <w:r w:rsidRPr="001B7C50">
        <w:object w:dxaOrig="7655" w:dyaOrig="3683" w14:anchorId="0FCB4065">
          <v:shape id="_x0000_i1094" type="#_x0000_t75" style="width:381.9pt;height:185.3pt" o:ole="">
            <v:imagedata r:id="rId147" o:title=""/>
          </v:shape>
          <o:OLEObject Type="Embed" ProgID="Word.Picture.8" ShapeID="_x0000_i1094" DrawAspect="Content" ObjectID="_1796214404" r:id="rId148"/>
        </w:object>
      </w:r>
    </w:p>
    <w:p w14:paraId="40C227C4" w14:textId="77777777" w:rsidR="00D40151" w:rsidRPr="001B7C50" w:rsidRDefault="00D40151" w:rsidP="00D40151">
      <w:pPr>
        <w:pStyle w:val="TF"/>
      </w:pPr>
      <w:bookmarkStart w:id="1368" w:name="_CRFigure5_6_4_21"/>
      <w:r w:rsidRPr="001B7C50">
        <w:t xml:space="preserve">Figure </w:t>
      </w:r>
      <w:bookmarkEnd w:id="1368"/>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69" w:name="_CR5_6_4_3"/>
      <w:bookmarkStart w:id="1370" w:name="_Toc20149768"/>
      <w:bookmarkStart w:id="1371" w:name="_Toc27846560"/>
      <w:bookmarkStart w:id="1372" w:name="_Toc36187685"/>
      <w:bookmarkStart w:id="1373" w:name="_Toc45183589"/>
      <w:bookmarkStart w:id="1374" w:name="_Toc47342431"/>
      <w:bookmarkStart w:id="1375" w:name="_Toc51769131"/>
      <w:bookmarkStart w:id="1376" w:name="_Toc185600684"/>
      <w:bookmarkEnd w:id="1369"/>
      <w:r w:rsidRPr="001B7C50">
        <w:rPr>
          <w:rFonts w:eastAsia="SimSun"/>
        </w:rPr>
        <w:lastRenderedPageBreak/>
        <w:t>5.6.4.3</w:t>
      </w:r>
      <w:r w:rsidRPr="001B7C50">
        <w:rPr>
          <w:rFonts w:eastAsia="SimSun"/>
        </w:rPr>
        <w:tab/>
        <w:t>Usage of IPv6 multi-homing for a PDU Session</w:t>
      </w:r>
      <w:bookmarkEnd w:id="1370"/>
      <w:bookmarkEnd w:id="1371"/>
      <w:bookmarkEnd w:id="1372"/>
      <w:bookmarkEnd w:id="1373"/>
      <w:bookmarkEnd w:id="1374"/>
      <w:bookmarkEnd w:id="1375"/>
      <w:bookmarkEnd w:id="1376"/>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377" w:name="_MON_1566805688"/>
    <w:bookmarkEnd w:id="1377"/>
    <w:p w14:paraId="59AA6463" w14:textId="77777777" w:rsidR="00D40151" w:rsidRPr="001B7C50" w:rsidRDefault="00D40151" w:rsidP="00D40151">
      <w:pPr>
        <w:pStyle w:val="TH"/>
      </w:pPr>
      <w:r w:rsidRPr="001B7C50">
        <w:object w:dxaOrig="7655" w:dyaOrig="3116" w14:anchorId="0372224F">
          <v:shape id="_x0000_i1095" type="#_x0000_t75" style="width:381.9pt;height:156.5pt" o:ole="">
            <v:imagedata r:id="rId149" o:title=""/>
          </v:shape>
          <o:OLEObject Type="Embed" ProgID="Word.Picture.8" ShapeID="_x0000_i1095" DrawAspect="Content" ObjectID="_1796214405" r:id="rId150"/>
        </w:object>
      </w:r>
    </w:p>
    <w:p w14:paraId="78DA1E40" w14:textId="77777777" w:rsidR="00D40151" w:rsidRPr="001B7C50" w:rsidRDefault="00D40151" w:rsidP="00D40151">
      <w:pPr>
        <w:pStyle w:val="TF"/>
      </w:pPr>
      <w:bookmarkStart w:id="1378" w:name="_CRFigure5_6_4_31"/>
      <w:r w:rsidRPr="001B7C50">
        <w:t xml:space="preserve">Figure </w:t>
      </w:r>
      <w:bookmarkEnd w:id="1378"/>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79" w:name="_MON_1566805957"/>
    <w:bookmarkEnd w:id="1379"/>
    <w:p w14:paraId="199AA319" w14:textId="77777777" w:rsidR="00D40151" w:rsidRPr="001B7C50" w:rsidRDefault="00D40151" w:rsidP="00D40151">
      <w:pPr>
        <w:pStyle w:val="TH"/>
      </w:pPr>
      <w:r w:rsidRPr="001B7C50">
        <w:object w:dxaOrig="7655" w:dyaOrig="3683" w14:anchorId="4C9AEC57">
          <v:shape id="_x0000_i1096" type="#_x0000_t75" style="width:381.9pt;height:185.3pt" o:ole="">
            <v:imagedata r:id="rId151" o:title=""/>
          </v:shape>
          <o:OLEObject Type="Embed" ProgID="Word.Picture.8" ShapeID="_x0000_i1096" DrawAspect="Content" ObjectID="_1796214406" r:id="rId152"/>
        </w:object>
      </w:r>
    </w:p>
    <w:p w14:paraId="5C6FB612" w14:textId="77777777" w:rsidR="00D40151" w:rsidRPr="001B7C50" w:rsidRDefault="00D40151" w:rsidP="00D40151">
      <w:pPr>
        <w:pStyle w:val="TF"/>
      </w:pPr>
      <w:bookmarkStart w:id="1380" w:name="_CRFigure5_6_4_32"/>
      <w:r w:rsidRPr="001B7C50">
        <w:t xml:space="preserve">Figure </w:t>
      </w:r>
      <w:bookmarkEnd w:id="1380"/>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81" w:name="_CR5_6_5"/>
      <w:bookmarkStart w:id="1382" w:name="_Toc20149769"/>
      <w:bookmarkStart w:id="1383" w:name="_Toc27846561"/>
      <w:bookmarkStart w:id="1384" w:name="_Toc36187686"/>
      <w:bookmarkStart w:id="1385" w:name="_Toc45183590"/>
      <w:bookmarkStart w:id="1386" w:name="_Toc47342432"/>
      <w:bookmarkStart w:id="1387" w:name="_Toc51769132"/>
      <w:bookmarkStart w:id="1388" w:name="_Toc185600685"/>
      <w:bookmarkEnd w:id="1381"/>
      <w:r w:rsidRPr="001B7C50">
        <w:rPr>
          <w:lang w:eastAsia="ko-KR"/>
        </w:rPr>
        <w:t>5.6.5</w:t>
      </w:r>
      <w:r w:rsidRPr="001B7C50">
        <w:rPr>
          <w:lang w:eastAsia="ko-KR"/>
        </w:rPr>
        <w:tab/>
        <w:t>Support for Local Area Data Network</w:t>
      </w:r>
      <w:bookmarkEnd w:id="1382"/>
      <w:bookmarkEnd w:id="1383"/>
      <w:bookmarkEnd w:id="1384"/>
      <w:bookmarkEnd w:id="1385"/>
      <w:bookmarkEnd w:id="1386"/>
      <w:bookmarkEnd w:id="1387"/>
      <w:bookmarkEnd w:id="1388"/>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68E3219C"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w:t>
      </w:r>
      <w:r w:rsidR="00214C93">
        <w:rPr>
          <w:rFonts w:eastAsia="SimSun"/>
          <w:lang w:eastAsia="zh-CN"/>
        </w:rPr>
        <w:t xml:space="preserve"> and</w:t>
      </w:r>
      <w:r w:rsidRPr="001B7C50">
        <w:rPr>
          <w:rFonts w:eastAsia="SimSun"/>
          <w:lang w:eastAsia="zh-CN"/>
        </w:rPr>
        <w:t xml:space="preserve">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233ABB61"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w:t>
      </w:r>
      <w:r w:rsidR="00214C93">
        <w:rPr>
          <w:lang w:eastAsia="zh-CN"/>
        </w:rPr>
        <w:t xml:space="preserve"> and</w:t>
      </w:r>
      <w:r w:rsidRPr="001B7C50">
        <w:rPr>
          <w:lang w:eastAsia="zh-CN"/>
        </w:rPr>
        <w:t xml:space="preserve">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389" w:name="_Toc20149770"/>
      <w:bookmarkStart w:id="1390" w:name="_Toc27846562"/>
      <w:bookmarkStart w:id="1391" w:name="_Toc36187687"/>
      <w:bookmarkStart w:id="1392" w:name="_Toc45183591"/>
      <w:bookmarkStart w:id="1393" w:name="_Toc47342433"/>
      <w:bookmarkStart w:id="1394"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395" w:name="_CR5_6_5a"/>
      <w:bookmarkStart w:id="1396" w:name="_Toc185600686"/>
      <w:bookmarkEnd w:id="1395"/>
      <w:r>
        <w:t>5.6.5a</w:t>
      </w:r>
      <w:r>
        <w:tab/>
        <w:t>Supporting LADN per DNN and S-NSSAI</w:t>
      </w:r>
      <w:bookmarkEnd w:id="1396"/>
    </w:p>
    <w:p w14:paraId="2A0AD219" w14:textId="5F35110D" w:rsidR="004969CB" w:rsidRDefault="004969CB" w:rsidP="004969CB">
      <w:r>
        <w:t>The 5GS may support LADN per DNN and S-NSSAI</w:t>
      </w:r>
      <w:r w:rsidR="00214C93">
        <w:t xml:space="preserve"> and</w:t>
      </w:r>
      <w:r>
        <w:t xml:space="preserve">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397" w:name="_CR5_6_6"/>
      <w:bookmarkStart w:id="1398" w:name="_Toc185600687"/>
      <w:bookmarkEnd w:id="1397"/>
      <w:r w:rsidRPr="001B7C50">
        <w:t>5.6.6</w:t>
      </w:r>
      <w:r w:rsidRPr="001B7C50">
        <w:tab/>
        <w:t>Secondary authentication/authorization by a DN-AAA server during the establishment of a PDU Session</w:t>
      </w:r>
      <w:bookmarkEnd w:id="1389"/>
      <w:bookmarkEnd w:id="1390"/>
      <w:bookmarkEnd w:id="1391"/>
      <w:bookmarkEnd w:id="1392"/>
      <w:bookmarkEnd w:id="1393"/>
      <w:bookmarkEnd w:id="1394"/>
      <w:bookmarkEnd w:id="1398"/>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lastRenderedPageBreak/>
        <w:t>NOTE 1: the DN-AAA server may belong to the 5GC or to the DN.</w:t>
      </w:r>
    </w:p>
    <w:p w14:paraId="71D65964" w14:textId="474B22DC"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w:t>
      </w:r>
      <w:r w:rsidR="00214C93">
        <w:t xml:space="preserve"> and</w:t>
      </w:r>
      <w:r w:rsidRPr="001B7C50">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AB0B17F" w14:textId="31B718CD" w:rsidR="00B6306A" w:rsidRDefault="00B6306A" w:rsidP="00D40151">
      <w:pPr>
        <w:pStyle w:val="B2"/>
      </w:pPr>
      <w:r>
        <w:t>-</w:t>
      </w:r>
      <w:r>
        <w:tab/>
        <w:t>VLAN handling information (e.g. the C-TAG to be inserted or removed, S-TAG to be inserted or removed); this shall apply only for PDU Session of Ethernet PDU type and is further described in clause 5.6.10.2.</w:t>
      </w:r>
    </w:p>
    <w:p w14:paraId="158A4119" w14:textId="581AE42F"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58D68A73" w:rsidR="00182EE7" w:rsidRPr="001B7C50" w:rsidRDefault="00182EE7" w:rsidP="00182EE7">
      <w:bookmarkStart w:id="1399" w:name="_Toc20149771"/>
      <w:bookmarkStart w:id="1400" w:name="_Toc27846563"/>
      <w:bookmarkStart w:id="1401" w:name="_Toc36187688"/>
      <w:bookmarkStart w:id="1402" w:name="_Toc45183592"/>
      <w:bookmarkStart w:id="1403" w:name="_Toc47342434"/>
      <w:bookmarkStart w:id="1404" w:name="_Toc51769134"/>
      <w:r w:rsidRPr="001B7C50">
        <w:t>The support for L2TP on N6 is further specified in clause 5.8.2.16</w:t>
      </w:r>
      <w:r w:rsidR="00214C93">
        <w:t xml:space="preserve"> and</w:t>
      </w:r>
      <w:r w:rsidRPr="001B7C50">
        <w:t xml:space="preserve">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405" w:name="_CR5_6_7"/>
      <w:bookmarkStart w:id="1406" w:name="_Toc185600688"/>
      <w:bookmarkEnd w:id="1405"/>
      <w:r w:rsidRPr="001B7C50">
        <w:t>5.6.7</w:t>
      </w:r>
      <w:r w:rsidRPr="001B7C50">
        <w:tab/>
        <w:t>Application Function influence on traffic routing</w:t>
      </w:r>
      <w:bookmarkEnd w:id="1399"/>
      <w:bookmarkEnd w:id="1400"/>
      <w:bookmarkEnd w:id="1401"/>
      <w:bookmarkEnd w:id="1402"/>
      <w:bookmarkEnd w:id="1403"/>
      <w:bookmarkEnd w:id="1404"/>
      <w:bookmarkEnd w:id="1406"/>
    </w:p>
    <w:p w14:paraId="6C21AF90" w14:textId="77777777" w:rsidR="00D40151" w:rsidRPr="001B7C50" w:rsidRDefault="00D40151" w:rsidP="00D40151">
      <w:pPr>
        <w:pStyle w:val="Heading4"/>
      </w:pPr>
      <w:bookmarkStart w:id="1407" w:name="_CR5_6_7_1"/>
      <w:bookmarkStart w:id="1408" w:name="_Toc20149772"/>
      <w:bookmarkStart w:id="1409" w:name="_Toc27846564"/>
      <w:bookmarkStart w:id="1410" w:name="_Toc36187689"/>
      <w:bookmarkStart w:id="1411" w:name="_Toc45183593"/>
      <w:bookmarkStart w:id="1412" w:name="_Toc47342435"/>
      <w:bookmarkStart w:id="1413" w:name="_Toc51769135"/>
      <w:bookmarkStart w:id="1414" w:name="_Toc185600689"/>
      <w:bookmarkEnd w:id="1407"/>
      <w:r w:rsidRPr="001B7C50">
        <w:t>5.6.7.1</w:t>
      </w:r>
      <w:r w:rsidRPr="001B7C50">
        <w:tab/>
        <w:t>General</w:t>
      </w:r>
      <w:bookmarkEnd w:id="1408"/>
      <w:bookmarkEnd w:id="1409"/>
      <w:bookmarkEnd w:id="1410"/>
      <w:bookmarkEnd w:id="1411"/>
      <w:bookmarkEnd w:id="1412"/>
      <w:bookmarkEnd w:id="1413"/>
      <w:bookmarkEnd w:id="1414"/>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 xml:space="preserve">130] clause 6.7.2. and the rest </w:t>
      </w:r>
      <w:r w:rsidR="00B975A9">
        <w:rPr>
          <w:rStyle w:val="NOZchn"/>
        </w:rPr>
        <w:lastRenderedPageBreak/>
        <w:t>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55F1A9D0" w:rsidR="00846E0B" w:rsidRDefault="00846E0B" w:rsidP="00D40151">
      <w:pPr>
        <w:rPr>
          <w:rFonts w:eastAsia="SimSun"/>
        </w:rPr>
      </w:pPr>
      <w:r>
        <w:rPr>
          <w:rFonts w:eastAsia="SimSun"/>
        </w:rPr>
        <w:t>The AF may determine the common EAS/DNAI for the UE set in order to indicate a common EAS or common local part of DN</w:t>
      </w:r>
      <w:r w:rsidR="00214C93">
        <w:rPr>
          <w:rFonts w:eastAsia="SimSun"/>
        </w:rPr>
        <w:t xml:space="preserve"> and</w:t>
      </w:r>
      <w:r>
        <w:rPr>
          <w:rFonts w:eastAsia="SimSun"/>
        </w:rPr>
        <w:t xml:space="preserve">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15" w:name="_CRTable5_6_71"/>
      <w:r w:rsidRPr="001B7C50">
        <w:lastRenderedPageBreak/>
        <w:t xml:space="preserve">Table </w:t>
      </w:r>
      <w:bookmarkEnd w:id="1415"/>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lastRenderedPageBreak/>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2C13BE">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2C13BE">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2C13BE">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42B68B12" w:rsidR="00846E0B" w:rsidRPr="001B7C50" w:rsidRDefault="00846E0B" w:rsidP="00846E0B">
            <w:pPr>
              <w:pStyle w:val="TAL"/>
            </w:pPr>
            <w:r>
              <w:t>Identification of a set of UEs targeted at by the AF request</w:t>
            </w:r>
            <w:r w:rsidR="00214C93">
              <w:t xml:space="preserve"> and</w:t>
            </w:r>
            <w:r>
              <w:t xml:space="preserve">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2C13BE">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EC72D7" w:rsidRPr="001B7C50" w14:paraId="296F9DFA" w14:textId="77777777" w:rsidTr="00A04983">
        <w:trPr>
          <w:cantSplit/>
          <w:jc w:val="center"/>
        </w:trPr>
        <w:tc>
          <w:tcPr>
            <w:tcW w:w="2329" w:type="dxa"/>
          </w:tcPr>
          <w:p w14:paraId="1AA0DF02" w14:textId="49BA8821" w:rsidR="00EC72D7" w:rsidRPr="001B7C50" w:rsidRDefault="00EC72D7" w:rsidP="00EC72D7">
            <w:pPr>
              <w:pStyle w:val="TAL"/>
            </w:pPr>
            <w:r>
              <w:t>Indication of considering N6 delay</w:t>
            </w:r>
          </w:p>
        </w:tc>
        <w:tc>
          <w:tcPr>
            <w:tcW w:w="2766" w:type="dxa"/>
          </w:tcPr>
          <w:p w14:paraId="289815C9" w14:textId="3BC8A467" w:rsidR="00EC72D7" w:rsidRPr="001B7C50" w:rsidRDefault="00EC72D7" w:rsidP="00EC72D7">
            <w:pPr>
              <w:pStyle w:val="TAL"/>
            </w:pPr>
            <w:r>
              <w:t>Indicates that N6 delay should be considered (NOTE 9).</w:t>
            </w:r>
          </w:p>
        </w:tc>
        <w:tc>
          <w:tcPr>
            <w:tcW w:w="2893" w:type="dxa"/>
          </w:tcPr>
          <w:p w14:paraId="6D88937D" w14:textId="77777777" w:rsidR="00EC72D7" w:rsidRPr="001B7C50" w:rsidRDefault="00EC72D7" w:rsidP="00EC72D7">
            <w:pPr>
              <w:pStyle w:val="TAL"/>
              <w:rPr>
                <w:lang w:eastAsia="zh-CN"/>
              </w:rPr>
            </w:pPr>
          </w:p>
        </w:tc>
        <w:tc>
          <w:tcPr>
            <w:tcW w:w="1643" w:type="dxa"/>
          </w:tcPr>
          <w:p w14:paraId="2B8F0997" w14:textId="7E933E62" w:rsidR="00EC72D7" w:rsidRPr="001B7C50" w:rsidRDefault="00EC72D7" w:rsidP="00EC72D7">
            <w:pPr>
              <w:pStyle w:val="TAL"/>
            </w:pPr>
            <w:r w:rsidRPr="001B7C50">
              <w:t>Optional</w:t>
            </w:r>
          </w:p>
        </w:tc>
      </w:tr>
      <w:tr w:rsidR="00EC72D7" w:rsidRPr="001B7C50" w14:paraId="6FDCEC3D" w14:textId="77777777" w:rsidTr="00FD5C4A">
        <w:trPr>
          <w:cantSplit/>
          <w:jc w:val="center"/>
        </w:trPr>
        <w:tc>
          <w:tcPr>
            <w:tcW w:w="9631" w:type="dxa"/>
            <w:gridSpan w:val="4"/>
          </w:tcPr>
          <w:p w14:paraId="2C3D0637" w14:textId="77777777" w:rsidR="00EC72D7" w:rsidRPr="001B7C50" w:rsidRDefault="00EC72D7" w:rsidP="00EC72D7">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EC72D7" w:rsidRPr="001B7C50" w:rsidRDefault="00EC72D7" w:rsidP="00EC72D7">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 the request is for indication of selecting Common EAS for a set of UEs</w:t>
            </w:r>
            <w:r w:rsidRPr="001B7C50">
              <w:rPr>
                <w:lang w:eastAsia="zh-CN"/>
              </w:rPr>
              <w:t>.</w:t>
            </w:r>
          </w:p>
          <w:p w14:paraId="59A38E04" w14:textId="135FE4A9" w:rsidR="00EC72D7" w:rsidRDefault="00EC72D7" w:rsidP="00EC72D7">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EC72D7" w:rsidRDefault="00EC72D7" w:rsidP="00EC72D7">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EC72D7" w:rsidRDefault="00EC72D7" w:rsidP="00EC72D7">
            <w:pPr>
              <w:pStyle w:val="TAN"/>
              <w:rPr>
                <w:lang w:eastAsia="zh-CN"/>
              </w:rPr>
            </w:pPr>
            <w:r>
              <w:rPr>
                <w:lang w:eastAsia="zh-CN"/>
              </w:rPr>
              <w:t>NOTE 5:</w:t>
            </w:r>
            <w:r>
              <w:rPr>
                <w:lang w:eastAsia="zh-CN"/>
              </w:rPr>
              <w:tab/>
              <w:t>External Subscriber category(s) can be combined with External Group ID(s) or any UE. If a list of External Subscriber categories is provided by the AF, the AF request applies to the UEs that belong to every one of these Subscriber categories, i.e. the UE has all these Subscriber categories in its subscription data.</w:t>
            </w:r>
          </w:p>
          <w:p w14:paraId="6556E371" w14:textId="77777777" w:rsidR="00EC72D7" w:rsidRDefault="00EC72D7" w:rsidP="00EC72D7">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0F6FA551" w:rsidR="00EC72D7" w:rsidRDefault="00EC72D7" w:rsidP="00EC72D7">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44DC2771" w14:textId="77777777" w:rsidR="00EC72D7" w:rsidRDefault="00EC72D7" w:rsidP="00EC72D7">
            <w:pPr>
              <w:pStyle w:val="TAN"/>
              <w:rPr>
                <w:lang w:eastAsia="zh-CN"/>
              </w:rPr>
            </w:pPr>
            <w:r>
              <w:rPr>
                <w:lang w:eastAsia="zh-CN"/>
              </w:rPr>
              <w:t>NOTE 8:</w:t>
            </w:r>
            <w:r>
              <w:rPr>
                <w:lang w:eastAsia="zh-CN"/>
              </w:rPr>
              <w:tab/>
              <w:t>PLMN ID is used for HR-SBO case as defined in clause 4.3.6.1 of TS 23.502 [3]. In this case, DNN and S-NSSAI are the ones of the HPLMN.</w:t>
            </w:r>
          </w:p>
          <w:p w14:paraId="56D977FC" w14:textId="229E1653" w:rsidR="00EC72D7" w:rsidRPr="001B7C50" w:rsidRDefault="00EC72D7" w:rsidP="00EC72D7">
            <w:pPr>
              <w:pStyle w:val="TAN"/>
              <w:rPr>
                <w:lang w:eastAsia="zh-CN"/>
              </w:rPr>
            </w:pPr>
            <w:r>
              <w:rPr>
                <w:lang w:eastAsia="zh-CN"/>
              </w:rPr>
              <w:t>NOTE 9:</w:t>
            </w:r>
            <w:r>
              <w:rPr>
                <w:lang w:eastAsia="zh-CN"/>
              </w:rPr>
              <w:tab/>
              <w:t>When the Indication of considering N6 delay is provided, N6 delay measurement information as part of EDI, as described in Table 6.2.3.4.1 of TS 23.548 [130] needs to be used to perform measurements.</w:t>
            </w:r>
          </w:p>
        </w:tc>
      </w:tr>
    </w:tbl>
    <w:p w14:paraId="095FDD5E" w14:textId="77777777" w:rsidR="00D40151" w:rsidRPr="001B7C50" w:rsidRDefault="00D40151" w:rsidP="00D40151"/>
    <w:p w14:paraId="3DBC26B5" w14:textId="6604F076"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lastRenderedPageBreak/>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15183A1E"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w:t>
      </w:r>
      <w:r w:rsidR="00214C93">
        <w:t xml:space="preserve"> and</w:t>
      </w:r>
      <w:r w:rsidR="00846E0B">
        <w:t xml:space="preserve">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29D70729" w:rsidR="00D40151" w:rsidRPr="001B7C50" w:rsidRDefault="00D40151" w:rsidP="00D40151">
      <w:pPr>
        <w:pStyle w:val="B2"/>
      </w:pPr>
      <w:r w:rsidRPr="001B7C50">
        <w:tab/>
        <w:t>When the PDU Session type is IPv4 or IPv6 or IPv4v6</w:t>
      </w:r>
      <w:r w:rsidR="00214C93">
        <w:t xml:space="preserve"> and</w:t>
      </w:r>
      <w:r w:rsidRPr="001B7C50">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 xml:space="preserve">When the AF request targets a group of UE it provides one or several group identifiers in its request. The group identifiers provided by the AF are mapped to Internal-Group identifiers. Members of the group have </w:t>
      </w:r>
      <w:r w:rsidRPr="001B7C50">
        <w:lastRenderedPageBreak/>
        <w:t>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lastRenderedPageBreak/>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498087B3"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w:t>
      </w:r>
      <w:r w:rsidR="00214C93">
        <w:t xml:space="preserve"> and</w:t>
      </w:r>
      <w:r w:rsidRPr="001B7C50">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lastRenderedPageBreak/>
        <w:t>NOTE 6:</w:t>
      </w:r>
      <w:r>
        <w:tab/>
        <w:t>If both EAS Correlation indication and Indication of traffic correlation are included, the set of UEs access the common EAS via the common DNAI.</w:t>
      </w:r>
    </w:p>
    <w:p w14:paraId="6F3EDD21" w14:textId="0CFFA0FB" w:rsidR="00EC72D7" w:rsidRDefault="00EC72D7" w:rsidP="007E16B7">
      <w:pPr>
        <w:pStyle w:val="B1"/>
      </w:pPr>
      <w:r>
        <w:t>17)</w:t>
      </w:r>
      <w:r>
        <w:tab/>
        <w:t>Indication of considering N6 delay. This is used to trigger the N6 delay measurement and indicate that N6 delay measurement, if available, should be considered by the SMF to (re)select the PSA UPF(s) or trigger EAS(es) (re)discovery.</w:t>
      </w:r>
    </w:p>
    <w:p w14:paraId="616F4092" w14:textId="3034A8DC" w:rsidR="00D40151" w:rsidRPr="001B7C50" w:rsidRDefault="00D40151" w:rsidP="00D40151">
      <w:r w:rsidRPr="001B7C50">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521487D0" w:rsidR="00846E0B" w:rsidRDefault="00846E0B" w:rsidP="00D40151">
      <w:pPr>
        <w:rPr>
          <w:lang w:eastAsia="zh-CN"/>
        </w:rPr>
      </w:pPr>
      <w:r>
        <w:rPr>
          <w:lang w:eastAsia="zh-CN"/>
        </w:rPr>
        <w:t>If Traffic Correlation ID is included in the AF request, with EAS Correlation Indication or Common EAS</w:t>
      </w:r>
      <w:r w:rsidR="00214C93">
        <w:rPr>
          <w:lang w:eastAsia="zh-CN"/>
        </w:rPr>
        <w:t xml:space="preserve"> and</w:t>
      </w:r>
      <w:r>
        <w:rPr>
          <w:lang w:eastAsia="zh-CN"/>
        </w:rPr>
        <w:t xml:space="preserve"> FQDN(s) parameters, the Traffic Correlation ID and the EAS Correlation Indication or Common EAS</w:t>
      </w:r>
      <w:r w:rsidR="00214C93">
        <w:rPr>
          <w:lang w:eastAsia="zh-CN"/>
        </w:rPr>
        <w:t xml:space="preserve"> and</w:t>
      </w:r>
      <w:r>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lastRenderedPageBreak/>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67DD5C77" w:rsidR="00846E0B" w:rsidRDefault="00846E0B" w:rsidP="00D40151">
      <w:pPr>
        <w:rPr>
          <w:lang w:eastAsia="zh-CN"/>
        </w:rPr>
      </w:pPr>
      <w:r>
        <w:rPr>
          <w:lang w:eastAsia="zh-CN"/>
        </w:rPr>
        <w:t>If Traffic Correlation ID</w:t>
      </w:r>
      <w:r w:rsidR="00214C93">
        <w:rPr>
          <w:lang w:eastAsia="zh-CN"/>
        </w:rPr>
        <w:t xml:space="preserve"> and</w:t>
      </w:r>
      <w:r>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4163BE00" w:rsidR="00D40151" w:rsidRPr="001B7C50" w:rsidRDefault="00D40151" w:rsidP="00D40151">
      <w:r w:rsidRPr="001B7C50">
        <w:lastRenderedPageBreak/>
        <w:t>When an I-SMF is inserted for a PDU Session</w:t>
      </w:r>
      <w:r w:rsidR="0071443B">
        <w:t xml:space="preserve"> and if Local Offloading Management is not applied</w:t>
      </w:r>
      <w:r w:rsidRPr="001B7C50">
        <w:t>,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757B1632" w14:textId="4F2F22E5" w:rsidR="0071443B" w:rsidRPr="001B7C50" w:rsidRDefault="0071443B" w:rsidP="0071443B">
      <w:pPr>
        <w:pStyle w:val="NO"/>
      </w:pPr>
      <w:bookmarkStart w:id="1416" w:name="_CR5_6_7_2"/>
      <w:bookmarkStart w:id="1417" w:name="_Toc20149773"/>
      <w:bookmarkStart w:id="1418" w:name="_Toc27846565"/>
      <w:bookmarkStart w:id="1419" w:name="_Toc36187690"/>
      <w:bookmarkStart w:id="1420" w:name="_Toc45183594"/>
      <w:bookmarkStart w:id="1421" w:name="_Toc47342436"/>
      <w:bookmarkStart w:id="1422" w:name="_Toc51769136"/>
      <w:bookmarkEnd w:id="1416"/>
      <w:r>
        <w:t>NOTE 10:</w:t>
      </w:r>
      <w:r>
        <w:tab/>
        <w:t>When an I-SMF is inserted for a PDU Session and if Local Offloading Management is applied (see TS 23.548 [130]), the I-SMF insertion is transparent (i.e. not aware) to the AF but not to the PCF.</w:t>
      </w:r>
    </w:p>
    <w:p w14:paraId="239DABDA" w14:textId="77777777" w:rsidR="00D40151" w:rsidRPr="001B7C50" w:rsidRDefault="00D40151" w:rsidP="00D40151">
      <w:pPr>
        <w:pStyle w:val="Heading4"/>
      </w:pPr>
      <w:bookmarkStart w:id="1423" w:name="_Toc185600690"/>
      <w:r w:rsidRPr="001B7C50">
        <w:t>5.6.7.2</w:t>
      </w:r>
      <w:r w:rsidRPr="001B7C50">
        <w:tab/>
        <w:t>Enhancement of UP path management based on the coordination with AFs</w:t>
      </w:r>
      <w:bookmarkEnd w:id="1417"/>
      <w:bookmarkEnd w:id="1418"/>
      <w:bookmarkEnd w:id="1419"/>
      <w:bookmarkEnd w:id="1420"/>
      <w:bookmarkEnd w:id="1421"/>
      <w:bookmarkEnd w:id="1422"/>
      <w:bookmarkEnd w:id="1423"/>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6F6F20C8"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214C93">
        <w:t xml:space="preserve"> and</w:t>
      </w:r>
      <w:r w:rsidRPr="001B7C50">
        <w:t xml:space="preserve">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A4FB8BE" w:rsidR="00B04F2B" w:rsidRPr="001B7C50" w:rsidRDefault="00B04F2B" w:rsidP="00B04F2B">
      <w:pPr>
        <w:rPr>
          <w:lang w:eastAsia="x-none"/>
        </w:rPr>
      </w:pPr>
      <w:bookmarkStart w:id="1424" w:name="_Toc20149774"/>
      <w:bookmarkStart w:id="1425" w:name="_Toc27846566"/>
      <w:bookmarkStart w:id="1426" w:name="_Toc36187691"/>
      <w:bookmarkStart w:id="1427" w:name="_Toc45183595"/>
      <w:bookmarkStart w:id="1428" w:name="_Toc47342437"/>
      <w:bookmarkStart w:id="142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396F31">
        <w:rPr>
          <w:lang w:eastAsia="x-none"/>
        </w:rPr>
        <w:t xml:space="preserve"> to use the FAR that contains Information elements of "IP Address and Port Number Replacement" as described in clause 6.3.3 of TS 23.548 [130]</w:t>
      </w:r>
      <w:r w:rsidRPr="001B7C50">
        <w:rPr>
          <w:lang w:eastAsia="x-none"/>
        </w:rPr>
        <w:t>.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lastRenderedPageBreak/>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30" w:name="_CR5_6_8"/>
      <w:bookmarkStart w:id="1431" w:name="_Toc185600691"/>
      <w:bookmarkEnd w:id="1430"/>
      <w:r w:rsidRPr="001B7C50">
        <w:rPr>
          <w:lang w:eastAsia="ko-KR"/>
        </w:rPr>
        <w:t>5.6.8</w:t>
      </w:r>
      <w:r w:rsidRPr="001B7C50">
        <w:rPr>
          <w:lang w:eastAsia="ko-KR"/>
        </w:rPr>
        <w:tab/>
        <w:t>Selective activation and deactivation of UP connection of existing PDU Session</w:t>
      </w:r>
      <w:bookmarkEnd w:id="1424"/>
      <w:bookmarkEnd w:id="1425"/>
      <w:bookmarkEnd w:id="1426"/>
      <w:bookmarkEnd w:id="1427"/>
      <w:bookmarkEnd w:id="1428"/>
      <w:bookmarkEnd w:id="1429"/>
      <w:bookmarkEnd w:id="1431"/>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4F1AE98E" w:rsidR="00D40151" w:rsidRPr="001B7C50" w:rsidRDefault="00D40151" w:rsidP="00D40151">
      <w:r w:rsidRPr="001B7C50">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214C93">
        <w:t xml:space="preserve"> and</w:t>
      </w:r>
      <w:r w:rsidRPr="001B7C50">
        <w:rPr>
          <w:rFonts w:eastAsia="SimSun"/>
          <w:lang w:eastAsia="zh-CN"/>
        </w:rPr>
        <w:t xml:space="preserve">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lastRenderedPageBreak/>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32" w:name="_CR5_6_9"/>
      <w:bookmarkStart w:id="1433" w:name="_Toc20149775"/>
      <w:bookmarkStart w:id="1434" w:name="_Toc27846567"/>
      <w:bookmarkStart w:id="1435" w:name="_Toc36187692"/>
      <w:bookmarkStart w:id="1436" w:name="_Toc45183596"/>
      <w:bookmarkStart w:id="1437" w:name="_Toc47342438"/>
      <w:bookmarkStart w:id="1438" w:name="_Toc51769138"/>
      <w:bookmarkStart w:id="1439" w:name="_Toc185600692"/>
      <w:bookmarkEnd w:id="1432"/>
      <w:r w:rsidRPr="001B7C50">
        <w:t>5.6.9</w:t>
      </w:r>
      <w:r w:rsidRPr="001B7C50">
        <w:tab/>
        <w:t>Session and Service Continuity</w:t>
      </w:r>
      <w:bookmarkEnd w:id="1433"/>
      <w:bookmarkEnd w:id="1434"/>
      <w:bookmarkEnd w:id="1435"/>
      <w:bookmarkEnd w:id="1436"/>
      <w:bookmarkEnd w:id="1437"/>
      <w:bookmarkEnd w:id="1438"/>
      <w:bookmarkEnd w:id="1439"/>
    </w:p>
    <w:p w14:paraId="6ACB8A79" w14:textId="77777777" w:rsidR="00D40151" w:rsidRPr="001B7C50" w:rsidRDefault="00D40151" w:rsidP="00D40151">
      <w:pPr>
        <w:pStyle w:val="Heading4"/>
      </w:pPr>
      <w:bookmarkStart w:id="1440" w:name="_CR5_6_9_1"/>
      <w:bookmarkStart w:id="1441" w:name="_Toc20149776"/>
      <w:bookmarkStart w:id="1442" w:name="_Toc27846568"/>
      <w:bookmarkStart w:id="1443" w:name="_Toc36187693"/>
      <w:bookmarkStart w:id="1444" w:name="_Toc45183597"/>
      <w:bookmarkStart w:id="1445" w:name="_Toc47342439"/>
      <w:bookmarkStart w:id="1446" w:name="_Toc51769139"/>
      <w:bookmarkStart w:id="1447" w:name="_Toc185600693"/>
      <w:bookmarkEnd w:id="1440"/>
      <w:r w:rsidRPr="001B7C50">
        <w:t>5.6.9.1</w:t>
      </w:r>
      <w:r w:rsidRPr="001B7C50">
        <w:tab/>
        <w:t>General</w:t>
      </w:r>
      <w:bookmarkEnd w:id="1441"/>
      <w:bookmarkEnd w:id="1442"/>
      <w:bookmarkEnd w:id="1443"/>
      <w:bookmarkEnd w:id="1444"/>
      <w:bookmarkEnd w:id="1445"/>
      <w:bookmarkEnd w:id="1446"/>
      <w:bookmarkEnd w:id="1447"/>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48" w:name="_CR5_6_9_2"/>
      <w:bookmarkStart w:id="1449" w:name="_Toc20149777"/>
      <w:bookmarkStart w:id="1450" w:name="_Toc27846569"/>
      <w:bookmarkStart w:id="1451" w:name="_Toc36187694"/>
      <w:bookmarkStart w:id="1452" w:name="_Toc45183598"/>
      <w:bookmarkStart w:id="1453" w:name="_Toc47342440"/>
      <w:bookmarkStart w:id="1454" w:name="_Toc51769140"/>
      <w:bookmarkStart w:id="1455" w:name="_Toc185600694"/>
      <w:bookmarkEnd w:id="1448"/>
      <w:r w:rsidRPr="001B7C50">
        <w:t>5.6.9.2</w:t>
      </w:r>
      <w:r w:rsidRPr="001B7C50">
        <w:tab/>
        <w:t>SSC mode</w:t>
      </w:r>
      <w:bookmarkEnd w:id="1449"/>
      <w:bookmarkEnd w:id="1450"/>
      <w:bookmarkEnd w:id="1451"/>
      <w:bookmarkEnd w:id="1452"/>
      <w:bookmarkEnd w:id="1453"/>
      <w:bookmarkEnd w:id="1454"/>
      <w:bookmarkEnd w:id="1455"/>
    </w:p>
    <w:p w14:paraId="5008C7DD" w14:textId="77777777" w:rsidR="00D40151" w:rsidRPr="001B7C50" w:rsidRDefault="00D40151" w:rsidP="00D40151">
      <w:pPr>
        <w:pStyle w:val="Heading5"/>
      </w:pPr>
      <w:bookmarkStart w:id="1456" w:name="_CR5_6_9_2_1"/>
      <w:bookmarkStart w:id="1457" w:name="_Toc20149778"/>
      <w:bookmarkStart w:id="1458" w:name="_Toc27846570"/>
      <w:bookmarkStart w:id="1459" w:name="_Toc36187695"/>
      <w:bookmarkStart w:id="1460" w:name="_Toc45183599"/>
      <w:bookmarkStart w:id="1461" w:name="_Toc47342441"/>
      <w:bookmarkStart w:id="1462" w:name="_Toc51769141"/>
      <w:bookmarkStart w:id="1463" w:name="_Toc185600695"/>
      <w:bookmarkEnd w:id="1456"/>
      <w:r w:rsidRPr="001B7C50">
        <w:t>5.6.9.2.1</w:t>
      </w:r>
      <w:r w:rsidRPr="001B7C50">
        <w:tab/>
        <w:t>SSC Mode 1</w:t>
      </w:r>
      <w:bookmarkEnd w:id="1457"/>
      <w:bookmarkEnd w:id="1458"/>
      <w:bookmarkEnd w:id="1459"/>
      <w:bookmarkEnd w:id="1460"/>
      <w:bookmarkEnd w:id="1461"/>
      <w:bookmarkEnd w:id="1462"/>
      <w:bookmarkEnd w:id="1463"/>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69AC8309" w:rsidR="00D40151" w:rsidRPr="001B7C50" w:rsidRDefault="00D40151" w:rsidP="00D40151">
      <w:r w:rsidRPr="001B7C50">
        <w:t>In this Release of the specification, when IPv6 multihoming or UL CL applies to a PDU Session of in SSC mode 1</w:t>
      </w:r>
      <w:r w:rsidR="00214C93">
        <w:t xml:space="preserve"> and</w:t>
      </w:r>
      <w:r w:rsidRPr="001B7C50">
        <w:t xml:space="preserve"> the network allocates (based on local policies) additional PDU Session Anchors to such a PDU Session, these additional PDU Session Anchors may be released or allocated</w:t>
      </w:r>
      <w:r w:rsidR="00214C93">
        <w:t xml:space="preserve"> and</w:t>
      </w:r>
      <w:r w:rsidRPr="001B7C50">
        <w:t xml:space="preserve">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64" w:name="_Toc20149779"/>
      <w:bookmarkStart w:id="1465" w:name="_Toc27846571"/>
      <w:bookmarkStart w:id="1466" w:name="_Toc36187696"/>
      <w:bookmarkStart w:id="1467" w:name="_Toc45183600"/>
      <w:bookmarkStart w:id="1468" w:name="_Toc47342442"/>
      <w:bookmarkStart w:id="1469" w:name="_Toc51769142"/>
      <w:r w:rsidRPr="001B7C50">
        <w:t>A UE supporting PDU Connectivity shall support SSC mode 1.</w:t>
      </w:r>
    </w:p>
    <w:p w14:paraId="7C40A313" w14:textId="77777777" w:rsidR="00D40151" w:rsidRPr="001B7C50" w:rsidRDefault="00D40151" w:rsidP="00D40151">
      <w:pPr>
        <w:pStyle w:val="Heading5"/>
      </w:pPr>
      <w:bookmarkStart w:id="1470" w:name="_CR5_6_9_2_2"/>
      <w:bookmarkStart w:id="1471" w:name="_Toc185600696"/>
      <w:bookmarkEnd w:id="1470"/>
      <w:r w:rsidRPr="001B7C50">
        <w:t>5.6.9.2</w:t>
      </w:r>
      <w:r w:rsidRPr="001B7C50">
        <w:rPr>
          <w:lang w:eastAsia="zh-CN"/>
        </w:rPr>
        <w:t>.2</w:t>
      </w:r>
      <w:r w:rsidRPr="001B7C50">
        <w:tab/>
        <w:t>SSC Mode 2</w:t>
      </w:r>
      <w:bookmarkEnd w:id="1464"/>
      <w:bookmarkEnd w:id="1465"/>
      <w:bookmarkEnd w:id="1466"/>
      <w:bookmarkEnd w:id="1467"/>
      <w:bookmarkEnd w:id="1468"/>
      <w:bookmarkEnd w:id="1469"/>
      <w:bookmarkEnd w:id="1471"/>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lastRenderedPageBreak/>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72" w:name="_CR5_6_9_2_3"/>
      <w:bookmarkStart w:id="1473" w:name="_Toc20149780"/>
      <w:bookmarkStart w:id="1474" w:name="_Toc27846572"/>
      <w:bookmarkStart w:id="1475" w:name="_Toc36187697"/>
      <w:bookmarkStart w:id="1476" w:name="_Toc45183601"/>
      <w:bookmarkStart w:id="1477" w:name="_Toc47342443"/>
      <w:bookmarkStart w:id="1478" w:name="_Toc51769143"/>
      <w:bookmarkStart w:id="1479" w:name="_Toc185600697"/>
      <w:bookmarkEnd w:id="1472"/>
      <w:r w:rsidRPr="001B7C50">
        <w:t>5.6.9.</w:t>
      </w:r>
      <w:r w:rsidRPr="001B7C50">
        <w:rPr>
          <w:lang w:eastAsia="zh-CN"/>
        </w:rPr>
        <w:t>2.</w:t>
      </w:r>
      <w:r w:rsidRPr="001B7C50">
        <w:t>3</w:t>
      </w:r>
      <w:r w:rsidRPr="001B7C50">
        <w:tab/>
        <w:t>SSC Mode 3</w:t>
      </w:r>
      <w:bookmarkEnd w:id="1473"/>
      <w:bookmarkEnd w:id="1474"/>
      <w:bookmarkEnd w:id="1475"/>
      <w:bookmarkEnd w:id="1476"/>
      <w:bookmarkEnd w:id="1477"/>
      <w:bookmarkEnd w:id="1478"/>
      <w:bookmarkEnd w:id="1479"/>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80" w:name="_Toc20149781"/>
      <w:bookmarkStart w:id="1481" w:name="_Toc27846573"/>
      <w:bookmarkStart w:id="1482" w:name="_Toc36187698"/>
      <w:bookmarkStart w:id="1483" w:name="_Toc45183602"/>
      <w:bookmarkStart w:id="1484" w:name="_Toc47342444"/>
      <w:bookmarkStart w:id="1485"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86" w:name="_CR5_6_9_3"/>
      <w:bookmarkStart w:id="1487" w:name="_Toc185600698"/>
      <w:bookmarkEnd w:id="1486"/>
      <w:r w:rsidRPr="001B7C50">
        <w:t>5.</w:t>
      </w:r>
      <w:r w:rsidRPr="001B7C50">
        <w:rPr>
          <w:lang w:eastAsia="zh-CN"/>
        </w:rPr>
        <w:t>6.9.3</w:t>
      </w:r>
      <w:r w:rsidRPr="001B7C50">
        <w:tab/>
        <w:t>SSC mode selection</w:t>
      </w:r>
      <w:bookmarkEnd w:id="1480"/>
      <w:bookmarkEnd w:id="1481"/>
      <w:bookmarkEnd w:id="1482"/>
      <w:bookmarkEnd w:id="1483"/>
      <w:bookmarkEnd w:id="1484"/>
      <w:bookmarkEnd w:id="1485"/>
      <w:bookmarkEnd w:id="1487"/>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lastRenderedPageBreak/>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41D119A0" w:rsidR="00FC0C60" w:rsidRPr="001B7C50" w:rsidRDefault="00FC0C60" w:rsidP="00FC0C60">
      <w:pPr>
        <w:pStyle w:val="NO"/>
      </w:pPr>
      <w:bookmarkStart w:id="1488" w:name="_Toc20149782"/>
      <w:bookmarkStart w:id="1489" w:name="_Toc27846574"/>
      <w:bookmarkStart w:id="1490" w:name="_Toc36187699"/>
      <w:bookmarkStart w:id="1491" w:name="_Toc45183603"/>
      <w:bookmarkStart w:id="1492" w:name="_Toc47342445"/>
      <w:bookmarkStart w:id="1493" w:name="_Toc51769145"/>
      <w:r w:rsidRPr="001B7C50">
        <w:t>NOTE 2:</w:t>
      </w:r>
      <w:r w:rsidRPr="001B7C50">
        <w:tab/>
        <w:t>To avoid issues for UEs not supporting all SSC modes, the operator can, in the subscription data and local configuration, include at least SSC mode 1 in the allowed SSC modes</w:t>
      </w:r>
      <w:r w:rsidR="00214C93">
        <w:t xml:space="preserve"> and</w:t>
      </w:r>
      <w:r w:rsidRPr="001B7C50">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94" w:name="_CR5_6_10"/>
      <w:bookmarkStart w:id="1495" w:name="_Toc185600699"/>
      <w:bookmarkEnd w:id="1494"/>
      <w:r w:rsidRPr="001B7C50">
        <w:t>5.6.10</w:t>
      </w:r>
      <w:r w:rsidRPr="001B7C50">
        <w:tab/>
        <w:t>Specific aspects of different PDU Session types</w:t>
      </w:r>
      <w:bookmarkEnd w:id="1488"/>
      <w:bookmarkEnd w:id="1489"/>
      <w:bookmarkEnd w:id="1490"/>
      <w:bookmarkEnd w:id="1491"/>
      <w:bookmarkEnd w:id="1492"/>
      <w:bookmarkEnd w:id="1493"/>
      <w:bookmarkEnd w:id="1495"/>
    </w:p>
    <w:p w14:paraId="1CEFEF1C" w14:textId="77777777" w:rsidR="00D40151" w:rsidRPr="001B7C50" w:rsidRDefault="00D40151" w:rsidP="00D40151">
      <w:pPr>
        <w:pStyle w:val="Heading4"/>
      </w:pPr>
      <w:bookmarkStart w:id="1496" w:name="_CR5_6_10_1"/>
      <w:bookmarkStart w:id="1497" w:name="_Toc20149783"/>
      <w:bookmarkStart w:id="1498" w:name="_Toc27846575"/>
      <w:bookmarkStart w:id="1499" w:name="_Toc36187700"/>
      <w:bookmarkStart w:id="1500" w:name="_Toc45183604"/>
      <w:bookmarkStart w:id="1501" w:name="_Toc47342446"/>
      <w:bookmarkStart w:id="1502" w:name="_Toc51769146"/>
      <w:bookmarkStart w:id="1503" w:name="_Toc185600700"/>
      <w:bookmarkEnd w:id="1496"/>
      <w:r w:rsidRPr="001B7C50">
        <w:t>5.6.10.1</w:t>
      </w:r>
      <w:r w:rsidRPr="001B7C50">
        <w:tab/>
        <w:t>Support of IP PDU Session type</w:t>
      </w:r>
      <w:bookmarkEnd w:id="1497"/>
      <w:bookmarkEnd w:id="1498"/>
      <w:bookmarkEnd w:id="1499"/>
      <w:bookmarkEnd w:id="1500"/>
      <w:bookmarkEnd w:id="1501"/>
      <w:bookmarkEnd w:id="1502"/>
      <w:bookmarkEnd w:id="1503"/>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40F8959A" w:rsidR="00D40151" w:rsidRPr="001B7C50" w:rsidRDefault="00D40151" w:rsidP="00D40151">
      <w:pPr>
        <w:pStyle w:val="NO"/>
      </w:pPr>
      <w:bookmarkStart w:id="1504" w:name="_Toc20149784"/>
      <w:r w:rsidRPr="001B7C50">
        <w:t>NOTE 2:</w:t>
      </w:r>
      <w:r w:rsidRPr="001B7C50">
        <w:tab/>
        <w:t>An operator can deploy NAT functionality in the network;</w:t>
      </w:r>
      <w:r w:rsidR="00CB3169">
        <w:t xml:space="preserve"> a UPF supporting NAT information exposure functionality can register this capability with the NRF and</w:t>
      </w:r>
      <w:r w:rsidRPr="001B7C50">
        <w:t xml:space="preserve"> the </w:t>
      </w:r>
      <w:r w:rsidR="002C4A81">
        <w:t>UPF can expose mapping between public and private IP addresses</w:t>
      </w:r>
      <w:r w:rsidRPr="001B7C50">
        <w:t>.</w:t>
      </w:r>
    </w:p>
    <w:p w14:paraId="2D1BFFE2" w14:textId="77777777" w:rsidR="00D40151" w:rsidRPr="001B7C50" w:rsidRDefault="00D40151" w:rsidP="00D40151">
      <w:pPr>
        <w:pStyle w:val="Heading4"/>
      </w:pPr>
      <w:bookmarkStart w:id="1505" w:name="_CR5_6_10_2"/>
      <w:bookmarkStart w:id="1506" w:name="_Toc27846576"/>
      <w:bookmarkStart w:id="1507" w:name="_Toc36187701"/>
      <w:bookmarkStart w:id="1508" w:name="_Toc45183605"/>
      <w:bookmarkStart w:id="1509" w:name="_Toc47342447"/>
      <w:bookmarkStart w:id="1510" w:name="_Toc51769147"/>
      <w:bookmarkStart w:id="1511" w:name="_Toc185600701"/>
      <w:bookmarkEnd w:id="1505"/>
      <w:r w:rsidRPr="001B7C50">
        <w:t>5.6.10.2</w:t>
      </w:r>
      <w:r w:rsidRPr="001B7C50">
        <w:tab/>
        <w:t>Support of Ethernet PDU Session type</w:t>
      </w:r>
      <w:bookmarkEnd w:id="1504"/>
      <w:bookmarkEnd w:id="1506"/>
      <w:bookmarkEnd w:id="1507"/>
      <w:bookmarkEnd w:id="1508"/>
      <w:bookmarkEnd w:id="1509"/>
      <w:bookmarkEnd w:id="1510"/>
      <w:bookmarkEnd w:id="1511"/>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02FA6AD0"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214C93">
        <w:t xml:space="preserve"> and</w:t>
      </w:r>
      <w:r w:rsidRPr="001B7C50">
        <w:t xml:space="preserve">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 xml:space="preserve">Configurations, where more than one PDU Session to the same DNN (e.g. for more than one UE) corresponds to the same N6 interface. In this case the UPF acting as PSA needs to be aware of MAC addresses used by the UE </w:t>
      </w:r>
      <w:r w:rsidRPr="001B7C50">
        <w:lastRenderedPageBreak/>
        <w:t>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683027A2"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w:t>
      </w:r>
      <w:r w:rsidR="00214C93">
        <w:t xml:space="preserve"> and</w:t>
      </w:r>
      <w:r w:rsidRPr="001B7C50">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4CABE680" w:rsidR="00D40151" w:rsidRPr="001B7C50" w:rsidRDefault="00D40151" w:rsidP="00D40151">
      <w:r w:rsidRPr="001B7C50">
        <w:t>The PSA shall store the MAC addresses received from the UE</w:t>
      </w:r>
      <w:r w:rsidR="00214C93">
        <w:t xml:space="preserve"> and</w:t>
      </w:r>
      <w:r w:rsidRPr="001B7C50">
        <w:t xml:space="preserve"> associate those with the appropriate PDU Session.</w:t>
      </w:r>
    </w:p>
    <w:p w14:paraId="32C508DB" w14:textId="462EE22D" w:rsidR="00D40151" w:rsidRPr="001B7C50" w:rsidRDefault="00D40151" w:rsidP="00D40151">
      <w:r w:rsidRPr="001B7C50">
        <w:t>The SMF may receive a list of allowed VLAN tags from DN-AAA (for a maximum of 16 VLAN tags)</w:t>
      </w:r>
      <w:r w:rsidR="00B6306A">
        <w:t xml:space="preserve"> or as part of subscription data from UDM (for a maximum of 16 VLAN tags)</w:t>
      </w:r>
      <w:r w:rsidRPr="001B7C50">
        <w:t xml:space="preserve"> or may be locally configured with allowed VLAN tags values. The SMF may also</w:t>
      </w:r>
      <w:r w:rsidR="00B6306A">
        <w:t xml:space="preserve"> determine</w:t>
      </w:r>
      <w:r w:rsidRPr="001B7C50">
        <w:t xml:space="preserve"> instructions on VLAN handling (e.g</w:t>
      </w:r>
      <w:r w:rsidR="000E35F2" w:rsidRPr="001B7C50">
        <w:t>.</w:t>
      </w:r>
      <w:r w:rsidRPr="001B7C50">
        <w:t xml:space="preserve"> the</w:t>
      </w:r>
      <w:r w:rsidR="00B6306A">
        <w:t xml:space="preserve"> C-TAG</w:t>
      </w:r>
      <w:r w:rsidRPr="001B7C50">
        <w:t xml:space="preserve"> to be inserted or removed, S-TAG to be inserted or removed)</w:t>
      </w:r>
      <w:r w:rsidR="00B6306A">
        <w:t>, based on local configuration, or VLAN handling information in subscription data from UDM, or VLAN handling information received from DN-AAA. The allowed VLAN tags and VLAN handling information received from DN-AAA takes precedence over the allowed VLAN tags and VLAN handling information in subscription data received from UDM. Similarly, the allowed VLAN tags and the VLAN handling information from UDM and DN-AAA takes precedence over the local configuration</w:t>
      </w:r>
      <w:r w:rsidRPr="001B7C50">
        <w:t xml:space="preserve">. Taking </w:t>
      </w:r>
      <w:r w:rsidR="00B6306A">
        <w:t xml:space="preserve">the list of allowed VLAN tags and instructions on VLAN handling </w:t>
      </w:r>
      <w:r w:rsidRPr="001B7C50">
        <w:t>into account, the SMF determines the VLAN handling for the PDU Session</w:t>
      </w:r>
      <w:r w:rsidR="00214C93">
        <w:t xml:space="preserve"> and</w:t>
      </w:r>
      <w:r w:rsidRPr="001B7C50">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lastRenderedPageBreak/>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512" w:name="_CR5_6_10_3"/>
      <w:bookmarkStart w:id="1513" w:name="_Toc20149785"/>
      <w:bookmarkStart w:id="1514" w:name="_Toc27846577"/>
      <w:bookmarkStart w:id="1515" w:name="_Toc36187702"/>
      <w:bookmarkStart w:id="1516" w:name="_Toc45183606"/>
      <w:bookmarkStart w:id="1517" w:name="_Toc47342448"/>
      <w:bookmarkStart w:id="1518" w:name="_Toc51769148"/>
      <w:bookmarkStart w:id="1519" w:name="_Toc185600702"/>
      <w:bookmarkEnd w:id="1512"/>
      <w:r w:rsidRPr="001B7C50">
        <w:t>5.6.10.3</w:t>
      </w:r>
      <w:r w:rsidRPr="001B7C50">
        <w:tab/>
        <w:t>Support of Unstructured PDU Session type</w:t>
      </w:r>
      <w:bookmarkEnd w:id="1513"/>
      <w:bookmarkEnd w:id="1514"/>
      <w:bookmarkEnd w:id="1515"/>
      <w:bookmarkEnd w:id="1516"/>
      <w:bookmarkEnd w:id="1517"/>
      <w:bookmarkEnd w:id="1518"/>
      <w:bookmarkEnd w:id="1519"/>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lastRenderedPageBreak/>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20" w:name="_CR5_6_10_4"/>
      <w:bookmarkStart w:id="1521" w:name="_Toc36187703"/>
      <w:bookmarkStart w:id="1522" w:name="_Toc45183607"/>
      <w:bookmarkStart w:id="1523" w:name="_Toc47342449"/>
      <w:bookmarkStart w:id="1524" w:name="_Toc51769149"/>
      <w:bookmarkStart w:id="1525" w:name="_Toc185600703"/>
      <w:bookmarkStart w:id="1526" w:name="_Toc20149786"/>
      <w:bookmarkStart w:id="1527" w:name="_Toc27846578"/>
      <w:bookmarkEnd w:id="1520"/>
      <w:r w:rsidRPr="001B7C50">
        <w:t>5.6.10.4</w:t>
      </w:r>
      <w:r w:rsidRPr="001B7C50">
        <w:tab/>
        <w:t>Maximum Transfer Unit size considerations</w:t>
      </w:r>
      <w:bookmarkEnd w:id="1521"/>
      <w:bookmarkEnd w:id="1522"/>
      <w:bookmarkEnd w:id="1523"/>
      <w:bookmarkEnd w:id="1524"/>
      <w:bookmarkEnd w:id="1525"/>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39210014" w:rsidR="00D40151" w:rsidRPr="001B7C50" w:rsidRDefault="00D40151" w:rsidP="00D40151">
      <w:r w:rsidRPr="001B7C50">
        <w:t>When using a PDU Session type Unstructured, the maximum uplink packet size</w:t>
      </w:r>
      <w:r w:rsidR="00214C93">
        <w:t xml:space="preserve"> and</w:t>
      </w:r>
      <w:r w:rsidRPr="001B7C50">
        <w:t xml:space="preserve">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28" w:name="_CR5_6_11"/>
      <w:bookmarkStart w:id="1529" w:name="_Toc36187704"/>
      <w:bookmarkStart w:id="1530" w:name="_Toc45183608"/>
      <w:bookmarkStart w:id="1531" w:name="_Toc47342450"/>
      <w:bookmarkStart w:id="1532" w:name="_Toc51769150"/>
      <w:bookmarkStart w:id="1533" w:name="_Toc185600704"/>
      <w:bookmarkEnd w:id="1528"/>
      <w:r w:rsidRPr="001B7C50">
        <w:lastRenderedPageBreak/>
        <w:t>5.6.11</w:t>
      </w:r>
      <w:r w:rsidRPr="001B7C50">
        <w:tab/>
        <w:t>UE presence in Area of Interest reporting usage by SMF</w:t>
      </w:r>
      <w:bookmarkEnd w:id="1526"/>
      <w:bookmarkEnd w:id="1527"/>
      <w:bookmarkEnd w:id="1529"/>
      <w:bookmarkEnd w:id="1530"/>
      <w:bookmarkEnd w:id="1531"/>
      <w:bookmarkEnd w:id="1532"/>
      <w:bookmarkEnd w:id="1533"/>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lastRenderedPageBreak/>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390DCB22" w:rsidR="00D40151" w:rsidRPr="001B7C50" w:rsidRDefault="00D40151" w:rsidP="00D40151">
      <w:pPr>
        <w:tabs>
          <w:tab w:val="num" w:pos="1440"/>
        </w:tabs>
        <w:rPr>
          <w:lang w:eastAsia="zh-CN"/>
        </w:rPr>
      </w:pPr>
      <w:r w:rsidRPr="001B7C50">
        <w:rPr>
          <w:lang w:eastAsia="zh-CN"/>
        </w:rPr>
        <w:t>SMF may determine a new area of interest</w:t>
      </w:r>
      <w:r w:rsidR="00214C93">
        <w:rPr>
          <w:lang w:eastAsia="zh-CN"/>
        </w:rPr>
        <w:t xml:space="preserve"> and</w:t>
      </w:r>
      <w:r w:rsidRPr="001B7C50">
        <w:rPr>
          <w:lang w:eastAsia="zh-CN"/>
        </w:rPr>
        <w:t xml:space="preserve">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34" w:name="_CR5_6_12"/>
      <w:bookmarkStart w:id="1535" w:name="_Toc20149787"/>
      <w:bookmarkStart w:id="1536" w:name="_Toc27846579"/>
      <w:bookmarkStart w:id="1537" w:name="_Toc36187705"/>
      <w:bookmarkStart w:id="1538" w:name="_Toc45183609"/>
      <w:bookmarkStart w:id="1539" w:name="_Toc47342451"/>
      <w:bookmarkStart w:id="1540" w:name="_Toc51769151"/>
      <w:bookmarkStart w:id="1541" w:name="_Toc185600705"/>
      <w:bookmarkEnd w:id="1534"/>
      <w:r w:rsidRPr="001B7C50">
        <w:t>5.6.12</w:t>
      </w:r>
      <w:r w:rsidRPr="001B7C50">
        <w:tab/>
        <w:t>Use of Network Instance</w:t>
      </w:r>
      <w:bookmarkEnd w:id="1535"/>
      <w:bookmarkEnd w:id="1536"/>
      <w:bookmarkEnd w:id="1537"/>
      <w:bookmarkEnd w:id="1538"/>
      <w:bookmarkEnd w:id="1539"/>
      <w:bookmarkEnd w:id="1540"/>
      <w:bookmarkEnd w:id="1541"/>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42" w:name="_CR5_6_13"/>
      <w:bookmarkStart w:id="1543" w:name="_Toc20149788"/>
      <w:bookmarkStart w:id="1544" w:name="_Toc27846580"/>
      <w:bookmarkStart w:id="1545" w:name="_Toc36187706"/>
      <w:bookmarkStart w:id="1546" w:name="_Toc45183610"/>
      <w:bookmarkStart w:id="1547" w:name="_Toc47342452"/>
      <w:bookmarkStart w:id="1548" w:name="_Toc51769152"/>
      <w:bookmarkStart w:id="1549" w:name="_Toc185600706"/>
      <w:bookmarkEnd w:id="1542"/>
      <w:r w:rsidRPr="001B7C50">
        <w:rPr>
          <w:lang w:eastAsia="ko-KR"/>
        </w:rPr>
        <w:t>5.6.</w:t>
      </w:r>
      <w:r w:rsidRPr="001B7C50">
        <w:rPr>
          <w:lang w:eastAsia="zh-CN"/>
        </w:rPr>
        <w:t>13</w:t>
      </w:r>
      <w:r w:rsidRPr="001B7C50">
        <w:rPr>
          <w:lang w:eastAsia="ko-KR"/>
        </w:rPr>
        <w:tab/>
      </w:r>
      <w:r w:rsidRPr="001B7C50">
        <w:rPr>
          <w:lang w:eastAsia="zh-CN"/>
        </w:rPr>
        <w:t>Always-on PDU session</w:t>
      </w:r>
      <w:bookmarkEnd w:id="1543"/>
      <w:bookmarkEnd w:id="1544"/>
      <w:bookmarkEnd w:id="1545"/>
      <w:bookmarkEnd w:id="1546"/>
      <w:bookmarkEnd w:id="1547"/>
      <w:bookmarkEnd w:id="1548"/>
      <w:bookmarkEnd w:id="1549"/>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lastRenderedPageBreak/>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50" w:name="_CR5_6_14"/>
      <w:bookmarkStart w:id="1551" w:name="_Toc20149789"/>
      <w:bookmarkStart w:id="1552" w:name="_Toc27846581"/>
      <w:bookmarkStart w:id="1553" w:name="_Toc36187707"/>
      <w:bookmarkStart w:id="1554" w:name="_Toc45183611"/>
      <w:bookmarkStart w:id="1555" w:name="_Toc47342453"/>
      <w:bookmarkStart w:id="1556" w:name="_Toc51769153"/>
      <w:bookmarkStart w:id="1557" w:name="_Toc185600707"/>
      <w:bookmarkEnd w:id="1550"/>
      <w:r w:rsidRPr="001B7C50">
        <w:rPr>
          <w:lang w:eastAsia="zh-CN"/>
        </w:rPr>
        <w:t>5.6.14</w:t>
      </w:r>
      <w:r w:rsidRPr="001B7C50">
        <w:rPr>
          <w:lang w:eastAsia="zh-CN"/>
        </w:rPr>
        <w:tab/>
        <w:t>Support of Framed Routing</w:t>
      </w:r>
      <w:bookmarkEnd w:id="1551"/>
      <w:bookmarkEnd w:id="1552"/>
      <w:bookmarkEnd w:id="1553"/>
      <w:bookmarkEnd w:id="1554"/>
      <w:bookmarkEnd w:id="1555"/>
      <w:bookmarkEnd w:id="1556"/>
      <w:bookmarkEnd w:id="1557"/>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58" w:name="_Toc20149790"/>
      <w:bookmarkStart w:id="1559" w:name="_Toc27846582"/>
      <w:bookmarkStart w:id="1560"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61" w:name="_CR5_6_15"/>
      <w:bookmarkStart w:id="1562" w:name="_Toc185600708"/>
      <w:bookmarkStart w:id="1563" w:name="_Toc45183612"/>
      <w:bookmarkStart w:id="1564" w:name="_Toc47342454"/>
      <w:bookmarkStart w:id="1565" w:name="_Toc51769154"/>
      <w:bookmarkEnd w:id="1561"/>
      <w:r w:rsidRPr="001B7C50">
        <w:lastRenderedPageBreak/>
        <w:t>5.6.15</w:t>
      </w:r>
      <w:r w:rsidRPr="001B7C50">
        <w:tab/>
        <w:t>Triggers for network analytics</w:t>
      </w:r>
      <w:bookmarkEnd w:id="1562"/>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566" w:name="_CR5_6_16"/>
      <w:bookmarkStart w:id="1567" w:name="_Toc185600709"/>
      <w:bookmarkEnd w:id="1566"/>
      <w:r>
        <w:t>5.6.16</w:t>
      </w:r>
      <w:r>
        <w:tab/>
        <w:t>Support for Service Function Chaining</w:t>
      </w:r>
      <w:bookmarkEnd w:id="1567"/>
    </w:p>
    <w:p w14:paraId="200281D3" w14:textId="2A84BC7A" w:rsidR="00335A94" w:rsidRDefault="00335A94" w:rsidP="00972E70">
      <w:pPr>
        <w:pStyle w:val="Heading4"/>
      </w:pPr>
      <w:bookmarkStart w:id="1568" w:name="_CR5_6_16_1"/>
      <w:bookmarkStart w:id="1569" w:name="_Toc185600710"/>
      <w:bookmarkEnd w:id="1568"/>
      <w:r>
        <w:t>5.6.16.1</w:t>
      </w:r>
      <w:r>
        <w:tab/>
        <w:t>General</w:t>
      </w:r>
      <w:bookmarkEnd w:id="1569"/>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lastRenderedPageBreak/>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570" w:name="_CR5_6_16_2"/>
      <w:bookmarkStart w:id="1571" w:name="_Toc185600711"/>
      <w:bookmarkEnd w:id="1570"/>
      <w:r>
        <w:t>5.6.16.2</w:t>
      </w:r>
      <w:r>
        <w:tab/>
        <w:t>Application Function influence on Service Function Chaining</w:t>
      </w:r>
      <w:bookmarkEnd w:id="1571"/>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572" w:name="_CRTable5_6_16_21"/>
      <w:r>
        <w:t xml:space="preserve">Table </w:t>
      </w:r>
      <w:bookmarkEnd w:id="1572"/>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bookmarkStart w:id="1573" w:name="_Hlk185148394"/>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7F855FCB" w:rsidR="00335A94" w:rsidRPr="00335A94" w:rsidRDefault="00335A94" w:rsidP="00972E70">
            <w:pPr>
              <w:pStyle w:val="TAL"/>
            </w:pPr>
            <w:r>
              <w:t>Defines the target traffic to be influenced, represented by the combination of DNN and optionally S-NSSAI</w:t>
            </w:r>
            <w:r w:rsidR="00214C93">
              <w:t xml:space="preserve"> and</w:t>
            </w:r>
            <w:r>
              <w:t xml:space="preserve">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bookmarkEnd w:id="1573"/>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2C13BE">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154DE9E5" w14:textId="66A55A3D" w:rsidR="00F1371A" w:rsidRDefault="00F1371A" w:rsidP="00F1371A">
      <w:pPr>
        <w:pStyle w:val="Heading3"/>
      </w:pPr>
      <w:bookmarkStart w:id="1574" w:name="_CR5_7"/>
      <w:bookmarkStart w:id="1575" w:name="_Toc185600712"/>
      <w:bookmarkEnd w:id="1574"/>
      <w:r>
        <w:lastRenderedPageBreak/>
        <w:t>5.6.17</w:t>
      </w:r>
      <w:r>
        <w:tab/>
        <w:t>Handling of Payload Headers</w:t>
      </w:r>
      <w:bookmarkEnd w:id="1575"/>
    </w:p>
    <w:p w14:paraId="156F3149" w14:textId="77777777" w:rsidR="00F1371A" w:rsidRDefault="00F1371A" w:rsidP="007E16B7">
      <w:pPr>
        <w:pStyle w:val="Heading4"/>
      </w:pPr>
      <w:bookmarkStart w:id="1576" w:name="_Toc185600713"/>
      <w:r>
        <w:t>5.6.17.1</w:t>
      </w:r>
      <w:r>
        <w:tab/>
        <w:t>General</w:t>
      </w:r>
      <w:bookmarkEnd w:id="1576"/>
    </w:p>
    <w:p w14:paraId="60AE70C8" w14:textId="77777777" w:rsidR="00F1371A" w:rsidRDefault="00F1371A" w:rsidP="00F1371A">
      <w:r>
        <w:t>Handling of Payload Headers is an optional feature that allows exchange of information in-band in the user plane packets between the application (in the UE or in the application server) and UPF in the 5GS by supporting insertion, replacement, or removal of payload headers of PDUs. Handling of Payload Headers can be requested by the AF.</w:t>
      </w:r>
    </w:p>
    <w:p w14:paraId="16E1CF6A" w14:textId="07A08FAD" w:rsidR="00F1371A" w:rsidRDefault="00F1371A" w:rsidP="007E16B7">
      <w:pPr>
        <w:pStyle w:val="NO"/>
      </w:pPr>
      <w:r>
        <w:t>NOTE 1:</w:t>
      </w:r>
      <w:r>
        <w:tab/>
        <w:t>The Handling of Payload Headers is not limited to the protocol header but can be any field or tag supported by a protocol.</w:t>
      </w:r>
    </w:p>
    <w:p w14:paraId="1D758C14" w14:textId="075CFC27" w:rsidR="00F1371A" w:rsidRDefault="00F1371A" w:rsidP="007E16B7">
      <w:pPr>
        <w:pStyle w:val="NO"/>
      </w:pPr>
      <w:r>
        <w:t>NOTE 2:</w:t>
      </w:r>
      <w:r>
        <w:tab/>
        <w:t>Handling of Payload Headers is expected to be used instead of Header Enrichment (see clause 5.8.5.6) as it allows more actions than just insertion, supports different protocols and allows the usage of actions in both directions.</w:t>
      </w:r>
    </w:p>
    <w:p w14:paraId="4CCAAA9D" w14:textId="77777777" w:rsidR="00F1371A" w:rsidRDefault="00F1371A" w:rsidP="00F1371A">
      <w:r>
        <w:t>The content of this clause applies to non-roaming and to Home Routed roaming scenario, i.e. to cases where the involved entities (AF, PCF, SMF, UPF) belong to the Home PLMN and the AF has an agreement with the Home PLMN.</w:t>
      </w:r>
    </w:p>
    <w:p w14:paraId="3EDCD357" w14:textId="77777777" w:rsidR="00F1371A" w:rsidRDefault="00F1371A" w:rsidP="00F1371A">
      <w:r>
        <w:t>The PCF controls Handling of Payload Headers in UPF by provisioning Header Handling Control information in the PCC rule. The PCF derives the Header Handling Control information as described in 6.1.3.30 of TS 23.503 [45] based on the AF request and provides it to the SMF in the related PCC rule as described in clause 6.3.1 of TS 23.503 [45]. SMF instructs UPF via N4 interactions by means of FAR (see clause 5.8.5.6).</w:t>
      </w:r>
    </w:p>
    <w:p w14:paraId="21158FA2" w14:textId="77777777" w:rsidR="00F1371A" w:rsidRDefault="00F1371A" w:rsidP="00F1371A">
      <w:r>
        <w:t>The UPF performs Handling of Payload Headers and may notify events related to the Handling of Payload Headers to SMF, to NEF/AF or to both as described in clause 5.6.17.2.</w:t>
      </w:r>
    </w:p>
    <w:p w14:paraId="0EEC2390" w14:textId="7D8505EA" w:rsidR="00F1371A" w:rsidRDefault="00F1371A" w:rsidP="00F1371A">
      <w:pPr>
        <w:pStyle w:val="Heading4"/>
      </w:pPr>
      <w:bookmarkStart w:id="1577" w:name="_Toc185600714"/>
      <w:r>
        <w:t>5.6.17.2</w:t>
      </w:r>
      <w:r>
        <w:tab/>
        <w:t>Application Function influence on Handling of Payload Headers</w:t>
      </w:r>
      <w:bookmarkEnd w:id="1577"/>
    </w:p>
    <w:p w14:paraId="7014D1B4" w14:textId="77777777" w:rsidR="00F1371A" w:rsidRDefault="00F1371A" w:rsidP="00F1371A">
      <w:r>
        <w:t>An AF may request the Handling of Payload Headers in order to insert, replace, or remove payload headers of PDUs as well as to subscribe to notifications on events related to detection of payload headers or related to the actions performed on payload headers.</w:t>
      </w:r>
    </w:p>
    <w:p w14:paraId="194971D1" w14:textId="77777777" w:rsidR="00F1371A" w:rsidRDefault="00F1371A" w:rsidP="00F1371A">
      <w:r>
        <w:t>For the Handling of Payload Headers, it is assumed that a service level agreement (SLA) exists between the operator and the third party AF. The mechanism(s) required for detection and actions performed on payload headers (e.g. protocol layer, type of encryption, etc.) is agreed as part of the SLA. The reference(s) to the UPF configuration(s) corresponding to the header detection as well as reference(s) to SMF configuration corresponding to SMF context information are also part of the SLA. The AF is required to provide such reference(s) in the AF requests for Handling of Payload Headers.</w:t>
      </w:r>
    </w:p>
    <w:p w14:paraId="6CA258A5" w14:textId="77777777" w:rsidR="00F1371A" w:rsidRDefault="00F1371A" w:rsidP="00F1371A">
      <w:r>
        <w:t>In the non-roaming scenario, the features Handling of Payload Headers, Application Function influence on Service Function Chaining (as defined in clause 5.6.16) and Application Function influence on traffic routing (as defined in clause 5.6.7) can be applied simultaneously.</w:t>
      </w:r>
    </w:p>
    <w:p w14:paraId="33BEAD30" w14:textId="77777777" w:rsidR="00F1371A" w:rsidRDefault="00F1371A" w:rsidP="00F1371A">
      <w:r>
        <w:t>In the Home Routed roaming scenario, the features Handling of Payload Headers and Application Function influence on Service Function Chaining (as defined in clause 5.6.16) can be applied simultaneously.</w:t>
      </w:r>
    </w:p>
    <w:p w14:paraId="0C8BB6D2" w14:textId="77777777" w:rsidR="00F1371A" w:rsidRDefault="00F1371A" w:rsidP="00F1371A">
      <w:r>
        <w:t>The AF requests for Handling of Payload Headers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Header Handling Control information provided in the AF requests into Header Handling Control information of the PCC rules that apply to the respective PDU Sessions. When the AF has subscribed to events related to Handling of Payload Headers, such notifications are sent by the UPF(s) either directly to the AF or via an NEF.</w:t>
      </w:r>
    </w:p>
    <w:p w14:paraId="504BE586" w14:textId="77777777" w:rsidR="00F1371A" w:rsidRDefault="00F1371A" w:rsidP="00F1371A">
      <w:r>
        <w:t>When the request is sent via NEF, Nnef_TrafficInfluence service is used. The procedures for AF to request Handling of Payload Headers are described in clause 4.3.6 in TS 23.502 [3].</w:t>
      </w:r>
    </w:p>
    <w:p w14:paraId="18799811" w14:textId="77777777" w:rsidR="00F1371A" w:rsidRDefault="00F1371A" w:rsidP="00F1371A">
      <w:r>
        <w:t>The AF requests may contain the information as described in the Table 5.6.17.2-1:</w:t>
      </w:r>
    </w:p>
    <w:p w14:paraId="1583F10E" w14:textId="207905B2" w:rsidR="00F1371A" w:rsidRPr="00F1371A" w:rsidRDefault="00F1371A" w:rsidP="007E16B7">
      <w:pPr>
        <w:pStyle w:val="TH"/>
      </w:pPr>
      <w:r>
        <w:lastRenderedPageBreak/>
        <w:t>Table 5.6.17.2-1: Information elements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F1371A" w:rsidRPr="00335A94" w14:paraId="5752DFE8" w14:textId="77777777" w:rsidTr="00BD6F43">
        <w:trPr>
          <w:cantSplit/>
          <w:jc w:val="center"/>
        </w:trPr>
        <w:tc>
          <w:tcPr>
            <w:tcW w:w="2407" w:type="dxa"/>
          </w:tcPr>
          <w:p w14:paraId="7497D756" w14:textId="77777777" w:rsidR="00F1371A" w:rsidRPr="00335A94" w:rsidRDefault="00F1371A" w:rsidP="00BD6F43">
            <w:pPr>
              <w:pStyle w:val="TAH"/>
            </w:pPr>
            <w:r>
              <w:lastRenderedPageBreak/>
              <w:t>Information Name</w:t>
            </w:r>
          </w:p>
        </w:tc>
        <w:tc>
          <w:tcPr>
            <w:tcW w:w="2691" w:type="dxa"/>
          </w:tcPr>
          <w:p w14:paraId="002CE5F2" w14:textId="77777777" w:rsidR="00F1371A" w:rsidRPr="00335A94" w:rsidRDefault="00F1371A" w:rsidP="00BD6F43">
            <w:pPr>
              <w:pStyle w:val="TAH"/>
            </w:pPr>
            <w:r>
              <w:t>Applicable for PCF or NEF (NOTE 1)</w:t>
            </w:r>
          </w:p>
        </w:tc>
        <w:tc>
          <w:tcPr>
            <w:tcW w:w="2694" w:type="dxa"/>
          </w:tcPr>
          <w:p w14:paraId="557E3760" w14:textId="77777777" w:rsidR="00F1371A" w:rsidRPr="00335A94" w:rsidRDefault="00F1371A" w:rsidP="00BD6F43">
            <w:pPr>
              <w:pStyle w:val="TAH"/>
            </w:pPr>
            <w:r>
              <w:t>Applicable for NEF only</w:t>
            </w:r>
          </w:p>
        </w:tc>
        <w:tc>
          <w:tcPr>
            <w:tcW w:w="1839" w:type="dxa"/>
          </w:tcPr>
          <w:p w14:paraId="661F3C22" w14:textId="77777777" w:rsidR="00F1371A" w:rsidRPr="00335A94" w:rsidRDefault="00F1371A" w:rsidP="00BD6F43">
            <w:pPr>
              <w:pStyle w:val="TAH"/>
            </w:pPr>
            <w:r>
              <w:t>Category</w:t>
            </w:r>
          </w:p>
        </w:tc>
      </w:tr>
      <w:tr w:rsidR="00F1371A" w:rsidRPr="00F1371A" w14:paraId="72B1A043" w14:textId="77777777" w:rsidTr="00BD6F43">
        <w:trPr>
          <w:cantSplit/>
          <w:jc w:val="center"/>
        </w:trPr>
        <w:tc>
          <w:tcPr>
            <w:tcW w:w="2407" w:type="dxa"/>
          </w:tcPr>
          <w:p w14:paraId="2164B547" w14:textId="499D0EE0" w:rsidR="00F1371A" w:rsidRPr="00F1371A" w:rsidRDefault="00F1371A" w:rsidP="00F1371A">
            <w:pPr>
              <w:pStyle w:val="TAL"/>
            </w:pPr>
            <w:r w:rsidRPr="00F1371A">
              <w:t>Traffic Description</w:t>
            </w:r>
          </w:p>
        </w:tc>
        <w:tc>
          <w:tcPr>
            <w:tcW w:w="2691" w:type="dxa"/>
          </w:tcPr>
          <w:p w14:paraId="2F8B3125" w14:textId="29508C28" w:rsidR="00F1371A" w:rsidRPr="00F1371A" w:rsidRDefault="00F1371A" w:rsidP="00F1371A">
            <w:pPr>
              <w:pStyle w:val="TAL"/>
            </w:pPr>
            <w:r w:rsidRPr="00F1371A">
              <w:t>Defines the target traffic on which to apply handling of headers, represented by the combination of DNN and optionally S-NSSAI and application identifier or traffic filtering information.</w:t>
            </w:r>
          </w:p>
        </w:tc>
        <w:tc>
          <w:tcPr>
            <w:tcW w:w="2694" w:type="dxa"/>
          </w:tcPr>
          <w:p w14:paraId="09E935CE" w14:textId="0BA4B485" w:rsidR="00F1371A" w:rsidRPr="00F1371A" w:rsidRDefault="00F1371A" w:rsidP="00F1371A">
            <w:pPr>
              <w:pStyle w:val="TAL"/>
            </w:pPr>
            <w:r w:rsidRPr="00F1371A">
              <w:t>The target traffic can be represented by AF-Service-Identifier.</w:t>
            </w:r>
          </w:p>
        </w:tc>
        <w:tc>
          <w:tcPr>
            <w:tcW w:w="1839" w:type="dxa"/>
          </w:tcPr>
          <w:p w14:paraId="52C1DFC0" w14:textId="14A10019" w:rsidR="00F1371A" w:rsidRPr="00F1371A" w:rsidRDefault="00F1371A" w:rsidP="00F1371A">
            <w:pPr>
              <w:pStyle w:val="TAL"/>
            </w:pPr>
            <w:r w:rsidRPr="00F1371A">
              <w:t>Mandatory</w:t>
            </w:r>
          </w:p>
        </w:tc>
      </w:tr>
      <w:tr w:rsidR="00F1371A" w:rsidRPr="00F1371A" w14:paraId="65B708AE" w14:textId="77777777" w:rsidTr="00BD6F43">
        <w:trPr>
          <w:cantSplit/>
          <w:jc w:val="center"/>
        </w:trPr>
        <w:tc>
          <w:tcPr>
            <w:tcW w:w="2407" w:type="dxa"/>
          </w:tcPr>
          <w:p w14:paraId="3D24A874" w14:textId="39D4EB87" w:rsidR="00F1371A" w:rsidRPr="00F1371A" w:rsidRDefault="00F1371A" w:rsidP="00F1371A">
            <w:pPr>
              <w:pStyle w:val="TAL"/>
            </w:pPr>
            <w:r w:rsidRPr="00F1371A">
              <w:t>Target UE Identifier(s)</w:t>
            </w:r>
          </w:p>
        </w:tc>
        <w:tc>
          <w:tcPr>
            <w:tcW w:w="2691" w:type="dxa"/>
          </w:tcPr>
          <w:p w14:paraId="425F3897" w14:textId="15A2DE3F" w:rsidR="00F1371A" w:rsidRPr="00F1371A" w:rsidRDefault="00F1371A" w:rsidP="00F1371A">
            <w:pPr>
              <w:pStyle w:val="TAL"/>
            </w:pPr>
            <w:r w:rsidRPr="00F1371A">
              <w:t>Indicates the UE(s) that the request is targeting, i.e. an individual UE, a group of UE represented by Internal Group Identifier(s) (NOTE 2), or any UE accessing the combination of DNN and S-NSSAI</w:t>
            </w:r>
            <w:r>
              <w:t>.</w:t>
            </w:r>
          </w:p>
        </w:tc>
        <w:tc>
          <w:tcPr>
            <w:tcW w:w="2694" w:type="dxa"/>
          </w:tcPr>
          <w:p w14:paraId="5A0AD983" w14:textId="4F718447" w:rsidR="00F1371A" w:rsidRPr="00F1371A" w:rsidRDefault="00F1371A" w:rsidP="00F1371A">
            <w:pPr>
              <w:pStyle w:val="TAL"/>
            </w:pPr>
            <w:r w:rsidRPr="00F1371A">
              <w:t>GPSI can be applied to identify the individual UE, or External Group Identifier can be applied to identify a group of UEs.</w:t>
            </w:r>
          </w:p>
        </w:tc>
        <w:tc>
          <w:tcPr>
            <w:tcW w:w="1839" w:type="dxa"/>
          </w:tcPr>
          <w:p w14:paraId="6D475C91" w14:textId="50EC89AF" w:rsidR="00F1371A" w:rsidRPr="00F1371A" w:rsidRDefault="00F1371A" w:rsidP="00F1371A">
            <w:pPr>
              <w:pStyle w:val="TAL"/>
            </w:pPr>
            <w:r w:rsidRPr="00F1371A">
              <w:t>Mandatory</w:t>
            </w:r>
          </w:p>
        </w:tc>
      </w:tr>
      <w:tr w:rsidR="00F1371A" w:rsidRPr="00F1371A" w14:paraId="391B6563" w14:textId="77777777" w:rsidTr="00BD6F43">
        <w:trPr>
          <w:cantSplit/>
          <w:jc w:val="center"/>
        </w:trPr>
        <w:tc>
          <w:tcPr>
            <w:tcW w:w="2407" w:type="dxa"/>
          </w:tcPr>
          <w:p w14:paraId="120A04F4" w14:textId="6B0D4753" w:rsidR="00F1371A" w:rsidRPr="00F1371A" w:rsidRDefault="00F1371A" w:rsidP="00F1371A">
            <w:pPr>
              <w:pStyle w:val="TAL"/>
            </w:pPr>
            <w:r w:rsidRPr="00F1371A">
              <w:t>Spatial Validity Condition</w:t>
            </w:r>
          </w:p>
        </w:tc>
        <w:tc>
          <w:tcPr>
            <w:tcW w:w="2691" w:type="dxa"/>
          </w:tcPr>
          <w:p w14:paraId="256CB2A6" w14:textId="77763C7A" w:rsidR="00F1371A" w:rsidRPr="00F1371A" w:rsidRDefault="00F1371A" w:rsidP="00F1371A">
            <w:pPr>
              <w:pStyle w:val="TAL"/>
            </w:pPr>
            <w:r w:rsidRPr="00F1371A">
              <w:t>Indicates that the request applies only to the traffic of UE(s) located in the specified location, represented by areas of validity.</w:t>
            </w:r>
          </w:p>
        </w:tc>
        <w:tc>
          <w:tcPr>
            <w:tcW w:w="2694" w:type="dxa"/>
          </w:tcPr>
          <w:p w14:paraId="560E5203" w14:textId="0DFB01F2" w:rsidR="00F1371A" w:rsidRPr="00F1371A" w:rsidRDefault="00F1371A" w:rsidP="00F1371A">
            <w:pPr>
              <w:pStyle w:val="TAL"/>
            </w:pPr>
            <w:r w:rsidRPr="00F1371A">
              <w:t>The specified location can be represented by geographical area.</w:t>
            </w:r>
          </w:p>
        </w:tc>
        <w:tc>
          <w:tcPr>
            <w:tcW w:w="1839" w:type="dxa"/>
          </w:tcPr>
          <w:p w14:paraId="7E6D1068" w14:textId="71864A7F" w:rsidR="00F1371A" w:rsidRPr="00F1371A" w:rsidRDefault="00F1371A" w:rsidP="00F1371A">
            <w:pPr>
              <w:pStyle w:val="TAL"/>
            </w:pPr>
            <w:r w:rsidRPr="00F1371A">
              <w:t>Optional</w:t>
            </w:r>
          </w:p>
        </w:tc>
      </w:tr>
      <w:tr w:rsidR="00F1371A" w:rsidRPr="00F1371A" w14:paraId="26E6D499" w14:textId="77777777" w:rsidTr="00BD6F43">
        <w:trPr>
          <w:cantSplit/>
          <w:jc w:val="center"/>
        </w:trPr>
        <w:tc>
          <w:tcPr>
            <w:tcW w:w="2407" w:type="dxa"/>
          </w:tcPr>
          <w:p w14:paraId="0E87A657" w14:textId="0076BAA4" w:rsidR="00F1371A" w:rsidRPr="00F1371A" w:rsidRDefault="00F1371A" w:rsidP="00F1371A">
            <w:pPr>
              <w:pStyle w:val="TAL"/>
            </w:pPr>
            <w:r w:rsidRPr="00F1371A">
              <w:t>Temporal Validity Condition</w:t>
            </w:r>
          </w:p>
        </w:tc>
        <w:tc>
          <w:tcPr>
            <w:tcW w:w="2691" w:type="dxa"/>
          </w:tcPr>
          <w:p w14:paraId="0505205D" w14:textId="65E2DCE0" w:rsidR="00F1371A" w:rsidRPr="00F1371A" w:rsidRDefault="00F1371A" w:rsidP="00F1371A">
            <w:pPr>
              <w:pStyle w:val="TAL"/>
            </w:pPr>
            <w:r w:rsidRPr="00F1371A">
              <w:t>Time interval(s) when the request applies or duration(s).</w:t>
            </w:r>
          </w:p>
        </w:tc>
        <w:tc>
          <w:tcPr>
            <w:tcW w:w="2694" w:type="dxa"/>
          </w:tcPr>
          <w:p w14:paraId="30B75193" w14:textId="4B40592A" w:rsidR="00F1371A" w:rsidRPr="00F1371A" w:rsidRDefault="00F1371A" w:rsidP="00F1371A">
            <w:pPr>
              <w:pStyle w:val="TAL"/>
            </w:pPr>
            <w:r w:rsidRPr="00F1371A">
              <w:t>N/A</w:t>
            </w:r>
          </w:p>
        </w:tc>
        <w:tc>
          <w:tcPr>
            <w:tcW w:w="1839" w:type="dxa"/>
          </w:tcPr>
          <w:p w14:paraId="03C13A50" w14:textId="7EA972C0" w:rsidR="00F1371A" w:rsidRPr="00F1371A" w:rsidRDefault="00F1371A" w:rsidP="00F1371A">
            <w:pPr>
              <w:pStyle w:val="TAL"/>
            </w:pPr>
            <w:r w:rsidRPr="00F1371A">
              <w:t>Optional</w:t>
            </w:r>
          </w:p>
        </w:tc>
      </w:tr>
      <w:tr w:rsidR="00F1371A" w:rsidRPr="00F1371A" w14:paraId="50124409" w14:textId="77777777" w:rsidTr="00BD6F43">
        <w:trPr>
          <w:cantSplit/>
          <w:jc w:val="center"/>
        </w:trPr>
        <w:tc>
          <w:tcPr>
            <w:tcW w:w="2407" w:type="dxa"/>
          </w:tcPr>
          <w:p w14:paraId="34C4BD52" w14:textId="67C8DB45" w:rsidR="00F1371A" w:rsidRPr="00F1371A" w:rsidRDefault="00F1371A" w:rsidP="00F1371A">
            <w:pPr>
              <w:pStyle w:val="TAL"/>
            </w:pPr>
            <w:r w:rsidRPr="00F1371A">
              <w:t>AF transaction identifier</w:t>
            </w:r>
          </w:p>
        </w:tc>
        <w:tc>
          <w:tcPr>
            <w:tcW w:w="2691" w:type="dxa"/>
          </w:tcPr>
          <w:p w14:paraId="7A9FB58C" w14:textId="1F90C348" w:rsidR="00F1371A" w:rsidRPr="00F1371A" w:rsidRDefault="00F1371A" w:rsidP="00F1371A">
            <w:pPr>
              <w:pStyle w:val="TAL"/>
            </w:pPr>
            <w:r w:rsidRPr="00F1371A">
              <w:t>The AF transaction identifier refers to the AF request.</w:t>
            </w:r>
          </w:p>
        </w:tc>
        <w:tc>
          <w:tcPr>
            <w:tcW w:w="2694" w:type="dxa"/>
          </w:tcPr>
          <w:p w14:paraId="5C04B5FE" w14:textId="0FA05323" w:rsidR="00F1371A" w:rsidRPr="00F1371A" w:rsidRDefault="00F1371A" w:rsidP="00F1371A">
            <w:pPr>
              <w:pStyle w:val="TAL"/>
            </w:pPr>
            <w:r w:rsidRPr="00F1371A">
              <w:t>N/A</w:t>
            </w:r>
          </w:p>
        </w:tc>
        <w:tc>
          <w:tcPr>
            <w:tcW w:w="1839" w:type="dxa"/>
          </w:tcPr>
          <w:p w14:paraId="3BC6AE1C" w14:textId="14A21F1D" w:rsidR="00F1371A" w:rsidRPr="00F1371A" w:rsidRDefault="00F1371A" w:rsidP="00F1371A">
            <w:pPr>
              <w:pStyle w:val="TAL"/>
            </w:pPr>
            <w:r w:rsidRPr="00F1371A">
              <w:t>Mandatory</w:t>
            </w:r>
          </w:p>
        </w:tc>
      </w:tr>
      <w:tr w:rsidR="00F1371A" w:rsidRPr="00335A94" w14:paraId="0F03D871" w14:textId="77777777" w:rsidTr="00152DE0">
        <w:trPr>
          <w:cantSplit/>
          <w:jc w:val="center"/>
        </w:trPr>
        <w:tc>
          <w:tcPr>
            <w:tcW w:w="9631" w:type="dxa"/>
            <w:gridSpan w:val="4"/>
          </w:tcPr>
          <w:p w14:paraId="04D2333A" w14:textId="153B46E0" w:rsidR="00F1371A" w:rsidRPr="007E16B7" w:rsidRDefault="00F1371A" w:rsidP="00F1371A">
            <w:pPr>
              <w:pStyle w:val="TAL"/>
              <w:rPr>
                <w:b/>
                <w:bCs/>
              </w:rPr>
            </w:pPr>
            <w:r>
              <w:rPr>
                <w:b/>
                <w:bCs/>
              </w:rPr>
              <w:t>Header Handling Control information</w:t>
            </w:r>
          </w:p>
        </w:tc>
      </w:tr>
      <w:tr w:rsidR="00F1371A" w:rsidRPr="00F1371A" w14:paraId="32F358A3" w14:textId="77777777" w:rsidTr="00BD6F43">
        <w:trPr>
          <w:cantSplit/>
          <w:jc w:val="center"/>
        </w:trPr>
        <w:tc>
          <w:tcPr>
            <w:tcW w:w="2407" w:type="dxa"/>
          </w:tcPr>
          <w:p w14:paraId="422C47AE" w14:textId="0C164100" w:rsidR="00F1371A" w:rsidRPr="00F1371A" w:rsidRDefault="00F1371A" w:rsidP="00F1371A">
            <w:pPr>
              <w:pStyle w:val="TAL"/>
            </w:pPr>
            <w:r w:rsidRPr="00F1371A">
              <w:t xml:space="preserve">Header Detection Reference </w:t>
            </w:r>
          </w:p>
        </w:tc>
        <w:tc>
          <w:tcPr>
            <w:tcW w:w="2691" w:type="dxa"/>
          </w:tcPr>
          <w:p w14:paraId="37C6A672" w14:textId="4CC850C6" w:rsidR="00F1371A" w:rsidRPr="00F1371A" w:rsidRDefault="00F1371A" w:rsidP="00F1371A">
            <w:pPr>
              <w:pStyle w:val="TAL"/>
            </w:pPr>
            <w:r w:rsidRPr="00F1371A">
              <w:t>A reference to a UPF configuration which defines how to detect the protocol or the message in a protocol for which to perform the header handling actions.</w:t>
            </w:r>
          </w:p>
        </w:tc>
        <w:tc>
          <w:tcPr>
            <w:tcW w:w="2694" w:type="dxa"/>
          </w:tcPr>
          <w:p w14:paraId="5AEC31CA" w14:textId="3BCFA97A" w:rsidR="00F1371A" w:rsidRPr="00F1371A" w:rsidRDefault="00F1371A" w:rsidP="00F1371A">
            <w:pPr>
              <w:pStyle w:val="TAL"/>
            </w:pPr>
            <w:r w:rsidRPr="00F1371A">
              <w:t>N/A</w:t>
            </w:r>
          </w:p>
        </w:tc>
        <w:tc>
          <w:tcPr>
            <w:tcW w:w="1839" w:type="dxa"/>
          </w:tcPr>
          <w:p w14:paraId="323EEC13" w14:textId="28A5763A" w:rsidR="00F1371A" w:rsidRPr="00F1371A" w:rsidRDefault="00F1371A" w:rsidP="00F1371A">
            <w:pPr>
              <w:pStyle w:val="TAL"/>
            </w:pPr>
            <w:r w:rsidRPr="00F1371A">
              <w:t>Mandatory</w:t>
            </w:r>
          </w:p>
        </w:tc>
      </w:tr>
      <w:tr w:rsidR="00F1371A" w:rsidRPr="00F1371A" w14:paraId="70BEE868" w14:textId="77777777" w:rsidTr="00BD6F43">
        <w:trPr>
          <w:cantSplit/>
          <w:jc w:val="center"/>
        </w:trPr>
        <w:tc>
          <w:tcPr>
            <w:tcW w:w="2407" w:type="dxa"/>
          </w:tcPr>
          <w:p w14:paraId="66E6BF30" w14:textId="77777777" w:rsidR="00F1371A" w:rsidRPr="00F1371A" w:rsidRDefault="00F1371A" w:rsidP="00F1371A">
            <w:pPr>
              <w:pStyle w:val="TAL"/>
            </w:pPr>
            <w:r w:rsidRPr="00F1371A">
              <w:t>Header Detection Support Information</w:t>
            </w:r>
          </w:p>
          <w:p w14:paraId="58B98AFF" w14:textId="5019C212" w:rsidR="00F1371A" w:rsidRPr="00F1371A" w:rsidRDefault="00F1371A" w:rsidP="00F1371A">
            <w:pPr>
              <w:pStyle w:val="TAL"/>
            </w:pPr>
            <w:r w:rsidRPr="00F1371A">
              <w:t>(</w:t>
            </w:r>
            <w:r>
              <w:t>NOTE </w:t>
            </w:r>
            <w:r w:rsidRPr="00F1371A">
              <w:t>3)</w:t>
            </w:r>
          </w:p>
        </w:tc>
        <w:tc>
          <w:tcPr>
            <w:tcW w:w="2691" w:type="dxa"/>
          </w:tcPr>
          <w:p w14:paraId="6116388B" w14:textId="12F3E2AC" w:rsidR="00F1371A" w:rsidRPr="00F1371A" w:rsidRDefault="00F1371A" w:rsidP="00F1371A">
            <w:pPr>
              <w:pStyle w:val="TAL"/>
            </w:pPr>
            <w:r w:rsidRPr="00F1371A">
              <w:t xml:space="preserve">Any </w:t>
            </w:r>
            <w:r w:rsidRPr="007E16B7">
              <w:t>d</w:t>
            </w:r>
            <w:r w:rsidRPr="00F1371A">
              <w:t>ynamic information provided by the AF which is required for the detection of the headers and cannot be preconfigured for the Header Detection Reference</w:t>
            </w:r>
            <w:r w:rsidRPr="007E16B7">
              <w:t>.</w:t>
            </w:r>
          </w:p>
        </w:tc>
        <w:tc>
          <w:tcPr>
            <w:tcW w:w="2694" w:type="dxa"/>
          </w:tcPr>
          <w:p w14:paraId="2C841985" w14:textId="314BAE30" w:rsidR="00F1371A" w:rsidRPr="00F1371A" w:rsidRDefault="00F1371A" w:rsidP="00F1371A">
            <w:pPr>
              <w:pStyle w:val="TAL"/>
            </w:pPr>
            <w:r w:rsidRPr="00F1371A">
              <w:t>N/A</w:t>
            </w:r>
          </w:p>
        </w:tc>
        <w:tc>
          <w:tcPr>
            <w:tcW w:w="1839" w:type="dxa"/>
          </w:tcPr>
          <w:p w14:paraId="62D3C1CE" w14:textId="3F6628C6" w:rsidR="00F1371A" w:rsidRPr="00F1371A" w:rsidRDefault="00F1371A" w:rsidP="00F1371A">
            <w:pPr>
              <w:pStyle w:val="TAL"/>
            </w:pPr>
            <w:r w:rsidRPr="00F1371A">
              <w:t>Optional</w:t>
            </w:r>
          </w:p>
        </w:tc>
      </w:tr>
      <w:tr w:rsidR="00F1371A" w:rsidRPr="00F1371A" w14:paraId="1E592CE3" w14:textId="77777777" w:rsidTr="00BD6F43">
        <w:trPr>
          <w:cantSplit/>
          <w:jc w:val="center"/>
        </w:trPr>
        <w:tc>
          <w:tcPr>
            <w:tcW w:w="2407" w:type="dxa"/>
          </w:tcPr>
          <w:p w14:paraId="11991155" w14:textId="5E1BC4F3" w:rsidR="00F1371A" w:rsidRPr="00F1371A" w:rsidRDefault="00F1371A" w:rsidP="007E16B7">
            <w:pPr>
              <w:pStyle w:val="TAL"/>
            </w:pPr>
            <w:r w:rsidRPr="00F1371A">
              <w:t>Header Handling Reporting Endpoints</w:t>
            </w:r>
          </w:p>
        </w:tc>
        <w:tc>
          <w:tcPr>
            <w:tcW w:w="2691" w:type="dxa"/>
          </w:tcPr>
          <w:p w14:paraId="383AA5AC" w14:textId="6A5F78DD" w:rsidR="00F1371A" w:rsidRPr="00F1371A" w:rsidRDefault="00F1371A" w:rsidP="00F1371A">
            <w:pPr>
              <w:pStyle w:val="TAL"/>
            </w:pPr>
            <w:r w:rsidRPr="00F1371A">
              <w:t>List of notifications endpoints, i.e. per notification endpoint a Notification Target Address and a Notification Correlation ID.</w:t>
            </w:r>
          </w:p>
        </w:tc>
        <w:tc>
          <w:tcPr>
            <w:tcW w:w="2694" w:type="dxa"/>
          </w:tcPr>
          <w:p w14:paraId="3CF28F60" w14:textId="6BACA746" w:rsidR="00F1371A" w:rsidRPr="00F1371A" w:rsidRDefault="00F1371A" w:rsidP="00F1371A">
            <w:pPr>
              <w:pStyle w:val="TAL"/>
            </w:pPr>
            <w:r w:rsidRPr="00F1371A">
              <w:t>N/A</w:t>
            </w:r>
          </w:p>
        </w:tc>
        <w:tc>
          <w:tcPr>
            <w:tcW w:w="1839" w:type="dxa"/>
          </w:tcPr>
          <w:p w14:paraId="40733230" w14:textId="599A2555" w:rsidR="00F1371A" w:rsidRPr="00F1371A" w:rsidRDefault="00F1371A" w:rsidP="00F1371A">
            <w:pPr>
              <w:pStyle w:val="TAL"/>
            </w:pPr>
            <w:r w:rsidRPr="00F1371A">
              <w:t>Optional</w:t>
            </w:r>
          </w:p>
        </w:tc>
      </w:tr>
      <w:tr w:rsidR="00F1371A" w:rsidRPr="00F1371A" w14:paraId="2F9033A9" w14:textId="77777777" w:rsidTr="00BD6F43">
        <w:trPr>
          <w:cantSplit/>
          <w:jc w:val="center"/>
        </w:trPr>
        <w:tc>
          <w:tcPr>
            <w:tcW w:w="2407" w:type="dxa"/>
          </w:tcPr>
          <w:p w14:paraId="4A1AB3C9" w14:textId="77777777" w:rsidR="00F1371A" w:rsidRPr="00F1371A" w:rsidRDefault="00F1371A" w:rsidP="00F1371A">
            <w:pPr>
              <w:pStyle w:val="TAL"/>
            </w:pPr>
            <w:r w:rsidRPr="00F1371A">
              <w:t>Header Handling Control Reference</w:t>
            </w:r>
          </w:p>
          <w:p w14:paraId="5C13E277" w14:textId="63D1965C" w:rsidR="00F1371A" w:rsidRPr="00F1371A" w:rsidRDefault="00F1371A" w:rsidP="007E16B7">
            <w:pPr>
              <w:pStyle w:val="TAL"/>
            </w:pPr>
            <w:r w:rsidRPr="007E16B7">
              <w:t>(</w:t>
            </w:r>
            <w:r>
              <w:t>NOTE </w:t>
            </w:r>
            <w:r w:rsidRPr="007E16B7">
              <w:t>5)</w:t>
            </w:r>
          </w:p>
        </w:tc>
        <w:tc>
          <w:tcPr>
            <w:tcW w:w="2691" w:type="dxa"/>
          </w:tcPr>
          <w:p w14:paraId="01E3DC2E" w14:textId="4AF9E0A4" w:rsidR="00F1371A" w:rsidRPr="00F1371A" w:rsidRDefault="00F1371A" w:rsidP="00F1371A">
            <w:pPr>
              <w:pStyle w:val="TAL"/>
            </w:pPr>
            <w:r w:rsidRPr="00F1371A">
              <w:t xml:space="preserve">A reference to a Header Handling </w:t>
            </w:r>
            <w:r w:rsidRPr="007E16B7">
              <w:t>Action related</w:t>
            </w:r>
            <w:r w:rsidRPr="00F1371A">
              <w:t xml:space="preserve"> information pre-configured in the UPF.</w:t>
            </w:r>
          </w:p>
        </w:tc>
        <w:tc>
          <w:tcPr>
            <w:tcW w:w="2694" w:type="dxa"/>
          </w:tcPr>
          <w:p w14:paraId="1D82883C" w14:textId="6F2BBFA1" w:rsidR="00F1371A" w:rsidRPr="00F1371A" w:rsidRDefault="00F1371A" w:rsidP="00F1371A">
            <w:pPr>
              <w:pStyle w:val="TAL"/>
            </w:pPr>
            <w:r w:rsidRPr="00F1371A">
              <w:t>N/A</w:t>
            </w:r>
          </w:p>
        </w:tc>
        <w:tc>
          <w:tcPr>
            <w:tcW w:w="1839" w:type="dxa"/>
          </w:tcPr>
          <w:p w14:paraId="33B13021" w14:textId="7C636B56" w:rsidR="00F1371A" w:rsidRPr="00F1371A" w:rsidRDefault="00F1371A" w:rsidP="00F1371A">
            <w:pPr>
              <w:pStyle w:val="TAL"/>
            </w:pPr>
            <w:r w:rsidRPr="00F1371A">
              <w:t>Optional</w:t>
            </w:r>
          </w:p>
        </w:tc>
      </w:tr>
      <w:tr w:rsidR="00F1371A" w:rsidRPr="00F1371A" w14:paraId="4D065BDA" w14:textId="77777777" w:rsidTr="00BD6F43">
        <w:trPr>
          <w:cantSplit/>
          <w:jc w:val="center"/>
        </w:trPr>
        <w:tc>
          <w:tcPr>
            <w:tcW w:w="2407" w:type="dxa"/>
          </w:tcPr>
          <w:p w14:paraId="07FEA51F" w14:textId="77777777" w:rsidR="00F1371A" w:rsidRPr="00F1371A" w:rsidRDefault="00F1371A" w:rsidP="00F1371A">
            <w:pPr>
              <w:pStyle w:val="TAL"/>
            </w:pPr>
            <w:r w:rsidRPr="00F1371A">
              <w:t>Header Handling Direction</w:t>
            </w:r>
          </w:p>
          <w:p w14:paraId="343BEA37" w14:textId="6E2E8E68" w:rsidR="00F1371A" w:rsidRPr="00F1371A" w:rsidRDefault="00F1371A" w:rsidP="007E16B7">
            <w:pPr>
              <w:pStyle w:val="TAL"/>
            </w:pPr>
            <w:r w:rsidRPr="00F1371A">
              <w:t>(</w:t>
            </w:r>
            <w:r>
              <w:t>NOTE </w:t>
            </w:r>
            <w:r w:rsidRPr="00F1371A">
              <w:t>4)</w:t>
            </w:r>
          </w:p>
        </w:tc>
        <w:tc>
          <w:tcPr>
            <w:tcW w:w="2691" w:type="dxa"/>
          </w:tcPr>
          <w:p w14:paraId="79951F83" w14:textId="666EBC02" w:rsidR="00F1371A" w:rsidRPr="00F1371A" w:rsidRDefault="00F1371A" w:rsidP="00F1371A">
            <w:pPr>
              <w:pStyle w:val="TAL"/>
            </w:pPr>
            <w:r w:rsidRPr="00F1371A">
              <w:t>Indicates if the header handling applies to UL or DL direction.</w:t>
            </w:r>
          </w:p>
        </w:tc>
        <w:tc>
          <w:tcPr>
            <w:tcW w:w="2694" w:type="dxa"/>
          </w:tcPr>
          <w:p w14:paraId="68E6D521" w14:textId="412F9602" w:rsidR="00F1371A" w:rsidRPr="00F1371A" w:rsidRDefault="00F1371A" w:rsidP="00F1371A">
            <w:pPr>
              <w:pStyle w:val="TAL"/>
            </w:pPr>
            <w:r w:rsidRPr="00F1371A">
              <w:t>N/A</w:t>
            </w:r>
          </w:p>
        </w:tc>
        <w:tc>
          <w:tcPr>
            <w:tcW w:w="1839" w:type="dxa"/>
          </w:tcPr>
          <w:p w14:paraId="7A8B4C98" w14:textId="599A992D" w:rsidR="00F1371A" w:rsidRPr="00F1371A" w:rsidRDefault="00F1371A" w:rsidP="00F1371A">
            <w:pPr>
              <w:pStyle w:val="TAL"/>
            </w:pPr>
            <w:r w:rsidRPr="00F1371A">
              <w:t>Optional</w:t>
            </w:r>
          </w:p>
        </w:tc>
      </w:tr>
      <w:tr w:rsidR="00F1371A" w:rsidRPr="00F1371A" w14:paraId="7C415BA5" w14:textId="77777777" w:rsidTr="00BD6F43">
        <w:trPr>
          <w:cantSplit/>
          <w:jc w:val="center"/>
        </w:trPr>
        <w:tc>
          <w:tcPr>
            <w:tcW w:w="2407" w:type="dxa"/>
          </w:tcPr>
          <w:p w14:paraId="7265C29F" w14:textId="77777777" w:rsidR="00F1371A" w:rsidRPr="00F1371A" w:rsidRDefault="00F1371A" w:rsidP="00F1371A">
            <w:pPr>
              <w:pStyle w:val="TAL"/>
            </w:pPr>
            <w:r w:rsidRPr="00F1371A">
              <w:t>Header Handling Action</w:t>
            </w:r>
          </w:p>
          <w:p w14:paraId="11371178" w14:textId="015EEA9D" w:rsidR="00F1371A" w:rsidRPr="00F1371A" w:rsidRDefault="00F1371A" w:rsidP="007E16B7">
            <w:pPr>
              <w:pStyle w:val="TAL"/>
            </w:pPr>
            <w:r w:rsidRPr="00F1371A">
              <w:t>(</w:t>
            </w:r>
            <w:r>
              <w:t>NOTE </w:t>
            </w:r>
            <w:r w:rsidRPr="00F1371A">
              <w:t>4)</w:t>
            </w:r>
          </w:p>
        </w:tc>
        <w:tc>
          <w:tcPr>
            <w:tcW w:w="2691" w:type="dxa"/>
          </w:tcPr>
          <w:p w14:paraId="08A5D2EF" w14:textId="2A11AF84" w:rsidR="00F1371A" w:rsidRPr="00F1371A" w:rsidRDefault="00F1371A" w:rsidP="00F1371A">
            <w:pPr>
              <w:pStyle w:val="TAL"/>
            </w:pPr>
            <w:r w:rsidRPr="00F1371A">
              <w:t>Indicates the action to be performed on a specific header field.</w:t>
            </w:r>
          </w:p>
        </w:tc>
        <w:tc>
          <w:tcPr>
            <w:tcW w:w="2694" w:type="dxa"/>
          </w:tcPr>
          <w:p w14:paraId="5C99D6FD" w14:textId="7DE1AF8D" w:rsidR="00F1371A" w:rsidRPr="00F1371A" w:rsidRDefault="00F1371A" w:rsidP="00F1371A">
            <w:pPr>
              <w:pStyle w:val="TAL"/>
            </w:pPr>
            <w:r w:rsidRPr="00F1371A">
              <w:t>N/A</w:t>
            </w:r>
          </w:p>
        </w:tc>
        <w:tc>
          <w:tcPr>
            <w:tcW w:w="1839" w:type="dxa"/>
          </w:tcPr>
          <w:p w14:paraId="14D9A2A5" w14:textId="5618A1B1" w:rsidR="00F1371A" w:rsidRPr="00F1371A" w:rsidRDefault="00F1371A" w:rsidP="00F1371A">
            <w:pPr>
              <w:pStyle w:val="TAL"/>
            </w:pPr>
            <w:r w:rsidRPr="00F1371A">
              <w:t>Optional</w:t>
            </w:r>
          </w:p>
        </w:tc>
      </w:tr>
      <w:tr w:rsidR="00F1371A" w:rsidRPr="00F1371A" w14:paraId="4E755CD8" w14:textId="77777777" w:rsidTr="00BD6F43">
        <w:trPr>
          <w:cantSplit/>
          <w:jc w:val="center"/>
        </w:trPr>
        <w:tc>
          <w:tcPr>
            <w:tcW w:w="2407" w:type="dxa"/>
          </w:tcPr>
          <w:p w14:paraId="0777A37D" w14:textId="77777777" w:rsidR="00F1371A" w:rsidRPr="00F1371A" w:rsidRDefault="00F1371A" w:rsidP="00F1371A">
            <w:pPr>
              <w:pStyle w:val="TAL"/>
            </w:pPr>
            <w:r w:rsidRPr="00F1371A">
              <w:t>Header Information</w:t>
            </w:r>
          </w:p>
          <w:p w14:paraId="58948AAC" w14:textId="15D3CC41" w:rsidR="00F1371A" w:rsidRPr="00F1371A" w:rsidRDefault="00F1371A" w:rsidP="007E16B7">
            <w:pPr>
              <w:pStyle w:val="TAL"/>
            </w:pPr>
            <w:r w:rsidRPr="00F1371A">
              <w:t>(</w:t>
            </w:r>
            <w:r>
              <w:t>NOTE </w:t>
            </w:r>
            <w:r w:rsidRPr="00F1371A">
              <w:t xml:space="preserve">4) </w:t>
            </w:r>
          </w:p>
        </w:tc>
        <w:tc>
          <w:tcPr>
            <w:tcW w:w="2691" w:type="dxa"/>
          </w:tcPr>
          <w:p w14:paraId="5598D32E" w14:textId="01B98EC6" w:rsidR="00F1371A" w:rsidRPr="00F1371A" w:rsidRDefault="00F1371A" w:rsidP="00F1371A">
            <w:pPr>
              <w:pStyle w:val="TAL"/>
            </w:pPr>
            <w:r w:rsidRPr="00F1371A">
              <w:t>A reference to a UPF configuration which defines how to identify</w:t>
            </w:r>
            <w:r w:rsidRPr="007E16B7">
              <w:t xml:space="preserve"> or </w:t>
            </w:r>
            <w:r w:rsidRPr="00F1371A">
              <w:t>build a specific header field for which to perform the header handling action.</w:t>
            </w:r>
          </w:p>
        </w:tc>
        <w:tc>
          <w:tcPr>
            <w:tcW w:w="2694" w:type="dxa"/>
          </w:tcPr>
          <w:p w14:paraId="62EA7EB9" w14:textId="70B6B6E9" w:rsidR="00F1371A" w:rsidRPr="00F1371A" w:rsidRDefault="00F1371A" w:rsidP="00F1371A">
            <w:pPr>
              <w:pStyle w:val="TAL"/>
            </w:pPr>
            <w:r w:rsidRPr="00F1371A">
              <w:t>N/A</w:t>
            </w:r>
          </w:p>
        </w:tc>
        <w:tc>
          <w:tcPr>
            <w:tcW w:w="1839" w:type="dxa"/>
          </w:tcPr>
          <w:p w14:paraId="590C7871" w14:textId="2C93FB36" w:rsidR="00F1371A" w:rsidRPr="00F1371A" w:rsidRDefault="00F1371A" w:rsidP="00F1371A">
            <w:pPr>
              <w:pStyle w:val="TAL"/>
            </w:pPr>
            <w:r w:rsidRPr="00F1371A">
              <w:t>Optional</w:t>
            </w:r>
          </w:p>
        </w:tc>
      </w:tr>
      <w:tr w:rsidR="00F1371A" w:rsidRPr="00F1371A" w14:paraId="4A467E47" w14:textId="77777777" w:rsidTr="00BD6F43">
        <w:trPr>
          <w:cantSplit/>
          <w:jc w:val="center"/>
        </w:trPr>
        <w:tc>
          <w:tcPr>
            <w:tcW w:w="2407" w:type="dxa"/>
          </w:tcPr>
          <w:p w14:paraId="0D674881" w14:textId="77777777" w:rsidR="00F1371A" w:rsidRPr="00F1371A" w:rsidRDefault="00F1371A" w:rsidP="00F1371A">
            <w:pPr>
              <w:pStyle w:val="TAL"/>
            </w:pPr>
            <w:r w:rsidRPr="00F1371A">
              <w:t>Header Value</w:t>
            </w:r>
          </w:p>
          <w:p w14:paraId="0352C84D" w14:textId="7EC00C1C" w:rsidR="00F1371A" w:rsidRPr="00F1371A" w:rsidRDefault="00F1371A" w:rsidP="007E16B7">
            <w:pPr>
              <w:pStyle w:val="TAL"/>
            </w:pPr>
            <w:r w:rsidRPr="00F1371A">
              <w:t>(</w:t>
            </w:r>
            <w:r>
              <w:t>NOTE </w:t>
            </w:r>
            <w:r w:rsidRPr="00F1371A">
              <w:t xml:space="preserve">4) </w:t>
            </w:r>
          </w:p>
        </w:tc>
        <w:tc>
          <w:tcPr>
            <w:tcW w:w="2691" w:type="dxa"/>
          </w:tcPr>
          <w:p w14:paraId="19DADC3C" w14:textId="389623F7" w:rsidR="00F1371A" w:rsidRPr="00F1371A" w:rsidRDefault="00F1371A" w:rsidP="00F1371A">
            <w:pPr>
              <w:pStyle w:val="TAL"/>
            </w:pPr>
            <w:r w:rsidRPr="00F1371A">
              <w:t>A string providing the value (or a reference to information to be provided by SMF) of the specific header field.</w:t>
            </w:r>
          </w:p>
        </w:tc>
        <w:tc>
          <w:tcPr>
            <w:tcW w:w="2694" w:type="dxa"/>
          </w:tcPr>
          <w:p w14:paraId="7C3FAE5B" w14:textId="72EE7AF1" w:rsidR="00F1371A" w:rsidRPr="00F1371A" w:rsidRDefault="00F1371A" w:rsidP="00F1371A">
            <w:pPr>
              <w:pStyle w:val="TAL"/>
            </w:pPr>
            <w:r w:rsidRPr="00F1371A">
              <w:t>N/A</w:t>
            </w:r>
          </w:p>
        </w:tc>
        <w:tc>
          <w:tcPr>
            <w:tcW w:w="1839" w:type="dxa"/>
          </w:tcPr>
          <w:p w14:paraId="3210D19F" w14:textId="41EF62F1" w:rsidR="00F1371A" w:rsidRPr="00F1371A" w:rsidRDefault="00F1371A" w:rsidP="00F1371A">
            <w:pPr>
              <w:pStyle w:val="TAL"/>
            </w:pPr>
            <w:r w:rsidRPr="00F1371A">
              <w:t>Optional</w:t>
            </w:r>
          </w:p>
        </w:tc>
      </w:tr>
      <w:tr w:rsidR="00F1371A" w:rsidRPr="00F1371A" w14:paraId="2D9BE89F" w14:textId="77777777" w:rsidTr="00BD6F43">
        <w:trPr>
          <w:cantSplit/>
          <w:jc w:val="center"/>
        </w:trPr>
        <w:tc>
          <w:tcPr>
            <w:tcW w:w="2407" w:type="dxa"/>
          </w:tcPr>
          <w:p w14:paraId="5137DFF2" w14:textId="77777777" w:rsidR="00F1371A" w:rsidRPr="00F1371A" w:rsidRDefault="00F1371A" w:rsidP="00F1371A">
            <w:pPr>
              <w:pStyle w:val="TAL"/>
            </w:pPr>
            <w:r w:rsidRPr="00F1371A">
              <w:t>Header Handling Condition</w:t>
            </w:r>
          </w:p>
          <w:p w14:paraId="57F775AE" w14:textId="404C0089" w:rsidR="00F1371A" w:rsidRPr="00F1371A" w:rsidRDefault="00F1371A" w:rsidP="007E16B7">
            <w:pPr>
              <w:pStyle w:val="TAL"/>
            </w:pPr>
            <w:r w:rsidRPr="00F1371A">
              <w:t>(</w:t>
            </w:r>
            <w:r>
              <w:t>NOTE </w:t>
            </w:r>
            <w:r w:rsidRPr="00F1371A">
              <w:t xml:space="preserve">4) </w:t>
            </w:r>
          </w:p>
        </w:tc>
        <w:tc>
          <w:tcPr>
            <w:tcW w:w="2691" w:type="dxa"/>
          </w:tcPr>
          <w:p w14:paraId="4B6A67AE" w14:textId="2D7F8A63" w:rsidR="00F1371A" w:rsidRPr="00F1371A" w:rsidRDefault="00F1371A" w:rsidP="00F1371A">
            <w:pPr>
              <w:pStyle w:val="TAL"/>
            </w:pPr>
            <w:r w:rsidRPr="00F1371A">
              <w:t>Indicates the condition for performing the header handling action.</w:t>
            </w:r>
          </w:p>
        </w:tc>
        <w:tc>
          <w:tcPr>
            <w:tcW w:w="2694" w:type="dxa"/>
          </w:tcPr>
          <w:p w14:paraId="4C186563" w14:textId="10ECCD03" w:rsidR="00F1371A" w:rsidRPr="00F1371A" w:rsidRDefault="00F1371A" w:rsidP="00F1371A">
            <w:pPr>
              <w:pStyle w:val="TAL"/>
            </w:pPr>
            <w:r w:rsidRPr="00F1371A">
              <w:t>N/A</w:t>
            </w:r>
          </w:p>
        </w:tc>
        <w:tc>
          <w:tcPr>
            <w:tcW w:w="1839" w:type="dxa"/>
          </w:tcPr>
          <w:p w14:paraId="5EF6655F" w14:textId="6781A5C8" w:rsidR="00F1371A" w:rsidRPr="00F1371A" w:rsidRDefault="00F1371A" w:rsidP="00F1371A">
            <w:pPr>
              <w:pStyle w:val="TAL"/>
            </w:pPr>
            <w:r w:rsidRPr="00F1371A">
              <w:t>Optional</w:t>
            </w:r>
          </w:p>
        </w:tc>
      </w:tr>
      <w:tr w:rsidR="00F1371A" w:rsidRPr="00F1371A" w14:paraId="5D501317" w14:textId="77777777" w:rsidTr="00BD6F43">
        <w:trPr>
          <w:cantSplit/>
          <w:jc w:val="center"/>
        </w:trPr>
        <w:tc>
          <w:tcPr>
            <w:tcW w:w="2407" w:type="dxa"/>
          </w:tcPr>
          <w:p w14:paraId="63F94241" w14:textId="77777777" w:rsidR="00F1371A" w:rsidRPr="00F1371A" w:rsidRDefault="00F1371A" w:rsidP="00F1371A">
            <w:pPr>
              <w:pStyle w:val="TAL"/>
            </w:pPr>
            <w:r w:rsidRPr="00F1371A">
              <w:lastRenderedPageBreak/>
              <w:t xml:space="preserve">Header Handling Reporting </w:t>
            </w:r>
          </w:p>
          <w:p w14:paraId="2043BB5A" w14:textId="0122DD30" w:rsidR="00F1371A" w:rsidRPr="00F1371A" w:rsidRDefault="00F1371A" w:rsidP="007E16B7">
            <w:pPr>
              <w:pStyle w:val="TAL"/>
            </w:pPr>
            <w:r w:rsidRPr="00F1371A">
              <w:t>(</w:t>
            </w:r>
            <w:r>
              <w:t>NOTE </w:t>
            </w:r>
            <w:r w:rsidRPr="00F1371A">
              <w:t>4)</w:t>
            </w:r>
          </w:p>
        </w:tc>
        <w:tc>
          <w:tcPr>
            <w:tcW w:w="2691" w:type="dxa"/>
          </w:tcPr>
          <w:p w14:paraId="61773B1E" w14:textId="2949D358" w:rsidR="00F1371A" w:rsidRPr="00F1371A" w:rsidRDefault="00F1371A" w:rsidP="00F1371A">
            <w:pPr>
              <w:pStyle w:val="TAL"/>
            </w:pPr>
            <w:r w:rsidRPr="00F1371A">
              <w:t>Indicates whether reporting is requested for the performed Header Handling Action and the notification endpoint(s)</w:t>
            </w:r>
            <w:r>
              <w:t>.</w:t>
            </w:r>
          </w:p>
        </w:tc>
        <w:tc>
          <w:tcPr>
            <w:tcW w:w="2694" w:type="dxa"/>
          </w:tcPr>
          <w:p w14:paraId="3623DC6B" w14:textId="1B2B447C" w:rsidR="00F1371A" w:rsidRPr="00F1371A" w:rsidRDefault="00F1371A" w:rsidP="00F1371A">
            <w:pPr>
              <w:pStyle w:val="TAL"/>
            </w:pPr>
            <w:r w:rsidRPr="00F1371A">
              <w:t>N/A</w:t>
            </w:r>
          </w:p>
        </w:tc>
        <w:tc>
          <w:tcPr>
            <w:tcW w:w="1839" w:type="dxa"/>
          </w:tcPr>
          <w:p w14:paraId="18CBCBA4" w14:textId="65EF116D" w:rsidR="00F1371A" w:rsidRPr="00F1371A" w:rsidRDefault="00F1371A" w:rsidP="00F1371A">
            <w:pPr>
              <w:pStyle w:val="TAL"/>
            </w:pPr>
            <w:r w:rsidRPr="00F1371A">
              <w:t>Optional</w:t>
            </w:r>
          </w:p>
        </w:tc>
      </w:tr>
      <w:tr w:rsidR="00F1371A" w:rsidRPr="00F1371A" w14:paraId="19E06C92" w14:textId="77777777" w:rsidTr="00C348D0">
        <w:trPr>
          <w:cantSplit/>
          <w:jc w:val="center"/>
        </w:trPr>
        <w:tc>
          <w:tcPr>
            <w:tcW w:w="9631" w:type="dxa"/>
            <w:gridSpan w:val="4"/>
          </w:tcPr>
          <w:p w14:paraId="6E7B84EE" w14:textId="77777777" w:rsidR="00F1371A" w:rsidRPr="00CD4371" w:rsidRDefault="00F1371A" w:rsidP="00F1371A">
            <w:pPr>
              <w:pStyle w:val="TAN"/>
            </w:pPr>
            <w:r w:rsidRPr="00CD4371">
              <w:t>NOTE 1:</w:t>
            </w:r>
            <w:r w:rsidRPr="00CD4371">
              <w:tab/>
              <w:t>When the AF request targets existing or future PDU Sessions of multiple UE(s) or of any UE and is sent via the NEF, as described in clause 6.3.7.2, the information is stored in the UDR by the NEF and notified to the PCF by the UDR.</w:t>
            </w:r>
          </w:p>
          <w:p w14:paraId="13A78604" w14:textId="77777777" w:rsidR="00F1371A" w:rsidRPr="00CD4371" w:rsidRDefault="00F1371A" w:rsidP="00F1371A">
            <w:pPr>
              <w:pStyle w:val="TAN"/>
            </w:pPr>
            <w:r w:rsidRPr="00CD4371">
              <w:t>NOTE 2:</w:t>
            </w:r>
            <w:r w:rsidRPr="00CD4371">
              <w:tab/>
              <w:t>Internal Group ID can only be used by an AF controlled by the operator and only towards PCF.</w:t>
            </w:r>
          </w:p>
          <w:p w14:paraId="1CCCFC21" w14:textId="77777777" w:rsidR="00F1371A" w:rsidRPr="00CD4371" w:rsidRDefault="00F1371A" w:rsidP="00F1371A">
            <w:pPr>
              <w:pStyle w:val="TAN"/>
            </w:pPr>
            <w:r w:rsidRPr="00CD4371">
              <w:t>NOTE 3:</w:t>
            </w:r>
            <w:r w:rsidRPr="00CD4371">
              <w:tab/>
              <w:t>The NEF, PCF and SMF do not need to understand the Header Detection Support</w:t>
            </w:r>
            <w:r w:rsidRPr="007E16B7">
              <w:t xml:space="preserve"> Information</w:t>
            </w:r>
            <w:r w:rsidRPr="00CD4371">
              <w:t>.</w:t>
            </w:r>
          </w:p>
          <w:p w14:paraId="7EF14C0F" w14:textId="671044D5" w:rsidR="00F1371A" w:rsidRPr="00CD4371" w:rsidRDefault="00F1371A" w:rsidP="00F1371A">
            <w:pPr>
              <w:pStyle w:val="TAN"/>
            </w:pPr>
            <w:r w:rsidRPr="00CD4371">
              <w:t>NOTE 4:</w:t>
            </w:r>
            <w:r w:rsidRPr="00CD4371">
              <w:tab/>
              <w:t>These parameters are provided together to request a Header Handling Action. Multiple sets of these parameters (and thus multiple header handling actions) can be provided.</w:t>
            </w:r>
          </w:p>
          <w:p w14:paraId="70F248D1" w14:textId="13CEAE24" w:rsidR="00F1371A" w:rsidRPr="00F1371A" w:rsidRDefault="00F1371A" w:rsidP="007E16B7">
            <w:pPr>
              <w:pStyle w:val="TAN"/>
            </w:pPr>
            <w:r w:rsidRPr="00CD4371">
              <w:t>NOTE</w:t>
            </w:r>
            <w:r>
              <w:t> </w:t>
            </w:r>
            <w:r w:rsidRPr="00CD4371">
              <w:t xml:space="preserve">5: </w:t>
            </w:r>
            <w:r w:rsidRPr="00CD4371">
              <w:tab/>
              <w:t xml:space="preserve">If a Header Handling Control </w:t>
            </w:r>
            <w:r w:rsidRPr="007E16B7">
              <w:t xml:space="preserve">Reference </w:t>
            </w:r>
            <w:r w:rsidRPr="00CD4371">
              <w:t xml:space="preserve">is provided, </w:t>
            </w:r>
            <w:r w:rsidRPr="007E16B7">
              <w:t>o</w:t>
            </w:r>
            <w:r w:rsidRPr="00CD4371">
              <w:t>ne or more of these parameters (marked by NOTE</w:t>
            </w:r>
            <w:r>
              <w:t> </w:t>
            </w:r>
            <w:r w:rsidRPr="00CD4371">
              <w:t>4) can be provided to overwrite Header Handling Control information that is pre-configured in the UPF as per the Header Handling Control Reference. Multiple Header Handling Control References can be provided.</w:t>
            </w:r>
          </w:p>
        </w:tc>
      </w:tr>
    </w:tbl>
    <w:p w14:paraId="5541BDB0" w14:textId="1AD60F4C" w:rsidR="00F1371A" w:rsidRDefault="00F1371A" w:rsidP="00F1371A"/>
    <w:p w14:paraId="142F31EF" w14:textId="77777777" w:rsidR="00F1371A" w:rsidRDefault="00F1371A" w:rsidP="007E16B7">
      <w:r>
        <w:t>For each information element mentioned above as part of Header Handling Control Information in the AF request, a detailed description follows:</w:t>
      </w:r>
    </w:p>
    <w:p w14:paraId="7261DC6A" w14:textId="77777777" w:rsidR="00F1371A" w:rsidRDefault="00F1371A" w:rsidP="00F1371A">
      <w:pPr>
        <w:pStyle w:val="B1"/>
      </w:pPr>
      <w:r>
        <w:t>1)</w:t>
      </w:r>
      <w:r>
        <w:tab/>
        <w:t>Header Detection Reference:</w:t>
      </w:r>
    </w:p>
    <w:p w14:paraId="40DA41A1" w14:textId="40A5FD07" w:rsidR="00F1371A" w:rsidRDefault="00F1371A" w:rsidP="00F1371A">
      <w:pPr>
        <w:pStyle w:val="B1"/>
      </w:pPr>
      <w:r>
        <w:tab/>
        <w:t>A reference to a UPF configuration which defines how to detect the protocol or the message in a protocol for which to perform the header handling actions (e.g. information about protocol layer, type of encryption, message type etc.).</w:t>
      </w:r>
    </w:p>
    <w:p w14:paraId="00184D8A" w14:textId="77777777" w:rsidR="00F1371A" w:rsidRDefault="00F1371A" w:rsidP="00F1371A">
      <w:pPr>
        <w:pStyle w:val="B1"/>
      </w:pPr>
      <w:r>
        <w:t>2)</w:t>
      </w:r>
      <w:r>
        <w:tab/>
        <w:t>Header Detection Support Information:</w:t>
      </w:r>
    </w:p>
    <w:p w14:paraId="70BBFDB7" w14:textId="77777777" w:rsidR="00F1371A" w:rsidRDefault="00F1371A" w:rsidP="00F1371A">
      <w:pPr>
        <w:pStyle w:val="B1"/>
      </w:pPr>
      <w:r>
        <w:tab/>
        <w:t>Header Detection Support Information is not standardised, but it can be interpreted by UPF based on SLA. It is sent transparently by NEF, PCF and SMF to UPF. It includes dynamic information provided by the AF which is required for the detection of the headers and cannot be preconfigured for the Header Detection Reference in UPF.</w:t>
      </w:r>
    </w:p>
    <w:p w14:paraId="07AE7E6E" w14:textId="77777777" w:rsidR="00F1371A" w:rsidRDefault="00F1371A" w:rsidP="00F1371A">
      <w:pPr>
        <w:pStyle w:val="B1"/>
      </w:pPr>
      <w:r>
        <w:t>3)</w:t>
      </w:r>
      <w:r>
        <w:tab/>
        <w:t>Header Handling Reporting Endpoints:</w:t>
      </w:r>
    </w:p>
    <w:p w14:paraId="18E19E01" w14:textId="77777777" w:rsidR="00F1371A" w:rsidRDefault="00F1371A" w:rsidP="00F1371A">
      <w:pPr>
        <w:pStyle w:val="B1"/>
      </w:pPr>
      <w:r>
        <w:tab/>
        <w:t>A list of notifications endpoints for the notifications related to the Handling of Payload Headers. Per notification endpoint in the list, a Notification Target Address and a Notification Correlation ID has to be provided.</w:t>
      </w:r>
    </w:p>
    <w:p w14:paraId="59544C13" w14:textId="77777777" w:rsidR="00F1371A" w:rsidRDefault="00F1371A" w:rsidP="00F1371A">
      <w:pPr>
        <w:pStyle w:val="B1"/>
      </w:pPr>
      <w:r>
        <w:t>4)</w:t>
      </w:r>
      <w:r>
        <w:tab/>
        <w:t>Header Handling Direction:</w:t>
      </w:r>
    </w:p>
    <w:p w14:paraId="58273A19" w14:textId="77777777" w:rsidR="00F1371A" w:rsidRDefault="00F1371A" w:rsidP="00F1371A">
      <w:pPr>
        <w:pStyle w:val="B1"/>
      </w:pPr>
      <w:r>
        <w:tab/>
        <w:t>Header Handling Direction indicates to which direction the Header Handling Action applies to. It can have the values uplink (UL) and/or downlink (DL).</w:t>
      </w:r>
    </w:p>
    <w:p w14:paraId="5C542FA7" w14:textId="77777777" w:rsidR="00F1371A" w:rsidRDefault="00F1371A" w:rsidP="00F1371A">
      <w:pPr>
        <w:pStyle w:val="B1"/>
      </w:pPr>
      <w:r>
        <w:t>5)</w:t>
      </w:r>
      <w:r>
        <w:tab/>
        <w:t>Header Handling Action:</w:t>
      </w:r>
    </w:p>
    <w:p w14:paraId="2112CA92" w14:textId="77777777" w:rsidR="00F1371A" w:rsidRDefault="00F1371A" w:rsidP="00F1371A">
      <w:pPr>
        <w:pStyle w:val="B1"/>
      </w:pPr>
      <w:r>
        <w:tab/>
        <w:t>The action to be performed on a specific header field. One of the following can be requested:</w:t>
      </w:r>
    </w:p>
    <w:p w14:paraId="1EC01044" w14:textId="77777777" w:rsidR="00F1371A" w:rsidRDefault="00F1371A" w:rsidP="00F1371A">
      <w:pPr>
        <w:pStyle w:val="B2"/>
      </w:pPr>
      <w:r>
        <w:t>-</w:t>
      </w:r>
      <w:r>
        <w:tab/>
        <w:t>Detect. It is used to request the detection of a header field that is identified based on the UPF configuration referenced by the Header Information parameter and the information contained in the Header Value parameter, if it is provided.</w:t>
      </w:r>
    </w:p>
    <w:p w14:paraId="7D214D84" w14:textId="77777777" w:rsidR="00F1371A" w:rsidRDefault="00F1371A" w:rsidP="00F1371A">
      <w:pPr>
        <w:pStyle w:val="B2"/>
      </w:pPr>
      <w:r>
        <w:t>-</w:t>
      </w:r>
      <w:r>
        <w:tab/>
        <w:t>Remove. It is used to request the removal of a header field that is identified based on the UPF configuration referenced by the Header Information parameter and the information contained in the Header Value parameter, if it is provided.</w:t>
      </w:r>
    </w:p>
    <w:p w14:paraId="67956DE3" w14:textId="77777777" w:rsidR="00F1371A" w:rsidRDefault="00F1371A" w:rsidP="00F1371A">
      <w:pPr>
        <w:pStyle w:val="B2"/>
      </w:pPr>
      <w:r>
        <w:t>-</w:t>
      </w:r>
      <w:r>
        <w:tab/>
        <w:t>Replace. It is used to request the replacement of information in a header field that is identified based on the UPF configuration referenced by the Header Information parameter. The information to be replaced in the header field is also defined by that UPF configuration. The Header Value contains information that is used for the replacement.</w:t>
      </w:r>
    </w:p>
    <w:p w14:paraId="533CEFA0" w14:textId="77777777" w:rsidR="00F1371A" w:rsidRDefault="00F1371A" w:rsidP="00F1371A">
      <w:pPr>
        <w:pStyle w:val="B2"/>
      </w:pPr>
      <w:r>
        <w:t>-</w:t>
      </w:r>
      <w:r>
        <w:tab/>
        <w:t>Insert. It is used to add a header field according to the UPF configuration referenced by the Header Information parameter. The Header Value contains information that is used for the insertion, if it is provided.</w:t>
      </w:r>
    </w:p>
    <w:p w14:paraId="722E5E74" w14:textId="268492EB" w:rsidR="00F1371A" w:rsidRDefault="00F1371A" w:rsidP="00F1371A">
      <w:pPr>
        <w:pStyle w:val="B1"/>
      </w:pPr>
      <w:r>
        <w:tab/>
        <w:t>When multiple actions are requested on the target traffic, the enforcement of the Header Handling Action is performed in the following order: Detect, Remove, Replace and Insert.</w:t>
      </w:r>
    </w:p>
    <w:p w14:paraId="193D3705" w14:textId="59769288" w:rsidR="00F1371A" w:rsidRDefault="00F1371A" w:rsidP="007E16B7">
      <w:pPr>
        <w:pStyle w:val="NO"/>
      </w:pPr>
      <w:r>
        <w:t>NOTE 1:</w:t>
      </w:r>
      <w:r>
        <w:tab/>
        <w:t>The execution order is relevant to build a request that has the intended impact on the traffic. For example, a header that is removed cannot be replaced.</w:t>
      </w:r>
    </w:p>
    <w:p w14:paraId="7DF0D44A" w14:textId="77777777" w:rsidR="00F1371A" w:rsidRDefault="00F1371A" w:rsidP="00F1371A">
      <w:pPr>
        <w:pStyle w:val="B1"/>
      </w:pPr>
      <w:r>
        <w:lastRenderedPageBreak/>
        <w:t>6)</w:t>
      </w:r>
      <w:r>
        <w:tab/>
        <w:t>Header Information:</w:t>
      </w:r>
    </w:p>
    <w:p w14:paraId="26E1B98B" w14:textId="77777777" w:rsidR="00F1371A" w:rsidRDefault="00F1371A" w:rsidP="00F1371A">
      <w:pPr>
        <w:pStyle w:val="B1"/>
      </w:pPr>
      <w:r>
        <w:tab/>
        <w:t>A reference to a UPF configuration which defines how to identify or build a specific header field for which to perform the header handling action.</w:t>
      </w:r>
    </w:p>
    <w:p w14:paraId="278C47DA" w14:textId="77777777" w:rsidR="00F1371A" w:rsidRDefault="00F1371A" w:rsidP="00F1371A">
      <w:pPr>
        <w:pStyle w:val="B1"/>
      </w:pPr>
      <w:r>
        <w:t>7)</w:t>
      </w:r>
      <w:r>
        <w:tab/>
        <w:t>Header Value:</w:t>
      </w:r>
    </w:p>
    <w:p w14:paraId="42D6CA35" w14:textId="47CE13AB" w:rsidR="00F1371A" w:rsidRDefault="00F1371A" w:rsidP="00F1371A">
      <w:pPr>
        <w:pStyle w:val="B1"/>
      </w:pPr>
      <w:r>
        <w:tab/>
        <w:t>A string providing the value (or a reference to information to be provided by SMF) of the specific header field relevant for the action (i.e. to detect in case of actions Detect or Remove and for updating in case of actions Insert or Replace). Header Value may optionally be provided apart from the Replace action for which it is mandatory.</w:t>
      </w:r>
    </w:p>
    <w:p w14:paraId="4989FA48" w14:textId="77777777" w:rsidR="00F1371A" w:rsidRDefault="00F1371A" w:rsidP="00F1371A">
      <w:pPr>
        <w:pStyle w:val="B1"/>
      </w:pPr>
      <w:r>
        <w:t>8)</w:t>
      </w:r>
      <w:r>
        <w:tab/>
        <w:t>Header Handling Condition:</w:t>
      </w:r>
    </w:p>
    <w:p w14:paraId="1D00DEFB" w14:textId="77777777" w:rsidR="00F1371A" w:rsidRDefault="00F1371A" w:rsidP="00F1371A">
      <w:pPr>
        <w:pStyle w:val="B1"/>
      </w:pPr>
      <w:r>
        <w:tab/>
        <w:t>This defines how to apply the Header Handling Action. It may have one of the following values: every match or only for the first match.</w:t>
      </w:r>
    </w:p>
    <w:p w14:paraId="78FFB8FB" w14:textId="486B46B2" w:rsidR="00F1371A" w:rsidRDefault="00F1371A" w:rsidP="007E16B7">
      <w:pPr>
        <w:pStyle w:val="NO"/>
      </w:pPr>
      <w:r>
        <w:t>NOTE 2:</w:t>
      </w:r>
      <w:r>
        <w:tab/>
        <w:t>In addition, Spatial Validity Condition and Temporary Validity Condition parameters in the request can be used to indicate that the request applies only in certain UE location(s) or during certain time interval(s), respectively.</w:t>
      </w:r>
    </w:p>
    <w:p w14:paraId="7238B6F6" w14:textId="77777777" w:rsidR="00F1371A" w:rsidRDefault="00F1371A" w:rsidP="00F1371A">
      <w:pPr>
        <w:pStyle w:val="B1"/>
      </w:pPr>
      <w:r>
        <w:t>9)</w:t>
      </w:r>
      <w:r>
        <w:tab/>
        <w:t>Header Handling Reporting:</w:t>
      </w:r>
    </w:p>
    <w:p w14:paraId="38FE8CDB" w14:textId="77777777" w:rsidR="00F1371A" w:rsidRDefault="00F1371A" w:rsidP="00F1371A">
      <w:pPr>
        <w:pStyle w:val="B1"/>
      </w:pPr>
      <w:r>
        <w:tab/>
        <w:t>Indicates whether reporting is requested for the performed Header Handling Action or not. If reporting is requested, the notification endpoint(s) for this reporting have to be indicated.</w:t>
      </w:r>
    </w:p>
    <w:p w14:paraId="7AC98CEE" w14:textId="77777777" w:rsidR="00F1371A" w:rsidRDefault="00F1371A" w:rsidP="00F1371A">
      <w:pPr>
        <w:pStyle w:val="B1"/>
      </w:pPr>
      <w:r>
        <w:t>10)</w:t>
      </w:r>
      <w:r>
        <w:tab/>
        <w:t>Header Handling Control Reference:</w:t>
      </w:r>
    </w:p>
    <w:p w14:paraId="2299D41A" w14:textId="77777777" w:rsidR="00F1371A" w:rsidRDefault="00F1371A" w:rsidP="00F1371A">
      <w:pPr>
        <w:pStyle w:val="B1"/>
      </w:pPr>
      <w:r>
        <w:tab/>
        <w:t>A reference to a Header Handling Action related information that is pre-configured in the UPF. This pre-configuration in UPF comprise parameters 4-9. The Header Handling Control Reference can be provided in the AF request instead of providing the parameters of the Header Handling Control Information individually.</w:t>
      </w:r>
    </w:p>
    <w:p w14:paraId="48B8F285" w14:textId="3CFC1315" w:rsidR="00F1371A" w:rsidRDefault="00F1371A" w:rsidP="007E16B7">
      <w:pPr>
        <w:pStyle w:val="NO"/>
      </w:pPr>
      <w:r>
        <w:t>NOTE 3:</w:t>
      </w:r>
      <w:r>
        <w:tab/>
        <w:t>The reference to a Header Handling Control information that is pre-configured in the UPF and the corresponding header handling behaviour has to be agreed as part of the SLA. In a deployment, for simplicity, an operator can choose to set this reference to the same value as the Header Handling Detection Reference.</w:t>
      </w:r>
    </w:p>
    <w:p w14:paraId="7CDFA355" w14:textId="77777777" w:rsidR="00D40151" w:rsidRPr="001B7C50" w:rsidRDefault="00D40151" w:rsidP="00D40151">
      <w:pPr>
        <w:pStyle w:val="Heading2"/>
      </w:pPr>
      <w:bookmarkStart w:id="1578" w:name="_Toc185600715"/>
      <w:r w:rsidRPr="001B7C50">
        <w:t>5.7</w:t>
      </w:r>
      <w:r w:rsidRPr="001B7C50">
        <w:tab/>
        <w:t>QoS model</w:t>
      </w:r>
      <w:bookmarkEnd w:id="1558"/>
      <w:bookmarkEnd w:id="1559"/>
      <w:bookmarkEnd w:id="1560"/>
      <w:bookmarkEnd w:id="1563"/>
      <w:bookmarkEnd w:id="1564"/>
      <w:bookmarkEnd w:id="1565"/>
      <w:bookmarkEnd w:id="1578"/>
    </w:p>
    <w:p w14:paraId="2A89F9DA" w14:textId="77777777" w:rsidR="00D40151" w:rsidRPr="001B7C50" w:rsidRDefault="00D40151" w:rsidP="00D40151">
      <w:pPr>
        <w:pStyle w:val="Heading3"/>
      </w:pPr>
      <w:bookmarkStart w:id="1579" w:name="_CR5_7_1"/>
      <w:bookmarkStart w:id="1580" w:name="_Toc20149791"/>
      <w:bookmarkStart w:id="1581" w:name="_Toc27846583"/>
      <w:bookmarkStart w:id="1582" w:name="_Toc36187709"/>
      <w:bookmarkStart w:id="1583" w:name="_Toc45183613"/>
      <w:bookmarkStart w:id="1584" w:name="_Toc47342455"/>
      <w:bookmarkStart w:id="1585" w:name="_Toc51769155"/>
      <w:bookmarkStart w:id="1586" w:name="_Toc185600716"/>
      <w:bookmarkEnd w:id="1579"/>
      <w:r w:rsidRPr="001B7C50">
        <w:t>5.7.1</w:t>
      </w:r>
      <w:r w:rsidRPr="001B7C50">
        <w:tab/>
        <w:t>General Overview</w:t>
      </w:r>
      <w:bookmarkEnd w:id="1580"/>
      <w:bookmarkEnd w:id="1581"/>
      <w:bookmarkEnd w:id="1582"/>
      <w:bookmarkEnd w:id="1583"/>
      <w:bookmarkEnd w:id="1584"/>
      <w:bookmarkEnd w:id="1585"/>
      <w:bookmarkEnd w:id="1586"/>
    </w:p>
    <w:p w14:paraId="0A42F159" w14:textId="77777777" w:rsidR="00D40151" w:rsidRPr="001B7C50" w:rsidRDefault="00D40151" w:rsidP="00D40151">
      <w:pPr>
        <w:pStyle w:val="Heading4"/>
      </w:pPr>
      <w:bookmarkStart w:id="1587" w:name="_CR5_7_1_1"/>
      <w:bookmarkStart w:id="1588" w:name="_Toc20149792"/>
      <w:bookmarkStart w:id="1589" w:name="_Toc27846584"/>
      <w:bookmarkStart w:id="1590" w:name="_Toc36187710"/>
      <w:bookmarkStart w:id="1591" w:name="_Toc45183614"/>
      <w:bookmarkStart w:id="1592" w:name="_Toc47342456"/>
      <w:bookmarkStart w:id="1593" w:name="_Toc51769156"/>
      <w:bookmarkStart w:id="1594" w:name="_Toc185600717"/>
      <w:bookmarkEnd w:id="1587"/>
      <w:r w:rsidRPr="001B7C50">
        <w:t>5.7.1.1</w:t>
      </w:r>
      <w:r w:rsidRPr="001B7C50">
        <w:tab/>
        <w:t>QoS Flow</w:t>
      </w:r>
      <w:bookmarkEnd w:id="1588"/>
      <w:bookmarkEnd w:id="1589"/>
      <w:bookmarkEnd w:id="1590"/>
      <w:bookmarkEnd w:id="1591"/>
      <w:bookmarkEnd w:id="1592"/>
      <w:bookmarkEnd w:id="1593"/>
      <w:bookmarkEnd w:id="1594"/>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lastRenderedPageBreak/>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597816FF" w:rsidR="00AB1E8D" w:rsidRPr="001B7C50" w:rsidRDefault="00AB1E8D" w:rsidP="00AB1E8D">
      <w:bookmarkStart w:id="1595" w:name="_Toc20149793"/>
      <w:bookmarkStart w:id="1596" w:name="_Toc27846585"/>
      <w:bookmarkStart w:id="1597" w:name="_Toc36187711"/>
      <w:bookmarkStart w:id="1598" w:name="_Toc45183615"/>
      <w:bookmarkStart w:id="1599" w:name="_Toc47342457"/>
      <w:bookmarkStart w:id="1600" w:name="_Toc51769157"/>
      <w:r>
        <w:t>A QoS Flow may be enabled with PDU Set based QoS handling as described in clause 5.37.</w:t>
      </w:r>
      <w:r w:rsidR="00C92133">
        <w:t>5</w:t>
      </w:r>
      <w:r>
        <w:t>. For such QoS Flows, PDU Set QoS Parameters (see clause 5.7.7) are determined by the PCF and provided by SMF to the</w:t>
      </w:r>
      <w:r w:rsidR="001B02C3">
        <w:t xml:space="preserve"> 5G-AN</w:t>
      </w:r>
      <w:r>
        <w:t xml:space="preserve"> as part of the QoS profile.</w:t>
      </w:r>
    </w:p>
    <w:p w14:paraId="26941038" w14:textId="77777777" w:rsidR="00D40151" w:rsidRPr="001B7C50" w:rsidRDefault="00D40151" w:rsidP="00D40151">
      <w:pPr>
        <w:pStyle w:val="Heading4"/>
      </w:pPr>
      <w:bookmarkStart w:id="1601" w:name="_CR5_7_1_2"/>
      <w:bookmarkStart w:id="1602" w:name="_Toc185600718"/>
      <w:bookmarkEnd w:id="1601"/>
      <w:r w:rsidRPr="001B7C50">
        <w:t>5.7.1.2</w:t>
      </w:r>
      <w:r w:rsidRPr="001B7C50">
        <w:tab/>
        <w:t>QoS Profile</w:t>
      </w:r>
      <w:bookmarkEnd w:id="1595"/>
      <w:bookmarkEnd w:id="1596"/>
      <w:bookmarkEnd w:id="1597"/>
      <w:bookmarkEnd w:id="1598"/>
      <w:bookmarkEnd w:id="1599"/>
      <w:bookmarkEnd w:id="1600"/>
      <w:bookmarkEnd w:id="1602"/>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603" w:name="_CR5_7_1_2a"/>
      <w:bookmarkStart w:id="1604" w:name="_Toc20149794"/>
      <w:bookmarkStart w:id="1605" w:name="_Toc27846586"/>
      <w:bookmarkStart w:id="1606" w:name="_Toc36187712"/>
      <w:bookmarkStart w:id="1607" w:name="_Toc45183616"/>
      <w:bookmarkStart w:id="1608" w:name="_Toc47342458"/>
      <w:bookmarkStart w:id="1609" w:name="_Toc51769158"/>
      <w:bookmarkStart w:id="1610" w:name="_Toc185600719"/>
      <w:bookmarkEnd w:id="1603"/>
      <w:r w:rsidRPr="001B7C50">
        <w:t>5.7.1.2a</w:t>
      </w:r>
      <w:r w:rsidRPr="001B7C50">
        <w:tab/>
        <w:t>Alternative QoS Profile</w:t>
      </w:r>
      <w:bookmarkEnd w:id="1604"/>
      <w:bookmarkEnd w:id="1605"/>
      <w:bookmarkEnd w:id="1606"/>
      <w:bookmarkEnd w:id="1607"/>
      <w:bookmarkEnd w:id="1608"/>
      <w:bookmarkEnd w:id="1609"/>
      <w:bookmarkEnd w:id="1610"/>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the SMF shall provide, in </w:t>
      </w:r>
      <w:r w:rsidRPr="001B7C50">
        <w:rPr>
          <w:lang w:eastAsia="x-none"/>
        </w:rPr>
        <w:lastRenderedPageBreak/>
        <w:t>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611" w:name="_Toc20149795"/>
      <w:bookmarkStart w:id="1612" w:name="_Toc27846587"/>
      <w:bookmarkStart w:id="1613" w:name="_Toc36187713"/>
      <w:bookmarkStart w:id="1614" w:name="_Toc45183617"/>
      <w:bookmarkStart w:id="1615" w:name="_Toc47342459"/>
      <w:bookmarkStart w:id="1616"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617" w:name="_CR5_7_1_3"/>
      <w:bookmarkStart w:id="1618" w:name="_Toc185600720"/>
      <w:bookmarkEnd w:id="1617"/>
      <w:r w:rsidRPr="001B7C50">
        <w:t>5.7.1.3</w:t>
      </w:r>
      <w:r w:rsidRPr="001B7C50">
        <w:tab/>
        <w:t>Control of QoS Flows</w:t>
      </w:r>
      <w:bookmarkEnd w:id="1611"/>
      <w:bookmarkEnd w:id="1612"/>
      <w:bookmarkEnd w:id="1613"/>
      <w:bookmarkEnd w:id="1614"/>
      <w:bookmarkEnd w:id="1615"/>
      <w:bookmarkEnd w:id="1616"/>
      <w:bookmarkEnd w:id="1618"/>
    </w:p>
    <w:p w14:paraId="1A078735" w14:textId="77777777" w:rsidR="00D40151" w:rsidRPr="001B7C50" w:rsidRDefault="00D40151" w:rsidP="00D40151">
      <w:r w:rsidRPr="001B7C50">
        <w:t>The following options are supported to control QoS Flows:</w:t>
      </w:r>
    </w:p>
    <w:p w14:paraId="2DDACEAD" w14:textId="0E6AB550" w:rsidR="00D40151" w:rsidRPr="001B7C50" w:rsidRDefault="00D40151" w:rsidP="00D40151">
      <w:pPr>
        <w:pStyle w:val="B1"/>
      </w:pPr>
      <w:r w:rsidRPr="001B7C50">
        <w:t>1)</w:t>
      </w:r>
      <w:r w:rsidRPr="001B7C50">
        <w:tab/>
        <w:t>For Non-GBR QoS Flows</w:t>
      </w:r>
      <w:r w:rsidR="00214C93">
        <w:t xml:space="preserve"> and</w:t>
      </w:r>
      <w:r w:rsidRPr="001B7C50">
        <w:t xml:space="preserve">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1FEC88AC" w:rsidR="00D40151" w:rsidRPr="001B7C50" w:rsidRDefault="00D40151" w:rsidP="00D40151">
      <w:pPr>
        <w:pStyle w:val="NO"/>
      </w:pPr>
      <w:r w:rsidRPr="001B7C50">
        <w:t>NOTE:</w:t>
      </w:r>
      <w:r w:rsidRPr="001B7C50">
        <w:tab/>
        <w:t>Pre-configured 5QI values can be used when the UE is roaming</w:t>
      </w:r>
      <w:r w:rsidR="00153C7D">
        <w:t xml:space="preserve"> if allowed by SLA between the operators</w:t>
      </w:r>
      <w:r w:rsidRPr="001B7C50">
        <w:t>.</w:t>
      </w:r>
    </w:p>
    <w:p w14:paraId="23DDA232" w14:textId="77777777" w:rsidR="00D40151" w:rsidRPr="001B7C50" w:rsidRDefault="00D40151" w:rsidP="00D40151">
      <w:pPr>
        <w:pStyle w:val="Heading4"/>
      </w:pPr>
      <w:bookmarkStart w:id="1619" w:name="_CR5_7_1_4"/>
      <w:bookmarkStart w:id="1620" w:name="_Toc20149796"/>
      <w:bookmarkStart w:id="1621" w:name="_Toc27846588"/>
      <w:bookmarkStart w:id="1622" w:name="_Toc36187714"/>
      <w:bookmarkStart w:id="1623" w:name="_Toc45183618"/>
      <w:bookmarkStart w:id="1624" w:name="_Toc47342460"/>
      <w:bookmarkStart w:id="1625" w:name="_Toc51769160"/>
      <w:bookmarkStart w:id="1626" w:name="_Toc185600721"/>
      <w:bookmarkEnd w:id="1619"/>
      <w:r w:rsidRPr="001B7C50">
        <w:t>5.7.1.4</w:t>
      </w:r>
      <w:r w:rsidRPr="001B7C50">
        <w:tab/>
        <w:t>QoS Rules</w:t>
      </w:r>
      <w:bookmarkEnd w:id="1620"/>
      <w:bookmarkEnd w:id="1621"/>
      <w:bookmarkEnd w:id="1622"/>
      <w:bookmarkEnd w:id="1623"/>
      <w:bookmarkEnd w:id="1624"/>
      <w:bookmarkEnd w:id="1625"/>
      <w:bookmarkEnd w:id="1626"/>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lastRenderedPageBreak/>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385661A2"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w:t>
      </w:r>
      <w:r w:rsidR="00214C93">
        <w:t xml:space="preserve"> and</w:t>
      </w:r>
      <w:r w:rsidRPr="001B7C50">
        <w:t xml:space="preserve">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C4E8397" w:rsidR="00D40151" w:rsidRPr="001B7C50" w:rsidRDefault="00D40151" w:rsidP="00D40151">
      <w:r w:rsidRPr="001B7C50">
        <w:t>For Unstructured type PDU Session, the default QoS rule does not contain a Packet Filter Set</w:t>
      </w:r>
      <w:r w:rsidR="00214C93">
        <w:t xml:space="preserve"> and</w:t>
      </w:r>
      <w:r w:rsidRPr="001B7C50">
        <w:t xml:space="preserve">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27" w:name="_CR5_7_1_5"/>
      <w:bookmarkStart w:id="1628" w:name="_Toc20149797"/>
      <w:bookmarkStart w:id="1629" w:name="_Toc27846589"/>
      <w:bookmarkStart w:id="1630" w:name="_Toc36187715"/>
      <w:bookmarkStart w:id="1631" w:name="_Toc45183619"/>
      <w:bookmarkStart w:id="1632" w:name="_Toc47342461"/>
      <w:bookmarkStart w:id="1633" w:name="_Toc51769161"/>
      <w:bookmarkStart w:id="1634" w:name="_Toc185600722"/>
      <w:bookmarkEnd w:id="1627"/>
      <w:r w:rsidRPr="001B7C50">
        <w:t>5.7.1.5</w:t>
      </w:r>
      <w:r w:rsidRPr="001B7C50">
        <w:tab/>
        <w:t>QoS Flow mapping</w:t>
      </w:r>
      <w:bookmarkEnd w:id="1628"/>
      <w:bookmarkEnd w:id="1629"/>
      <w:bookmarkEnd w:id="1630"/>
      <w:bookmarkEnd w:id="1631"/>
      <w:bookmarkEnd w:id="1632"/>
      <w:bookmarkEnd w:id="1633"/>
      <w:bookmarkEnd w:id="1634"/>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lastRenderedPageBreak/>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7" type="#_x0000_t75" style="width:455.15pt;height:217.25pt" o:ole="">
            <v:imagedata r:id="rId153" o:title=""/>
          </v:shape>
          <o:OLEObject Type="Embed" ProgID="Word.Picture.8" ShapeID="_x0000_i1097" DrawAspect="Content" ObjectID="_1796214407" r:id="rId154"/>
        </w:object>
      </w:r>
    </w:p>
    <w:p w14:paraId="7FF996D1" w14:textId="77777777" w:rsidR="00D40151" w:rsidRPr="001B7C50" w:rsidRDefault="00D40151" w:rsidP="00D40151">
      <w:pPr>
        <w:pStyle w:val="TF"/>
      </w:pPr>
      <w:bookmarkStart w:id="1635" w:name="_CRFigure5_7_1_51"/>
      <w:r w:rsidRPr="001B7C50">
        <w:t xml:space="preserve">Figure </w:t>
      </w:r>
      <w:bookmarkEnd w:id="1635"/>
      <w:r w:rsidRPr="001B7C50">
        <w:t>5.7.1.5-1: The principle for classification and User Plane marking for QoS Flows and mapping to AN Resources</w:t>
      </w:r>
    </w:p>
    <w:p w14:paraId="251BCE08" w14:textId="3D8300A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w:t>
      </w:r>
      <w:r w:rsidR="00214C93">
        <w:t xml:space="preserve"> and</w:t>
      </w:r>
      <w:r w:rsidRPr="001B7C50">
        <w:t xml:space="preserve">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lastRenderedPageBreak/>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36" w:name="_CR5_7_1_6"/>
      <w:bookmarkStart w:id="1637" w:name="_Toc20149798"/>
      <w:bookmarkStart w:id="1638" w:name="_Toc27846590"/>
      <w:bookmarkStart w:id="1639" w:name="_Toc36187716"/>
      <w:bookmarkStart w:id="1640" w:name="_Toc45183620"/>
      <w:bookmarkStart w:id="1641" w:name="_Toc47342462"/>
      <w:bookmarkStart w:id="1642" w:name="_Toc51769162"/>
      <w:bookmarkStart w:id="1643" w:name="_Toc185600723"/>
      <w:bookmarkEnd w:id="1636"/>
      <w:r w:rsidRPr="001B7C50">
        <w:t>5.7.1.6</w:t>
      </w:r>
      <w:r w:rsidRPr="001B7C50">
        <w:tab/>
        <w:t>DL traffic</w:t>
      </w:r>
      <w:bookmarkEnd w:id="1637"/>
      <w:bookmarkEnd w:id="1638"/>
      <w:bookmarkEnd w:id="1639"/>
      <w:bookmarkEnd w:id="1640"/>
      <w:bookmarkEnd w:id="1641"/>
      <w:bookmarkEnd w:id="1642"/>
      <w:bookmarkEnd w:id="1643"/>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38754C9" w:rsidR="00D40151" w:rsidRPr="001B7C50" w:rsidRDefault="00D40151" w:rsidP="00D40151">
      <w:pPr>
        <w:pStyle w:val="B1"/>
      </w:pPr>
      <w:r w:rsidRPr="001B7C50">
        <w:t>-</w:t>
      </w:r>
      <w:r w:rsidRPr="001B7C50">
        <w:tab/>
        <w:t>UPF performs transport level packet marking in DL on a per QoS Flow basis</w:t>
      </w:r>
      <w:r w:rsidR="0022112F">
        <w:t xml:space="preserve"> (optionally taking into account PDU Set Information, if applicable)</w:t>
      </w:r>
      <w:r w:rsidRPr="001B7C50">
        <w:t>. The UPF uses the transport level packet marking value</w:t>
      </w:r>
      <w:r w:rsidR="0022112F">
        <w:t>(s)</w:t>
      </w:r>
      <w:r w:rsidRPr="001B7C50">
        <w:t xml:space="preserv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44" w:name="_CR5_7_1_7"/>
      <w:bookmarkStart w:id="1645" w:name="_Toc20149799"/>
      <w:bookmarkStart w:id="1646" w:name="_Toc27846591"/>
      <w:bookmarkStart w:id="1647" w:name="_Toc36187717"/>
      <w:bookmarkStart w:id="1648" w:name="_Toc45183621"/>
      <w:bookmarkStart w:id="1649" w:name="_Toc47342463"/>
      <w:bookmarkStart w:id="1650" w:name="_Toc51769163"/>
      <w:bookmarkStart w:id="1651" w:name="_Toc185600724"/>
      <w:bookmarkEnd w:id="1644"/>
      <w:r w:rsidRPr="001B7C50">
        <w:t>5.7.1.7</w:t>
      </w:r>
      <w:r w:rsidRPr="001B7C50">
        <w:tab/>
        <w:t>UL Traffic</w:t>
      </w:r>
      <w:bookmarkEnd w:id="1645"/>
      <w:bookmarkEnd w:id="1646"/>
      <w:bookmarkEnd w:id="1647"/>
      <w:bookmarkEnd w:id="1648"/>
      <w:bookmarkEnd w:id="1649"/>
      <w:bookmarkEnd w:id="1650"/>
      <w:bookmarkEnd w:id="1651"/>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1965D4E3"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w:t>
      </w:r>
      <w:r w:rsidR="00214C93">
        <w:t xml:space="preserve"> and</w:t>
      </w:r>
      <w:r w:rsidRPr="001B7C50">
        <w:t xml:space="preserve">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52" w:name="_CR5_7_1_8"/>
      <w:bookmarkStart w:id="1653" w:name="_Toc20149800"/>
      <w:bookmarkStart w:id="1654" w:name="_Toc27846592"/>
      <w:bookmarkStart w:id="1655" w:name="_Toc36187718"/>
      <w:bookmarkStart w:id="1656" w:name="_Toc45183622"/>
      <w:bookmarkStart w:id="1657" w:name="_Toc47342464"/>
      <w:bookmarkStart w:id="1658" w:name="_Toc51769164"/>
      <w:bookmarkStart w:id="1659" w:name="_Toc185600725"/>
      <w:bookmarkEnd w:id="1652"/>
      <w:r w:rsidRPr="001B7C50">
        <w:t>5.7.1.8</w:t>
      </w:r>
      <w:r w:rsidRPr="001B7C50">
        <w:tab/>
        <w:t>AMBR/MFBR enforcement and rate limitation</w:t>
      </w:r>
      <w:bookmarkEnd w:id="1653"/>
      <w:bookmarkEnd w:id="1654"/>
      <w:bookmarkEnd w:id="1655"/>
      <w:bookmarkEnd w:id="1656"/>
      <w:bookmarkEnd w:id="1657"/>
      <w:bookmarkEnd w:id="1658"/>
      <w:bookmarkEnd w:id="1659"/>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lastRenderedPageBreak/>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60" w:name="_CR5_7_1_9"/>
      <w:bookmarkStart w:id="1661" w:name="_Toc20149801"/>
      <w:bookmarkStart w:id="1662" w:name="_Toc27846593"/>
      <w:bookmarkStart w:id="1663" w:name="_Toc36187719"/>
      <w:bookmarkStart w:id="1664" w:name="_Toc45183623"/>
      <w:bookmarkStart w:id="1665" w:name="_Toc47342465"/>
      <w:bookmarkStart w:id="1666" w:name="_Toc51769165"/>
      <w:bookmarkStart w:id="1667" w:name="_Toc185600726"/>
      <w:bookmarkEnd w:id="1660"/>
      <w:r w:rsidRPr="001B7C50">
        <w:t>5.7.1.9</w:t>
      </w:r>
      <w:r w:rsidRPr="001B7C50">
        <w:tab/>
        <w:t>Precedence Value</w:t>
      </w:r>
      <w:bookmarkEnd w:id="1661"/>
      <w:bookmarkEnd w:id="1662"/>
      <w:bookmarkEnd w:id="1663"/>
      <w:bookmarkEnd w:id="1664"/>
      <w:bookmarkEnd w:id="1665"/>
      <w:bookmarkEnd w:id="1666"/>
      <w:bookmarkEnd w:id="1667"/>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68" w:name="_CR5_7_1_10"/>
      <w:bookmarkStart w:id="1669" w:name="_Toc185600727"/>
      <w:bookmarkStart w:id="1670" w:name="_Toc20149802"/>
      <w:bookmarkStart w:id="1671" w:name="_Toc27846594"/>
      <w:bookmarkStart w:id="1672" w:name="_Toc36187720"/>
      <w:bookmarkStart w:id="1673" w:name="_Toc45183624"/>
      <w:bookmarkStart w:id="1674" w:name="_Toc47342466"/>
      <w:bookmarkStart w:id="1675" w:name="_Toc51769166"/>
      <w:bookmarkEnd w:id="1668"/>
      <w:r w:rsidRPr="001B7C50">
        <w:t>5.7.1.10</w:t>
      </w:r>
      <w:r w:rsidRPr="001B7C50">
        <w:tab/>
        <w:t>UE-Slice-MBR enforcement and rate limitation</w:t>
      </w:r>
      <w:bookmarkEnd w:id="1669"/>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76" w:name="_CR5_7_1_11"/>
      <w:bookmarkStart w:id="1677" w:name="_Toc185600728"/>
      <w:bookmarkEnd w:id="1676"/>
      <w:r w:rsidRPr="001B7C50">
        <w:lastRenderedPageBreak/>
        <w:t>5.7.1.11</w:t>
      </w:r>
      <w:r w:rsidRPr="001B7C50">
        <w:tab/>
        <w:t>QoS aspects of home-routed roaming</w:t>
      </w:r>
      <w:bookmarkEnd w:id="1677"/>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1EC5EAA7" w:rsidR="009B42A2" w:rsidRDefault="009B42A2" w:rsidP="005A13C0">
      <w:pPr>
        <w:pStyle w:val="NO"/>
      </w:pPr>
      <w:r>
        <w:t>NOTE</w:t>
      </w:r>
      <w:r w:rsidR="00153C7D">
        <w:t> 1</w:t>
      </w:r>
      <w:r>
        <w:t>:</w:t>
      </w:r>
      <w:r>
        <w:tab/>
        <w:t>For this Release of the specification, QoS constraints apply only to the non-GBR default QoS Flow.</w:t>
      </w:r>
    </w:p>
    <w:p w14:paraId="7F13E002" w14:textId="68F402E0" w:rsidR="00153C7D" w:rsidRDefault="00153C7D" w:rsidP="00153C7D">
      <w:pPr>
        <w:pStyle w:val="NO"/>
      </w:pPr>
      <w:r>
        <w:t>NOTE 2:</w:t>
      </w:r>
      <w:r>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Default="00153C7D" w:rsidP="00153C7D">
      <w:pPr>
        <w:pStyle w:val="NO"/>
      </w:pPr>
      <w:r>
        <w:t>NOTE 3:</w:t>
      </w:r>
      <w:r>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Default="00153C7D" w:rsidP="00153C7D">
      <w:pPr>
        <w:pStyle w:val="NO"/>
      </w:pPr>
      <w:r>
        <w:t>NOTE 4:</w:t>
      </w:r>
      <w:r>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78" w:name="_CR5_7_2"/>
      <w:bookmarkStart w:id="1679" w:name="_Toc185600729"/>
      <w:bookmarkEnd w:id="1678"/>
      <w:r w:rsidRPr="001B7C50">
        <w:t>5.7.2</w:t>
      </w:r>
      <w:r w:rsidRPr="001B7C50">
        <w:tab/>
        <w:t>5G QoS Parameters</w:t>
      </w:r>
      <w:bookmarkEnd w:id="1670"/>
      <w:bookmarkEnd w:id="1671"/>
      <w:bookmarkEnd w:id="1672"/>
      <w:bookmarkEnd w:id="1673"/>
      <w:bookmarkEnd w:id="1674"/>
      <w:bookmarkEnd w:id="1675"/>
      <w:bookmarkEnd w:id="1679"/>
    </w:p>
    <w:p w14:paraId="791DADD4" w14:textId="77777777" w:rsidR="00D40151" w:rsidRPr="001B7C50" w:rsidRDefault="00D40151" w:rsidP="00D40151">
      <w:pPr>
        <w:pStyle w:val="Heading4"/>
      </w:pPr>
      <w:bookmarkStart w:id="1680" w:name="_CR5_7_2_1"/>
      <w:bookmarkStart w:id="1681" w:name="_Toc20149803"/>
      <w:bookmarkStart w:id="1682" w:name="_Toc27846595"/>
      <w:bookmarkStart w:id="1683" w:name="_Toc36187721"/>
      <w:bookmarkStart w:id="1684" w:name="_Toc45183625"/>
      <w:bookmarkStart w:id="1685" w:name="_Toc47342467"/>
      <w:bookmarkStart w:id="1686" w:name="_Toc51769167"/>
      <w:bookmarkStart w:id="1687" w:name="_Toc185600730"/>
      <w:bookmarkEnd w:id="1680"/>
      <w:r w:rsidRPr="001B7C50">
        <w:t>5.7.2.1</w:t>
      </w:r>
      <w:r w:rsidRPr="001B7C50">
        <w:tab/>
        <w:t>5QI</w:t>
      </w:r>
      <w:bookmarkEnd w:id="1681"/>
      <w:bookmarkEnd w:id="1682"/>
      <w:bookmarkEnd w:id="1683"/>
      <w:bookmarkEnd w:id="1684"/>
      <w:bookmarkEnd w:id="1685"/>
      <w:bookmarkEnd w:id="1686"/>
      <w:bookmarkEnd w:id="1687"/>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13AB912B" w:rsidR="00D40151" w:rsidRPr="001B7C50" w:rsidRDefault="00D40151" w:rsidP="00D40151">
      <w:r w:rsidRPr="001B7C50">
        <w:lastRenderedPageBreak/>
        <w:t>Standardized or pre-configured 5G QoS characteristics, are indicated through the 5QI value</w:t>
      </w:r>
      <w:r w:rsidR="00214C93">
        <w:t xml:space="preserve"> and</w:t>
      </w:r>
      <w:r w:rsidRPr="001B7C50">
        <w:t xml:space="preserve"> are not signalled on any interface, unless certain 5G QoS characteristics are modified as specified in clauses 5.7.3.3, 5.7.3.4, 5.7.3.6</w:t>
      </w:r>
      <w:r w:rsidR="00214C93">
        <w:t xml:space="preserve"> and</w:t>
      </w:r>
      <w:r w:rsidRPr="001B7C50">
        <w:t xml:space="preserve">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88" w:name="_CR5_7_2_2"/>
      <w:bookmarkStart w:id="1689" w:name="_Toc20149804"/>
      <w:bookmarkStart w:id="1690" w:name="_Toc27846596"/>
      <w:bookmarkStart w:id="1691" w:name="_Toc36187722"/>
      <w:bookmarkStart w:id="1692" w:name="_Toc45183626"/>
      <w:bookmarkStart w:id="1693" w:name="_Toc47342468"/>
      <w:bookmarkStart w:id="1694" w:name="_Toc51769168"/>
      <w:bookmarkStart w:id="1695" w:name="_Toc185600731"/>
      <w:bookmarkEnd w:id="1688"/>
      <w:r w:rsidRPr="001B7C50">
        <w:t>5.7.2.2</w:t>
      </w:r>
      <w:r w:rsidRPr="001B7C50">
        <w:tab/>
        <w:t>ARP</w:t>
      </w:r>
      <w:bookmarkEnd w:id="1689"/>
      <w:bookmarkEnd w:id="1690"/>
      <w:bookmarkEnd w:id="1691"/>
      <w:bookmarkEnd w:id="1692"/>
      <w:bookmarkEnd w:id="1693"/>
      <w:bookmarkEnd w:id="1694"/>
      <w:bookmarkEnd w:id="1695"/>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96" w:name="_CR5_7_2_3"/>
      <w:bookmarkStart w:id="1697" w:name="_Toc20149805"/>
      <w:bookmarkStart w:id="1698" w:name="_Toc27846597"/>
      <w:bookmarkStart w:id="1699" w:name="_Toc36187723"/>
      <w:bookmarkStart w:id="1700" w:name="_Toc45183627"/>
      <w:bookmarkStart w:id="1701" w:name="_Toc47342469"/>
      <w:bookmarkStart w:id="1702" w:name="_Toc51769169"/>
      <w:bookmarkStart w:id="1703" w:name="_Toc185600732"/>
      <w:bookmarkEnd w:id="1696"/>
      <w:r w:rsidRPr="001B7C50">
        <w:t>5.7.2.3</w:t>
      </w:r>
      <w:r w:rsidRPr="001B7C50">
        <w:tab/>
        <w:t>RQA</w:t>
      </w:r>
      <w:bookmarkEnd w:id="1697"/>
      <w:bookmarkEnd w:id="1698"/>
      <w:bookmarkEnd w:id="1699"/>
      <w:bookmarkEnd w:id="1700"/>
      <w:bookmarkEnd w:id="1701"/>
      <w:bookmarkEnd w:id="1702"/>
      <w:bookmarkEnd w:id="1703"/>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704" w:name="_CR5_7_2_4"/>
      <w:bookmarkStart w:id="1705" w:name="_Toc20149806"/>
      <w:bookmarkStart w:id="1706" w:name="_Toc27846598"/>
      <w:bookmarkStart w:id="1707" w:name="_Toc36187724"/>
      <w:bookmarkStart w:id="1708" w:name="_Toc45183628"/>
      <w:bookmarkStart w:id="1709" w:name="_Toc47342470"/>
      <w:bookmarkStart w:id="1710" w:name="_Toc51769170"/>
      <w:bookmarkStart w:id="1711" w:name="_Toc185600733"/>
      <w:bookmarkEnd w:id="1704"/>
      <w:r w:rsidRPr="001B7C50">
        <w:t>5.7.2.4</w:t>
      </w:r>
      <w:r w:rsidRPr="001B7C50">
        <w:tab/>
        <w:t>Notification control</w:t>
      </w:r>
      <w:bookmarkEnd w:id="1705"/>
      <w:bookmarkEnd w:id="1706"/>
      <w:bookmarkEnd w:id="1707"/>
      <w:bookmarkEnd w:id="1708"/>
      <w:bookmarkEnd w:id="1709"/>
      <w:bookmarkEnd w:id="1710"/>
      <w:bookmarkEnd w:id="1711"/>
    </w:p>
    <w:p w14:paraId="3694F195" w14:textId="77777777" w:rsidR="00D40151" w:rsidRPr="001B7C50" w:rsidRDefault="00D40151" w:rsidP="00D40151">
      <w:pPr>
        <w:pStyle w:val="Heading5"/>
      </w:pPr>
      <w:bookmarkStart w:id="1712" w:name="_CR5_7_2_4_1"/>
      <w:bookmarkStart w:id="1713" w:name="_Toc27846599"/>
      <w:bookmarkStart w:id="1714" w:name="_Toc36187725"/>
      <w:bookmarkStart w:id="1715" w:name="_Toc45183629"/>
      <w:bookmarkStart w:id="1716" w:name="_Toc47342471"/>
      <w:bookmarkStart w:id="1717" w:name="_Toc51769171"/>
      <w:bookmarkStart w:id="1718" w:name="_Toc185600734"/>
      <w:bookmarkEnd w:id="1712"/>
      <w:r w:rsidRPr="001B7C50">
        <w:t>5.7.2.4.1</w:t>
      </w:r>
      <w:r w:rsidRPr="001B7C50">
        <w:tab/>
        <w:t>General</w:t>
      </w:r>
      <w:bookmarkEnd w:id="1713"/>
      <w:bookmarkEnd w:id="1714"/>
      <w:bookmarkEnd w:id="1715"/>
      <w:bookmarkEnd w:id="1716"/>
      <w:bookmarkEnd w:id="1717"/>
      <w:bookmarkEnd w:id="1718"/>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lastRenderedPageBreak/>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19" w:name="_CR5_7_2_4_1a"/>
      <w:bookmarkStart w:id="1720" w:name="_Toc36187726"/>
      <w:bookmarkStart w:id="1721" w:name="_Toc45183630"/>
      <w:bookmarkStart w:id="1722" w:name="_Toc47342472"/>
      <w:bookmarkStart w:id="1723" w:name="_Toc51769172"/>
      <w:bookmarkStart w:id="1724" w:name="_Toc185600735"/>
      <w:bookmarkEnd w:id="1719"/>
      <w:r w:rsidRPr="001B7C50">
        <w:t>5.7.2.4.1a</w:t>
      </w:r>
      <w:r w:rsidRPr="001B7C50">
        <w:tab/>
        <w:t>Notification Control without Alternative QoS Profiles</w:t>
      </w:r>
      <w:bookmarkEnd w:id="1720"/>
      <w:bookmarkEnd w:id="1721"/>
      <w:bookmarkEnd w:id="1722"/>
      <w:bookmarkEnd w:id="1723"/>
      <w:bookmarkEnd w:id="1724"/>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725"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726" w:name="_CR5_7_2_4_1b"/>
      <w:bookmarkStart w:id="1727" w:name="_Toc36187727"/>
      <w:bookmarkStart w:id="1728" w:name="_Toc45183631"/>
      <w:bookmarkStart w:id="1729" w:name="_Toc47342473"/>
      <w:bookmarkStart w:id="1730" w:name="_Toc51769173"/>
      <w:bookmarkStart w:id="1731" w:name="_Toc185600736"/>
      <w:bookmarkEnd w:id="1726"/>
      <w:r w:rsidRPr="001B7C50">
        <w:t>5.7.2.4.1b</w:t>
      </w:r>
      <w:r w:rsidRPr="001B7C50">
        <w:tab/>
        <w:t>Notification control with Alternative QoS Profiles</w:t>
      </w:r>
      <w:bookmarkEnd w:id="1727"/>
      <w:bookmarkEnd w:id="1728"/>
      <w:bookmarkEnd w:id="1729"/>
      <w:bookmarkEnd w:id="1730"/>
      <w:bookmarkEnd w:id="1731"/>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lastRenderedPageBreak/>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32" w:name="_CR5_7_2_4_2"/>
      <w:bookmarkStart w:id="1733" w:name="_Toc36187728"/>
      <w:bookmarkStart w:id="1734" w:name="_Toc45183632"/>
      <w:bookmarkStart w:id="1735" w:name="_Toc47342474"/>
      <w:bookmarkStart w:id="1736" w:name="_Toc51769174"/>
      <w:bookmarkStart w:id="1737" w:name="_Toc185600737"/>
      <w:bookmarkEnd w:id="1732"/>
      <w:r w:rsidRPr="001B7C50">
        <w:t>5.7.2.4.2</w:t>
      </w:r>
      <w:r w:rsidRPr="001B7C50">
        <w:tab/>
        <w:t>Usage of Notification control with Alternative QoS Profiles at handover</w:t>
      </w:r>
      <w:bookmarkEnd w:id="1725"/>
      <w:bookmarkEnd w:id="1733"/>
      <w:bookmarkEnd w:id="1734"/>
      <w:bookmarkEnd w:id="1735"/>
      <w:bookmarkEnd w:id="1736"/>
      <w:bookmarkEnd w:id="1737"/>
    </w:p>
    <w:p w14:paraId="5D1307FD" w14:textId="77777777" w:rsidR="00D40151" w:rsidRPr="001B7C50" w:rsidRDefault="00D40151" w:rsidP="00D40151">
      <w:bookmarkStart w:id="1738"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739"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w:t>
      </w:r>
      <w:r w:rsidRPr="001B7C50">
        <w:lastRenderedPageBreak/>
        <w:t>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40" w:name="_CR5_7_2_4_3"/>
      <w:bookmarkStart w:id="1741" w:name="_Toc185600738"/>
      <w:bookmarkStart w:id="1742" w:name="_Toc36187729"/>
      <w:bookmarkStart w:id="1743" w:name="_Toc45183633"/>
      <w:bookmarkStart w:id="1744" w:name="_Toc47342475"/>
      <w:bookmarkStart w:id="1745" w:name="_Toc51769175"/>
      <w:bookmarkEnd w:id="1740"/>
      <w:r w:rsidRPr="001B7C50">
        <w:t>5.7.2.4.3</w:t>
      </w:r>
      <w:r w:rsidRPr="001B7C50">
        <w:tab/>
        <w:t>Usage of Notification control with Alternative QoS Profiles during QoS Flow establishment and modification</w:t>
      </w:r>
      <w:bookmarkEnd w:id="1741"/>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46" w:name="_CR5_7_2_5"/>
      <w:bookmarkStart w:id="1747" w:name="_Toc185600739"/>
      <w:bookmarkEnd w:id="1746"/>
      <w:r w:rsidRPr="001B7C50">
        <w:t>5.7.2.5</w:t>
      </w:r>
      <w:r w:rsidRPr="001B7C50">
        <w:tab/>
        <w:t>Flow Bit Rates</w:t>
      </w:r>
      <w:bookmarkEnd w:id="1738"/>
      <w:bookmarkEnd w:id="1739"/>
      <w:bookmarkEnd w:id="1742"/>
      <w:bookmarkEnd w:id="1743"/>
      <w:bookmarkEnd w:id="1744"/>
      <w:bookmarkEnd w:id="1745"/>
      <w:bookmarkEnd w:id="1747"/>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48" w:name="_CR5_7_2_6"/>
      <w:bookmarkStart w:id="1749" w:name="_Toc20149808"/>
      <w:bookmarkStart w:id="1750" w:name="_Toc27846602"/>
      <w:bookmarkStart w:id="1751" w:name="_Toc36187730"/>
      <w:bookmarkStart w:id="1752" w:name="_Toc45183634"/>
      <w:bookmarkStart w:id="1753" w:name="_Toc47342476"/>
      <w:bookmarkStart w:id="1754" w:name="_Toc51769176"/>
      <w:bookmarkStart w:id="1755" w:name="_Toc185600740"/>
      <w:bookmarkEnd w:id="1748"/>
      <w:r w:rsidRPr="001B7C50">
        <w:t>5.7.2.6</w:t>
      </w:r>
      <w:r w:rsidRPr="001B7C50">
        <w:tab/>
        <w:t>Aggregate Bit Rates</w:t>
      </w:r>
      <w:bookmarkEnd w:id="1749"/>
      <w:bookmarkEnd w:id="1750"/>
      <w:bookmarkEnd w:id="1751"/>
      <w:bookmarkEnd w:id="1752"/>
      <w:bookmarkEnd w:id="1753"/>
      <w:bookmarkEnd w:id="1754"/>
      <w:bookmarkEnd w:id="1755"/>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lastRenderedPageBreak/>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56" w:name="_CR5_7_2_7"/>
      <w:bookmarkStart w:id="1757" w:name="_Toc20149809"/>
      <w:bookmarkStart w:id="1758" w:name="_Toc27846603"/>
      <w:bookmarkStart w:id="1759" w:name="_Toc36187731"/>
      <w:bookmarkStart w:id="1760" w:name="_Toc45183635"/>
      <w:bookmarkStart w:id="1761" w:name="_Toc47342477"/>
      <w:bookmarkStart w:id="1762" w:name="_Toc51769177"/>
      <w:bookmarkStart w:id="1763" w:name="_Toc185600741"/>
      <w:bookmarkEnd w:id="1756"/>
      <w:r w:rsidRPr="001B7C50">
        <w:t>5.7.2.7</w:t>
      </w:r>
      <w:r w:rsidRPr="001B7C50">
        <w:tab/>
        <w:t>Default values</w:t>
      </w:r>
      <w:bookmarkEnd w:id="1757"/>
      <w:bookmarkEnd w:id="1758"/>
      <w:bookmarkEnd w:id="1759"/>
      <w:bookmarkEnd w:id="1760"/>
      <w:bookmarkEnd w:id="1761"/>
      <w:bookmarkEnd w:id="1762"/>
      <w:bookmarkEnd w:id="1763"/>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59394634" w:rsidR="00D40151" w:rsidRPr="001B7C50" w:rsidRDefault="00D40151" w:rsidP="00D40151">
      <w:pPr>
        <w:pStyle w:val="NO"/>
      </w:pPr>
      <w:r w:rsidRPr="001B7C50">
        <w:t>NOTE 1:</w:t>
      </w:r>
      <w:r w:rsidRPr="001B7C50">
        <w:tab/>
        <w:t>The 5QI Priority Level can be added to the subscription information to achieve an overwriting of the standardized or pre</w:t>
      </w:r>
      <w:r w:rsidR="00153C7D">
        <w:t>-</w:t>
      </w:r>
      <w:r w:rsidRPr="001B7C50">
        <w:t>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764" w:name="_Toc20149810"/>
      <w:r w:rsidRPr="001B7C50">
        <w:lastRenderedPageBreak/>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65" w:name="_CR5_7_2_8"/>
      <w:bookmarkStart w:id="1766" w:name="_Toc27846604"/>
      <w:bookmarkStart w:id="1767" w:name="_Toc36187732"/>
      <w:bookmarkStart w:id="1768" w:name="_Toc45183636"/>
      <w:bookmarkStart w:id="1769" w:name="_Toc47342478"/>
      <w:bookmarkStart w:id="1770" w:name="_Toc51769178"/>
      <w:bookmarkStart w:id="1771" w:name="_Toc185600742"/>
      <w:bookmarkEnd w:id="1765"/>
      <w:r w:rsidRPr="001B7C50">
        <w:t>5.7.2.8</w:t>
      </w:r>
      <w:r w:rsidRPr="001B7C50">
        <w:tab/>
        <w:t>Maximum Packet Loss Rate</w:t>
      </w:r>
      <w:bookmarkEnd w:id="1764"/>
      <w:bookmarkEnd w:id="1766"/>
      <w:bookmarkEnd w:id="1767"/>
      <w:bookmarkEnd w:id="1768"/>
      <w:bookmarkEnd w:id="1769"/>
      <w:bookmarkEnd w:id="1770"/>
      <w:bookmarkEnd w:id="1771"/>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72" w:name="_CR5_7_2_9"/>
      <w:bookmarkStart w:id="1773" w:name="_Toc20149811"/>
      <w:bookmarkStart w:id="1774" w:name="_Toc27846605"/>
      <w:bookmarkStart w:id="1775" w:name="_Toc36187733"/>
      <w:bookmarkStart w:id="1776" w:name="_Toc45183637"/>
      <w:bookmarkStart w:id="1777" w:name="_Toc47342479"/>
      <w:bookmarkStart w:id="1778" w:name="_Toc51769179"/>
      <w:bookmarkStart w:id="1779" w:name="_Toc185600743"/>
      <w:bookmarkEnd w:id="1772"/>
      <w:r w:rsidRPr="001B7C50">
        <w:t>5.7.2.9</w:t>
      </w:r>
      <w:r w:rsidRPr="001B7C50">
        <w:tab/>
        <w:t>Wireline access network specific 5G QoS parameters</w:t>
      </w:r>
      <w:bookmarkEnd w:id="1773"/>
      <w:bookmarkEnd w:id="1774"/>
      <w:bookmarkEnd w:id="1775"/>
      <w:bookmarkEnd w:id="1776"/>
      <w:bookmarkEnd w:id="1777"/>
      <w:bookmarkEnd w:id="1778"/>
      <w:bookmarkEnd w:id="1779"/>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780" w:name="_CR5_7_3"/>
      <w:bookmarkStart w:id="1781" w:name="_Toc20149812"/>
      <w:bookmarkStart w:id="1782" w:name="_Toc27846606"/>
      <w:bookmarkStart w:id="1783" w:name="_Toc36187734"/>
      <w:bookmarkStart w:id="1784" w:name="_Toc45183638"/>
      <w:bookmarkStart w:id="1785" w:name="_Toc47342480"/>
      <w:bookmarkStart w:id="1786" w:name="_Toc51769180"/>
      <w:bookmarkStart w:id="1787" w:name="_Toc185600744"/>
      <w:bookmarkEnd w:id="1780"/>
      <w:r w:rsidRPr="001B7C50">
        <w:t>5.7.3</w:t>
      </w:r>
      <w:r w:rsidRPr="001B7C50">
        <w:tab/>
        <w:t>5G QoS characteristics</w:t>
      </w:r>
      <w:bookmarkEnd w:id="1781"/>
      <w:bookmarkEnd w:id="1782"/>
      <w:bookmarkEnd w:id="1783"/>
      <w:bookmarkEnd w:id="1784"/>
      <w:bookmarkEnd w:id="1785"/>
      <w:bookmarkEnd w:id="1786"/>
      <w:bookmarkEnd w:id="1787"/>
    </w:p>
    <w:p w14:paraId="01281F29" w14:textId="77777777" w:rsidR="00D40151" w:rsidRPr="001B7C50" w:rsidRDefault="00D40151" w:rsidP="00D40151">
      <w:pPr>
        <w:pStyle w:val="Heading4"/>
      </w:pPr>
      <w:bookmarkStart w:id="1788" w:name="_CR5_7_3_1"/>
      <w:bookmarkStart w:id="1789" w:name="_Toc20149813"/>
      <w:bookmarkStart w:id="1790" w:name="_Toc27846607"/>
      <w:bookmarkStart w:id="1791" w:name="_Toc36187735"/>
      <w:bookmarkStart w:id="1792" w:name="_Toc45183639"/>
      <w:bookmarkStart w:id="1793" w:name="_Toc47342481"/>
      <w:bookmarkStart w:id="1794" w:name="_Toc51769181"/>
      <w:bookmarkStart w:id="1795" w:name="_Toc185600745"/>
      <w:bookmarkEnd w:id="1788"/>
      <w:r w:rsidRPr="001B7C50">
        <w:t>5.7.3.1</w:t>
      </w:r>
      <w:r w:rsidRPr="001B7C50">
        <w:tab/>
        <w:t>General</w:t>
      </w:r>
      <w:bookmarkEnd w:id="1789"/>
      <w:bookmarkEnd w:id="1790"/>
      <w:bookmarkEnd w:id="1791"/>
      <w:bookmarkEnd w:id="1792"/>
      <w:bookmarkEnd w:id="1793"/>
      <w:bookmarkEnd w:id="1794"/>
      <w:bookmarkEnd w:id="1795"/>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16163846" w:rsidR="00D40151" w:rsidRPr="001B7C50" w:rsidRDefault="00D40151" w:rsidP="00D40151">
      <w:r w:rsidRPr="001B7C50">
        <w:t>Standardized or pre-configured 5G QoS characteristics, are indicated through the 5QI value</w:t>
      </w:r>
      <w:r w:rsidR="00214C93">
        <w:t xml:space="preserve"> and</w:t>
      </w:r>
      <w:r w:rsidRPr="001B7C50">
        <w:t xml:space="preserve"> are not signalled on any interface, unless certain 5G QoS characteristics are modified as specified in clauses 5.7.3.3, 5.7.3.4, 5.7.3.6</w:t>
      </w:r>
      <w:r w:rsidR="00214C93">
        <w:t xml:space="preserve"> and</w:t>
      </w:r>
      <w:r w:rsidRPr="001B7C50">
        <w:t xml:space="preserve">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96" w:name="_CR5_7_3_2"/>
      <w:bookmarkStart w:id="1797" w:name="_Toc20149814"/>
      <w:bookmarkStart w:id="1798" w:name="_Toc27846608"/>
      <w:bookmarkStart w:id="1799" w:name="_Toc36187736"/>
      <w:bookmarkStart w:id="1800" w:name="_Toc45183640"/>
      <w:bookmarkStart w:id="1801" w:name="_Toc47342482"/>
      <w:bookmarkStart w:id="1802" w:name="_Toc51769182"/>
      <w:bookmarkStart w:id="1803" w:name="_Toc185600746"/>
      <w:bookmarkEnd w:id="1796"/>
      <w:r w:rsidRPr="001B7C50">
        <w:t>5.7.3.2</w:t>
      </w:r>
      <w:r w:rsidRPr="001B7C50">
        <w:tab/>
        <w:t>Resource Type</w:t>
      </w:r>
      <w:bookmarkEnd w:id="1797"/>
      <w:bookmarkEnd w:id="1798"/>
      <w:bookmarkEnd w:id="1799"/>
      <w:bookmarkEnd w:id="1800"/>
      <w:bookmarkEnd w:id="1801"/>
      <w:bookmarkEnd w:id="1802"/>
      <w:bookmarkEnd w:id="1803"/>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222E263F"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214C93">
        <w:t xml:space="preserve"> and</w:t>
      </w:r>
      <w:r w:rsidRPr="001B7C50">
        <w:t xml:space="preserve">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804" w:name="_CR5_7_3_3"/>
      <w:bookmarkStart w:id="1805" w:name="_Toc20149815"/>
      <w:bookmarkStart w:id="1806" w:name="_Toc27846609"/>
      <w:bookmarkStart w:id="1807" w:name="_Toc36187737"/>
      <w:bookmarkStart w:id="1808" w:name="_Toc45183641"/>
      <w:bookmarkStart w:id="1809" w:name="_Toc47342483"/>
      <w:bookmarkStart w:id="1810" w:name="_Toc51769183"/>
      <w:bookmarkStart w:id="1811" w:name="_Toc185600747"/>
      <w:bookmarkEnd w:id="1804"/>
      <w:r w:rsidRPr="001B7C50">
        <w:lastRenderedPageBreak/>
        <w:t>5.7.3.3</w:t>
      </w:r>
      <w:r w:rsidRPr="001B7C50">
        <w:tab/>
        <w:t>Priority Level</w:t>
      </w:r>
      <w:bookmarkEnd w:id="1805"/>
      <w:bookmarkEnd w:id="1806"/>
      <w:bookmarkEnd w:id="1807"/>
      <w:bookmarkEnd w:id="1808"/>
      <w:bookmarkEnd w:id="1809"/>
      <w:bookmarkEnd w:id="1810"/>
      <w:bookmarkEnd w:id="1811"/>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05DCC769" w:rsidR="00D40151" w:rsidRPr="001B7C50" w:rsidRDefault="00D40151" w:rsidP="00D40151">
      <w:pPr>
        <w:tabs>
          <w:tab w:val="left" w:pos="5529"/>
        </w:tabs>
      </w:pPr>
      <w:r w:rsidRPr="001B7C50">
        <w:t>The Priority Level shall be used to differentiate between QoS Flows of the same UE</w:t>
      </w:r>
      <w:r w:rsidR="00214C93">
        <w:t xml:space="preserve"> and</w:t>
      </w:r>
      <w:r w:rsidRPr="001B7C50">
        <w:t xml:space="preserve">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D6D5045"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w:t>
      </w:r>
      <w:r w:rsidR="00214C93">
        <w:t xml:space="preserve"> and</w:t>
      </w:r>
      <w:r w:rsidRPr="001B7C50">
        <w:t xml:space="preserve"> if it is received, it shall be used instead of the default value.</w:t>
      </w:r>
    </w:p>
    <w:p w14:paraId="339252E5" w14:textId="3066EE8C" w:rsidR="00D40151" w:rsidRPr="001B7C50" w:rsidRDefault="00D40151" w:rsidP="00D40151">
      <w:pPr>
        <w:tabs>
          <w:tab w:val="left" w:pos="5529"/>
        </w:tabs>
      </w:pPr>
      <w:r w:rsidRPr="001B7C50">
        <w:t>Priority Level may also be signalled together with a pre-configured 5QI to the (R)AN</w:t>
      </w:r>
      <w:r w:rsidR="00214C93">
        <w:t xml:space="preserve"> and</w:t>
      </w:r>
      <w:r w:rsidRPr="001B7C50">
        <w:t xml:space="preserve"> if it is received, it shall be used instead of the pre-configured value.</w:t>
      </w:r>
    </w:p>
    <w:p w14:paraId="0F82D9E9" w14:textId="77777777" w:rsidR="00D40151" w:rsidRPr="001B7C50" w:rsidRDefault="00D40151" w:rsidP="00D40151">
      <w:pPr>
        <w:pStyle w:val="Heading4"/>
      </w:pPr>
      <w:bookmarkStart w:id="1812" w:name="_CR5_7_3_4"/>
      <w:bookmarkStart w:id="1813" w:name="_Toc20149816"/>
      <w:bookmarkStart w:id="1814" w:name="_Toc27846610"/>
      <w:bookmarkStart w:id="1815" w:name="_Toc36187738"/>
      <w:bookmarkStart w:id="1816" w:name="_Toc45183642"/>
      <w:bookmarkStart w:id="1817" w:name="_Toc47342484"/>
      <w:bookmarkStart w:id="1818" w:name="_Toc51769184"/>
      <w:bookmarkStart w:id="1819" w:name="_Toc185600748"/>
      <w:bookmarkEnd w:id="1812"/>
      <w:r w:rsidRPr="001B7C50">
        <w:t>5.7.3.4</w:t>
      </w:r>
      <w:r w:rsidRPr="001B7C50">
        <w:tab/>
        <w:t>Packet Delay Budget</w:t>
      </w:r>
      <w:bookmarkEnd w:id="1813"/>
      <w:bookmarkEnd w:id="1814"/>
      <w:bookmarkEnd w:id="1815"/>
      <w:bookmarkEnd w:id="1816"/>
      <w:bookmarkEnd w:id="1817"/>
      <w:bookmarkEnd w:id="1818"/>
      <w:bookmarkEnd w:id="1819"/>
    </w:p>
    <w:p w14:paraId="29EE7465" w14:textId="076D9DDB"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w:t>
      </w:r>
      <w:r w:rsidR="00214C93">
        <w:t xml:space="preserve"> and</w:t>
      </w:r>
      <w:r w:rsidR="00681FC7" w:rsidRPr="001B7C50">
        <w:t xml:space="preserve">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 xml:space="preserve">Configured in the SMF, based on different combinations of PSA UPF to NG-RAN under consideration of any potential I-UPF. The dynamic value for the CN PDB for a particular QoS Flow shall be signalled to NG-RAN </w:t>
      </w:r>
      <w:r w:rsidRPr="001B7C50">
        <w:lastRenderedPageBreak/>
        <w:t>(during PDU Session Establishment, PDU Session Modification, Xn/N2 handover and the Service Request procedures) when the QoS Flow is established or the dynamic value for the CN PDB of a QoS Flow changes, e.g. when an I-UPF is inserted by the SMF.</w:t>
      </w:r>
    </w:p>
    <w:p w14:paraId="5C543DB6" w14:textId="0D98E09F" w:rsidR="00D40151" w:rsidRPr="001B7C50" w:rsidRDefault="00D40151" w:rsidP="00D40151">
      <w:r w:rsidRPr="001B7C50">
        <w:t>If the NG-RAN node is configured locally with a dynamic value for the CN PDB for a Delay-critical GBR 5QI</w:t>
      </w:r>
      <w:r w:rsidR="00214C93">
        <w:t xml:space="preserve"> and</w:t>
      </w:r>
      <w:r w:rsidRPr="001B7C50">
        <w:t xml:space="preserve">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20" w:name="_CR5_7_3_5"/>
      <w:bookmarkStart w:id="1821" w:name="_Toc20149817"/>
      <w:bookmarkStart w:id="1822" w:name="_Toc27846611"/>
      <w:bookmarkStart w:id="1823" w:name="_Toc36187739"/>
      <w:bookmarkStart w:id="1824" w:name="_Toc45183643"/>
      <w:bookmarkStart w:id="1825" w:name="_Toc47342485"/>
      <w:bookmarkStart w:id="1826" w:name="_Toc51769185"/>
      <w:bookmarkStart w:id="1827" w:name="_Toc185600749"/>
      <w:bookmarkEnd w:id="1820"/>
      <w:r w:rsidRPr="001B7C50">
        <w:t>5.7.3.5</w:t>
      </w:r>
      <w:r w:rsidRPr="001B7C50">
        <w:tab/>
        <w:t>Packet Error Rate</w:t>
      </w:r>
      <w:bookmarkEnd w:id="1821"/>
      <w:bookmarkEnd w:id="1822"/>
      <w:bookmarkEnd w:id="1823"/>
      <w:bookmarkEnd w:id="1824"/>
      <w:bookmarkEnd w:id="1825"/>
      <w:bookmarkEnd w:id="1826"/>
      <w:bookmarkEnd w:id="1827"/>
    </w:p>
    <w:p w14:paraId="3CDAD74D" w14:textId="57D8D690"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w:t>
      </w:r>
      <w:r w:rsidR="00214C93">
        <w:t xml:space="preserve"> and</w:t>
      </w:r>
      <w:r w:rsidRPr="001B7C50">
        <w:t xml:space="preserve">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28" w:name="_CR5_7_3_6"/>
      <w:bookmarkStart w:id="1829" w:name="_Toc20149818"/>
      <w:bookmarkStart w:id="1830" w:name="_Toc27846612"/>
      <w:bookmarkStart w:id="1831" w:name="_Toc36187740"/>
      <w:bookmarkStart w:id="1832" w:name="_Toc45183644"/>
      <w:bookmarkStart w:id="1833" w:name="_Toc47342486"/>
      <w:bookmarkStart w:id="1834" w:name="_Toc51769186"/>
      <w:bookmarkStart w:id="1835" w:name="_Toc185600750"/>
      <w:bookmarkEnd w:id="1828"/>
      <w:r w:rsidRPr="001B7C50">
        <w:t>5.7.3.6</w:t>
      </w:r>
      <w:r w:rsidRPr="001B7C50">
        <w:tab/>
        <w:t>Averaging Window</w:t>
      </w:r>
      <w:bookmarkEnd w:id="1829"/>
      <w:bookmarkEnd w:id="1830"/>
      <w:bookmarkEnd w:id="1831"/>
      <w:bookmarkEnd w:id="1832"/>
      <w:bookmarkEnd w:id="1833"/>
      <w:bookmarkEnd w:id="1834"/>
      <w:bookmarkEnd w:id="1835"/>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18B122"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214C93">
        <w:t xml:space="preserve"> and</w:t>
      </w:r>
      <w:r w:rsidRPr="001B7C50">
        <w:t xml:space="preserve"> if it is received, it shall be used instead of the default value.</w:t>
      </w:r>
    </w:p>
    <w:p w14:paraId="78128C5A" w14:textId="3EBCBDA4" w:rsidR="00D40151" w:rsidRPr="001B7C50" w:rsidRDefault="00D40151" w:rsidP="00D40151">
      <w:r w:rsidRPr="001B7C50">
        <w:t>The Averaging window may also be signalled together with a pre-configured 5QI to the (R)AN</w:t>
      </w:r>
      <w:r w:rsidR="00214C93">
        <w:t xml:space="preserve"> and</w:t>
      </w:r>
      <w:r w:rsidRPr="001B7C50">
        <w:t xml:space="preserve"> if it is received, it shall be used instead of the pre-configured value.</w:t>
      </w:r>
    </w:p>
    <w:p w14:paraId="7A9F49AF" w14:textId="77777777" w:rsidR="00D40151" w:rsidRPr="001B7C50" w:rsidRDefault="00D40151" w:rsidP="00D40151">
      <w:pPr>
        <w:pStyle w:val="Heading4"/>
      </w:pPr>
      <w:bookmarkStart w:id="1836" w:name="_CR5_7_3_7"/>
      <w:bookmarkStart w:id="1837" w:name="_Toc20149819"/>
      <w:bookmarkStart w:id="1838" w:name="_Toc27846613"/>
      <w:bookmarkStart w:id="1839" w:name="_Toc36187741"/>
      <w:bookmarkStart w:id="1840" w:name="_Toc45183645"/>
      <w:bookmarkStart w:id="1841" w:name="_Toc47342487"/>
      <w:bookmarkStart w:id="1842" w:name="_Toc51769187"/>
      <w:bookmarkStart w:id="1843" w:name="_Toc185600751"/>
      <w:bookmarkEnd w:id="1836"/>
      <w:r w:rsidRPr="001B7C50">
        <w:t>5.7.3.7</w:t>
      </w:r>
      <w:r w:rsidRPr="001B7C50">
        <w:tab/>
        <w:t>Maximum Data Burst Volume</w:t>
      </w:r>
      <w:bookmarkEnd w:id="1837"/>
      <w:bookmarkEnd w:id="1838"/>
      <w:bookmarkEnd w:id="1839"/>
      <w:bookmarkEnd w:id="1840"/>
      <w:bookmarkEnd w:id="1841"/>
      <w:bookmarkEnd w:id="1842"/>
      <w:bookmarkEnd w:id="1843"/>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5D38C392"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w:t>
      </w:r>
      <w:r w:rsidR="00214C93">
        <w:t xml:space="preserve"> and</w:t>
      </w:r>
      <w:r w:rsidRPr="001B7C50">
        <w:t xml:space="preserve"> if it is received, it shall be used instead of the default value.</w:t>
      </w:r>
    </w:p>
    <w:p w14:paraId="25AC0E75" w14:textId="07CBE648" w:rsidR="00D40151" w:rsidRPr="001B7C50" w:rsidRDefault="00D40151" w:rsidP="00D40151">
      <w:r w:rsidRPr="001B7C50">
        <w:t>The MDBV may also be signalled together with a pre-configured 5QI to the (R)AN</w:t>
      </w:r>
      <w:r w:rsidR="00214C93">
        <w:t xml:space="preserve"> and</w:t>
      </w:r>
      <w:r w:rsidRPr="001B7C50">
        <w:t xml:space="preserve"> if it is received, it shall be used instead of the pre-configured value.</w:t>
      </w:r>
    </w:p>
    <w:p w14:paraId="54B36C21" w14:textId="77777777" w:rsidR="00D40151" w:rsidRPr="001B7C50" w:rsidRDefault="00D40151" w:rsidP="00D40151">
      <w:pPr>
        <w:pStyle w:val="Heading3"/>
      </w:pPr>
      <w:bookmarkStart w:id="1844" w:name="_CR5_7_4"/>
      <w:bookmarkStart w:id="1845" w:name="_Toc20149820"/>
      <w:bookmarkStart w:id="1846" w:name="_Toc27846614"/>
      <w:bookmarkStart w:id="1847" w:name="_Toc36187742"/>
      <w:bookmarkStart w:id="1848" w:name="_Toc45183646"/>
      <w:bookmarkStart w:id="1849" w:name="_Toc47342488"/>
      <w:bookmarkStart w:id="1850" w:name="_Toc51769188"/>
      <w:bookmarkStart w:id="1851" w:name="_Toc185600752"/>
      <w:bookmarkEnd w:id="1844"/>
      <w:r w:rsidRPr="001B7C50">
        <w:lastRenderedPageBreak/>
        <w:t>5.7.4</w:t>
      </w:r>
      <w:r w:rsidRPr="001B7C50">
        <w:tab/>
        <w:t>Standardized 5QI to QoS characteristics mapping</w:t>
      </w:r>
      <w:bookmarkEnd w:id="1845"/>
      <w:bookmarkEnd w:id="1846"/>
      <w:bookmarkEnd w:id="1847"/>
      <w:bookmarkEnd w:id="1848"/>
      <w:bookmarkEnd w:id="1849"/>
      <w:bookmarkEnd w:id="1850"/>
      <w:bookmarkEnd w:id="1851"/>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52" w:name="_CRTable5_7_41"/>
      <w:r w:rsidRPr="001B7C50">
        <w:lastRenderedPageBreak/>
        <w:t xml:space="preserve">Table </w:t>
      </w:r>
      <w:bookmarkEnd w:id="1852"/>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33848ADC" w14:textId="77777777" w:rsidR="00B23625" w:rsidRDefault="00BC24B5" w:rsidP="00BC24B5">
            <w:pPr>
              <w:pStyle w:val="TAC"/>
            </w:pPr>
            <w:r w:rsidRPr="001B7C50">
              <w:t>(</w:t>
            </w:r>
            <w:r w:rsidR="00FE24CE">
              <w:t>NOTE 10,</w:t>
            </w:r>
            <w:r w:rsidRPr="001B7C50">
              <w:t>NOTE 13</w:t>
            </w:r>
            <w:r w:rsidR="00FE24CE">
              <w:t xml:space="preserve">, </w:t>
            </w:r>
            <w:r w:rsidRPr="001B7C50">
              <w:t>NOTE 17</w:t>
            </w:r>
            <w:r w:rsidR="00B23625">
              <w:t>,</w:t>
            </w:r>
          </w:p>
          <w:p w14:paraId="5381FE6E" w14:textId="45712D35" w:rsidR="00BC24B5" w:rsidRPr="001B7C50" w:rsidRDefault="00B23625" w:rsidP="00BC24B5">
            <w:pPr>
              <w:pStyle w:val="TAC"/>
            </w:pPr>
            <w:r>
              <w:t>NOTE 18</w:t>
            </w:r>
            <w:r w:rsidR="00BC24B5" w:rsidRPr="001B7C50">
              <w:t>)</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40907AEA"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w:t>
            </w:r>
            <w:r w:rsidR="00214C93">
              <w:t xml:space="preserve"> and</w:t>
            </w:r>
            <w:r w:rsidRPr="001B7C50">
              <w:t xml:space="preserve">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6B881EFC" w14:textId="019C8F16" w:rsidR="00BC24B5" w:rsidRDefault="00BC24B5" w:rsidP="00BC24B5">
            <w:pPr>
              <w:pStyle w:val="TAN"/>
            </w:pPr>
            <w:r w:rsidRPr="001B7C50">
              <w:t>NOTE 17:</w:t>
            </w:r>
            <w:r w:rsidRPr="001B7C50">
              <w:tab/>
              <w:t>The worst case one way propagation delay for GEO satellite is expected to be ~270ms,~21 ms for LEO at 1200km</w:t>
            </w:r>
            <w:r w:rsidR="00214C93">
              <w:t xml:space="preserve"> and</w:t>
            </w:r>
            <w:r w:rsidRPr="001B7C50">
              <w:t xml:space="preserve"> 13 ms for LEO at 600km. The UL scheduling delay that needs to be added is also typically two way propagation delay e.g. ~540ms for GEO, ~42ms for LEO at 1200km</w:t>
            </w:r>
            <w:r w:rsidR="00214C93">
              <w:t xml:space="preserve"> and</w:t>
            </w:r>
            <w:r w:rsidRPr="001B7C50">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p w14:paraId="13A99E5D" w14:textId="4FCDF058" w:rsidR="00B23625" w:rsidRPr="001B7C50" w:rsidRDefault="00B23625" w:rsidP="00BC24B5">
            <w:pPr>
              <w:pStyle w:val="TAN"/>
            </w:pPr>
            <w:r w:rsidRPr="001B7C50">
              <w:t>NOTE 1</w:t>
            </w:r>
            <w:r>
              <w:t>8</w:t>
            </w:r>
            <w:r w:rsidRPr="001B7C50">
              <w:t>:</w:t>
            </w:r>
            <w:r w:rsidRPr="001B7C50">
              <w:tab/>
            </w:r>
            <w:r>
              <w:t>When UE is accessing the network via satellite access supporting regenerative payload, a static value for the CN PDB of ~290ms for GEO satellite, ~41 ms for LEO at 1200km and 33 ms for LEO at 600km for the delay between a UPF terminating N6 and a 5G-AN should be subtracted from a given PDB to derive the packet delay budget that applies to the radio interface.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53" w:name="_CR5_7_5"/>
      <w:bookmarkStart w:id="1854" w:name="_Toc20149821"/>
      <w:bookmarkStart w:id="1855" w:name="_Toc27846615"/>
      <w:bookmarkStart w:id="1856" w:name="_Toc36187743"/>
      <w:bookmarkStart w:id="1857" w:name="_Toc45183647"/>
      <w:bookmarkStart w:id="1858" w:name="_Toc47342489"/>
      <w:bookmarkStart w:id="1859" w:name="_Toc51769189"/>
      <w:bookmarkStart w:id="1860" w:name="_Toc185600753"/>
      <w:bookmarkEnd w:id="1853"/>
      <w:r w:rsidRPr="001B7C50">
        <w:t>5.7.5</w:t>
      </w:r>
      <w:r w:rsidRPr="001B7C50">
        <w:tab/>
        <w:t>Reflective QoS</w:t>
      </w:r>
      <w:bookmarkEnd w:id="1854"/>
      <w:bookmarkEnd w:id="1855"/>
      <w:bookmarkEnd w:id="1856"/>
      <w:bookmarkEnd w:id="1857"/>
      <w:bookmarkEnd w:id="1858"/>
      <w:bookmarkEnd w:id="1859"/>
      <w:bookmarkEnd w:id="1860"/>
    </w:p>
    <w:p w14:paraId="5330B702" w14:textId="77777777" w:rsidR="00D40151" w:rsidRPr="001B7C50" w:rsidRDefault="00D40151" w:rsidP="00D40151">
      <w:pPr>
        <w:pStyle w:val="Heading4"/>
      </w:pPr>
      <w:bookmarkStart w:id="1861" w:name="_CR5_7_5_1"/>
      <w:bookmarkStart w:id="1862" w:name="_Toc20149822"/>
      <w:bookmarkStart w:id="1863" w:name="_Toc27846616"/>
      <w:bookmarkStart w:id="1864" w:name="_Toc36187744"/>
      <w:bookmarkStart w:id="1865" w:name="_Toc45183648"/>
      <w:bookmarkStart w:id="1866" w:name="_Toc47342490"/>
      <w:bookmarkStart w:id="1867" w:name="_Toc51769190"/>
      <w:bookmarkStart w:id="1868" w:name="_Toc185600754"/>
      <w:bookmarkEnd w:id="1861"/>
      <w:r w:rsidRPr="001B7C50">
        <w:t>5.7.5.1</w:t>
      </w:r>
      <w:r w:rsidRPr="001B7C50">
        <w:tab/>
        <w:t>General</w:t>
      </w:r>
      <w:bookmarkEnd w:id="1862"/>
      <w:bookmarkEnd w:id="1863"/>
      <w:bookmarkEnd w:id="1864"/>
      <w:bookmarkEnd w:id="1865"/>
      <w:bookmarkEnd w:id="1866"/>
      <w:bookmarkEnd w:id="1867"/>
      <w:bookmarkEnd w:id="1868"/>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lastRenderedPageBreak/>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69" w:name="_CR5_7_5_2"/>
      <w:bookmarkStart w:id="1870" w:name="_Toc20149823"/>
      <w:bookmarkStart w:id="1871" w:name="_Toc27846617"/>
      <w:bookmarkStart w:id="1872" w:name="_Toc36187745"/>
      <w:bookmarkStart w:id="1873" w:name="_Toc45183649"/>
      <w:bookmarkStart w:id="1874" w:name="_Toc47342491"/>
      <w:bookmarkStart w:id="1875" w:name="_Toc51769191"/>
      <w:bookmarkStart w:id="1876" w:name="_Toc185600755"/>
      <w:bookmarkEnd w:id="1869"/>
      <w:r w:rsidRPr="001B7C50">
        <w:t>5.7.5.2</w:t>
      </w:r>
      <w:r w:rsidRPr="001B7C50">
        <w:tab/>
        <w:t xml:space="preserve">UE Derived QoS </w:t>
      </w:r>
      <w:r w:rsidRPr="001B7C50">
        <w:rPr>
          <w:lang w:eastAsia="zh-CN"/>
        </w:rPr>
        <w:t>R</w:t>
      </w:r>
      <w:r w:rsidRPr="001B7C50">
        <w:t>ule</w:t>
      </w:r>
      <w:bookmarkEnd w:id="1870"/>
      <w:bookmarkEnd w:id="1871"/>
      <w:bookmarkEnd w:id="1872"/>
      <w:bookmarkEnd w:id="1873"/>
      <w:bookmarkEnd w:id="1874"/>
      <w:bookmarkEnd w:id="1875"/>
      <w:bookmarkEnd w:id="1876"/>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139B70AC"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w:t>
      </w:r>
      <w:r w:rsidR="00214C93">
        <w:rPr>
          <w:lang w:eastAsia="zh-CN"/>
        </w:rPr>
        <w:t xml:space="preserve"> and</w:t>
      </w:r>
      <w:r w:rsidRPr="001B7C50">
        <w:rPr>
          <w:lang w:eastAsia="zh-CN"/>
        </w:rPr>
        <w:t xml:space="preserve"> the Protocol ID / Next Header field itself.</w:t>
      </w:r>
    </w:p>
    <w:p w14:paraId="18E36AE4" w14:textId="308AF2EE"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214C93">
        <w:rPr>
          <w:lang w:eastAsia="zh-CN"/>
        </w:rPr>
        <w:t xml:space="preserve"> and</w:t>
      </w:r>
      <w:r w:rsidRPr="001B7C50">
        <w:rPr>
          <w:lang w:eastAsia="zh-CN"/>
        </w:rPr>
        <w:t xml:space="preserve">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5C0E898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w:t>
      </w:r>
      <w:r w:rsidR="00214C93">
        <w:rPr>
          <w:lang w:eastAsia="zh-CN"/>
        </w:rPr>
        <w:t xml:space="preserve"> and</w:t>
      </w:r>
      <w:r w:rsidRPr="001B7C50">
        <w:rPr>
          <w:lang w:eastAsia="zh-CN"/>
        </w:rPr>
        <w:t xml:space="preserve"> the Protocol ID / Next Header field itself. If the received DL packet is an IPSec protected packet</w:t>
      </w:r>
      <w:r w:rsidR="00214C93">
        <w:rPr>
          <w:lang w:eastAsia="zh-CN"/>
        </w:rPr>
        <w:t xml:space="preserve"> and</w:t>
      </w:r>
      <w:r w:rsidRPr="001B7C50">
        <w:rPr>
          <w:lang w:eastAsia="zh-CN"/>
        </w:rPr>
        <w:t xml:space="preserve">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79FF2C6B"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w:t>
      </w:r>
      <w:r w:rsidR="00214C93">
        <w:rPr>
          <w:lang w:eastAsia="zh-CN"/>
        </w:rPr>
        <w:t xml:space="preserve"> and</w:t>
      </w:r>
      <w:r w:rsidRPr="001B7C50">
        <w:rPr>
          <w:lang w:eastAsia="zh-CN"/>
        </w:rPr>
        <w:t xml:space="preserve">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77" w:name="_CR5_7_5_3"/>
      <w:bookmarkStart w:id="1878" w:name="_Toc20149824"/>
      <w:bookmarkStart w:id="1879" w:name="_Toc27846618"/>
      <w:bookmarkStart w:id="1880" w:name="_Toc36187746"/>
      <w:bookmarkStart w:id="1881" w:name="_Toc45183650"/>
      <w:bookmarkStart w:id="1882" w:name="_Toc47342492"/>
      <w:bookmarkStart w:id="1883" w:name="_Toc51769192"/>
      <w:bookmarkStart w:id="1884" w:name="_Toc185600756"/>
      <w:bookmarkEnd w:id="1877"/>
      <w:r w:rsidRPr="001B7C50">
        <w:t>5.7.5.3</w:t>
      </w:r>
      <w:r w:rsidRPr="001B7C50">
        <w:tab/>
        <w:t>Reflective QoS Control</w:t>
      </w:r>
      <w:bookmarkEnd w:id="1878"/>
      <w:bookmarkEnd w:id="1879"/>
      <w:bookmarkEnd w:id="1880"/>
      <w:bookmarkEnd w:id="1881"/>
      <w:bookmarkEnd w:id="1882"/>
      <w:bookmarkEnd w:id="1883"/>
      <w:bookmarkEnd w:id="1884"/>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85" w:name="_Toc20149825"/>
      <w:bookmarkStart w:id="1886" w:name="_Toc27846619"/>
      <w:bookmarkStart w:id="1887"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88" w:name="_CR5_7_6"/>
      <w:bookmarkStart w:id="1889" w:name="_Toc45183651"/>
      <w:bookmarkStart w:id="1890" w:name="_Toc47342493"/>
      <w:bookmarkStart w:id="1891" w:name="_Toc51769193"/>
      <w:bookmarkStart w:id="1892" w:name="_Toc185600757"/>
      <w:bookmarkEnd w:id="1888"/>
      <w:r w:rsidRPr="001B7C50">
        <w:t>5.7.6</w:t>
      </w:r>
      <w:r w:rsidRPr="001B7C50">
        <w:tab/>
        <w:t>Packet Filter Set</w:t>
      </w:r>
      <w:bookmarkEnd w:id="1885"/>
      <w:bookmarkEnd w:id="1886"/>
      <w:bookmarkEnd w:id="1887"/>
      <w:bookmarkEnd w:id="1889"/>
      <w:bookmarkEnd w:id="1890"/>
      <w:bookmarkEnd w:id="1891"/>
      <w:bookmarkEnd w:id="1892"/>
    </w:p>
    <w:p w14:paraId="3AF5AB22" w14:textId="77777777" w:rsidR="00D40151" w:rsidRPr="001B7C50" w:rsidRDefault="00D40151" w:rsidP="00D40151">
      <w:pPr>
        <w:pStyle w:val="Heading4"/>
      </w:pPr>
      <w:bookmarkStart w:id="1893" w:name="_CR5_7_6_1"/>
      <w:bookmarkStart w:id="1894" w:name="_Toc20149826"/>
      <w:bookmarkStart w:id="1895" w:name="_Toc27846620"/>
      <w:bookmarkStart w:id="1896" w:name="_Toc36187748"/>
      <w:bookmarkStart w:id="1897" w:name="_Toc45183652"/>
      <w:bookmarkStart w:id="1898" w:name="_Toc47342494"/>
      <w:bookmarkStart w:id="1899" w:name="_Toc51769194"/>
      <w:bookmarkStart w:id="1900" w:name="_Toc185600758"/>
      <w:bookmarkEnd w:id="1893"/>
      <w:r w:rsidRPr="001B7C50">
        <w:t>5.7.6.1</w:t>
      </w:r>
      <w:r w:rsidRPr="001B7C50">
        <w:tab/>
        <w:t>General</w:t>
      </w:r>
      <w:bookmarkEnd w:id="1894"/>
      <w:bookmarkEnd w:id="1895"/>
      <w:bookmarkEnd w:id="1896"/>
      <w:bookmarkEnd w:id="1897"/>
      <w:bookmarkEnd w:id="1898"/>
      <w:bookmarkEnd w:id="1899"/>
      <w:bookmarkEnd w:id="1900"/>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5C5EC062" w:rsidR="00D40151" w:rsidRPr="001B7C50" w:rsidRDefault="00D40151" w:rsidP="00D40151">
      <w:pPr>
        <w:rPr>
          <w:lang w:eastAsia="zh-CN"/>
        </w:rPr>
      </w:pPr>
      <w:r w:rsidRPr="001B7C50">
        <w:rPr>
          <w:lang w:eastAsia="zh-CN"/>
        </w:rPr>
        <w:t>There are two types of Packet Filter Set, i.e. IP Packet Filter Set</w:t>
      </w:r>
      <w:r w:rsidR="00214C93">
        <w:rPr>
          <w:lang w:eastAsia="zh-CN"/>
        </w:rPr>
        <w:t xml:space="preserve"> and</w:t>
      </w:r>
      <w:r w:rsidRPr="001B7C50">
        <w:rPr>
          <w:lang w:eastAsia="zh-CN"/>
        </w:rPr>
        <w:t xml:space="preserve"> Ethernet Packet Filter Set, corresponding to those PDU Session Types.</w:t>
      </w:r>
    </w:p>
    <w:p w14:paraId="31F20AC2" w14:textId="77777777" w:rsidR="00D40151" w:rsidRPr="001B7C50" w:rsidRDefault="00D40151" w:rsidP="00D40151">
      <w:pPr>
        <w:pStyle w:val="Heading4"/>
      </w:pPr>
      <w:bookmarkStart w:id="1901" w:name="_CR5_7_6_2"/>
      <w:bookmarkStart w:id="1902" w:name="_Toc20149827"/>
      <w:bookmarkStart w:id="1903" w:name="_Toc27846621"/>
      <w:bookmarkStart w:id="1904" w:name="_Toc36187749"/>
      <w:bookmarkStart w:id="1905" w:name="_Toc45183653"/>
      <w:bookmarkStart w:id="1906" w:name="_Toc47342495"/>
      <w:bookmarkStart w:id="1907" w:name="_Toc51769195"/>
      <w:bookmarkStart w:id="1908" w:name="_Toc185600759"/>
      <w:bookmarkEnd w:id="1901"/>
      <w:r w:rsidRPr="001B7C50">
        <w:t>5.7.6.2</w:t>
      </w:r>
      <w:r w:rsidRPr="001B7C50">
        <w:tab/>
        <w:t>IP Packet Filter Set</w:t>
      </w:r>
      <w:bookmarkEnd w:id="1902"/>
      <w:bookmarkEnd w:id="1903"/>
      <w:bookmarkEnd w:id="1904"/>
      <w:bookmarkEnd w:id="1905"/>
      <w:bookmarkEnd w:id="1906"/>
      <w:bookmarkEnd w:id="1907"/>
      <w:bookmarkEnd w:id="1908"/>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1909" w:name="_Toc20149828"/>
      <w:bookmarkStart w:id="1910" w:name="_Toc27846622"/>
      <w:bookmarkStart w:id="1911" w:name="_Toc36187750"/>
      <w:bookmarkStart w:id="1912" w:name="_Toc45183654"/>
      <w:bookmarkStart w:id="1913" w:name="_Toc47342496"/>
      <w:bookmarkStart w:id="1914" w:name="_Toc51769196"/>
      <w:r>
        <w:t>NOTE 4:</w:t>
      </w:r>
      <w:r>
        <w:tab/>
        <w:t>Type of Service (IPv4)/Traffic class (IPv6) can be used to define packet filters for DSCP and ECN as described in RFC 3168 [193].</w:t>
      </w:r>
    </w:p>
    <w:p w14:paraId="64312A30" w14:textId="77777777" w:rsidR="003D3709" w:rsidRDefault="003D3709" w:rsidP="003D3709">
      <w:pPr>
        <w:pStyle w:val="B1"/>
      </w:pPr>
      <w:bookmarkStart w:id="1915" w:name="_CR5_7_6_3"/>
      <w:bookmarkEnd w:id="1915"/>
      <w:r>
        <w:t>-</w:t>
      </w:r>
      <w:r>
        <w:tab/>
        <w:t>(S)RTP Multiplexed Media Identification Information including a combination of at least one of the following:</w:t>
      </w:r>
    </w:p>
    <w:p w14:paraId="3863C58B" w14:textId="0F912110" w:rsidR="003D3709" w:rsidRDefault="003D3709" w:rsidP="007E16B7">
      <w:pPr>
        <w:pStyle w:val="B2"/>
      </w:pPr>
      <w:r>
        <w:t>-</w:t>
      </w:r>
      <w:r>
        <w:tab/>
        <w:t>Synchronization Source (SSRC), as defined by IETF RFC 3550 [185];</w:t>
      </w:r>
    </w:p>
    <w:p w14:paraId="5D80D3FA" w14:textId="73D58181" w:rsidR="003D3709" w:rsidRDefault="003D3709" w:rsidP="007E16B7">
      <w:pPr>
        <w:pStyle w:val="B2"/>
      </w:pPr>
      <w:r>
        <w:t>-</w:t>
      </w:r>
      <w:r>
        <w:tab/>
        <w:t>Payload Type (PT), as defined by IETF RFC 3550 [185];</w:t>
      </w:r>
    </w:p>
    <w:p w14:paraId="1A6B0ED7" w14:textId="77777777" w:rsidR="003D3709" w:rsidRDefault="003D3709" w:rsidP="007E16B7">
      <w:pPr>
        <w:pStyle w:val="B2"/>
      </w:pPr>
      <w:r>
        <w:t>-</w:t>
      </w:r>
      <w:r>
        <w:tab/>
        <w:t>Media Identification (MID);</w:t>
      </w:r>
    </w:p>
    <w:p w14:paraId="5FD43620" w14:textId="77777777" w:rsidR="003D3709" w:rsidRDefault="003D3709" w:rsidP="007E16B7">
      <w:pPr>
        <w:pStyle w:val="B2"/>
      </w:pPr>
      <w:r>
        <w:t>-</w:t>
      </w:r>
      <w:r>
        <w:tab/>
        <w:t>RTCP packet type.</w:t>
      </w:r>
    </w:p>
    <w:p w14:paraId="581A6027" w14:textId="77777777" w:rsidR="00D40151" w:rsidRPr="001B7C50" w:rsidRDefault="00D40151" w:rsidP="00D40151">
      <w:pPr>
        <w:pStyle w:val="Heading4"/>
      </w:pPr>
      <w:bookmarkStart w:id="1916" w:name="_Toc185600760"/>
      <w:r w:rsidRPr="001B7C50">
        <w:t>5.7.6.3</w:t>
      </w:r>
      <w:r w:rsidRPr="001B7C50">
        <w:tab/>
        <w:t>Ethernet Packet Filter Set</w:t>
      </w:r>
      <w:bookmarkEnd w:id="1909"/>
      <w:bookmarkEnd w:id="1910"/>
      <w:bookmarkEnd w:id="1911"/>
      <w:bookmarkEnd w:id="1912"/>
      <w:bookmarkEnd w:id="1913"/>
      <w:bookmarkEnd w:id="1914"/>
      <w:bookmarkEnd w:id="1916"/>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917" w:name="_CR5_7_7"/>
      <w:bookmarkStart w:id="1918" w:name="_Toc185600761"/>
      <w:bookmarkStart w:id="1919" w:name="_Toc20149829"/>
      <w:bookmarkStart w:id="1920" w:name="_Toc27846623"/>
      <w:bookmarkStart w:id="1921" w:name="_Toc36187751"/>
      <w:bookmarkStart w:id="1922" w:name="_Toc45183655"/>
      <w:bookmarkStart w:id="1923" w:name="_Toc47342497"/>
      <w:bookmarkStart w:id="1924" w:name="_Toc51769197"/>
      <w:bookmarkEnd w:id="1917"/>
      <w:r>
        <w:rPr>
          <w:lang w:eastAsia="ko-KR"/>
        </w:rPr>
        <w:t>5.7.7</w:t>
      </w:r>
      <w:r>
        <w:rPr>
          <w:lang w:eastAsia="ko-KR"/>
        </w:rPr>
        <w:tab/>
        <w:t>PDU Set QoS Parameters</w:t>
      </w:r>
      <w:bookmarkEnd w:id="1918"/>
    </w:p>
    <w:p w14:paraId="2AF59FED" w14:textId="352FCB28" w:rsidR="00AB1E8D" w:rsidRDefault="00AB1E8D" w:rsidP="00AB1E8D">
      <w:pPr>
        <w:pStyle w:val="Heading4"/>
        <w:rPr>
          <w:lang w:eastAsia="ko-KR"/>
        </w:rPr>
      </w:pPr>
      <w:bookmarkStart w:id="1925" w:name="_CR5_7_7_1"/>
      <w:bookmarkStart w:id="1926" w:name="_Toc185600762"/>
      <w:bookmarkEnd w:id="1925"/>
      <w:r>
        <w:rPr>
          <w:lang w:eastAsia="ko-KR"/>
        </w:rPr>
        <w:t>5.7.7.1</w:t>
      </w:r>
      <w:r>
        <w:rPr>
          <w:lang w:eastAsia="ko-KR"/>
        </w:rPr>
        <w:tab/>
        <w:t>General</w:t>
      </w:r>
      <w:bookmarkEnd w:id="1926"/>
    </w:p>
    <w:p w14:paraId="30AA9683" w14:textId="329FE05D" w:rsidR="003D25E4" w:rsidRDefault="00AB1E8D" w:rsidP="00AB1E8D">
      <w:pPr>
        <w:rPr>
          <w:lang w:eastAsia="ko-KR"/>
        </w:rPr>
      </w:pPr>
      <w:r>
        <w:rPr>
          <w:lang w:eastAsia="ko-KR"/>
        </w:rPr>
        <w:t>PDU Set QoS Parameters are used to support PDU Set based QoS handling in the</w:t>
      </w:r>
      <w:r w:rsidR="001B02C3">
        <w:rPr>
          <w:lang w:eastAsia="ko-KR"/>
        </w:rPr>
        <w:t xml:space="preserve"> 5G-AN</w:t>
      </w:r>
      <w:r>
        <w:rPr>
          <w:lang w:eastAsia="ko-KR"/>
        </w:rPr>
        <w:t>.</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19747AAA" w:rsidR="003B4BD9" w:rsidRDefault="00AF2D89" w:rsidP="00AB1E8D">
      <w:pPr>
        <w:rPr>
          <w:lang w:eastAsia="ko-KR"/>
        </w:rPr>
      </w:pPr>
      <w:r>
        <w:rPr>
          <w:lang w:eastAsia="ko-KR"/>
        </w:rPr>
        <w:t>At least one of the following shall be sent to the NG-RAN</w:t>
      </w:r>
      <w:r w:rsidR="001B02C3">
        <w:rPr>
          <w:lang w:eastAsia="ko-KR"/>
        </w:rPr>
        <w:t>/N3IWF/TNGF/W-AGF</w:t>
      </w:r>
      <w:r>
        <w:rPr>
          <w:lang w:eastAsia="ko-KR"/>
        </w:rPr>
        <w:t xml:space="preserve"> to enable PDU Set based handling: 1) a PSIHI and/or 2) both PSDB and PSER. </w:t>
      </w:r>
      <w:r w:rsidR="003B4BD9">
        <w:rPr>
          <w:lang w:eastAsia="ko-KR"/>
        </w:rPr>
        <w:t>For a given QoS Flow, the values of PSDB, PSER and PSIHI can be different for UL and DL.</w:t>
      </w:r>
    </w:p>
    <w:p w14:paraId="79A623B3" w14:textId="3A6F1206"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w:t>
      </w:r>
      <w:r w:rsidR="001B02C3">
        <w:rPr>
          <w:lang w:eastAsia="ko-KR"/>
        </w:rPr>
        <w:t xml:space="preserve"> 5G-AN</w:t>
      </w:r>
      <w:r w:rsidR="00AB1E8D">
        <w:rPr>
          <w:lang w:eastAsia="ko-KR"/>
        </w:rPr>
        <w:t xml:space="preserve"> as part of the QoS Profile.</w:t>
      </w:r>
    </w:p>
    <w:p w14:paraId="57F4C0B3" w14:textId="52133989" w:rsidR="00AB1E8D" w:rsidRDefault="00AB1E8D" w:rsidP="00AB1E8D">
      <w:pPr>
        <w:rPr>
          <w:lang w:eastAsia="ko-KR"/>
        </w:rPr>
      </w:pPr>
      <w:r>
        <w:rPr>
          <w:lang w:eastAsia="ko-KR"/>
        </w:rPr>
        <w:lastRenderedPageBreak/>
        <w:t>If the</w:t>
      </w:r>
      <w:r w:rsidR="001B02C3">
        <w:rPr>
          <w:lang w:eastAsia="ko-KR"/>
        </w:rPr>
        <w:t xml:space="preserve"> 5G-AN</w:t>
      </w:r>
      <w:r>
        <w:rPr>
          <w:lang w:eastAsia="ko-KR"/>
        </w:rPr>
        <w:t xml:space="preserve">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1927" w:name="_CR5_7_7_2"/>
      <w:bookmarkStart w:id="1928" w:name="_Toc185600763"/>
      <w:bookmarkEnd w:id="1927"/>
      <w:r>
        <w:rPr>
          <w:lang w:eastAsia="ko-KR"/>
        </w:rPr>
        <w:t>5.7.7.2</w:t>
      </w:r>
      <w:r>
        <w:rPr>
          <w:lang w:eastAsia="ko-KR"/>
        </w:rPr>
        <w:tab/>
        <w:t>PDU Set Delay Budget</w:t>
      </w:r>
      <w:bookmarkEnd w:id="1928"/>
    </w:p>
    <w:p w14:paraId="22B4DA25" w14:textId="3EA76DD0"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w:t>
      </w:r>
      <w:r w:rsidR="0028472D">
        <w:rPr>
          <w:lang w:eastAsia="ko-KR"/>
        </w:rPr>
        <w:t xml:space="preserve">The DL </w:t>
      </w:r>
      <w:r>
        <w:rPr>
          <w:lang w:eastAsia="ko-KR"/>
        </w:rPr>
        <w:t>PSDB applies to the DL PDU Set received by the PSA UPF over the N6 interface</w:t>
      </w:r>
      <w:r w:rsidR="00214C93">
        <w:rPr>
          <w:lang w:eastAsia="ko-KR"/>
        </w:rPr>
        <w:t xml:space="preserve"> and</w:t>
      </w:r>
      <w:r w:rsidR="0028472D">
        <w:rPr>
          <w:lang w:eastAsia="ko-KR"/>
        </w:rPr>
        <w:t xml:space="preserve"> the UL PSDB applies</w:t>
      </w:r>
      <w:r>
        <w:rPr>
          <w:lang w:eastAsia="ko-KR"/>
        </w:rPr>
        <w:t xml:space="preserve"> to the UL PDU Set sent by the UE.</w:t>
      </w:r>
    </w:p>
    <w:p w14:paraId="15EC2E82" w14:textId="46930FF1" w:rsidR="00AB1E8D" w:rsidRDefault="00AB1E8D" w:rsidP="00972E70">
      <w:pPr>
        <w:pStyle w:val="NO"/>
      </w:pPr>
      <w:r>
        <w:t>NOTE</w:t>
      </w:r>
      <w:r w:rsidR="00AF2D89">
        <w:t> 1</w:t>
      </w:r>
      <w:r>
        <w:t>:</w:t>
      </w:r>
      <w:r>
        <w:tab/>
        <w:t xml:space="preserve">To enable support for PSDB, it is required that a maximum inter arrival time between the first received PDU and the last received PDU of a PDU Set complies with SLA. This maximum inter arrival time does not exceed PSDB. </w:t>
      </w:r>
      <w:r w:rsidR="001B02C3">
        <w:t xml:space="preserve">5G-AN </w:t>
      </w:r>
      <w:r>
        <w:t>behaviour when the SLA is not fulfilled is out of scope of this specification.</w:t>
      </w:r>
    </w:p>
    <w:p w14:paraId="76D4B7B4" w14:textId="12D75BDB"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w:t>
      </w:r>
      <w:r w:rsidR="001B02C3">
        <w:rPr>
          <w:lang w:eastAsia="ko-KR"/>
        </w:rPr>
        <w:t xml:space="preserve"> 5G-AN</w:t>
      </w:r>
      <w:r>
        <w:rPr>
          <w:lang w:eastAsia="ko-KR"/>
        </w:rPr>
        <w:t xml:space="preserve"> to support the configuration of scheduling and link layer functions.</w:t>
      </w:r>
    </w:p>
    <w:p w14:paraId="46A43513" w14:textId="6AEBA916"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w:t>
      </w:r>
      <w:r w:rsidR="001B02C3">
        <w:rPr>
          <w:lang w:eastAsia="ko-KR"/>
        </w:rPr>
        <w:t xml:space="preserve"> 5G-AN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6DC2AA99" w:rsidR="00114986" w:rsidRDefault="00114986" w:rsidP="00114986">
      <w:pPr>
        <w:rPr>
          <w:lang w:eastAsia="ko-KR"/>
        </w:rPr>
      </w:pPr>
      <w:r>
        <w:rPr>
          <w:lang w:eastAsia="ko-KR"/>
        </w:rPr>
        <w:t>The AN PSDB is derived at</w:t>
      </w:r>
      <w:r w:rsidR="001B02C3">
        <w:rPr>
          <w:lang w:eastAsia="ko-KR"/>
        </w:rPr>
        <w:t xml:space="preserve"> 5G-AN</w:t>
      </w:r>
      <w:r>
        <w:rPr>
          <w:lang w:eastAsia="ko-KR"/>
        </w:rPr>
        <w:t xml:space="preserve"> by subtracting CN PDB (as described in clause 5.7.3.4) from the PSDB.</w:t>
      </w:r>
    </w:p>
    <w:p w14:paraId="1541A536" w14:textId="77777777" w:rsidR="00AB1E8D" w:rsidRDefault="00AB1E8D" w:rsidP="00972E70">
      <w:pPr>
        <w:pStyle w:val="Heading4"/>
        <w:rPr>
          <w:lang w:eastAsia="ko-KR"/>
        </w:rPr>
      </w:pPr>
      <w:bookmarkStart w:id="1929" w:name="_CR5_7_7_3"/>
      <w:bookmarkStart w:id="1930" w:name="_Toc185600764"/>
      <w:bookmarkEnd w:id="1929"/>
      <w:r>
        <w:rPr>
          <w:lang w:eastAsia="ko-KR"/>
        </w:rPr>
        <w:t>5.7.7.3</w:t>
      </w:r>
      <w:r>
        <w:rPr>
          <w:lang w:eastAsia="ko-KR"/>
        </w:rPr>
        <w:tab/>
        <w:t>PDU Set Error Rate</w:t>
      </w:r>
      <w:bookmarkEnd w:id="1930"/>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06A010B4" w:rsidR="00114986" w:rsidRDefault="00114986" w:rsidP="00114986">
      <w:pPr>
        <w:pStyle w:val="NO"/>
      </w:pPr>
      <w:r>
        <w:t>NOTE 2:</w:t>
      </w:r>
      <w:r>
        <w:tab/>
        <w:t>How</w:t>
      </w:r>
      <w:r w:rsidR="001B02C3">
        <w:t xml:space="preserve"> 5G-AN</w:t>
      </w:r>
      <w:r>
        <w:t xml:space="preserve"> enforces PSER is up to</w:t>
      </w:r>
      <w:r w:rsidR="001B02C3">
        <w:t xml:space="preserve"> 5G-AN</w:t>
      </w:r>
      <w:r>
        <w:t xml:space="preserve"> implementation.</w:t>
      </w:r>
    </w:p>
    <w:p w14:paraId="5E25B2ED" w14:textId="45AD797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w:t>
      </w:r>
      <w:r w:rsidR="001B02C3">
        <w:rPr>
          <w:lang w:eastAsia="ko-KR"/>
        </w:rPr>
        <w:t xml:space="preserve"> 5G-AN</w:t>
      </w:r>
      <w:r>
        <w:rPr>
          <w:lang w:eastAsia="ko-KR"/>
        </w:rPr>
        <w:t>.</w:t>
      </w:r>
    </w:p>
    <w:p w14:paraId="26135CFC" w14:textId="6BEA0D5D" w:rsidR="00AF2D89" w:rsidRDefault="00AF2D89" w:rsidP="00AF2D89">
      <w:pPr>
        <w:pStyle w:val="NO"/>
      </w:pPr>
      <w:r>
        <w:t>NOTE 3:</w:t>
      </w:r>
      <w:r>
        <w:tab/>
        <w:t>See clause 5.7.7.1 for dependency between PDU Set QoS parameters.</w:t>
      </w:r>
    </w:p>
    <w:p w14:paraId="19AB0682" w14:textId="77777777" w:rsidR="00AB1E8D" w:rsidRDefault="00AB1E8D" w:rsidP="00972E70">
      <w:pPr>
        <w:pStyle w:val="Heading4"/>
        <w:rPr>
          <w:lang w:eastAsia="ko-KR"/>
        </w:rPr>
      </w:pPr>
      <w:bookmarkStart w:id="1931" w:name="_CR5_7_7_4"/>
      <w:bookmarkStart w:id="1932" w:name="_Toc185600765"/>
      <w:bookmarkEnd w:id="1931"/>
      <w:r>
        <w:rPr>
          <w:lang w:eastAsia="ko-KR"/>
        </w:rPr>
        <w:t>5.7.7.4</w:t>
      </w:r>
      <w:r>
        <w:rPr>
          <w:lang w:eastAsia="ko-KR"/>
        </w:rPr>
        <w:tab/>
        <w:t>PDU Set Integrated Handling Information</w:t>
      </w:r>
      <w:bookmarkEnd w:id="1932"/>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1933" w:name="_CR5_8"/>
      <w:bookmarkStart w:id="1934" w:name="_Toc185600766"/>
      <w:bookmarkEnd w:id="1933"/>
      <w:r w:rsidRPr="001B7C50">
        <w:t>5.8</w:t>
      </w:r>
      <w:r w:rsidRPr="001B7C50">
        <w:tab/>
        <w:t>User Plane Management</w:t>
      </w:r>
      <w:bookmarkEnd w:id="1919"/>
      <w:bookmarkEnd w:id="1920"/>
      <w:bookmarkEnd w:id="1921"/>
      <w:bookmarkEnd w:id="1922"/>
      <w:bookmarkEnd w:id="1923"/>
      <w:bookmarkEnd w:id="1924"/>
      <w:bookmarkEnd w:id="1934"/>
    </w:p>
    <w:p w14:paraId="204792CB" w14:textId="77777777" w:rsidR="00D40151" w:rsidRPr="001B7C50" w:rsidRDefault="00D40151" w:rsidP="00D40151">
      <w:pPr>
        <w:pStyle w:val="Heading3"/>
        <w:rPr>
          <w:lang w:eastAsia="ko-KR"/>
        </w:rPr>
      </w:pPr>
      <w:bookmarkStart w:id="1935" w:name="_CR5_8_1"/>
      <w:bookmarkStart w:id="1936" w:name="_Toc20149830"/>
      <w:bookmarkStart w:id="1937" w:name="_Toc27846624"/>
      <w:bookmarkStart w:id="1938" w:name="_Toc36187752"/>
      <w:bookmarkStart w:id="1939" w:name="_Toc45183656"/>
      <w:bookmarkStart w:id="1940" w:name="_Toc47342498"/>
      <w:bookmarkStart w:id="1941" w:name="_Toc51769198"/>
      <w:bookmarkStart w:id="1942" w:name="_Toc185600767"/>
      <w:bookmarkEnd w:id="1935"/>
      <w:r w:rsidRPr="001B7C50">
        <w:rPr>
          <w:lang w:eastAsia="ko-KR"/>
        </w:rPr>
        <w:t>5.8.1</w:t>
      </w:r>
      <w:r w:rsidRPr="001B7C50">
        <w:rPr>
          <w:lang w:eastAsia="ko-KR"/>
        </w:rPr>
        <w:tab/>
        <w:t>General</w:t>
      </w:r>
      <w:bookmarkEnd w:id="1936"/>
      <w:bookmarkEnd w:id="1937"/>
      <w:bookmarkEnd w:id="1938"/>
      <w:bookmarkEnd w:id="1939"/>
      <w:bookmarkEnd w:id="1940"/>
      <w:bookmarkEnd w:id="1941"/>
      <w:bookmarkEnd w:id="1942"/>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 xml:space="preserve">For an IPv4 type PDU Session or an IPv6 type PDU Session without multi-homing or an IPv4v6 type PDU Session, when multiple PDU Session Anchors are used (due to UL CL being inserted), only one IPv4 address and/or IPv6 prefix </w:t>
      </w:r>
      <w:r w:rsidRPr="001B7C50">
        <w:lastRenderedPageBreak/>
        <w:t>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43" w:name="_CR5_8_2"/>
      <w:bookmarkStart w:id="1944" w:name="_Toc20149831"/>
      <w:bookmarkStart w:id="1945" w:name="_Toc27846625"/>
      <w:bookmarkStart w:id="1946" w:name="_Toc36187753"/>
      <w:bookmarkStart w:id="1947" w:name="_Toc45183657"/>
      <w:bookmarkStart w:id="1948" w:name="_Toc47342499"/>
      <w:bookmarkStart w:id="1949" w:name="_Toc51769199"/>
      <w:bookmarkStart w:id="1950" w:name="_Toc185600768"/>
      <w:bookmarkEnd w:id="1943"/>
      <w:r w:rsidRPr="001B7C50">
        <w:rPr>
          <w:lang w:eastAsia="ko-KR"/>
        </w:rPr>
        <w:t>5.8.2</w:t>
      </w:r>
      <w:r w:rsidRPr="001B7C50">
        <w:rPr>
          <w:lang w:eastAsia="ko-KR"/>
        </w:rPr>
        <w:tab/>
        <w:t>Functional Description</w:t>
      </w:r>
      <w:bookmarkEnd w:id="1944"/>
      <w:bookmarkEnd w:id="1945"/>
      <w:bookmarkEnd w:id="1946"/>
      <w:bookmarkEnd w:id="1947"/>
      <w:bookmarkEnd w:id="1948"/>
      <w:bookmarkEnd w:id="1949"/>
      <w:bookmarkEnd w:id="1950"/>
    </w:p>
    <w:p w14:paraId="01B4116F" w14:textId="77777777" w:rsidR="00D40151" w:rsidRPr="001B7C50" w:rsidRDefault="00D40151" w:rsidP="00D40151">
      <w:pPr>
        <w:pStyle w:val="Heading4"/>
        <w:rPr>
          <w:lang w:eastAsia="ko-KR"/>
        </w:rPr>
      </w:pPr>
      <w:bookmarkStart w:id="1951" w:name="_CR5_8_2_1"/>
      <w:bookmarkStart w:id="1952" w:name="_Toc20149832"/>
      <w:bookmarkStart w:id="1953" w:name="_Toc27846626"/>
      <w:bookmarkStart w:id="1954" w:name="_Toc36187754"/>
      <w:bookmarkStart w:id="1955" w:name="_Toc45183658"/>
      <w:bookmarkStart w:id="1956" w:name="_Toc47342500"/>
      <w:bookmarkStart w:id="1957" w:name="_Toc51769200"/>
      <w:bookmarkStart w:id="1958" w:name="_Toc185600769"/>
      <w:bookmarkEnd w:id="1951"/>
      <w:r w:rsidRPr="001B7C50">
        <w:rPr>
          <w:lang w:eastAsia="ko-KR"/>
        </w:rPr>
        <w:t>5.8.2.1</w:t>
      </w:r>
      <w:r w:rsidRPr="001B7C50">
        <w:rPr>
          <w:lang w:eastAsia="ko-KR"/>
        </w:rPr>
        <w:tab/>
        <w:t>General</w:t>
      </w:r>
      <w:bookmarkEnd w:id="1952"/>
      <w:bookmarkEnd w:id="1953"/>
      <w:bookmarkEnd w:id="1954"/>
      <w:bookmarkEnd w:id="1955"/>
      <w:bookmarkEnd w:id="1956"/>
      <w:bookmarkEnd w:id="1957"/>
      <w:bookmarkEnd w:id="1958"/>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59" w:name="_CR5_8_2_2"/>
      <w:bookmarkStart w:id="1960" w:name="_Toc20149833"/>
      <w:bookmarkStart w:id="1961" w:name="_Toc27846627"/>
      <w:bookmarkStart w:id="1962" w:name="_Toc36187755"/>
      <w:bookmarkStart w:id="1963" w:name="_Toc45183659"/>
      <w:bookmarkStart w:id="1964" w:name="_Toc47342501"/>
      <w:bookmarkStart w:id="1965" w:name="_Toc51769201"/>
      <w:bookmarkStart w:id="1966" w:name="_Toc185600770"/>
      <w:bookmarkEnd w:id="1959"/>
      <w:r w:rsidRPr="001B7C50">
        <w:rPr>
          <w:lang w:eastAsia="ko-KR"/>
        </w:rPr>
        <w:t>5.8.2.2</w:t>
      </w:r>
      <w:r w:rsidRPr="001B7C50">
        <w:rPr>
          <w:lang w:eastAsia="ko-KR"/>
        </w:rPr>
        <w:tab/>
        <w:t>UE IP Address Management</w:t>
      </w:r>
      <w:bookmarkEnd w:id="1960"/>
      <w:bookmarkEnd w:id="1961"/>
      <w:bookmarkEnd w:id="1962"/>
      <w:bookmarkEnd w:id="1963"/>
      <w:bookmarkEnd w:id="1964"/>
      <w:bookmarkEnd w:id="1965"/>
      <w:bookmarkEnd w:id="1966"/>
    </w:p>
    <w:p w14:paraId="06520729" w14:textId="77777777" w:rsidR="00D40151" w:rsidRPr="001B7C50" w:rsidRDefault="00D40151" w:rsidP="00D40151">
      <w:pPr>
        <w:pStyle w:val="Heading5"/>
        <w:rPr>
          <w:lang w:eastAsia="ko-KR"/>
        </w:rPr>
      </w:pPr>
      <w:bookmarkStart w:id="1967" w:name="_CR5_8_2_2_1"/>
      <w:bookmarkStart w:id="1968" w:name="_Toc20149834"/>
      <w:bookmarkStart w:id="1969" w:name="_Toc27846628"/>
      <w:bookmarkStart w:id="1970" w:name="_Toc36187756"/>
      <w:bookmarkStart w:id="1971" w:name="_Toc45183660"/>
      <w:bookmarkStart w:id="1972" w:name="_Toc47342502"/>
      <w:bookmarkStart w:id="1973" w:name="_Toc51769202"/>
      <w:bookmarkStart w:id="1974" w:name="_Toc185600771"/>
      <w:bookmarkEnd w:id="1967"/>
      <w:r w:rsidRPr="001B7C50">
        <w:rPr>
          <w:lang w:eastAsia="ko-KR"/>
        </w:rPr>
        <w:t>5.8.2.2.1</w:t>
      </w:r>
      <w:r w:rsidRPr="001B7C50">
        <w:rPr>
          <w:lang w:eastAsia="ko-KR"/>
        </w:rPr>
        <w:tab/>
        <w:t>General</w:t>
      </w:r>
      <w:bookmarkEnd w:id="1968"/>
      <w:bookmarkEnd w:id="1969"/>
      <w:bookmarkEnd w:id="1970"/>
      <w:bookmarkEnd w:id="1971"/>
      <w:bookmarkEnd w:id="1972"/>
      <w:bookmarkEnd w:id="1973"/>
      <w:bookmarkEnd w:id="1974"/>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lastRenderedPageBreak/>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502EB32B" w:rsidR="00D40151" w:rsidRPr="001B7C50" w:rsidRDefault="00D40151" w:rsidP="00D40151">
      <w:pPr>
        <w:rPr>
          <w:lang w:eastAsia="ko-KR"/>
        </w:rPr>
      </w:pPr>
      <w:r w:rsidRPr="001B7C50">
        <w:rPr>
          <w:rFonts w:eastAsia="SimSun"/>
          <w:lang w:eastAsia="zh-CN"/>
        </w:rPr>
        <w:t>If dynamic policy provisioning is deployed</w:t>
      </w:r>
      <w:r w:rsidR="00214C93">
        <w:rPr>
          <w:rFonts w:eastAsia="SimSun"/>
          <w:lang w:eastAsia="zh-CN"/>
        </w:rPr>
        <w:t xml:space="preserve"> and</w:t>
      </w:r>
      <w:r w:rsidRPr="001B7C50">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lastRenderedPageBreak/>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42A5393E"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r w:rsidR="00217926">
        <w:t xml:space="preserve"> 5GC may support the provisioning of a static IPv4 address and/or a static IPv6 prefix in the subscription information in the UDM based on NEF Parameter Provision service as described in clause 4.15.6.5 of TS 23.502 [3].</w:t>
      </w:r>
    </w:p>
    <w:p w14:paraId="536C390E" w14:textId="70038749"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r w:rsidR="00217926">
        <w:rPr>
          <w:lang w:eastAsia="ko-KR"/>
        </w:rPr>
        <w:t xml:space="preserve"> If the SMF is notified by UDM that the subscription data has changed</w:t>
      </w:r>
      <w:r w:rsidR="00214C93">
        <w:rPr>
          <w:lang w:eastAsia="ko-KR"/>
        </w:rPr>
        <w:t xml:space="preserve"> and</w:t>
      </w:r>
      <w:r w:rsidR="00217926">
        <w:rPr>
          <w:lang w:eastAsia="ko-KR"/>
        </w:rPr>
        <w:t xml:space="preserve"> SMF detects that the static IP address/prefix in the subscription data is added, removed or modified, the SMF may trigger a release of the PDU Session and includes a cause value indicating that a PDU Session re-establishment is requested, as described in clause 4.3.4 of TS 23.502 [3].</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2F9D5396"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w:t>
      </w:r>
      <w:r w:rsidR="00214C93">
        <w:t xml:space="preserve"> and</w:t>
      </w:r>
      <w:r w:rsidRPr="001B7C50">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214C93">
        <w:t xml:space="preserve"> and</w:t>
      </w:r>
      <w:r w:rsidRPr="001B7C50">
        <w:t xml:space="preserve">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20905670"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r w:rsidR="00025BC0">
        <w:t xml:space="preserve"> Based on the operator policy, the UPF, e.g. for scenario described in Annex U, may provide the SMF with the DNS server information, if it is locally configured with this information.</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722627D" w:rsidR="002C4A81" w:rsidRPr="001B7C50" w:rsidRDefault="002C4A81" w:rsidP="002C4A81">
      <w:bookmarkStart w:id="1975" w:name="_Toc20149835"/>
      <w:bookmarkStart w:id="1976" w:name="_Toc27846629"/>
      <w:bookmarkStart w:id="1977" w:name="_Toc36187757"/>
      <w:bookmarkStart w:id="1978" w:name="_Toc45183661"/>
      <w:bookmarkStart w:id="1979" w:name="_Toc47342503"/>
      <w:bookmarkStart w:id="1980" w:name="_Toc51769203"/>
      <w:r>
        <w:lastRenderedPageBreak/>
        <w:t>UPF may use NAT between the UE and the Data Network</w:t>
      </w:r>
      <w:r w:rsidR="00214C93">
        <w:t xml:space="preserve"> and</w:t>
      </w:r>
      <w:r>
        <w:t xml:space="preserve">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981" w:name="_CR5_8_2_2_2"/>
      <w:bookmarkStart w:id="1982" w:name="_Toc185600772"/>
      <w:bookmarkEnd w:id="1981"/>
      <w:r w:rsidRPr="001B7C50">
        <w:rPr>
          <w:lang w:eastAsia="ko-KR"/>
        </w:rPr>
        <w:t>5.8.2.2.2</w:t>
      </w:r>
      <w:r w:rsidRPr="001B7C50">
        <w:rPr>
          <w:lang w:eastAsia="ko-KR"/>
        </w:rPr>
        <w:tab/>
        <w:t>Routing rules configuration</w:t>
      </w:r>
      <w:bookmarkEnd w:id="1975"/>
      <w:bookmarkEnd w:id="1976"/>
      <w:bookmarkEnd w:id="1977"/>
      <w:bookmarkEnd w:id="1978"/>
      <w:bookmarkEnd w:id="1979"/>
      <w:bookmarkEnd w:id="1980"/>
      <w:bookmarkEnd w:id="1982"/>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83" w:name="_CR5_8_2_2_3"/>
      <w:bookmarkStart w:id="1984" w:name="_Toc20149836"/>
      <w:bookmarkStart w:id="1985" w:name="_Toc27846630"/>
      <w:bookmarkStart w:id="1986" w:name="_Toc36187758"/>
      <w:bookmarkStart w:id="1987" w:name="_Toc45183662"/>
      <w:bookmarkStart w:id="1988" w:name="_Toc47342504"/>
      <w:bookmarkStart w:id="1989" w:name="_Toc51769204"/>
      <w:bookmarkStart w:id="1990" w:name="_Toc185600773"/>
      <w:bookmarkEnd w:id="1983"/>
      <w:r w:rsidRPr="001B7C50">
        <w:rPr>
          <w:rFonts w:eastAsia="SimSun"/>
          <w:lang w:eastAsia="zh-CN"/>
        </w:rPr>
        <w:t>5.8.2.2.3</w:t>
      </w:r>
      <w:r w:rsidRPr="001B7C50">
        <w:rPr>
          <w:rFonts w:eastAsia="SimSun"/>
          <w:lang w:eastAsia="zh-CN"/>
        </w:rPr>
        <w:tab/>
        <w:t>The procedure of Stateless IPv6 Address Autoconfiguration</w:t>
      </w:r>
      <w:bookmarkEnd w:id="1984"/>
      <w:bookmarkEnd w:id="1985"/>
      <w:bookmarkEnd w:id="1986"/>
      <w:bookmarkEnd w:id="1987"/>
      <w:bookmarkEnd w:id="1988"/>
      <w:bookmarkEnd w:id="1989"/>
      <w:bookmarkEnd w:id="1990"/>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991" w:name="_CR5_8_2_2_4"/>
      <w:bookmarkStart w:id="1992" w:name="_Toc185600774"/>
      <w:bookmarkStart w:id="1993" w:name="_Toc20149837"/>
      <w:bookmarkStart w:id="1994" w:name="_Toc27846631"/>
      <w:bookmarkStart w:id="1995" w:name="_Toc36187759"/>
      <w:bookmarkStart w:id="1996" w:name="_Toc45183663"/>
      <w:bookmarkStart w:id="1997" w:name="_Toc47342505"/>
      <w:bookmarkStart w:id="1998" w:name="_Toc51769205"/>
      <w:bookmarkEnd w:id="1991"/>
      <w:r>
        <w:rPr>
          <w:rFonts w:eastAsia="SimSun"/>
          <w:lang w:eastAsia="zh-CN"/>
        </w:rPr>
        <w:t>5.8.2.2.4</w:t>
      </w:r>
      <w:r>
        <w:rPr>
          <w:rFonts w:eastAsia="SimSun"/>
          <w:lang w:eastAsia="zh-CN"/>
        </w:rPr>
        <w:tab/>
        <w:t>IPv6 Prefix Delegation via DHCPv6</w:t>
      </w:r>
      <w:bookmarkEnd w:id="1992"/>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lastRenderedPageBreak/>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999" w:name="_CR5_8_2_3"/>
      <w:bookmarkStart w:id="2000" w:name="_Toc185600775"/>
      <w:bookmarkEnd w:id="1999"/>
      <w:r w:rsidRPr="001B7C50">
        <w:rPr>
          <w:lang w:eastAsia="ko-KR"/>
        </w:rPr>
        <w:t>5.8.2.3</w:t>
      </w:r>
      <w:r w:rsidRPr="001B7C50">
        <w:rPr>
          <w:lang w:eastAsia="ko-KR"/>
        </w:rPr>
        <w:tab/>
        <w:t>Management of CN Tunnel Info</w:t>
      </w:r>
      <w:bookmarkEnd w:id="1993"/>
      <w:bookmarkEnd w:id="1994"/>
      <w:bookmarkEnd w:id="1995"/>
      <w:bookmarkEnd w:id="1996"/>
      <w:bookmarkEnd w:id="1997"/>
      <w:bookmarkEnd w:id="1998"/>
      <w:bookmarkEnd w:id="2000"/>
    </w:p>
    <w:p w14:paraId="2CBDA382" w14:textId="77777777" w:rsidR="00D40151" w:rsidRPr="001B7C50" w:rsidRDefault="00D40151" w:rsidP="00D40151">
      <w:pPr>
        <w:pStyle w:val="Heading5"/>
      </w:pPr>
      <w:bookmarkStart w:id="2001" w:name="_CR5_8_2_3_1"/>
      <w:bookmarkStart w:id="2002" w:name="_Toc20149838"/>
      <w:bookmarkStart w:id="2003" w:name="_Toc27846632"/>
      <w:bookmarkStart w:id="2004" w:name="_Toc36187760"/>
      <w:bookmarkStart w:id="2005" w:name="_Toc45183664"/>
      <w:bookmarkStart w:id="2006" w:name="_Toc47342506"/>
      <w:bookmarkStart w:id="2007" w:name="_Toc51769206"/>
      <w:bookmarkStart w:id="2008" w:name="_Toc185600776"/>
      <w:bookmarkEnd w:id="2001"/>
      <w:r w:rsidRPr="001B7C50">
        <w:t>5.8.2.3.1</w:t>
      </w:r>
      <w:r w:rsidRPr="001B7C50">
        <w:tab/>
        <w:t>General</w:t>
      </w:r>
      <w:bookmarkEnd w:id="2002"/>
      <w:bookmarkEnd w:id="2003"/>
      <w:bookmarkEnd w:id="2004"/>
      <w:bookmarkEnd w:id="2005"/>
      <w:bookmarkEnd w:id="2006"/>
      <w:bookmarkEnd w:id="2007"/>
      <w:bookmarkEnd w:id="2008"/>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009" w:name="_CR5_8_2_3_2"/>
      <w:bookmarkStart w:id="2010" w:name="_Toc20149839"/>
      <w:bookmarkStart w:id="2011" w:name="_Toc27846633"/>
      <w:bookmarkStart w:id="2012" w:name="_Toc36187761"/>
      <w:bookmarkStart w:id="2013" w:name="_Toc45183665"/>
      <w:bookmarkStart w:id="2014" w:name="_Toc47342507"/>
      <w:bookmarkStart w:id="2015" w:name="_Toc51769207"/>
      <w:bookmarkStart w:id="2016" w:name="_Toc185600777"/>
      <w:bookmarkEnd w:id="2009"/>
      <w:r w:rsidRPr="001B7C50">
        <w:t>5.8.2.3.2</w:t>
      </w:r>
      <w:r w:rsidRPr="001B7C50">
        <w:tab/>
        <w:t>Void</w:t>
      </w:r>
      <w:bookmarkEnd w:id="2010"/>
      <w:bookmarkEnd w:id="2011"/>
      <w:bookmarkEnd w:id="2012"/>
      <w:bookmarkEnd w:id="2013"/>
      <w:bookmarkEnd w:id="2014"/>
      <w:bookmarkEnd w:id="2015"/>
      <w:bookmarkEnd w:id="2016"/>
    </w:p>
    <w:p w14:paraId="4F37C854" w14:textId="77777777" w:rsidR="00D40151" w:rsidRPr="001B7C50" w:rsidRDefault="00D40151" w:rsidP="00D40151"/>
    <w:p w14:paraId="2A0D2BCD" w14:textId="77777777" w:rsidR="00D40151" w:rsidRPr="001B7C50" w:rsidRDefault="00D40151" w:rsidP="00D40151">
      <w:pPr>
        <w:pStyle w:val="Heading5"/>
      </w:pPr>
      <w:bookmarkStart w:id="2017" w:name="_CR5_8_2_3_3"/>
      <w:bookmarkStart w:id="2018" w:name="_Toc20149840"/>
      <w:bookmarkStart w:id="2019" w:name="_Toc27846634"/>
      <w:bookmarkStart w:id="2020" w:name="_Toc36187762"/>
      <w:bookmarkStart w:id="2021" w:name="_Toc45183666"/>
      <w:bookmarkStart w:id="2022" w:name="_Toc47342508"/>
      <w:bookmarkStart w:id="2023" w:name="_Toc51769208"/>
      <w:bookmarkStart w:id="2024" w:name="_Toc185600778"/>
      <w:bookmarkEnd w:id="2017"/>
      <w:r w:rsidRPr="001B7C50">
        <w:t>5.8.2.3.3</w:t>
      </w:r>
      <w:r w:rsidRPr="001B7C50">
        <w:tab/>
        <w:t>Management of CN Tunnel Info in the UPF</w:t>
      </w:r>
      <w:bookmarkEnd w:id="2018"/>
      <w:bookmarkEnd w:id="2019"/>
      <w:bookmarkEnd w:id="2020"/>
      <w:bookmarkEnd w:id="2021"/>
      <w:bookmarkEnd w:id="2022"/>
      <w:bookmarkEnd w:id="2023"/>
      <w:bookmarkEnd w:id="2024"/>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25" w:name="_CR5_8_2_4"/>
      <w:bookmarkStart w:id="2026" w:name="_Toc20149841"/>
      <w:bookmarkStart w:id="2027" w:name="_Toc27846635"/>
      <w:bookmarkStart w:id="2028" w:name="_Toc36187763"/>
      <w:bookmarkStart w:id="2029" w:name="_Toc45183667"/>
      <w:bookmarkStart w:id="2030" w:name="_Toc47342509"/>
      <w:bookmarkStart w:id="2031" w:name="_Toc51769209"/>
      <w:bookmarkStart w:id="2032" w:name="_Toc185600779"/>
      <w:bookmarkEnd w:id="2025"/>
      <w:r w:rsidRPr="001B7C50">
        <w:rPr>
          <w:lang w:eastAsia="ko-KR"/>
        </w:rPr>
        <w:t>5.8.2.4</w:t>
      </w:r>
      <w:r w:rsidRPr="001B7C50">
        <w:rPr>
          <w:lang w:eastAsia="ko-KR"/>
        </w:rPr>
        <w:tab/>
        <w:t>Traffic Detection</w:t>
      </w:r>
      <w:bookmarkEnd w:id="2026"/>
      <w:bookmarkEnd w:id="2027"/>
      <w:bookmarkEnd w:id="2028"/>
      <w:bookmarkEnd w:id="2029"/>
      <w:bookmarkEnd w:id="2030"/>
      <w:bookmarkEnd w:id="2031"/>
      <w:bookmarkEnd w:id="2032"/>
    </w:p>
    <w:p w14:paraId="09754EF2" w14:textId="77777777" w:rsidR="00D40151" w:rsidRPr="001B7C50" w:rsidRDefault="00D40151" w:rsidP="00D40151">
      <w:pPr>
        <w:pStyle w:val="Heading5"/>
        <w:rPr>
          <w:lang w:eastAsia="zh-CN"/>
        </w:rPr>
      </w:pPr>
      <w:bookmarkStart w:id="2033" w:name="_CR5_8_2_4_1"/>
      <w:bookmarkStart w:id="2034" w:name="_Toc20149842"/>
      <w:bookmarkStart w:id="2035" w:name="_Toc27846636"/>
      <w:bookmarkStart w:id="2036" w:name="_Toc36187764"/>
      <w:bookmarkStart w:id="2037" w:name="_Toc45183668"/>
      <w:bookmarkStart w:id="2038" w:name="_Toc47342510"/>
      <w:bookmarkStart w:id="2039" w:name="_Toc51769210"/>
      <w:bookmarkStart w:id="2040" w:name="_Toc185600780"/>
      <w:bookmarkEnd w:id="2033"/>
      <w:r w:rsidRPr="001B7C50">
        <w:rPr>
          <w:lang w:eastAsia="zh-CN"/>
        </w:rPr>
        <w:t>5.8.2.4.1</w:t>
      </w:r>
      <w:r w:rsidRPr="001B7C50">
        <w:rPr>
          <w:lang w:eastAsia="zh-CN"/>
        </w:rPr>
        <w:tab/>
        <w:t>General</w:t>
      </w:r>
      <w:bookmarkEnd w:id="2034"/>
      <w:bookmarkEnd w:id="2035"/>
      <w:bookmarkEnd w:id="2036"/>
      <w:bookmarkEnd w:id="2037"/>
      <w:bookmarkEnd w:id="2038"/>
      <w:bookmarkEnd w:id="2039"/>
      <w:bookmarkEnd w:id="2040"/>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41" w:name="_CR5_8_2_4_2"/>
      <w:bookmarkStart w:id="2042" w:name="_Toc20149843"/>
      <w:bookmarkStart w:id="2043" w:name="_Toc27846637"/>
      <w:bookmarkStart w:id="2044" w:name="_Toc36187765"/>
      <w:bookmarkStart w:id="2045" w:name="_Toc45183669"/>
      <w:bookmarkStart w:id="2046" w:name="_Toc47342511"/>
      <w:bookmarkStart w:id="2047" w:name="_Toc51769211"/>
      <w:bookmarkStart w:id="2048" w:name="_Toc185600781"/>
      <w:bookmarkEnd w:id="2041"/>
      <w:r w:rsidRPr="001B7C50">
        <w:lastRenderedPageBreak/>
        <w:t>5.8.2.4.2</w:t>
      </w:r>
      <w:r w:rsidRPr="001B7C50">
        <w:tab/>
        <w:t>Traffic Detection Information</w:t>
      </w:r>
      <w:bookmarkEnd w:id="2042"/>
      <w:bookmarkEnd w:id="2043"/>
      <w:bookmarkEnd w:id="2044"/>
      <w:bookmarkEnd w:id="2045"/>
      <w:bookmarkEnd w:id="2046"/>
      <w:bookmarkEnd w:id="2047"/>
      <w:bookmarkEnd w:id="2048"/>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6443A164" w14:textId="599A99CF" w:rsidR="000C32E8" w:rsidRPr="001B7C50" w:rsidRDefault="000C32E8" w:rsidP="000C32E8">
      <w:bookmarkStart w:id="2049" w:name="_CR5_8_2_5"/>
      <w:bookmarkStart w:id="2050" w:name="_Toc20149844"/>
      <w:bookmarkStart w:id="2051" w:name="_Toc27846638"/>
      <w:bookmarkStart w:id="2052" w:name="_Toc36187766"/>
      <w:bookmarkStart w:id="2053" w:name="_Toc45183670"/>
      <w:bookmarkStart w:id="2054" w:name="_Toc47342512"/>
      <w:bookmarkStart w:id="2055" w:name="_Toc51769212"/>
      <w:bookmarkEnd w:id="2049"/>
      <w:r>
        <w:t>When the DL traffic is end-to-end encrypted, the UPF may identify the media related information using On-Path N6 signalling as described in clause 5.37.9</w:t>
      </w:r>
    </w:p>
    <w:p w14:paraId="31D2996A" w14:textId="2E84102A" w:rsidR="00D40151" w:rsidRPr="001B7C50" w:rsidRDefault="00D40151" w:rsidP="00D40151">
      <w:pPr>
        <w:pStyle w:val="Heading4"/>
        <w:rPr>
          <w:lang w:eastAsia="ko-KR"/>
        </w:rPr>
      </w:pPr>
      <w:bookmarkStart w:id="2056" w:name="_Toc185600782"/>
      <w:r w:rsidRPr="001B7C50">
        <w:rPr>
          <w:lang w:eastAsia="ko-KR"/>
        </w:rPr>
        <w:t>5.8.2.5</w:t>
      </w:r>
      <w:r w:rsidRPr="001B7C50">
        <w:rPr>
          <w:lang w:eastAsia="ko-KR"/>
        </w:rPr>
        <w:tab/>
        <w:t>Control of User Plane Forwarding</w:t>
      </w:r>
      <w:bookmarkEnd w:id="2050"/>
      <w:bookmarkEnd w:id="2051"/>
      <w:bookmarkEnd w:id="2052"/>
      <w:bookmarkEnd w:id="2053"/>
      <w:bookmarkEnd w:id="2054"/>
      <w:bookmarkEnd w:id="2055"/>
      <w:bookmarkEnd w:id="2056"/>
    </w:p>
    <w:p w14:paraId="77544C2C" w14:textId="77777777" w:rsidR="00D40151" w:rsidRPr="001B7C50" w:rsidRDefault="00D40151" w:rsidP="00D40151">
      <w:pPr>
        <w:pStyle w:val="Heading5"/>
      </w:pPr>
      <w:bookmarkStart w:id="2057" w:name="_CR5_8_2_5_1"/>
      <w:bookmarkStart w:id="2058" w:name="_Toc27846639"/>
      <w:bookmarkStart w:id="2059" w:name="_Toc36187767"/>
      <w:bookmarkStart w:id="2060" w:name="_Toc45183671"/>
      <w:bookmarkStart w:id="2061" w:name="_Toc47342513"/>
      <w:bookmarkStart w:id="2062" w:name="_Toc51769213"/>
      <w:bookmarkStart w:id="2063" w:name="_Toc185600783"/>
      <w:bookmarkEnd w:id="2057"/>
      <w:r w:rsidRPr="001B7C50">
        <w:t>5.8.2.5.1</w:t>
      </w:r>
      <w:r w:rsidRPr="001B7C50">
        <w:tab/>
        <w:t>General</w:t>
      </w:r>
      <w:bookmarkEnd w:id="2058"/>
      <w:bookmarkEnd w:id="2059"/>
      <w:bookmarkEnd w:id="2060"/>
      <w:bookmarkEnd w:id="2061"/>
      <w:bookmarkEnd w:id="2062"/>
      <w:bookmarkEnd w:id="2063"/>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lastRenderedPageBreak/>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064" w:name="_CR5_8_2_5_2"/>
      <w:bookmarkStart w:id="2065" w:name="_Toc27846640"/>
      <w:bookmarkStart w:id="2066" w:name="_Toc36187768"/>
      <w:bookmarkStart w:id="2067" w:name="_Toc45183672"/>
      <w:bookmarkStart w:id="2068" w:name="_Toc47342514"/>
      <w:bookmarkStart w:id="2069" w:name="_Toc51769214"/>
      <w:bookmarkStart w:id="2070" w:name="_Toc185600784"/>
      <w:bookmarkEnd w:id="2064"/>
      <w:r w:rsidRPr="001B7C50">
        <w:t>5.8.2.5.2</w:t>
      </w:r>
      <w:r w:rsidRPr="001B7C50">
        <w:tab/>
        <w:t>Data forwarding between the SMF and UPF</w:t>
      </w:r>
      <w:bookmarkEnd w:id="2065"/>
      <w:bookmarkEnd w:id="2066"/>
      <w:bookmarkEnd w:id="2067"/>
      <w:bookmarkEnd w:id="2068"/>
      <w:bookmarkEnd w:id="2069"/>
      <w:bookmarkEnd w:id="2070"/>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71" w:name="_CRTable5_8_2_5_21"/>
      <w:r w:rsidRPr="001B7C50">
        <w:rPr>
          <w:lang w:eastAsia="ko-KR"/>
        </w:rPr>
        <w:t xml:space="preserve">Table </w:t>
      </w:r>
      <w:bookmarkEnd w:id="2071"/>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72" w:name="_CR5_8_2_5_3"/>
      <w:bookmarkStart w:id="2073" w:name="_Toc27846641"/>
      <w:bookmarkStart w:id="2074" w:name="_Toc36187769"/>
      <w:bookmarkStart w:id="2075" w:name="_Toc45183673"/>
      <w:bookmarkStart w:id="2076" w:name="_Toc47342515"/>
      <w:bookmarkStart w:id="2077" w:name="_Toc51769215"/>
      <w:bookmarkStart w:id="2078" w:name="_Toc185600785"/>
      <w:bookmarkEnd w:id="2072"/>
      <w:r w:rsidRPr="001B7C50">
        <w:t>5.8.2.5.3</w:t>
      </w:r>
      <w:r w:rsidRPr="001B7C50">
        <w:tab/>
        <w:t>Support of Ethernet PDU Session type</w:t>
      </w:r>
      <w:bookmarkEnd w:id="2073"/>
      <w:bookmarkEnd w:id="2074"/>
      <w:bookmarkEnd w:id="2075"/>
      <w:bookmarkEnd w:id="2076"/>
      <w:bookmarkEnd w:id="2077"/>
      <w:bookmarkEnd w:id="2078"/>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lastRenderedPageBreak/>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07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80" w:name="_CR5_8_2_6"/>
      <w:bookmarkStart w:id="2081" w:name="_Toc27846642"/>
      <w:bookmarkStart w:id="2082" w:name="_Toc36187770"/>
      <w:bookmarkStart w:id="2083" w:name="_Toc45183674"/>
      <w:bookmarkStart w:id="2084" w:name="_Toc47342516"/>
      <w:bookmarkStart w:id="2085" w:name="_Toc51769216"/>
      <w:bookmarkStart w:id="2086" w:name="_Toc185600786"/>
      <w:bookmarkEnd w:id="2080"/>
      <w:r w:rsidRPr="001B7C50">
        <w:rPr>
          <w:lang w:eastAsia="ko-KR"/>
        </w:rPr>
        <w:t>5.8.2.6</w:t>
      </w:r>
      <w:r w:rsidRPr="001B7C50">
        <w:rPr>
          <w:lang w:eastAsia="ko-KR"/>
        </w:rPr>
        <w:tab/>
      </w:r>
      <w:r w:rsidRPr="001B7C50">
        <w:t>Charging and Usage Monitoring Handling</w:t>
      </w:r>
      <w:bookmarkEnd w:id="2079"/>
      <w:bookmarkEnd w:id="2081"/>
      <w:bookmarkEnd w:id="2082"/>
      <w:bookmarkEnd w:id="2083"/>
      <w:bookmarkEnd w:id="2084"/>
      <w:bookmarkEnd w:id="2085"/>
      <w:bookmarkEnd w:id="2086"/>
    </w:p>
    <w:p w14:paraId="08A1AECA" w14:textId="77777777" w:rsidR="00D40151" w:rsidRPr="001B7C50" w:rsidRDefault="00D40151" w:rsidP="00D40151">
      <w:pPr>
        <w:pStyle w:val="Heading5"/>
      </w:pPr>
      <w:bookmarkStart w:id="2087" w:name="_CR5_8_2_6_1"/>
      <w:bookmarkStart w:id="2088" w:name="_Toc20149846"/>
      <w:bookmarkStart w:id="2089" w:name="_Toc27846643"/>
      <w:bookmarkStart w:id="2090" w:name="_Toc36187771"/>
      <w:bookmarkStart w:id="2091" w:name="_Toc45183675"/>
      <w:bookmarkStart w:id="2092" w:name="_Toc47342517"/>
      <w:bookmarkStart w:id="2093" w:name="_Toc51769217"/>
      <w:bookmarkStart w:id="2094" w:name="_Toc185600787"/>
      <w:bookmarkEnd w:id="2087"/>
      <w:r w:rsidRPr="001B7C50">
        <w:t>5.8.2.6.1</w:t>
      </w:r>
      <w:r w:rsidRPr="001B7C50">
        <w:tab/>
        <w:t>General</w:t>
      </w:r>
      <w:bookmarkEnd w:id="2088"/>
      <w:bookmarkEnd w:id="2089"/>
      <w:bookmarkEnd w:id="2090"/>
      <w:bookmarkEnd w:id="2091"/>
      <w:bookmarkEnd w:id="2092"/>
      <w:bookmarkEnd w:id="2093"/>
      <w:bookmarkEnd w:id="2094"/>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BF301C3" w:rsidR="00D40151" w:rsidRPr="001B7C50" w:rsidRDefault="00D40151" w:rsidP="00D40151">
      <w:pPr>
        <w:rPr>
          <w:lang w:eastAsia="zh-CN"/>
        </w:rPr>
      </w:pPr>
      <w:r w:rsidRPr="001B7C50">
        <w:rPr>
          <w:lang w:eastAsia="zh-CN"/>
        </w:rPr>
        <w:t>QoS Flow level, PDU Session level and subscriber related information remain at the SMF</w:t>
      </w:r>
      <w:r w:rsidR="00214C93">
        <w:rPr>
          <w:lang w:eastAsia="zh-CN"/>
        </w:rPr>
        <w:t xml:space="preserve"> and</w:t>
      </w:r>
      <w:r w:rsidRPr="001B7C50">
        <w:rPr>
          <w:lang w:eastAsia="zh-CN"/>
        </w:rPr>
        <w:t xml:space="preserve"> only usage information is requested from the UPF.</w:t>
      </w:r>
    </w:p>
    <w:p w14:paraId="7325F805" w14:textId="77777777" w:rsidR="00D40151" w:rsidRPr="001B7C50" w:rsidRDefault="00D40151" w:rsidP="00D40151">
      <w:pPr>
        <w:pStyle w:val="Heading5"/>
      </w:pPr>
      <w:bookmarkStart w:id="2095" w:name="_CR5_8_2_6_2"/>
      <w:bookmarkStart w:id="2096" w:name="_Toc20149847"/>
      <w:bookmarkStart w:id="2097" w:name="_Toc27846644"/>
      <w:bookmarkStart w:id="2098" w:name="_Toc36187772"/>
      <w:bookmarkStart w:id="2099" w:name="_Toc45183676"/>
      <w:bookmarkStart w:id="2100" w:name="_Toc47342518"/>
      <w:bookmarkStart w:id="2101" w:name="_Toc51769218"/>
      <w:bookmarkStart w:id="2102" w:name="_Toc185600788"/>
      <w:bookmarkEnd w:id="2095"/>
      <w:r w:rsidRPr="001B7C50">
        <w:t>5.8.2.6.2</w:t>
      </w:r>
      <w:r w:rsidRPr="001B7C50">
        <w:tab/>
        <w:t>Activation of Usage Reporting in UPF</w:t>
      </w:r>
      <w:bookmarkEnd w:id="2096"/>
      <w:bookmarkEnd w:id="2097"/>
      <w:bookmarkEnd w:id="2098"/>
      <w:bookmarkEnd w:id="2099"/>
      <w:bookmarkEnd w:id="2100"/>
      <w:bookmarkEnd w:id="2101"/>
      <w:bookmarkEnd w:id="2102"/>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33EDDB63"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214C93">
        <w:t xml:space="preserve"> and</w:t>
      </w:r>
      <w:r w:rsidRPr="001B7C50">
        <w:t xml:space="preserve"> also shall keep the mapping between them. Multiple Usage Reporting Rules may be associated with the same PDR.</w:t>
      </w:r>
    </w:p>
    <w:p w14:paraId="5021E61B" w14:textId="61666986" w:rsidR="00D40151" w:rsidRPr="001B7C50" w:rsidRDefault="00D40151" w:rsidP="00D40151">
      <w:r w:rsidRPr="001B7C50">
        <w:lastRenderedPageBreak/>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103" w:name="_CR5_8_2_6_3"/>
      <w:bookmarkStart w:id="2104" w:name="_Toc20149848"/>
      <w:bookmarkStart w:id="2105" w:name="_Toc27846645"/>
      <w:bookmarkStart w:id="2106" w:name="_Toc36187773"/>
      <w:bookmarkStart w:id="2107" w:name="_Toc45183677"/>
      <w:bookmarkStart w:id="2108" w:name="_Toc47342519"/>
      <w:bookmarkStart w:id="2109" w:name="_Toc51769219"/>
      <w:bookmarkStart w:id="2110" w:name="_Toc185600789"/>
      <w:bookmarkEnd w:id="2103"/>
      <w:r w:rsidRPr="001B7C50">
        <w:t>5.8.2.6.3</w:t>
      </w:r>
      <w:r w:rsidRPr="001B7C50">
        <w:tab/>
        <w:t>Reporting of Usage Information towards SMF</w:t>
      </w:r>
      <w:bookmarkEnd w:id="2104"/>
      <w:bookmarkEnd w:id="2105"/>
      <w:bookmarkEnd w:id="2106"/>
      <w:bookmarkEnd w:id="2107"/>
      <w:bookmarkEnd w:id="2108"/>
      <w:bookmarkEnd w:id="2109"/>
      <w:bookmarkEnd w:id="2110"/>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111" w:name="_CR5_8_2_7"/>
      <w:bookmarkStart w:id="2112" w:name="_Toc20149849"/>
      <w:bookmarkStart w:id="2113" w:name="_Toc27846646"/>
      <w:bookmarkStart w:id="2114" w:name="_Toc36187774"/>
      <w:bookmarkStart w:id="2115" w:name="_Toc45183678"/>
      <w:bookmarkStart w:id="2116" w:name="_Toc47342520"/>
      <w:bookmarkStart w:id="2117" w:name="_Toc51769220"/>
      <w:bookmarkStart w:id="2118" w:name="_Toc185600790"/>
      <w:bookmarkEnd w:id="2111"/>
      <w:r w:rsidRPr="001B7C50">
        <w:rPr>
          <w:lang w:eastAsia="ko-KR"/>
        </w:rPr>
        <w:t>5.8.2.7</w:t>
      </w:r>
      <w:r w:rsidRPr="001B7C50">
        <w:rPr>
          <w:lang w:eastAsia="ko-KR"/>
        </w:rPr>
        <w:tab/>
        <w:t>PDU Session and QoS Flow Policing</w:t>
      </w:r>
      <w:bookmarkEnd w:id="2112"/>
      <w:bookmarkEnd w:id="2113"/>
      <w:bookmarkEnd w:id="2114"/>
      <w:bookmarkEnd w:id="2115"/>
      <w:bookmarkEnd w:id="2116"/>
      <w:bookmarkEnd w:id="2117"/>
      <w:bookmarkEnd w:id="2118"/>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41778E29" w14:textId="77777777" w:rsidR="0022112F" w:rsidRDefault="0022112F" w:rsidP="00D40151">
      <w:pPr>
        <w:rPr>
          <w:lang w:eastAsia="zh-CN"/>
        </w:rPr>
      </w:pPr>
      <w:r>
        <w:rPr>
          <w:lang w:eastAsia="zh-CN"/>
        </w:rPr>
        <w:t>For QoS Flows that are configured for PDU Set QoS handling, the SMF may additionally take into account the PDU Set Importance when determining the transport level packet marking values. In this case, the SMF provides a list of transport level packet marking values for the downlink direction to the UPF, each of the transport level packet marking values corresponding to one or more PDU Set Importance values. When an I-SMF/I-UPF is inserted in the PDU Session, the I-SMF may instruct the I-UPF to derive the transport level packet marking of the outgoing N3 downlink packet based on the transport level packet marking of the incoming N9 downlink packet.</w:t>
      </w:r>
    </w:p>
    <w:p w14:paraId="529814C1" w14:textId="45E4E989" w:rsidR="0022112F" w:rsidRDefault="0022112F" w:rsidP="007E16B7">
      <w:pPr>
        <w:pStyle w:val="NO"/>
        <w:rPr>
          <w:lang w:eastAsia="zh-CN"/>
        </w:rPr>
      </w:pPr>
      <w:r>
        <w:rPr>
          <w:lang w:eastAsia="zh-CN"/>
        </w:rPr>
        <w:lastRenderedPageBreak/>
        <w:t>NOTE 1:</w:t>
      </w:r>
      <w:r>
        <w:rPr>
          <w:lang w:eastAsia="zh-CN"/>
        </w:rPr>
        <w:tab/>
        <w:t>It is recommended that the PDU Set Importance based transport level packet marking values applied by the UPF only vary the drop precedence between PDUs in the transport network nodes (e.g. IP routers) on the N3/N9 interfaces. This is needed to avoid causing packet reordering in the transport network when different transport level DSCP marking values are used for a single QoS Flow.</w:t>
      </w:r>
    </w:p>
    <w:p w14:paraId="3C28E063" w14:textId="481F4EAA" w:rsidR="0022112F" w:rsidRDefault="0022112F" w:rsidP="007E16B7">
      <w:pPr>
        <w:pStyle w:val="NO"/>
        <w:rPr>
          <w:lang w:eastAsia="zh-CN"/>
        </w:rPr>
      </w:pPr>
      <w:r>
        <w:rPr>
          <w:lang w:eastAsia="zh-CN"/>
        </w:rPr>
        <w:t>NOTE 2:</w:t>
      </w:r>
      <w:r>
        <w:rPr>
          <w:lang w:eastAsia="zh-CN"/>
        </w:rPr>
        <w:tab/>
        <w:t>The transport level packet marking values are provided on per-QoS Flow basis and it is up to operator deployments to enforce consistency of transport level marking in the transport network.</w:t>
      </w:r>
    </w:p>
    <w:p w14:paraId="3D2BD4F8" w14:textId="3C9CC9D0" w:rsidR="0022112F" w:rsidRDefault="0022112F" w:rsidP="007E16B7">
      <w:pPr>
        <w:pStyle w:val="EditorsNote"/>
        <w:rPr>
          <w:lang w:eastAsia="zh-CN"/>
        </w:rPr>
      </w:pPr>
      <w:r>
        <w:rPr>
          <w:lang w:eastAsia="zh-CN"/>
        </w:rPr>
        <w:t>Editor's note:</w:t>
      </w:r>
      <w:r>
        <w:rPr>
          <w:lang w:eastAsia="zh-CN"/>
        </w:rPr>
        <w:tab/>
        <w:t>Based on CT WG4 feedback on whether the SMF provides the list of packet marking values to the UPF in FAR vs QER the text in this clause as well as the relevant (sub)clause of clause 5.8.5 (i.e. FAR clause vs QER clause) needs to be updated.</w:t>
      </w:r>
    </w:p>
    <w:p w14:paraId="23B13F79" w14:textId="17AF5A6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65E7AE30" w:rsidR="00D409DD" w:rsidRPr="001B7C50" w:rsidRDefault="00AD1FC7" w:rsidP="00D409DD">
      <w:pPr>
        <w:rPr>
          <w:lang w:eastAsia="zh-CN"/>
        </w:rPr>
      </w:pPr>
      <w:bookmarkStart w:id="2119" w:name="_Toc20149850"/>
      <w:bookmarkStart w:id="2120" w:name="_Toc27846647"/>
      <w:bookmarkStart w:id="2121" w:name="_Toc36187775"/>
      <w:bookmarkStart w:id="2122" w:name="_Toc45183679"/>
      <w:bookmarkStart w:id="2123" w:name="_Toc47342521"/>
      <w:bookmarkStart w:id="2124" w:name="_Toc51769221"/>
      <w:r>
        <w:rPr>
          <w:lang w:eastAsia="zh-CN"/>
        </w:rPr>
        <w:t xml:space="preserve">In the case of 3GPP access, the </w:t>
      </w:r>
      <w:r w:rsidR="00D409DD">
        <w:rPr>
          <w:lang w:eastAsia="zh-CN"/>
        </w:rPr>
        <w:t>SMF may decide to activate ECN marking for L4S by PSA UPF for the QoS Flow (see clause 5.37). In this case, the SMF shall send an ECN marking for L4S indicator to</w:t>
      </w:r>
      <w:r w:rsidR="00AF2D89">
        <w:rPr>
          <w:lang w:eastAsia="zh-CN"/>
        </w:rPr>
        <w:t xml:space="preserve"> PSA</w:t>
      </w:r>
      <w:r w:rsidR="00D409DD">
        <w:rPr>
          <w:lang w:eastAsia="zh-CN"/>
        </w:rPr>
        <w:t xml:space="preserve"> UPF.</w:t>
      </w:r>
    </w:p>
    <w:p w14:paraId="6D0C3B71" w14:textId="77777777" w:rsidR="00D40151" w:rsidRPr="001B7C50" w:rsidRDefault="00D40151" w:rsidP="00D40151">
      <w:pPr>
        <w:pStyle w:val="Heading4"/>
        <w:rPr>
          <w:lang w:eastAsia="ko-KR"/>
        </w:rPr>
      </w:pPr>
      <w:bookmarkStart w:id="2125" w:name="_CR5_8_2_8"/>
      <w:bookmarkStart w:id="2126" w:name="_Toc185600791"/>
      <w:bookmarkEnd w:id="2125"/>
      <w:r w:rsidRPr="001B7C50">
        <w:rPr>
          <w:lang w:eastAsia="ko-KR"/>
        </w:rPr>
        <w:t>5.8.2.8</w:t>
      </w:r>
      <w:r w:rsidRPr="001B7C50">
        <w:rPr>
          <w:lang w:eastAsia="ko-KR"/>
        </w:rPr>
        <w:tab/>
      </w:r>
      <w:r w:rsidRPr="001B7C50">
        <w:t>PCC Related Functions</w:t>
      </w:r>
      <w:bookmarkEnd w:id="2119"/>
      <w:bookmarkEnd w:id="2120"/>
      <w:bookmarkEnd w:id="2121"/>
      <w:bookmarkEnd w:id="2122"/>
      <w:bookmarkEnd w:id="2123"/>
      <w:bookmarkEnd w:id="2124"/>
      <w:bookmarkEnd w:id="2126"/>
    </w:p>
    <w:p w14:paraId="09514109" w14:textId="77777777" w:rsidR="00D40151" w:rsidRPr="001B7C50" w:rsidRDefault="00D40151" w:rsidP="00D40151">
      <w:pPr>
        <w:pStyle w:val="Heading5"/>
        <w:rPr>
          <w:lang w:eastAsia="zh-CN"/>
        </w:rPr>
      </w:pPr>
      <w:bookmarkStart w:id="2127" w:name="_CR5_8_2_8_1"/>
      <w:bookmarkStart w:id="2128" w:name="_Toc20149851"/>
      <w:bookmarkStart w:id="2129" w:name="_Toc27846648"/>
      <w:bookmarkStart w:id="2130" w:name="_Toc36187776"/>
      <w:bookmarkStart w:id="2131" w:name="_Toc45183680"/>
      <w:bookmarkStart w:id="2132" w:name="_Toc47342522"/>
      <w:bookmarkStart w:id="2133" w:name="_Toc51769222"/>
      <w:bookmarkStart w:id="2134" w:name="_Toc185600792"/>
      <w:bookmarkEnd w:id="2127"/>
      <w:r w:rsidRPr="001B7C50">
        <w:rPr>
          <w:lang w:eastAsia="zh-CN"/>
        </w:rPr>
        <w:t>5.8.2.8.1</w:t>
      </w:r>
      <w:r w:rsidRPr="001B7C50">
        <w:rPr>
          <w:lang w:eastAsia="zh-CN"/>
        </w:rPr>
        <w:tab/>
        <w:t>Activation/Deactivation of predefined PCC rules</w:t>
      </w:r>
      <w:bookmarkEnd w:id="2128"/>
      <w:bookmarkEnd w:id="2129"/>
      <w:bookmarkEnd w:id="2130"/>
      <w:bookmarkEnd w:id="2131"/>
      <w:bookmarkEnd w:id="2132"/>
      <w:bookmarkEnd w:id="2133"/>
      <w:bookmarkEnd w:id="2134"/>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35" w:name="_CR5_8_2_8_2"/>
      <w:bookmarkStart w:id="2136" w:name="_Toc20149852"/>
      <w:bookmarkStart w:id="2137" w:name="_Toc27846649"/>
      <w:bookmarkStart w:id="2138" w:name="_Toc36187777"/>
      <w:bookmarkStart w:id="2139" w:name="_Toc45183681"/>
      <w:bookmarkStart w:id="2140" w:name="_Toc47342523"/>
      <w:bookmarkStart w:id="2141" w:name="_Toc51769223"/>
      <w:bookmarkStart w:id="2142" w:name="_Toc185600793"/>
      <w:bookmarkEnd w:id="2135"/>
      <w:r w:rsidRPr="001B7C50">
        <w:rPr>
          <w:lang w:eastAsia="zh-CN"/>
        </w:rPr>
        <w:t>5.8.2.8.2</w:t>
      </w:r>
      <w:r w:rsidRPr="001B7C50">
        <w:rPr>
          <w:lang w:eastAsia="zh-CN"/>
        </w:rPr>
        <w:tab/>
        <w:t>Enforcement of Dynamic PCC Rules</w:t>
      </w:r>
      <w:bookmarkEnd w:id="2136"/>
      <w:bookmarkEnd w:id="2137"/>
      <w:bookmarkEnd w:id="2138"/>
      <w:bookmarkEnd w:id="2139"/>
      <w:bookmarkEnd w:id="2140"/>
      <w:bookmarkEnd w:id="2141"/>
      <w:bookmarkEnd w:id="2142"/>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lastRenderedPageBreak/>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43" w:name="_CR5_8_2_8_3"/>
      <w:bookmarkStart w:id="2144" w:name="_Toc20149853"/>
      <w:bookmarkStart w:id="2145" w:name="_Toc27846650"/>
      <w:bookmarkStart w:id="2146" w:name="_Toc36187778"/>
      <w:bookmarkStart w:id="2147" w:name="_Toc45183682"/>
      <w:bookmarkStart w:id="2148" w:name="_Toc47342524"/>
      <w:bookmarkStart w:id="2149" w:name="_Toc51769224"/>
      <w:bookmarkStart w:id="2150" w:name="_Toc185600794"/>
      <w:bookmarkEnd w:id="2143"/>
      <w:r w:rsidRPr="001B7C50">
        <w:rPr>
          <w:lang w:eastAsia="zh-CN"/>
        </w:rPr>
        <w:t>5.8.2.8.3</w:t>
      </w:r>
      <w:r w:rsidRPr="001B7C50">
        <w:rPr>
          <w:lang w:eastAsia="zh-CN"/>
        </w:rPr>
        <w:tab/>
        <w:t>Redirection</w:t>
      </w:r>
      <w:bookmarkEnd w:id="2144"/>
      <w:bookmarkEnd w:id="2145"/>
      <w:bookmarkEnd w:id="2146"/>
      <w:bookmarkEnd w:id="2147"/>
      <w:bookmarkEnd w:id="2148"/>
      <w:bookmarkEnd w:id="2149"/>
      <w:bookmarkEnd w:id="2150"/>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51" w:name="_CR5_8_2_8_4"/>
      <w:bookmarkStart w:id="2152" w:name="_Toc20149854"/>
      <w:bookmarkStart w:id="2153" w:name="_Toc27846651"/>
      <w:bookmarkStart w:id="2154" w:name="_Toc36187779"/>
      <w:bookmarkStart w:id="2155" w:name="_Toc45183683"/>
      <w:bookmarkStart w:id="2156" w:name="_Toc47342525"/>
      <w:bookmarkStart w:id="2157" w:name="_Toc51769225"/>
      <w:bookmarkStart w:id="2158" w:name="_Toc185600795"/>
      <w:bookmarkEnd w:id="2151"/>
      <w:r w:rsidRPr="001B7C50">
        <w:t>5.8.2.8.4</w:t>
      </w:r>
      <w:r w:rsidRPr="001B7C50">
        <w:tab/>
        <w:t>Support of PFD Management</w:t>
      </w:r>
      <w:bookmarkEnd w:id="2152"/>
      <w:bookmarkEnd w:id="2153"/>
      <w:bookmarkEnd w:id="2154"/>
      <w:bookmarkEnd w:id="2155"/>
      <w:bookmarkEnd w:id="2156"/>
      <w:bookmarkEnd w:id="2157"/>
      <w:bookmarkEnd w:id="2158"/>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5980C516"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3], for management of PFDs. PFD(s) is cached in the SMF</w:t>
      </w:r>
      <w:r w:rsidR="00214C93">
        <w:t xml:space="preserve"> and</w:t>
      </w:r>
      <w:r w:rsidRPr="001B7C50">
        <w:t xml:space="preserve">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588C625"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45]). When any update of the PFD(s) is received from NEF (PFDF) by SMF (using "push" or "pull" mode)</w:t>
      </w:r>
      <w:r w:rsidR="00214C93">
        <w:t xml:space="preserve"> and</w:t>
      </w:r>
      <w:r w:rsidRPr="001B7C50">
        <w:t xml:space="preserve">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lastRenderedPageBreak/>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59" w:name="_CR5_8_2_9"/>
      <w:bookmarkStart w:id="2160" w:name="_Toc20149855"/>
      <w:bookmarkStart w:id="2161" w:name="_Toc27846652"/>
      <w:bookmarkStart w:id="2162" w:name="_Toc36187780"/>
      <w:bookmarkStart w:id="2163" w:name="_Toc45183684"/>
      <w:bookmarkStart w:id="2164" w:name="_Toc47342526"/>
      <w:bookmarkStart w:id="2165" w:name="_Toc51769226"/>
      <w:bookmarkStart w:id="2166" w:name="_Toc185600796"/>
      <w:bookmarkEnd w:id="2159"/>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60"/>
      <w:bookmarkEnd w:id="2161"/>
      <w:bookmarkEnd w:id="2162"/>
      <w:bookmarkEnd w:id="2163"/>
      <w:bookmarkEnd w:id="2164"/>
      <w:bookmarkEnd w:id="2165"/>
      <w:bookmarkEnd w:id="2166"/>
    </w:p>
    <w:p w14:paraId="5399DF82" w14:textId="77777777" w:rsidR="00D40151" w:rsidRPr="001B7C50" w:rsidRDefault="00D40151" w:rsidP="00D40151">
      <w:pPr>
        <w:pStyle w:val="Heading5"/>
        <w:rPr>
          <w:lang w:eastAsia="zh-CN"/>
        </w:rPr>
      </w:pPr>
      <w:bookmarkStart w:id="2167" w:name="_CR5_8_2_9_0"/>
      <w:bookmarkStart w:id="2168" w:name="_Toc20149856"/>
      <w:bookmarkStart w:id="2169" w:name="_Toc27846653"/>
      <w:bookmarkStart w:id="2170" w:name="_Toc36187781"/>
      <w:bookmarkStart w:id="2171" w:name="_Toc45183685"/>
      <w:bookmarkStart w:id="2172" w:name="_Toc47342527"/>
      <w:bookmarkStart w:id="2173" w:name="_Toc51769227"/>
      <w:bookmarkStart w:id="2174" w:name="_Toc185600797"/>
      <w:bookmarkEnd w:id="2167"/>
      <w:r w:rsidRPr="001B7C50">
        <w:rPr>
          <w:lang w:eastAsia="zh-CN"/>
        </w:rPr>
        <w:t>5.8.2.9.0</w:t>
      </w:r>
      <w:r w:rsidRPr="001B7C50">
        <w:rPr>
          <w:lang w:eastAsia="zh-CN"/>
        </w:rPr>
        <w:tab/>
        <w:t>Introduction</w:t>
      </w:r>
      <w:bookmarkEnd w:id="2168"/>
      <w:bookmarkEnd w:id="2169"/>
      <w:bookmarkEnd w:id="2170"/>
      <w:bookmarkEnd w:id="2171"/>
      <w:bookmarkEnd w:id="2172"/>
      <w:bookmarkEnd w:id="2173"/>
      <w:bookmarkEnd w:id="2174"/>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75" w:name="_CR5_8_2_9_1"/>
      <w:bookmarkStart w:id="2176" w:name="_Toc20149857"/>
      <w:bookmarkStart w:id="2177" w:name="_Toc27846654"/>
      <w:bookmarkStart w:id="2178" w:name="_Toc36187782"/>
      <w:bookmarkStart w:id="2179" w:name="_Toc45183686"/>
      <w:bookmarkStart w:id="2180" w:name="_Toc47342528"/>
      <w:bookmarkStart w:id="2181" w:name="_Toc51769228"/>
      <w:bookmarkStart w:id="2182" w:name="_Toc185600798"/>
      <w:bookmarkEnd w:id="2175"/>
      <w:r w:rsidRPr="001B7C50">
        <w:rPr>
          <w:lang w:eastAsia="zh-CN"/>
        </w:rPr>
        <w:t>5.8.2.9.1</w:t>
      </w:r>
      <w:r w:rsidRPr="001B7C50">
        <w:rPr>
          <w:lang w:eastAsia="zh-CN"/>
        </w:rPr>
        <w:tab/>
        <w:t>UPF Constructing the "End marker" Packets</w:t>
      </w:r>
      <w:bookmarkEnd w:id="2176"/>
      <w:bookmarkEnd w:id="2177"/>
      <w:bookmarkEnd w:id="2178"/>
      <w:bookmarkEnd w:id="2179"/>
      <w:bookmarkEnd w:id="2180"/>
      <w:bookmarkEnd w:id="2181"/>
      <w:bookmarkEnd w:id="2182"/>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83" w:name="_CR5_8_2_9_2"/>
      <w:bookmarkStart w:id="2184" w:name="_Toc20149858"/>
      <w:bookmarkStart w:id="2185" w:name="_Toc27846655"/>
      <w:bookmarkStart w:id="2186" w:name="_Toc36187783"/>
      <w:bookmarkStart w:id="2187" w:name="_Toc45183687"/>
      <w:bookmarkStart w:id="2188" w:name="_Toc47342529"/>
      <w:bookmarkStart w:id="2189" w:name="_Toc51769229"/>
      <w:bookmarkStart w:id="2190" w:name="_Toc185600799"/>
      <w:bookmarkEnd w:id="2183"/>
      <w:r w:rsidRPr="001B7C50">
        <w:rPr>
          <w:lang w:eastAsia="zh-CN"/>
        </w:rPr>
        <w:t>5.8.2.9.2</w:t>
      </w:r>
      <w:r w:rsidRPr="001B7C50">
        <w:rPr>
          <w:lang w:eastAsia="zh-CN"/>
        </w:rPr>
        <w:tab/>
        <w:t>SMF Constructing the "End marker" Packets</w:t>
      </w:r>
      <w:bookmarkEnd w:id="2184"/>
      <w:bookmarkEnd w:id="2185"/>
      <w:bookmarkEnd w:id="2186"/>
      <w:bookmarkEnd w:id="2187"/>
      <w:bookmarkEnd w:id="2188"/>
      <w:bookmarkEnd w:id="2189"/>
      <w:bookmarkEnd w:id="2190"/>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91" w:name="_CR5_8_2_10"/>
      <w:bookmarkStart w:id="2192" w:name="_Toc20149859"/>
      <w:bookmarkStart w:id="2193" w:name="_Toc27846656"/>
      <w:bookmarkStart w:id="2194" w:name="_Toc36187784"/>
      <w:bookmarkStart w:id="2195" w:name="_Toc45183688"/>
      <w:bookmarkStart w:id="2196" w:name="_Toc47342530"/>
      <w:bookmarkStart w:id="2197" w:name="_Toc51769230"/>
      <w:bookmarkStart w:id="2198" w:name="_Toc185600800"/>
      <w:bookmarkEnd w:id="2191"/>
      <w:r w:rsidRPr="001B7C50">
        <w:rPr>
          <w:lang w:eastAsia="ko-KR"/>
        </w:rPr>
        <w:t>5.8.2.10</w:t>
      </w:r>
      <w:r w:rsidRPr="001B7C50">
        <w:rPr>
          <w:lang w:eastAsia="ko-KR"/>
        </w:rPr>
        <w:tab/>
        <w:t>UP Tunnel Management</w:t>
      </w:r>
      <w:bookmarkEnd w:id="2192"/>
      <w:bookmarkEnd w:id="2193"/>
      <w:bookmarkEnd w:id="2194"/>
      <w:bookmarkEnd w:id="2195"/>
      <w:bookmarkEnd w:id="2196"/>
      <w:bookmarkEnd w:id="2197"/>
      <w:bookmarkEnd w:id="2198"/>
    </w:p>
    <w:p w14:paraId="7CF04ADF" w14:textId="77777777" w:rsidR="00D40151" w:rsidRPr="001B7C50" w:rsidRDefault="00D40151" w:rsidP="00D40151">
      <w:pPr>
        <w:rPr>
          <w:lang w:eastAsia="zh-CN"/>
        </w:rPr>
      </w:pPr>
      <w:r w:rsidRPr="001B7C50">
        <w:rPr>
          <w:lang w:eastAsia="ko-KR"/>
        </w:rPr>
        <w:t xml:space="preserve">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w:t>
      </w:r>
      <w:r w:rsidRPr="001B7C50">
        <w:rPr>
          <w:lang w:eastAsia="ko-KR"/>
        </w:rPr>
        <w:lastRenderedPageBreak/>
        <w:t>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199" w:name="_CR5_8_2_11"/>
      <w:bookmarkStart w:id="2200" w:name="_Toc20149860"/>
      <w:bookmarkStart w:id="2201" w:name="_Toc27846657"/>
      <w:bookmarkStart w:id="2202" w:name="_Toc36187785"/>
      <w:bookmarkStart w:id="2203" w:name="_Toc45183689"/>
      <w:bookmarkStart w:id="2204" w:name="_Toc47342531"/>
      <w:bookmarkStart w:id="2205" w:name="_Toc51769231"/>
      <w:bookmarkStart w:id="2206" w:name="_Toc185600801"/>
      <w:bookmarkEnd w:id="2199"/>
      <w:r w:rsidRPr="001B7C50">
        <w:rPr>
          <w:lang w:eastAsia="ko-KR"/>
        </w:rPr>
        <w:t>5.8.2.11</w:t>
      </w:r>
      <w:r w:rsidRPr="001B7C50">
        <w:rPr>
          <w:lang w:eastAsia="ko-KR"/>
        </w:rPr>
        <w:tab/>
        <w:t>Parameters for N4 session management</w:t>
      </w:r>
      <w:bookmarkEnd w:id="2200"/>
      <w:bookmarkEnd w:id="2201"/>
      <w:bookmarkEnd w:id="2202"/>
      <w:bookmarkEnd w:id="2203"/>
      <w:bookmarkEnd w:id="2204"/>
      <w:bookmarkEnd w:id="2205"/>
      <w:r w:rsidR="003D4653">
        <w:rPr>
          <w:lang w:eastAsia="ko-KR"/>
        </w:rPr>
        <w:t xml:space="preserve"> (moved)</w:t>
      </w:r>
      <w:bookmarkEnd w:id="2206"/>
    </w:p>
    <w:p w14:paraId="2AB7E262" w14:textId="68E846F1" w:rsidR="003D4653" w:rsidRPr="001B7C50" w:rsidRDefault="003D4653" w:rsidP="003D4653">
      <w:bookmarkStart w:id="2207" w:name="_Toc20149861"/>
      <w:bookmarkStart w:id="2208" w:name="_Toc27846658"/>
      <w:bookmarkStart w:id="2209" w:name="_Toc36187786"/>
      <w:bookmarkStart w:id="2210" w:name="_Toc45183690"/>
      <w:bookmarkStart w:id="2211" w:name="_Toc47342532"/>
      <w:bookmarkStart w:id="2212"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213" w:name="_CR5_8_2_12"/>
      <w:bookmarkStart w:id="2214" w:name="_Toc20149869"/>
      <w:bookmarkStart w:id="2215" w:name="_Toc27846668"/>
      <w:bookmarkStart w:id="2216" w:name="_Toc36187798"/>
      <w:bookmarkStart w:id="2217" w:name="_Toc45183702"/>
      <w:bookmarkStart w:id="2218" w:name="_Toc47342544"/>
      <w:bookmarkStart w:id="2219" w:name="_Toc51769245"/>
      <w:bookmarkStart w:id="2220" w:name="_Toc185600802"/>
      <w:bookmarkEnd w:id="2207"/>
      <w:bookmarkEnd w:id="2208"/>
      <w:bookmarkEnd w:id="2209"/>
      <w:bookmarkEnd w:id="2210"/>
      <w:bookmarkEnd w:id="2211"/>
      <w:bookmarkEnd w:id="2212"/>
      <w:bookmarkEnd w:id="2213"/>
      <w:r w:rsidRPr="001B7C50">
        <w:t>5.8.2.12</w:t>
      </w:r>
      <w:r w:rsidRPr="001B7C50">
        <w:tab/>
        <w:t>Reporting of the UE MAC addresses used in a PDU Session</w:t>
      </w:r>
      <w:bookmarkEnd w:id="2214"/>
      <w:bookmarkEnd w:id="2215"/>
      <w:bookmarkEnd w:id="2216"/>
      <w:bookmarkEnd w:id="2217"/>
      <w:bookmarkEnd w:id="2218"/>
      <w:bookmarkEnd w:id="2219"/>
      <w:bookmarkEnd w:id="2220"/>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21" w:name="_CR5_8_2_13"/>
      <w:bookmarkStart w:id="2222" w:name="_Toc20149870"/>
      <w:bookmarkStart w:id="2223" w:name="_Toc27846669"/>
      <w:bookmarkStart w:id="2224" w:name="_Toc36187799"/>
      <w:bookmarkStart w:id="2225" w:name="_Toc45183703"/>
      <w:bookmarkStart w:id="2226" w:name="_Toc47342545"/>
      <w:bookmarkStart w:id="2227" w:name="_Toc51769246"/>
      <w:bookmarkStart w:id="2228" w:name="_Toc185600803"/>
      <w:bookmarkEnd w:id="2221"/>
      <w:r w:rsidRPr="001B7C50">
        <w:t>5.8.2.13</w:t>
      </w:r>
      <w:r w:rsidRPr="001B7C50">
        <w:tab/>
        <w:t>Support for 5G VN group communication</w:t>
      </w:r>
      <w:bookmarkEnd w:id="2222"/>
      <w:bookmarkEnd w:id="2223"/>
      <w:bookmarkEnd w:id="2224"/>
      <w:bookmarkEnd w:id="2225"/>
      <w:bookmarkEnd w:id="2226"/>
      <w:bookmarkEnd w:id="2227"/>
      <w:bookmarkEnd w:id="2228"/>
    </w:p>
    <w:p w14:paraId="5E9F9FBD" w14:textId="77777777" w:rsidR="00D40151" w:rsidRPr="001B7C50" w:rsidRDefault="00D40151" w:rsidP="00D40151">
      <w:pPr>
        <w:pStyle w:val="Heading5"/>
      </w:pPr>
      <w:bookmarkStart w:id="2229" w:name="_CR5_8_2_13_0"/>
      <w:bookmarkStart w:id="2230" w:name="_Toc20149871"/>
      <w:bookmarkStart w:id="2231" w:name="_Toc27846670"/>
      <w:bookmarkStart w:id="2232" w:name="_Toc36187800"/>
      <w:bookmarkStart w:id="2233" w:name="_Toc45183704"/>
      <w:bookmarkStart w:id="2234" w:name="_Toc47342546"/>
      <w:bookmarkStart w:id="2235" w:name="_Toc51769247"/>
      <w:bookmarkStart w:id="2236" w:name="_Toc185600804"/>
      <w:bookmarkEnd w:id="2229"/>
      <w:r w:rsidRPr="001B7C50">
        <w:t>5.8.2.13.0</w:t>
      </w:r>
      <w:r w:rsidRPr="001B7C50">
        <w:tab/>
        <w:t>General</w:t>
      </w:r>
      <w:bookmarkEnd w:id="2230"/>
      <w:bookmarkEnd w:id="2231"/>
      <w:bookmarkEnd w:id="2232"/>
      <w:bookmarkEnd w:id="2233"/>
      <w:bookmarkEnd w:id="2234"/>
      <w:bookmarkEnd w:id="2235"/>
      <w:bookmarkEnd w:id="2236"/>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 xml:space="preserve">5G VN group communication includes one to one communication and one to many communication. One to one communication supports forwarding of unicast traffic between two UEs within a 5G VN, or between a UE and a device </w:t>
      </w:r>
      <w:r w:rsidRPr="001B7C50">
        <w:rPr>
          <w:lang w:eastAsia="x-none"/>
        </w:rPr>
        <w:lastRenderedPageBreak/>
        <w:t>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37" w:name="_CR5_8_2_13_1"/>
      <w:bookmarkStart w:id="2238" w:name="_Toc20149872"/>
      <w:bookmarkStart w:id="2239" w:name="_Toc27846671"/>
      <w:bookmarkStart w:id="2240" w:name="_Toc36187801"/>
      <w:bookmarkStart w:id="2241" w:name="_Toc45183705"/>
      <w:bookmarkStart w:id="2242" w:name="_Toc47342547"/>
      <w:bookmarkStart w:id="2243" w:name="_Toc51769248"/>
      <w:bookmarkStart w:id="2244" w:name="_Toc185600805"/>
      <w:bookmarkEnd w:id="2237"/>
      <w:r w:rsidRPr="001B7C50">
        <w:lastRenderedPageBreak/>
        <w:t>5.8.2.13.1</w:t>
      </w:r>
      <w:r w:rsidRPr="001B7C50">
        <w:tab/>
        <w:t>Support for unicast traffic forwarding of a 5G VN</w:t>
      </w:r>
      <w:bookmarkEnd w:id="2238"/>
      <w:bookmarkEnd w:id="2239"/>
      <w:bookmarkEnd w:id="2240"/>
      <w:bookmarkEnd w:id="2241"/>
      <w:bookmarkEnd w:id="2242"/>
      <w:bookmarkEnd w:id="2243"/>
      <w:bookmarkEnd w:id="2244"/>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20D78689" w:rsidR="00D40151" w:rsidRPr="001B7C50" w:rsidRDefault="00D40151" w:rsidP="00D40151">
      <w:pPr>
        <w:pStyle w:val="B2"/>
      </w:pPr>
      <w:r w:rsidRPr="001B7C50">
        <w:t>-</w:t>
      </w:r>
      <w:r w:rsidRPr="001B7C50">
        <w:tab/>
        <w:t>in order to detect the traffic, a PDR containing Source Interface set to "access side"</w:t>
      </w:r>
      <w:r w:rsidR="00214C93">
        <w:t xml:space="preserve"> and</w:t>
      </w:r>
      <w:r w:rsidRPr="001B7C50">
        <w:t xml:space="preserve">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6A42EA5E" w:rsidR="00D40151" w:rsidRPr="001B7C50" w:rsidRDefault="00D40151" w:rsidP="00D40151">
      <w:pPr>
        <w:pStyle w:val="B2"/>
      </w:pPr>
      <w:r w:rsidRPr="001B7C50">
        <w:t>-</w:t>
      </w:r>
      <w:r w:rsidRPr="001B7C50">
        <w:tab/>
        <w:t>in order to detect the traffic, a PDR containing Source Interface set to "5G VN internal"</w:t>
      </w:r>
      <w:r w:rsidR="00214C93">
        <w:t xml:space="preserve"> and</w:t>
      </w:r>
      <w:r w:rsidRPr="001B7C50">
        <w:t xml:space="preserve"> Destination Address set to the IP/MAC address (es) of this 5G VN group member; and</w:t>
      </w:r>
    </w:p>
    <w:p w14:paraId="6FD0F0B1" w14:textId="162F2F2E" w:rsidR="00D40151" w:rsidRPr="001B7C50" w:rsidRDefault="00D40151" w:rsidP="00D40151">
      <w:pPr>
        <w:pStyle w:val="B2"/>
      </w:pPr>
      <w:r w:rsidRPr="001B7C50">
        <w:t>-</w:t>
      </w:r>
      <w:r w:rsidRPr="001B7C50">
        <w:tab/>
        <w:t>in order to forward the traffic, a FAR containing Outer Header Creation indicating the N3/N9 tunnel information</w:t>
      </w:r>
      <w:r w:rsidR="00214C93">
        <w:t xml:space="preserve"> and</w:t>
      </w:r>
      <w:r w:rsidRPr="001B7C50">
        <w:t xml:space="preserve">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26B09B01" w:rsidR="00D40151" w:rsidRPr="001B7C50" w:rsidRDefault="00D40151" w:rsidP="00D40151">
      <w:pPr>
        <w:pStyle w:val="B2"/>
      </w:pPr>
      <w:r w:rsidRPr="001B7C50">
        <w:t>-</w:t>
      </w:r>
      <w:r w:rsidRPr="001B7C50">
        <w:tab/>
        <w:t>in order to detect the traffic, a PDR containing Source Interface set to "core side"</w:t>
      </w:r>
      <w:r w:rsidR="00214C93">
        <w:t xml:space="preserve"> and</w:t>
      </w:r>
      <w:r w:rsidRPr="001B7C50">
        <w:t xml:space="preserve">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22BBF3A5" w:rsidR="00D40151" w:rsidRPr="001B7C50" w:rsidRDefault="00D40151" w:rsidP="00D40151">
      <w:pPr>
        <w:pStyle w:val="B2"/>
      </w:pPr>
      <w:r w:rsidRPr="001B7C50">
        <w:t>-</w:t>
      </w:r>
      <w:r w:rsidRPr="001B7C50">
        <w:tab/>
        <w:t>in order to detect the traffic, a PDR containing Source Interface set to "5G VN internal"</w:t>
      </w:r>
      <w:r w:rsidR="00214C93">
        <w:t xml:space="preserve"> and</w:t>
      </w:r>
      <w:r w:rsidRPr="001B7C50">
        <w:t xml:space="preserve">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9D2E760" w:rsidR="00D40151" w:rsidRPr="001B7C50" w:rsidRDefault="00D40151" w:rsidP="00D40151">
      <w:pPr>
        <w:pStyle w:val="B2"/>
      </w:pPr>
      <w:r w:rsidRPr="001B7C50">
        <w:t>-</w:t>
      </w:r>
      <w:r w:rsidRPr="001B7C50">
        <w:tab/>
        <w:t>in order to detect the traffic, a PDR containing Source Interface set to "core side"</w:t>
      </w:r>
      <w:r w:rsidR="00214C93">
        <w:t xml:space="preserve"> and</w:t>
      </w:r>
      <w:r w:rsidRPr="001B7C50">
        <w:t xml:space="preserve">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572C7A99" w:rsidR="00D40151" w:rsidRPr="001B7C50" w:rsidRDefault="00D40151" w:rsidP="00D40151">
      <w:pPr>
        <w:pStyle w:val="B2"/>
      </w:pPr>
      <w:r w:rsidRPr="001B7C50">
        <w:t>-</w:t>
      </w:r>
      <w:r w:rsidRPr="001B7C50">
        <w:tab/>
        <w:t>in order to detect the traffic, a PDR containing Source Interface set to "5G VN internal"</w:t>
      </w:r>
      <w:r w:rsidR="00214C93">
        <w:t xml:space="preserve"> and</w:t>
      </w:r>
      <w:r w:rsidRPr="001B7C50">
        <w:t xml:space="preserve">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45" w:name="_Toc20149873"/>
      <w:r w:rsidRPr="001B7C50">
        <w:t>-</w:t>
      </w:r>
      <w:r w:rsidRPr="001B7C50">
        <w:tab/>
        <w:t>The SMF may also configure the following N4 rules for the group-level N4 Session to process packets with an unknown destination address:</w:t>
      </w:r>
    </w:p>
    <w:p w14:paraId="025327F5" w14:textId="0EAF62EE" w:rsidR="00D40151" w:rsidRPr="001B7C50" w:rsidRDefault="00D40151" w:rsidP="00D40151">
      <w:pPr>
        <w:pStyle w:val="B2"/>
      </w:pPr>
      <w:r w:rsidRPr="001B7C50">
        <w:t>-</w:t>
      </w:r>
      <w:r w:rsidRPr="001B7C50">
        <w:tab/>
        <w:t>in order to detect the traffic, a PDR containing Source Interface set to "5G VN internal", a match-all Packet Filter</w:t>
      </w:r>
      <w:r w:rsidR="00214C93">
        <w:t xml:space="preserve"> and</w:t>
      </w:r>
      <w:r w:rsidRPr="001B7C50">
        <w:t xml:space="preserve"> a Precedence set to the lowest precedence value; and</w:t>
      </w:r>
    </w:p>
    <w:p w14:paraId="4B308C57" w14:textId="77777777" w:rsidR="00D40151" w:rsidRPr="001B7C50" w:rsidRDefault="00D40151" w:rsidP="00D40151">
      <w:pPr>
        <w:pStyle w:val="B2"/>
      </w:pPr>
      <w:r w:rsidRPr="001B7C50">
        <w:lastRenderedPageBreak/>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46" w:name="_CR5_8_2_13_2"/>
      <w:bookmarkStart w:id="2247" w:name="_Toc27846672"/>
      <w:bookmarkStart w:id="2248" w:name="_Toc36187802"/>
      <w:bookmarkStart w:id="2249" w:name="_Toc45183706"/>
      <w:bookmarkStart w:id="2250" w:name="_Toc47342548"/>
      <w:bookmarkStart w:id="2251" w:name="_Toc51769249"/>
      <w:bookmarkStart w:id="2252" w:name="_Toc185600806"/>
      <w:bookmarkEnd w:id="2246"/>
      <w:r w:rsidRPr="001B7C50">
        <w:t>5.8.2.13.2</w:t>
      </w:r>
      <w:r w:rsidRPr="001B7C50">
        <w:tab/>
        <w:t>Support for unicast traffic forwarding update due to UE mobility</w:t>
      </w:r>
      <w:bookmarkEnd w:id="2245"/>
      <w:bookmarkEnd w:id="2247"/>
      <w:bookmarkEnd w:id="2248"/>
      <w:bookmarkEnd w:id="2249"/>
      <w:bookmarkEnd w:id="2250"/>
      <w:bookmarkEnd w:id="2251"/>
      <w:bookmarkEnd w:id="2252"/>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253" w:name="_CR5_8_2_13_3"/>
      <w:bookmarkStart w:id="2254" w:name="_Toc27846673"/>
      <w:bookmarkStart w:id="2255" w:name="_Toc36187803"/>
      <w:bookmarkStart w:id="2256" w:name="_Toc45183707"/>
      <w:bookmarkStart w:id="2257" w:name="_Toc47342549"/>
      <w:bookmarkStart w:id="2258" w:name="_Toc51769250"/>
      <w:bookmarkStart w:id="2259" w:name="_Toc185600807"/>
      <w:bookmarkEnd w:id="2253"/>
      <w:r w:rsidRPr="001B7C50">
        <w:t>5.8.2.13.3</w:t>
      </w:r>
      <w:r w:rsidRPr="001B7C50">
        <w:tab/>
        <w:t>Support for user plane traffic replication in a 5G VN</w:t>
      </w:r>
      <w:bookmarkEnd w:id="2254"/>
      <w:bookmarkEnd w:id="2255"/>
      <w:bookmarkEnd w:id="2256"/>
      <w:bookmarkEnd w:id="2257"/>
      <w:bookmarkEnd w:id="2258"/>
      <w:bookmarkEnd w:id="2259"/>
    </w:p>
    <w:p w14:paraId="00B7394F" w14:textId="77777777" w:rsidR="00D40151" w:rsidRPr="001B7C50" w:rsidRDefault="00D40151" w:rsidP="00D40151">
      <w:pPr>
        <w:pStyle w:val="H6"/>
      </w:pPr>
      <w:bookmarkStart w:id="2260" w:name="_CR5_8_2_13_3_1"/>
      <w:r w:rsidRPr="001B7C50">
        <w:t>5.8.2.13.3.1</w:t>
      </w:r>
      <w:r w:rsidRPr="001B7C50">
        <w:tab/>
        <w:t>User plane traffic replication based on UPF internal functionality</w:t>
      </w:r>
    </w:p>
    <w:bookmarkEnd w:id="2260"/>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08004724"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w:t>
      </w:r>
      <w:r w:rsidR="00214C93">
        <w:t xml:space="preserve">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261" w:name="_CR5_8_2_13_3_2"/>
      <w:r w:rsidRPr="001B7C50">
        <w:t>5.8.2.13.3.2</w:t>
      </w:r>
      <w:r w:rsidRPr="001B7C50">
        <w:tab/>
        <w:t>User plane traffic replication based on PDRs with replication instructions</w:t>
      </w:r>
    </w:p>
    <w:bookmarkEnd w:id="2261"/>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lastRenderedPageBreak/>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0030BF14"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w:t>
      </w:r>
      <w:r w:rsidR="00214C93">
        <w:t xml:space="preserve"> and</w:t>
      </w:r>
      <w:r w:rsidRPr="001B7C50">
        <w:t xml:space="preserve"> the indication to carry on matching; and</w:t>
      </w:r>
    </w:p>
    <w:p w14:paraId="35A0E569" w14:textId="5D70B0C0" w:rsidR="00D40151" w:rsidRPr="001B7C50" w:rsidRDefault="00D40151" w:rsidP="00D40151">
      <w:pPr>
        <w:pStyle w:val="B2"/>
      </w:pPr>
      <w:r w:rsidRPr="001B7C50">
        <w:t>-</w:t>
      </w:r>
      <w:r w:rsidRPr="001B7C50">
        <w:tab/>
        <w:t>in order to forward the traffic, a FAR containing Outer Header Creation indicating the PDU Session tunnel information</w:t>
      </w:r>
      <w:r w:rsidR="00214C93">
        <w:t xml:space="preserve"> and</w:t>
      </w:r>
      <w:r w:rsidRPr="001B7C50">
        <w:t xml:space="preserve">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43680DB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w:t>
      </w:r>
      <w:r w:rsidR="00214C93">
        <w:t xml:space="preserve"> and</w:t>
      </w:r>
      <w:r w:rsidRPr="001B7C50">
        <w:t xml:space="preserve">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2BED1CD"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w:t>
      </w:r>
      <w:r w:rsidR="00214C93">
        <w:t xml:space="preserve"> and</w:t>
      </w:r>
      <w:r w:rsidRPr="001B7C50">
        <w:t xml:space="preserve">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4BD4FD76" w:rsidR="00D40151" w:rsidRPr="001B7C50" w:rsidRDefault="00D40151" w:rsidP="00D40151">
      <w:pPr>
        <w:pStyle w:val="B2"/>
      </w:pPr>
      <w:r w:rsidRPr="001B7C50">
        <w:t>-</w:t>
      </w:r>
      <w:r w:rsidRPr="001B7C50">
        <w:tab/>
        <w:t>in order to detect the traffic, a PDR containing Source Interface set to "core side"</w:t>
      </w:r>
      <w:r w:rsidR="00214C93">
        <w:t xml:space="preserve"> and</w:t>
      </w:r>
      <w:r w:rsidRPr="001B7C50">
        <w:t xml:space="preserve"> Destination Address set to the broadcast address; and</w:t>
      </w:r>
    </w:p>
    <w:p w14:paraId="164045EF"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262"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3B823F14" w:rsidR="00D40151" w:rsidRPr="001B7C50" w:rsidRDefault="00D40151" w:rsidP="00D40151">
      <w:pPr>
        <w:pStyle w:val="B1"/>
      </w:pPr>
      <w:bookmarkStart w:id="2263" w:name="_Toc36187804"/>
      <w:bookmarkStart w:id="2264" w:name="_Toc45183708"/>
      <w:bookmarkStart w:id="2265" w:name="_Toc47342550"/>
      <w:bookmarkStart w:id="2266"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214C93">
        <w:t xml:space="preserve"> and</w:t>
      </w:r>
      <w:r w:rsidRPr="001B7C50">
        <w:t xml:space="preserve"> if required at the group-level N4 Session at the UPF(s) of the 5G VN group.</w:t>
      </w:r>
    </w:p>
    <w:p w14:paraId="0F892107" w14:textId="77777777" w:rsidR="00D40151" w:rsidRPr="001B7C50" w:rsidRDefault="00D40151" w:rsidP="00D40151">
      <w:pPr>
        <w:pStyle w:val="Heading4"/>
      </w:pPr>
      <w:bookmarkStart w:id="2267" w:name="_CR5_8_2_14"/>
      <w:bookmarkStart w:id="2268" w:name="_Toc51769251"/>
      <w:bookmarkStart w:id="2269" w:name="_Toc185600808"/>
      <w:bookmarkEnd w:id="2267"/>
      <w:r w:rsidRPr="001B7C50">
        <w:t>5.8.2.14</w:t>
      </w:r>
      <w:r w:rsidRPr="001B7C50">
        <w:tab/>
        <w:t>Inter PLMN User Plane Security functionality</w:t>
      </w:r>
      <w:bookmarkEnd w:id="2263"/>
      <w:bookmarkEnd w:id="2264"/>
      <w:bookmarkEnd w:id="2265"/>
      <w:bookmarkEnd w:id="2268"/>
      <w:bookmarkEnd w:id="2269"/>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270" w:name="_CR5_8_2_15"/>
      <w:bookmarkStart w:id="2271" w:name="_Toc185600809"/>
      <w:bookmarkStart w:id="2272" w:name="_Toc36187805"/>
      <w:bookmarkStart w:id="2273" w:name="_Toc45183709"/>
      <w:bookmarkStart w:id="2274" w:name="_Toc47342551"/>
      <w:bookmarkStart w:id="2275" w:name="_Toc51769252"/>
      <w:bookmarkEnd w:id="2270"/>
      <w:r w:rsidRPr="001B7C50">
        <w:t>5.8.2.15</w:t>
      </w:r>
      <w:r w:rsidR="00A92B4B">
        <w:tab/>
        <w:t>Void</w:t>
      </w:r>
      <w:bookmarkEnd w:id="2271"/>
    </w:p>
    <w:p w14:paraId="586E585D" w14:textId="12F9D332" w:rsidR="006D2D57" w:rsidRPr="001B7C50" w:rsidRDefault="006D2D57" w:rsidP="00323277"/>
    <w:p w14:paraId="19FF0CD9" w14:textId="62515232" w:rsidR="00607A94" w:rsidRPr="001B7C50" w:rsidRDefault="00607A94" w:rsidP="00607A94">
      <w:pPr>
        <w:pStyle w:val="Heading4"/>
      </w:pPr>
      <w:bookmarkStart w:id="2276" w:name="_CR5_8_2_16"/>
      <w:bookmarkStart w:id="2277" w:name="_Toc185600810"/>
      <w:bookmarkEnd w:id="2276"/>
      <w:r w:rsidRPr="001B7C50">
        <w:t>5.8.2.16</w:t>
      </w:r>
      <w:r w:rsidRPr="001B7C50">
        <w:tab/>
        <w:t>Support for L2TP tunnelling on N6</w:t>
      </w:r>
      <w:bookmarkEnd w:id="2277"/>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278" w:name="_CR5_8_2_17"/>
      <w:bookmarkStart w:id="2279" w:name="_Toc185600811"/>
      <w:bookmarkEnd w:id="2278"/>
      <w:r>
        <w:lastRenderedPageBreak/>
        <w:t>5.8.2.17</w:t>
      </w:r>
      <w:r>
        <w:tab/>
        <w:t>Data exposure via</w:t>
      </w:r>
      <w:r w:rsidR="00587044">
        <w:t xml:space="preserve"> Service Based</w:t>
      </w:r>
      <w:r>
        <w:t xml:space="preserve"> interface</w:t>
      </w:r>
      <w:bookmarkEnd w:id="2279"/>
    </w:p>
    <w:p w14:paraId="1290312C" w14:textId="29CDFA1F"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w:t>
      </w:r>
      <w:r w:rsidR="00F1371A">
        <w:t>, SMF</w:t>
      </w:r>
      <w:r>
        <w:t xml:space="preserve">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2C1175D2" w:rsidR="00A51A83" w:rsidRDefault="00A51A83" w:rsidP="00872C86">
      <w:r>
        <w:t xml:space="preserve">For data collection from UPF (see clause 4.15.4.5 of TS 23.502 [3]), </w:t>
      </w:r>
      <w:r w:rsidR="00872C86">
        <w:t>NF consumer</w:t>
      </w:r>
      <w:r w:rsidR="00517FBD">
        <w:t>s</w:t>
      </w:r>
      <w:r w:rsidR="00CD22D1">
        <w:t xml:space="preserve"> can</w:t>
      </w:r>
      <w:r w:rsidR="00872C86">
        <w:t xml:space="preserve"> do the subscription to the UPF</w:t>
      </w:r>
      <w:r w:rsidR="00CD22D1">
        <w:t xml:space="preserve"> either</w:t>
      </w:r>
      <w:r w:rsidR="00872C86">
        <w:t xml:space="preserve"> directly or indirectly via SMF. </w:t>
      </w:r>
      <w:r>
        <w:t>A</w:t>
      </w:r>
      <w:r w:rsidR="00593703">
        <w:t>s described in</w:t>
      </w:r>
      <w:r w:rsidR="00593703" w:rsidRPr="00593703">
        <w:t xml:space="preserve"> </w:t>
      </w:r>
      <w:r w:rsidR="00593703">
        <w:t>clause 4.15.4.5.1 of TS 23.502 [3], for User Data Usage events (i.e. User Data Usage Measures and User Data Usage Trends), a</w:t>
      </w:r>
      <w:r w:rsidR="00CD22D1">
        <w:t>n</w:t>
      </w:r>
      <w:r w:rsidR="00517FBD">
        <w:t xml:space="preserve"> NF</w:t>
      </w:r>
      <w:r>
        <w:t xml:space="preserve"> consumer may subscribe to the UPF </w:t>
      </w:r>
      <w:r w:rsidR="00517FBD">
        <w:t>E</w:t>
      </w:r>
      <w:r>
        <w:t xml:space="preserve">vent </w:t>
      </w:r>
      <w:r w:rsidR="00517FBD">
        <w:t>E</w:t>
      </w:r>
      <w:r>
        <w:t>xposure service directly</w:t>
      </w:r>
      <w:r w:rsidR="00825A6A">
        <w:t xml:space="preserve"> if target of data collection is</w:t>
      </w:r>
      <w:r>
        <w:t xml:space="preserve"> "any UE"</w:t>
      </w:r>
      <w:r w:rsidR="00825A6A">
        <w:t xml:space="preserve"> or if target of data collection is a UE IP address</w:t>
      </w:r>
      <w:r>
        <w:t xml:space="preserve"> and if the subscription is not including any of the following parameters: AoI, BSSID/SSID</w:t>
      </w:r>
      <w:r w:rsidR="00517FBD">
        <w:t xml:space="preserve"> and</w:t>
      </w:r>
      <w:r w:rsidR="00CD22D1">
        <w:t xml:space="preserve"> DNAI</w:t>
      </w:r>
      <w:r>
        <w:t>.</w:t>
      </w:r>
      <w:r w:rsidR="00CD22D1">
        <w:t xml:space="preserve"> Otherwise</w:t>
      </w:r>
      <w:r w:rsidR="00593703">
        <w:t>,</w:t>
      </w:r>
      <w:r w:rsidR="00CD22D1">
        <w:t xml:space="preserve"> the NF consumer shall subscribe indirectly via SMF.</w:t>
      </w:r>
    </w:p>
    <w:p w14:paraId="34856A07" w14:textId="44F1EC83" w:rsidR="00825A6A" w:rsidRDefault="00825A6A" w:rsidP="00257279">
      <w:pPr>
        <w:pStyle w:val="NO"/>
      </w:pPr>
      <w:r>
        <w:t>NOTE:</w:t>
      </w:r>
      <w:r>
        <w:tab/>
      </w:r>
      <w:r w:rsidR="00593703">
        <w:t xml:space="preserve">The </w:t>
      </w:r>
      <w:r>
        <w:t xml:space="preserve">UE IP address is used to discover the PSA UPF serving the particular UE IP address. </w:t>
      </w:r>
      <w:r w:rsidR="00593703">
        <w:t xml:space="preserve">The </w:t>
      </w:r>
      <w:r>
        <w:t>NF consumer can</w:t>
      </w:r>
      <w:r w:rsidR="00593703">
        <w:t xml:space="preserve"> only </w:t>
      </w:r>
      <w:r>
        <w:t>use</w:t>
      </w:r>
      <w:r w:rsidR="00593703">
        <w:t xml:space="preserve"> the</w:t>
      </w:r>
      <w:r>
        <w:t xml:space="preserve"> UE IP address to discover PSA UPF(s)</w:t>
      </w:r>
      <w:r w:rsidR="00593703">
        <w:t xml:space="preserve"> that serve the corresponding IPv4 address/IPv6 prefix range and register the corresponding information in the NRF</w:t>
      </w:r>
      <w:r>
        <w:t>.</w:t>
      </w:r>
    </w:p>
    <w:p w14:paraId="691FC570" w14:textId="2C37EFDC" w:rsidR="009B3A05" w:rsidRDefault="005A140E" w:rsidP="00872C86">
      <w:r>
        <w:t xml:space="preserve">Upon release of an N4 Session the UPF implicitly terminates subscriptions for a UE related to the N4 Session. </w:t>
      </w:r>
      <w:r w:rsidR="009B3A05">
        <w:t>When the</w:t>
      </w:r>
      <w:r>
        <w:t xml:space="preserve"> N4 Session to the UPF is released</w:t>
      </w:r>
      <w:r w:rsidR="009B3A05">
        <w:t>, the UPF may send a notification with a subscription termination indication and an optional cause code to the UPF event consumer.</w:t>
      </w:r>
      <w:r>
        <w:t xml:space="preserve"> the</w:t>
      </w:r>
      <w:r w:rsidR="009B3A05">
        <w:t xml:space="preserve"> UPF may report to the consumer any data that has been collected but not sent to the consumer yet when the</w:t>
      </w:r>
      <w:r>
        <w:t xml:space="preserve"> N4 session to the UPF is released</w:t>
      </w:r>
      <w:r w:rsidR="009B3A05">
        <w:t xml:space="preserve"> (see clause 4.15.4.5 of TS 23.502 [3]).</w:t>
      </w:r>
    </w:p>
    <w:p w14:paraId="55F2B1A1" w14:textId="4262E965" w:rsidR="00872C86" w:rsidRDefault="00517FBD" w:rsidP="00872C86">
      <w:r>
        <w:t>To alleviate the load of UPF due to frequent event notification</w:t>
      </w:r>
      <w:r w:rsidR="00CD22D1">
        <w:t xml:space="preserve"> for data collection related events</w:t>
      </w:r>
      <w:r>
        <w:t xml:space="preserve">,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w:t>
      </w:r>
      <w:r w:rsidR="00214C93">
        <w:t xml:space="preserve"> and</w:t>
      </w:r>
      <w:r w:rsidR="00A51A83">
        <w:t xml:space="preserve"> UPF shall report the event before</w:t>
      </w:r>
      <w:r w:rsidR="00CD22D1">
        <w:t xml:space="preserve"> that</w:t>
      </w:r>
      <w:r w:rsidR="00A51A83">
        <w:t xml:space="preserve"> time.</w:t>
      </w:r>
      <w:r w:rsidR="00872C86">
        <w:t xml:space="preserve"> </w:t>
      </w:r>
      <w:r w:rsidR="00CD22D1">
        <w:t xml:space="preserve">If the </w:t>
      </w:r>
      <w:r w:rsidR="00872C86">
        <w:t>Reporting suggestion information</w:t>
      </w:r>
      <w:r w:rsidR="00CD22D1">
        <w:t xml:space="preserve"> allows this, the</w:t>
      </w:r>
      <w:r w:rsidR="00872C86">
        <w:t xml:space="preserve"> UPF can concatenate several</w:t>
      </w:r>
      <w:r w:rsidR="00CD22D1">
        <w:t xml:space="preserve"> event reports (of the same event)</w:t>
      </w:r>
      <w:r w:rsidR="00872C86">
        <w:t xml:space="preserve"> to the same notification endpoint in</w:t>
      </w:r>
      <w:r w:rsidR="00CD22D1">
        <w:t>to</w:t>
      </w:r>
      <w:r w:rsidR="00872C86">
        <w:t xml:space="preserve"> one notification message.</w:t>
      </w:r>
    </w:p>
    <w:p w14:paraId="0EACF13E" w14:textId="3A3D90AE" w:rsidR="002C4A81" w:rsidRDefault="000C6BFB" w:rsidP="002C4A81">
      <w:r>
        <w:t>The UPF may also expose UE information by means of the Nupf_GetUEPrivateIPaddrAndIdentifiers service as described in</w:t>
      </w:r>
      <w:r w:rsidR="009B035E">
        <w:t xml:space="preserve"> clause 5.2.26.3 of</w:t>
      </w:r>
      <w:r>
        <w:t xml:space="preserve"> TS 23.502 [3].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E07CF4D" w14:textId="22334DAD" w:rsidR="0093394A" w:rsidRDefault="0093394A" w:rsidP="00257279">
      <w:r>
        <w:t>The UPF event exposure service may allow NF consumer to obtain one NATed UE public IP address and Port number for a particular PDU Session, based on the UE private IP address allocated by 5GC. An UPF which is deployed with NAT functionality may support to provide the UE public IP address and port number to consumer based on Nupf_EventExposure_Subscribe request as defined in clause 5.2.26.2.3 of TS 23.502 [3].</w:t>
      </w:r>
      <w:r w:rsidR="00593703">
        <w:t xml:space="preserve"> </w:t>
      </w:r>
      <w:r>
        <w:t>For information flow for getting UE public IP address and port number, see clause 6.2.8.2.4 of TS 23.288 [5].</w:t>
      </w:r>
    </w:p>
    <w:p w14:paraId="2A4D717A" w14:textId="74EFC93B" w:rsidR="003D4653" w:rsidRDefault="003D4653" w:rsidP="003D4653">
      <w:pPr>
        <w:pStyle w:val="Heading4"/>
      </w:pPr>
      <w:bookmarkStart w:id="2280" w:name="_CR5_8_2_18"/>
      <w:bookmarkStart w:id="2281" w:name="_Toc185600812"/>
      <w:bookmarkEnd w:id="2280"/>
      <w:r>
        <w:t>5.8.2.18</w:t>
      </w:r>
      <w:r>
        <w:tab/>
        <w:t>QoS Flow related QoS monitoring and reporting</w:t>
      </w:r>
      <w:bookmarkEnd w:id="2281"/>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69DE6D76" w:rsidR="003D4653" w:rsidRDefault="003D4653" w:rsidP="00972E70">
      <w:pPr>
        <w:pStyle w:val="B2"/>
      </w:pPr>
      <w:r>
        <w:lastRenderedPageBreak/>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r w:rsidR="00396F31">
        <w:t>o</w:t>
      </w:r>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282" w:name="_CR5_8_2_19"/>
      <w:bookmarkStart w:id="2283" w:name="_Toc185600813"/>
      <w:bookmarkEnd w:id="2282"/>
      <w:r>
        <w:t>5.8.2.19</w:t>
      </w:r>
      <w:r>
        <w:tab/>
        <w:t>Explicit Buffer Management</w:t>
      </w:r>
      <w:bookmarkEnd w:id="2283"/>
    </w:p>
    <w:p w14:paraId="2075267E" w14:textId="77777777" w:rsidR="003D4653" w:rsidRPr="001B7C50" w:rsidRDefault="003D4653" w:rsidP="00972E70">
      <w:pPr>
        <w:pStyle w:val="Heading5"/>
      </w:pPr>
      <w:bookmarkStart w:id="2284" w:name="_CR5_8_2_19_1"/>
      <w:bookmarkStart w:id="2285" w:name="_Toc185600814"/>
      <w:bookmarkEnd w:id="2284"/>
      <w:r>
        <w:t>5.8.2.19</w:t>
      </w:r>
      <w:r w:rsidRPr="001B7C50">
        <w:t>.1</w:t>
      </w:r>
      <w:r w:rsidRPr="001B7C50">
        <w:tab/>
        <w:t>General</w:t>
      </w:r>
      <w:bookmarkEnd w:id="2285"/>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286" w:name="_CR5_8_2_19_2"/>
      <w:bookmarkStart w:id="2287" w:name="_Toc185600815"/>
      <w:bookmarkEnd w:id="2286"/>
      <w:r>
        <w:t>5.8.2.19</w:t>
      </w:r>
      <w:r w:rsidRPr="001B7C50">
        <w:t>.2</w:t>
      </w:r>
      <w:r w:rsidRPr="001B7C50">
        <w:tab/>
        <w:t>Buffering at UPF</w:t>
      </w:r>
      <w:bookmarkEnd w:id="2287"/>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680B9BF7" w:rsidR="003D4653" w:rsidRPr="001B7C50" w:rsidRDefault="003D4653" w:rsidP="003D4653">
      <w:pPr>
        <w:pStyle w:val="B2"/>
      </w:pPr>
      <w:r w:rsidRPr="001B7C50">
        <w:t>-</w:t>
      </w:r>
      <w:r w:rsidRPr="001B7C50">
        <w:tab/>
        <w:t>reporting the arrival of first downlink packet (for a QoS Flow or a service data flow)</w:t>
      </w:r>
      <w:r w:rsidR="00214C93">
        <w:t xml:space="preserve"> and</w:t>
      </w:r>
      <w:r w:rsidRPr="001B7C50">
        <w:t>/or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3EEE358D" w:rsidR="003D4653" w:rsidRPr="001B7C50" w:rsidRDefault="003D4653" w:rsidP="003D4653">
      <w:pPr>
        <w:rPr>
          <w:szCs w:val="22"/>
        </w:rPr>
      </w:pPr>
      <w:r w:rsidRPr="001B7C50">
        <w:rPr>
          <w:szCs w:val="22"/>
        </w:rPr>
        <w:lastRenderedPageBreak/>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288" w:name="_CR5_8_2_19_3"/>
      <w:bookmarkStart w:id="2289" w:name="_Toc185600816"/>
      <w:bookmarkEnd w:id="2288"/>
      <w:r>
        <w:rPr>
          <w:rFonts w:eastAsia="SimSun"/>
          <w:lang w:eastAsia="zh-CN"/>
        </w:rPr>
        <w:t>5.8.2.19</w:t>
      </w:r>
      <w:r w:rsidRPr="001B7C50">
        <w:rPr>
          <w:rFonts w:eastAsia="SimSun"/>
          <w:lang w:eastAsia="zh-CN"/>
        </w:rPr>
        <w:t>.3</w:t>
      </w:r>
      <w:r w:rsidRPr="001B7C50">
        <w:rPr>
          <w:rFonts w:eastAsia="SimSun"/>
          <w:lang w:eastAsia="zh-CN"/>
        </w:rPr>
        <w:tab/>
        <w:t>Buffering at SMF</w:t>
      </w:r>
      <w:bookmarkEnd w:id="2289"/>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290" w:name="_CR5_8_2_20"/>
      <w:bookmarkStart w:id="2291" w:name="_Toc185600817"/>
      <w:bookmarkEnd w:id="2290"/>
      <w:r>
        <w:t>5.8.2.20</w:t>
      </w:r>
      <w:r>
        <w:tab/>
        <w:t>SMF Pause of Charging</w:t>
      </w:r>
      <w:bookmarkEnd w:id="2291"/>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2B158BC2" w14:textId="78F994F3" w:rsidR="008F01AE" w:rsidRDefault="008F01AE" w:rsidP="008F01AE">
      <w:pPr>
        <w:pStyle w:val="Heading4"/>
      </w:pPr>
      <w:bookmarkStart w:id="2292" w:name="_CR5_8_2_21"/>
      <w:bookmarkStart w:id="2293" w:name="_Toc185600818"/>
      <w:bookmarkEnd w:id="2292"/>
      <w:r>
        <w:t>5.8.2.21</w:t>
      </w:r>
      <w:r>
        <w:tab/>
        <w:t>Operator configurable UPF capabilit</w:t>
      </w:r>
      <w:r w:rsidR="00F176F5">
        <w:t>ies</w:t>
      </w:r>
      <w:bookmarkEnd w:id="2293"/>
    </w:p>
    <w:p w14:paraId="60B79939" w14:textId="0F032E15" w:rsidR="008F01AE" w:rsidRPr="008F01AE" w:rsidRDefault="008F01AE" w:rsidP="00257279">
      <w:r>
        <w:t xml:space="preserve">UPF may support operator defined non-standardized feature(s) </w:t>
      </w:r>
      <w:r w:rsidR="00F176F5">
        <w:t>(</w:t>
      </w:r>
      <w:r>
        <w:t>such as hardware features (</w:t>
      </w:r>
      <w:r w:rsidR="0093394A">
        <w:t>e.g. xPUs information</w:t>
      </w:r>
      <w:r w:rsidR="00F176F5">
        <w:t xml:space="preserve"> (e.g. CPU/GPU information)</w:t>
      </w:r>
      <w:r>
        <w:t>), computing features (e.g. computing resource type, computing capability)</w:t>
      </w:r>
      <w:r w:rsidR="00214C93">
        <w:t xml:space="preserve"> and</w:t>
      </w:r>
      <w:r>
        <w:t xml:space="preserve"> protection features (e.g. Firewall, DDoS)</w:t>
      </w:r>
      <w:r w:rsidR="00F176F5">
        <w:t>) or partially supported standardized feature(s)</w:t>
      </w:r>
      <w:r>
        <w:t>. If the UPF supports such features, the UPF indicates the supported features to the SMF using the operator configurable UPF capabilit</w:t>
      </w:r>
      <w:r w:rsidR="00F176F5">
        <w:t xml:space="preserve">ies to the SMF via N4 association setup procedure or N4 association update procedure </w:t>
      </w:r>
      <w:r>
        <w:t>as described in clause 4.4.3 of TS 23.502 [3]</w:t>
      </w:r>
      <w:r w:rsidR="00F176F5">
        <w:t xml:space="preserve">, or to the </w:t>
      </w:r>
      <w:r w:rsidR="00F176F5">
        <w:lastRenderedPageBreak/>
        <w:t>NRF via NF Service Registration procedure or NF service update procedure as described in clause 4.17 of TS 23.502 [3]. SMF can consider the operator configurable UPF capabilities for UPF selection as described in clause 6.3.3</w:t>
      </w:r>
      <w:r>
        <w:t>.</w:t>
      </w:r>
    </w:p>
    <w:p w14:paraId="1CD8FCF6" w14:textId="0E36E99B" w:rsidR="00F176F5" w:rsidRDefault="00F176F5" w:rsidP="007E16B7">
      <w:pPr>
        <w:pStyle w:val="NO"/>
      </w:pPr>
      <w:bookmarkStart w:id="2294" w:name="_CR5_8_3"/>
      <w:bookmarkEnd w:id="2294"/>
      <w:r>
        <w:t>NOTE:</w:t>
      </w:r>
      <w:r>
        <w:tab/>
        <w:t>The operator configurable UPF capabilities can be used for example for partially supported standardized feature(s), e.g. to identify the supported certain option(s) of a standard feature.</w:t>
      </w:r>
    </w:p>
    <w:p w14:paraId="735597F8" w14:textId="11E800D9" w:rsidR="00F1371A" w:rsidRDefault="00F1371A" w:rsidP="00F1371A">
      <w:pPr>
        <w:pStyle w:val="Heading4"/>
      </w:pPr>
      <w:bookmarkStart w:id="2295" w:name="_Toc185600819"/>
      <w:r>
        <w:t>5.8.2.22</w:t>
      </w:r>
      <w:r>
        <w:tab/>
        <w:t>Handling of Payload Headers</w:t>
      </w:r>
      <w:bookmarkEnd w:id="2295"/>
    </w:p>
    <w:p w14:paraId="6D653A2C" w14:textId="77777777" w:rsidR="00F1371A" w:rsidRDefault="00F1371A" w:rsidP="00F1371A">
      <w:r>
        <w:t>Support of Handling of Payload Headers is an optional UPF feature.</w:t>
      </w:r>
    </w:p>
    <w:p w14:paraId="4E62AC43" w14:textId="77777777" w:rsidR="00F1371A" w:rsidRDefault="00F1371A" w:rsidP="00F1371A">
      <w:r>
        <w:t>The SMF receives Header Handling Control information in a PCC rule (as described in clause 6.3.1 of TS 23.503 [45]), it forwards the Header Handling Control information to the UPF via N4 interactions. The SMF adds the Header Handling Control information relevant for the UL direction into the FAR that corresponds to the UL PDR of that PCC rule and the Header Handling Control information relevant for the DL direction into the FAR that corresponds to the DL PDR of that PCC rule.</w:t>
      </w:r>
    </w:p>
    <w:p w14:paraId="118EEC6E" w14:textId="77777777" w:rsidR="00F1371A" w:rsidRDefault="00F1371A" w:rsidP="00F1371A">
      <w:r>
        <w:t>If the Header Value parameter contains a reference to information to be added by SMF, the SMF shall overwrite the Header Value parameter with the indicated information of the corresponding PDU Session.</w:t>
      </w:r>
    </w:p>
    <w:p w14:paraId="7C87E762" w14:textId="77777777" w:rsidR="00F1371A" w:rsidRDefault="00F1371A" w:rsidP="00F1371A">
      <w:r>
        <w:t>If SMF determines based on local configuration that it shall receive notifications related to the Handling of Payload Headers, it can modify the Header Handling Reporting of the header handling actions of interest by setting it to "yes" and by adding itself as an endpoint. In addition, the SMF shall add its Notification Target Address and a Notification Correlation ID to the Header Handling Reporting Endpoints.</w:t>
      </w:r>
    </w:p>
    <w:p w14:paraId="43A6EF86" w14:textId="50773963" w:rsidR="00F1371A" w:rsidRDefault="00F1371A" w:rsidP="00F1371A">
      <w:r>
        <w:t>When UPF receives a Header Handling Control Rule from SMF over N4 (see clause 5.8.5.6), it contains a Header Detection Reference (see clause 5.6.17.2) which points to a predefined configuration in UPF which includes the details of the protocol and possibly the message for which a header handling action shall be performed (e.g. HTTP, HTTP message). The interpretation of the Header Detection Reference is part of the SLA and thus, implementation specific.</w:t>
      </w:r>
    </w:p>
    <w:p w14:paraId="154647C6" w14:textId="77777777" w:rsidR="00F1371A" w:rsidRDefault="00F1371A" w:rsidP="00F1371A">
      <w:r>
        <w:t>The Header Handling Control Rule contains other explicit Header Handling Control information to be used for handling the traffic that matches the Header Detection Reference, see clause 5.6.17.2.</w:t>
      </w:r>
    </w:p>
    <w:p w14:paraId="55CBAB94" w14:textId="77777777" w:rsidR="00F1371A" w:rsidRDefault="00F1371A" w:rsidP="00F1371A">
      <w:r>
        <w:t>When the Header Handling Control Rule includes Header Handling Reporting information, UPF may send notifications related to the Handling of Payload Headers to SMF and/or NEF/AF.</w:t>
      </w:r>
    </w:p>
    <w:p w14:paraId="1A05552D" w14:textId="4715E350" w:rsidR="00EC72D7" w:rsidRDefault="00EC72D7" w:rsidP="00EC72D7">
      <w:pPr>
        <w:pStyle w:val="Heading4"/>
      </w:pPr>
      <w:bookmarkStart w:id="2296" w:name="_Toc185600820"/>
      <w:r>
        <w:t>5.8.2.23</w:t>
      </w:r>
      <w:r>
        <w:tab/>
        <w:t>N6 Delay Measurement and Reporting</w:t>
      </w:r>
      <w:bookmarkEnd w:id="2296"/>
    </w:p>
    <w:p w14:paraId="42D3724D" w14:textId="77777777" w:rsidR="00EC72D7" w:rsidRDefault="00EC72D7" w:rsidP="00EC72D7">
      <w:r>
        <w:t>The candidate UPF(s) may be configured by the SMF, as described in clause 4.4.3 of TS 23.502 [3], to measure the N6 delay for the connection between the UPF and measurement endpoint(s) in the DN (represented by one or more IP address(es)).</w:t>
      </w:r>
    </w:p>
    <w:p w14:paraId="67B7931A" w14:textId="3AAC4139" w:rsidR="00EC72D7" w:rsidRDefault="00EC72D7" w:rsidP="007E16B7">
      <w:pPr>
        <w:pStyle w:val="NO"/>
      </w:pPr>
      <w:r>
        <w:t>NOTE 1:</w:t>
      </w:r>
      <w:r>
        <w:tab/>
        <w:t>The measurement endpoint in the DN used for delay measurements can be a single EAS IP address, for instance when the measurement endpoint is deployed within the same IP host as the EAS itself. Alternatively, the measurement endpoint used for delay measurements can be multiple EAS IP addresses within a certain IP address prefix/subnet, for instance when the measurement endpoint is deployed in a node such as a router or load balancer on path or close to the EAS. Hence the delay from the node to any of the EAS is considered as negligible.</w:t>
      </w:r>
    </w:p>
    <w:p w14:paraId="10D748B2" w14:textId="14DF21B1" w:rsidR="00EC72D7" w:rsidRDefault="00EC72D7" w:rsidP="007E16B7">
      <w:pPr>
        <w:pStyle w:val="NO"/>
      </w:pPr>
      <w:r>
        <w:t>NOTE 2:</w:t>
      </w:r>
      <w:r>
        <w:tab/>
        <w:t>The N6 delay measurements are per measurement endpoint, hence are independent from any UE PDU Session.</w:t>
      </w:r>
    </w:p>
    <w:p w14:paraId="1AEEBAB3" w14:textId="2394210A" w:rsidR="00EC72D7" w:rsidRDefault="00EC72D7" w:rsidP="00EC72D7">
      <w:r>
        <w:t>AF provides the information to support N6 delay measurement via EAS Deployment Information Management as described in clause 6.2.3.4 of TS 23.548 [130]. SMF retrieves the EDI information to configure the candidate UPF(s) for the N6 delay measurement.</w:t>
      </w:r>
    </w:p>
    <w:p w14:paraId="5A4F7422" w14:textId="01C41AD7" w:rsidR="00EC72D7" w:rsidRDefault="00EC72D7" w:rsidP="00EC72D7">
      <w:r>
        <w:t>AF may trigger the N6 delay measurement by providing Indication of considering N6 delay measurement through AF influence as described in clause 5.6.7. The SMF requests the candidate UPF(s) (via N4 association procedures described in clause 4.4.3 of TS 23.502 [3]) to perform the N6 delay measurement between the UPF and measurement endpoint and to report the N6 delay measurement to SMF. The request includes the following information: measurement endpoint address (e.g., EAS IP address and optionally port number), measurement protocol (e.g. TWAMP (</w:t>
      </w:r>
      <w:r w:rsidRPr="007E16B7">
        <w:t>IETF RFC 5357</w:t>
      </w:r>
      <w:r>
        <w:t> [211]), OWAMP (</w:t>
      </w:r>
      <w:r w:rsidRPr="007E16B7">
        <w:t>IETF RFC 4656</w:t>
      </w:r>
      <w:r>
        <w:t> [212]), STAMP (</w:t>
      </w:r>
      <w:r w:rsidRPr="007E16B7">
        <w:t>IETF RFC 8762</w:t>
      </w:r>
      <w:r>
        <w:t xml:space="preserve"> [213]), or other protocols), protocol-specific configuration parameters. The UPF leverages the measurement protocol to measure the N6 delay. </w:t>
      </w:r>
      <w:r>
        <w:lastRenderedPageBreak/>
        <w:t>Then, the candidate UPF(s) report the N6 delay measurement and the corresponding endpoint address to the SMF (via the N4 association report procedure described in clause 4.4.3 of TS 23.502 [3]. N6 delay measurement reporting is triggered based on the reporting frequency and/or reporting threshold provided as part of the configuration.</w:t>
      </w:r>
    </w:p>
    <w:p w14:paraId="40DEF31A" w14:textId="5DF6FDAB" w:rsidR="00EC72D7" w:rsidRDefault="00EC72D7" w:rsidP="00EC72D7">
      <w:r>
        <w:t>The SMF may (re)select the PSA UPF(s) or trigger EAS(es) (re)discovery by considering N6 delay measurement result as described in clause 6.2.3.2 of TS 23.548 [130].</w:t>
      </w:r>
    </w:p>
    <w:p w14:paraId="719B2D2E" w14:textId="398510B6" w:rsidR="00EC72D7" w:rsidRPr="00EC72D7" w:rsidRDefault="00EC72D7" w:rsidP="007E16B7"/>
    <w:p w14:paraId="516207C7" w14:textId="5D713CE9" w:rsidR="00D40151" w:rsidRPr="001B7C50" w:rsidRDefault="00D40151" w:rsidP="00D40151">
      <w:pPr>
        <w:pStyle w:val="Heading3"/>
      </w:pPr>
      <w:bookmarkStart w:id="2297" w:name="_Toc185600821"/>
      <w:r w:rsidRPr="001B7C50">
        <w:t>5.8.3</w:t>
      </w:r>
      <w:r w:rsidRPr="001B7C50">
        <w:tab/>
        <w:t>Explicit Buffer Management</w:t>
      </w:r>
      <w:bookmarkEnd w:id="2262"/>
      <w:bookmarkEnd w:id="2266"/>
      <w:bookmarkEnd w:id="2272"/>
      <w:bookmarkEnd w:id="2273"/>
      <w:bookmarkEnd w:id="2274"/>
      <w:bookmarkEnd w:id="2275"/>
      <w:r w:rsidR="003D4653">
        <w:t xml:space="preserve"> (moved)</w:t>
      </w:r>
      <w:bookmarkEnd w:id="2297"/>
    </w:p>
    <w:p w14:paraId="5958BDDE" w14:textId="77777777" w:rsidR="003D4653" w:rsidRPr="003D4653" w:rsidRDefault="003D4653" w:rsidP="003D4653">
      <w:bookmarkStart w:id="2298" w:name="_Toc20149876"/>
      <w:bookmarkStart w:id="2299" w:name="_Toc27846675"/>
      <w:bookmarkStart w:id="2300" w:name="_Toc36187806"/>
      <w:bookmarkStart w:id="2301" w:name="_Toc45183710"/>
      <w:bookmarkStart w:id="2302" w:name="_Toc47342552"/>
      <w:bookmarkStart w:id="2303" w:name="_Toc51769253"/>
      <w:r>
        <w:t>The Explicit Buffer Management is described in clause 5.8.2.19.</w:t>
      </w:r>
    </w:p>
    <w:p w14:paraId="70A0BD05" w14:textId="5C9B8714" w:rsidR="00D40151" w:rsidRPr="001B7C50" w:rsidRDefault="00D40151" w:rsidP="00D40151">
      <w:pPr>
        <w:pStyle w:val="Heading3"/>
      </w:pPr>
      <w:bookmarkStart w:id="2304" w:name="_CR5_8_4"/>
      <w:bookmarkStart w:id="2305" w:name="_Toc20149879"/>
      <w:bookmarkStart w:id="2306" w:name="_Toc27846678"/>
      <w:bookmarkStart w:id="2307" w:name="_Toc36187809"/>
      <w:bookmarkStart w:id="2308" w:name="_Toc45183713"/>
      <w:bookmarkStart w:id="2309" w:name="_Toc47342555"/>
      <w:bookmarkStart w:id="2310" w:name="_Toc51769256"/>
      <w:bookmarkStart w:id="2311" w:name="_Toc185600822"/>
      <w:bookmarkEnd w:id="2298"/>
      <w:bookmarkEnd w:id="2299"/>
      <w:bookmarkEnd w:id="2300"/>
      <w:bookmarkEnd w:id="2301"/>
      <w:bookmarkEnd w:id="2302"/>
      <w:bookmarkEnd w:id="2303"/>
      <w:bookmarkEnd w:id="2304"/>
      <w:r w:rsidRPr="001B7C50">
        <w:t>5.8.4</w:t>
      </w:r>
      <w:r w:rsidRPr="001B7C50">
        <w:tab/>
        <w:t>SMF Pause of Charging</w:t>
      </w:r>
      <w:bookmarkEnd w:id="2305"/>
      <w:bookmarkEnd w:id="2306"/>
      <w:bookmarkEnd w:id="2307"/>
      <w:bookmarkEnd w:id="2308"/>
      <w:bookmarkEnd w:id="2309"/>
      <w:bookmarkEnd w:id="2310"/>
      <w:r w:rsidR="003D4653">
        <w:t xml:space="preserve"> (moved)</w:t>
      </w:r>
      <w:bookmarkEnd w:id="2311"/>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312" w:name="_CR5_8_5"/>
      <w:bookmarkStart w:id="2313" w:name="_Toc185600823"/>
      <w:bookmarkStart w:id="2314" w:name="_Toc20149880"/>
      <w:bookmarkStart w:id="2315" w:name="_Toc27846679"/>
      <w:bookmarkStart w:id="2316" w:name="_Toc36187810"/>
      <w:bookmarkStart w:id="2317" w:name="_Toc45183714"/>
      <w:bookmarkStart w:id="2318" w:name="_Toc47342556"/>
      <w:bookmarkStart w:id="2319" w:name="_Toc51769257"/>
      <w:bookmarkEnd w:id="2312"/>
      <w:r>
        <w:t>5.8.5</w:t>
      </w:r>
      <w:r>
        <w:tab/>
        <w:t>Parameters for N4 session management</w:t>
      </w:r>
      <w:bookmarkEnd w:id="2313"/>
    </w:p>
    <w:p w14:paraId="4F353C10" w14:textId="77777777" w:rsidR="003D4653" w:rsidRPr="001B7C50" w:rsidRDefault="003D4653" w:rsidP="00972E70">
      <w:pPr>
        <w:pStyle w:val="Heading4"/>
      </w:pPr>
      <w:bookmarkStart w:id="2320" w:name="_CR5_8_5_1"/>
      <w:bookmarkStart w:id="2321" w:name="_Toc185600824"/>
      <w:bookmarkEnd w:id="2320"/>
      <w:r>
        <w:t>5.8.5</w:t>
      </w:r>
      <w:r w:rsidRPr="001B7C50">
        <w:t>.1</w:t>
      </w:r>
      <w:r w:rsidRPr="001B7C50">
        <w:tab/>
        <w:t>General</w:t>
      </w:r>
      <w:bookmarkEnd w:id="2321"/>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32C1024A"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214C93">
        <w:t xml:space="preserve"> and</w:t>
      </w:r>
      <w:r w:rsidRPr="001B7C50">
        <w:t xml:space="preserve">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lastRenderedPageBreak/>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322" w:name="_CR5_8_5_2"/>
      <w:bookmarkStart w:id="2323" w:name="_Toc185600825"/>
      <w:bookmarkEnd w:id="2322"/>
      <w:r>
        <w:t>5.8.5</w:t>
      </w:r>
      <w:r w:rsidRPr="001B7C50">
        <w:t>.2</w:t>
      </w:r>
      <w:r w:rsidRPr="001B7C50">
        <w:tab/>
        <w:t>N4 Session Context</w:t>
      </w:r>
      <w:bookmarkEnd w:id="2323"/>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24" w:name="_CR5_8_5_3"/>
      <w:bookmarkStart w:id="2325" w:name="_Toc185600826"/>
      <w:bookmarkEnd w:id="2324"/>
      <w:r>
        <w:t>5.8.5</w:t>
      </w:r>
      <w:r w:rsidRPr="001B7C50">
        <w:t>.3</w:t>
      </w:r>
      <w:r w:rsidRPr="001B7C50">
        <w:tab/>
        <w:t>Packet Detection Rule</w:t>
      </w:r>
      <w:bookmarkEnd w:id="2325"/>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26" w:name="_CRTable5_8_5_31"/>
      <w:r w:rsidRPr="001B7C50">
        <w:lastRenderedPageBreak/>
        <w:t xml:space="preserve">Table </w:t>
      </w:r>
      <w:bookmarkEnd w:id="2326"/>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2C13BE">
        <w:trPr>
          <w:cantSplit/>
          <w:jc w:val="center"/>
        </w:trPr>
        <w:tc>
          <w:tcPr>
            <w:tcW w:w="2665" w:type="dxa"/>
            <w:gridSpan w:val="2"/>
          </w:tcPr>
          <w:p w14:paraId="73AB09B8" w14:textId="77777777" w:rsidR="003D4653" w:rsidRPr="001B7C50" w:rsidRDefault="003D4653" w:rsidP="002C13BE">
            <w:pPr>
              <w:pStyle w:val="TAH"/>
            </w:pPr>
            <w:r w:rsidRPr="001B7C50">
              <w:lastRenderedPageBreak/>
              <w:t>Attribute</w:t>
            </w:r>
          </w:p>
        </w:tc>
        <w:tc>
          <w:tcPr>
            <w:tcW w:w="4389" w:type="dxa"/>
          </w:tcPr>
          <w:p w14:paraId="03A0D50E" w14:textId="77777777" w:rsidR="003D4653" w:rsidRPr="001B7C50" w:rsidRDefault="003D4653" w:rsidP="002C13BE">
            <w:pPr>
              <w:pStyle w:val="TAH"/>
            </w:pPr>
            <w:r w:rsidRPr="001B7C50">
              <w:t>Description</w:t>
            </w:r>
          </w:p>
        </w:tc>
        <w:tc>
          <w:tcPr>
            <w:tcW w:w="2977" w:type="dxa"/>
          </w:tcPr>
          <w:p w14:paraId="4C1A1B47" w14:textId="77777777" w:rsidR="003D4653" w:rsidRPr="001B7C50" w:rsidRDefault="003D4653" w:rsidP="002C13BE">
            <w:pPr>
              <w:pStyle w:val="TAH"/>
            </w:pPr>
            <w:r w:rsidRPr="001B7C50">
              <w:t>Comment</w:t>
            </w:r>
          </w:p>
        </w:tc>
      </w:tr>
      <w:tr w:rsidR="003D4653" w:rsidRPr="001B7C50" w14:paraId="11761E39" w14:textId="77777777" w:rsidTr="002C13BE">
        <w:trPr>
          <w:cantSplit/>
          <w:jc w:val="center"/>
        </w:trPr>
        <w:tc>
          <w:tcPr>
            <w:tcW w:w="2665" w:type="dxa"/>
            <w:gridSpan w:val="2"/>
          </w:tcPr>
          <w:p w14:paraId="1D58B59E" w14:textId="77777777" w:rsidR="003D4653" w:rsidRPr="001B7C50" w:rsidRDefault="003D4653" w:rsidP="002C13BE">
            <w:pPr>
              <w:pStyle w:val="TAL"/>
            </w:pPr>
            <w:r w:rsidRPr="001B7C50">
              <w:t>N4 Session ID</w:t>
            </w:r>
          </w:p>
        </w:tc>
        <w:tc>
          <w:tcPr>
            <w:tcW w:w="4389" w:type="dxa"/>
          </w:tcPr>
          <w:p w14:paraId="6F3C2DEF" w14:textId="77777777" w:rsidR="003D4653" w:rsidRPr="001B7C50" w:rsidRDefault="003D4653" w:rsidP="002C13BE">
            <w:pPr>
              <w:pStyle w:val="TAL"/>
            </w:pPr>
            <w:r w:rsidRPr="001B7C50">
              <w:t>Identifies the N4 session associated to this PDR. NOTE 5.</w:t>
            </w:r>
          </w:p>
        </w:tc>
        <w:tc>
          <w:tcPr>
            <w:tcW w:w="2977" w:type="dxa"/>
          </w:tcPr>
          <w:p w14:paraId="72BB2B39" w14:textId="77777777" w:rsidR="003D4653" w:rsidRPr="001B7C50" w:rsidRDefault="003D4653" w:rsidP="002C13BE">
            <w:pPr>
              <w:pStyle w:val="TAL"/>
            </w:pPr>
          </w:p>
        </w:tc>
      </w:tr>
      <w:tr w:rsidR="003D4653" w:rsidRPr="001B7C50" w14:paraId="6F98174C" w14:textId="77777777" w:rsidTr="002C13BE">
        <w:trPr>
          <w:cantSplit/>
          <w:jc w:val="center"/>
        </w:trPr>
        <w:tc>
          <w:tcPr>
            <w:tcW w:w="2665" w:type="dxa"/>
            <w:gridSpan w:val="2"/>
          </w:tcPr>
          <w:p w14:paraId="7B723590" w14:textId="77777777" w:rsidR="003D4653" w:rsidRPr="001B7C50" w:rsidRDefault="003D4653" w:rsidP="002C13BE">
            <w:pPr>
              <w:pStyle w:val="TAL"/>
            </w:pPr>
            <w:r w:rsidRPr="001B7C50">
              <w:t>Rule ID</w:t>
            </w:r>
          </w:p>
        </w:tc>
        <w:tc>
          <w:tcPr>
            <w:tcW w:w="4389" w:type="dxa"/>
          </w:tcPr>
          <w:p w14:paraId="677DD2BE" w14:textId="77777777" w:rsidR="003D4653" w:rsidRPr="001B7C50" w:rsidRDefault="003D4653" w:rsidP="002C13BE">
            <w:pPr>
              <w:pStyle w:val="TAL"/>
            </w:pPr>
            <w:r w:rsidRPr="001B7C50">
              <w:t>Unique identifier to identify this rule.</w:t>
            </w:r>
          </w:p>
        </w:tc>
        <w:tc>
          <w:tcPr>
            <w:tcW w:w="2977" w:type="dxa"/>
          </w:tcPr>
          <w:p w14:paraId="610A9F8F" w14:textId="77777777" w:rsidR="003D4653" w:rsidRPr="001B7C50" w:rsidRDefault="003D4653" w:rsidP="002C13BE">
            <w:pPr>
              <w:pStyle w:val="TAL"/>
            </w:pPr>
          </w:p>
        </w:tc>
      </w:tr>
      <w:tr w:rsidR="003D4653" w:rsidRPr="001B7C50" w14:paraId="573F4C20" w14:textId="77777777" w:rsidTr="002C13BE">
        <w:trPr>
          <w:cantSplit/>
          <w:jc w:val="center"/>
        </w:trPr>
        <w:tc>
          <w:tcPr>
            <w:tcW w:w="2665" w:type="dxa"/>
            <w:gridSpan w:val="2"/>
          </w:tcPr>
          <w:p w14:paraId="38C2C375" w14:textId="77777777" w:rsidR="003D4653" w:rsidRPr="001B7C50" w:rsidRDefault="003D4653" w:rsidP="002C13BE">
            <w:pPr>
              <w:pStyle w:val="TAL"/>
            </w:pPr>
            <w:r w:rsidRPr="001B7C50">
              <w:t>Precedence</w:t>
            </w:r>
          </w:p>
        </w:tc>
        <w:tc>
          <w:tcPr>
            <w:tcW w:w="4389" w:type="dxa"/>
          </w:tcPr>
          <w:p w14:paraId="22D13B4B" w14:textId="77777777" w:rsidR="003D4653" w:rsidRPr="001B7C50" w:rsidRDefault="003D4653" w:rsidP="002C13BE">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2C13BE">
            <w:pPr>
              <w:pStyle w:val="TAL"/>
            </w:pPr>
          </w:p>
        </w:tc>
      </w:tr>
      <w:tr w:rsidR="003D4653" w:rsidRPr="001B7C50" w14:paraId="296399B4" w14:textId="77777777" w:rsidTr="002C13BE">
        <w:trPr>
          <w:cantSplit/>
          <w:jc w:val="center"/>
        </w:trPr>
        <w:tc>
          <w:tcPr>
            <w:tcW w:w="1242" w:type="dxa"/>
            <w:tcBorders>
              <w:bottom w:val="nil"/>
            </w:tcBorders>
          </w:tcPr>
          <w:p w14:paraId="32583F98" w14:textId="77777777" w:rsidR="003D4653" w:rsidRPr="001B7C50" w:rsidRDefault="003D4653" w:rsidP="002C13BE">
            <w:pPr>
              <w:pStyle w:val="TAL"/>
            </w:pPr>
            <w:r w:rsidRPr="001B7C50">
              <w:t xml:space="preserve">Packet </w:t>
            </w:r>
          </w:p>
        </w:tc>
        <w:tc>
          <w:tcPr>
            <w:tcW w:w="1423" w:type="dxa"/>
          </w:tcPr>
          <w:p w14:paraId="7E8C6722" w14:textId="77777777" w:rsidR="003D4653" w:rsidRPr="001B7C50" w:rsidRDefault="003D4653" w:rsidP="002C13BE">
            <w:pPr>
              <w:pStyle w:val="TAL"/>
            </w:pPr>
            <w:r w:rsidRPr="001B7C50">
              <w:t>Source interface</w:t>
            </w:r>
          </w:p>
        </w:tc>
        <w:tc>
          <w:tcPr>
            <w:tcW w:w="4389" w:type="dxa"/>
          </w:tcPr>
          <w:p w14:paraId="6B5D770A" w14:textId="77777777" w:rsidR="003D4653" w:rsidRPr="001B7C50" w:rsidRDefault="003D4653" w:rsidP="002C13BE">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2C13BE">
            <w:pPr>
              <w:pStyle w:val="TAL"/>
            </w:pPr>
            <w:r w:rsidRPr="001B7C50">
              <w:t>Combination of UE IP address (together with Network instance, if necessary), CN tunnel info,</w:t>
            </w:r>
          </w:p>
        </w:tc>
      </w:tr>
      <w:tr w:rsidR="003D4653" w:rsidRPr="001B7C50" w14:paraId="3D8EE9F4" w14:textId="77777777" w:rsidTr="002C13BE">
        <w:trPr>
          <w:cantSplit/>
          <w:jc w:val="center"/>
        </w:trPr>
        <w:tc>
          <w:tcPr>
            <w:tcW w:w="1242" w:type="dxa"/>
            <w:tcBorders>
              <w:top w:val="nil"/>
              <w:bottom w:val="nil"/>
            </w:tcBorders>
          </w:tcPr>
          <w:p w14:paraId="6D0C4B74" w14:textId="77777777" w:rsidR="003D4653" w:rsidRPr="001B7C50" w:rsidRDefault="003D4653" w:rsidP="002C13BE">
            <w:pPr>
              <w:pStyle w:val="TAL"/>
            </w:pPr>
            <w:r w:rsidRPr="001B7C50">
              <w:t>Detection</w:t>
            </w:r>
          </w:p>
        </w:tc>
        <w:tc>
          <w:tcPr>
            <w:tcW w:w="1423" w:type="dxa"/>
          </w:tcPr>
          <w:p w14:paraId="0BB7A2C5" w14:textId="77777777" w:rsidR="003D4653" w:rsidRPr="001B7C50" w:rsidRDefault="003D4653" w:rsidP="002C13BE">
            <w:pPr>
              <w:pStyle w:val="TAL"/>
            </w:pPr>
            <w:r w:rsidRPr="001B7C50">
              <w:t xml:space="preserve">UE IP address </w:t>
            </w:r>
          </w:p>
        </w:tc>
        <w:tc>
          <w:tcPr>
            <w:tcW w:w="4389" w:type="dxa"/>
          </w:tcPr>
          <w:p w14:paraId="1EEC1C56" w14:textId="77777777" w:rsidR="003D4653" w:rsidRPr="001B7C50" w:rsidRDefault="003D4653" w:rsidP="002C13BE">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2C13BE">
            <w:pPr>
              <w:pStyle w:val="TAL"/>
            </w:pPr>
            <w:r w:rsidRPr="001B7C50">
              <w:t>packet filter set, application identifier, Ethernet PDU Session</w:t>
            </w:r>
          </w:p>
        </w:tc>
      </w:tr>
      <w:tr w:rsidR="003D4653" w:rsidRPr="001B7C50" w14:paraId="647AD467" w14:textId="77777777" w:rsidTr="002C13BE">
        <w:trPr>
          <w:cantSplit/>
          <w:jc w:val="center"/>
        </w:trPr>
        <w:tc>
          <w:tcPr>
            <w:tcW w:w="1242" w:type="dxa"/>
            <w:tcBorders>
              <w:top w:val="nil"/>
              <w:bottom w:val="nil"/>
            </w:tcBorders>
          </w:tcPr>
          <w:p w14:paraId="2EB20BF6" w14:textId="77777777" w:rsidR="003D4653" w:rsidRPr="001B7C50" w:rsidRDefault="003D4653" w:rsidP="002C13BE">
            <w:pPr>
              <w:pStyle w:val="TAL"/>
            </w:pPr>
            <w:r w:rsidRPr="001B7C50">
              <w:t>Information.</w:t>
            </w:r>
          </w:p>
          <w:p w14:paraId="7F81996E" w14:textId="77777777" w:rsidR="003D4653" w:rsidRPr="001B7C50" w:rsidRDefault="003D4653" w:rsidP="002C13BE">
            <w:pPr>
              <w:pStyle w:val="TAL"/>
            </w:pPr>
            <w:r w:rsidRPr="001B7C50">
              <w:t>NOTE 4.</w:t>
            </w:r>
          </w:p>
        </w:tc>
        <w:tc>
          <w:tcPr>
            <w:tcW w:w="1423" w:type="dxa"/>
          </w:tcPr>
          <w:p w14:paraId="29E81297" w14:textId="77777777" w:rsidR="003D4653" w:rsidRPr="001B7C50" w:rsidRDefault="003D4653" w:rsidP="002C13BE">
            <w:pPr>
              <w:pStyle w:val="TAL"/>
            </w:pPr>
            <w:r w:rsidRPr="001B7C50">
              <w:t>Network instance (NOTE 1)</w:t>
            </w:r>
          </w:p>
        </w:tc>
        <w:tc>
          <w:tcPr>
            <w:tcW w:w="4389" w:type="dxa"/>
          </w:tcPr>
          <w:p w14:paraId="471DE79F" w14:textId="77777777" w:rsidR="003D4653" w:rsidRPr="001B7C50" w:rsidRDefault="003D4653" w:rsidP="002C13BE">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2C13BE">
            <w:pPr>
              <w:pStyle w:val="TAL"/>
            </w:pPr>
            <w:r w:rsidRPr="001B7C50">
              <w:t>Information and QFI are used for traffic detection.</w:t>
            </w:r>
          </w:p>
          <w:p w14:paraId="2DF3290E" w14:textId="77777777" w:rsidR="003D4653" w:rsidRPr="001B7C50" w:rsidRDefault="003D4653" w:rsidP="002C13BE">
            <w:pPr>
              <w:pStyle w:val="TAL"/>
            </w:pPr>
            <w:r w:rsidRPr="001B7C50">
              <w:t>Source interface identifies the</w:t>
            </w:r>
          </w:p>
        </w:tc>
      </w:tr>
      <w:tr w:rsidR="003D4653" w:rsidRPr="001B7C50" w14:paraId="3EF79ED0" w14:textId="77777777" w:rsidTr="002C13BE">
        <w:trPr>
          <w:cantSplit/>
          <w:jc w:val="center"/>
        </w:trPr>
        <w:tc>
          <w:tcPr>
            <w:tcW w:w="1242" w:type="dxa"/>
            <w:tcBorders>
              <w:top w:val="nil"/>
              <w:bottom w:val="nil"/>
            </w:tcBorders>
          </w:tcPr>
          <w:p w14:paraId="573356D9" w14:textId="77777777" w:rsidR="003D4653" w:rsidRPr="001B7C50" w:rsidRDefault="003D4653" w:rsidP="002C13BE">
            <w:pPr>
              <w:pStyle w:val="TAL"/>
            </w:pPr>
          </w:p>
        </w:tc>
        <w:tc>
          <w:tcPr>
            <w:tcW w:w="1423" w:type="dxa"/>
          </w:tcPr>
          <w:p w14:paraId="67979E18" w14:textId="77777777" w:rsidR="003D4653" w:rsidRPr="001B7C50" w:rsidRDefault="003D4653" w:rsidP="002C13BE">
            <w:pPr>
              <w:pStyle w:val="TAL"/>
            </w:pPr>
            <w:r w:rsidRPr="001B7C50">
              <w:t>CN tunnel info</w:t>
            </w:r>
          </w:p>
        </w:tc>
        <w:tc>
          <w:tcPr>
            <w:tcW w:w="4389" w:type="dxa"/>
          </w:tcPr>
          <w:p w14:paraId="3E98E1B3" w14:textId="77777777" w:rsidR="003D4653" w:rsidRPr="001B7C50" w:rsidRDefault="003D4653" w:rsidP="002C13BE">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2C13BE">
            <w:pPr>
              <w:pStyle w:val="TAL"/>
            </w:pPr>
            <w:r w:rsidRPr="001B7C50">
              <w:t>interface for incoming packets</w:t>
            </w:r>
          </w:p>
        </w:tc>
      </w:tr>
      <w:tr w:rsidR="003D4653" w:rsidRPr="001B7C50" w14:paraId="1B467AC2" w14:textId="77777777" w:rsidTr="002C13BE">
        <w:trPr>
          <w:cantSplit/>
          <w:jc w:val="center"/>
        </w:trPr>
        <w:tc>
          <w:tcPr>
            <w:tcW w:w="1242" w:type="dxa"/>
            <w:tcBorders>
              <w:top w:val="nil"/>
              <w:bottom w:val="nil"/>
            </w:tcBorders>
          </w:tcPr>
          <w:p w14:paraId="3C946722" w14:textId="77777777" w:rsidR="003D4653" w:rsidRPr="001B7C50" w:rsidRDefault="003D4653" w:rsidP="002C13BE">
            <w:pPr>
              <w:pStyle w:val="TAL"/>
            </w:pPr>
          </w:p>
        </w:tc>
        <w:tc>
          <w:tcPr>
            <w:tcW w:w="1423" w:type="dxa"/>
          </w:tcPr>
          <w:p w14:paraId="24454777" w14:textId="77777777" w:rsidR="003D4653" w:rsidRPr="001B7C50" w:rsidRDefault="003D4653" w:rsidP="002C13BE">
            <w:pPr>
              <w:pStyle w:val="TAL"/>
            </w:pPr>
            <w:r w:rsidRPr="001B7C50">
              <w:t>Packet Filter Set</w:t>
            </w:r>
          </w:p>
        </w:tc>
        <w:tc>
          <w:tcPr>
            <w:tcW w:w="4389" w:type="dxa"/>
          </w:tcPr>
          <w:p w14:paraId="10D357FB" w14:textId="77777777" w:rsidR="003D4653" w:rsidRPr="001B7C50" w:rsidRDefault="003D4653" w:rsidP="002C13BE">
            <w:pPr>
              <w:pStyle w:val="TAL"/>
            </w:pPr>
            <w:r w:rsidRPr="001B7C50">
              <w:t>Details see clause 5.7.6.</w:t>
            </w:r>
          </w:p>
        </w:tc>
        <w:tc>
          <w:tcPr>
            <w:tcW w:w="2977" w:type="dxa"/>
            <w:tcBorders>
              <w:top w:val="nil"/>
              <w:bottom w:val="nil"/>
            </w:tcBorders>
          </w:tcPr>
          <w:p w14:paraId="16E2F10F" w14:textId="77777777" w:rsidR="003D4653" w:rsidRPr="001B7C50" w:rsidRDefault="003D4653" w:rsidP="002C13BE">
            <w:pPr>
              <w:pStyle w:val="TAL"/>
            </w:pPr>
            <w:r w:rsidRPr="001B7C50">
              <w:t>where the PDR applies, e.g. from access side (i.e. up-link),</w:t>
            </w:r>
          </w:p>
        </w:tc>
      </w:tr>
      <w:tr w:rsidR="003D4653" w:rsidRPr="001B7C50" w14:paraId="001866E0" w14:textId="77777777" w:rsidTr="002C13BE">
        <w:trPr>
          <w:cantSplit/>
          <w:jc w:val="center"/>
        </w:trPr>
        <w:tc>
          <w:tcPr>
            <w:tcW w:w="1242" w:type="dxa"/>
            <w:tcBorders>
              <w:top w:val="nil"/>
              <w:bottom w:val="nil"/>
            </w:tcBorders>
          </w:tcPr>
          <w:p w14:paraId="79E021B1" w14:textId="77777777" w:rsidR="003D4653" w:rsidRPr="001B7C50" w:rsidRDefault="003D4653" w:rsidP="002C13BE">
            <w:pPr>
              <w:pStyle w:val="TAL"/>
            </w:pPr>
          </w:p>
        </w:tc>
        <w:tc>
          <w:tcPr>
            <w:tcW w:w="1423" w:type="dxa"/>
          </w:tcPr>
          <w:p w14:paraId="26796C81" w14:textId="77777777" w:rsidR="003D4653" w:rsidRPr="001B7C50" w:rsidRDefault="003D4653" w:rsidP="002C13BE">
            <w:pPr>
              <w:pStyle w:val="TAL"/>
            </w:pPr>
            <w:r w:rsidRPr="001B7C50">
              <w:t>Application identifier</w:t>
            </w:r>
          </w:p>
        </w:tc>
        <w:tc>
          <w:tcPr>
            <w:tcW w:w="4389" w:type="dxa"/>
          </w:tcPr>
          <w:p w14:paraId="1B44453E" w14:textId="77777777" w:rsidR="003D4653" w:rsidRPr="001B7C50" w:rsidRDefault="003D4653" w:rsidP="002C13BE">
            <w:pPr>
              <w:pStyle w:val="TAL"/>
            </w:pPr>
          </w:p>
        </w:tc>
        <w:tc>
          <w:tcPr>
            <w:tcW w:w="2977" w:type="dxa"/>
            <w:tcBorders>
              <w:top w:val="nil"/>
              <w:bottom w:val="nil"/>
            </w:tcBorders>
          </w:tcPr>
          <w:p w14:paraId="25210DBA" w14:textId="77777777" w:rsidR="003D4653" w:rsidRPr="001B7C50" w:rsidRDefault="003D4653" w:rsidP="002C13BE">
            <w:pPr>
              <w:pStyle w:val="TAL"/>
            </w:pPr>
            <w:r w:rsidRPr="001B7C50">
              <w:t>from core side (i.e. down-link),</w:t>
            </w:r>
          </w:p>
        </w:tc>
      </w:tr>
      <w:tr w:rsidR="003D4653" w:rsidRPr="001B7C50" w14:paraId="2CEC04B9" w14:textId="77777777" w:rsidTr="002C13BE">
        <w:trPr>
          <w:cantSplit/>
          <w:jc w:val="center"/>
        </w:trPr>
        <w:tc>
          <w:tcPr>
            <w:tcW w:w="1242" w:type="dxa"/>
            <w:tcBorders>
              <w:top w:val="nil"/>
              <w:bottom w:val="nil"/>
            </w:tcBorders>
          </w:tcPr>
          <w:p w14:paraId="432F4BBC" w14:textId="77777777" w:rsidR="003D4653" w:rsidRPr="001B7C50" w:rsidRDefault="003D4653" w:rsidP="002C13BE">
            <w:pPr>
              <w:pStyle w:val="TAL"/>
            </w:pPr>
          </w:p>
        </w:tc>
        <w:tc>
          <w:tcPr>
            <w:tcW w:w="1423" w:type="dxa"/>
          </w:tcPr>
          <w:p w14:paraId="08793329" w14:textId="77777777" w:rsidR="003D4653" w:rsidRPr="001B7C50" w:rsidRDefault="003D4653" w:rsidP="002C13BE">
            <w:pPr>
              <w:pStyle w:val="TAL"/>
            </w:pPr>
            <w:r w:rsidRPr="001B7C50">
              <w:t>QoS Flow ID</w:t>
            </w:r>
          </w:p>
        </w:tc>
        <w:tc>
          <w:tcPr>
            <w:tcW w:w="4389" w:type="dxa"/>
          </w:tcPr>
          <w:p w14:paraId="2CAC4E10" w14:textId="77777777" w:rsidR="003D4653" w:rsidRPr="001B7C50" w:rsidRDefault="003D4653" w:rsidP="002C13BE">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2C13BE">
            <w:pPr>
              <w:pStyle w:val="TAL"/>
            </w:pPr>
            <w:r w:rsidRPr="001B7C50">
              <w:t>from SMF, from N6-LAN (i.e. the</w:t>
            </w:r>
          </w:p>
        </w:tc>
      </w:tr>
      <w:tr w:rsidR="003D4653" w:rsidRPr="001B7C50" w14:paraId="60E027E8" w14:textId="77777777" w:rsidTr="002C13BE">
        <w:trPr>
          <w:cantSplit/>
          <w:jc w:val="center"/>
        </w:trPr>
        <w:tc>
          <w:tcPr>
            <w:tcW w:w="1242" w:type="dxa"/>
            <w:tcBorders>
              <w:top w:val="nil"/>
              <w:bottom w:val="nil"/>
            </w:tcBorders>
          </w:tcPr>
          <w:p w14:paraId="757DF19D" w14:textId="77777777" w:rsidR="003D4653" w:rsidRPr="001B7C50" w:rsidRDefault="003D4653" w:rsidP="002C13BE">
            <w:pPr>
              <w:pStyle w:val="TAL"/>
            </w:pPr>
          </w:p>
        </w:tc>
        <w:tc>
          <w:tcPr>
            <w:tcW w:w="1423" w:type="dxa"/>
          </w:tcPr>
          <w:p w14:paraId="7BAB0E04" w14:textId="77777777" w:rsidR="003D4653" w:rsidRPr="001B7C50" w:rsidRDefault="003D4653" w:rsidP="002C13BE">
            <w:pPr>
              <w:pStyle w:val="TAL"/>
            </w:pPr>
            <w:r w:rsidRPr="001B7C50">
              <w:t>Ethernet PDU Session Information</w:t>
            </w:r>
          </w:p>
        </w:tc>
        <w:tc>
          <w:tcPr>
            <w:tcW w:w="4389" w:type="dxa"/>
          </w:tcPr>
          <w:p w14:paraId="6C45A490" w14:textId="77777777" w:rsidR="003D4653" w:rsidRPr="001B7C50" w:rsidRDefault="003D4653" w:rsidP="002C13BE">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2C13BE">
            <w:pPr>
              <w:pStyle w:val="TAL"/>
            </w:pPr>
            <w:r w:rsidRPr="001B7C50">
              <w:t>DN), or from "5G VN internal" (i.e. local switch).</w:t>
            </w:r>
          </w:p>
        </w:tc>
      </w:tr>
      <w:tr w:rsidR="003D4653" w:rsidRPr="001B7C50" w14:paraId="574778A1" w14:textId="77777777" w:rsidTr="002C13BE">
        <w:trPr>
          <w:cantSplit/>
          <w:jc w:val="center"/>
        </w:trPr>
        <w:tc>
          <w:tcPr>
            <w:tcW w:w="1242" w:type="dxa"/>
            <w:tcBorders>
              <w:top w:val="nil"/>
              <w:bottom w:val="nil"/>
            </w:tcBorders>
          </w:tcPr>
          <w:p w14:paraId="1267D5A3" w14:textId="77777777" w:rsidR="003D4653" w:rsidRPr="001B7C50" w:rsidRDefault="003D4653" w:rsidP="002C13BE">
            <w:pPr>
              <w:pStyle w:val="TAL"/>
            </w:pPr>
          </w:p>
        </w:tc>
        <w:tc>
          <w:tcPr>
            <w:tcW w:w="1423" w:type="dxa"/>
            <w:tcBorders>
              <w:bottom w:val="nil"/>
            </w:tcBorders>
          </w:tcPr>
          <w:p w14:paraId="347B8656" w14:textId="77777777" w:rsidR="003D4653" w:rsidRPr="001B7C50" w:rsidRDefault="003D4653" w:rsidP="002C13BE">
            <w:pPr>
              <w:pStyle w:val="TAL"/>
            </w:pPr>
            <w:r w:rsidRPr="001B7C50">
              <w:t>Framed Route Information</w:t>
            </w:r>
          </w:p>
        </w:tc>
        <w:tc>
          <w:tcPr>
            <w:tcW w:w="4389" w:type="dxa"/>
            <w:tcBorders>
              <w:bottom w:val="nil"/>
            </w:tcBorders>
          </w:tcPr>
          <w:p w14:paraId="01DD6CF5" w14:textId="77777777" w:rsidR="003D4653" w:rsidRPr="001B7C50" w:rsidRDefault="003D4653" w:rsidP="002C13BE">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2C13BE">
            <w:pPr>
              <w:pStyle w:val="TAL"/>
            </w:pPr>
            <w:r w:rsidRPr="001B7C50">
              <w:t>Details like all the combination possibilities on N3, N9 interfaces are left for stage 3 decision.</w:t>
            </w:r>
          </w:p>
        </w:tc>
      </w:tr>
      <w:tr w:rsidR="00114986" w:rsidRPr="001B7C50" w14:paraId="1BEFB80F" w14:textId="77777777" w:rsidTr="002C13BE">
        <w:trPr>
          <w:cantSplit/>
          <w:jc w:val="center"/>
        </w:trPr>
        <w:tc>
          <w:tcPr>
            <w:tcW w:w="1242" w:type="dxa"/>
            <w:tcBorders>
              <w:top w:val="nil"/>
              <w:bottom w:val="nil"/>
            </w:tcBorders>
          </w:tcPr>
          <w:p w14:paraId="39837125" w14:textId="77777777" w:rsidR="00114986" w:rsidRPr="001B7C50" w:rsidRDefault="00114986" w:rsidP="002C13BE">
            <w:pPr>
              <w:pStyle w:val="TAL"/>
            </w:pPr>
          </w:p>
        </w:tc>
        <w:tc>
          <w:tcPr>
            <w:tcW w:w="1423" w:type="dxa"/>
            <w:tcBorders>
              <w:bottom w:val="nil"/>
            </w:tcBorders>
          </w:tcPr>
          <w:p w14:paraId="0298586F" w14:textId="2A331DE0" w:rsidR="00114986" w:rsidRPr="001B7C50" w:rsidRDefault="00114986" w:rsidP="002C13BE">
            <w:pPr>
              <w:pStyle w:val="TAL"/>
            </w:pPr>
            <w:r>
              <w:t>FQDN Filter for DNS Query</w:t>
            </w:r>
          </w:p>
        </w:tc>
        <w:tc>
          <w:tcPr>
            <w:tcW w:w="4389" w:type="dxa"/>
            <w:tcBorders>
              <w:bottom w:val="nil"/>
            </w:tcBorders>
          </w:tcPr>
          <w:p w14:paraId="29855272" w14:textId="77AD678F" w:rsidR="00114986" w:rsidRPr="001B7C50" w:rsidRDefault="00114986" w:rsidP="002C13BE">
            <w:pPr>
              <w:pStyle w:val="TAL"/>
            </w:pPr>
            <w:r>
              <w:t>Contains one or more FQDN, FQDN range</w:t>
            </w:r>
            <w:r w:rsidR="00214C93">
              <w:t xml:space="preserve"> and</w:t>
            </w:r>
            <w:r>
              <w:t>/or any FQDN.</w:t>
            </w:r>
          </w:p>
        </w:tc>
        <w:tc>
          <w:tcPr>
            <w:tcW w:w="2977" w:type="dxa"/>
            <w:tcBorders>
              <w:top w:val="nil"/>
              <w:bottom w:val="nil"/>
            </w:tcBorders>
          </w:tcPr>
          <w:p w14:paraId="7AB8BB20" w14:textId="66608399" w:rsidR="00114986" w:rsidRPr="001B7C50" w:rsidRDefault="00114986" w:rsidP="002C13BE">
            <w:pPr>
              <w:pStyle w:val="TAL"/>
            </w:pPr>
            <w:r>
              <w:t>The FQDN or FQDN range only used for detection of plain DNS Query message (i.e. not subject to ciphering). The usage is described in TS 23.548 [130].</w:t>
            </w:r>
          </w:p>
        </w:tc>
      </w:tr>
      <w:tr w:rsidR="00114986" w:rsidRPr="001B7C50" w14:paraId="12150C25" w14:textId="77777777" w:rsidTr="002C13BE">
        <w:trPr>
          <w:cantSplit/>
          <w:jc w:val="center"/>
        </w:trPr>
        <w:tc>
          <w:tcPr>
            <w:tcW w:w="1242" w:type="dxa"/>
            <w:tcBorders>
              <w:top w:val="nil"/>
              <w:bottom w:val="nil"/>
            </w:tcBorders>
          </w:tcPr>
          <w:p w14:paraId="6CEDB8DB" w14:textId="77777777" w:rsidR="00114986" w:rsidRPr="001B7C50" w:rsidRDefault="00114986" w:rsidP="002C13BE">
            <w:pPr>
              <w:pStyle w:val="TAL"/>
            </w:pPr>
          </w:p>
        </w:tc>
        <w:tc>
          <w:tcPr>
            <w:tcW w:w="1423" w:type="dxa"/>
            <w:tcBorders>
              <w:bottom w:val="nil"/>
            </w:tcBorders>
          </w:tcPr>
          <w:p w14:paraId="76D9A902" w14:textId="1BA2F10A" w:rsidR="00114986" w:rsidRPr="001B7C50" w:rsidRDefault="00114986" w:rsidP="002C13BE">
            <w:pPr>
              <w:pStyle w:val="TAL"/>
            </w:pPr>
            <w:r>
              <w:t>Protocol Description</w:t>
            </w:r>
          </w:p>
        </w:tc>
        <w:tc>
          <w:tcPr>
            <w:tcW w:w="4389" w:type="dxa"/>
            <w:tcBorders>
              <w:bottom w:val="nil"/>
            </w:tcBorders>
          </w:tcPr>
          <w:p w14:paraId="1735B0E2" w14:textId="674AE434" w:rsidR="00114986" w:rsidRPr="001B7C50" w:rsidRDefault="00114986" w:rsidP="002C13BE">
            <w:pPr>
              <w:pStyle w:val="TAL"/>
            </w:pPr>
            <w:r>
              <w:t>Indicates service protocol used by the flow (NOTE 8)</w:t>
            </w:r>
            <w:r w:rsidR="000C32E8">
              <w:t>, (NOTE 9)</w:t>
            </w:r>
            <w:r>
              <w:t>.</w:t>
            </w:r>
          </w:p>
        </w:tc>
        <w:tc>
          <w:tcPr>
            <w:tcW w:w="2977" w:type="dxa"/>
            <w:tcBorders>
              <w:top w:val="nil"/>
              <w:bottom w:val="nil"/>
            </w:tcBorders>
          </w:tcPr>
          <w:p w14:paraId="01CF8B06" w14:textId="7062C244" w:rsidR="00114986" w:rsidRPr="001B7C50" w:rsidRDefault="00114986" w:rsidP="002C13BE">
            <w:pPr>
              <w:pStyle w:val="TAL"/>
            </w:pPr>
          </w:p>
        </w:tc>
      </w:tr>
      <w:tr w:rsidR="003D4653" w:rsidRPr="001B7C50" w14:paraId="72560460" w14:textId="77777777" w:rsidTr="002C13BE">
        <w:trPr>
          <w:cantSplit/>
          <w:jc w:val="center"/>
        </w:trPr>
        <w:tc>
          <w:tcPr>
            <w:tcW w:w="1242" w:type="dxa"/>
            <w:tcBorders>
              <w:top w:val="single" w:sz="4" w:space="0" w:color="auto"/>
              <w:bottom w:val="nil"/>
            </w:tcBorders>
          </w:tcPr>
          <w:p w14:paraId="6BEBA715" w14:textId="77777777" w:rsidR="003D4653" w:rsidRPr="001B7C50" w:rsidRDefault="003D4653" w:rsidP="002C13BE">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2C13BE">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2C13BE">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2C13BE">
            <w:pPr>
              <w:pStyle w:val="TAL"/>
            </w:pPr>
          </w:p>
        </w:tc>
      </w:tr>
      <w:tr w:rsidR="003D4653" w:rsidRPr="001B7C50" w14:paraId="1386944E" w14:textId="77777777" w:rsidTr="002C13BE">
        <w:trPr>
          <w:cantSplit/>
          <w:jc w:val="center"/>
        </w:trPr>
        <w:tc>
          <w:tcPr>
            <w:tcW w:w="1242" w:type="dxa"/>
            <w:tcBorders>
              <w:top w:val="nil"/>
              <w:bottom w:val="nil"/>
            </w:tcBorders>
          </w:tcPr>
          <w:p w14:paraId="68F2D20E" w14:textId="77777777" w:rsidR="003D4653" w:rsidRPr="001B7C50" w:rsidRDefault="003D4653" w:rsidP="002C13BE">
            <w:pPr>
              <w:pStyle w:val="TAL"/>
            </w:pPr>
            <w:r w:rsidRPr="001B7C50">
              <w:t>NOTE 6</w:t>
            </w:r>
          </w:p>
        </w:tc>
        <w:tc>
          <w:tcPr>
            <w:tcW w:w="1423" w:type="dxa"/>
          </w:tcPr>
          <w:p w14:paraId="4671549A" w14:textId="77777777" w:rsidR="003D4653" w:rsidRPr="001B7C50" w:rsidRDefault="003D4653" w:rsidP="002C13BE">
            <w:pPr>
              <w:pStyle w:val="TAL"/>
            </w:pPr>
            <w:r w:rsidRPr="001B7C50">
              <w:t>Carry on indication</w:t>
            </w:r>
          </w:p>
        </w:tc>
        <w:tc>
          <w:tcPr>
            <w:tcW w:w="4389" w:type="dxa"/>
          </w:tcPr>
          <w:p w14:paraId="04C778E8" w14:textId="77777777" w:rsidR="003D4653" w:rsidRPr="001B7C50" w:rsidRDefault="003D4653" w:rsidP="002C13BE">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2C13BE">
            <w:pPr>
              <w:pStyle w:val="TAL"/>
            </w:pPr>
          </w:p>
        </w:tc>
      </w:tr>
      <w:tr w:rsidR="003D4653" w:rsidRPr="001B7C50" w14:paraId="25E0C38D" w14:textId="77777777" w:rsidTr="002C13BE">
        <w:trPr>
          <w:cantSplit/>
          <w:jc w:val="center"/>
        </w:trPr>
        <w:tc>
          <w:tcPr>
            <w:tcW w:w="2665" w:type="dxa"/>
            <w:gridSpan w:val="2"/>
          </w:tcPr>
          <w:p w14:paraId="2CF43FCA" w14:textId="77777777" w:rsidR="003D4653" w:rsidRPr="001B7C50" w:rsidRDefault="003D4653" w:rsidP="002C13BE">
            <w:pPr>
              <w:pStyle w:val="TAL"/>
            </w:pPr>
            <w:r w:rsidRPr="001B7C50">
              <w:t>Outer header removal</w:t>
            </w:r>
          </w:p>
        </w:tc>
        <w:tc>
          <w:tcPr>
            <w:tcW w:w="4389" w:type="dxa"/>
          </w:tcPr>
          <w:p w14:paraId="313FFEDA" w14:textId="77777777" w:rsidR="003D4653" w:rsidRPr="001B7C50" w:rsidRDefault="003D4653" w:rsidP="002C13BE">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2C13BE">
            <w:pPr>
              <w:pStyle w:val="TAL"/>
            </w:pPr>
            <w:r w:rsidRPr="001B7C50">
              <w:t xml:space="preserve">Any extension header shall be stored for this packet. </w:t>
            </w:r>
          </w:p>
        </w:tc>
      </w:tr>
      <w:tr w:rsidR="003D4653" w:rsidRPr="001B7C50" w14:paraId="6DD8C8DC" w14:textId="77777777" w:rsidTr="002C13BE">
        <w:trPr>
          <w:cantSplit/>
          <w:jc w:val="center"/>
        </w:trPr>
        <w:tc>
          <w:tcPr>
            <w:tcW w:w="2665" w:type="dxa"/>
            <w:gridSpan w:val="2"/>
          </w:tcPr>
          <w:p w14:paraId="3ABAB597" w14:textId="77777777" w:rsidR="003D4653" w:rsidRPr="001B7C50" w:rsidRDefault="003D4653" w:rsidP="002C13BE">
            <w:pPr>
              <w:pStyle w:val="TAL"/>
            </w:pPr>
            <w:r w:rsidRPr="001B7C50">
              <w:t>Forwarding Action Rule ID (NOTE 2)</w:t>
            </w:r>
          </w:p>
        </w:tc>
        <w:tc>
          <w:tcPr>
            <w:tcW w:w="4389" w:type="dxa"/>
          </w:tcPr>
          <w:p w14:paraId="27D532A1" w14:textId="77777777" w:rsidR="003D4653" w:rsidRPr="001B7C50" w:rsidRDefault="003D4653" w:rsidP="002C13BE">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2C13BE">
            <w:pPr>
              <w:pStyle w:val="TAL"/>
            </w:pPr>
          </w:p>
        </w:tc>
      </w:tr>
      <w:tr w:rsidR="003D4653" w:rsidRPr="001B7C50" w14:paraId="6D1813D4" w14:textId="77777777" w:rsidTr="002C13BE">
        <w:trPr>
          <w:cantSplit/>
          <w:jc w:val="center"/>
        </w:trPr>
        <w:tc>
          <w:tcPr>
            <w:tcW w:w="2665" w:type="dxa"/>
            <w:gridSpan w:val="2"/>
          </w:tcPr>
          <w:p w14:paraId="309E8D8B" w14:textId="77777777" w:rsidR="003D4653" w:rsidRPr="001B7C50" w:rsidRDefault="003D4653" w:rsidP="002C13BE">
            <w:pPr>
              <w:pStyle w:val="TAL"/>
            </w:pPr>
            <w:r w:rsidRPr="001B7C50">
              <w:t>Multi-Access Rule ID (NOTE 2)</w:t>
            </w:r>
          </w:p>
        </w:tc>
        <w:tc>
          <w:tcPr>
            <w:tcW w:w="4389" w:type="dxa"/>
          </w:tcPr>
          <w:p w14:paraId="4DA8DD72" w14:textId="77777777" w:rsidR="003D4653" w:rsidRPr="001B7C50" w:rsidRDefault="003D4653" w:rsidP="002C13BE">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2C13BE">
            <w:pPr>
              <w:pStyle w:val="TAL"/>
            </w:pPr>
          </w:p>
        </w:tc>
      </w:tr>
      <w:tr w:rsidR="003D4653" w:rsidRPr="001B7C50" w14:paraId="3E426B42" w14:textId="77777777" w:rsidTr="002C13BE">
        <w:trPr>
          <w:cantSplit/>
          <w:jc w:val="center"/>
        </w:trPr>
        <w:tc>
          <w:tcPr>
            <w:tcW w:w="2665" w:type="dxa"/>
            <w:gridSpan w:val="2"/>
          </w:tcPr>
          <w:p w14:paraId="4FBD9584" w14:textId="77777777" w:rsidR="003D4653" w:rsidRPr="001B7C50" w:rsidRDefault="003D4653" w:rsidP="002C13BE">
            <w:pPr>
              <w:pStyle w:val="TAL"/>
            </w:pPr>
            <w:r w:rsidRPr="001B7C50">
              <w:t>List of Usage Reporting Rule ID(s)</w:t>
            </w:r>
          </w:p>
        </w:tc>
        <w:tc>
          <w:tcPr>
            <w:tcW w:w="4389" w:type="dxa"/>
          </w:tcPr>
          <w:p w14:paraId="371DB934" w14:textId="77777777" w:rsidR="003D4653" w:rsidRPr="001B7C50" w:rsidRDefault="003D4653" w:rsidP="002C13BE">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2C13BE">
            <w:pPr>
              <w:pStyle w:val="TAL"/>
            </w:pPr>
          </w:p>
        </w:tc>
      </w:tr>
      <w:tr w:rsidR="003D4653" w:rsidRPr="001B7C50" w14:paraId="2916EA4D" w14:textId="77777777" w:rsidTr="002C13BE">
        <w:trPr>
          <w:cantSplit/>
          <w:jc w:val="center"/>
        </w:trPr>
        <w:tc>
          <w:tcPr>
            <w:tcW w:w="2665" w:type="dxa"/>
            <w:gridSpan w:val="2"/>
          </w:tcPr>
          <w:p w14:paraId="1519879D" w14:textId="77777777" w:rsidR="003D4653" w:rsidRPr="001B7C50" w:rsidRDefault="003D4653" w:rsidP="002C13BE">
            <w:pPr>
              <w:pStyle w:val="TAL"/>
            </w:pPr>
            <w:r w:rsidRPr="001B7C50">
              <w:t>List of QoS Enforcement Rule ID(s)</w:t>
            </w:r>
          </w:p>
        </w:tc>
        <w:tc>
          <w:tcPr>
            <w:tcW w:w="4389" w:type="dxa"/>
          </w:tcPr>
          <w:p w14:paraId="0F745433" w14:textId="77777777" w:rsidR="003D4653" w:rsidRPr="001B7C50" w:rsidRDefault="003D4653" w:rsidP="002C13BE">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2C13BE">
            <w:pPr>
              <w:pStyle w:val="TAL"/>
            </w:pPr>
          </w:p>
        </w:tc>
      </w:tr>
      <w:tr w:rsidR="003D4653" w:rsidRPr="001B7C50" w14:paraId="10A411FF" w14:textId="77777777" w:rsidTr="002C13BE">
        <w:trPr>
          <w:cantSplit/>
          <w:jc w:val="center"/>
        </w:trPr>
        <w:tc>
          <w:tcPr>
            <w:tcW w:w="10031" w:type="dxa"/>
            <w:gridSpan w:val="4"/>
          </w:tcPr>
          <w:p w14:paraId="3B0E8A9A" w14:textId="77777777" w:rsidR="003D4653" w:rsidRPr="001B7C50" w:rsidRDefault="003D4653" w:rsidP="002C13BE">
            <w:pPr>
              <w:pStyle w:val="TAN"/>
            </w:pPr>
            <w:r w:rsidRPr="001B7C50">
              <w:lastRenderedPageBreak/>
              <w:t>NOTE 1:</w:t>
            </w:r>
            <w:r w:rsidRPr="001B7C50">
              <w:tab/>
              <w:t>Needed e.g. if:</w:t>
            </w:r>
          </w:p>
          <w:p w14:paraId="37E7F6D6" w14:textId="77777777" w:rsidR="003D4653" w:rsidRPr="001B7C50" w:rsidRDefault="003D4653" w:rsidP="002C13BE">
            <w:pPr>
              <w:pStyle w:val="TAN"/>
            </w:pPr>
            <w:r w:rsidRPr="001B7C50">
              <w:tab/>
              <w:t>-</w:t>
            </w:r>
            <w:r w:rsidRPr="001B7C50">
              <w:tab/>
              <w:t>UPF supports multiple DNN with overlapping IP addresses;</w:t>
            </w:r>
          </w:p>
          <w:p w14:paraId="58F52EC1" w14:textId="77777777" w:rsidR="003D4653" w:rsidRPr="001B7C50" w:rsidRDefault="003D4653" w:rsidP="002C13BE">
            <w:pPr>
              <w:pStyle w:val="TAN"/>
            </w:pPr>
            <w:r w:rsidRPr="001B7C50">
              <w:tab/>
              <w:t>-</w:t>
            </w:r>
            <w:r w:rsidRPr="001B7C50">
              <w:tab/>
              <w:t>UPF is connected to other UPF or AN node in different IP domains.</w:t>
            </w:r>
          </w:p>
          <w:p w14:paraId="510F9919" w14:textId="77777777" w:rsidR="003D4653" w:rsidRDefault="003D4653" w:rsidP="002C13BE">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2C13BE">
            <w:pPr>
              <w:pStyle w:val="TAN"/>
            </w:pPr>
            <w:r>
              <w:tab/>
              <w:t>-</w:t>
            </w:r>
            <w:r>
              <w:tab/>
              <w:t>UPF "local switch" may be used for DNN/S-NSSAI dedicated for PIN.</w:t>
            </w:r>
          </w:p>
          <w:p w14:paraId="5E713F01" w14:textId="77777777" w:rsidR="003D4653" w:rsidRPr="001B7C50" w:rsidRDefault="003D4653" w:rsidP="002C13BE">
            <w:pPr>
              <w:pStyle w:val="TAN"/>
            </w:pPr>
            <w:r w:rsidRPr="001B7C50">
              <w:t>NOTE 2:</w:t>
            </w:r>
            <w:r w:rsidRPr="001B7C50">
              <w:tab/>
              <w:t>Either a FAR ID or a MAR ID is included, not both.</w:t>
            </w:r>
          </w:p>
          <w:p w14:paraId="398AEAEC" w14:textId="77777777" w:rsidR="003D4653" w:rsidRPr="001B7C50" w:rsidRDefault="003D4653" w:rsidP="002C13BE">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2C13BE">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2C13BE">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2C13BE">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2C13BE">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201B4391" w14:textId="54852412" w:rsidR="003D4653" w:rsidRDefault="003D4653" w:rsidP="002C13BE">
            <w:pPr>
              <w:pStyle w:val="TAN"/>
            </w:pPr>
            <w:r>
              <w:t>NOTE 8:</w:t>
            </w:r>
            <w:r>
              <w:tab/>
            </w:r>
            <w:r w:rsidR="00114986">
              <w:t xml:space="preserve">Not for PDR matching. </w:t>
            </w:r>
            <w:r w:rsidR="000C32E8">
              <w:t xml:space="preserve">In the case of unencrypted traffic, it </w:t>
            </w:r>
            <w:r w:rsidR="00114986">
              <w:t xml:space="preserve">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3D3709">
              <w:t xml:space="preserve"> It may assist determination of the Data Burst Size of the data burst when Data Burst Size determination and marking in downlink applies to the PDR. See TS 26.522 [179]. It may assist determination of the Time to Next Burst when time to next data burst determination and marking in downlink applies to the PDR. See TS 26.522 [179].</w:t>
            </w:r>
          </w:p>
          <w:p w14:paraId="644A4774" w14:textId="7BDF7CDB" w:rsidR="000C32E8" w:rsidRPr="001B7C50" w:rsidRDefault="000C32E8" w:rsidP="002C13BE">
            <w:pPr>
              <w:pStyle w:val="TAN"/>
            </w:pPr>
            <w:r>
              <w:t>NOTE 9:</w:t>
            </w:r>
            <w:r>
              <w:tab/>
              <w:t>Not for PDR matching. In the case of end-to-end encrypted traffic, it may be provided to indicate how to retrieve media related information as specified in clause 5.37.9.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27" w:name="_CR5_8_5_4"/>
      <w:bookmarkStart w:id="2328" w:name="_Toc185600827"/>
      <w:bookmarkEnd w:id="2327"/>
      <w:r>
        <w:t>5.8.5</w:t>
      </w:r>
      <w:r w:rsidRPr="001B7C50">
        <w:t>.4</w:t>
      </w:r>
      <w:r w:rsidRPr="001B7C50">
        <w:tab/>
        <w:t>QoS Enforcement Rule</w:t>
      </w:r>
      <w:bookmarkEnd w:id="2328"/>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29" w:name="_CRTable5_8_5_41"/>
      <w:r w:rsidRPr="001B7C50">
        <w:lastRenderedPageBreak/>
        <w:t xml:space="preserve">Table </w:t>
      </w:r>
      <w:bookmarkEnd w:id="2329"/>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2C13BE">
        <w:trPr>
          <w:cantSplit/>
          <w:jc w:val="center"/>
        </w:trPr>
        <w:tc>
          <w:tcPr>
            <w:tcW w:w="2603" w:type="dxa"/>
          </w:tcPr>
          <w:p w14:paraId="4866B694" w14:textId="77777777" w:rsidR="003D4653" w:rsidRPr="001B7C50" w:rsidRDefault="003D4653" w:rsidP="002C13BE">
            <w:pPr>
              <w:pStyle w:val="TAH"/>
            </w:pPr>
            <w:r w:rsidRPr="001B7C50">
              <w:lastRenderedPageBreak/>
              <w:t>Attribute</w:t>
            </w:r>
          </w:p>
        </w:tc>
        <w:tc>
          <w:tcPr>
            <w:tcW w:w="4126" w:type="dxa"/>
          </w:tcPr>
          <w:p w14:paraId="27771A84" w14:textId="77777777" w:rsidR="003D4653" w:rsidRPr="001B7C50" w:rsidRDefault="003D4653" w:rsidP="002C13BE">
            <w:pPr>
              <w:pStyle w:val="TAH"/>
            </w:pPr>
            <w:r w:rsidRPr="001B7C50">
              <w:t>Description</w:t>
            </w:r>
          </w:p>
        </w:tc>
        <w:tc>
          <w:tcPr>
            <w:tcW w:w="2902" w:type="dxa"/>
          </w:tcPr>
          <w:p w14:paraId="1F41101F" w14:textId="77777777" w:rsidR="003D4653" w:rsidRPr="001B7C50" w:rsidRDefault="003D4653" w:rsidP="002C13BE">
            <w:pPr>
              <w:pStyle w:val="TAH"/>
            </w:pPr>
            <w:r w:rsidRPr="001B7C50">
              <w:t>Comment</w:t>
            </w:r>
          </w:p>
        </w:tc>
      </w:tr>
      <w:tr w:rsidR="003D4653" w:rsidRPr="001B7C50" w14:paraId="3A8B8DAC" w14:textId="77777777" w:rsidTr="002C13BE">
        <w:trPr>
          <w:cantSplit/>
          <w:jc w:val="center"/>
        </w:trPr>
        <w:tc>
          <w:tcPr>
            <w:tcW w:w="2603" w:type="dxa"/>
          </w:tcPr>
          <w:p w14:paraId="0B84B19F" w14:textId="77777777" w:rsidR="003D4653" w:rsidRPr="001B7C50" w:rsidRDefault="003D4653" w:rsidP="002C13BE">
            <w:pPr>
              <w:pStyle w:val="TAL"/>
            </w:pPr>
            <w:r w:rsidRPr="001B7C50">
              <w:t>N4 Session ID</w:t>
            </w:r>
          </w:p>
        </w:tc>
        <w:tc>
          <w:tcPr>
            <w:tcW w:w="4126" w:type="dxa"/>
          </w:tcPr>
          <w:p w14:paraId="7C9EDCA0" w14:textId="77777777" w:rsidR="003D4653" w:rsidRPr="001B7C50" w:rsidRDefault="003D4653" w:rsidP="002C13BE">
            <w:pPr>
              <w:pStyle w:val="TAL"/>
            </w:pPr>
            <w:r w:rsidRPr="001B7C50">
              <w:t>Identifies the N4 session associated to this QER</w:t>
            </w:r>
          </w:p>
        </w:tc>
        <w:tc>
          <w:tcPr>
            <w:tcW w:w="2902" w:type="dxa"/>
          </w:tcPr>
          <w:p w14:paraId="7582EB58" w14:textId="77777777" w:rsidR="003D4653" w:rsidRPr="001B7C50" w:rsidRDefault="003D4653" w:rsidP="002C13BE">
            <w:pPr>
              <w:pStyle w:val="TAL"/>
            </w:pPr>
          </w:p>
        </w:tc>
      </w:tr>
      <w:tr w:rsidR="003D4653" w:rsidRPr="001B7C50" w14:paraId="2D1A6272" w14:textId="77777777" w:rsidTr="002C13BE">
        <w:trPr>
          <w:cantSplit/>
          <w:jc w:val="center"/>
        </w:trPr>
        <w:tc>
          <w:tcPr>
            <w:tcW w:w="2603" w:type="dxa"/>
          </w:tcPr>
          <w:p w14:paraId="16C6DF52" w14:textId="77777777" w:rsidR="003D4653" w:rsidRPr="001B7C50" w:rsidRDefault="003D4653" w:rsidP="002C13BE">
            <w:pPr>
              <w:pStyle w:val="TAL"/>
            </w:pPr>
            <w:r w:rsidRPr="001B7C50">
              <w:t>Rule ID</w:t>
            </w:r>
          </w:p>
        </w:tc>
        <w:tc>
          <w:tcPr>
            <w:tcW w:w="4126" w:type="dxa"/>
          </w:tcPr>
          <w:p w14:paraId="66720C7A" w14:textId="77777777" w:rsidR="003D4653" w:rsidRPr="001B7C50" w:rsidRDefault="003D4653" w:rsidP="002C13BE">
            <w:pPr>
              <w:pStyle w:val="TAL"/>
            </w:pPr>
            <w:r w:rsidRPr="001B7C50">
              <w:t>Unique identifier to identify this information.</w:t>
            </w:r>
          </w:p>
        </w:tc>
        <w:tc>
          <w:tcPr>
            <w:tcW w:w="2902" w:type="dxa"/>
          </w:tcPr>
          <w:p w14:paraId="40558D4C" w14:textId="77777777" w:rsidR="003D4653" w:rsidRPr="001B7C50" w:rsidRDefault="003D4653" w:rsidP="002C13BE">
            <w:pPr>
              <w:pStyle w:val="TAL"/>
            </w:pPr>
          </w:p>
        </w:tc>
      </w:tr>
      <w:tr w:rsidR="003D4653" w:rsidRPr="001B7C50" w14:paraId="7EB6A80F" w14:textId="77777777" w:rsidTr="002C13BE">
        <w:trPr>
          <w:cantSplit/>
          <w:jc w:val="center"/>
        </w:trPr>
        <w:tc>
          <w:tcPr>
            <w:tcW w:w="2603" w:type="dxa"/>
          </w:tcPr>
          <w:p w14:paraId="683F6DFA" w14:textId="77777777" w:rsidR="003D4653" w:rsidRPr="001B7C50" w:rsidRDefault="003D4653" w:rsidP="002C13BE">
            <w:pPr>
              <w:pStyle w:val="TAL"/>
            </w:pPr>
            <w:r w:rsidRPr="001B7C50">
              <w:t>QoS Enforcement Rule correlation ID (NOTE 1)</w:t>
            </w:r>
          </w:p>
        </w:tc>
        <w:tc>
          <w:tcPr>
            <w:tcW w:w="4126" w:type="dxa"/>
          </w:tcPr>
          <w:p w14:paraId="646B035C" w14:textId="77777777" w:rsidR="003D4653" w:rsidRPr="001B7C50" w:rsidRDefault="003D4653" w:rsidP="002C13BE">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2C13BE">
            <w:pPr>
              <w:pStyle w:val="TAL"/>
            </w:pPr>
            <w:r w:rsidRPr="001B7C50">
              <w:t>Is used to correlate QoS Enforcement Rules for APN-AMBR enforcement.</w:t>
            </w:r>
          </w:p>
        </w:tc>
      </w:tr>
      <w:tr w:rsidR="003D4653" w:rsidRPr="001B7C50" w14:paraId="3FFE089F" w14:textId="77777777" w:rsidTr="002C13BE">
        <w:trPr>
          <w:cantSplit/>
          <w:jc w:val="center"/>
        </w:trPr>
        <w:tc>
          <w:tcPr>
            <w:tcW w:w="2603" w:type="dxa"/>
          </w:tcPr>
          <w:p w14:paraId="405A4973" w14:textId="77777777" w:rsidR="003D4653" w:rsidRPr="001B7C50" w:rsidRDefault="003D4653" w:rsidP="002C13BE">
            <w:pPr>
              <w:pStyle w:val="TAL"/>
            </w:pPr>
            <w:r w:rsidRPr="001B7C50">
              <w:t>Gate status UL/DL</w:t>
            </w:r>
          </w:p>
        </w:tc>
        <w:tc>
          <w:tcPr>
            <w:tcW w:w="4126" w:type="dxa"/>
          </w:tcPr>
          <w:p w14:paraId="62C0A04F" w14:textId="77777777" w:rsidR="003D4653" w:rsidRPr="001B7C50" w:rsidRDefault="003D4653" w:rsidP="002C13BE">
            <w:pPr>
              <w:pStyle w:val="TAL"/>
            </w:pPr>
            <w:r w:rsidRPr="001B7C50">
              <w:t>Instructs the UP function to let the flow pass or to block the flow.</w:t>
            </w:r>
          </w:p>
        </w:tc>
        <w:tc>
          <w:tcPr>
            <w:tcW w:w="2902" w:type="dxa"/>
          </w:tcPr>
          <w:p w14:paraId="12D2E73F" w14:textId="77777777" w:rsidR="003D4653" w:rsidRPr="001B7C50" w:rsidRDefault="003D4653" w:rsidP="002C13BE">
            <w:pPr>
              <w:pStyle w:val="TAL"/>
            </w:pPr>
            <w:r w:rsidRPr="001B7C50">
              <w:t>Values are: open, close, close after measurement report (for termination action "discard").</w:t>
            </w:r>
          </w:p>
        </w:tc>
      </w:tr>
      <w:tr w:rsidR="003D4653" w:rsidRPr="001B7C50" w14:paraId="156501AC" w14:textId="77777777" w:rsidTr="002C13BE">
        <w:trPr>
          <w:cantSplit/>
          <w:jc w:val="center"/>
        </w:trPr>
        <w:tc>
          <w:tcPr>
            <w:tcW w:w="2603" w:type="dxa"/>
          </w:tcPr>
          <w:p w14:paraId="0F9D8019" w14:textId="77777777" w:rsidR="003D4653" w:rsidRPr="001B7C50" w:rsidRDefault="003D4653" w:rsidP="002C13BE">
            <w:pPr>
              <w:pStyle w:val="TAL"/>
            </w:pPr>
            <w:bookmarkStart w:id="2330" w:name="_PERM_MCCTEMPBM_CRPT38860003___2" w:colFirst="2" w:colLast="2"/>
            <w:bookmarkStart w:id="2331" w:name="_PERM_MCCTEMPBM_CRPT75020000___2" w:colFirst="2" w:colLast="2"/>
            <w:r w:rsidRPr="001B7C50">
              <w:t>Maximum bitrate</w:t>
            </w:r>
          </w:p>
        </w:tc>
        <w:tc>
          <w:tcPr>
            <w:tcW w:w="4126" w:type="dxa"/>
          </w:tcPr>
          <w:p w14:paraId="28480BBC" w14:textId="77777777" w:rsidR="003D4653" w:rsidRPr="001B7C50" w:rsidRDefault="003D4653" w:rsidP="002C13BE">
            <w:pPr>
              <w:pStyle w:val="TAL"/>
            </w:pPr>
            <w:r w:rsidRPr="001B7C50">
              <w:t>The uplink/downlink maximum bitrate to be enforced for the packets.</w:t>
            </w:r>
          </w:p>
        </w:tc>
        <w:tc>
          <w:tcPr>
            <w:tcW w:w="2902" w:type="dxa"/>
          </w:tcPr>
          <w:p w14:paraId="6EF6FE2A" w14:textId="77777777" w:rsidR="003D4653" w:rsidRPr="001B7C50" w:rsidRDefault="003D4653" w:rsidP="002C13BE">
            <w:pPr>
              <w:pStyle w:val="TAL"/>
            </w:pPr>
            <w:r w:rsidRPr="001B7C50">
              <w:t>This field may e.g. contain any one of:</w:t>
            </w:r>
          </w:p>
          <w:p w14:paraId="14818D6B" w14:textId="77777777" w:rsidR="003D4653" w:rsidRPr="001B7C50" w:rsidRDefault="003D4653" w:rsidP="002C13BE">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2C13BE">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2C13BE">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2C13BE">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2C13BE">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2C13BE">
        <w:trPr>
          <w:cantSplit/>
          <w:jc w:val="center"/>
        </w:trPr>
        <w:tc>
          <w:tcPr>
            <w:tcW w:w="2603" w:type="dxa"/>
          </w:tcPr>
          <w:p w14:paraId="5EFDD755" w14:textId="77777777" w:rsidR="003D4653" w:rsidRPr="001B7C50" w:rsidRDefault="003D4653" w:rsidP="002C13BE">
            <w:pPr>
              <w:pStyle w:val="TAL"/>
            </w:pPr>
            <w:bookmarkStart w:id="2332" w:name="_PERM_MCCTEMPBM_CRPT38860004___2" w:colFirst="2" w:colLast="2"/>
            <w:bookmarkStart w:id="2333" w:name="_PERM_MCCTEMPBM_CRPT75020001___2" w:colFirst="2" w:colLast="2"/>
            <w:bookmarkEnd w:id="2330"/>
            <w:bookmarkEnd w:id="2331"/>
            <w:r w:rsidRPr="001B7C50">
              <w:t>Guaranteed bitrate</w:t>
            </w:r>
          </w:p>
        </w:tc>
        <w:tc>
          <w:tcPr>
            <w:tcW w:w="4126" w:type="dxa"/>
          </w:tcPr>
          <w:p w14:paraId="4B3ACC64" w14:textId="77777777" w:rsidR="003D4653" w:rsidRPr="001B7C50" w:rsidRDefault="003D4653" w:rsidP="002C13BE">
            <w:pPr>
              <w:pStyle w:val="TAL"/>
            </w:pPr>
            <w:r w:rsidRPr="001B7C50">
              <w:t>The uplink/downlink guaranteed bitrate authorized for the packets.</w:t>
            </w:r>
          </w:p>
        </w:tc>
        <w:tc>
          <w:tcPr>
            <w:tcW w:w="2902" w:type="dxa"/>
          </w:tcPr>
          <w:p w14:paraId="29C0037A" w14:textId="77777777" w:rsidR="003D4653" w:rsidRPr="001B7C50" w:rsidRDefault="003D4653" w:rsidP="002C13BE">
            <w:pPr>
              <w:pStyle w:val="TAL"/>
            </w:pPr>
            <w:r w:rsidRPr="001B7C50">
              <w:t>This field contains:</w:t>
            </w:r>
          </w:p>
          <w:p w14:paraId="46522F6B" w14:textId="77777777" w:rsidR="003D4653" w:rsidRPr="001B7C50" w:rsidRDefault="003D4653" w:rsidP="002C13BE">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2C13BE">
            <w:pPr>
              <w:pStyle w:val="TAL"/>
              <w:ind w:left="316" w:hanging="316"/>
            </w:pPr>
            <w:r w:rsidRPr="001B7C50">
              <w:t>-</w:t>
            </w:r>
            <w:r w:rsidRPr="001B7C50">
              <w:tab/>
              <w:t>Bearer GBR (for a QER that is referenced by all relevant Packet Detection Rules of a bearer) (NOTE 1).</w:t>
            </w:r>
          </w:p>
        </w:tc>
      </w:tr>
      <w:bookmarkEnd w:id="2332"/>
      <w:bookmarkEnd w:id="2333"/>
      <w:tr w:rsidR="003D4653" w:rsidRPr="001B7C50" w14:paraId="360F592C" w14:textId="77777777" w:rsidTr="002C13BE">
        <w:trPr>
          <w:cantSplit/>
          <w:jc w:val="center"/>
        </w:trPr>
        <w:tc>
          <w:tcPr>
            <w:tcW w:w="2603" w:type="dxa"/>
          </w:tcPr>
          <w:p w14:paraId="4E7AA70A" w14:textId="77777777" w:rsidR="003D4653" w:rsidRPr="001B7C50" w:rsidRDefault="003D4653" w:rsidP="002C13BE">
            <w:pPr>
              <w:pStyle w:val="TAL"/>
            </w:pPr>
            <w:r w:rsidRPr="001B7C50">
              <w:t>Averaging window</w:t>
            </w:r>
          </w:p>
        </w:tc>
        <w:tc>
          <w:tcPr>
            <w:tcW w:w="4126" w:type="dxa"/>
          </w:tcPr>
          <w:p w14:paraId="52671A33" w14:textId="77777777" w:rsidR="003D4653" w:rsidRPr="001B7C50" w:rsidRDefault="003D4653" w:rsidP="002C13BE">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2C13BE">
            <w:pPr>
              <w:pStyle w:val="TAL"/>
            </w:pPr>
            <w:r w:rsidRPr="001B7C50">
              <w:t>This is for counting the packets received during the time duration.</w:t>
            </w:r>
          </w:p>
        </w:tc>
      </w:tr>
      <w:tr w:rsidR="003D4653" w:rsidRPr="001B7C50" w14:paraId="17E374DB" w14:textId="77777777" w:rsidTr="002C13BE">
        <w:trPr>
          <w:cantSplit/>
          <w:jc w:val="center"/>
        </w:trPr>
        <w:tc>
          <w:tcPr>
            <w:tcW w:w="2603" w:type="dxa"/>
          </w:tcPr>
          <w:p w14:paraId="05DCB4C5" w14:textId="77777777" w:rsidR="003D4653" w:rsidRPr="001B7C50" w:rsidRDefault="003D4653" w:rsidP="002C13BE">
            <w:pPr>
              <w:pStyle w:val="TAL"/>
            </w:pPr>
            <w:r w:rsidRPr="001B7C50">
              <w:t>Down-link flow level marking</w:t>
            </w:r>
          </w:p>
        </w:tc>
        <w:tc>
          <w:tcPr>
            <w:tcW w:w="4126" w:type="dxa"/>
          </w:tcPr>
          <w:p w14:paraId="7F0F9D7D" w14:textId="77777777" w:rsidR="003D4653" w:rsidRPr="001B7C50" w:rsidRDefault="003D4653" w:rsidP="002C13BE">
            <w:pPr>
              <w:pStyle w:val="TAL"/>
            </w:pPr>
            <w:r w:rsidRPr="001B7C50">
              <w:t>Flow level packet marking in the downlink.</w:t>
            </w:r>
          </w:p>
        </w:tc>
        <w:tc>
          <w:tcPr>
            <w:tcW w:w="2902" w:type="dxa"/>
          </w:tcPr>
          <w:p w14:paraId="1519BFE5" w14:textId="77777777" w:rsidR="003D4653" w:rsidRPr="001B7C50" w:rsidRDefault="003D4653" w:rsidP="002C13BE">
            <w:pPr>
              <w:pStyle w:val="TAL"/>
            </w:pPr>
            <w:r w:rsidRPr="001B7C50">
              <w:t>For UPF, this is for controlling the setting of the RQI in the encapsulation header as described in clause 5.7.5.3.</w:t>
            </w:r>
          </w:p>
        </w:tc>
      </w:tr>
      <w:tr w:rsidR="003D4653" w:rsidRPr="001B7C50" w14:paraId="0125CF40" w14:textId="77777777" w:rsidTr="002C13BE">
        <w:trPr>
          <w:cantSplit/>
          <w:jc w:val="center"/>
        </w:trPr>
        <w:tc>
          <w:tcPr>
            <w:tcW w:w="2603" w:type="dxa"/>
          </w:tcPr>
          <w:p w14:paraId="0C06C609" w14:textId="77777777" w:rsidR="003D4653" w:rsidRPr="001B7C50" w:rsidRDefault="003D4653" w:rsidP="002C13BE">
            <w:pPr>
              <w:pStyle w:val="TAL"/>
            </w:pPr>
            <w:r w:rsidRPr="001B7C50">
              <w:t>QoS Flow ID</w:t>
            </w:r>
          </w:p>
        </w:tc>
        <w:tc>
          <w:tcPr>
            <w:tcW w:w="4126" w:type="dxa"/>
          </w:tcPr>
          <w:p w14:paraId="7AE7FDE4" w14:textId="77777777" w:rsidR="003D4653" w:rsidRPr="001B7C50" w:rsidRDefault="003D4653" w:rsidP="002C13BE">
            <w:pPr>
              <w:pStyle w:val="TAL"/>
            </w:pPr>
            <w:r w:rsidRPr="001B7C50">
              <w:t>QoS Flow ID to be inserted by the UPF.</w:t>
            </w:r>
          </w:p>
        </w:tc>
        <w:tc>
          <w:tcPr>
            <w:tcW w:w="2902" w:type="dxa"/>
          </w:tcPr>
          <w:p w14:paraId="3103FDA1" w14:textId="77777777" w:rsidR="003D4653" w:rsidRPr="001B7C50" w:rsidRDefault="003D4653" w:rsidP="002C13BE">
            <w:pPr>
              <w:pStyle w:val="TAL"/>
            </w:pPr>
            <w:r w:rsidRPr="001B7C50">
              <w:t>The UPF inserts the QFI value in the tunnel header of outgoing packets.</w:t>
            </w:r>
          </w:p>
        </w:tc>
      </w:tr>
      <w:tr w:rsidR="003D4653" w:rsidRPr="001B7C50" w14:paraId="54917788" w14:textId="77777777" w:rsidTr="002C13BE">
        <w:trPr>
          <w:cantSplit/>
          <w:jc w:val="center"/>
        </w:trPr>
        <w:tc>
          <w:tcPr>
            <w:tcW w:w="2603" w:type="dxa"/>
          </w:tcPr>
          <w:p w14:paraId="228C81D9" w14:textId="77777777" w:rsidR="003D4653" w:rsidRPr="001B7C50" w:rsidRDefault="003D4653" w:rsidP="002C13BE">
            <w:pPr>
              <w:pStyle w:val="TAL"/>
            </w:pPr>
            <w:r w:rsidRPr="001B7C50">
              <w:t>Paging Policy Indicator</w:t>
            </w:r>
          </w:p>
        </w:tc>
        <w:tc>
          <w:tcPr>
            <w:tcW w:w="4126" w:type="dxa"/>
          </w:tcPr>
          <w:p w14:paraId="035E3322" w14:textId="77777777" w:rsidR="003D4653" w:rsidRPr="001B7C50" w:rsidRDefault="003D4653" w:rsidP="002C13BE">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2C13BE">
            <w:pPr>
              <w:pStyle w:val="TAL"/>
            </w:pPr>
            <w:r w:rsidRPr="001B7C50">
              <w:t>PPI applies only for DL traffic. The UPF inserts the PPI in the outer header of outgoing PDU.</w:t>
            </w:r>
          </w:p>
        </w:tc>
      </w:tr>
      <w:tr w:rsidR="003D4653" w:rsidRPr="001B7C50" w14:paraId="1FC1220A" w14:textId="77777777" w:rsidTr="002C13BE">
        <w:trPr>
          <w:cantSplit/>
          <w:jc w:val="center"/>
        </w:trPr>
        <w:tc>
          <w:tcPr>
            <w:tcW w:w="2603" w:type="dxa"/>
          </w:tcPr>
          <w:p w14:paraId="6BA38D19" w14:textId="77777777" w:rsidR="003D4653" w:rsidRPr="001B7C50" w:rsidRDefault="003D4653" w:rsidP="002C13BE">
            <w:pPr>
              <w:pStyle w:val="TAL"/>
            </w:pPr>
            <w:bookmarkStart w:id="2334" w:name="_PERM_MCCTEMPBM_CRPT38860005___2" w:colFirst="2" w:colLast="2"/>
            <w:bookmarkStart w:id="2335" w:name="_PERM_MCCTEMPBM_CRPT75020002___2" w:colFirst="2" w:colLast="2"/>
            <w:r w:rsidRPr="001B7C50">
              <w:lastRenderedPageBreak/>
              <w:t>Packet rate (NOTE 1)</w:t>
            </w:r>
          </w:p>
        </w:tc>
        <w:tc>
          <w:tcPr>
            <w:tcW w:w="4126" w:type="dxa"/>
          </w:tcPr>
          <w:p w14:paraId="7C68D91C" w14:textId="77777777" w:rsidR="003D4653" w:rsidRPr="001B7C50" w:rsidRDefault="003D4653" w:rsidP="002C13BE">
            <w:pPr>
              <w:pStyle w:val="TAL"/>
            </w:pPr>
            <w:r w:rsidRPr="001B7C50">
              <w:t>Number of packets per time interval to be enforced.</w:t>
            </w:r>
          </w:p>
        </w:tc>
        <w:tc>
          <w:tcPr>
            <w:tcW w:w="2902" w:type="dxa"/>
          </w:tcPr>
          <w:p w14:paraId="5D5E1010" w14:textId="77777777" w:rsidR="003D4653" w:rsidRPr="001B7C50" w:rsidRDefault="003D4653" w:rsidP="002C13BE">
            <w:pPr>
              <w:pStyle w:val="TAL"/>
            </w:pPr>
            <w:r w:rsidRPr="001B7C50">
              <w:t>This field contains any one of:</w:t>
            </w:r>
          </w:p>
          <w:p w14:paraId="7C9B309E" w14:textId="77777777" w:rsidR="003D4653" w:rsidRPr="001B7C50" w:rsidRDefault="003D4653" w:rsidP="002C13BE">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2C13BE">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334"/>
      <w:bookmarkEnd w:id="2335"/>
      <w:tr w:rsidR="00354C8E" w:rsidRPr="001B7C50" w14:paraId="4EB7D3B6" w14:textId="77777777" w:rsidTr="002C13BE">
        <w:trPr>
          <w:cantSplit/>
          <w:jc w:val="center"/>
        </w:trPr>
        <w:tc>
          <w:tcPr>
            <w:tcW w:w="2603" w:type="dxa"/>
          </w:tcPr>
          <w:p w14:paraId="391FEEBC" w14:textId="11EFD703" w:rsidR="00354C8E" w:rsidRPr="001B7C50" w:rsidRDefault="00354C8E" w:rsidP="002C13BE">
            <w:pPr>
              <w:pStyle w:val="TAL"/>
            </w:pPr>
            <w:r>
              <w:t>End of Data Burst Marking Indication</w:t>
            </w:r>
          </w:p>
        </w:tc>
        <w:tc>
          <w:tcPr>
            <w:tcW w:w="4126" w:type="dxa"/>
          </w:tcPr>
          <w:p w14:paraId="19166A28" w14:textId="70FDB42C" w:rsidR="00354C8E" w:rsidRPr="001B7C50" w:rsidRDefault="00354C8E" w:rsidP="002C13BE">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3D3709" w:rsidRPr="001B7C50" w14:paraId="6A52D53B" w14:textId="77777777" w:rsidTr="00A87FD8">
        <w:trPr>
          <w:cantSplit/>
          <w:jc w:val="center"/>
        </w:trPr>
        <w:tc>
          <w:tcPr>
            <w:tcW w:w="2603" w:type="dxa"/>
          </w:tcPr>
          <w:p w14:paraId="313385D0" w14:textId="792BBAFC" w:rsidR="003D3709" w:rsidRPr="001B7C50" w:rsidRDefault="003D3709" w:rsidP="00A87FD8">
            <w:pPr>
              <w:pStyle w:val="TAL"/>
            </w:pPr>
            <w:r>
              <w:t>Data Burst Size Marking Indication</w:t>
            </w:r>
          </w:p>
        </w:tc>
        <w:tc>
          <w:tcPr>
            <w:tcW w:w="4126" w:type="dxa"/>
          </w:tcPr>
          <w:p w14:paraId="20A13C07" w14:textId="4C5074F4" w:rsidR="003D3709" w:rsidRPr="001B7C50" w:rsidRDefault="003D3709" w:rsidP="00A87FD8">
            <w:pPr>
              <w:pStyle w:val="TAL"/>
            </w:pPr>
            <w:r>
              <w:t>Indicates to the UPF to insert the Data Burst Size of the data burst to the GTP-U header of the first PDUs of the data burst.</w:t>
            </w:r>
          </w:p>
        </w:tc>
        <w:tc>
          <w:tcPr>
            <w:tcW w:w="2902" w:type="dxa"/>
          </w:tcPr>
          <w:p w14:paraId="6488AC9C" w14:textId="39438974" w:rsidR="003D3709" w:rsidRPr="001B7C50" w:rsidRDefault="003D3709" w:rsidP="00A87FD8">
            <w:pPr>
              <w:pStyle w:val="TAL"/>
            </w:pPr>
            <w:r>
              <w:t>NG-RAN may use the received Data Burst Size to assist radio resource management, see clause 5.37.10.1.</w:t>
            </w:r>
          </w:p>
        </w:tc>
      </w:tr>
      <w:tr w:rsidR="003D3709" w:rsidRPr="001B7C50" w14:paraId="62FBB5DB" w14:textId="77777777" w:rsidTr="00405AA6">
        <w:trPr>
          <w:cantSplit/>
          <w:jc w:val="center"/>
        </w:trPr>
        <w:tc>
          <w:tcPr>
            <w:tcW w:w="2603" w:type="dxa"/>
          </w:tcPr>
          <w:p w14:paraId="0C8779B8" w14:textId="0A71CFB5" w:rsidR="003D3709" w:rsidRPr="001B7C50" w:rsidRDefault="003D3709" w:rsidP="00405AA6">
            <w:pPr>
              <w:pStyle w:val="TAL"/>
            </w:pPr>
            <w:r>
              <w:t>Time to Next Burst Marking Indication</w:t>
            </w:r>
          </w:p>
        </w:tc>
        <w:tc>
          <w:tcPr>
            <w:tcW w:w="4126" w:type="dxa"/>
          </w:tcPr>
          <w:p w14:paraId="4455468F" w14:textId="5348B729" w:rsidR="003D3709" w:rsidRPr="001B7C50" w:rsidRDefault="003D3709" w:rsidP="00405AA6">
            <w:pPr>
              <w:pStyle w:val="TAL"/>
            </w:pPr>
            <w:r>
              <w:t>Indicates to the UPF to insert the Time to Next Burst to the GTP-U header if included in an N6 RTP Header Extension/transport protocol header.</w:t>
            </w:r>
          </w:p>
        </w:tc>
        <w:tc>
          <w:tcPr>
            <w:tcW w:w="2902" w:type="dxa"/>
          </w:tcPr>
          <w:p w14:paraId="1680B711" w14:textId="618BF18E" w:rsidR="003D3709" w:rsidRPr="001B7C50" w:rsidRDefault="003D3709" w:rsidP="00405AA6">
            <w:pPr>
              <w:pStyle w:val="TAL"/>
            </w:pPr>
            <w:r>
              <w:t>NG-RAN may use the received Time to Next Burst to assist network scheduling in downlink, as described in clause 5.37.10.2.</w:t>
            </w:r>
          </w:p>
        </w:tc>
      </w:tr>
      <w:tr w:rsidR="00114986" w:rsidRPr="001B7C50" w14:paraId="0D8C5F04" w14:textId="77777777" w:rsidTr="002C13BE">
        <w:trPr>
          <w:cantSplit/>
          <w:jc w:val="center"/>
        </w:trPr>
        <w:tc>
          <w:tcPr>
            <w:tcW w:w="2603" w:type="dxa"/>
          </w:tcPr>
          <w:p w14:paraId="6BD03435" w14:textId="30E5C667" w:rsidR="00114986" w:rsidRPr="001B7C50" w:rsidRDefault="00114986" w:rsidP="002C13BE">
            <w:pPr>
              <w:pStyle w:val="TAL"/>
            </w:pPr>
            <w:r>
              <w:t>PDU Set Information marking Indicator</w:t>
            </w:r>
          </w:p>
        </w:tc>
        <w:tc>
          <w:tcPr>
            <w:tcW w:w="4126" w:type="dxa"/>
          </w:tcPr>
          <w:p w14:paraId="2D6FB850" w14:textId="592399C3" w:rsidR="00114986" w:rsidRPr="001B7C50" w:rsidRDefault="00114986" w:rsidP="002C13BE">
            <w:pPr>
              <w:pStyle w:val="TAL"/>
            </w:pPr>
            <w:r>
              <w:t>Indicates the UPF to insert PDU Set Information related to packets belonging to a PDU Set into GTP-U header.</w:t>
            </w:r>
          </w:p>
        </w:tc>
        <w:tc>
          <w:tcPr>
            <w:tcW w:w="2902" w:type="dxa"/>
          </w:tcPr>
          <w:p w14:paraId="31FE8DA2" w14:textId="12C59A63" w:rsidR="00114986" w:rsidRPr="001B7C50" w:rsidRDefault="00114986" w:rsidP="002C13BE">
            <w:pPr>
              <w:pStyle w:val="TAL"/>
            </w:pPr>
            <w:r>
              <w:t>UPF identifies PDU Sets in DL traffic and forwards PDU Set related information of each PDU to the</w:t>
            </w:r>
            <w:r w:rsidR="001B02C3">
              <w:t xml:space="preserve"> 5G-AN</w:t>
            </w:r>
            <w:r>
              <w:t xml:space="preserve"> over GTP-U, as described in clause 5.37.5.</w:t>
            </w:r>
          </w:p>
        </w:tc>
      </w:tr>
      <w:tr w:rsidR="0054077B" w:rsidRPr="001B7C50" w14:paraId="21B18A3B" w14:textId="77777777" w:rsidTr="002C13BE">
        <w:trPr>
          <w:cantSplit/>
          <w:jc w:val="center"/>
        </w:trPr>
        <w:tc>
          <w:tcPr>
            <w:tcW w:w="2603" w:type="dxa"/>
          </w:tcPr>
          <w:p w14:paraId="0EFE0406" w14:textId="030747C5" w:rsidR="0054077B" w:rsidRPr="001B7C50" w:rsidRDefault="0054077B" w:rsidP="002C13BE">
            <w:pPr>
              <w:pStyle w:val="TAL"/>
            </w:pPr>
            <w:r>
              <w:t>ECN marking for L4S indicator</w:t>
            </w:r>
            <w:r w:rsidR="00AD1FC7">
              <w:t xml:space="preserve"> (NOTE 2)</w:t>
            </w:r>
          </w:p>
        </w:tc>
        <w:tc>
          <w:tcPr>
            <w:tcW w:w="4126" w:type="dxa"/>
          </w:tcPr>
          <w:p w14:paraId="41ED208A" w14:textId="067567C2" w:rsidR="0054077B" w:rsidRPr="001B7C50" w:rsidRDefault="0054077B" w:rsidP="002C13BE">
            <w:pPr>
              <w:pStyle w:val="TAL"/>
            </w:pPr>
            <w:r>
              <w:t>Indicates the UPF to perform ECN marking for L4S for the corresponding QoS Flow.</w:t>
            </w:r>
          </w:p>
        </w:tc>
        <w:tc>
          <w:tcPr>
            <w:tcW w:w="2902" w:type="dxa"/>
          </w:tcPr>
          <w:p w14:paraId="4106171D" w14:textId="33993F31" w:rsidR="0054077B" w:rsidRPr="001B7C50" w:rsidRDefault="0054077B" w:rsidP="002C13BE">
            <w:pPr>
              <w:pStyle w:val="TAL"/>
            </w:pPr>
            <w:r>
              <w:t>UPF uses information sent by NG-RAN in GTP-U header extension to perform ECN marking for L4S for the corresponding direction.</w:t>
            </w:r>
          </w:p>
        </w:tc>
      </w:tr>
      <w:tr w:rsidR="003D4653" w:rsidRPr="001B7C50" w14:paraId="6F97452D" w14:textId="77777777" w:rsidTr="002C13BE">
        <w:trPr>
          <w:cantSplit/>
          <w:jc w:val="center"/>
        </w:trPr>
        <w:tc>
          <w:tcPr>
            <w:tcW w:w="9631" w:type="dxa"/>
            <w:gridSpan w:val="3"/>
          </w:tcPr>
          <w:p w14:paraId="0353CA5C" w14:textId="77777777" w:rsidR="003D4653" w:rsidRDefault="003D4653" w:rsidP="002C13BE">
            <w:pPr>
              <w:pStyle w:val="TAN"/>
            </w:pPr>
            <w:r w:rsidRPr="001B7C50">
              <w:t>NOTE 1:</w:t>
            </w:r>
            <w:r w:rsidRPr="001B7C50">
              <w:tab/>
              <w:t>This parameter is only used for interworking with EPC.</w:t>
            </w:r>
          </w:p>
          <w:p w14:paraId="4F439AD2" w14:textId="2FAAB6BB" w:rsidR="00AD1FC7" w:rsidRPr="001B7C50" w:rsidRDefault="00AD1FC7" w:rsidP="002C13BE">
            <w:pPr>
              <w:pStyle w:val="TAN"/>
            </w:pPr>
            <w:r w:rsidRPr="001B7C50">
              <w:t>NOTE </w:t>
            </w:r>
            <w:r>
              <w:t>2</w:t>
            </w:r>
            <w:r w:rsidRPr="001B7C50">
              <w:t>:</w:t>
            </w:r>
            <w:r w:rsidRPr="001B7C50">
              <w:tab/>
            </w:r>
            <w:r>
              <w:t>This parameter is only used for 3GPP access and is not applicable for non-3GPP access.</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336" w:name="_CR5_8_5_5"/>
      <w:bookmarkStart w:id="2337" w:name="_Toc185600828"/>
      <w:bookmarkEnd w:id="2336"/>
      <w:r>
        <w:t>5.8.5</w:t>
      </w:r>
      <w:r w:rsidRPr="001B7C50">
        <w:t>.5</w:t>
      </w:r>
      <w:r w:rsidRPr="001B7C50">
        <w:tab/>
        <w:t>Usage Reporting Rule</w:t>
      </w:r>
      <w:bookmarkEnd w:id="2337"/>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338" w:name="_CRTable5_8_5_51"/>
      <w:r w:rsidRPr="001B7C50">
        <w:lastRenderedPageBreak/>
        <w:t xml:space="preserve">Table </w:t>
      </w:r>
      <w:bookmarkEnd w:id="2338"/>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2C13BE">
        <w:trPr>
          <w:cantSplit/>
          <w:jc w:val="center"/>
        </w:trPr>
        <w:tc>
          <w:tcPr>
            <w:tcW w:w="2603" w:type="dxa"/>
          </w:tcPr>
          <w:p w14:paraId="6773EC3E" w14:textId="77777777" w:rsidR="003D4653" w:rsidRPr="001B7C50" w:rsidRDefault="003D4653" w:rsidP="002C13BE">
            <w:pPr>
              <w:pStyle w:val="TAH"/>
            </w:pPr>
            <w:r w:rsidRPr="001B7C50">
              <w:lastRenderedPageBreak/>
              <w:t>Attribute</w:t>
            </w:r>
          </w:p>
        </w:tc>
        <w:tc>
          <w:tcPr>
            <w:tcW w:w="4124" w:type="dxa"/>
          </w:tcPr>
          <w:p w14:paraId="653B01A1" w14:textId="77777777" w:rsidR="003D4653" w:rsidRPr="001B7C50" w:rsidRDefault="003D4653" w:rsidP="002C13BE">
            <w:pPr>
              <w:pStyle w:val="TAH"/>
            </w:pPr>
            <w:r w:rsidRPr="001B7C50">
              <w:t>Description</w:t>
            </w:r>
          </w:p>
        </w:tc>
        <w:tc>
          <w:tcPr>
            <w:tcW w:w="2904" w:type="dxa"/>
          </w:tcPr>
          <w:p w14:paraId="23BA680A" w14:textId="77777777" w:rsidR="003D4653" w:rsidRPr="001B7C50" w:rsidRDefault="003D4653" w:rsidP="002C13BE">
            <w:pPr>
              <w:pStyle w:val="TAH"/>
            </w:pPr>
            <w:r w:rsidRPr="001B7C50">
              <w:t>Comment</w:t>
            </w:r>
          </w:p>
        </w:tc>
      </w:tr>
      <w:tr w:rsidR="003D4653" w:rsidRPr="001B7C50" w14:paraId="092CC5E9" w14:textId="77777777" w:rsidTr="002C13BE">
        <w:trPr>
          <w:cantSplit/>
          <w:jc w:val="center"/>
        </w:trPr>
        <w:tc>
          <w:tcPr>
            <w:tcW w:w="2603" w:type="dxa"/>
          </w:tcPr>
          <w:p w14:paraId="509E5F72" w14:textId="77777777" w:rsidR="003D4653" w:rsidRPr="001B7C50" w:rsidRDefault="003D4653" w:rsidP="002C13BE">
            <w:pPr>
              <w:pStyle w:val="TAL"/>
            </w:pPr>
            <w:r w:rsidRPr="001B7C50">
              <w:t>N4 Session ID</w:t>
            </w:r>
          </w:p>
        </w:tc>
        <w:tc>
          <w:tcPr>
            <w:tcW w:w="4124" w:type="dxa"/>
          </w:tcPr>
          <w:p w14:paraId="66C06D75" w14:textId="77777777" w:rsidR="003D4653" w:rsidRPr="001B7C50" w:rsidRDefault="003D4653" w:rsidP="002C13BE">
            <w:pPr>
              <w:pStyle w:val="TAL"/>
            </w:pPr>
            <w:r w:rsidRPr="001B7C50">
              <w:t>Identifies the N4 session associated to this URR</w:t>
            </w:r>
          </w:p>
        </w:tc>
        <w:tc>
          <w:tcPr>
            <w:tcW w:w="2904" w:type="dxa"/>
          </w:tcPr>
          <w:p w14:paraId="7F34018F" w14:textId="77777777" w:rsidR="003D4653" w:rsidRPr="001B7C50" w:rsidRDefault="003D4653" w:rsidP="002C13BE">
            <w:pPr>
              <w:pStyle w:val="TAL"/>
            </w:pPr>
          </w:p>
        </w:tc>
      </w:tr>
      <w:tr w:rsidR="003D4653" w:rsidRPr="001B7C50" w14:paraId="775446E8" w14:textId="77777777" w:rsidTr="002C13BE">
        <w:trPr>
          <w:cantSplit/>
          <w:jc w:val="center"/>
        </w:trPr>
        <w:tc>
          <w:tcPr>
            <w:tcW w:w="2603" w:type="dxa"/>
          </w:tcPr>
          <w:p w14:paraId="15B131F8" w14:textId="77777777" w:rsidR="003D4653" w:rsidRPr="001B7C50" w:rsidRDefault="003D4653" w:rsidP="002C13BE">
            <w:pPr>
              <w:pStyle w:val="TAL"/>
            </w:pPr>
            <w:r w:rsidRPr="001B7C50">
              <w:t>Rule ID</w:t>
            </w:r>
          </w:p>
        </w:tc>
        <w:tc>
          <w:tcPr>
            <w:tcW w:w="4124" w:type="dxa"/>
          </w:tcPr>
          <w:p w14:paraId="49D6C505" w14:textId="77777777" w:rsidR="003D4653" w:rsidRPr="001B7C50" w:rsidRDefault="003D4653" w:rsidP="002C13BE">
            <w:pPr>
              <w:pStyle w:val="TAL"/>
            </w:pPr>
            <w:r w:rsidRPr="001B7C50">
              <w:t>Unique identifier to identify this information.</w:t>
            </w:r>
          </w:p>
        </w:tc>
        <w:tc>
          <w:tcPr>
            <w:tcW w:w="2904" w:type="dxa"/>
          </w:tcPr>
          <w:p w14:paraId="4F51270F" w14:textId="77777777" w:rsidR="003D4653" w:rsidRPr="001B7C50" w:rsidRDefault="003D4653" w:rsidP="002C13BE">
            <w:pPr>
              <w:pStyle w:val="TAL"/>
            </w:pPr>
            <w:r w:rsidRPr="001B7C50">
              <w:t>Used by UPF when reporting usage.</w:t>
            </w:r>
          </w:p>
        </w:tc>
      </w:tr>
      <w:tr w:rsidR="003D4653" w:rsidRPr="001B7C50" w14:paraId="445F6555" w14:textId="77777777" w:rsidTr="002C13BE">
        <w:trPr>
          <w:cantSplit/>
          <w:jc w:val="center"/>
        </w:trPr>
        <w:tc>
          <w:tcPr>
            <w:tcW w:w="2603" w:type="dxa"/>
          </w:tcPr>
          <w:p w14:paraId="77313806" w14:textId="77777777" w:rsidR="003D4653" w:rsidRPr="001B7C50" w:rsidRDefault="003D4653" w:rsidP="002C13BE">
            <w:pPr>
              <w:pStyle w:val="TAL"/>
            </w:pPr>
            <w:r w:rsidRPr="001B7C50">
              <w:t>Reporting triggers</w:t>
            </w:r>
          </w:p>
        </w:tc>
        <w:tc>
          <w:tcPr>
            <w:tcW w:w="4124" w:type="dxa"/>
          </w:tcPr>
          <w:p w14:paraId="363F4739" w14:textId="77777777" w:rsidR="003D4653" w:rsidRPr="001B7C50" w:rsidRDefault="003D4653" w:rsidP="002C13BE">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2C13BE">
            <w:pPr>
              <w:pStyle w:val="TAL"/>
            </w:pPr>
            <w:r w:rsidRPr="001B7C50">
              <w:t>Applicable events include:</w:t>
            </w:r>
          </w:p>
          <w:p w14:paraId="682090C9" w14:textId="77777777" w:rsidR="003D4653" w:rsidRPr="001B7C50" w:rsidRDefault="003D4653" w:rsidP="002C13BE">
            <w:pPr>
              <w:pStyle w:val="TAL"/>
              <w:ind w:left="316" w:hanging="316"/>
            </w:pPr>
            <w:bookmarkStart w:id="2339"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39"/>
          </w:p>
        </w:tc>
      </w:tr>
      <w:tr w:rsidR="003D4653" w:rsidRPr="001B7C50" w14:paraId="216D206D" w14:textId="77777777" w:rsidTr="002C13BE">
        <w:trPr>
          <w:cantSplit/>
          <w:jc w:val="center"/>
        </w:trPr>
        <w:tc>
          <w:tcPr>
            <w:tcW w:w="2603" w:type="dxa"/>
          </w:tcPr>
          <w:p w14:paraId="1ABF4074" w14:textId="77777777" w:rsidR="003D4653" w:rsidRPr="001B7C50" w:rsidRDefault="003D4653" w:rsidP="002C13BE">
            <w:pPr>
              <w:pStyle w:val="TAL"/>
            </w:pPr>
            <w:r w:rsidRPr="001B7C50">
              <w:t xml:space="preserve">Periodic measurement threshold </w:t>
            </w:r>
          </w:p>
        </w:tc>
        <w:tc>
          <w:tcPr>
            <w:tcW w:w="4124" w:type="dxa"/>
          </w:tcPr>
          <w:p w14:paraId="36185C10" w14:textId="77777777" w:rsidR="003D4653" w:rsidRPr="001B7C50" w:rsidRDefault="003D4653" w:rsidP="002C13BE">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2C13BE">
            <w:pPr>
              <w:pStyle w:val="TAL"/>
            </w:pPr>
            <w:r w:rsidRPr="001B7C50">
              <w:t>This allows generation of periodic usage report for e.g. offline charging.</w:t>
            </w:r>
          </w:p>
          <w:p w14:paraId="48AEFE86" w14:textId="77777777" w:rsidR="003D4653" w:rsidRPr="001B7C50" w:rsidRDefault="003D4653" w:rsidP="002C13BE">
            <w:pPr>
              <w:pStyle w:val="TAL"/>
            </w:pPr>
            <w:r w:rsidRPr="001B7C50">
              <w:t>It can also be used for realizing the Monitoring time of the usage monitoring feature.</w:t>
            </w:r>
          </w:p>
          <w:p w14:paraId="7C67491F" w14:textId="77777777" w:rsidR="003D4653" w:rsidRPr="001B7C50" w:rsidRDefault="003D4653" w:rsidP="002C13BE">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2C13BE">
        <w:trPr>
          <w:cantSplit/>
          <w:jc w:val="center"/>
        </w:trPr>
        <w:tc>
          <w:tcPr>
            <w:tcW w:w="2603" w:type="dxa"/>
          </w:tcPr>
          <w:p w14:paraId="7281BA4E" w14:textId="77777777" w:rsidR="003D4653" w:rsidRPr="001B7C50" w:rsidRDefault="003D4653" w:rsidP="002C13BE">
            <w:pPr>
              <w:pStyle w:val="TAL"/>
            </w:pPr>
            <w:r w:rsidRPr="001B7C50">
              <w:t>Volume measurement threshold</w:t>
            </w:r>
          </w:p>
        </w:tc>
        <w:tc>
          <w:tcPr>
            <w:tcW w:w="4124" w:type="dxa"/>
          </w:tcPr>
          <w:p w14:paraId="75D531D4" w14:textId="77777777" w:rsidR="003D4653" w:rsidRPr="001B7C50" w:rsidRDefault="003D4653" w:rsidP="002C13BE">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2C13BE">
            <w:pPr>
              <w:pStyle w:val="TAL"/>
            </w:pPr>
          </w:p>
        </w:tc>
      </w:tr>
      <w:tr w:rsidR="003D4653" w:rsidRPr="001B7C50" w14:paraId="4CF61CA6" w14:textId="77777777" w:rsidTr="002C13BE">
        <w:trPr>
          <w:cantSplit/>
          <w:jc w:val="center"/>
        </w:trPr>
        <w:tc>
          <w:tcPr>
            <w:tcW w:w="2603" w:type="dxa"/>
          </w:tcPr>
          <w:p w14:paraId="2F9A5AF3" w14:textId="77777777" w:rsidR="003D4653" w:rsidRPr="001B7C50" w:rsidRDefault="003D4653" w:rsidP="002C13BE">
            <w:pPr>
              <w:pStyle w:val="TAL"/>
            </w:pPr>
            <w:r w:rsidRPr="001B7C50">
              <w:t>Time measurement threshold</w:t>
            </w:r>
          </w:p>
        </w:tc>
        <w:tc>
          <w:tcPr>
            <w:tcW w:w="4124" w:type="dxa"/>
          </w:tcPr>
          <w:p w14:paraId="4F9FF5F7" w14:textId="77777777" w:rsidR="003D4653" w:rsidRPr="001B7C50" w:rsidRDefault="003D4653" w:rsidP="002C13BE">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2C13BE">
            <w:pPr>
              <w:pStyle w:val="TAL"/>
            </w:pPr>
          </w:p>
        </w:tc>
      </w:tr>
      <w:tr w:rsidR="003D4653" w:rsidRPr="001B7C50" w14:paraId="39D6F0DE" w14:textId="77777777" w:rsidTr="002C13BE">
        <w:trPr>
          <w:cantSplit/>
          <w:jc w:val="center"/>
        </w:trPr>
        <w:tc>
          <w:tcPr>
            <w:tcW w:w="2603" w:type="dxa"/>
          </w:tcPr>
          <w:p w14:paraId="18B5D9C9" w14:textId="77777777" w:rsidR="003D4653" w:rsidRPr="001B7C50" w:rsidRDefault="003D4653" w:rsidP="002C13BE">
            <w:pPr>
              <w:pStyle w:val="TAL"/>
            </w:pPr>
            <w:r w:rsidRPr="001B7C50">
              <w:t>Event measurement threshold</w:t>
            </w:r>
          </w:p>
        </w:tc>
        <w:tc>
          <w:tcPr>
            <w:tcW w:w="4124" w:type="dxa"/>
          </w:tcPr>
          <w:p w14:paraId="1370A074" w14:textId="77777777" w:rsidR="003D4653" w:rsidRPr="001B7C50" w:rsidRDefault="003D4653" w:rsidP="002C13BE">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2C13BE">
            <w:pPr>
              <w:pStyle w:val="TAL"/>
            </w:pPr>
          </w:p>
        </w:tc>
      </w:tr>
      <w:tr w:rsidR="003D4653" w:rsidRPr="001B7C50" w14:paraId="3C9C9D0D" w14:textId="77777777" w:rsidTr="002C13BE">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2C13BE">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2C13BE">
            <w:pPr>
              <w:pStyle w:val="TAL"/>
            </w:pPr>
            <w:r w:rsidRPr="001B7C50">
              <w:t>Timer corresponding to this duration is restarted at the end of each transmitted packet.</w:t>
            </w:r>
          </w:p>
        </w:tc>
      </w:tr>
      <w:tr w:rsidR="003D4653" w:rsidRPr="001B7C50" w14:paraId="17AC29F6" w14:textId="77777777" w:rsidTr="002C13BE">
        <w:trPr>
          <w:cantSplit/>
          <w:jc w:val="center"/>
        </w:trPr>
        <w:tc>
          <w:tcPr>
            <w:tcW w:w="2603" w:type="dxa"/>
          </w:tcPr>
          <w:p w14:paraId="5F41E24C" w14:textId="77777777" w:rsidR="003D4653" w:rsidRPr="001B7C50" w:rsidRDefault="003D4653" w:rsidP="002C13BE">
            <w:pPr>
              <w:pStyle w:val="TAL"/>
            </w:pPr>
            <w:r w:rsidRPr="001B7C50">
              <w:t>Event based reporting</w:t>
            </w:r>
          </w:p>
        </w:tc>
        <w:tc>
          <w:tcPr>
            <w:tcW w:w="4124" w:type="dxa"/>
          </w:tcPr>
          <w:p w14:paraId="7D9370FF" w14:textId="77777777" w:rsidR="003D4653" w:rsidRPr="001B7C50" w:rsidRDefault="003D4653" w:rsidP="002C13BE">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2C13BE">
            <w:pPr>
              <w:pStyle w:val="TAL"/>
            </w:pPr>
          </w:p>
        </w:tc>
      </w:tr>
      <w:tr w:rsidR="003D4653" w:rsidRPr="001B7C50" w14:paraId="3247CE84" w14:textId="77777777" w:rsidTr="002C13BE">
        <w:trPr>
          <w:cantSplit/>
          <w:jc w:val="center"/>
        </w:trPr>
        <w:tc>
          <w:tcPr>
            <w:tcW w:w="2603" w:type="dxa"/>
          </w:tcPr>
          <w:p w14:paraId="42D27DDC" w14:textId="77777777" w:rsidR="003D4653" w:rsidRPr="001B7C50" w:rsidRDefault="003D4653" w:rsidP="002C13BE">
            <w:pPr>
              <w:pStyle w:val="TAL"/>
            </w:pPr>
            <w:r w:rsidRPr="001B7C50">
              <w:t>Linked URR ID(s)</w:t>
            </w:r>
          </w:p>
        </w:tc>
        <w:tc>
          <w:tcPr>
            <w:tcW w:w="4124" w:type="dxa"/>
          </w:tcPr>
          <w:p w14:paraId="2033434E" w14:textId="77777777" w:rsidR="003D4653" w:rsidRPr="001B7C50" w:rsidRDefault="003D4653" w:rsidP="002C13BE">
            <w:pPr>
              <w:pStyle w:val="TAL"/>
            </w:pPr>
            <w:r w:rsidRPr="001B7C50">
              <w:rPr>
                <w:lang w:eastAsia="zh-CN"/>
              </w:rPr>
              <w:t>Points to one or more other URR ID.</w:t>
            </w:r>
          </w:p>
        </w:tc>
        <w:tc>
          <w:tcPr>
            <w:tcW w:w="2904" w:type="dxa"/>
          </w:tcPr>
          <w:p w14:paraId="69A9CDC4" w14:textId="77777777" w:rsidR="003D4653" w:rsidRPr="001B7C50" w:rsidRDefault="003D4653" w:rsidP="002C13BE">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2C13BE">
        <w:trPr>
          <w:cantSplit/>
          <w:jc w:val="center"/>
        </w:trPr>
        <w:tc>
          <w:tcPr>
            <w:tcW w:w="2603" w:type="dxa"/>
          </w:tcPr>
          <w:p w14:paraId="07CA7087" w14:textId="77777777" w:rsidR="003D4653" w:rsidRPr="001B7C50" w:rsidRDefault="003D4653" w:rsidP="002C13BE">
            <w:pPr>
              <w:pStyle w:val="TAL"/>
            </w:pPr>
            <w:r w:rsidRPr="001B7C50">
              <w:t>Measurement Method</w:t>
            </w:r>
          </w:p>
        </w:tc>
        <w:tc>
          <w:tcPr>
            <w:tcW w:w="4124" w:type="dxa"/>
          </w:tcPr>
          <w:p w14:paraId="7C4BA4F6" w14:textId="77777777" w:rsidR="003D4653" w:rsidRPr="001B7C50" w:rsidRDefault="003D4653" w:rsidP="002C13BE">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2C13BE">
            <w:pPr>
              <w:pStyle w:val="TAL"/>
            </w:pPr>
          </w:p>
        </w:tc>
      </w:tr>
      <w:tr w:rsidR="003D4653" w:rsidRPr="001B7C50" w14:paraId="1C8F0488" w14:textId="77777777" w:rsidTr="002C13BE">
        <w:trPr>
          <w:cantSplit/>
          <w:jc w:val="center"/>
        </w:trPr>
        <w:tc>
          <w:tcPr>
            <w:tcW w:w="2603" w:type="dxa"/>
          </w:tcPr>
          <w:p w14:paraId="56C12DB6" w14:textId="77777777" w:rsidR="003D4653" w:rsidRPr="001B7C50" w:rsidRDefault="003D4653" w:rsidP="002C13BE">
            <w:pPr>
              <w:pStyle w:val="TAL"/>
            </w:pPr>
            <w:r w:rsidRPr="001B7C50">
              <w:lastRenderedPageBreak/>
              <w:t>Measurement information</w:t>
            </w:r>
          </w:p>
        </w:tc>
        <w:tc>
          <w:tcPr>
            <w:tcW w:w="4124" w:type="dxa"/>
          </w:tcPr>
          <w:p w14:paraId="4C0375E2" w14:textId="77777777" w:rsidR="003D4653" w:rsidRPr="001B7C50" w:rsidRDefault="003D4653" w:rsidP="002C13BE">
            <w:pPr>
              <w:pStyle w:val="TAL"/>
            </w:pPr>
            <w:r w:rsidRPr="001B7C50">
              <w:t>Indicates specific conditions to be applied for measurements</w:t>
            </w:r>
          </w:p>
        </w:tc>
        <w:tc>
          <w:tcPr>
            <w:tcW w:w="2904" w:type="dxa"/>
          </w:tcPr>
          <w:p w14:paraId="3BCE45FB" w14:textId="77777777" w:rsidR="003D4653" w:rsidRPr="001B7C50" w:rsidRDefault="003D4653" w:rsidP="002C13BE">
            <w:pPr>
              <w:pStyle w:val="FP"/>
            </w:pPr>
            <w:r w:rsidRPr="001B7C50">
              <w:t>It is used to request:</w:t>
            </w:r>
          </w:p>
          <w:p w14:paraId="735F70B8" w14:textId="418F0140" w:rsidR="003D4653" w:rsidRPr="001B7C50" w:rsidRDefault="003D4653" w:rsidP="002C13BE">
            <w:pPr>
              <w:pStyle w:val="FP"/>
              <w:ind w:left="316" w:hanging="316"/>
            </w:pPr>
            <w:r w:rsidRPr="001B7C50">
              <w:t>-</w:t>
            </w:r>
            <w:r w:rsidRPr="001B7C50">
              <w:tab/>
              <w:t>measurement before QoS enforcement</w:t>
            </w:r>
            <w:r w:rsidR="00214C93">
              <w:t xml:space="preserve"> and</w:t>
            </w:r>
            <w:r w:rsidRPr="001B7C50">
              <w:t>/or</w:t>
            </w:r>
          </w:p>
          <w:p w14:paraId="2F742813" w14:textId="1BE2649D" w:rsidR="003D4653" w:rsidRPr="001B7C50" w:rsidRDefault="003D4653" w:rsidP="002C13BE">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w:t>
            </w:r>
            <w:r w:rsidR="00214C93">
              <w:t xml:space="preserve"> and</w:t>
            </w:r>
            <w:r w:rsidRPr="001B7C50">
              <w:t>/or</w:t>
            </w:r>
          </w:p>
          <w:p w14:paraId="163223AB" w14:textId="77777777" w:rsidR="003D4653" w:rsidRPr="001B7C50" w:rsidRDefault="003D4653" w:rsidP="002C13BE">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340" w:name="_CR5_8_5_6"/>
      <w:bookmarkStart w:id="2341" w:name="_Toc185600829"/>
      <w:bookmarkEnd w:id="2340"/>
      <w:r>
        <w:t>5.8.5</w:t>
      </w:r>
      <w:r w:rsidRPr="001B7C50">
        <w:t>.6</w:t>
      </w:r>
      <w:r w:rsidRPr="001B7C50">
        <w:tab/>
        <w:t>Forwarding Action Rule</w:t>
      </w:r>
      <w:bookmarkEnd w:id="2341"/>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342" w:name="_CRTable5_8_5_61"/>
      <w:r w:rsidRPr="001B7C50">
        <w:lastRenderedPageBreak/>
        <w:t xml:space="preserve">Table </w:t>
      </w:r>
      <w:bookmarkEnd w:id="2342"/>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2C13BE">
        <w:trPr>
          <w:cantSplit/>
          <w:jc w:val="center"/>
        </w:trPr>
        <w:tc>
          <w:tcPr>
            <w:tcW w:w="2605" w:type="dxa"/>
          </w:tcPr>
          <w:p w14:paraId="7E33F53A" w14:textId="77777777" w:rsidR="003D4653" w:rsidRPr="001B7C50" w:rsidRDefault="003D4653" w:rsidP="002C13BE">
            <w:pPr>
              <w:pStyle w:val="TAH"/>
            </w:pPr>
            <w:r w:rsidRPr="001B7C50">
              <w:lastRenderedPageBreak/>
              <w:t>Attribute</w:t>
            </w:r>
          </w:p>
        </w:tc>
        <w:tc>
          <w:tcPr>
            <w:tcW w:w="4141" w:type="dxa"/>
          </w:tcPr>
          <w:p w14:paraId="2A53ABAE" w14:textId="77777777" w:rsidR="003D4653" w:rsidRPr="001B7C50" w:rsidRDefault="003D4653" w:rsidP="002C13BE">
            <w:pPr>
              <w:pStyle w:val="TAH"/>
            </w:pPr>
            <w:r w:rsidRPr="001B7C50">
              <w:t>Description</w:t>
            </w:r>
          </w:p>
        </w:tc>
        <w:tc>
          <w:tcPr>
            <w:tcW w:w="2885" w:type="dxa"/>
          </w:tcPr>
          <w:p w14:paraId="66EE048E" w14:textId="77777777" w:rsidR="003D4653" w:rsidRPr="001B7C50" w:rsidRDefault="003D4653" w:rsidP="002C13BE">
            <w:pPr>
              <w:pStyle w:val="TAH"/>
            </w:pPr>
            <w:r w:rsidRPr="001B7C50">
              <w:t>Comment</w:t>
            </w:r>
          </w:p>
        </w:tc>
      </w:tr>
      <w:tr w:rsidR="003D4653" w:rsidRPr="001B7C50" w14:paraId="2E7A8666" w14:textId="77777777" w:rsidTr="002C13BE">
        <w:trPr>
          <w:cantSplit/>
          <w:jc w:val="center"/>
        </w:trPr>
        <w:tc>
          <w:tcPr>
            <w:tcW w:w="2605" w:type="dxa"/>
          </w:tcPr>
          <w:p w14:paraId="10D33F05" w14:textId="77777777" w:rsidR="003D4653" w:rsidRPr="001B7C50" w:rsidRDefault="003D4653" w:rsidP="002C13BE">
            <w:pPr>
              <w:pStyle w:val="TAL"/>
            </w:pPr>
            <w:r w:rsidRPr="001B7C50">
              <w:t>N4 Session ID</w:t>
            </w:r>
          </w:p>
        </w:tc>
        <w:tc>
          <w:tcPr>
            <w:tcW w:w="4141" w:type="dxa"/>
          </w:tcPr>
          <w:p w14:paraId="13254B95" w14:textId="77777777" w:rsidR="003D4653" w:rsidRPr="001B7C50" w:rsidRDefault="003D4653" w:rsidP="002C13BE">
            <w:pPr>
              <w:pStyle w:val="TAL"/>
            </w:pPr>
            <w:r w:rsidRPr="001B7C50">
              <w:t>Identifies the N4 session associated to this FAR.</w:t>
            </w:r>
          </w:p>
        </w:tc>
        <w:tc>
          <w:tcPr>
            <w:tcW w:w="2885" w:type="dxa"/>
          </w:tcPr>
          <w:p w14:paraId="18D13F6A" w14:textId="77777777" w:rsidR="003D4653" w:rsidRPr="001B7C50" w:rsidRDefault="003D4653" w:rsidP="002C13BE">
            <w:pPr>
              <w:pStyle w:val="TAL"/>
            </w:pPr>
            <w:r w:rsidRPr="001B7C50">
              <w:t>NOTE 9.</w:t>
            </w:r>
          </w:p>
        </w:tc>
      </w:tr>
      <w:tr w:rsidR="003D4653" w:rsidRPr="001B7C50" w14:paraId="38F50F7C" w14:textId="77777777" w:rsidTr="002C13BE">
        <w:trPr>
          <w:cantSplit/>
          <w:jc w:val="center"/>
        </w:trPr>
        <w:tc>
          <w:tcPr>
            <w:tcW w:w="2605" w:type="dxa"/>
          </w:tcPr>
          <w:p w14:paraId="2D82B612" w14:textId="77777777" w:rsidR="003D4653" w:rsidRPr="001B7C50" w:rsidRDefault="003D4653" w:rsidP="002C13BE">
            <w:pPr>
              <w:pStyle w:val="TAL"/>
            </w:pPr>
            <w:r w:rsidRPr="001B7C50">
              <w:t>Rule ID</w:t>
            </w:r>
          </w:p>
        </w:tc>
        <w:tc>
          <w:tcPr>
            <w:tcW w:w="4141" w:type="dxa"/>
          </w:tcPr>
          <w:p w14:paraId="0A8FA12A" w14:textId="77777777" w:rsidR="003D4653" w:rsidRPr="001B7C50" w:rsidRDefault="003D4653" w:rsidP="002C13BE">
            <w:pPr>
              <w:pStyle w:val="TAL"/>
            </w:pPr>
            <w:r w:rsidRPr="001B7C50">
              <w:t>Unique identifier to identify this information.</w:t>
            </w:r>
          </w:p>
        </w:tc>
        <w:tc>
          <w:tcPr>
            <w:tcW w:w="2885" w:type="dxa"/>
          </w:tcPr>
          <w:p w14:paraId="43268CD1" w14:textId="77777777" w:rsidR="003D4653" w:rsidRPr="001B7C50" w:rsidRDefault="003D4653" w:rsidP="002C13BE">
            <w:pPr>
              <w:pStyle w:val="TAL"/>
            </w:pPr>
          </w:p>
        </w:tc>
      </w:tr>
      <w:tr w:rsidR="003D4653" w:rsidRPr="001B7C50" w14:paraId="200A2FC5" w14:textId="77777777" w:rsidTr="002C13BE">
        <w:trPr>
          <w:cantSplit/>
          <w:jc w:val="center"/>
        </w:trPr>
        <w:tc>
          <w:tcPr>
            <w:tcW w:w="2605" w:type="dxa"/>
          </w:tcPr>
          <w:p w14:paraId="2C5FCE8E" w14:textId="77777777" w:rsidR="003D4653" w:rsidRPr="001B7C50" w:rsidRDefault="003D4653" w:rsidP="002C13BE">
            <w:pPr>
              <w:pStyle w:val="TAL"/>
            </w:pPr>
            <w:r w:rsidRPr="001B7C50">
              <w:t>Action</w:t>
            </w:r>
          </w:p>
        </w:tc>
        <w:tc>
          <w:tcPr>
            <w:tcW w:w="4141" w:type="dxa"/>
          </w:tcPr>
          <w:p w14:paraId="7283F480" w14:textId="77777777" w:rsidR="003D4653" w:rsidRPr="001B7C50" w:rsidRDefault="003D4653" w:rsidP="002C13BE">
            <w:pPr>
              <w:pStyle w:val="TAL"/>
            </w:pPr>
            <w:r w:rsidRPr="001B7C50">
              <w:t>Identifies the action to apply to the packet</w:t>
            </w:r>
          </w:p>
        </w:tc>
        <w:tc>
          <w:tcPr>
            <w:tcW w:w="2885" w:type="dxa"/>
          </w:tcPr>
          <w:p w14:paraId="4B47C750" w14:textId="77777777" w:rsidR="003D4653" w:rsidRPr="001B7C50" w:rsidRDefault="003D4653" w:rsidP="002C13BE">
            <w:pPr>
              <w:pStyle w:val="TAL"/>
            </w:pPr>
            <w:r w:rsidRPr="001B7C50">
              <w:t>Indicates whether the packet is to be forwarded, duplicated, dropped or buffered.</w:t>
            </w:r>
          </w:p>
          <w:p w14:paraId="1BB628CC" w14:textId="77777777" w:rsidR="003D4653" w:rsidRPr="001B7C50" w:rsidRDefault="003D4653" w:rsidP="002C13BE">
            <w:pPr>
              <w:pStyle w:val="TAL"/>
            </w:pPr>
            <w:r w:rsidRPr="001B7C50">
              <w:t>When action indicates forwarding or duplicating, a number of additional attributes are included in the FAR.</w:t>
            </w:r>
          </w:p>
          <w:p w14:paraId="3647E0B1" w14:textId="77777777" w:rsidR="003D4653" w:rsidRPr="001B7C50" w:rsidRDefault="003D4653" w:rsidP="002C13BE">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2C13BE">
            <w:pPr>
              <w:pStyle w:val="TAL"/>
            </w:pPr>
            <w:r w:rsidRPr="001B7C50">
              <w:t>For drop action, a notification of the discarded packet may be requested (see clause 5.8.3.2).</w:t>
            </w:r>
          </w:p>
        </w:tc>
      </w:tr>
      <w:tr w:rsidR="003D4653" w:rsidRPr="001B7C50" w14:paraId="0BE573FA" w14:textId="77777777" w:rsidTr="002C13BE">
        <w:trPr>
          <w:cantSplit/>
          <w:jc w:val="center"/>
        </w:trPr>
        <w:tc>
          <w:tcPr>
            <w:tcW w:w="2605" w:type="dxa"/>
          </w:tcPr>
          <w:p w14:paraId="41D7533C" w14:textId="77777777" w:rsidR="003D4653" w:rsidRPr="001B7C50" w:rsidRDefault="003D4653" w:rsidP="002C13BE">
            <w:pPr>
              <w:pStyle w:val="TAL"/>
            </w:pPr>
            <w:r w:rsidRPr="001B7C50">
              <w:t>Network instance</w:t>
            </w:r>
          </w:p>
          <w:p w14:paraId="7CA10740" w14:textId="7D31803D" w:rsidR="003D4653" w:rsidRPr="001B7C50" w:rsidRDefault="003D4653" w:rsidP="002C13BE">
            <w:pPr>
              <w:pStyle w:val="TAL"/>
            </w:pPr>
            <w:r w:rsidRPr="001B7C50">
              <w:t>(NOTE</w:t>
            </w:r>
            <w:r w:rsidR="00411DE4">
              <w:t> </w:t>
            </w:r>
            <w:r w:rsidRPr="001B7C50">
              <w:t>2)</w:t>
            </w:r>
          </w:p>
        </w:tc>
        <w:tc>
          <w:tcPr>
            <w:tcW w:w="4141" w:type="dxa"/>
          </w:tcPr>
          <w:p w14:paraId="48A01604" w14:textId="77777777" w:rsidR="003D4653" w:rsidRPr="001B7C50" w:rsidRDefault="003D4653" w:rsidP="002C13BE">
            <w:pPr>
              <w:pStyle w:val="TAL"/>
            </w:pPr>
            <w:r w:rsidRPr="001B7C50">
              <w:t>Identifies the Network instance associated with the outgoing packet (NOTE 1).</w:t>
            </w:r>
          </w:p>
        </w:tc>
        <w:tc>
          <w:tcPr>
            <w:tcW w:w="2885" w:type="dxa"/>
          </w:tcPr>
          <w:p w14:paraId="4079635B" w14:textId="77777777" w:rsidR="003D4653" w:rsidRPr="001B7C50" w:rsidRDefault="003D4653" w:rsidP="002C13BE">
            <w:pPr>
              <w:pStyle w:val="TAL"/>
            </w:pPr>
            <w:r w:rsidRPr="001B7C50">
              <w:t>NOTE 8.</w:t>
            </w:r>
          </w:p>
        </w:tc>
      </w:tr>
      <w:tr w:rsidR="003D4653" w:rsidRPr="001B7C50" w14:paraId="31D80429" w14:textId="77777777" w:rsidTr="002C13BE">
        <w:trPr>
          <w:cantSplit/>
          <w:jc w:val="center"/>
        </w:trPr>
        <w:tc>
          <w:tcPr>
            <w:tcW w:w="2605" w:type="dxa"/>
          </w:tcPr>
          <w:p w14:paraId="7C9EF018" w14:textId="77777777" w:rsidR="003D4653" w:rsidRPr="001B7C50" w:rsidRDefault="003D4653" w:rsidP="002C13BE">
            <w:pPr>
              <w:pStyle w:val="TAL"/>
            </w:pPr>
            <w:r w:rsidRPr="001B7C50">
              <w:t>Destination interface</w:t>
            </w:r>
          </w:p>
          <w:p w14:paraId="786DC459" w14:textId="6F119D8B" w:rsidR="003D4653" w:rsidRPr="001B7C50" w:rsidRDefault="003D4653" w:rsidP="002C13BE">
            <w:pPr>
              <w:pStyle w:val="TAL"/>
            </w:pPr>
            <w:r w:rsidRPr="001B7C50">
              <w:t>(NOTE</w:t>
            </w:r>
            <w:r w:rsidR="00411DE4">
              <w:t> </w:t>
            </w:r>
            <w:r w:rsidRPr="001B7C50">
              <w:t>3)</w:t>
            </w:r>
          </w:p>
          <w:p w14:paraId="26127F72" w14:textId="11D5C13B" w:rsidR="003D4653" w:rsidRPr="001B7C50" w:rsidRDefault="003D4653" w:rsidP="002C13BE">
            <w:pPr>
              <w:pStyle w:val="TAL"/>
            </w:pPr>
            <w:r w:rsidRPr="001B7C50">
              <w:t>(NOTE</w:t>
            </w:r>
            <w:r w:rsidR="00411DE4">
              <w:t> </w:t>
            </w:r>
            <w:r w:rsidRPr="001B7C50">
              <w:t>7)</w:t>
            </w:r>
          </w:p>
        </w:tc>
        <w:tc>
          <w:tcPr>
            <w:tcW w:w="4141" w:type="dxa"/>
          </w:tcPr>
          <w:p w14:paraId="2EB00EA8" w14:textId="77777777" w:rsidR="003D4653" w:rsidRPr="001B7C50" w:rsidRDefault="003D4653" w:rsidP="002C13BE">
            <w:pPr>
              <w:pStyle w:val="TAL"/>
            </w:pPr>
            <w:r w:rsidRPr="001B7C50">
              <w:t>Contains the values "access side", "core side", "SMF", "N6-LAN", "5G VN internal".</w:t>
            </w:r>
          </w:p>
        </w:tc>
        <w:tc>
          <w:tcPr>
            <w:tcW w:w="2885" w:type="dxa"/>
          </w:tcPr>
          <w:p w14:paraId="332F1F7E" w14:textId="77777777" w:rsidR="003D4653" w:rsidRPr="001B7C50" w:rsidRDefault="003D4653" w:rsidP="002C13BE">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2C13BE">
        <w:trPr>
          <w:cantSplit/>
          <w:jc w:val="center"/>
        </w:trPr>
        <w:tc>
          <w:tcPr>
            <w:tcW w:w="2605" w:type="dxa"/>
          </w:tcPr>
          <w:p w14:paraId="47245523" w14:textId="77777777" w:rsidR="003D4653" w:rsidRPr="001B7C50" w:rsidRDefault="003D4653" w:rsidP="002C13BE">
            <w:pPr>
              <w:pStyle w:val="TAL"/>
            </w:pPr>
            <w:r w:rsidRPr="001B7C50">
              <w:t>Outer header creation</w:t>
            </w:r>
          </w:p>
          <w:p w14:paraId="57E2FB0D" w14:textId="50629EEB" w:rsidR="003D4653" w:rsidRPr="001B7C50" w:rsidRDefault="003D4653" w:rsidP="002C13BE">
            <w:pPr>
              <w:pStyle w:val="TAL"/>
            </w:pPr>
            <w:r w:rsidRPr="001B7C50">
              <w:t>(NOTE</w:t>
            </w:r>
            <w:r w:rsidR="00411DE4">
              <w:t> </w:t>
            </w:r>
            <w:r w:rsidRPr="001B7C50">
              <w:t>3)</w:t>
            </w:r>
          </w:p>
        </w:tc>
        <w:tc>
          <w:tcPr>
            <w:tcW w:w="4141" w:type="dxa"/>
          </w:tcPr>
          <w:p w14:paraId="39C60BAC" w14:textId="77777777" w:rsidR="003D4653" w:rsidRPr="001B7C50" w:rsidRDefault="003D4653" w:rsidP="002C13BE">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2C13BE">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2C13BE">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2C13BE">
        <w:trPr>
          <w:cantSplit/>
          <w:jc w:val="center"/>
        </w:trPr>
        <w:tc>
          <w:tcPr>
            <w:tcW w:w="2605" w:type="dxa"/>
          </w:tcPr>
          <w:p w14:paraId="176DB210" w14:textId="77777777" w:rsidR="003D4653" w:rsidRPr="001B7C50" w:rsidRDefault="003D4653" w:rsidP="002C13BE">
            <w:pPr>
              <w:pStyle w:val="TAL"/>
            </w:pPr>
            <w:r w:rsidRPr="001B7C50">
              <w:t>Send end marker packet(s)</w:t>
            </w:r>
          </w:p>
          <w:p w14:paraId="6654BAE5" w14:textId="49690D8B" w:rsidR="003D4653" w:rsidRPr="001B7C50" w:rsidRDefault="003D4653" w:rsidP="002C13BE">
            <w:pPr>
              <w:pStyle w:val="TAL"/>
            </w:pPr>
            <w:r w:rsidRPr="001B7C50">
              <w:t>(NOTE</w:t>
            </w:r>
            <w:r w:rsidR="00411DE4">
              <w:t> </w:t>
            </w:r>
            <w:r w:rsidRPr="001B7C50">
              <w:t>2)</w:t>
            </w:r>
          </w:p>
        </w:tc>
        <w:tc>
          <w:tcPr>
            <w:tcW w:w="4141" w:type="dxa"/>
          </w:tcPr>
          <w:p w14:paraId="5B92CE0A" w14:textId="77777777" w:rsidR="003D4653" w:rsidRPr="001B7C50" w:rsidRDefault="003D4653" w:rsidP="002C13BE">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2C13BE">
            <w:pPr>
              <w:pStyle w:val="TAL"/>
            </w:pPr>
            <w:r w:rsidRPr="001B7C50">
              <w:t>This parameter should be sent together with the "outer header creation" parameter of the new CN tunnel info.</w:t>
            </w:r>
          </w:p>
        </w:tc>
      </w:tr>
      <w:tr w:rsidR="003D4653" w:rsidRPr="001B7C50" w14:paraId="00357C9C" w14:textId="77777777" w:rsidTr="002C13BE">
        <w:trPr>
          <w:cantSplit/>
          <w:jc w:val="center"/>
        </w:trPr>
        <w:tc>
          <w:tcPr>
            <w:tcW w:w="2605" w:type="dxa"/>
          </w:tcPr>
          <w:p w14:paraId="5DFC4AC8" w14:textId="77777777" w:rsidR="003D4653" w:rsidRPr="001B7C50" w:rsidRDefault="003D4653" w:rsidP="002C13BE">
            <w:pPr>
              <w:pStyle w:val="TAL"/>
            </w:pPr>
            <w:r w:rsidRPr="001B7C50">
              <w:t>Transport level marking</w:t>
            </w:r>
          </w:p>
          <w:p w14:paraId="32CDD2FE" w14:textId="5E395F8B" w:rsidR="003D4653" w:rsidRPr="001B7C50" w:rsidRDefault="003D4653" w:rsidP="002C13BE">
            <w:pPr>
              <w:pStyle w:val="TAL"/>
            </w:pPr>
            <w:r w:rsidRPr="001B7C50">
              <w:t>(NOTE</w:t>
            </w:r>
            <w:r w:rsidR="00411DE4">
              <w:t> </w:t>
            </w:r>
            <w:r w:rsidRPr="001B7C50">
              <w:t>3)</w:t>
            </w:r>
          </w:p>
        </w:tc>
        <w:tc>
          <w:tcPr>
            <w:tcW w:w="4141" w:type="dxa"/>
          </w:tcPr>
          <w:p w14:paraId="1D24292D" w14:textId="77777777" w:rsidR="003D4653" w:rsidRPr="001B7C50" w:rsidRDefault="003D4653" w:rsidP="002C13BE">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2C13BE">
            <w:pPr>
              <w:pStyle w:val="TAL"/>
            </w:pPr>
            <w:r w:rsidRPr="001B7C50">
              <w:t>NOTE 8.</w:t>
            </w:r>
          </w:p>
        </w:tc>
      </w:tr>
      <w:tr w:rsidR="003D4653" w:rsidRPr="001B7C50" w14:paraId="3D2856F8" w14:textId="77777777" w:rsidTr="002C13BE">
        <w:trPr>
          <w:cantSplit/>
          <w:jc w:val="center"/>
        </w:trPr>
        <w:tc>
          <w:tcPr>
            <w:tcW w:w="2605" w:type="dxa"/>
          </w:tcPr>
          <w:p w14:paraId="1EFA2A91" w14:textId="77777777" w:rsidR="003D4653" w:rsidRPr="001B7C50" w:rsidRDefault="003D4653" w:rsidP="002C13BE">
            <w:pPr>
              <w:pStyle w:val="TAL"/>
            </w:pPr>
            <w:bookmarkStart w:id="2343" w:name="_PERM_MCCTEMPBM_CRPT38860007___2" w:colFirst="2" w:colLast="2"/>
            <w:bookmarkStart w:id="2344" w:name="_PERM_MCCTEMPBM_CRPT75020004___2" w:colFirst="2" w:colLast="2"/>
            <w:r w:rsidRPr="001B7C50">
              <w:t>Forwarding policy</w:t>
            </w:r>
          </w:p>
          <w:p w14:paraId="7E3FB180" w14:textId="5A132D5D" w:rsidR="003D4653" w:rsidRPr="001B7C50" w:rsidRDefault="003D4653" w:rsidP="002C13BE">
            <w:pPr>
              <w:pStyle w:val="TAL"/>
            </w:pPr>
            <w:r w:rsidRPr="001B7C50">
              <w:t>(NOTE</w:t>
            </w:r>
            <w:r w:rsidR="00411DE4">
              <w:t> </w:t>
            </w:r>
            <w:r w:rsidRPr="001B7C50">
              <w:t>3)</w:t>
            </w:r>
          </w:p>
        </w:tc>
        <w:tc>
          <w:tcPr>
            <w:tcW w:w="4141" w:type="dxa"/>
          </w:tcPr>
          <w:p w14:paraId="6C8965E5" w14:textId="77777777" w:rsidR="003D4653" w:rsidRPr="001B7C50" w:rsidRDefault="003D4653" w:rsidP="002C13BE">
            <w:pPr>
              <w:pStyle w:val="TAL"/>
            </w:pPr>
            <w:r w:rsidRPr="001B7C50">
              <w:t>Reference to a preconfigured traffic steering policy or http redirection (NOTE 4).</w:t>
            </w:r>
          </w:p>
        </w:tc>
        <w:tc>
          <w:tcPr>
            <w:tcW w:w="2885" w:type="dxa"/>
          </w:tcPr>
          <w:p w14:paraId="6E16FFB2" w14:textId="640BEF85" w:rsidR="003D4653" w:rsidRPr="001B7C50" w:rsidRDefault="000046DD" w:rsidP="002C13BE">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2C13BE">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2C13BE">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2C13BE">
            <w:pPr>
              <w:pStyle w:val="TAL"/>
              <w:ind w:left="174" w:hanging="174"/>
            </w:pPr>
            <w:r w:rsidRPr="001B7C50">
              <w:t>-</w:t>
            </w:r>
            <w:r w:rsidRPr="001B7C50">
              <w:tab/>
              <w:t>a Redirect Destination and values for the forwarding behaviour (always, after measurement report (for termination action "redirect")).</w:t>
            </w:r>
          </w:p>
        </w:tc>
      </w:tr>
      <w:bookmarkEnd w:id="2343"/>
      <w:bookmarkEnd w:id="2344"/>
      <w:tr w:rsidR="003D4653" w:rsidRPr="001B7C50" w14:paraId="47438FE1" w14:textId="77777777" w:rsidTr="002C13BE">
        <w:trPr>
          <w:cantSplit/>
          <w:jc w:val="center"/>
        </w:trPr>
        <w:tc>
          <w:tcPr>
            <w:tcW w:w="2605" w:type="dxa"/>
          </w:tcPr>
          <w:p w14:paraId="4F9D2E73" w14:textId="77777777" w:rsidR="003D4653" w:rsidRDefault="003D4653" w:rsidP="002C13BE">
            <w:pPr>
              <w:pStyle w:val="TAL"/>
            </w:pPr>
            <w:r>
              <w:lastRenderedPageBreak/>
              <w:t>Metadata</w:t>
            </w:r>
          </w:p>
          <w:p w14:paraId="5C0BE11F" w14:textId="77777777" w:rsidR="003D4653" w:rsidRPr="001B7C50" w:rsidRDefault="003D4653" w:rsidP="002C13BE">
            <w:pPr>
              <w:pStyle w:val="TAL"/>
            </w:pPr>
            <w:r>
              <w:t>(NOTE 10)</w:t>
            </w:r>
          </w:p>
        </w:tc>
        <w:tc>
          <w:tcPr>
            <w:tcW w:w="4141" w:type="dxa"/>
          </w:tcPr>
          <w:p w14:paraId="4EC838F4" w14:textId="77777777" w:rsidR="003D4653" w:rsidRPr="001B7C50" w:rsidRDefault="003D4653" w:rsidP="002C13BE">
            <w:pPr>
              <w:pStyle w:val="TAL"/>
            </w:pPr>
            <w:r>
              <w:t>Metadata the UPF needs to add to traffic sent over a SFC.</w:t>
            </w:r>
          </w:p>
        </w:tc>
        <w:tc>
          <w:tcPr>
            <w:tcW w:w="2885" w:type="dxa"/>
          </w:tcPr>
          <w:p w14:paraId="723DC88C" w14:textId="5FFD35AA" w:rsidR="003D4653" w:rsidRPr="001B7C50" w:rsidRDefault="003D4653" w:rsidP="002C13BE">
            <w:pPr>
              <w:pStyle w:val="TAL"/>
            </w:pPr>
            <w:r>
              <w:t>The metadata information is associated with a TSP ID related to N6-LAN steering.</w:t>
            </w:r>
          </w:p>
        </w:tc>
      </w:tr>
      <w:tr w:rsidR="003D4653" w:rsidRPr="001B7C50" w14:paraId="519CD093" w14:textId="77777777" w:rsidTr="002C13BE">
        <w:trPr>
          <w:cantSplit/>
          <w:jc w:val="center"/>
        </w:trPr>
        <w:tc>
          <w:tcPr>
            <w:tcW w:w="2605" w:type="dxa"/>
          </w:tcPr>
          <w:p w14:paraId="05F38FAC" w14:textId="77777777" w:rsidR="003D4653" w:rsidRPr="001B7C50" w:rsidRDefault="003D4653" w:rsidP="002C13BE">
            <w:pPr>
              <w:pStyle w:val="TAL"/>
            </w:pPr>
            <w:r w:rsidRPr="001B7C50">
              <w:t>Request for Proxying in UPF</w:t>
            </w:r>
          </w:p>
        </w:tc>
        <w:tc>
          <w:tcPr>
            <w:tcW w:w="4141" w:type="dxa"/>
          </w:tcPr>
          <w:p w14:paraId="6BDB604B" w14:textId="77777777" w:rsidR="003D4653" w:rsidRPr="001B7C50" w:rsidRDefault="003D4653" w:rsidP="002C13BE">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2C13BE">
            <w:pPr>
              <w:pStyle w:val="TAL"/>
            </w:pPr>
            <w:r w:rsidRPr="001B7C50">
              <w:t>Applies to the Ethernet PDU Session type.</w:t>
            </w:r>
          </w:p>
        </w:tc>
      </w:tr>
      <w:tr w:rsidR="000C32E8" w:rsidRPr="001B7C50" w14:paraId="780885B5" w14:textId="77777777" w:rsidTr="0027021C">
        <w:trPr>
          <w:cantSplit/>
          <w:jc w:val="center"/>
        </w:trPr>
        <w:tc>
          <w:tcPr>
            <w:tcW w:w="2605" w:type="dxa"/>
          </w:tcPr>
          <w:p w14:paraId="7BBDCF1C" w14:textId="27DBF497" w:rsidR="000C32E8" w:rsidRPr="001B7C50" w:rsidRDefault="000C32E8" w:rsidP="0027021C">
            <w:pPr>
              <w:pStyle w:val="TAL"/>
            </w:pPr>
            <w:r>
              <w:t>On-path N6 connection information</w:t>
            </w:r>
          </w:p>
        </w:tc>
        <w:tc>
          <w:tcPr>
            <w:tcW w:w="4141" w:type="dxa"/>
          </w:tcPr>
          <w:p w14:paraId="3BBF623A" w14:textId="41C92094" w:rsidR="000C32E8" w:rsidRPr="001B7C50" w:rsidRDefault="000C32E8" w:rsidP="0027021C">
            <w:pPr>
              <w:pStyle w:val="TAL"/>
            </w:pPr>
            <w:r>
              <w:t>Indicates to establish a connection to get media related information and contains the signalling method and the AS proxy address, see clause 5.37.9 (NOTE 13).</w:t>
            </w:r>
          </w:p>
        </w:tc>
        <w:tc>
          <w:tcPr>
            <w:tcW w:w="2885" w:type="dxa"/>
          </w:tcPr>
          <w:p w14:paraId="38282B0E" w14:textId="4B35FC16" w:rsidR="000C32E8" w:rsidRPr="001B7C50" w:rsidRDefault="000C32E8" w:rsidP="0027021C">
            <w:pPr>
              <w:pStyle w:val="TAL"/>
            </w:pPr>
            <w:r>
              <w:t>Applies when connect-UDP protocol is used.</w:t>
            </w:r>
          </w:p>
        </w:tc>
      </w:tr>
      <w:tr w:rsidR="003D4653" w:rsidRPr="001B7C50" w14:paraId="059D227E" w14:textId="77777777" w:rsidTr="002C13BE">
        <w:trPr>
          <w:cantSplit/>
          <w:jc w:val="center"/>
        </w:trPr>
        <w:tc>
          <w:tcPr>
            <w:tcW w:w="2605" w:type="dxa"/>
          </w:tcPr>
          <w:p w14:paraId="07FA7A03" w14:textId="77777777" w:rsidR="003D4653" w:rsidRPr="001B7C50" w:rsidRDefault="003D4653" w:rsidP="002C13BE">
            <w:pPr>
              <w:pStyle w:val="TAL"/>
            </w:pPr>
            <w:r w:rsidRPr="001B7C50">
              <w:t>Container for header enrichment</w:t>
            </w:r>
          </w:p>
          <w:p w14:paraId="2F277A11" w14:textId="5443BBBD" w:rsidR="003D4653" w:rsidRPr="001B7C50" w:rsidRDefault="003D4653" w:rsidP="002C13BE">
            <w:pPr>
              <w:pStyle w:val="TAL"/>
            </w:pPr>
            <w:r w:rsidRPr="001B7C50">
              <w:t>(NOTE</w:t>
            </w:r>
            <w:r w:rsidR="00411DE4" w:rsidRPr="001B7C50">
              <w:t> </w:t>
            </w:r>
            <w:r w:rsidRPr="001B7C50">
              <w:t>2)</w:t>
            </w:r>
          </w:p>
        </w:tc>
        <w:tc>
          <w:tcPr>
            <w:tcW w:w="4141" w:type="dxa"/>
          </w:tcPr>
          <w:p w14:paraId="1882A1C4" w14:textId="77777777" w:rsidR="003D4653" w:rsidRPr="001B7C50" w:rsidRDefault="003D4653" w:rsidP="002C13BE">
            <w:pPr>
              <w:pStyle w:val="TAL"/>
            </w:pPr>
            <w:r w:rsidRPr="001B7C50">
              <w:t>Contains information to be used by the UPF for header enrichment.</w:t>
            </w:r>
          </w:p>
        </w:tc>
        <w:tc>
          <w:tcPr>
            <w:tcW w:w="2885" w:type="dxa"/>
          </w:tcPr>
          <w:p w14:paraId="66848988" w14:textId="77777777" w:rsidR="003D4653" w:rsidRPr="001B7C50" w:rsidRDefault="003D4653" w:rsidP="002C13BE">
            <w:pPr>
              <w:pStyle w:val="TAL"/>
            </w:pPr>
            <w:r w:rsidRPr="001B7C50">
              <w:t>Only relevant for the uplink direction.</w:t>
            </w:r>
          </w:p>
        </w:tc>
      </w:tr>
      <w:tr w:rsidR="003D4653" w:rsidRPr="001B7C50" w14:paraId="4A004F48" w14:textId="77777777" w:rsidTr="002C13BE">
        <w:trPr>
          <w:cantSplit/>
          <w:jc w:val="center"/>
        </w:trPr>
        <w:tc>
          <w:tcPr>
            <w:tcW w:w="2605" w:type="dxa"/>
          </w:tcPr>
          <w:p w14:paraId="7840E774" w14:textId="77777777" w:rsidR="003D4653" w:rsidRPr="001B7C50" w:rsidRDefault="003D4653" w:rsidP="002C13BE">
            <w:pPr>
              <w:pStyle w:val="TAL"/>
            </w:pPr>
            <w:r w:rsidRPr="001B7C50">
              <w:t>Buffering Action Rule</w:t>
            </w:r>
          </w:p>
          <w:p w14:paraId="6CFC495F" w14:textId="5B6F34A6" w:rsidR="003D4653" w:rsidRPr="001B7C50" w:rsidRDefault="003D4653" w:rsidP="002C13BE">
            <w:pPr>
              <w:pStyle w:val="TAL"/>
            </w:pPr>
            <w:r w:rsidRPr="001B7C50">
              <w:t>(NOTE</w:t>
            </w:r>
            <w:r w:rsidR="00411DE4" w:rsidRPr="001B7C50">
              <w:t> </w:t>
            </w:r>
            <w:r w:rsidRPr="001B7C50">
              <w:t>5)</w:t>
            </w:r>
          </w:p>
        </w:tc>
        <w:tc>
          <w:tcPr>
            <w:tcW w:w="4141" w:type="dxa"/>
          </w:tcPr>
          <w:p w14:paraId="2597A1A6" w14:textId="77777777" w:rsidR="003D4653" w:rsidRPr="001B7C50" w:rsidRDefault="003D4653" w:rsidP="002C13BE">
            <w:pPr>
              <w:pStyle w:val="TAL"/>
            </w:pPr>
            <w:r w:rsidRPr="001B7C50">
              <w:t>Reference to a Buffering Action Rule ID defining the buffering instructions to be applied by the UPF</w:t>
            </w:r>
          </w:p>
          <w:p w14:paraId="45211294" w14:textId="515CE087" w:rsidR="003D4653" w:rsidRPr="001B7C50" w:rsidRDefault="003D4653" w:rsidP="002C13BE">
            <w:pPr>
              <w:pStyle w:val="TAL"/>
            </w:pPr>
            <w:r w:rsidRPr="001B7C50">
              <w:t>(NOTE</w:t>
            </w:r>
            <w:r w:rsidR="00411DE4" w:rsidRPr="001B7C50">
              <w:t> </w:t>
            </w:r>
            <w:r w:rsidRPr="001B7C50">
              <w:t>6)</w:t>
            </w:r>
          </w:p>
        </w:tc>
        <w:tc>
          <w:tcPr>
            <w:tcW w:w="2885" w:type="dxa"/>
          </w:tcPr>
          <w:p w14:paraId="20D2973A" w14:textId="77777777" w:rsidR="003D4653" w:rsidRPr="001B7C50" w:rsidRDefault="003D4653" w:rsidP="002C13BE">
            <w:pPr>
              <w:pStyle w:val="TAL"/>
            </w:pPr>
          </w:p>
        </w:tc>
      </w:tr>
      <w:tr w:rsidR="00F1371A" w:rsidRPr="001B7C50" w14:paraId="160DE619" w14:textId="77777777" w:rsidTr="00B02B70">
        <w:trPr>
          <w:cantSplit/>
          <w:jc w:val="center"/>
        </w:trPr>
        <w:tc>
          <w:tcPr>
            <w:tcW w:w="9631" w:type="dxa"/>
            <w:gridSpan w:val="3"/>
          </w:tcPr>
          <w:p w14:paraId="638C3D05" w14:textId="34DA6FE5" w:rsidR="00F1371A" w:rsidRPr="007E16B7" w:rsidRDefault="00F1371A" w:rsidP="00F1371A">
            <w:pPr>
              <w:pStyle w:val="TAL"/>
              <w:rPr>
                <w:b/>
                <w:bCs/>
              </w:rPr>
            </w:pPr>
            <w:r>
              <w:rPr>
                <w:b/>
                <w:bCs/>
              </w:rPr>
              <w:t>Header Handling Control Rule (see clause 5.6.17) (NOTE 11)</w:t>
            </w:r>
          </w:p>
        </w:tc>
      </w:tr>
      <w:tr w:rsidR="00F1371A" w:rsidRPr="001B7C50" w14:paraId="1E2E2949" w14:textId="77777777" w:rsidTr="008B336D">
        <w:trPr>
          <w:cantSplit/>
          <w:jc w:val="center"/>
        </w:trPr>
        <w:tc>
          <w:tcPr>
            <w:tcW w:w="2605" w:type="dxa"/>
          </w:tcPr>
          <w:p w14:paraId="12CA1111" w14:textId="782E380E" w:rsidR="00F1371A" w:rsidRPr="001B7C50" w:rsidRDefault="00F1371A" w:rsidP="00F1371A">
            <w:pPr>
              <w:pStyle w:val="TAL"/>
            </w:pPr>
            <w:r w:rsidRPr="00CD4371">
              <w:t>Header Detection Reference</w:t>
            </w:r>
          </w:p>
        </w:tc>
        <w:tc>
          <w:tcPr>
            <w:tcW w:w="4141" w:type="dxa"/>
          </w:tcPr>
          <w:p w14:paraId="6CFD78CA" w14:textId="20296C92" w:rsidR="00F1371A" w:rsidRPr="001B7C50" w:rsidRDefault="00F1371A" w:rsidP="00F1371A">
            <w:pPr>
              <w:pStyle w:val="TAL"/>
            </w:pPr>
            <w:r w:rsidRPr="00CD4371">
              <w:t>A reference to a UPF configuration which defines how to detect the protocol or the message in a protocol for which to perform the header handling actions.</w:t>
            </w:r>
          </w:p>
        </w:tc>
        <w:tc>
          <w:tcPr>
            <w:tcW w:w="2885" w:type="dxa"/>
          </w:tcPr>
          <w:p w14:paraId="530FBF63" w14:textId="24635FE6" w:rsidR="00F1371A" w:rsidRPr="001B7C50" w:rsidRDefault="00F1371A" w:rsidP="00F1371A">
            <w:pPr>
              <w:pStyle w:val="TAL"/>
            </w:pPr>
          </w:p>
        </w:tc>
      </w:tr>
      <w:tr w:rsidR="00F1371A" w:rsidRPr="001B7C50" w14:paraId="3A3DBCE7" w14:textId="77777777" w:rsidTr="008B336D">
        <w:trPr>
          <w:cantSplit/>
          <w:jc w:val="center"/>
        </w:trPr>
        <w:tc>
          <w:tcPr>
            <w:tcW w:w="2605" w:type="dxa"/>
          </w:tcPr>
          <w:p w14:paraId="54197DD0" w14:textId="7036DDB3" w:rsidR="00F1371A" w:rsidRPr="001B7C50" w:rsidRDefault="00F1371A" w:rsidP="00F1371A">
            <w:pPr>
              <w:pStyle w:val="TAL"/>
            </w:pPr>
            <w:r w:rsidRPr="00CD4371">
              <w:t>Header Detection Support Information</w:t>
            </w:r>
          </w:p>
        </w:tc>
        <w:tc>
          <w:tcPr>
            <w:tcW w:w="4141" w:type="dxa"/>
          </w:tcPr>
          <w:p w14:paraId="22C1CD73" w14:textId="03E412DE" w:rsidR="00F1371A" w:rsidRPr="001B7C50" w:rsidRDefault="00F1371A" w:rsidP="00F1371A">
            <w:pPr>
              <w:pStyle w:val="TAL"/>
            </w:pPr>
            <w:r w:rsidRPr="00CD4371">
              <w:t>Any dynamic information provided by the AF which is required for the detection of the headers and cannot be preconfigured for the Header handling Detection Reference.</w:t>
            </w:r>
          </w:p>
        </w:tc>
        <w:tc>
          <w:tcPr>
            <w:tcW w:w="2885" w:type="dxa"/>
          </w:tcPr>
          <w:p w14:paraId="7FF37789" w14:textId="77777777" w:rsidR="00F1371A" w:rsidRPr="001B7C50" w:rsidRDefault="00F1371A" w:rsidP="00F1371A">
            <w:pPr>
              <w:pStyle w:val="TAL"/>
            </w:pPr>
          </w:p>
        </w:tc>
      </w:tr>
      <w:tr w:rsidR="00F1371A" w:rsidRPr="001B7C50" w14:paraId="64FCFACE" w14:textId="77777777" w:rsidTr="00824FAD">
        <w:trPr>
          <w:cantSplit/>
          <w:jc w:val="center"/>
        </w:trPr>
        <w:tc>
          <w:tcPr>
            <w:tcW w:w="2605" w:type="dxa"/>
          </w:tcPr>
          <w:p w14:paraId="56FCA992" w14:textId="5FB4856B" w:rsidR="00F1371A" w:rsidRPr="001B7C50" w:rsidRDefault="00F1371A" w:rsidP="00F1371A">
            <w:pPr>
              <w:pStyle w:val="TAL"/>
            </w:pPr>
            <w:r w:rsidRPr="00CD4371">
              <w:t>Header Handling Reporting Endpoints</w:t>
            </w:r>
          </w:p>
        </w:tc>
        <w:tc>
          <w:tcPr>
            <w:tcW w:w="4141" w:type="dxa"/>
          </w:tcPr>
          <w:p w14:paraId="36022B58" w14:textId="2B6F519C" w:rsidR="00F1371A" w:rsidRPr="001B7C50" w:rsidRDefault="00F1371A" w:rsidP="00F1371A">
            <w:pPr>
              <w:pStyle w:val="TAL"/>
            </w:pPr>
            <w:r w:rsidRPr="00CD4371">
              <w:t>List of notifications endpoints, i.e. per notification endpoint a Notification Target Address and a Notification Correlation ID.</w:t>
            </w:r>
          </w:p>
        </w:tc>
        <w:tc>
          <w:tcPr>
            <w:tcW w:w="2885" w:type="dxa"/>
          </w:tcPr>
          <w:p w14:paraId="0C4598A0" w14:textId="77777777" w:rsidR="00F1371A" w:rsidRPr="001B7C50" w:rsidRDefault="00F1371A" w:rsidP="00F1371A">
            <w:pPr>
              <w:pStyle w:val="TAL"/>
            </w:pPr>
          </w:p>
        </w:tc>
      </w:tr>
      <w:tr w:rsidR="00F1371A" w:rsidRPr="001B7C50" w14:paraId="173ACCDA" w14:textId="77777777" w:rsidTr="00824FAD">
        <w:trPr>
          <w:cantSplit/>
          <w:jc w:val="center"/>
        </w:trPr>
        <w:tc>
          <w:tcPr>
            <w:tcW w:w="2605" w:type="dxa"/>
          </w:tcPr>
          <w:p w14:paraId="582E9204" w14:textId="689A8B30" w:rsidR="00F1371A" w:rsidRPr="001B7C50" w:rsidRDefault="00F1371A" w:rsidP="00F1371A">
            <w:pPr>
              <w:pStyle w:val="TAL"/>
            </w:pPr>
            <w:r w:rsidRPr="00CD4371">
              <w:t>Header Handling Control Reference</w:t>
            </w:r>
          </w:p>
        </w:tc>
        <w:tc>
          <w:tcPr>
            <w:tcW w:w="4141" w:type="dxa"/>
          </w:tcPr>
          <w:p w14:paraId="0DA493D9" w14:textId="0BDA8F26" w:rsidR="00F1371A" w:rsidRPr="001B7C50" w:rsidRDefault="00F1371A" w:rsidP="00F1371A">
            <w:pPr>
              <w:pStyle w:val="TAL"/>
            </w:pPr>
            <w:r w:rsidRPr="00CD4371">
              <w:t>A reference to a Header Handling Action related information pre-configured in the UPF.</w:t>
            </w:r>
          </w:p>
        </w:tc>
        <w:tc>
          <w:tcPr>
            <w:tcW w:w="2885" w:type="dxa"/>
          </w:tcPr>
          <w:p w14:paraId="7DC8B0FD" w14:textId="77777777" w:rsidR="00F1371A" w:rsidRPr="001B7C50" w:rsidRDefault="00F1371A" w:rsidP="00F1371A">
            <w:pPr>
              <w:pStyle w:val="TAL"/>
            </w:pPr>
          </w:p>
        </w:tc>
      </w:tr>
      <w:tr w:rsidR="00F1371A" w:rsidRPr="001B7C50" w14:paraId="40A5C378" w14:textId="77777777" w:rsidTr="00824FAD">
        <w:trPr>
          <w:cantSplit/>
          <w:jc w:val="center"/>
        </w:trPr>
        <w:tc>
          <w:tcPr>
            <w:tcW w:w="2605" w:type="dxa"/>
          </w:tcPr>
          <w:p w14:paraId="5AB26F0F" w14:textId="77777777" w:rsidR="00F1371A" w:rsidRPr="00CD4371" w:rsidRDefault="00F1371A" w:rsidP="00F1371A">
            <w:pPr>
              <w:pStyle w:val="TAL"/>
            </w:pPr>
            <w:r w:rsidRPr="00CD4371">
              <w:t>Header Handling Action</w:t>
            </w:r>
          </w:p>
          <w:p w14:paraId="45D1933F" w14:textId="0A5B6C84" w:rsidR="00F1371A" w:rsidRPr="001B7C50" w:rsidRDefault="00F1371A" w:rsidP="00F1371A">
            <w:pPr>
              <w:pStyle w:val="TAL"/>
            </w:pPr>
            <w:r w:rsidRPr="00CD4371">
              <w:t>(NOTE 12)</w:t>
            </w:r>
          </w:p>
        </w:tc>
        <w:tc>
          <w:tcPr>
            <w:tcW w:w="4141" w:type="dxa"/>
          </w:tcPr>
          <w:p w14:paraId="140ABFBE" w14:textId="705EC42A" w:rsidR="00F1371A" w:rsidRPr="001B7C50" w:rsidRDefault="00F1371A" w:rsidP="00F1371A">
            <w:pPr>
              <w:pStyle w:val="TAL"/>
            </w:pPr>
            <w:r w:rsidRPr="00CD4371">
              <w:t xml:space="preserve">Indicates the header handling action to be performed on a specific header field </w:t>
            </w:r>
          </w:p>
        </w:tc>
        <w:tc>
          <w:tcPr>
            <w:tcW w:w="2885" w:type="dxa"/>
          </w:tcPr>
          <w:p w14:paraId="7B6A860E" w14:textId="7E9872A5" w:rsidR="00F1371A" w:rsidRPr="001B7C50" w:rsidRDefault="00F1371A" w:rsidP="00F1371A">
            <w:pPr>
              <w:pStyle w:val="TAL"/>
            </w:pPr>
            <w:r w:rsidRPr="00CD4371">
              <w:t>Possible values: Detect, Remove, Replace, Insert</w:t>
            </w:r>
          </w:p>
        </w:tc>
      </w:tr>
      <w:tr w:rsidR="00F1371A" w:rsidRPr="001B7C50" w14:paraId="324EE7CB" w14:textId="77777777" w:rsidTr="0025067A">
        <w:trPr>
          <w:cantSplit/>
          <w:jc w:val="center"/>
        </w:trPr>
        <w:tc>
          <w:tcPr>
            <w:tcW w:w="2605" w:type="dxa"/>
          </w:tcPr>
          <w:p w14:paraId="397319A8" w14:textId="77777777" w:rsidR="00F1371A" w:rsidRPr="00CD4371" w:rsidRDefault="00F1371A" w:rsidP="00F1371A">
            <w:pPr>
              <w:pStyle w:val="TAL"/>
            </w:pPr>
            <w:r w:rsidRPr="00CD4371">
              <w:t>Header Information</w:t>
            </w:r>
          </w:p>
          <w:p w14:paraId="278B2A0E" w14:textId="0FAC034C" w:rsidR="00F1371A" w:rsidRPr="001B7C50" w:rsidRDefault="00F1371A" w:rsidP="00F1371A">
            <w:pPr>
              <w:pStyle w:val="TAL"/>
            </w:pPr>
            <w:r w:rsidRPr="00CD4371">
              <w:t>(NOTE 12)</w:t>
            </w:r>
          </w:p>
        </w:tc>
        <w:tc>
          <w:tcPr>
            <w:tcW w:w="4141" w:type="dxa"/>
          </w:tcPr>
          <w:p w14:paraId="20D92498" w14:textId="5507361A" w:rsidR="00F1371A" w:rsidRPr="001B7C50" w:rsidRDefault="00F1371A" w:rsidP="00F1371A">
            <w:pPr>
              <w:pStyle w:val="TAL"/>
            </w:pPr>
            <w:r w:rsidRPr="00CD4371">
              <w:t xml:space="preserve">A reference to a UPF configuration which defines how to identify a specific header field for which to perform the header handling action.  </w:t>
            </w:r>
          </w:p>
        </w:tc>
        <w:tc>
          <w:tcPr>
            <w:tcW w:w="2885" w:type="dxa"/>
          </w:tcPr>
          <w:p w14:paraId="455D95F6" w14:textId="77777777" w:rsidR="00F1371A" w:rsidRPr="001B7C50" w:rsidRDefault="00F1371A" w:rsidP="00F1371A">
            <w:pPr>
              <w:pStyle w:val="TAL"/>
            </w:pPr>
          </w:p>
        </w:tc>
      </w:tr>
      <w:tr w:rsidR="00F1371A" w:rsidRPr="001B7C50" w14:paraId="677F21B7" w14:textId="77777777" w:rsidTr="0025067A">
        <w:trPr>
          <w:cantSplit/>
          <w:jc w:val="center"/>
        </w:trPr>
        <w:tc>
          <w:tcPr>
            <w:tcW w:w="2605" w:type="dxa"/>
          </w:tcPr>
          <w:p w14:paraId="10B365D4" w14:textId="77777777" w:rsidR="00F1371A" w:rsidRPr="00CD4371" w:rsidRDefault="00F1371A" w:rsidP="00F1371A">
            <w:pPr>
              <w:pStyle w:val="TAL"/>
            </w:pPr>
            <w:r w:rsidRPr="00CD4371">
              <w:t>Header Value</w:t>
            </w:r>
          </w:p>
          <w:p w14:paraId="181F2007" w14:textId="4D563C73" w:rsidR="00F1371A" w:rsidRPr="001B7C50" w:rsidRDefault="00F1371A" w:rsidP="00F1371A">
            <w:pPr>
              <w:pStyle w:val="TAL"/>
            </w:pPr>
            <w:r w:rsidRPr="00CD4371">
              <w:t xml:space="preserve">(NOTE 12) </w:t>
            </w:r>
          </w:p>
        </w:tc>
        <w:tc>
          <w:tcPr>
            <w:tcW w:w="4141" w:type="dxa"/>
          </w:tcPr>
          <w:p w14:paraId="7D1C78BE" w14:textId="0059D7BB" w:rsidR="00F1371A" w:rsidRPr="001B7C50" w:rsidRDefault="00F1371A" w:rsidP="00F1371A">
            <w:pPr>
              <w:pStyle w:val="TAL"/>
            </w:pPr>
            <w:r w:rsidRPr="00CD4371">
              <w:t>A string describing the value of the specific header field.</w:t>
            </w:r>
          </w:p>
        </w:tc>
        <w:tc>
          <w:tcPr>
            <w:tcW w:w="2885" w:type="dxa"/>
          </w:tcPr>
          <w:p w14:paraId="485106CF" w14:textId="11B5CD25" w:rsidR="00F1371A" w:rsidRPr="001B7C50" w:rsidRDefault="00F1371A" w:rsidP="00F1371A">
            <w:pPr>
              <w:pStyle w:val="TAL"/>
            </w:pPr>
            <w:r w:rsidRPr="00CD4371">
              <w:t>Mandatory for Replace action, optional for Remove, Insert and Detect action</w:t>
            </w:r>
          </w:p>
        </w:tc>
      </w:tr>
      <w:tr w:rsidR="00F1371A" w:rsidRPr="001B7C50" w14:paraId="78F52BB4" w14:textId="77777777" w:rsidTr="0025067A">
        <w:trPr>
          <w:cantSplit/>
          <w:jc w:val="center"/>
        </w:trPr>
        <w:tc>
          <w:tcPr>
            <w:tcW w:w="2605" w:type="dxa"/>
          </w:tcPr>
          <w:p w14:paraId="068BBE5E" w14:textId="77777777" w:rsidR="00F1371A" w:rsidRPr="00CD4371" w:rsidRDefault="00F1371A" w:rsidP="00F1371A">
            <w:pPr>
              <w:pStyle w:val="TAL"/>
            </w:pPr>
            <w:r w:rsidRPr="00CD4371">
              <w:t>Header Handling Condition</w:t>
            </w:r>
          </w:p>
          <w:p w14:paraId="133D669D" w14:textId="3A12C74A" w:rsidR="00F1371A" w:rsidRPr="001B7C50" w:rsidRDefault="00F1371A" w:rsidP="00F1371A">
            <w:pPr>
              <w:pStyle w:val="TAL"/>
            </w:pPr>
            <w:r w:rsidRPr="00CD4371">
              <w:t>(NOTE 12)</w:t>
            </w:r>
          </w:p>
        </w:tc>
        <w:tc>
          <w:tcPr>
            <w:tcW w:w="4141" w:type="dxa"/>
          </w:tcPr>
          <w:p w14:paraId="3596558D" w14:textId="7D74352E" w:rsidR="00F1371A" w:rsidRPr="001B7C50" w:rsidRDefault="00F1371A" w:rsidP="00F1371A">
            <w:pPr>
              <w:pStyle w:val="TAL"/>
            </w:pPr>
            <w:r w:rsidRPr="00CD4371">
              <w:t>Indicates the condition for performing the header handling action.</w:t>
            </w:r>
          </w:p>
        </w:tc>
        <w:tc>
          <w:tcPr>
            <w:tcW w:w="2885" w:type="dxa"/>
          </w:tcPr>
          <w:p w14:paraId="635CC4C2" w14:textId="6E292D2E" w:rsidR="00F1371A" w:rsidRPr="001B7C50" w:rsidRDefault="00F1371A" w:rsidP="00F1371A">
            <w:pPr>
              <w:pStyle w:val="TAL"/>
            </w:pPr>
            <w:r w:rsidRPr="00CD4371">
              <w:t>Possible values: first match, every match</w:t>
            </w:r>
          </w:p>
        </w:tc>
      </w:tr>
      <w:tr w:rsidR="00F1371A" w:rsidRPr="001B7C50" w14:paraId="2C489C19" w14:textId="77777777" w:rsidTr="00C018E6">
        <w:trPr>
          <w:cantSplit/>
          <w:jc w:val="center"/>
        </w:trPr>
        <w:tc>
          <w:tcPr>
            <w:tcW w:w="2605" w:type="dxa"/>
          </w:tcPr>
          <w:p w14:paraId="3CB72723" w14:textId="77777777" w:rsidR="00F1371A" w:rsidRPr="00CD4371" w:rsidRDefault="00F1371A" w:rsidP="00F1371A">
            <w:pPr>
              <w:pStyle w:val="TAL"/>
            </w:pPr>
            <w:r w:rsidRPr="00CD4371">
              <w:t xml:space="preserve">Header Handling Reporting </w:t>
            </w:r>
          </w:p>
          <w:p w14:paraId="7DF650BA" w14:textId="59653312" w:rsidR="00F1371A" w:rsidRPr="001B7C50" w:rsidRDefault="00F1371A" w:rsidP="00F1371A">
            <w:pPr>
              <w:pStyle w:val="TAL"/>
            </w:pPr>
            <w:r w:rsidRPr="00CD4371">
              <w:t>(NOTE 12)</w:t>
            </w:r>
          </w:p>
        </w:tc>
        <w:tc>
          <w:tcPr>
            <w:tcW w:w="4141" w:type="dxa"/>
          </w:tcPr>
          <w:p w14:paraId="6D83F610" w14:textId="1A650CB6" w:rsidR="00F1371A" w:rsidRPr="001B7C50" w:rsidRDefault="00F1371A" w:rsidP="00F1371A">
            <w:pPr>
              <w:pStyle w:val="TAL"/>
            </w:pPr>
            <w:r w:rsidRPr="00CD4371">
              <w:t>Indicates whether reporting is requested for the performed Header Handling Action and the notification endpoint(s).</w:t>
            </w:r>
          </w:p>
        </w:tc>
        <w:tc>
          <w:tcPr>
            <w:tcW w:w="2885" w:type="dxa"/>
          </w:tcPr>
          <w:p w14:paraId="7A83C5CF" w14:textId="31A56D6C" w:rsidR="00F1371A" w:rsidRPr="001B7C50" w:rsidRDefault="00F1371A" w:rsidP="00F1371A">
            <w:pPr>
              <w:pStyle w:val="TAL"/>
            </w:pPr>
            <w:r w:rsidRPr="00CD4371">
              <w:t xml:space="preserve">Possible values: yes/no; if yes, one or more of the notification endpoints </w:t>
            </w:r>
          </w:p>
        </w:tc>
      </w:tr>
      <w:tr w:rsidR="00F1371A" w:rsidRPr="001B7C50" w14:paraId="3011BF3D" w14:textId="77777777" w:rsidTr="002C13BE">
        <w:trPr>
          <w:cantSplit/>
          <w:jc w:val="center"/>
        </w:trPr>
        <w:tc>
          <w:tcPr>
            <w:tcW w:w="9631" w:type="dxa"/>
            <w:gridSpan w:val="3"/>
          </w:tcPr>
          <w:p w14:paraId="08EE5460" w14:textId="77777777" w:rsidR="00F1371A" w:rsidRPr="001B7C50" w:rsidRDefault="00F1371A" w:rsidP="00F1371A">
            <w:pPr>
              <w:pStyle w:val="TAN"/>
            </w:pPr>
            <w:r w:rsidRPr="001B7C50">
              <w:lastRenderedPageBreak/>
              <w:t>NOTE 1:</w:t>
            </w:r>
            <w:r w:rsidRPr="001B7C50">
              <w:tab/>
              <w:t>Needed e.g. if:</w:t>
            </w:r>
          </w:p>
          <w:p w14:paraId="3A27AAD6" w14:textId="77777777" w:rsidR="00F1371A" w:rsidRPr="001B7C50" w:rsidRDefault="00F1371A" w:rsidP="00F1371A">
            <w:pPr>
              <w:pStyle w:val="TAN"/>
            </w:pPr>
            <w:r w:rsidRPr="001B7C50">
              <w:tab/>
              <w:t>-</w:t>
            </w:r>
            <w:r w:rsidRPr="001B7C50">
              <w:tab/>
              <w:t>UPF supports multiple DNN with overlapping IP addresses;</w:t>
            </w:r>
          </w:p>
          <w:p w14:paraId="1ED1A3EB" w14:textId="77777777" w:rsidR="00F1371A" w:rsidRPr="001B7C50" w:rsidRDefault="00F1371A" w:rsidP="00F1371A">
            <w:pPr>
              <w:pStyle w:val="TAN"/>
            </w:pPr>
            <w:r w:rsidRPr="001B7C50">
              <w:tab/>
              <w:t>-</w:t>
            </w:r>
            <w:r w:rsidRPr="001B7C50">
              <w:tab/>
              <w:t>UPF is connected to other UPF or NG-RAN node in different IP domains;</w:t>
            </w:r>
          </w:p>
          <w:p w14:paraId="6B8A2F7B" w14:textId="77777777" w:rsidR="00F1371A" w:rsidRPr="001B7C50" w:rsidRDefault="00F1371A" w:rsidP="00F1371A">
            <w:pPr>
              <w:pStyle w:val="TAN"/>
            </w:pPr>
            <w:r w:rsidRPr="001B7C50">
              <w:tab/>
              <w:t>-</w:t>
            </w:r>
            <w:r w:rsidRPr="001B7C50">
              <w:tab/>
              <w:t>UPF "local switch" and N19 forwarding is used for different 5G LAN groups.</w:t>
            </w:r>
          </w:p>
          <w:p w14:paraId="2F4C7BF8" w14:textId="77777777" w:rsidR="00F1371A" w:rsidRPr="001B7C50" w:rsidRDefault="00F1371A" w:rsidP="00F1371A">
            <w:pPr>
              <w:pStyle w:val="TAN"/>
            </w:pPr>
            <w:r w:rsidRPr="001B7C50">
              <w:t>NOTE 2:</w:t>
            </w:r>
            <w:r w:rsidRPr="001B7C50">
              <w:tab/>
              <w:t>These attributes are required for FAR action set to forwarding.</w:t>
            </w:r>
          </w:p>
          <w:p w14:paraId="243C9D5B" w14:textId="77777777" w:rsidR="00F1371A" w:rsidRPr="001B7C50" w:rsidRDefault="00F1371A" w:rsidP="00F1371A">
            <w:pPr>
              <w:pStyle w:val="TAN"/>
            </w:pPr>
            <w:r w:rsidRPr="001B7C50">
              <w:t>NOTE 3:</w:t>
            </w:r>
            <w:r w:rsidRPr="001B7C50">
              <w:tab/>
              <w:t>These attributes are required for FAR action set to forwarding or duplicating.</w:t>
            </w:r>
          </w:p>
          <w:p w14:paraId="446D71BE" w14:textId="6880065C" w:rsidR="00F1371A" w:rsidRPr="001B7C50" w:rsidRDefault="00F1371A" w:rsidP="00F1371A">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 5.6.7 and clause 6.1.3.14 of </w:t>
            </w:r>
            <w:r>
              <w:t>TS </w:t>
            </w:r>
            <w:r w:rsidRPr="001B7C50">
              <w:t>23.503 [45] for local N6 steering and in clause 5.6.16</w:t>
            </w:r>
            <w:r>
              <w:t xml:space="preserve"> </w:t>
            </w:r>
            <w:r w:rsidRPr="001B7C50">
              <w:t>and</w:t>
            </w:r>
            <w:r>
              <w:t xml:space="preserve"> </w:t>
            </w:r>
            <w:r w:rsidRPr="001B7C50">
              <w:t xml:space="preserve">clause 6.1.3.14 of </w:t>
            </w:r>
            <w:r>
              <w:t>TS </w:t>
            </w:r>
            <w:r w:rsidRPr="001B7C50">
              <w:t>23.503 [45] for N6-LAN steering. The</w:t>
            </w:r>
            <w:r>
              <w:t xml:space="preserve"> Forwarding Policy</w:t>
            </w:r>
            <w:r w:rsidRPr="001B7C50">
              <w:t xml:space="preserve"> action is enforced before the Outer header creation actions.</w:t>
            </w:r>
          </w:p>
          <w:p w14:paraId="35B15D04" w14:textId="77777777" w:rsidR="00F1371A" w:rsidRPr="001B7C50" w:rsidRDefault="00F1371A" w:rsidP="00F1371A">
            <w:pPr>
              <w:pStyle w:val="TAN"/>
            </w:pPr>
            <w:r w:rsidRPr="001B7C50">
              <w:t>NOTE 5:</w:t>
            </w:r>
            <w:r w:rsidRPr="001B7C50">
              <w:tab/>
              <w:t>This attribute is present for FAR action set to buffering.</w:t>
            </w:r>
          </w:p>
          <w:p w14:paraId="704A37DE" w14:textId="77777777" w:rsidR="00F1371A" w:rsidRPr="001B7C50" w:rsidRDefault="00F1371A" w:rsidP="00F1371A">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F1371A" w:rsidRPr="001B7C50" w:rsidRDefault="00F1371A" w:rsidP="00F1371A">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F1371A" w:rsidRPr="001B7C50" w:rsidRDefault="00F1371A" w:rsidP="00F1371A">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F1371A" w:rsidRDefault="00F1371A" w:rsidP="00F1371A">
            <w:pPr>
              <w:pStyle w:val="TAN"/>
            </w:pPr>
            <w:r w:rsidRPr="001B7C50">
              <w:t>NOTE 9:</w:t>
            </w:r>
            <w:r w:rsidRPr="001B7C50">
              <w:tab/>
              <w:t>In the architecture defined in clause 5.34, the rules exchanged between I-SMF and SMF are not associated with a N4 Session ID but are associated with a N16a association.</w:t>
            </w:r>
          </w:p>
          <w:p w14:paraId="3D48F7BF" w14:textId="77777777" w:rsidR="00F1371A" w:rsidRDefault="00F1371A" w:rsidP="00F1371A">
            <w:pPr>
              <w:pStyle w:val="TAN"/>
            </w:pPr>
            <w:r>
              <w:t>NOTE 10:</w:t>
            </w:r>
            <w:r>
              <w:tab/>
              <w:t>The use of Metadata is described in clause 5.6.16. How the UPF transforms the Metadata into actual information sent with the traffic (e.g. in the encapsulation header) is based on local policies related with the Forwarding Policy and not specified.</w:t>
            </w:r>
          </w:p>
          <w:p w14:paraId="16127C51" w14:textId="535C3B7C" w:rsidR="00F1371A" w:rsidRDefault="00F1371A" w:rsidP="00F1371A">
            <w:pPr>
              <w:pStyle w:val="TAN"/>
            </w:pPr>
            <w:r>
              <w:t>NOTE 11:</w:t>
            </w:r>
            <w:r>
              <w:tab/>
              <w:t>More detailed description of each of the Header Handling Control Rule parameters can be found in clause 5.6.17.2 which describes the corresponding AF provided parameters in the Header Handling Control information.</w:t>
            </w:r>
          </w:p>
          <w:p w14:paraId="113F9BFD" w14:textId="77777777" w:rsidR="00F1371A" w:rsidRDefault="00F1371A" w:rsidP="00F1371A">
            <w:pPr>
              <w:pStyle w:val="TAN"/>
            </w:pPr>
            <w:r>
              <w:t>NOTE 12:</w:t>
            </w:r>
            <w:r>
              <w:tab/>
              <w:t>These parameters are provided together to request a Header Handling Action. Multiple sets of these parameters (and thus multiple header handling actions) can be provided. One or more of these parameters can be provided to overwrite Header Handling Action related information pre-configured in the UPF as per the Header Handling Control Reference.</w:t>
            </w:r>
          </w:p>
          <w:p w14:paraId="49467C0C" w14:textId="0AA9C9AE" w:rsidR="000C32E8" w:rsidRPr="001B7C50" w:rsidRDefault="000C32E8" w:rsidP="00F1371A">
            <w:pPr>
              <w:pStyle w:val="TAN"/>
            </w:pPr>
            <w:r>
              <w:t>NOTE 13:</w:t>
            </w:r>
            <w:r>
              <w:tab/>
              <w:t>To be able to provide the media related information to the UPF, a close cooperation between the AS and the Proxy is assumed. Such cooperation is out of the scope of 3GPP.</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345" w:name="_CR5_8_5_7"/>
      <w:bookmarkStart w:id="2346" w:name="_Toc185600830"/>
      <w:bookmarkEnd w:id="2345"/>
      <w:r>
        <w:t>5.8.5</w:t>
      </w:r>
      <w:r w:rsidRPr="001B7C50">
        <w:t>.7</w:t>
      </w:r>
      <w:r w:rsidRPr="001B7C50">
        <w:tab/>
        <w:t>Usage Report generated by UPF</w:t>
      </w:r>
      <w:bookmarkEnd w:id="2346"/>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347" w:name="_CRTable5_8_5_71"/>
      <w:r w:rsidRPr="001B7C50">
        <w:lastRenderedPageBreak/>
        <w:t xml:space="preserve">Table </w:t>
      </w:r>
      <w:bookmarkEnd w:id="2347"/>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2C13BE">
        <w:trPr>
          <w:cantSplit/>
          <w:jc w:val="center"/>
        </w:trPr>
        <w:tc>
          <w:tcPr>
            <w:tcW w:w="2604" w:type="dxa"/>
          </w:tcPr>
          <w:p w14:paraId="1EF07A1B" w14:textId="77777777" w:rsidR="003D4653" w:rsidRPr="001B7C50" w:rsidRDefault="003D4653" w:rsidP="002C13BE">
            <w:pPr>
              <w:pStyle w:val="TAH"/>
            </w:pPr>
            <w:r w:rsidRPr="001B7C50">
              <w:t>Attribute</w:t>
            </w:r>
          </w:p>
        </w:tc>
        <w:tc>
          <w:tcPr>
            <w:tcW w:w="4136" w:type="dxa"/>
          </w:tcPr>
          <w:p w14:paraId="0A891137" w14:textId="77777777" w:rsidR="003D4653" w:rsidRPr="001B7C50" w:rsidRDefault="003D4653" w:rsidP="002C13BE">
            <w:pPr>
              <w:pStyle w:val="TAH"/>
            </w:pPr>
            <w:r w:rsidRPr="001B7C50">
              <w:t>Description</w:t>
            </w:r>
          </w:p>
        </w:tc>
        <w:tc>
          <w:tcPr>
            <w:tcW w:w="2891" w:type="dxa"/>
          </w:tcPr>
          <w:p w14:paraId="47660F52" w14:textId="77777777" w:rsidR="003D4653" w:rsidRPr="001B7C50" w:rsidRDefault="003D4653" w:rsidP="002C13BE">
            <w:pPr>
              <w:pStyle w:val="TAH"/>
            </w:pPr>
            <w:r w:rsidRPr="001B7C50">
              <w:t>Comment</w:t>
            </w:r>
          </w:p>
        </w:tc>
      </w:tr>
      <w:tr w:rsidR="003D4653" w:rsidRPr="001B7C50" w14:paraId="3D19484C" w14:textId="77777777" w:rsidTr="002C13BE">
        <w:trPr>
          <w:cantSplit/>
          <w:jc w:val="center"/>
        </w:trPr>
        <w:tc>
          <w:tcPr>
            <w:tcW w:w="2604" w:type="dxa"/>
          </w:tcPr>
          <w:p w14:paraId="483A49D3" w14:textId="77777777" w:rsidR="003D4653" w:rsidRPr="001B7C50" w:rsidRDefault="003D4653" w:rsidP="002C13BE">
            <w:pPr>
              <w:pStyle w:val="TAL"/>
            </w:pPr>
            <w:r w:rsidRPr="001B7C50">
              <w:t>N4 Session ID</w:t>
            </w:r>
          </w:p>
        </w:tc>
        <w:tc>
          <w:tcPr>
            <w:tcW w:w="4136" w:type="dxa"/>
          </w:tcPr>
          <w:p w14:paraId="7F2EF2EC" w14:textId="77777777" w:rsidR="003D4653" w:rsidRPr="001B7C50" w:rsidRDefault="003D4653" w:rsidP="002C13BE">
            <w:pPr>
              <w:pStyle w:val="TAL"/>
            </w:pPr>
            <w:r w:rsidRPr="001B7C50">
              <w:t>Uniquely identifies a session.</w:t>
            </w:r>
          </w:p>
        </w:tc>
        <w:tc>
          <w:tcPr>
            <w:tcW w:w="2891" w:type="dxa"/>
          </w:tcPr>
          <w:p w14:paraId="472A4EAE" w14:textId="77777777" w:rsidR="003D4653" w:rsidRPr="001B7C50" w:rsidRDefault="003D4653" w:rsidP="002C13BE">
            <w:pPr>
              <w:pStyle w:val="TAL"/>
            </w:pPr>
            <w:r w:rsidRPr="001B7C50">
              <w:t>Identifies the N4 session associated to this Usage Report</w:t>
            </w:r>
          </w:p>
        </w:tc>
      </w:tr>
      <w:tr w:rsidR="003D4653" w:rsidRPr="001B7C50" w14:paraId="26C8DF7E" w14:textId="77777777" w:rsidTr="002C13BE">
        <w:trPr>
          <w:cantSplit/>
          <w:jc w:val="center"/>
        </w:trPr>
        <w:tc>
          <w:tcPr>
            <w:tcW w:w="2604" w:type="dxa"/>
          </w:tcPr>
          <w:p w14:paraId="0DF75258" w14:textId="77777777" w:rsidR="003D4653" w:rsidRPr="001B7C50" w:rsidRDefault="003D4653" w:rsidP="002C13BE">
            <w:pPr>
              <w:pStyle w:val="TAL"/>
            </w:pPr>
            <w:r w:rsidRPr="001B7C50">
              <w:t>Rule ID</w:t>
            </w:r>
          </w:p>
        </w:tc>
        <w:tc>
          <w:tcPr>
            <w:tcW w:w="4136" w:type="dxa"/>
          </w:tcPr>
          <w:p w14:paraId="641EBF6D" w14:textId="77777777" w:rsidR="003D4653" w:rsidRPr="001B7C50" w:rsidRDefault="003D4653" w:rsidP="002C13BE">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2C13BE">
            <w:pPr>
              <w:pStyle w:val="TAL"/>
            </w:pPr>
            <w:r w:rsidRPr="001B7C50">
              <w:t>Packet Detection Rule is only indicated when Reporting trigger is Start/stop of traffic detection.</w:t>
            </w:r>
          </w:p>
          <w:p w14:paraId="1C092B25" w14:textId="77777777" w:rsidR="003D4653" w:rsidRPr="001B7C50" w:rsidRDefault="003D4653" w:rsidP="002C13BE">
            <w:pPr>
              <w:pStyle w:val="TAL"/>
            </w:pPr>
            <w:r w:rsidRPr="001B7C50">
              <w:t>Usage Reporting Rule is indicated for all other Reporting triggers.</w:t>
            </w:r>
          </w:p>
        </w:tc>
      </w:tr>
      <w:tr w:rsidR="003D4653" w:rsidRPr="001B7C50" w14:paraId="3CD9F0E5" w14:textId="77777777" w:rsidTr="002C13BE">
        <w:trPr>
          <w:cantSplit/>
          <w:jc w:val="center"/>
        </w:trPr>
        <w:tc>
          <w:tcPr>
            <w:tcW w:w="2604" w:type="dxa"/>
          </w:tcPr>
          <w:p w14:paraId="0332AF55" w14:textId="77777777" w:rsidR="003D4653" w:rsidRPr="001B7C50" w:rsidRDefault="003D4653" w:rsidP="002C13BE">
            <w:pPr>
              <w:pStyle w:val="TAL"/>
            </w:pPr>
            <w:r w:rsidRPr="001B7C50">
              <w:t>Reporting trigger</w:t>
            </w:r>
          </w:p>
        </w:tc>
        <w:tc>
          <w:tcPr>
            <w:tcW w:w="4136" w:type="dxa"/>
          </w:tcPr>
          <w:p w14:paraId="4A7CF917" w14:textId="77777777" w:rsidR="003D4653" w:rsidRPr="001B7C50" w:rsidRDefault="003D4653" w:rsidP="002C13BE">
            <w:pPr>
              <w:pStyle w:val="TAL"/>
            </w:pPr>
            <w:r w:rsidRPr="001B7C50">
              <w:t>Identifies the trigger for the usage report.</w:t>
            </w:r>
          </w:p>
        </w:tc>
        <w:tc>
          <w:tcPr>
            <w:tcW w:w="2891" w:type="dxa"/>
          </w:tcPr>
          <w:p w14:paraId="376CBD74" w14:textId="77777777" w:rsidR="003D4653" w:rsidRPr="001B7C50" w:rsidRDefault="003D4653" w:rsidP="002C13BE">
            <w:pPr>
              <w:pStyle w:val="TAL"/>
            </w:pPr>
            <w:r w:rsidRPr="001B7C50">
              <w:t>Applicable values are:</w:t>
            </w:r>
          </w:p>
          <w:p w14:paraId="61ACCA4E" w14:textId="77777777" w:rsidR="003D4653" w:rsidRPr="001B7C50" w:rsidRDefault="003D4653" w:rsidP="002C13BE">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2C13BE">
        <w:trPr>
          <w:cantSplit/>
          <w:jc w:val="center"/>
        </w:trPr>
        <w:tc>
          <w:tcPr>
            <w:tcW w:w="2604" w:type="dxa"/>
          </w:tcPr>
          <w:p w14:paraId="0FFB63E0" w14:textId="77777777" w:rsidR="003D4653" w:rsidRPr="001B7C50" w:rsidRDefault="003D4653" w:rsidP="002C13BE">
            <w:pPr>
              <w:pStyle w:val="TAL"/>
            </w:pPr>
            <w:r w:rsidRPr="001B7C50">
              <w:t>Start time</w:t>
            </w:r>
          </w:p>
        </w:tc>
        <w:tc>
          <w:tcPr>
            <w:tcW w:w="4136" w:type="dxa"/>
          </w:tcPr>
          <w:p w14:paraId="3A334451" w14:textId="77777777" w:rsidR="003D4653" w:rsidRPr="001B7C50" w:rsidRDefault="003D4653" w:rsidP="002C13BE">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2C13BE">
            <w:pPr>
              <w:pStyle w:val="TAL"/>
            </w:pPr>
            <w:r w:rsidRPr="001B7C50">
              <w:t>Not sent when Reporting trigger is Start/stop of traffic detection.</w:t>
            </w:r>
          </w:p>
        </w:tc>
      </w:tr>
      <w:tr w:rsidR="003D4653" w:rsidRPr="001B7C50" w14:paraId="0E264761" w14:textId="77777777" w:rsidTr="002C13BE">
        <w:trPr>
          <w:cantSplit/>
          <w:jc w:val="center"/>
        </w:trPr>
        <w:tc>
          <w:tcPr>
            <w:tcW w:w="2604" w:type="dxa"/>
          </w:tcPr>
          <w:p w14:paraId="014D1DC6" w14:textId="77777777" w:rsidR="003D4653" w:rsidRPr="001B7C50" w:rsidRDefault="003D4653" w:rsidP="002C13BE">
            <w:pPr>
              <w:pStyle w:val="TAL"/>
            </w:pPr>
            <w:r w:rsidRPr="001B7C50">
              <w:t>End time</w:t>
            </w:r>
          </w:p>
        </w:tc>
        <w:tc>
          <w:tcPr>
            <w:tcW w:w="4136" w:type="dxa"/>
          </w:tcPr>
          <w:p w14:paraId="067BF273" w14:textId="77777777" w:rsidR="003D4653" w:rsidRPr="001B7C50" w:rsidRDefault="003D4653" w:rsidP="002C13BE">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2C13BE">
            <w:pPr>
              <w:pStyle w:val="TAL"/>
            </w:pPr>
            <w:r w:rsidRPr="001B7C50">
              <w:t>Not sent when Reporting trigger is Start/stop of traffic detection.</w:t>
            </w:r>
          </w:p>
        </w:tc>
      </w:tr>
      <w:tr w:rsidR="003D4653" w:rsidRPr="001B7C50" w14:paraId="57B79DB6" w14:textId="77777777" w:rsidTr="002C13BE">
        <w:trPr>
          <w:cantSplit/>
          <w:jc w:val="center"/>
        </w:trPr>
        <w:tc>
          <w:tcPr>
            <w:tcW w:w="2604" w:type="dxa"/>
          </w:tcPr>
          <w:p w14:paraId="6D8D0EFB" w14:textId="77777777" w:rsidR="003D4653" w:rsidRPr="001B7C50" w:rsidRDefault="003D4653" w:rsidP="002C13BE">
            <w:pPr>
              <w:pStyle w:val="TAL"/>
            </w:pPr>
            <w:r w:rsidRPr="001B7C50">
              <w:t>Measurement information</w:t>
            </w:r>
          </w:p>
        </w:tc>
        <w:tc>
          <w:tcPr>
            <w:tcW w:w="4136" w:type="dxa"/>
          </w:tcPr>
          <w:p w14:paraId="57849C9B" w14:textId="77777777" w:rsidR="003D4653" w:rsidRPr="001B7C50" w:rsidRDefault="003D4653" w:rsidP="002C13BE">
            <w:pPr>
              <w:pStyle w:val="TAL"/>
            </w:pPr>
            <w:r w:rsidRPr="001B7C50">
              <w:t>Defines the measured volume/time/events for this URR.</w:t>
            </w:r>
          </w:p>
        </w:tc>
        <w:tc>
          <w:tcPr>
            <w:tcW w:w="2891" w:type="dxa"/>
          </w:tcPr>
          <w:p w14:paraId="1578D608" w14:textId="77777777" w:rsidR="003D4653" w:rsidRPr="001B7C50" w:rsidRDefault="003D4653" w:rsidP="002C13BE">
            <w:pPr>
              <w:pStyle w:val="TAL"/>
            </w:pPr>
            <w:r w:rsidRPr="001B7C50">
              <w:t>For details refer to clause 7.5.8.3 of TS 29.244 [65].</w:t>
            </w:r>
          </w:p>
        </w:tc>
      </w:tr>
      <w:tr w:rsidR="003D4653" w:rsidRPr="001B7C50" w14:paraId="3FBA10DE" w14:textId="77777777" w:rsidTr="002C13BE">
        <w:trPr>
          <w:cantSplit/>
          <w:jc w:val="center"/>
        </w:trPr>
        <w:tc>
          <w:tcPr>
            <w:tcW w:w="2604" w:type="dxa"/>
          </w:tcPr>
          <w:p w14:paraId="3A2A40C9" w14:textId="77777777" w:rsidR="003D4653" w:rsidRPr="001B7C50" w:rsidRDefault="003D4653" w:rsidP="002C13BE">
            <w:pPr>
              <w:pStyle w:val="TAL"/>
            </w:pPr>
            <w:r w:rsidRPr="001B7C50">
              <w:t>Other information</w:t>
            </w:r>
          </w:p>
        </w:tc>
        <w:tc>
          <w:tcPr>
            <w:tcW w:w="4136" w:type="dxa"/>
          </w:tcPr>
          <w:p w14:paraId="0204278E" w14:textId="77777777" w:rsidR="003D4653" w:rsidRPr="001B7C50" w:rsidRDefault="003D4653" w:rsidP="002C13BE">
            <w:pPr>
              <w:pStyle w:val="TAL"/>
            </w:pPr>
            <w:r w:rsidRPr="001B7C50">
              <w:t>Other events/information, e.g. related to reporting of UE MAC addresses.</w:t>
            </w:r>
          </w:p>
        </w:tc>
        <w:tc>
          <w:tcPr>
            <w:tcW w:w="2891" w:type="dxa"/>
          </w:tcPr>
          <w:p w14:paraId="746E1F77" w14:textId="77777777" w:rsidR="003D4653" w:rsidRPr="001B7C50" w:rsidRDefault="003D4653" w:rsidP="002C13BE">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348" w:name="_CR5_8_5_8"/>
      <w:bookmarkStart w:id="2349" w:name="_Toc185600831"/>
      <w:bookmarkEnd w:id="2348"/>
      <w:r>
        <w:t>5.8.5</w:t>
      </w:r>
      <w:r w:rsidRPr="001B7C50">
        <w:t>.8</w:t>
      </w:r>
      <w:r w:rsidRPr="001B7C50">
        <w:tab/>
        <w:t>Multi-Access Rule</w:t>
      </w:r>
      <w:bookmarkEnd w:id="2349"/>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350" w:name="_CRTable5_8_5_81"/>
      <w:r w:rsidRPr="001B7C50">
        <w:lastRenderedPageBreak/>
        <w:t xml:space="preserve">Table </w:t>
      </w:r>
      <w:bookmarkEnd w:id="2350"/>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2C13BE">
        <w:trPr>
          <w:cantSplit/>
          <w:jc w:val="center"/>
        </w:trPr>
        <w:tc>
          <w:tcPr>
            <w:tcW w:w="2876" w:type="dxa"/>
            <w:gridSpan w:val="2"/>
            <w:shd w:val="clear" w:color="auto" w:fill="auto"/>
          </w:tcPr>
          <w:p w14:paraId="3A32CFDE" w14:textId="77777777" w:rsidR="003D4653" w:rsidRPr="001B7C50" w:rsidRDefault="003D4653" w:rsidP="002C13BE">
            <w:pPr>
              <w:pStyle w:val="TAH"/>
            </w:pPr>
            <w:r w:rsidRPr="001B7C50">
              <w:t>Attribute</w:t>
            </w:r>
          </w:p>
        </w:tc>
        <w:tc>
          <w:tcPr>
            <w:tcW w:w="4149" w:type="dxa"/>
            <w:shd w:val="clear" w:color="auto" w:fill="auto"/>
          </w:tcPr>
          <w:p w14:paraId="4A5D4AAB" w14:textId="77777777" w:rsidR="003D4653" w:rsidRPr="001B7C50" w:rsidRDefault="003D4653" w:rsidP="002C13BE">
            <w:pPr>
              <w:pStyle w:val="TAH"/>
            </w:pPr>
            <w:r w:rsidRPr="001B7C50">
              <w:t>Description</w:t>
            </w:r>
          </w:p>
        </w:tc>
        <w:tc>
          <w:tcPr>
            <w:tcW w:w="2606" w:type="dxa"/>
            <w:shd w:val="clear" w:color="auto" w:fill="auto"/>
          </w:tcPr>
          <w:p w14:paraId="780665D9" w14:textId="77777777" w:rsidR="003D4653" w:rsidRPr="001B7C50" w:rsidRDefault="003D4653" w:rsidP="002C13BE">
            <w:pPr>
              <w:pStyle w:val="TAH"/>
            </w:pPr>
            <w:r w:rsidRPr="001B7C50">
              <w:t>Comment</w:t>
            </w:r>
          </w:p>
        </w:tc>
      </w:tr>
      <w:tr w:rsidR="003D4653" w:rsidRPr="001B7C50" w14:paraId="794EDFCD" w14:textId="77777777" w:rsidTr="002C13BE">
        <w:trPr>
          <w:cantSplit/>
          <w:jc w:val="center"/>
        </w:trPr>
        <w:tc>
          <w:tcPr>
            <w:tcW w:w="2876" w:type="dxa"/>
            <w:gridSpan w:val="2"/>
            <w:shd w:val="clear" w:color="auto" w:fill="auto"/>
          </w:tcPr>
          <w:p w14:paraId="0B8FF8BE" w14:textId="77777777" w:rsidR="003D4653" w:rsidRPr="001B7C50" w:rsidRDefault="003D4653" w:rsidP="002C13BE">
            <w:pPr>
              <w:pStyle w:val="TAL"/>
            </w:pPr>
            <w:r w:rsidRPr="001B7C50">
              <w:t>N4 Session ID</w:t>
            </w:r>
          </w:p>
        </w:tc>
        <w:tc>
          <w:tcPr>
            <w:tcW w:w="4149" w:type="dxa"/>
            <w:shd w:val="clear" w:color="auto" w:fill="auto"/>
          </w:tcPr>
          <w:p w14:paraId="2D4651EA" w14:textId="77777777" w:rsidR="003D4653" w:rsidRPr="001B7C50" w:rsidRDefault="003D4653" w:rsidP="002C13BE">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2C13BE">
            <w:pPr>
              <w:pStyle w:val="TAL"/>
            </w:pPr>
          </w:p>
        </w:tc>
      </w:tr>
      <w:tr w:rsidR="003D4653" w:rsidRPr="001B7C50" w14:paraId="43A07E49" w14:textId="77777777" w:rsidTr="002C13BE">
        <w:trPr>
          <w:cantSplit/>
          <w:jc w:val="center"/>
        </w:trPr>
        <w:tc>
          <w:tcPr>
            <w:tcW w:w="2876" w:type="dxa"/>
            <w:gridSpan w:val="2"/>
            <w:shd w:val="clear" w:color="auto" w:fill="auto"/>
          </w:tcPr>
          <w:p w14:paraId="61ECA665" w14:textId="77777777" w:rsidR="003D4653" w:rsidRPr="001B7C50" w:rsidRDefault="003D4653" w:rsidP="002C13BE">
            <w:pPr>
              <w:pStyle w:val="TAL"/>
            </w:pPr>
            <w:r w:rsidRPr="001B7C50">
              <w:t>Rule ID</w:t>
            </w:r>
          </w:p>
        </w:tc>
        <w:tc>
          <w:tcPr>
            <w:tcW w:w="4149" w:type="dxa"/>
            <w:shd w:val="clear" w:color="auto" w:fill="auto"/>
          </w:tcPr>
          <w:p w14:paraId="4EB85253" w14:textId="77777777" w:rsidR="003D4653" w:rsidRPr="001B7C50" w:rsidRDefault="003D4653" w:rsidP="002C13BE">
            <w:pPr>
              <w:pStyle w:val="TAL"/>
            </w:pPr>
            <w:r w:rsidRPr="001B7C50">
              <w:t>Unique identifier to identify this rule.</w:t>
            </w:r>
          </w:p>
        </w:tc>
        <w:tc>
          <w:tcPr>
            <w:tcW w:w="2606" w:type="dxa"/>
            <w:shd w:val="clear" w:color="auto" w:fill="auto"/>
          </w:tcPr>
          <w:p w14:paraId="103B07A2" w14:textId="77777777" w:rsidR="003D4653" w:rsidRPr="001B7C50" w:rsidRDefault="003D4653" w:rsidP="002C13BE">
            <w:pPr>
              <w:pStyle w:val="TAL"/>
            </w:pPr>
          </w:p>
        </w:tc>
      </w:tr>
      <w:tr w:rsidR="003D4653" w:rsidRPr="001B7C50" w14:paraId="39260F22" w14:textId="77777777" w:rsidTr="002C13BE">
        <w:trPr>
          <w:cantSplit/>
          <w:jc w:val="center"/>
        </w:trPr>
        <w:tc>
          <w:tcPr>
            <w:tcW w:w="2876" w:type="dxa"/>
            <w:gridSpan w:val="2"/>
            <w:shd w:val="clear" w:color="auto" w:fill="auto"/>
          </w:tcPr>
          <w:p w14:paraId="7F198557" w14:textId="77777777" w:rsidR="003D4653" w:rsidRDefault="003D4653" w:rsidP="002C13BE">
            <w:pPr>
              <w:pStyle w:val="TAL"/>
            </w:pPr>
            <w:r w:rsidRPr="001B7C50">
              <w:t>Steering functionality</w:t>
            </w:r>
          </w:p>
          <w:p w14:paraId="111D5E1C" w14:textId="77777777" w:rsidR="003D4653" w:rsidRPr="001B7C50" w:rsidRDefault="003D4653" w:rsidP="002C13BE">
            <w:pPr>
              <w:pStyle w:val="TAL"/>
            </w:pPr>
            <w:r>
              <w:t>(NOTE 5)</w:t>
            </w:r>
          </w:p>
        </w:tc>
        <w:tc>
          <w:tcPr>
            <w:tcW w:w="4149" w:type="dxa"/>
            <w:shd w:val="clear" w:color="auto" w:fill="auto"/>
          </w:tcPr>
          <w:p w14:paraId="2EB00342" w14:textId="77777777" w:rsidR="003D4653" w:rsidRPr="001B7C50" w:rsidRDefault="003D4653" w:rsidP="002C13BE">
            <w:pPr>
              <w:pStyle w:val="TAL"/>
            </w:pPr>
            <w:r w:rsidRPr="001B7C50">
              <w:t>Indicates the applicable traffic steering functionality:</w:t>
            </w:r>
          </w:p>
          <w:p w14:paraId="3179BF76" w14:textId="247D3E0A" w:rsidR="003D4653" w:rsidRPr="001B7C50" w:rsidRDefault="003D4653" w:rsidP="002C13BE">
            <w:pPr>
              <w:pStyle w:val="TAL"/>
            </w:pPr>
            <w:r w:rsidRPr="001B7C50">
              <w:t>Values "MPTCP functionality", "ATSSS-LL functionality"</w:t>
            </w:r>
            <w:r>
              <w:t>, "MPQUIC</w:t>
            </w:r>
            <w:r w:rsidR="00593703">
              <w:t>-UDP</w:t>
            </w:r>
            <w:r>
              <w:t xml:space="preserve"> functionality"</w:t>
            </w:r>
            <w:r w:rsidR="00593703">
              <w:t>, "MPQUIC-IP functionality", "MPQUIC-E functionality"</w:t>
            </w:r>
            <w:r w:rsidRPr="001B7C50">
              <w:t>.</w:t>
            </w:r>
          </w:p>
        </w:tc>
        <w:tc>
          <w:tcPr>
            <w:tcW w:w="2606" w:type="dxa"/>
            <w:shd w:val="clear" w:color="auto" w:fill="auto"/>
          </w:tcPr>
          <w:p w14:paraId="26B2EC75" w14:textId="77777777" w:rsidR="003D4653" w:rsidRPr="001B7C50" w:rsidRDefault="003D4653" w:rsidP="002C13BE">
            <w:pPr>
              <w:pStyle w:val="TAL"/>
            </w:pPr>
          </w:p>
        </w:tc>
      </w:tr>
      <w:tr w:rsidR="003D4653" w:rsidRPr="001B7C50" w14:paraId="141DB4A3" w14:textId="77777777" w:rsidTr="002C13BE">
        <w:trPr>
          <w:cantSplit/>
          <w:jc w:val="center"/>
        </w:trPr>
        <w:tc>
          <w:tcPr>
            <w:tcW w:w="2876" w:type="dxa"/>
            <w:gridSpan w:val="2"/>
            <w:shd w:val="clear" w:color="auto" w:fill="auto"/>
          </w:tcPr>
          <w:p w14:paraId="041F61E6" w14:textId="77777777" w:rsidR="003D4653" w:rsidRPr="001B7C50" w:rsidRDefault="003D4653" w:rsidP="002C13BE">
            <w:pPr>
              <w:pStyle w:val="TAL"/>
            </w:pPr>
            <w:r>
              <w:t>Transport Mode</w:t>
            </w:r>
          </w:p>
        </w:tc>
        <w:tc>
          <w:tcPr>
            <w:tcW w:w="4149" w:type="dxa"/>
            <w:shd w:val="clear" w:color="auto" w:fill="auto"/>
          </w:tcPr>
          <w:p w14:paraId="42FB602A" w14:textId="7768166A" w:rsidR="003D4653" w:rsidRPr="001B7C50" w:rsidRDefault="003D4653" w:rsidP="002C13BE">
            <w:pPr>
              <w:pStyle w:val="TAL"/>
            </w:pPr>
            <w:r>
              <w:t>Identifies the transport mode (see clause 5.32.6.2.2.1) that should be used for the matching traffic, when the Steering functionality is the MPQUIC</w:t>
            </w:r>
            <w:r w:rsidR="00593703">
              <w:t>-UDP</w:t>
            </w:r>
            <w:r>
              <w:t xml:space="preserve"> functionality</w:t>
            </w:r>
            <w:r w:rsidR="00593703">
              <w:t>, the MPQUIC-IP functionality, or the MPQUIC-E functionality</w:t>
            </w:r>
            <w:r>
              <w:t>.</w:t>
            </w:r>
          </w:p>
        </w:tc>
        <w:tc>
          <w:tcPr>
            <w:tcW w:w="2606" w:type="dxa"/>
            <w:shd w:val="clear" w:color="auto" w:fill="auto"/>
          </w:tcPr>
          <w:p w14:paraId="40A4FA28" w14:textId="544B2441" w:rsidR="003D4653" w:rsidRPr="001B7C50" w:rsidRDefault="003D4653" w:rsidP="002C13BE">
            <w:pPr>
              <w:pStyle w:val="TAL"/>
            </w:pPr>
            <w:r>
              <w:t>The Transport Mode shall be included only when the Steering Functionality is the MPQUIC</w:t>
            </w:r>
            <w:r w:rsidR="00593703">
              <w:t>-UDP</w:t>
            </w:r>
            <w:r>
              <w:t xml:space="preserve"> functionality</w:t>
            </w:r>
            <w:r w:rsidR="00593703">
              <w:t>, the MPQUIC-IP functionality or the MPQUIC-E functionality</w:t>
            </w:r>
            <w:r>
              <w:t>. In all other cases, the Transport Mode shall not be included.</w:t>
            </w:r>
          </w:p>
        </w:tc>
      </w:tr>
      <w:tr w:rsidR="003D4653" w:rsidRPr="001B7C50" w14:paraId="703C4122" w14:textId="77777777" w:rsidTr="002C13BE">
        <w:trPr>
          <w:cantSplit/>
          <w:jc w:val="center"/>
        </w:trPr>
        <w:tc>
          <w:tcPr>
            <w:tcW w:w="2876" w:type="dxa"/>
            <w:gridSpan w:val="2"/>
            <w:shd w:val="clear" w:color="auto" w:fill="auto"/>
          </w:tcPr>
          <w:p w14:paraId="52A79E77" w14:textId="77777777" w:rsidR="003D4653" w:rsidRDefault="003D4653" w:rsidP="002C13BE">
            <w:pPr>
              <w:pStyle w:val="TAL"/>
            </w:pPr>
            <w:r w:rsidRPr="001B7C50">
              <w:t>Steering mode</w:t>
            </w:r>
          </w:p>
          <w:p w14:paraId="03771F7D" w14:textId="77777777" w:rsidR="003D4653" w:rsidRPr="001B7C50" w:rsidRDefault="003D4653" w:rsidP="002C13BE">
            <w:pPr>
              <w:pStyle w:val="TAL"/>
            </w:pPr>
            <w:r>
              <w:t>(NOTE 5)</w:t>
            </w:r>
          </w:p>
        </w:tc>
        <w:tc>
          <w:tcPr>
            <w:tcW w:w="4149" w:type="dxa"/>
            <w:shd w:val="clear" w:color="auto" w:fill="auto"/>
          </w:tcPr>
          <w:p w14:paraId="0BFFB33D" w14:textId="77777777" w:rsidR="003D4653" w:rsidRPr="001B7C50" w:rsidRDefault="003D4653" w:rsidP="002C13BE">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2C13BE">
            <w:pPr>
              <w:pStyle w:val="TAL"/>
            </w:pPr>
          </w:p>
        </w:tc>
      </w:tr>
      <w:tr w:rsidR="003D4653" w:rsidRPr="001B7C50" w14:paraId="5B562237" w14:textId="77777777" w:rsidTr="002C13BE">
        <w:trPr>
          <w:cantSplit/>
          <w:jc w:val="center"/>
        </w:trPr>
        <w:tc>
          <w:tcPr>
            <w:tcW w:w="2876" w:type="dxa"/>
            <w:gridSpan w:val="2"/>
            <w:shd w:val="clear" w:color="auto" w:fill="auto"/>
          </w:tcPr>
          <w:p w14:paraId="529BB0C2" w14:textId="77777777" w:rsidR="003D4653" w:rsidRPr="001B7C50" w:rsidRDefault="003D4653" w:rsidP="002C13BE">
            <w:pPr>
              <w:pStyle w:val="TAL"/>
            </w:pPr>
            <w:r w:rsidRPr="001B7C50">
              <w:t>Steering Mode Indicator</w:t>
            </w:r>
          </w:p>
          <w:p w14:paraId="39D8E29C" w14:textId="77777777" w:rsidR="003D4653" w:rsidRPr="001B7C50" w:rsidRDefault="003D4653" w:rsidP="002C13BE">
            <w:pPr>
              <w:pStyle w:val="TAL"/>
            </w:pPr>
            <w:r w:rsidRPr="001B7C50">
              <w:t>(NOTE 4)</w:t>
            </w:r>
          </w:p>
        </w:tc>
        <w:tc>
          <w:tcPr>
            <w:tcW w:w="4149" w:type="dxa"/>
            <w:shd w:val="clear" w:color="auto" w:fill="auto"/>
          </w:tcPr>
          <w:p w14:paraId="507A563C" w14:textId="77777777" w:rsidR="003D4653" w:rsidRPr="001B7C50" w:rsidRDefault="003D4653" w:rsidP="002C13BE">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2C13BE">
            <w:pPr>
              <w:pStyle w:val="TAL"/>
            </w:pPr>
          </w:p>
        </w:tc>
      </w:tr>
      <w:tr w:rsidR="003D4653" w:rsidRPr="001B7C50" w14:paraId="28323951" w14:textId="77777777" w:rsidTr="002C13BE">
        <w:trPr>
          <w:cantSplit/>
          <w:jc w:val="center"/>
        </w:trPr>
        <w:tc>
          <w:tcPr>
            <w:tcW w:w="2876" w:type="dxa"/>
            <w:gridSpan w:val="2"/>
            <w:shd w:val="clear" w:color="auto" w:fill="auto"/>
          </w:tcPr>
          <w:p w14:paraId="126B6ED4" w14:textId="77777777" w:rsidR="003D4653" w:rsidRPr="001B7C50" w:rsidRDefault="003D4653" w:rsidP="002C13BE">
            <w:pPr>
              <w:pStyle w:val="TAL"/>
            </w:pPr>
            <w:r w:rsidRPr="001B7C50">
              <w:t>Threshold values</w:t>
            </w:r>
          </w:p>
          <w:p w14:paraId="3E876A85" w14:textId="77777777" w:rsidR="003D4653" w:rsidRPr="001B7C50" w:rsidRDefault="003D4653" w:rsidP="002C13BE">
            <w:pPr>
              <w:pStyle w:val="TAL"/>
            </w:pPr>
            <w:r w:rsidRPr="001B7C50">
              <w:t>(NOTE 3, NOTE 4)</w:t>
            </w:r>
          </w:p>
        </w:tc>
        <w:tc>
          <w:tcPr>
            <w:tcW w:w="4149" w:type="dxa"/>
            <w:shd w:val="clear" w:color="auto" w:fill="auto"/>
          </w:tcPr>
          <w:p w14:paraId="6C0E504C" w14:textId="77777777" w:rsidR="003D4653" w:rsidRPr="001B7C50" w:rsidRDefault="003D4653" w:rsidP="002C13BE">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2C13BE">
            <w:pPr>
              <w:pStyle w:val="TAL"/>
            </w:pPr>
            <w:r w:rsidRPr="001B7C50">
              <w:t>The Threshold Values are applied by UPF as described in clause 5.32.8.</w:t>
            </w:r>
          </w:p>
        </w:tc>
      </w:tr>
      <w:tr w:rsidR="003D4653" w:rsidRPr="001B7C50" w14:paraId="2DA4D5C1" w14:textId="77777777" w:rsidTr="002C13BE">
        <w:trPr>
          <w:cantSplit/>
          <w:jc w:val="center"/>
        </w:trPr>
        <w:tc>
          <w:tcPr>
            <w:tcW w:w="1438" w:type="dxa"/>
            <w:tcBorders>
              <w:bottom w:val="nil"/>
            </w:tcBorders>
            <w:shd w:val="clear" w:color="auto" w:fill="auto"/>
          </w:tcPr>
          <w:p w14:paraId="29CD9F16" w14:textId="77777777" w:rsidR="003D4653" w:rsidRPr="001B7C50" w:rsidRDefault="003D4653" w:rsidP="002C13BE">
            <w:pPr>
              <w:pStyle w:val="TAL"/>
            </w:pPr>
            <w:r w:rsidRPr="001B7C50">
              <w:t>Per-Access Forwarding</w:t>
            </w:r>
          </w:p>
        </w:tc>
        <w:tc>
          <w:tcPr>
            <w:tcW w:w="1438" w:type="dxa"/>
            <w:shd w:val="clear" w:color="auto" w:fill="auto"/>
          </w:tcPr>
          <w:p w14:paraId="505CCD7B" w14:textId="77777777" w:rsidR="003D4653" w:rsidRPr="001B7C50" w:rsidRDefault="003D4653" w:rsidP="002C13BE">
            <w:pPr>
              <w:pStyle w:val="TAL"/>
            </w:pPr>
            <w:r w:rsidRPr="001B7C50">
              <w:t>Forwarding Action Rule ID</w:t>
            </w:r>
          </w:p>
        </w:tc>
        <w:tc>
          <w:tcPr>
            <w:tcW w:w="4149" w:type="dxa"/>
            <w:shd w:val="clear" w:color="auto" w:fill="auto"/>
          </w:tcPr>
          <w:p w14:paraId="1343D442" w14:textId="77777777" w:rsidR="003D4653" w:rsidRPr="001B7C50" w:rsidRDefault="003D4653" w:rsidP="002C13BE">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2C13BE">
            <w:pPr>
              <w:pStyle w:val="TAL"/>
            </w:pPr>
          </w:p>
        </w:tc>
      </w:tr>
      <w:tr w:rsidR="003D4653" w:rsidRPr="001B7C50" w14:paraId="5D86462C" w14:textId="77777777" w:rsidTr="002C13BE">
        <w:trPr>
          <w:cantSplit/>
          <w:jc w:val="center"/>
        </w:trPr>
        <w:tc>
          <w:tcPr>
            <w:tcW w:w="1438" w:type="dxa"/>
            <w:tcBorders>
              <w:top w:val="nil"/>
              <w:bottom w:val="nil"/>
            </w:tcBorders>
            <w:shd w:val="clear" w:color="auto" w:fill="auto"/>
          </w:tcPr>
          <w:p w14:paraId="27A905E9" w14:textId="77777777" w:rsidR="003D4653" w:rsidRPr="001B7C50" w:rsidRDefault="003D4653" w:rsidP="002C13BE">
            <w:pPr>
              <w:pStyle w:val="TAL"/>
            </w:pPr>
            <w:r w:rsidRPr="001B7C50">
              <w:t>Action information</w:t>
            </w:r>
          </w:p>
        </w:tc>
        <w:tc>
          <w:tcPr>
            <w:tcW w:w="1438" w:type="dxa"/>
            <w:shd w:val="clear" w:color="auto" w:fill="auto"/>
          </w:tcPr>
          <w:p w14:paraId="1A548959" w14:textId="77777777" w:rsidR="003D4653" w:rsidRPr="001B7C50" w:rsidRDefault="003D4653" w:rsidP="002C13BE">
            <w:pPr>
              <w:pStyle w:val="TAL"/>
            </w:pPr>
            <w:r w:rsidRPr="001B7C50">
              <w:t>Weight</w:t>
            </w:r>
          </w:p>
        </w:tc>
        <w:tc>
          <w:tcPr>
            <w:tcW w:w="4149" w:type="dxa"/>
            <w:shd w:val="clear" w:color="auto" w:fill="auto"/>
          </w:tcPr>
          <w:p w14:paraId="3825DCAC" w14:textId="77777777" w:rsidR="003D4653" w:rsidRPr="001B7C50" w:rsidRDefault="003D4653" w:rsidP="002C13BE">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2C13BE">
            <w:pPr>
              <w:pStyle w:val="TAL"/>
            </w:pPr>
            <w:r w:rsidRPr="001B7C50">
              <w:t>The weights for all FARs need to sum up to 100</w:t>
            </w:r>
          </w:p>
        </w:tc>
      </w:tr>
      <w:tr w:rsidR="003D4653" w:rsidRPr="001B7C50" w14:paraId="74DA89A3" w14:textId="77777777" w:rsidTr="002C13BE">
        <w:trPr>
          <w:cantSplit/>
          <w:jc w:val="center"/>
        </w:trPr>
        <w:tc>
          <w:tcPr>
            <w:tcW w:w="1438" w:type="dxa"/>
            <w:tcBorders>
              <w:top w:val="nil"/>
              <w:bottom w:val="nil"/>
            </w:tcBorders>
            <w:shd w:val="clear" w:color="auto" w:fill="auto"/>
          </w:tcPr>
          <w:p w14:paraId="033EF329" w14:textId="77777777" w:rsidR="003D4653" w:rsidRPr="001B7C50" w:rsidRDefault="003D4653" w:rsidP="002C13BE">
            <w:pPr>
              <w:pStyle w:val="TAL"/>
            </w:pPr>
            <w:r w:rsidRPr="001B7C50">
              <w:t>(NOTE 1)</w:t>
            </w:r>
          </w:p>
          <w:p w14:paraId="210311F6" w14:textId="77777777" w:rsidR="003D4653" w:rsidRPr="001B7C50" w:rsidRDefault="003D4653" w:rsidP="002C13BE">
            <w:pPr>
              <w:pStyle w:val="TAL"/>
            </w:pPr>
            <w:r w:rsidRPr="001B7C50">
              <w:t>(NOTE 2)</w:t>
            </w:r>
          </w:p>
        </w:tc>
        <w:tc>
          <w:tcPr>
            <w:tcW w:w="1438" w:type="dxa"/>
            <w:shd w:val="clear" w:color="auto" w:fill="auto"/>
          </w:tcPr>
          <w:p w14:paraId="0DD4C857" w14:textId="77777777" w:rsidR="003D4653" w:rsidRPr="001B7C50" w:rsidRDefault="003D4653" w:rsidP="002C13BE">
            <w:pPr>
              <w:pStyle w:val="TAL"/>
            </w:pPr>
            <w:r w:rsidRPr="001B7C50">
              <w:t>Priority</w:t>
            </w:r>
          </w:p>
        </w:tc>
        <w:tc>
          <w:tcPr>
            <w:tcW w:w="4149" w:type="dxa"/>
            <w:shd w:val="clear" w:color="auto" w:fill="auto"/>
          </w:tcPr>
          <w:p w14:paraId="37165E0A" w14:textId="77777777" w:rsidR="003D4653" w:rsidRPr="001B7C50" w:rsidRDefault="003D4653" w:rsidP="002C13BE">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2C13BE">
            <w:pPr>
              <w:pStyle w:val="TAL"/>
            </w:pPr>
            <w:r w:rsidRPr="001B7C50">
              <w:t>"Active or Standby" for "Active-Standby" steering mode and "High or Low" for "Priority-based" steering mode</w:t>
            </w:r>
          </w:p>
        </w:tc>
      </w:tr>
      <w:tr w:rsidR="003D4653" w:rsidRPr="001B7C50" w14:paraId="17EA05D2" w14:textId="77777777" w:rsidTr="002C13BE">
        <w:trPr>
          <w:cantSplit/>
          <w:jc w:val="center"/>
        </w:trPr>
        <w:tc>
          <w:tcPr>
            <w:tcW w:w="1438" w:type="dxa"/>
            <w:tcBorders>
              <w:top w:val="nil"/>
              <w:bottom w:val="nil"/>
            </w:tcBorders>
            <w:shd w:val="clear" w:color="auto" w:fill="auto"/>
          </w:tcPr>
          <w:p w14:paraId="7EDF2A06" w14:textId="77777777" w:rsidR="003D4653" w:rsidRPr="001B7C50" w:rsidRDefault="003D4653" w:rsidP="002C13BE">
            <w:pPr>
              <w:pStyle w:val="TAL"/>
            </w:pPr>
          </w:p>
        </w:tc>
        <w:tc>
          <w:tcPr>
            <w:tcW w:w="1438" w:type="dxa"/>
            <w:shd w:val="clear" w:color="auto" w:fill="auto"/>
          </w:tcPr>
          <w:p w14:paraId="525C131A" w14:textId="77777777" w:rsidR="003D4653" w:rsidRPr="001B7C50" w:rsidRDefault="003D4653" w:rsidP="002C13BE">
            <w:pPr>
              <w:pStyle w:val="TAL"/>
            </w:pPr>
            <w:r w:rsidRPr="001B7C50">
              <w:t>List of Usage Reporting Rule ID(s)</w:t>
            </w:r>
          </w:p>
        </w:tc>
        <w:tc>
          <w:tcPr>
            <w:tcW w:w="4149" w:type="dxa"/>
            <w:shd w:val="clear" w:color="auto" w:fill="auto"/>
          </w:tcPr>
          <w:p w14:paraId="3155AE14" w14:textId="77777777" w:rsidR="003D4653" w:rsidRPr="001B7C50" w:rsidRDefault="003D4653" w:rsidP="002C13BE">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2C13BE">
            <w:pPr>
              <w:pStyle w:val="TAL"/>
            </w:pPr>
            <w:r w:rsidRPr="001B7C50">
              <w:t>This enables the SMF to request separate usage reports for different FARs (i.e. different accesses)</w:t>
            </w:r>
          </w:p>
        </w:tc>
      </w:tr>
      <w:tr w:rsidR="003D4653" w:rsidRPr="001B7C50" w14:paraId="45544B4F" w14:textId="77777777" w:rsidTr="002C13BE">
        <w:trPr>
          <w:cantSplit/>
          <w:jc w:val="center"/>
        </w:trPr>
        <w:tc>
          <w:tcPr>
            <w:tcW w:w="9631" w:type="dxa"/>
            <w:gridSpan w:val="4"/>
            <w:shd w:val="clear" w:color="auto" w:fill="auto"/>
          </w:tcPr>
          <w:p w14:paraId="07EE181E" w14:textId="77777777" w:rsidR="003D4653" w:rsidRPr="001B7C50" w:rsidRDefault="003D4653" w:rsidP="002C13BE">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2C13BE">
            <w:pPr>
              <w:pStyle w:val="TAN"/>
            </w:pPr>
            <w:r w:rsidRPr="001B7C50">
              <w:t>NOTE 2:</w:t>
            </w:r>
            <w:r w:rsidRPr="001B7C50">
              <w:tab/>
              <w:t>The Weight is treated as the default percentages if the Autonomous operation is allowed for the "Load Balancing" steering mode.</w:t>
            </w:r>
          </w:p>
          <w:p w14:paraId="67EDB0DB" w14:textId="5C4B1FF1" w:rsidR="003D4653" w:rsidRPr="001B7C50" w:rsidRDefault="003D4653" w:rsidP="002C13BE">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p>
          <w:p w14:paraId="24A6A571" w14:textId="77777777" w:rsidR="003D4653" w:rsidRDefault="003D4653" w:rsidP="002C13BE">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2C13BE">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351" w:name="_CR5_8_5_9"/>
      <w:bookmarkStart w:id="2352" w:name="_Toc185600832"/>
      <w:bookmarkEnd w:id="2351"/>
      <w:r>
        <w:t>5.8.5</w:t>
      </w:r>
      <w:r w:rsidRPr="001B7C50">
        <w:t>.9</w:t>
      </w:r>
      <w:r w:rsidRPr="001B7C50">
        <w:tab/>
        <w:t>Bridge</w:t>
      </w:r>
      <w:r>
        <w:t>/Router</w:t>
      </w:r>
      <w:r w:rsidRPr="001B7C50">
        <w:t xml:space="preserve"> Information</w:t>
      </w:r>
      <w:bookmarkEnd w:id="2352"/>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353" w:name="_CRTable5_8_5_91"/>
      <w:r w:rsidRPr="001B7C50">
        <w:lastRenderedPageBreak/>
        <w:t xml:space="preserve">Table </w:t>
      </w:r>
      <w:bookmarkEnd w:id="2353"/>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2C13BE">
        <w:trPr>
          <w:cantSplit/>
          <w:jc w:val="center"/>
        </w:trPr>
        <w:tc>
          <w:tcPr>
            <w:tcW w:w="2876" w:type="dxa"/>
            <w:shd w:val="clear" w:color="auto" w:fill="auto"/>
          </w:tcPr>
          <w:p w14:paraId="18C3EA79" w14:textId="77777777" w:rsidR="003D4653" w:rsidRPr="001B7C50" w:rsidRDefault="003D4653" w:rsidP="002C13BE">
            <w:pPr>
              <w:pStyle w:val="TAH"/>
            </w:pPr>
            <w:r w:rsidRPr="001B7C50">
              <w:t>Attribute</w:t>
            </w:r>
          </w:p>
        </w:tc>
        <w:tc>
          <w:tcPr>
            <w:tcW w:w="4149" w:type="dxa"/>
            <w:shd w:val="clear" w:color="auto" w:fill="auto"/>
          </w:tcPr>
          <w:p w14:paraId="2F06D87C" w14:textId="77777777" w:rsidR="003D4653" w:rsidRPr="001B7C50" w:rsidRDefault="003D4653" w:rsidP="002C13BE">
            <w:pPr>
              <w:pStyle w:val="TAH"/>
            </w:pPr>
            <w:r w:rsidRPr="001B7C50">
              <w:t>Description</w:t>
            </w:r>
          </w:p>
        </w:tc>
        <w:tc>
          <w:tcPr>
            <w:tcW w:w="2606" w:type="dxa"/>
            <w:shd w:val="clear" w:color="auto" w:fill="auto"/>
          </w:tcPr>
          <w:p w14:paraId="34ABCD30" w14:textId="77777777" w:rsidR="003D4653" w:rsidRPr="001B7C50" w:rsidRDefault="003D4653" w:rsidP="002C13BE">
            <w:pPr>
              <w:pStyle w:val="TAH"/>
            </w:pPr>
            <w:r w:rsidRPr="001B7C50">
              <w:t>Comment</w:t>
            </w:r>
          </w:p>
        </w:tc>
      </w:tr>
      <w:tr w:rsidR="003D4653" w:rsidRPr="001B7C50" w14:paraId="6E55C43F" w14:textId="77777777" w:rsidTr="002C13BE">
        <w:trPr>
          <w:cantSplit/>
          <w:jc w:val="center"/>
        </w:trPr>
        <w:tc>
          <w:tcPr>
            <w:tcW w:w="2876" w:type="dxa"/>
            <w:shd w:val="clear" w:color="auto" w:fill="auto"/>
          </w:tcPr>
          <w:p w14:paraId="0C478B9C" w14:textId="064DC9D6" w:rsidR="003D4653" w:rsidRPr="001B7C50" w:rsidRDefault="003D4653" w:rsidP="002C13BE">
            <w:pPr>
              <w:pStyle w:val="TAL"/>
            </w:pPr>
            <w:r w:rsidRPr="001B7C50">
              <w:t>Port Number</w:t>
            </w:r>
          </w:p>
        </w:tc>
        <w:tc>
          <w:tcPr>
            <w:tcW w:w="4149" w:type="dxa"/>
            <w:shd w:val="clear" w:color="auto" w:fill="auto"/>
          </w:tcPr>
          <w:p w14:paraId="2FC3A07C" w14:textId="7144D574" w:rsidR="003D4653" w:rsidRPr="001B7C50" w:rsidRDefault="003D4653" w:rsidP="002C13BE">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2C13BE">
            <w:pPr>
              <w:pStyle w:val="TAL"/>
            </w:pPr>
          </w:p>
        </w:tc>
      </w:tr>
      <w:tr w:rsidR="003D4653" w:rsidRPr="001B7C50" w14:paraId="7E3C7C7C" w14:textId="77777777" w:rsidTr="002C13BE">
        <w:trPr>
          <w:cantSplit/>
          <w:jc w:val="center"/>
        </w:trPr>
        <w:tc>
          <w:tcPr>
            <w:tcW w:w="2876" w:type="dxa"/>
            <w:shd w:val="clear" w:color="auto" w:fill="auto"/>
          </w:tcPr>
          <w:p w14:paraId="6B568F82" w14:textId="77777777" w:rsidR="003D4653" w:rsidRPr="001B7C50" w:rsidRDefault="003D4653" w:rsidP="002C13BE">
            <w:pPr>
              <w:pStyle w:val="TAL"/>
            </w:pPr>
            <w:r w:rsidRPr="001B7C50">
              <w:t>User plane node ID</w:t>
            </w:r>
          </w:p>
        </w:tc>
        <w:tc>
          <w:tcPr>
            <w:tcW w:w="4149" w:type="dxa"/>
            <w:shd w:val="clear" w:color="auto" w:fill="auto"/>
          </w:tcPr>
          <w:p w14:paraId="72CC5A58" w14:textId="77777777" w:rsidR="003D4653" w:rsidRPr="001B7C50" w:rsidRDefault="003D4653" w:rsidP="002C13BE">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2C13BE">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354" w:name="_CR5_8_5_10"/>
      <w:bookmarkStart w:id="2355" w:name="_Toc185600833"/>
      <w:bookmarkEnd w:id="2354"/>
      <w:r>
        <w:t>5.8.5</w:t>
      </w:r>
      <w:r w:rsidRPr="001B7C50">
        <w:t>.10</w:t>
      </w:r>
      <w:r w:rsidRPr="001B7C50">
        <w:tab/>
        <w:t>Void</w:t>
      </w:r>
      <w:bookmarkEnd w:id="2355"/>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356" w:name="_CR5_8_5_11"/>
      <w:bookmarkStart w:id="2357" w:name="_Toc185600834"/>
      <w:bookmarkEnd w:id="2356"/>
      <w:r>
        <w:t>5.8.5</w:t>
      </w:r>
      <w:r w:rsidRPr="001B7C50">
        <w:t>.11</w:t>
      </w:r>
      <w:r w:rsidRPr="001B7C50">
        <w:tab/>
        <w:t>Session Reporting Rule</w:t>
      </w:r>
      <w:bookmarkEnd w:id="2357"/>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358" w:name="_CRTable5_8_5_111"/>
      <w:r w:rsidRPr="001B7C50">
        <w:t xml:space="preserve">Table </w:t>
      </w:r>
      <w:bookmarkEnd w:id="2358"/>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2C13BE">
        <w:trPr>
          <w:cantSplit/>
          <w:jc w:val="center"/>
        </w:trPr>
        <w:tc>
          <w:tcPr>
            <w:tcW w:w="2875" w:type="dxa"/>
            <w:shd w:val="clear" w:color="auto" w:fill="auto"/>
          </w:tcPr>
          <w:p w14:paraId="153E1A9E" w14:textId="77777777" w:rsidR="003D4653" w:rsidRPr="001B7C50" w:rsidRDefault="003D4653" w:rsidP="002C13BE">
            <w:pPr>
              <w:pStyle w:val="TAH"/>
            </w:pPr>
            <w:r w:rsidRPr="001B7C50">
              <w:t>Attribute</w:t>
            </w:r>
          </w:p>
        </w:tc>
        <w:tc>
          <w:tcPr>
            <w:tcW w:w="4140" w:type="dxa"/>
            <w:shd w:val="clear" w:color="auto" w:fill="auto"/>
          </w:tcPr>
          <w:p w14:paraId="0A8FCE15" w14:textId="77777777" w:rsidR="003D4653" w:rsidRPr="001B7C50" w:rsidRDefault="003D4653" w:rsidP="002C13BE">
            <w:pPr>
              <w:pStyle w:val="TAH"/>
            </w:pPr>
            <w:r w:rsidRPr="001B7C50">
              <w:t>Description</w:t>
            </w:r>
          </w:p>
        </w:tc>
        <w:tc>
          <w:tcPr>
            <w:tcW w:w="2616" w:type="dxa"/>
            <w:shd w:val="clear" w:color="auto" w:fill="auto"/>
          </w:tcPr>
          <w:p w14:paraId="49E1B553" w14:textId="77777777" w:rsidR="003D4653" w:rsidRPr="001B7C50" w:rsidRDefault="003D4653" w:rsidP="002C13BE">
            <w:pPr>
              <w:pStyle w:val="TAH"/>
            </w:pPr>
            <w:r w:rsidRPr="001B7C50">
              <w:t>Comment</w:t>
            </w:r>
          </w:p>
        </w:tc>
      </w:tr>
      <w:tr w:rsidR="003D4653" w:rsidRPr="001B7C50" w14:paraId="5864963C" w14:textId="77777777" w:rsidTr="002C13BE">
        <w:trPr>
          <w:cantSplit/>
          <w:jc w:val="center"/>
        </w:trPr>
        <w:tc>
          <w:tcPr>
            <w:tcW w:w="2875" w:type="dxa"/>
            <w:shd w:val="clear" w:color="auto" w:fill="auto"/>
          </w:tcPr>
          <w:p w14:paraId="63474CFF" w14:textId="77777777" w:rsidR="003D4653" w:rsidRPr="001B7C50" w:rsidRDefault="003D4653" w:rsidP="002C13BE">
            <w:pPr>
              <w:pStyle w:val="TAL"/>
            </w:pPr>
            <w:r w:rsidRPr="001B7C50">
              <w:t>N4 Session ID</w:t>
            </w:r>
          </w:p>
        </w:tc>
        <w:tc>
          <w:tcPr>
            <w:tcW w:w="4140" w:type="dxa"/>
            <w:shd w:val="clear" w:color="auto" w:fill="auto"/>
          </w:tcPr>
          <w:p w14:paraId="4161BFF5" w14:textId="77777777" w:rsidR="003D4653" w:rsidRPr="001B7C50" w:rsidRDefault="003D4653" w:rsidP="002C13BE">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2C13BE">
            <w:pPr>
              <w:pStyle w:val="TAL"/>
            </w:pPr>
          </w:p>
        </w:tc>
      </w:tr>
      <w:tr w:rsidR="003D4653" w:rsidRPr="001B7C50" w14:paraId="3EF52852" w14:textId="77777777" w:rsidTr="002C13BE">
        <w:trPr>
          <w:cantSplit/>
          <w:jc w:val="center"/>
        </w:trPr>
        <w:tc>
          <w:tcPr>
            <w:tcW w:w="2875" w:type="dxa"/>
            <w:shd w:val="clear" w:color="auto" w:fill="auto"/>
          </w:tcPr>
          <w:p w14:paraId="25E45EB4" w14:textId="77777777" w:rsidR="003D4653" w:rsidRPr="001B7C50" w:rsidRDefault="003D4653" w:rsidP="002C13BE">
            <w:pPr>
              <w:pStyle w:val="TAL"/>
            </w:pPr>
            <w:r w:rsidRPr="001B7C50">
              <w:t>Rule ID</w:t>
            </w:r>
          </w:p>
        </w:tc>
        <w:tc>
          <w:tcPr>
            <w:tcW w:w="4140" w:type="dxa"/>
            <w:shd w:val="clear" w:color="auto" w:fill="auto"/>
          </w:tcPr>
          <w:p w14:paraId="4511F03D" w14:textId="77777777" w:rsidR="003D4653" w:rsidRPr="001B7C50" w:rsidRDefault="003D4653" w:rsidP="002C13BE">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2C13BE">
            <w:pPr>
              <w:pStyle w:val="TAL"/>
            </w:pPr>
            <w:r w:rsidRPr="001B7C50">
              <w:t>Used by UPF when reporting.</w:t>
            </w:r>
          </w:p>
        </w:tc>
      </w:tr>
      <w:tr w:rsidR="003D4653" w:rsidRPr="001B7C50" w14:paraId="717F8549" w14:textId="77777777" w:rsidTr="002C13BE">
        <w:trPr>
          <w:cantSplit/>
          <w:jc w:val="center"/>
        </w:trPr>
        <w:tc>
          <w:tcPr>
            <w:tcW w:w="2875" w:type="dxa"/>
            <w:shd w:val="clear" w:color="auto" w:fill="auto"/>
          </w:tcPr>
          <w:p w14:paraId="5E18996B" w14:textId="77777777" w:rsidR="003D4653" w:rsidRPr="001B7C50" w:rsidRDefault="003D4653" w:rsidP="002C13BE">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2C13BE">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2C13BE">
            <w:pPr>
              <w:pStyle w:val="TAL"/>
            </w:pPr>
            <w:r w:rsidRPr="001B7C50">
              <w:t>The IE is defined in clause 7.5.2.9 of the TS 29.244 [65].</w:t>
            </w:r>
          </w:p>
          <w:p w14:paraId="53013C9F" w14:textId="77777777" w:rsidR="003D4653" w:rsidRPr="001B7C50" w:rsidRDefault="003D4653" w:rsidP="002C13BE">
            <w:pPr>
              <w:pStyle w:val="TAL"/>
            </w:pPr>
            <w:r w:rsidRPr="001B7C50">
              <w:t>See NOTE 1.</w:t>
            </w:r>
          </w:p>
        </w:tc>
      </w:tr>
      <w:tr w:rsidR="003D4653" w:rsidRPr="001B7C50" w14:paraId="6A239CEB" w14:textId="77777777" w:rsidTr="002C13BE">
        <w:trPr>
          <w:cantSplit/>
          <w:jc w:val="center"/>
        </w:trPr>
        <w:tc>
          <w:tcPr>
            <w:tcW w:w="2875" w:type="dxa"/>
            <w:shd w:val="clear" w:color="auto" w:fill="auto"/>
          </w:tcPr>
          <w:p w14:paraId="44294671" w14:textId="77777777" w:rsidR="003D4653" w:rsidRPr="001B7C50" w:rsidRDefault="003D4653" w:rsidP="002C13BE">
            <w:pPr>
              <w:pStyle w:val="TAL"/>
            </w:pPr>
            <w:r w:rsidRPr="001B7C50">
              <w:t>Access Availability Control Information</w:t>
            </w:r>
          </w:p>
        </w:tc>
        <w:tc>
          <w:tcPr>
            <w:tcW w:w="4140" w:type="dxa"/>
            <w:shd w:val="clear" w:color="auto" w:fill="auto"/>
          </w:tcPr>
          <w:p w14:paraId="7E803FE1" w14:textId="77777777" w:rsidR="003D4653" w:rsidRPr="001B7C50" w:rsidRDefault="003D4653" w:rsidP="002C13BE">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2C13BE">
            <w:pPr>
              <w:pStyle w:val="TAL"/>
            </w:pPr>
            <w:r w:rsidRPr="001B7C50">
              <w:t>The IE is defined in clause 7.5.2.9 of TS 29.244 [65].</w:t>
            </w:r>
          </w:p>
        </w:tc>
      </w:tr>
      <w:tr w:rsidR="003D4653" w:rsidRPr="001B7C50" w14:paraId="266445A8" w14:textId="77777777" w:rsidTr="002C13BE">
        <w:trPr>
          <w:cantSplit/>
          <w:jc w:val="center"/>
        </w:trPr>
        <w:tc>
          <w:tcPr>
            <w:tcW w:w="2875" w:type="dxa"/>
            <w:shd w:val="clear" w:color="auto" w:fill="auto"/>
          </w:tcPr>
          <w:p w14:paraId="7347C620" w14:textId="232CB672" w:rsidR="003D4653" w:rsidRPr="001B7C50" w:rsidRDefault="003D4653" w:rsidP="002C13BE">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2C13BE">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2C13BE">
            <w:pPr>
              <w:pStyle w:val="TAL"/>
            </w:pPr>
            <w:r>
              <w:t>May indicate the DL Periodicity (See NOTE 2).</w:t>
            </w:r>
          </w:p>
        </w:tc>
        <w:tc>
          <w:tcPr>
            <w:tcW w:w="2616" w:type="dxa"/>
            <w:shd w:val="clear" w:color="auto" w:fill="auto"/>
          </w:tcPr>
          <w:p w14:paraId="526624DA" w14:textId="77777777" w:rsidR="00354C8E" w:rsidRDefault="003D4653" w:rsidP="002C13BE">
            <w:pPr>
              <w:pStyle w:val="TAL"/>
            </w:pPr>
            <w:r>
              <w:t>The IE is defined in clause 7.5.2.9 of TS 29.244 [65].</w:t>
            </w:r>
          </w:p>
          <w:p w14:paraId="4BDE3356" w14:textId="3D97F568" w:rsidR="003D4653" w:rsidRPr="001B7C50" w:rsidRDefault="00354C8E" w:rsidP="002C13BE">
            <w:pPr>
              <w:pStyle w:val="TAL"/>
            </w:pPr>
            <w:r>
              <w:t>See NOTE 2.</w:t>
            </w:r>
          </w:p>
        </w:tc>
      </w:tr>
      <w:tr w:rsidR="003D4653" w:rsidRPr="001B7C50" w14:paraId="41433211" w14:textId="77777777" w:rsidTr="002C13BE">
        <w:trPr>
          <w:cantSplit/>
          <w:jc w:val="center"/>
        </w:trPr>
        <w:tc>
          <w:tcPr>
            <w:tcW w:w="9631" w:type="dxa"/>
            <w:gridSpan w:val="3"/>
            <w:shd w:val="clear" w:color="auto" w:fill="auto"/>
          </w:tcPr>
          <w:p w14:paraId="010CBFE8" w14:textId="77777777" w:rsidR="003D4653" w:rsidRDefault="003D4653" w:rsidP="002C13BE">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2C13BE">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359" w:name="_CR5_8_5_12"/>
      <w:bookmarkStart w:id="2360" w:name="_Toc185600835"/>
      <w:bookmarkEnd w:id="2359"/>
      <w:r>
        <w:t>5.8.5</w:t>
      </w:r>
      <w:r w:rsidRPr="001B7C50">
        <w:t>.12</w:t>
      </w:r>
      <w:r w:rsidRPr="001B7C50">
        <w:tab/>
        <w:t>Session reporting generated by UPF</w:t>
      </w:r>
      <w:bookmarkEnd w:id="2360"/>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361" w:name="_CRTable5_8_5_121"/>
      <w:r w:rsidRPr="001B7C50">
        <w:lastRenderedPageBreak/>
        <w:t xml:space="preserve">Table </w:t>
      </w:r>
      <w:bookmarkEnd w:id="2361"/>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2C13BE">
        <w:trPr>
          <w:cantSplit/>
          <w:jc w:val="center"/>
        </w:trPr>
        <w:tc>
          <w:tcPr>
            <w:tcW w:w="2874" w:type="dxa"/>
            <w:shd w:val="clear" w:color="auto" w:fill="auto"/>
          </w:tcPr>
          <w:p w14:paraId="0E371C41" w14:textId="77777777" w:rsidR="003D4653" w:rsidRPr="001B7C50" w:rsidRDefault="003D4653" w:rsidP="002C13BE">
            <w:pPr>
              <w:pStyle w:val="TAH"/>
            </w:pPr>
            <w:r w:rsidRPr="001B7C50">
              <w:t>Attribute</w:t>
            </w:r>
          </w:p>
        </w:tc>
        <w:tc>
          <w:tcPr>
            <w:tcW w:w="4141" w:type="dxa"/>
            <w:shd w:val="clear" w:color="auto" w:fill="auto"/>
          </w:tcPr>
          <w:p w14:paraId="7343AD32" w14:textId="77777777" w:rsidR="003D4653" w:rsidRPr="001B7C50" w:rsidRDefault="003D4653" w:rsidP="002C13BE">
            <w:pPr>
              <w:pStyle w:val="TAH"/>
            </w:pPr>
            <w:r w:rsidRPr="001B7C50">
              <w:t>Description</w:t>
            </w:r>
          </w:p>
        </w:tc>
        <w:tc>
          <w:tcPr>
            <w:tcW w:w="2616" w:type="dxa"/>
            <w:shd w:val="clear" w:color="auto" w:fill="auto"/>
          </w:tcPr>
          <w:p w14:paraId="0658513A" w14:textId="77777777" w:rsidR="003D4653" w:rsidRPr="001B7C50" w:rsidRDefault="003D4653" w:rsidP="002C13BE">
            <w:pPr>
              <w:pStyle w:val="TAH"/>
            </w:pPr>
            <w:r w:rsidRPr="001B7C50">
              <w:t>Comment</w:t>
            </w:r>
          </w:p>
        </w:tc>
      </w:tr>
      <w:tr w:rsidR="003D4653" w:rsidRPr="001B7C50" w14:paraId="33114812" w14:textId="77777777" w:rsidTr="002C13BE">
        <w:trPr>
          <w:cantSplit/>
          <w:jc w:val="center"/>
        </w:trPr>
        <w:tc>
          <w:tcPr>
            <w:tcW w:w="2874" w:type="dxa"/>
            <w:shd w:val="clear" w:color="auto" w:fill="auto"/>
          </w:tcPr>
          <w:p w14:paraId="3C488084" w14:textId="77777777" w:rsidR="003D4653" w:rsidRPr="001B7C50" w:rsidRDefault="003D4653" w:rsidP="002C13BE">
            <w:pPr>
              <w:pStyle w:val="TAL"/>
            </w:pPr>
            <w:r w:rsidRPr="001B7C50">
              <w:t>N4 Session ID</w:t>
            </w:r>
          </w:p>
        </w:tc>
        <w:tc>
          <w:tcPr>
            <w:tcW w:w="4141" w:type="dxa"/>
            <w:shd w:val="clear" w:color="auto" w:fill="auto"/>
          </w:tcPr>
          <w:p w14:paraId="447719B3" w14:textId="77777777" w:rsidR="003D4653" w:rsidRPr="001B7C50" w:rsidRDefault="003D4653" w:rsidP="002C13BE">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2C13BE">
            <w:pPr>
              <w:pStyle w:val="TAL"/>
            </w:pPr>
          </w:p>
        </w:tc>
      </w:tr>
      <w:tr w:rsidR="003D4653" w:rsidRPr="001B7C50" w14:paraId="0CA03464" w14:textId="77777777" w:rsidTr="002C13BE">
        <w:trPr>
          <w:cantSplit/>
          <w:jc w:val="center"/>
        </w:trPr>
        <w:tc>
          <w:tcPr>
            <w:tcW w:w="2874" w:type="dxa"/>
            <w:shd w:val="clear" w:color="auto" w:fill="auto"/>
          </w:tcPr>
          <w:p w14:paraId="3906A6AB" w14:textId="77777777" w:rsidR="003D4653" w:rsidRPr="001B7C50" w:rsidRDefault="003D4653" w:rsidP="002C13BE">
            <w:pPr>
              <w:pStyle w:val="TAL"/>
            </w:pPr>
            <w:r w:rsidRPr="001B7C50">
              <w:t>Rule ID</w:t>
            </w:r>
          </w:p>
        </w:tc>
        <w:tc>
          <w:tcPr>
            <w:tcW w:w="4141" w:type="dxa"/>
            <w:shd w:val="clear" w:color="auto" w:fill="auto"/>
          </w:tcPr>
          <w:p w14:paraId="4F34B693" w14:textId="77777777" w:rsidR="003D4653" w:rsidRPr="001B7C50" w:rsidRDefault="003D4653" w:rsidP="002C13BE">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2C13BE">
            <w:pPr>
              <w:pStyle w:val="TAL"/>
            </w:pPr>
            <w:r w:rsidRPr="001B7C50">
              <w:t>Used by UPF when reporting.</w:t>
            </w:r>
          </w:p>
        </w:tc>
      </w:tr>
      <w:tr w:rsidR="003D4653" w:rsidRPr="001B7C50" w14:paraId="2A752B4F" w14:textId="77777777" w:rsidTr="002C13BE">
        <w:trPr>
          <w:cantSplit/>
          <w:jc w:val="center"/>
        </w:trPr>
        <w:tc>
          <w:tcPr>
            <w:tcW w:w="2874" w:type="dxa"/>
            <w:shd w:val="clear" w:color="auto" w:fill="auto"/>
          </w:tcPr>
          <w:p w14:paraId="7906A45C" w14:textId="77777777" w:rsidR="003D4653" w:rsidRPr="001B7C50" w:rsidRDefault="003D4653" w:rsidP="002C13BE">
            <w:pPr>
              <w:pStyle w:val="TAL"/>
            </w:pPr>
            <w:r w:rsidRPr="001B7C50">
              <w:t>QoS Monitoring Report</w:t>
            </w:r>
          </w:p>
        </w:tc>
        <w:tc>
          <w:tcPr>
            <w:tcW w:w="4141" w:type="dxa"/>
            <w:shd w:val="clear" w:color="auto" w:fill="auto"/>
          </w:tcPr>
          <w:p w14:paraId="0EDC5AEE" w14:textId="77777777" w:rsidR="003D4653" w:rsidRPr="001B7C50" w:rsidRDefault="003D4653" w:rsidP="002C13BE">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2C13BE">
            <w:pPr>
              <w:pStyle w:val="TAL"/>
            </w:pPr>
            <w:r w:rsidRPr="001B7C50">
              <w:t>The IE is defined in clause 7.5.8.6 of TS 29.244 [65].</w:t>
            </w:r>
          </w:p>
        </w:tc>
      </w:tr>
      <w:tr w:rsidR="003D4653" w:rsidRPr="001B7C50" w14:paraId="49056A37" w14:textId="77777777" w:rsidTr="002C13BE">
        <w:trPr>
          <w:cantSplit/>
          <w:jc w:val="center"/>
        </w:trPr>
        <w:tc>
          <w:tcPr>
            <w:tcW w:w="2874" w:type="dxa"/>
            <w:shd w:val="clear" w:color="auto" w:fill="auto"/>
          </w:tcPr>
          <w:p w14:paraId="6C0B3250" w14:textId="77777777" w:rsidR="003D4653" w:rsidRPr="001B7C50" w:rsidRDefault="003D4653" w:rsidP="002C13BE">
            <w:pPr>
              <w:pStyle w:val="TAL"/>
            </w:pPr>
            <w:r w:rsidRPr="001B7C50">
              <w:t>Access Availability Report</w:t>
            </w:r>
          </w:p>
        </w:tc>
        <w:tc>
          <w:tcPr>
            <w:tcW w:w="4141" w:type="dxa"/>
            <w:shd w:val="clear" w:color="auto" w:fill="auto"/>
          </w:tcPr>
          <w:p w14:paraId="0496253F" w14:textId="77777777" w:rsidR="003D4653" w:rsidRPr="001B7C50" w:rsidRDefault="003D4653" w:rsidP="002C13BE">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2C13BE">
            <w:pPr>
              <w:pStyle w:val="TAL"/>
            </w:pPr>
            <w:r w:rsidRPr="001B7C50">
              <w:t>The IE is defined in clause 7.5.8.6 of TS 29.244 [65].</w:t>
            </w:r>
          </w:p>
        </w:tc>
      </w:tr>
      <w:tr w:rsidR="003D4653" w:rsidRPr="001B7C50" w14:paraId="3987D9B8" w14:textId="77777777" w:rsidTr="002C13BE">
        <w:trPr>
          <w:cantSplit/>
          <w:jc w:val="center"/>
        </w:trPr>
        <w:tc>
          <w:tcPr>
            <w:tcW w:w="2874" w:type="dxa"/>
            <w:shd w:val="clear" w:color="auto" w:fill="auto"/>
          </w:tcPr>
          <w:p w14:paraId="6FC8AA73" w14:textId="4C1AFFA3" w:rsidR="003D4653" w:rsidRPr="001B7C50" w:rsidRDefault="003D4653" w:rsidP="002C13BE">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2C13BE">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2C13BE">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362" w:name="_CR5_8_5_13"/>
      <w:bookmarkStart w:id="2363" w:name="_Toc185600836"/>
      <w:bookmarkEnd w:id="2362"/>
      <w:r>
        <w:t>5.8.5</w:t>
      </w:r>
      <w:r w:rsidRPr="001B7C50">
        <w:t>.13</w:t>
      </w:r>
      <w:r w:rsidRPr="001B7C50">
        <w:tab/>
        <w:t>Void</w:t>
      </w:r>
      <w:bookmarkEnd w:id="2363"/>
    </w:p>
    <w:p w14:paraId="464CBB0D" w14:textId="77777777" w:rsidR="003D4653" w:rsidRPr="001B7C50" w:rsidRDefault="003D4653" w:rsidP="003D4653"/>
    <w:p w14:paraId="08B0B57F" w14:textId="77777777" w:rsidR="003D4653" w:rsidRPr="001B7C50" w:rsidRDefault="003D4653" w:rsidP="00972E70">
      <w:pPr>
        <w:pStyle w:val="Heading4"/>
      </w:pPr>
      <w:bookmarkStart w:id="2364" w:name="_CR5_8_5_14"/>
      <w:bookmarkStart w:id="2365" w:name="_Toc185600837"/>
      <w:bookmarkEnd w:id="2364"/>
      <w:r>
        <w:t>5.8.5</w:t>
      </w:r>
      <w:r w:rsidRPr="001B7C50">
        <w:t>.14</w:t>
      </w:r>
      <w:r w:rsidRPr="001B7C50">
        <w:tab/>
        <w:t>TSC Management Information</w:t>
      </w:r>
      <w:bookmarkEnd w:id="2365"/>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366" w:name="_CRTable5_8_5_141"/>
      <w:r w:rsidRPr="001B7C50">
        <w:t xml:space="preserve">Table </w:t>
      </w:r>
      <w:bookmarkEnd w:id="2366"/>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2C13BE">
        <w:trPr>
          <w:cantSplit/>
          <w:jc w:val="center"/>
        </w:trPr>
        <w:tc>
          <w:tcPr>
            <w:tcW w:w="2882" w:type="dxa"/>
            <w:shd w:val="clear" w:color="auto" w:fill="auto"/>
          </w:tcPr>
          <w:p w14:paraId="75303A72" w14:textId="77777777" w:rsidR="003D4653" w:rsidRPr="001B7C50" w:rsidRDefault="003D4653" w:rsidP="002C13BE">
            <w:pPr>
              <w:pStyle w:val="TAH"/>
            </w:pPr>
            <w:r w:rsidRPr="001B7C50">
              <w:t>Attribute</w:t>
            </w:r>
          </w:p>
        </w:tc>
        <w:tc>
          <w:tcPr>
            <w:tcW w:w="4144" w:type="dxa"/>
            <w:shd w:val="clear" w:color="auto" w:fill="auto"/>
          </w:tcPr>
          <w:p w14:paraId="563F0DC4" w14:textId="77777777" w:rsidR="003D4653" w:rsidRPr="001B7C50" w:rsidRDefault="003D4653" w:rsidP="002C13BE">
            <w:pPr>
              <w:pStyle w:val="TAH"/>
            </w:pPr>
            <w:r w:rsidRPr="001B7C50">
              <w:t>Description</w:t>
            </w:r>
          </w:p>
        </w:tc>
        <w:tc>
          <w:tcPr>
            <w:tcW w:w="2605" w:type="dxa"/>
            <w:shd w:val="clear" w:color="auto" w:fill="auto"/>
          </w:tcPr>
          <w:p w14:paraId="4BFFF6D6" w14:textId="77777777" w:rsidR="003D4653" w:rsidRPr="001B7C50" w:rsidRDefault="003D4653" w:rsidP="002C13BE">
            <w:pPr>
              <w:pStyle w:val="TAH"/>
            </w:pPr>
            <w:r w:rsidRPr="001B7C50">
              <w:t>Comment</w:t>
            </w:r>
          </w:p>
        </w:tc>
      </w:tr>
      <w:tr w:rsidR="003D4653" w:rsidRPr="001B7C50" w14:paraId="1719D734" w14:textId="77777777" w:rsidTr="002C13BE">
        <w:trPr>
          <w:cantSplit/>
          <w:jc w:val="center"/>
        </w:trPr>
        <w:tc>
          <w:tcPr>
            <w:tcW w:w="2882" w:type="dxa"/>
            <w:shd w:val="clear" w:color="auto" w:fill="auto"/>
          </w:tcPr>
          <w:p w14:paraId="564B2F83" w14:textId="77777777" w:rsidR="003D4653" w:rsidRPr="00257279" w:rsidRDefault="003D4653" w:rsidP="002C13BE">
            <w:pPr>
              <w:pStyle w:val="TAL"/>
              <w:rPr>
                <w:lang w:val="fr-FR"/>
              </w:rPr>
            </w:pPr>
            <w:r w:rsidRPr="00257279">
              <w:rPr>
                <w:lang w:val="fr-FR"/>
              </w:rPr>
              <w:t>User plane node Management Information Container</w:t>
            </w:r>
          </w:p>
        </w:tc>
        <w:tc>
          <w:tcPr>
            <w:tcW w:w="4144" w:type="dxa"/>
            <w:shd w:val="clear" w:color="auto" w:fill="auto"/>
          </w:tcPr>
          <w:p w14:paraId="1D6A9ACB" w14:textId="1D6B2989" w:rsidR="003D4653" w:rsidRPr="001B7C50" w:rsidRDefault="003D4653" w:rsidP="002C13BE">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2C13BE">
            <w:pPr>
              <w:pStyle w:val="TAL"/>
            </w:pPr>
          </w:p>
        </w:tc>
      </w:tr>
      <w:tr w:rsidR="003D4653" w:rsidRPr="001B7C50" w14:paraId="1A7A2A7A" w14:textId="77777777" w:rsidTr="002C13BE">
        <w:trPr>
          <w:cantSplit/>
          <w:jc w:val="center"/>
        </w:trPr>
        <w:tc>
          <w:tcPr>
            <w:tcW w:w="2882" w:type="dxa"/>
            <w:shd w:val="clear" w:color="auto" w:fill="auto"/>
          </w:tcPr>
          <w:p w14:paraId="5561A534" w14:textId="77777777" w:rsidR="003D4653" w:rsidRPr="001B7C50" w:rsidRDefault="003D4653" w:rsidP="002C13BE">
            <w:pPr>
              <w:pStyle w:val="TAL"/>
            </w:pPr>
            <w:r w:rsidRPr="001B7C50">
              <w:t>Port Management Information Container</w:t>
            </w:r>
          </w:p>
        </w:tc>
        <w:tc>
          <w:tcPr>
            <w:tcW w:w="4144" w:type="dxa"/>
            <w:shd w:val="clear" w:color="auto" w:fill="auto"/>
          </w:tcPr>
          <w:p w14:paraId="1E0BA864" w14:textId="332522F2" w:rsidR="003D4653" w:rsidRPr="001B7C50" w:rsidRDefault="003D4653" w:rsidP="002C13BE">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2C13BE">
            <w:pPr>
              <w:pStyle w:val="TAL"/>
            </w:pPr>
          </w:p>
        </w:tc>
      </w:tr>
      <w:tr w:rsidR="003D4653" w:rsidRPr="001B7C50" w14:paraId="09F27DF9" w14:textId="77777777" w:rsidTr="002C13BE">
        <w:trPr>
          <w:cantSplit/>
          <w:jc w:val="center"/>
        </w:trPr>
        <w:tc>
          <w:tcPr>
            <w:tcW w:w="2882" w:type="dxa"/>
            <w:shd w:val="clear" w:color="auto" w:fill="auto"/>
          </w:tcPr>
          <w:p w14:paraId="5BBC42BD" w14:textId="77777777" w:rsidR="003D4653" w:rsidRPr="001B7C50" w:rsidRDefault="003D4653" w:rsidP="002C13BE">
            <w:pPr>
              <w:pStyle w:val="TAL"/>
            </w:pPr>
            <w:r w:rsidRPr="001B7C50">
              <w:t>NW-TT Port Number</w:t>
            </w:r>
          </w:p>
        </w:tc>
        <w:tc>
          <w:tcPr>
            <w:tcW w:w="4144" w:type="dxa"/>
            <w:shd w:val="clear" w:color="auto" w:fill="auto"/>
          </w:tcPr>
          <w:p w14:paraId="6059443E" w14:textId="77777777" w:rsidR="003D4653" w:rsidRPr="001B7C50" w:rsidRDefault="003D4653" w:rsidP="002C13BE">
            <w:pPr>
              <w:pStyle w:val="TAL"/>
            </w:pPr>
            <w:r w:rsidRPr="001B7C50">
              <w:t>NW-TT Port Number related to the PMIC.</w:t>
            </w:r>
          </w:p>
        </w:tc>
        <w:tc>
          <w:tcPr>
            <w:tcW w:w="2605" w:type="dxa"/>
            <w:shd w:val="clear" w:color="auto" w:fill="auto"/>
          </w:tcPr>
          <w:p w14:paraId="5B9BFAD4" w14:textId="77777777" w:rsidR="003D4653" w:rsidRPr="001B7C50" w:rsidRDefault="003D4653" w:rsidP="002C13BE">
            <w:pPr>
              <w:pStyle w:val="TAL"/>
            </w:pPr>
            <w:r w:rsidRPr="001B7C50">
              <w:t>Included when the PMIC information is present.</w:t>
            </w:r>
          </w:p>
        </w:tc>
      </w:tr>
      <w:tr w:rsidR="002A3DAF" w:rsidRPr="001B7C50" w14:paraId="73A777FE" w14:textId="77777777" w:rsidTr="002C13BE">
        <w:trPr>
          <w:cantSplit/>
          <w:jc w:val="center"/>
        </w:trPr>
        <w:tc>
          <w:tcPr>
            <w:tcW w:w="2882" w:type="dxa"/>
            <w:shd w:val="clear" w:color="auto" w:fill="auto"/>
          </w:tcPr>
          <w:p w14:paraId="71829A79" w14:textId="1519AA15" w:rsidR="002A3DAF" w:rsidRPr="001B7C50" w:rsidRDefault="002A3DAF" w:rsidP="002C13BE">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2C13BE">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2C13BE">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367" w:name="_CR5_8_5_15"/>
      <w:bookmarkStart w:id="2368" w:name="_Toc185600838"/>
      <w:bookmarkEnd w:id="2367"/>
      <w:r>
        <w:t>5.8.5</w:t>
      </w:r>
      <w:r w:rsidRPr="001B7C50">
        <w:t>.15</w:t>
      </w:r>
      <w:r w:rsidRPr="001B7C50">
        <w:tab/>
        <w:t>Downlink Data Report generated by UPF</w:t>
      </w:r>
      <w:bookmarkEnd w:id="2368"/>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369" w:name="_CRTable5_8_5_151"/>
      <w:r w:rsidRPr="001B7C50">
        <w:lastRenderedPageBreak/>
        <w:t xml:space="preserve">Table </w:t>
      </w:r>
      <w:bookmarkEnd w:id="2369"/>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2C13BE">
        <w:trPr>
          <w:cantSplit/>
          <w:jc w:val="center"/>
        </w:trPr>
        <w:tc>
          <w:tcPr>
            <w:tcW w:w="2876" w:type="dxa"/>
            <w:shd w:val="clear" w:color="auto" w:fill="auto"/>
          </w:tcPr>
          <w:p w14:paraId="5771A26C" w14:textId="77777777" w:rsidR="003D4653" w:rsidRPr="001B7C50" w:rsidRDefault="003D4653" w:rsidP="002C13BE">
            <w:pPr>
              <w:pStyle w:val="TAH"/>
            </w:pPr>
            <w:r w:rsidRPr="001B7C50">
              <w:t>Attribute</w:t>
            </w:r>
          </w:p>
        </w:tc>
        <w:tc>
          <w:tcPr>
            <w:tcW w:w="4149" w:type="dxa"/>
            <w:shd w:val="clear" w:color="auto" w:fill="auto"/>
          </w:tcPr>
          <w:p w14:paraId="3D70F428" w14:textId="77777777" w:rsidR="003D4653" w:rsidRPr="001B7C50" w:rsidRDefault="003D4653" w:rsidP="002C13BE">
            <w:pPr>
              <w:pStyle w:val="TAH"/>
            </w:pPr>
            <w:r w:rsidRPr="001B7C50">
              <w:t>Description</w:t>
            </w:r>
          </w:p>
        </w:tc>
        <w:tc>
          <w:tcPr>
            <w:tcW w:w="2606" w:type="dxa"/>
            <w:shd w:val="clear" w:color="auto" w:fill="auto"/>
          </w:tcPr>
          <w:p w14:paraId="31538417" w14:textId="77777777" w:rsidR="003D4653" w:rsidRPr="001B7C50" w:rsidRDefault="003D4653" w:rsidP="002C13BE">
            <w:pPr>
              <w:pStyle w:val="TAH"/>
            </w:pPr>
            <w:r w:rsidRPr="001B7C50">
              <w:t>Comment</w:t>
            </w:r>
          </w:p>
        </w:tc>
      </w:tr>
      <w:tr w:rsidR="003D4653" w:rsidRPr="001B7C50" w14:paraId="1FB2C852" w14:textId="77777777" w:rsidTr="002C13BE">
        <w:trPr>
          <w:cantSplit/>
          <w:jc w:val="center"/>
        </w:trPr>
        <w:tc>
          <w:tcPr>
            <w:tcW w:w="2876" w:type="dxa"/>
            <w:shd w:val="clear" w:color="auto" w:fill="auto"/>
          </w:tcPr>
          <w:p w14:paraId="3768F134" w14:textId="77777777" w:rsidR="003D4653" w:rsidRPr="001B7C50" w:rsidRDefault="003D4653" w:rsidP="002C13BE">
            <w:pPr>
              <w:pStyle w:val="TAL"/>
            </w:pPr>
            <w:r w:rsidRPr="001B7C50">
              <w:t>N4 Session ID</w:t>
            </w:r>
          </w:p>
        </w:tc>
        <w:tc>
          <w:tcPr>
            <w:tcW w:w="4149" w:type="dxa"/>
            <w:shd w:val="clear" w:color="auto" w:fill="auto"/>
          </w:tcPr>
          <w:p w14:paraId="4FFA2657" w14:textId="77777777" w:rsidR="003D4653" w:rsidRPr="001B7C50" w:rsidRDefault="003D4653" w:rsidP="002C13BE">
            <w:pPr>
              <w:pStyle w:val="TAL"/>
            </w:pPr>
            <w:r w:rsidRPr="001B7C50">
              <w:t>Uniquely identifies a session.</w:t>
            </w:r>
          </w:p>
        </w:tc>
        <w:tc>
          <w:tcPr>
            <w:tcW w:w="2606" w:type="dxa"/>
            <w:shd w:val="clear" w:color="auto" w:fill="auto"/>
          </w:tcPr>
          <w:p w14:paraId="4A9DB843" w14:textId="77777777" w:rsidR="003D4653" w:rsidRPr="001B7C50" w:rsidRDefault="003D4653" w:rsidP="002C13BE">
            <w:pPr>
              <w:pStyle w:val="TAL"/>
            </w:pPr>
            <w:r w:rsidRPr="001B7C50">
              <w:t>Identifies the N4 Session associated to this Usage Report</w:t>
            </w:r>
          </w:p>
        </w:tc>
      </w:tr>
      <w:tr w:rsidR="003D4653" w:rsidRPr="001B7C50" w14:paraId="097EBC09" w14:textId="77777777" w:rsidTr="002C13BE">
        <w:trPr>
          <w:cantSplit/>
          <w:jc w:val="center"/>
        </w:trPr>
        <w:tc>
          <w:tcPr>
            <w:tcW w:w="2876" w:type="dxa"/>
            <w:shd w:val="clear" w:color="auto" w:fill="auto"/>
          </w:tcPr>
          <w:p w14:paraId="28BBAD6F" w14:textId="77777777" w:rsidR="003D4653" w:rsidRPr="001B7C50" w:rsidRDefault="003D4653" w:rsidP="002C13BE">
            <w:pPr>
              <w:pStyle w:val="TAL"/>
            </w:pPr>
            <w:r w:rsidRPr="001B7C50">
              <w:t>Rule ID</w:t>
            </w:r>
          </w:p>
        </w:tc>
        <w:tc>
          <w:tcPr>
            <w:tcW w:w="4149" w:type="dxa"/>
            <w:shd w:val="clear" w:color="auto" w:fill="auto"/>
          </w:tcPr>
          <w:p w14:paraId="42F94547" w14:textId="77777777" w:rsidR="003D4653" w:rsidRPr="001B7C50" w:rsidRDefault="003D4653" w:rsidP="002C13BE">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2C13BE">
            <w:pPr>
              <w:pStyle w:val="TAL"/>
            </w:pPr>
          </w:p>
        </w:tc>
      </w:tr>
      <w:tr w:rsidR="003D4653" w:rsidRPr="001B7C50" w14:paraId="184DA8CF" w14:textId="77777777" w:rsidTr="002C13BE">
        <w:trPr>
          <w:cantSplit/>
          <w:jc w:val="center"/>
        </w:trPr>
        <w:tc>
          <w:tcPr>
            <w:tcW w:w="2876" w:type="dxa"/>
            <w:shd w:val="clear" w:color="auto" w:fill="auto"/>
          </w:tcPr>
          <w:p w14:paraId="5E004A82" w14:textId="77777777" w:rsidR="003D4653" w:rsidRPr="001B7C50" w:rsidRDefault="003D4653" w:rsidP="002C13BE">
            <w:pPr>
              <w:pStyle w:val="TAL"/>
            </w:pPr>
            <w:r w:rsidRPr="001B7C50">
              <w:t>Downlink Data Service Information</w:t>
            </w:r>
          </w:p>
        </w:tc>
        <w:tc>
          <w:tcPr>
            <w:tcW w:w="4149" w:type="dxa"/>
            <w:shd w:val="clear" w:color="auto" w:fill="auto"/>
          </w:tcPr>
          <w:p w14:paraId="4C3741A1" w14:textId="77777777" w:rsidR="003D4653" w:rsidRPr="001B7C50" w:rsidRDefault="003D4653" w:rsidP="002C13BE">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2C13BE">
            <w:pPr>
              <w:pStyle w:val="TAL"/>
            </w:pPr>
            <w:r w:rsidRPr="001B7C50">
              <w:t>This is used for downlink data notification related to QoS Flows.</w:t>
            </w:r>
          </w:p>
        </w:tc>
      </w:tr>
      <w:tr w:rsidR="003D4653" w:rsidRPr="001B7C50" w14:paraId="72D66ED4" w14:textId="77777777" w:rsidTr="002C13BE">
        <w:trPr>
          <w:cantSplit/>
          <w:jc w:val="center"/>
        </w:trPr>
        <w:tc>
          <w:tcPr>
            <w:tcW w:w="2876" w:type="dxa"/>
            <w:shd w:val="clear" w:color="auto" w:fill="auto"/>
          </w:tcPr>
          <w:p w14:paraId="7651C3AB" w14:textId="77777777" w:rsidR="003D4653" w:rsidRPr="001B7C50" w:rsidRDefault="003D4653" w:rsidP="002C13BE">
            <w:pPr>
              <w:pStyle w:val="TAL"/>
            </w:pPr>
            <w:r w:rsidRPr="001B7C50">
              <w:t>Downlink Data Status</w:t>
            </w:r>
          </w:p>
        </w:tc>
        <w:tc>
          <w:tcPr>
            <w:tcW w:w="4149" w:type="dxa"/>
            <w:shd w:val="clear" w:color="auto" w:fill="auto"/>
          </w:tcPr>
          <w:p w14:paraId="39CC7959" w14:textId="77777777" w:rsidR="003D4653" w:rsidRPr="001B7C50" w:rsidRDefault="003D4653" w:rsidP="002C13BE">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2C13BE">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370" w:name="_CR5_9"/>
      <w:bookmarkStart w:id="2371" w:name="_Toc185600839"/>
      <w:bookmarkEnd w:id="2370"/>
      <w:r w:rsidRPr="001B7C50">
        <w:t>5.9</w:t>
      </w:r>
      <w:r w:rsidRPr="001B7C50">
        <w:tab/>
        <w:t>Identifiers</w:t>
      </w:r>
      <w:bookmarkEnd w:id="2314"/>
      <w:bookmarkEnd w:id="2315"/>
      <w:bookmarkEnd w:id="2316"/>
      <w:bookmarkEnd w:id="2317"/>
      <w:bookmarkEnd w:id="2318"/>
      <w:bookmarkEnd w:id="2319"/>
      <w:bookmarkEnd w:id="2371"/>
    </w:p>
    <w:p w14:paraId="58185FED" w14:textId="77777777" w:rsidR="00D40151" w:rsidRPr="001B7C50" w:rsidRDefault="00D40151" w:rsidP="00D40151">
      <w:pPr>
        <w:pStyle w:val="Heading3"/>
      </w:pPr>
      <w:bookmarkStart w:id="2372" w:name="_CR5_9_1"/>
      <w:bookmarkStart w:id="2373" w:name="_Toc20149881"/>
      <w:bookmarkStart w:id="2374" w:name="_Toc27846680"/>
      <w:bookmarkStart w:id="2375" w:name="_Toc36187811"/>
      <w:bookmarkStart w:id="2376" w:name="_Toc45183715"/>
      <w:bookmarkStart w:id="2377" w:name="_Toc47342557"/>
      <w:bookmarkStart w:id="2378" w:name="_Toc51769258"/>
      <w:bookmarkStart w:id="2379" w:name="_Toc185600840"/>
      <w:bookmarkEnd w:id="2372"/>
      <w:r w:rsidRPr="001B7C50">
        <w:t>5.9.1</w:t>
      </w:r>
      <w:r w:rsidRPr="001B7C50">
        <w:tab/>
        <w:t>General</w:t>
      </w:r>
      <w:bookmarkEnd w:id="2373"/>
      <w:bookmarkEnd w:id="2374"/>
      <w:bookmarkEnd w:id="2375"/>
      <w:bookmarkEnd w:id="2376"/>
      <w:bookmarkEnd w:id="2377"/>
      <w:bookmarkEnd w:id="2378"/>
      <w:bookmarkEnd w:id="2379"/>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80" w:name="_CR5_9_2"/>
      <w:bookmarkStart w:id="2381" w:name="_Toc20149882"/>
      <w:bookmarkStart w:id="2382" w:name="_Toc27846681"/>
      <w:bookmarkStart w:id="2383" w:name="_Toc36187812"/>
      <w:bookmarkStart w:id="2384" w:name="_Toc45183716"/>
      <w:bookmarkStart w:id="2385" w:name="_Toc47342558"/>
      <w:bookmarkStart w:id="2386" w:name="_Toc51769259"/>
      <w:bookmarkStart w:id="2387" w:name="_Toc185600841"/>
      <w:bookmarkEnd w:id="2380"/>
      <w:r w:rsidRPr="001B7C50">
        <w:t>5.9.2</w:t>
      </w:r>
      <w:r w:rsidRPr="001B7C50">
        <w:tab/>
        <w:t>Subscription Permanent Identifier</w:t>
      </w:r>
      <w:bookmarkEnd w:id="2381"/>
      <w:bookmarkEnd w:id="2382"/>
      <w:bookmarkEnd w:id="2383"/>
      <w:bookmarkEnd w:id="2384"/>
      <w:bookmarkEnd w:id="2385"/>
      <w:bookmarkEnd w:id="2386"/>
      <w:bookmarkEnd w:id="2387"/>
    </w:p>
    <w:p w14:paraId="7B022930" w14:textId="03942664" w:rsidR="00D40151" w:rsidRPr="001B7C50" w:rsidRDefault="00D40151" w:rsidP="00D40151">
      <w:r w:rsidRPr="001B7C50">
        <w:t>A globally unique 5G Subscription Permanent Identifier (SUPI) shall be allocated to each subscriber in the 5G System and provisioned in the UDM/UDR. The SUPI is used only inside 3GPP system</w:t>
      </w:r>
      <w:r w:rsidR="00214C93">
        <w:t xml:space="preserve"> and</w:t>
      </w:r>
      <w:r w:rsidRPr="001B7C50">
        <w:t xml:space="preserve">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388" w:name="_CR5_9_2a"/>
      <w:bookmarkStart w:id="2389" w:name="_Toc20149883"/>
      <w:bookmarkStart w:id="2390" w:name="_Toc27846682"/>
      <w:bookmarkStart w:id="2391" w:name="_Toc36187813"/>
      <w:bookmarkStart w:id="2392" w:name="_Toc45183717"/>
      <w:bookmarkStart w:id="2393" w:name="_Toc47342559"/>
      <w:bookmarkStart w:id="2394" w:name="_Toc51769260"/>
      <w:bookmarkStart w:id="2395" w:name="_Toc185600842"/>
      <w:bookmarkEnd w:id="2388"/>
      <w:r w:rsidRPr="001B7C50">
        <w:lastRenderedPageBreak/>
        <w:t>5.9.2a</w:t>
      </w:r>
      <w:r w:rsidRPr="001B7C50">
        <w:tab/>
        <w:t>Subscription Concealed Identifier</w:t>
      </w:r>
      <w:bookmarkEnd w:id="2389"/>
      <w:bookmarkEnd w:id="2390"/>
      <w:bookmarkEnd w:id="2391"/>
      <w:bookmarkEnd w:id="2392"/>
      <w:bookmarkEnd w:id="2393"/>
      <w:bookmarkEnd w:id="2394"/>
      <w:bookmarkEnd w:id="2395"/>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396" w:name="_CR5_9_3"/>
      <w:bookmarkStart w:id="2397" w:name="_Toc20149884"/>
      <w:bookmarkStart w:id="2398" w:name="_Toc27846683"/>
      <w:bookmarkStart w:id="2399" w:name="_Toc36187814"/>
      <w:bookmarkStart w:id="2400" w:name="_Toc45183718"/>
      <w:bookmarkStart w:id="2401" w:name="_Toc47342560"/>
      <w:bookmarkStart w:id="2402" w:name="_Toc51769261"/>
      <w:bookmarkStart w:id="2403" w:name="_Toc185600843"/>
      <w:bookmarkEnd w:id="2396"/>
      <w:r w:rsidRPr="001B7C50">
        <w:t>5.9.3</w:t>
      </w:r>
      <w:r w:rsidRPr="001B7C50">
        <w:tab/>
        <w:t>Permanent Equipment Identifier</w:t>
      </w:r>
      <w:bookmarkEnd w:id="2397"/>
      <w:bookmarkEnd w:id="2398"/>
      <w:bookmarkEnd w:id="2399"/>
      <w:bookmarkEnd w:id="2400"/>
      <w:bookmarkEnd w:id="2401"/>
      <w:bookmarkEnd w:id="2402"/>
      <w:bookmarkEnd w:id="2403"/>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04" w:name="_CR5_9_4"/>
      <w:bookmarkStart w:id="2405" w:name="_Toc20149885"/>
      <w:bookmarkStart w:id="2406" w:name="_Toc27846684"/>
      <w:bookmarkStart w:id="2407" w:name="_Toc36187815"/>
      <w:bookmarkStart w:id="2408" w:name="_Toc45183719"/>
      <w:bookmarkStart w:id="2409" w:name="_Toc47342561"/>
      <w:bookmarkStart w:id="2410" w:name="_Toc51769262"/>
      <w:bookmarkStart w:id="2411" w:name="_Toc185600844"/>
      <w:bookmarkEnd w:id="2404"/>
      <w:r w:rsidRPr="001B7C50">
        <w:t>5.9.4</w:t>
      </w:r>
      <w:r w:rsidRPr="001B7C50">
        <w:tab/>
        <w:t xml:space="preserve">5G </w:t>
      </w:r>
      <w:r w:rsidRPr="001B7C50">
        <w:rPr>
          <w:rFonts w:eastAsia="DengXian"/>
          <w:bCs/>
        </w:rPr>
        <w:t xml:space="preserve">Globally Unique </w:t>
      </w:r>
      <w:r w:rsidRPr="001B7C50">
        <w:t>Temporary Identifier</w:t>
      </w:r>
      <w:bookmarkEnd w:id="2405"/>
      <w:bookmarkEnd w:id="2406"/>
      <w:bookmarkEnd w:id="2407"/>
      <w:bookmarkEnd w:id="2408"/>
      <w:bookmarkEnd w:id="2409"/>
      <w:bookmarkEnd w:id="2410"/>
      <w:bookmarkEnd w:id="2411"/>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lastRenderedPageBreak/>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12" w:name="_CR5_9_5"/>
      <w:bookmarkStart w:id="2413" w:name="_Toc20149886"/>
      <w:bookmarkStart w:id="2414" w:name="_Toc27846685"/>
      <w:bookmarkStart w:id="2415" w:name="_Toc36187816"/>
      <w:bookmarkStart w:id="2416" w:name="_Toc45183720"/>
      <w:bookmarkStart w:id="2417" w:name="_Toc47342562"/>
      <w:bookmarkStart w:id="2418" w:name="_Toc51769263"/>
      <w:bookmarkStart w:id="2419" w:name="_Toc185600845"/>
      <w:bookmarkEnd w:id="2412"/>
      <w:r w:rsidRPr="001B7C50">
        <w:rPr>
          <w:lang w:eastAsia="zh-CN"/>
        </w:rPr>
        <w:t>5.9.5</w:t>
      </w:r>
      <w:r w:rsidRPr="001B7C50">
        <w:rPr>
          <w:lang w:eastAsia="zh-CN"/>
        </w:rPr>
        <w:tab/>
        <w:t>AMF Name</w:t>
      </w:r>
      <w:bookmarkEnd w:id="2413"/>
      <w:bookmarkEnd w:id="2414"/>
      <w:bookmarkEnd w:id="2415"/>
      <w:bookmarkEnd w:id="2416"/>
      <w:bookmarkEnd w:id="2417"/>
      <w:bookmarkEnd w:id="2418"/>
      <w:bookmarkEnd w:id="2419"/>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20" w:name="_CR5_9_6"/>
      <w:bookmarkStart w:id="2421" w:name="_Toc20149887"/>
      <w:bookmarkStart w:id="2422" w:name="_Toc27846686"/>
      <w:bookmarkStart w:id="2423" w:name="_Toc36187817"/>
      <w:bookmarkStart w:id="2424" w:name="_Toc45183721"/>
      <w:bookmarkStart w:id="2425" w:name="_Toc47342563"/>
      <w:bookmarkStart w:id="2426" w:name="_Toc51769264"/>
      <w:bookmarkStart w:id="2427" w:name="_Toc185600846"/>
      <w:bookmarkEnd w:id="2420"/>
      <w:r w:rsidRPr="001B7C50">
        <w:t>5.9.6</w:t>
      </w:r>
      <w:r w:rsidRPr="001B7C50">
        <w:tab/>
        <w:t>Data Network Name (DNN)</w:t>
      </w:r>
      <w:bookmarkEnd w:id="2421"/>
      <w:bookmarkEnd w:id="2422"/>
      <w:bookmarkEnd w:id="2423"/>
      <w:bookmarkEnd w:id="2424"/>
      <w:bookmarkEnd w:id="2425"/>
      <w:bookmarkEnd w:id="2426"/>
      <w:bookmarkEnd w:id="2427"/>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28" w:name="_CR5_9_7"/>
      <w:bookmarkStart w:id="2429" w:name="_Toc20149888"/>
      <w:bookmarkStart w:id="2430" w:name="_Toc27846687"/>
      <w:bookmarkStart w:id="2431" w:name="_Toc36187818"/>
      <w:bookmarkStart w:id="2432" w:name="_Toc45183722"/>
      <w:bookmarkStart w:id="2433" w:name="_Toc47342564"/>
      <w:bookmarkStart w:id="2434" w:name="_Toc51769265"/>
      <w:bookmarkStart w:id="2435" w:name="_Toc185600847"/>
      <w:bookmarkEnd w:id="2428"/>
      <w:r w:rsidRPr="001B7C50">
        <w:t>5.9.7</w:t>
      </w:r>
      <w:r w:rsidRPr="001B7C50">
        <w:tab/>
        <w:t>Internal-Group Identifier</w:t>
      </w:r>
      <w:bookmarkEnd w:id="2429"/>
      <w:bookmarkEnd w:id="2430"/>
      <w:bookmarkEnd w:id="2431"/>
      <w:bookmarkEnd w:id="2432"/>
      <w:bookmarkEnd w:id="2433"/>
      <w:bookmarkEnd w:id="2434"/>
      <w:bookmarkEnd w:id="2435"/>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36" w:name="_CR5_9_8"/>
      <w:bookmarkStart w:id="2437" w:name="_Toc20149889"/>
      <w:bookmarkStart w:id="2438" w:name="_Toc27846688"/>
      <w:bookmarkStart w:id="2439" w:name="_Toc36187819"/>
      <w:bookmarkStart w:id="2440" w:name="_Toc45183723"/>
      <w:bookmarkStart w:id="2441" w:name="_Toc47342565"/>
      <w:bookmarkStart w:id="2442" w:name="_Toc51769266"/>
      <w:bookmarkStart w:id="2443" w:name="_Toc185600848"/>
      <w:bookmarkEnd w:id="2436"/>
      <w:r w:rsidRPr="001B7C50">
        <w:lastRenderedPageBreak/>
        <w:t>5.9.8</w:t>
      </w:r>
      <w:r w:rsidRPr="001B7C50">
        <w:tab/>
        <w:t>Generic Public Subscription Identifier</w:t>
      </w:r>
      <w:bookmarkEnd w:id="2437"/>
      <w:bookmarkEnd w:id="2438"/>
      <w:bookmarkEnd w:id="2439"/>
      <w:bookmarkEnd w:id="2440"/>
      <w:bookmarkEnd w:id="2441"/>
      <w:bookmarkEnd w:id="2442"/>
      <w:bookmarkEnd w:id="2443"/>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44" w:name="_CR5_9_9"/>
      <w:bookmarkStart w:id="2445" w:name="_Toc20149890"/>
      <w:bookmarkStart w:id="2446" w:name="_Toc27846689"/>
      <w:bookmarkStart w:id="2447" w:name="_Toc36187820"/>
      <w:bookmarkStart w:id="2448" w:name="_Toc45183724"/>
      <w:bookmarkStart w:id="2449" w:name="_Toc47342566"/>
      <w:bookmarkStart w:id="2450" w:name="_Toc51769267"/>
      <w:bookmarkStart w:id="2451" w:name="_Toc185600849"/>
      <w:bookmarkEnd w:id="2444"/>
      <w:r w:rsidRPr="001B7C50">
        <w:t>5.9.9</w:t>
      </w:r>
      <w:r w:rsidRPr="001B7C50">
        <w:tab/>
        <w:t>AMF UE NGAP ID</w:t>
      </w:r>
      <w:bookmarkEnd w:id="2445"/>
      <w:bookmarkEnd w:id="2446"/>
      <w:bookmarkEnd w:id="2447"/>
      <w:bookmarkEnd w:id="2448"/>
      <w:bookmarkEnd w:id="2449"/>
      <w:bookmarkEnd w:id="2450"/>
      <w:bookmarkEnd w:id="2451"/>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52" w:name="_CR5_9_10"/>
      <w:bookmarkStart w:id="2453" w:name="_Toc20149891"/>
      <w:bookmarkStart w:id="2454" w:name="_Toc27846690"/>
      <w:bookmarkStart w:id="2455" w:name="_Toc36187821"/>
      <w:bookmarkStart w:id="2456" w:name="_Toc45183725"/>
      <w:bookmarkStart w:id="2457" w:name="_Toc47342567"/>
      <w:bookmarkStart w:id="2458" w:name="_Toc51769268"/>
      <w:bookmarkStart w:id="2459" w:name="_Toc185600850"/>
      <w:bookmarkEnd w:id="2452"/>
      <w:r w:rsidRPr="001B7C50">
        <w:t>5.9.10</w:t>
      </w:r>
      <w:r w:rsidRPr="001B7C50">
        <w:tab/>
        <w:t>UE Radio Capability ID</w:t>
      </w:r>
      <w:bookmarkEnd w:id="2453"/>
      <w:bookmarkEnd w:id="2454"/>
      <w:bookmarkEnd w:id="2455"/>
      <w:bookmarkEnd w:id="2456"/>
      <w:bookmarkEnd w:id="2457"/>
      <w:bookmarkEnd w:id="2458"/>
      <w:bookmarkEnd w:id="2459"/>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60" w:name="_CR5_10"/>
      <w:bookmarkStart w:id="2461" w:name="_Toc20149892"/>
      <w:bookmarkStart w:id="2462" w:name="_Toc27846691"/>
      <w:bookmarkStart w:id="2463" w:name="_Toc36187822"/>
      <w:bookmarkStart w:id="2464" w:name="_Toc45183726"/>
      <w:bookmarkStart w:id="2465" w:name="_Toc47342568"/>
      <w:bookmarkStart w:id="2466" w:name="_Toc51769269"/>
      <w:bookmarkStart w:id="2467" w:name="_Toc185600851"/>
      <w:bookmarkEnd w:id="2460"/>
      <w:r w:rsidRPr="001B7C50">
        <w:t>5.10</w:t>
      </w:r>
      <w:r w:rsidRPr="001B7C50">
        <w:tab/>
        <w:t>Security aspects</w:t>
      </w:r>
      <w:bookmarkEnd w:id="2461"/>
      <w:bookmarkEnd w:id="2462"/>
      <w:bookmarkEnd w:id="2463"/>
      <w:bookmarkEnd w:id="2464"/>
      <w:bookmarkEnd w:id="2465"/>
      <w:bookmarkEnd w:id="2466"/>
      <w:bookmarkEnd w:id="2467"/>
    </w:p>
    <w:p w14:paraId="380DCDF6" w14:textId="77777777" w:rsidR="00D40151" w:rsidRPr="001B7C50" w:rsidRDefault="00D40151" w:rsidP="00D40151">
      <w:pPr>
        <w:pStyle w:val="Heading3"/>
        <w:rPr>
          <w:lang w:eastAsia="zh-CN"/>
        </w:rPr>
      </w:pPr>
      <w:bookmarkStart w:id="2468" w:name="_CR5_10_1"/>
      <w:bookmarkStart w:id="2469" w:name="_Toc20149893"/>
      <w:bookmarkStart w:id="2470" w:name="_Toc27846692"/>
      <w:bookmarkStart w:id="2471" w:name="_Toc36187823"/>
      <w:bookmarkStart w:id="2472" w:name="_Toc45183727"/>
      <w:bookmarkStart w:id="2473" w:name="_Toc47342569"/>
      <w:bookmarkStart w:id="2474" w:name="_Toc51769270"/>
      <w:bookmarkStart w:id="2475" w:name="_Toc185600852"/>
      <w:bookmarkEnd w:id="2468"/>
      <w:r w:rsidRPr="001B7C50">
        <w:rPr>
          <w:lang w:eastAsia="zh-CN"/>
        </w:rPr>
        <w:t>5.10.1</w:t>
      </w:r>
      <w:r w:rsidRPr="001B7C50">
        <w:rPr>
          <w:lang w:eastAsia="zh-CN"/>
        </w:rPr>
        <w:tab/>
        <w:t>General</w:t>
      </w:r>
      <w:bookmarkEnd w:id="2469"/>
      <w:bookmarkEnd w:id="2470"/>
      <w:bookmarkEnd w:id="2471"/>
      <w:bookmarkEnd w:id="2472"/>
      <w:bookmarkEnd w:id="2473"/>
      <w:bookmarkEnd w:id="2474"/>
      <w:bookmarkEnd w:id="2475"/>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476" w:name="_CR5_10_2"/>
      <w:bookmarkStart w:id="2477" w:name="_Toc20149894"/>
      <w:bookmarkStart w:id="2478" w:name="_Toc27846693"/>
      <w:bookmarkStart w:id="2479" w:name="_Toc36187824"/>
      <w:bookmarkStart w:id="2480" w:name="_Toc45183728"/>
      <w:bookmarkStart w:id="2481" w:name="_Toc47342570"/>
      <w:bookmarkStart w:id="2482" w:name="_Toc51769271"/>
      <w:bookmarkStart w:id="2483" w:name="_Toc185600853"/>
      <w:bookmarkEnd w:id="2476"/>
      <w:r w:rsidRPr="001B7C50">
        <w:rPr>
          <w:lang w:eastAsia="zh-CN"/>
        </w:rPr>
        <w:t>5.10.2</w:t>
      </w:r>
      <w:r w:rsidRPr="001B7C50">
        <w:rPr>
          <w:lang w:eastAsia="zh-CN"/>
        </w:rPr>
        <w:tab/>
        <w:t>Security Model for non-3GPP access</w:t>
      </w:r>
      <w:bookmarkEnd w:id="2477"/>
      <w:bookmarkEnd w:id="2478"/>
      <w:bookmarkEnd w:id="2479"/>
      <w:bookmarkEnd w:id="2480"/>
      <w:bookmarkEnd w:id="2481"/>
      <w:bookmarkEnd w:id="2482"/>
      <w:bookmarkEnd w:id="2483"/>
    </w:p>
    <w:p w14:paraId="4AA51B20" w14:textId="77777777" w:rsidR="00D40151" w:rsidRPr="001B7C50" w:rsidRDefault="00D40151" w:rsidP="00D40151">
      <w:pPr>
        <w:pStyle w:val="Heading4"/>
      </w:pPr>
      <w:bookmarkStart w:id="2484" w:name="_CR5_10_2_1"/>
      <w:bookmarkStart w:id="2485" w:name="_Toc20149895"/>
      <w:bookmarkStart w:id="2486" w:name="_Toc27846694"/>
      <w:bookmarkStart w:id="2487" w:name="_Toc36187825"/>
      <w:bookmarkStart w:id="2488" w:name="_Toc45183729"/>
      <w:bookmarkStart w:id="2489" w:name="_Toc47342571"/>
      <w:bookmarkStart w:id="2490" w:name="_Toc51769272"/>
      <w:bookmarkStart w:id="2491" w:name="_Toc185600854"/>
      <w:bookmarkEnd w:id="2484"/>
      <w:r w:rsidRPr="001B7C50">
        <w:t>5.10.2.1</w:t>
      </w:r>
      <w:r w:rsidRPr="001B7C50">
        <w:tab/>
        <w:t>Signalling Security</w:t>
      </w:r>
      <w:bookmarkEnd w:id="2485"/>
      <w:bookmarkEnd w:id="2486"/>
      <w:bookmarkEnd w:id="2487"/>
      <w:bookmarkEnd w:id="2488"/>
      <w:bookmarkEnd w:id="2489"/>
      <w:bookmarkEnd w:id="2490"/>
      <w:bookmarkEnd w:id="2491"/>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92" w:name="_CR5_10_3"/>
      <w:bookmarkStart w:id="2493" w:name="_Toc20149896"/>
      <w:bookmarkStart w:id="2494" w:name="_Toc27846695"/>
      <w:bookmarkStart w:id="2495" w:name="_Toc36187826"/>
      <w:bookmarkStart w:id="2496" w:name="_Toc45183730"/>
      <w:bookmarkStart w:id="2497" w:name="_Toc47342572"/>
      <w:bookmarkStart w:id="2498" w:name="_Toc51769273"/>
      <w:bookmarkStart w:id="2499" w:name="_Toc185600855"/>
      <w:bookmarkEnd w:id="2492"/>
      <w:r w:rsidRPr="001B7C50">
        <w:t>5.10.3</w:t>
      </w:r>
      <w:r w:rsidRPr="001B7C50">
        <w:tab/>
        <w:t>PDU Session User Plane Security</w:t>
      </w:r>
      <w:bookmarkEnd w:id="2493"/>
      <w:bookmarkEnd w:id="2494"/>
      <w:bookmarkEnd w:id="2495"/>
      <w:bookmarkEnd w:id="2496"/>
      <w:bookmarkEnd w:id="2497"/>
      <w:bookmarkEnd w:id="2498"/>
      <w:bookmarkEnd w:id="2499"/>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09067E67"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w:t>
      </w:r>
      <w:r w:rsidR="00214C93">
        <w:t xml:space="preserve"> and</w:t>
      </w:r>
      <w:r w:rsidRPr="001B7C50">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00" w:name="_CR5_11"/>
      <w:bookmarkStart w:id="2501" w:name="_Toc20149897"/>
      <w:bookmarkStart w:id="2502" w:name="_Toc27846696"/>
      <w:bookmarkStart w:id="2503" w:name="_Toc36187827"/>
      <w:bookmarkStart w:id="2504" w:name="_Toc45183731"/>
      <w:bookmarkStart w:id="2505" w:name="_Toc47342573"/>
      <w:bookmarkStart w:id="2506" w:name="_Toc51769274"/>
      <w:bookmarkStart w:id="2507" w:name="_Toc185600856"/>
      <w:bookmarkEnd w:id="2500"/>
      <w:r w:rsidRPr="001B7C50">
        <w:t>5.11</w:t>
      </w:r>
      <w:r w:rsidRPr="001B7C50">
        <w:tab/>
        <w:t>Support for Dual Connectivity, Multi-Connectivity</w:t>
      </w:r>
      <w:bookmarkEnd w:id="2501"/>
      <w:bookmarkEnd w:id="2502"/>
      <w:bookmarkEnd w:id="2503"/>
      <w:bookmarkEnd w:id="2504"/>
      <w:bookmarkEnd w:id="2505"/>
      <w:bookmarkEnd w:id="2506"/>
      <w:bookmarkEnd w:id="2507"/>
    </w:p>
    <w:p w14:paraId="6EE5502C" w14:textId="77777777" w:rsidR="00D40151" w:rsidRPr="001B7C50" w:rsidRDefault="00D40151" w:rsidP="00D40151">
      <w:pPr>
        <w:pStyle w:val="Heading3"/>
      </w:pPr>
      <w:bookmarkStart w:id="2508" w:name="_CR5_11_1"/>
      <w:bookmarkStart w:id="2509" w:name="_Toc20149898"/>
      <w:bookmarkStart w:id="2510" w:name="_Toc27846697"/>
      <w:bookmarkStart w:id="2511" w:name="_Toc36187828"/>
      <w:bookmarkStart w:id="2512" w:name="_Toc45183732"/>
      <w:bookmarkStart w:id="2513" w:name="_Toc47342574"/>
      <w:bookmarkStart w:id="2514" w:name="_Toc51769275"/>
      <w:bookmarkStart w:id="2515" w:name="_Toc185600857"/>
      <w:bookmarkEnd w:id="2508"/>
      <w:r w:rsidRPr="001B7C50">
        <w:t>5.11.1</w:t>
      </w:r>
      <w:r w:rsidRPr="001B7C50">
        <w:tab/>
        <w:t>Support for Dual Connectivity</w:t>
      </w:r>
      <w:bookmarkEnd w:id="2509"/>
      <w:bookmarkEnd w:id="2510"/>
      <w:bookmarkEnd w:id="2511"/>
      <w:bookmarkEnd w:id="2512"/>
      <w:bookmarkEnd w:id="2513"/>
      <w:bookmarkEnd w:id="2514"/>
      <w:bookmarkEnd w:id="2515"/>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16" w:name="_CR5_12"/>
      <w:bookmarkStart w:id="2517" w:name="_Toc20149899"/>
      <w:bookmarkStart w:id="2518" w:name="_Toc27846698"/>
      <w:bookmarkStart w:id="2519" w:name="_Toc36187829"/>
      <w:bookmarkStart w:id="2520" w:name="_Toc45183733"/>
      <w:bookmarkStart w:id="2521" w:name="_Toc47342575"/>
      <w:bookmarkStart w:id="2522" w:name="_Toc51769276"/>
      <w:bookmarkStart w:id="2523" w:name="_Toc185600858"/>
      <w:bookmarkEnd w:id="2516"/>
      <w:r w:rsidRPr="001B7C50">
        <w:t>5.12</w:t>
      </w:r>
      <w:r w:rsidRPr="001B7C50">
        <w:tab/>
        <w:t>Charging</w:t>
      </w:r>
      <w:bookmarkEnd w:id="2517"/>
      <w:bookmarkEnd w:id="2518"/>
      <w:bookmarkEnd w:id="2519"/>
      <w:bookmarkEnd w:id="2520"/>
      <w:bookmarkEnd w:id="2521"/>
      <w:bookmarkEnd w:id="2522"/>
      <w:bookmarkEnd w:id="2523"/>
    </w:p>
    <w:p w14:paraId="5AE27174" w14:textId="77777777" w:rsidR="00D40151" w:rsidRPr="001B7C50" w:rsidRDefault="00D40151" w:rsidP="00D40151">
      <w:pPr>
        <w:pStyle w:val="Heading3"/>
      </w:pPr>
      <w:bookmarkStart w:id="2524" w:name="_CR5_12_1"/>
      <w:bookmarkStart w:id="2525" w:name="_Toc20149900"/>
      <w:bookmarkStart w:id="2526" w:name="_Toc27846699"/>
      <w:bookmarkStart w:id="2527" w:name="_Toc36187830"/>
      <w:bookmarkStart w:id="2528" w:name="_Toc45183734"/>
      <w:bookmarkStart w:id="2529" w:name="_Toc47342576"/>
      <w:bookmarkStart w:id="2530" w:name="_Toc51769277"/>
      <w:bookmarkStart w:id="2531" w:name="_Toc185600859"/>
      <w:bookmarkEnd w:id="2524"/>
      <w:r w:rsidRPr="001B7C50">
        <w:t>5.12.1</w:t>
      </w:r>
      <w:r w:rsidRPr="001B7C50">
        <w:tab/>
        <w:t>General</w:t>
      </w:r>
      <w:bookmarkEnd w:id="2525"/>
      <w:bookmarkEnd w:id="2526"/>
      <w:bookmarkEnd w:id="2527"/>
      <w:bookmarkEnd w:id="2528"/>
      <w:bookmarkEnd w:id="2529"/>
      <w:bookmarkEnd w:id="2530"/>
      <w:bookmarkEnd w:id="2531"/>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532" w:name="_Toc20149901"/>
      <w:bookmarkStart w:id="2533" w:name="_Toc27846700"/>
      <w:bookmarkStart w:id="2534" w:name="_Toc36187831"/>
      <w:bookmarkStart w:id="2535" w:name="_Toc45183735"/>
      <w:bookmarkStart w:id="2536" w:name="_Toc47342577"/>
      <w:bookmarkStart w:id="2537"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538" w:name="_CR5_12_2"/>
      <w:bookmarkStart w:id="2539" w:name="_Toc185600860"/>
      <w:bookmarkEnd w:id="2538"/>
      <w:r w:rsidRPr="001B7C50">
        <w:t>5.12.2</w:t>
      </w:r>
      <w:r w:rsidRPr="001B7C50">
        <w:tab/>
        <w:t>Usage Data Reporting for Secondary RAT</w:t>
      </w:r>
      <w:bookmarkEnd w:id="2532"/>
      <w:bookmarkEnd w:id="2533"/>
      <w:bookmarkEnd w:id="2534"/>
      <w:bookmarkEnd w:id="2535"/>
      <w:bookmarkEnd w:id="2536"/>
      <w:bookmarkEnd w:id="2537"/>
      <w:bookmarkEnd w:id="2539"/>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40" w:name="_CR5_12_3"/>
      <w:bookmarkStart w:id="2541" w:name="_Toc20149902"/>
      <w:bookmarkStart w:id="2542" w:name="_Toc27846701"/>
      <w:bookmarkStart w:id="2543" w:name="_Toc36187832"/>
      <w:bookmarkStart w:id="2544" w:name="_Toc45183736"/>
      <w:bookmarkStart w:id="2545" w:name="_Toc47342578"/>
      <w:bookmarkStart w:id="2546" w:name="_Toc51769279"/>
      <w:bookmarkStart w:id="2547" w:name="_Toc185600861"/>
      <w:bookmarkEnd w:id="2540"/>
      <w:r w:rsidRPr="001B7C50">
        <w:t>5.12.3</w:t>
      </w:r>
      <w:r w:rsidRPr="001B7C50">
        <w:tab/>
        <w:t>Secondary RAT Periodic Usage Data Reporting Procedure</w:t>
      </w:r>
      <w:bookmarkEnd w:id="2541"/>
      <w:bookmarkEnd w:id="2542"/>
      <w:bookmarkEnd w:id="2543"/>
      <w:bookmarkEnd w:id="2544"/>
      <w:bookmarkEnd w:id="2545"/>
      <w:bookmarkEnd w:id="2546"/>
      <w:bookmarkEnd w:id="2547"/>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48" w:name="_CR5_13"/>
      <w:bookmarkStart w:id="2549" w:name="_Toc20149903"/>
      <w:bookmarkStart w:id="2550" w:name="_Toc27846702"/>
      <w:bookmarkStart w:id="2551" w:name="_Toc36187833"/>
      <w:bookmarkStart w:id="2552" w:name="_Toc45183737"/>
      <w:bookmarkStart w:id="2553" w:name="_Toc47342579"/>
      <w:bookmarkStart w:id="2554" w:name="_Toc51769280"/>
      <w:bookmarkStart w:id="2555" w:name="_Toc185600862"/>
      <w:bookmarkEnd w:id="2548"/>
      <w:r w:rsidRPr="001B7C50">
        <w:t>5.13</w:t>
      </w:r>
      <w:r w:rsidRPr="001B7C50">
        <w:tab/>
        <w:t>Support for Edge Computing</w:t>
      </w:r>
      <w:bookmarkEnd w:id="2549"/>
      <w:bookmarkEnd w:id="2550"/>
      <w:bookmarkEnd w:id="2551"/>
      <w:bookmarkEnd w:id="2552"/>
      <w:bookmarkEnd w:id="2553"/>
      <w:bookmarkEnd w:id="2554"/>
      <w:bookmarkEnd w:id="2555"/>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6C0D9D0F"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w:t>
      </w:r>
      <w:r w:rsidR="00EC72D7">
        <w:t>, N6 delay measurement results</w:t>
      </w:r>
      <w:r w:rsidRPr="001B7C50">
        <w:t xml:space="preserve">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556" w:name="_Toc20149904"/>
      <w:bookmarkStart w:id="2557" w:name="_Toc27846703"/>
      <w:bookmarkStart w:id="2558" w:name="_Toc36187834"/>
      <w:bookmarkStart w:id="2559" w:name="_Toc45183738"/>
      <w:bookmarkStart w:id="2560" w:name="_Toc47342580"/>
      <w:bookmarkStart w:id="2561"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5427C492" w14:textId="13ACA4B7" w:rsidR="00F1371A" w:rsidRDefault="00F1371A" w:rsidP="00F1371A">
      <w:pPr>
        <w:pStyle w:val="B1"/>
      </w:pPr>
      <w:bookmarkStart w:id="2562" w:name="_CR5_14"/>
      <w:bookmarkEnd w:id="2562"/>
      <w:r>
        <w:t>-</w:t>
      </w:r>
      <w:r>
        <w:tab/>
        <w:t>Support of I-SMF (re)selection based on Local Offloading Management as described in clause 4.23 of TS 23.502 [3] and in clause 6.10 of TS 23.548 [130].</w:t>
      </w:r>
    </w:p>
    <w:p w14:paraId="5CE85096" w14:textId="40622EFC" w:rsidR="00EC72D7" w:rsidRDefault="00EC72D7" w:rsidP="00EC72D7">
      <w:pPr>
        <w:pStyle w:val="B1"/>
      </w:pPr>
      <w:r>
        <w:t>-</w:t>
      </w:r>
      <w:r>
        <w:tab/>
        <w:t>Support of N6 delay measurement as described in clause 5.8.2.23.</w:t>
      </w:r>
    </w:p>
    <w:p w14:paraId="681A366C" w14:textId="0729AD48" w:rsidR="00D40151" w:rsidRPr="001B7C50" w:rsidRDefault="00D40151" w:rsidP="00D40151">
      <w:pPr>
        <w:pStyle w:val="Heading2"/>
      </w:pPr>
      <w:bookmarkStart w:id="2563" w:name="_Toc185600863"/>
      <w:r w:rsidRPr="001B7C50">
        <w:t>5.14</w:t>
      </w:r>
      <w:r w:rsidRPr="001B7C50">
        <w:tab/>
        <w:t>Policy Control</w:t>
      </w:r>
      <w:bookmarkEnd w:id="2556"/>
      <w:bookmarkEnd w:id="2557"/>
      <w:bookmarkEnd w:id="2558"/>
      <w:bookmarkEnd w:id="2559"/>
      <w:bookmarkEnd w:id="2560"/>
      <w:bookmarkEnd w:id="2561"/>
      <w:bookmarkEnd w:id="2563"/>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564" w:name="_CR5_15"/>
      <w:bookmarkStart w:id="2565" w:name="_Toc20149905"/>
      <w:bookmarkStart w:id="2566" w:name="_Toc27846704"/>
      <w:bookmarkStart w:id="2567" w:name="_Toc36187835"/>
      <w:bookmarkStart w:id="2568" w:name="_Toc45183739"/>
      <w:bookmarkStart w:id="2569" w:name="_Toc47342581"/>
      <w:bookmarkStart w:id="2570" w:name="_Toc51769282"/>
      <w:bookmarkStart w:id="2571" w:name="_Toc185600864"/>
      <w:bookmarkEnd w:id="2564"/>
      <w:r w:rsidRPr="001B7C50">
        <w:t>5.15</w:t>
      </w:r>
      <w:r w:rsidRPr="001B7C50">
        <w:tab/>
        <w:t>Network slicing</w:t>
      </w:r>
      <w:bookmarkEnd w:id="2565"/>
      <w:bookmarkEnd w:id="2566"/>
      <w:bookmarkEnd w:id="2567"/>
      <w:bookmarkEnd w:id="2568"/>
      <w:bookmarkEnd w:id="2569"/>
      <w:bookmarkEnd w:id="2570"/>
      <w:bookmarkEnd w:id="2571"/>
    </w:p>
    <w:p w14:paraId="1405E6EF" w14:textId="77777777" w:rsidR="00D40151" w:rsidRPr="001B7C50" w:rsidRDefault="00D40151" w:rsidP="00D40151">
      <w:pPr>
        <w:pStyle w:val="Heading3"/>
      </w:pPr>
      <w:bookmarkStart w:id="2572" w:name="_CR5_15_1"/>
      <w:bookmarkStart w:id="2573" w:name="_Toc20149906"/>
      <w:bookmarkStart w:id="2574" w:name="_Toc27846705"/>
      <w:bookmarkStart w:id="2575" w:name="_Toc36187836"/>
      <w:bookmarkStart w:id="2576" w:name="_Toc45183740"/>
      <w:bookmarkStart w:id="2577" w:name="_Toc47342582"/>
      <w:bookmarkStart w:id="2578" w:name="_Toc51769283"/>
      <w:bookmarkStart w:id="2579" w:name="_Toc185600865"/>
      <w:bookmarkEnd w:id="2572"/>
      <w:r w:rsidRPr="001B7C50">
        <w:t>5.15.1</w:t>
      </w:r>
      <w:r w:rsidRPr="001B7C50">
        <w:tab/>
        <w:t>General</w:t>
      </w:r>
      <w:bookmarkEnd w:id="2573"/>
      <w:bookmarkEnd w:id="2574"/>
      <w:bookmarkEnd w:id="2575"/>
      <w:bookmarkEnd w:id="2576"/>
      <w:bookmarkEnd w:id="2577"/>
      <w:bookmarkEnd w:id="2578"/>
      <w:bookmarkEnd w:id="2579"/>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lastRenderedPageBreak/>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191BE819" w:rsidR="00D40151" w:rsidRPr="001B7C50" w:rsidRDefault="00D40151" w:rsidP="00D40151">
      <w:r w:rsidRPr="001B7C50">
        <w:t>The selection of the set of Network Slice instances for a UE is triggered by the first contacted AMF in a Registration procedure normally by interacting with the NSSF</w:t>
      </w:r>
      <w:r w:rsidR="00214C93">
        <w:t xml:space="preserve"> and</w:t>
      </w:r>
      <w:r w:rsidRPr="001B7C50">
        <w:t xml:space="preserve">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80" w:name="_Toc20149907"/>
      <w:bookmarkStart w:id="2581" w:name="_Toc27846706"/>
      <w:bookmarkStart w:id="2582" w:name="_Toc36187837"/>
      <w:bookmarkStart w:id="2583" w:name="_Toc45183741"/>
      <w:bookmarkStart w:id="2584" w:name="_Toc47342583"/>
      <w:bookmarkStart w:id="2585"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586" w:name="_CR5_15_2"/>
      <w:bookmarkStart w:id="2587" w:name="_Toc185600866"/>
      <w:bookmarkEnd w:id="2586"/>
      <w:r w:rsidRPr="001B7C50">
        <w:lastRenderedPageBreak/>
        <w:t>5.15.2</w:t>
      </w:r>
      <w:r w:rsidRPr="001B7C50">
        <w:tab/>
        <w:t>Identification and selection of a Network Slice: the S-NSSAI and the NSSAI</w:t>
      </w:r>
      <w:bookmarkEnd w:id="2580"/>
      <w:bookmarkEnd w:id="2581"/>
      <w:bookmarkEnd w:id="2582"/>
      <w:bookmarkEnd w:id="2583"/>
      <w:bookmarkEnd w:id="2584"/>
      <w:bookmarkEnd w:id="2585"/>
      <w:bookmarkEnd w:id="2587"/>
    </w:p>
    <w:p w14:paraId="56A6794D" w14:textId="77777777" w:rsidR="00D40151" w:rsidRPr="001B7C50" w:rsidRDefault="00D40151" w:rsidP="00D40151">
      <w:pPr>
        <w:pStyle w:val="Heading4"/>
      </w:pPr>
      <w:bookmarkStart w:id="2588" w:name="_CR5_15_2_1"/>
      <w:bookmarkStart w:id="2589" w:name="_Toc20149908"/>
      <w:bookmarkStart w:id="2590" w:name="_Toc27846707"/>
      <w:bookmarkStart w:id="2591" w:name="_Toc36187838"/>
      <w:bookmarkStart w:id="2592" w:name="_Toc45183742"/>
      <w:bookmarkStart w:id="2593" w:name="_Toc47342584"/>
      <w:bookmarkStart w:id="2594" w:name="_Toc51769285"/>
      <w:bookmarkStart w:id="2595" w:name="_Toc185600867"/>
      <w:bookmarkEnd w:id="2588"/>
      <w:r w:rsidRPr="001B7C50">
        <w:t>5.15.2.1</w:t>
      </w:r>
      <w:r w:rsidRPr="001B7C50">
        <w:tab/>
        <w:t>General</w:t>
      </w:r>
      <w:bookmarkEnd w:id="2589"/>
      <w:bookmarkEnd w:id="2590"/>
      <w:bookmarkEnd w:id="2591"/>
      <w:bookmarkEnd w:id="2592"/>
      <w:bookmarkEnd w:id="2593"/>
      <w:bookmarkEnd w:id="2594"/>
      <w:bookmarkEnd w:id="2595"/>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14794B9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w:t>
      </w:r>
      <w:r w:rsidR="00214C93">
        <w:rPr>
          <w:lang w:eastAsia="zh-CN"/>
        </w:rPr>
        <w:t xml:space="preserve"> and</w:t>
      </w:r>
      <w:r w:rsidRPr="001B7C50">
        <w:rPr>
          <w:lang w:eastAsia="zh-CN"/>
        </w:rPr>
        <w:t xml:space="preserve">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E15193C"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w:t>
      </w:r>
      <w:r w:rsidR="00214C93">
        <w:rPr>
          <w:lang w:eastAsia="zh-CN"/>
        </w:rPr>
        <w:t xml:space="preserve"> and</w:t>
      </w:r>
      <w:r w:rsidR="006E26ED">
        <w:rPr>
          <w:lang w:eastAsia="zh-CN"/>
        </w:rPr>
        <w:t xml:space="preserve"> the sum of S-NSSAIs in the Allowed NSSAI</w:t>
      </w:r>
      <w:r w:rsidR="00214C93">
        <w:rPr>
          <w:lang w:eastAsia="zh-CN"/>
        </w:rPr>
        <w:t xml:space="preserve"> and</w:t>
      </w:r>
      <w:r w:rsidR="006E26ED">
        <w:rPr>
          <w:lang w:eastAsia="zh-CN"/>
        </w:rPr>
        <w:t xml:space="preserve">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64E76608" w:rsidR="00D40151" w:rsidRPr="001B7C50" w:rsidRDefault="00D40151" w:rsidP="00D40151">
      <w:r w:rsidRPr="001B7C50">
        <w:rPr>
          <w:lang w:eastAsia="zh-CN"/>
        </w:rPr>
        <w:t xml:space="preserve">Based on the operator's operational or deployment needs, </w:t>
      </w:r>
      <w:r w:rsidRPr="001B7C50">
        <w:t>a Network Slice instance can be associated with one or more S-NSSAIs</w:t>
      </w:r>
      <w:r w:rsidR="00214C93">
        <w:t xml:space="preserve"> and</w:t>
      </w:r>
      <w:r w:rsidRPr="001B7C50">
        <w:t xml:space="preserve">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w:t>
      </w:r>
      <w:r w:rsidR="00681FC7" w:rsidRPr="001B7C50">
        <w:lastRenderedPageBreak/>
        <w:t>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596" w:name="_CR5_15_2_2"/>
      <w:bookmarkStart w:id="2597" w:name="_Toc20149909"/>
      <w:bookmarkStart w:id="2598" w:name="_Toc27846708"/>
      <w:bookmarkStart w:id="2599" w:name="_Toc36187839"/>
      <w:bookmarkStart w:id="2600" w:name="_Toc45183743"/>
      <w:bookmarkStart w:id="2601" w:name="_Toc47342585"/>
      <w:bookmarkStart w:id="2602" w:name="_Toc51769286"/>
      <w:bookmarkStart w:id="2603" w:name="_Toc185600868"/>
      <w:bookmarkEnd w:id="2596"/>
      <w:r w:rsidRPr="001B7C50">
        <w:t>5.15.2.2</w:t>
      </w:r>
      <w:r w:rsidRPr="001B7C50">
        <w:tab/>
        <w:t>Standardised SST values</w:t>
      </w:r>
      <w:bookmarkEnd w:id="2597"/>
      <w:bookmarkEnd w:id="2598"/>
      <w:bookmarkEnd w:id="2599"/>
      <w:bookmarkEnd w:id="2600"/>
      <w:bookmarkEnd w:id="2601"/>
      <w:bookmarkEnd w:id="2602"/>
      <w:bookmarkEnd w:id="2603"/>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04" w:name="_CRTable5_15_2_21"/>
      <w:r w:rsidRPr="001B7C50">
        <w:t xml:space="preserve">Table </w:t>
      </w:r>
      <w:bookmarkEnd w:id="2604"/>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05" w:name="_Toc20149910"/>
      <w:bookmarkStart w:id="2606" w:name="_Toc27846709"/>
      <w:bookmarkStart w:id="2607" w:name="_Toc36187840"/>
      <w:bookmarkStart w:id="2608" w:name="_Toc45183744"/>
      <w:bookmarkStart w:id="2609" w:name="_Toc47342586"/>
      <w:bookmarkStart w:id="2610"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11" w:name="_CR5_15_3"/>
      <w:bookmarkStart w:id="2612" w:name="_Toc185600869"/>
      <w:bookmarkEnd w:id="2611"/>
      <w:r w:rsidRPr="001B7C50">
        <w:t>5.15.3</w:t>
      </w:r>
      <w:r w:rsidRPr="001B7C50">
        <w:tab/>
        <w:t>Subscription aspects</w:t>
      </w:r>
      <w:bookmarkEnd w:id="2605"/>
      <w:bookmarkEnd w:id="2606"/>
      <w:bookmarkEnd w:id="2607"/>
      <w:bookmarkEnd w:id="2608"/>
      <w:bookmarkEnd w:id="2609"/>
      <w:bookmarkEnd w:id="2610"/>
      <w:bookmarkEnd w:id="2612"/>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13" w:name="_CR5_15_4"/>
      <w:bookmarkStart w:id="2614" w:name="_Toc20149911"/>
      <w:bookmarkStart w:id="2615" w:name="_Toc27846710"/>
      <w:bookmarkStart w:id="2616" w:name="_Toc36187841"/>
      <w:bookmarkStart w:id="2617" w:name="_Toc45183745"/>
      <w:bookmarkStart w:id="2618" w:name="_Toc47342587"/>
      <w:bookmarkStart w:id="2619" w:name="_Toc51769288"/>
      <w:bookmarkStart w:id="2620" w:name="_Toc185600870"/>
      <w:bookmarkEnd w:id="2613"/>
      <w:r w:rsidRPr="001B7C50">
        <w:rPr>
          <w:lang w:eastAsia="zh-CN"/>
        </w:rPr>
        <w:t>5.15.4</w:t>
      </w:r>
      <w:r w:rsidRPr="001B7C50">
        <w:rPr>
          <w:lang w:eastAsia="zh-CN"/>
        </w:rPr>
        <w:tab/>
        <w:t>UE NSSAI configuration and NSSAI storage aspects</w:t>
      </w:r>
      <w:bookmarkEnd w:id="2614"/>
      <w:bookmarkEnd w:id="2615"/>
      <w:bookmarkEnd w:id="2616"/>
      <w:bookmarkEnd w:id="2617"/>
      <w:bookmarkEnd w:id="2618"/>
      <w:bookmarkEnd w:id="2619"/>
      <w:bookmarkEnd w:id="2620"/>
    </w:p>
    <w:p w14:paraId="7B5C68B2" w14:textId="77777777" w:rsidR="00D40151" w:rsidRPr="001B7C50" w:rsidRDefault="00D40151" w:rsidP="00D40151">
      <w:pPr>
        <w:pStyle w:val="Heading4"/>
        <w:rPr>
          <w:lang w:eastAsia="zh-CN"/>
        </w:rPr>
      </w:pPr>
      <w:bookmarkStart w:id="2621" w:name="_CR5_15_4_1"/>
      <w:bookmarkStart w:id="2622" w:name="_Toc20149912"/>
      <w:bookmarkStart w:id="2623" w:name="_Toc27846711"/>
      <w:bookmarkStart w:id="2624" w:name="_Toc36187842"/>
      <w:bookmarkStart w:id="2625" w:name="_Toc45183746"/>
      <w:bookmarkStart w:id="2626" w:name="_Toc47342588"/>
      <w:bookmarkStart w:id="2627" w:name="_Toc51769289"/>
      <w:bookmarkStart w:id="2628" w:name="_Toc185600871"/>
      <w:bookmarkEnd w:id="2621"/>
      <w:r w:rsidRPr="001B7C50">
        <w:rPr>
          <w:lang w:eastAsia="zh-CN"/>
        </w:rPr>
        <w:t>5.15.4.1</w:t>
      </w:r>
      <w:r w:rsidRPr="001B7C50">
        <w:rPr>
          <w:lang w:eastAsia="zh-CN"/>
        </w:rPr>
        <w:tab/>
        <w:t>General</w:t>
      </w:r>
      <w:bookmarkEnd w:id="2622"/>
      <w:bookmarkEnd w:id="2623"/>
      <w:bookmarkEnd w:id="2624"/>
      <w:bookmarkEnd w:id="2625"/>
      <w:bookmarkEnd w:id="2626"/>
      <w:bookmarkEnd w:id="2627"/>
      <w:bookmarkEnd w:id="2628"/>
    </w:p>
    <w:p w14:paraId="23296AD4" w14:textId="77777777" w:rsidR="00D40151" w:rsidRPr="001B7C50" w:rsidRDefault="00D40151" w:rsidP="00D40151">
      <w:pPr>
        <w:pStyle w:val="Heading5"/>
      </w:pPr>
      <w:bookmarkStart w:id="2629" w:name="_CR5_15_4_1_1"/>
      <w:bookmarkStart w:id="2630" w:name="_Toc20149913"/>
      <w:bookmarkStart w:id="2631" w:name="_Toc27846712"/>
      <w:bookmarkStart w:id="2632" w:name="_Toc36187843"/>
      <w:bookmarkStart w:id="2633" w:name="_Toc45183747"/>
      <w:bookmarkStart w:id="2634" w:name="_Toc47342589"/>
      <w:bookmarkStart w:id="2635" w:name="_Toc51769290"/>
      <w:bookmarkStart w:id="2636" w:name="_Toc185600872"/>
      <w:bookmarkEnd w:id="2629"/>
      <w:r w:rsidRPr="001B7C50">
        <w:t>5.15.4.1.1</w:t>
      </w:r>
      <w:r w:rsidRPr="001B7C50">
        <w:tab/>
        <w:t>UE Network Slice configuration</w:t>
      </w:r>
      <w:bookmarkEnd w:id="2630"/>
      <w:bookmarkEnd w:id="2631"/>
      <w:bookmarkEnd w:id="2632"/>
      <w:bookmarkEnd w:id="2633"/>
      <w:bookmarkEnd w:id="2634"/>
      <w:bookmarkEnd w:id="2635"/>
      <w:bookmarkEnd w:id="2636"/>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6192D8F0" w14:textId="77777777" w:rsidR="00C14079"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w:t>
      </w:r>
      <w:r w:rsidR="00C14079">
        <w:rPr>
          <w:lang w:eastAsia="zh-CN"/>
        </w:rPr>
        <w:t>The following applies:</w:t>
      </w:r>
    </w:p>
    <w:p w14:paraId="2DF94846" w14:textId="253E3A84" w:rsidR="00C14079" w:rsidRDefault="00C14079" w:rsidP="00C14079">
      <w:pPr>
        <w:pStyle w:val="B1"/>
        <w:rPr>
          <w:lang w:eastAsia="zh-CN"/>
        </w:rPr>
      </w:pPr>
      <w:r>
        <w:rPr>
          <w:lang w:eastAsia="zh-CN"/>
        </w:rPr>
        <w:t>-</w:t>
      </w:r>
      <w:r>
        <w:rPr>
          <w:lang w:eastAsia="zh-CN"/>
        </w:rPr>
        <w:tab/>
      </w:r>
      <w:r w:rsidR="0054498C">
        <w:rPr>
          <w:lang w:eastAsia="zh-CN"/>
        </w:rPr>
        <w:t>In the non-roaming case</w:t>
      </w:r>
      <w:r>
        <w:rPr>
          <w:lang w:eastAsia="zh-CN"/>
        </w:rPr>
        <w:t xml:space="preserve"> and if the Serving PLMN ID is the same as the PLMN ID of the SUPI</w:t>
      </w:r>
      <w:r w:rsidR="0054498C">
        <w:rPr>
          <w:lang w:eastAsia="zh-CN"/>
        </w:rPr>
        <w:t>, the network shall not provide any mapped S-NSSAI to the UE with the Configured NSSAI.</w:t>
      </w:r>
    </w:p>
    <w:p w14:paraId="492F50B3" w14:textId="1E51B534" w:rsidR="00C14079" w:rsidRDefault="00C14079" w:rsidP="00C14079">
      <w:pPr>
        <w:pStyle w:val="B1"/>
        <w:rPr>
          <w:lang w:eastAsia="zh-CN"/>
        </w:rPr>
      </w:pPr>
      <w:r>
        <w:rPr>
          <w:lang w:eastAsia="zh-CN"/>
        </w:rPr>
        <w:t>-</w:t>
      </w:r>
      <w:r>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1D960F93" w14:textId="22116C16" w:rsidR="00C14079" w:rsidRDefault="00C14079" w:rsidP="007E16B7">
      <w:pPr>
        <w:pStyle w:val="NO"/>
        <w:rPr>
          <w:lang w:eastAsia="zh-CN"/>
        </w:rPr>
      </w:pPr>
      <w:r>
        <w:rPr>
          <w:lang w:eastAsia="zh-CN"/>
        </w:rPr>
        <w:lastRenderedPageBreak/>
        <w:t>NOTE 2:</w:t>
      </w:r>
      <w:r>
        <w:rPr>
          <w:lang w:eastAsia="zh-CN"/>
        </w:rPr>
        <w:tab/>
        <w:t>It is recommended that the Serving PLMN and the HPLMN use the same S-NSSAI values in this case.</w:t>
      </w:r>
    </w:p>
    <w:p w14:paraId="4A8E006F" w14:textId="5F57A99A" w:rsidR="00D40151" w:rsidRPr="001B7C50" w:rsidRDefault="00C14079" w:rsidP="007E16B7">
      <w:pPr>
        <w:pStyle w:val="B1"/>
        <w:rPr>
          <w:lang w:eastAsia="zh-CN"/>
        </w:rPr>
      </w:pPr>
      <w:r>
        <w:rPr>
          <w:lang w:eastAsia="zh-CN"/>
        </w:rPr>
        <w:t>-</w:t>
      </w:r>
      <w:r>
        <w:rPr>
          <w:lang w:eastAsia="zh-CN"/>
        </w:rPr>
        <w:tab/>
      </w:r>
      <w:r w:rsidR="00335A94">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21E16507" w14:textId="77777777" w:rsidR="003179F5" w:rsidRDefault="003179F5" w:rsidP="00D40151">
      <w:pPr>
        <w:rPr>
          <w:lang w:eastAsia="zh-CN"/>
        </w:rPr>
      </w:pPr>
      <w:r>
        <w:rPr>
          <w:lang w:eastAsia="zh-CN"/>
        </w:rPr>
        <w:t>The UE may be pre-configured with a Default Configured NSSAI associated with the SUPI. The UE may be provisioned/updated by the HPLMN with a Default Configured NSSAI, determined by the UDM in the HPLMN, by using the UE Parameters Update via UDM Control Plane procedure defined in clause 4.20 of TS 23.502 [3]. If the HPLMN configures a UE with the Default Configured NSSAI, each S-NSSAI in the Default Configured NSSAI shall also be one of the Subscribed S-NSSAI(s). If the Subscribed S-NSSAI(s) which are also present in the Default Configured NSSAI are updated (i.e. a Subscribed S-NSSAI is added or removed from the UE subscription or a Subscribed S-NSSAI is added to (or removed from) the Default Configured NSSAI), the UDM should update the Default Configured NSSAI in the UE.</w:t>
      </w:r>
    </w:p>
    <w:p w14:paraId="570713A0" w14:textId="0CE4CFD8" w:rsidR="003179F5" w:rsidRDefault="003179F5" w:rsidP="00257279">
      <w:pPr>
        <w:pStyle w:val="NO"/>
        <w:rPr>
          <w:lang w:eastAsia="zh-CN"/>
        </w:rPr>
      </w:pPr>
      <w:r>
        <w:rPr>
          <w:lang w:eastAsia="zh-CN"/>
        </w:rPr>
        <w:t>NOTE 2:</w:t>
      </w:r>
      <w:r>
        <w:rPr>
          <w:lang w:eastAsia="zh-CN"/>
        </w:rPr>
        <w:tab/>
        <w:t>The Subscribed S-NSSAIs marked as default S-NSSAI are not required to be part of the Default Configured NSSAI if one is configured for the UE.</w:t>
      </w:r>
    </w:p>
    <w:p w14:paraId="371C3108" w14:textId="5EED7750"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lastRenderedPageBreak/>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759F32C3" w:rsidR="00D40151" w:rsidRPr="001B7C50" w:rsidRDefault="00D40151" w:rsidP="00D40151">
      <w:pPr>
        <w:pStyle w:val="NO"/>
      </w:pPr>
      <w:r w:rsidRPr="001B7C50">
        <w:t>NOTE</w:t>
      </w:r>
      <w:r w:rsidRPr="001B7C50">
        <w:rPr>
          <w:lang w:eastAsia="zh-CN"/>
        </w:rPr>
        <w:t> </w:t>
      </w:r>
      <w:r w:rsidR="003179F5">
        <w:rPr>
          <w:lang w:eastAsia="zh-CN"/>
        </w:rPr>
        <w:t>3</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6B4D03" w:rsidR="00D40151" w:rsidRPr="001B7C50" w:rsidRDefault="00D40151" w:rsidP="00745A3E">
      <w:pPr>
        <w:pStyle w:val="NO"/>
      </w:pPr>
      <w:r w:rsidRPr="001B7C50">
        <w:t>NOTE </w:t>
      </w:r>
      <w:r w:rsidR="003179F5">
        <w:t>4</w:t>
      </w:r>
      <w:r w:rsidRPr="001B7C50">
        <w:t>:</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lastRenderedPageBreak/>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6A7654C3" w:rsidR="00D40151" w:rsidRPr="001B7C50" w:rsidRDefault="00D40151" w:rsidP="00D40151">
      <w:pPr>
        <w:pStyle w:val="NO"/>
      </w:pPr>
      <w:r w:rsidRPr="001B7C50">
        <w:t>NOTE</w:t>
      </w:r>
      <w:r w:rsidRPr="001B7C50">
        <w:rPr>
          <w:lang w:eastAsia="zh-CN"/>
        </w:rPr>
        <w:t> </w:t>
      </w:r>
      <w:r w:rsidR="003179F5">
        <w:rPr>
          <w:lang w:eastAsia="zh-CN"/>
        </w:rPr>
        <w:t>5</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637" w:name="_Toc20149914"/>
      <w:bookmarkStart w:id="2638" w:name="_Toc27846713"/>
      <w:bookmarkStart w:id="2639"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640" w:name="_Toc45183748"/>
      <w:bookmarkStart w:id="2641" w:name="_Toc47342590"/>
      <w:bookmarkStart w:id="2642"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7D311C88" w:rsidR="003E03C2" w:rsidRPr="001B7C50" w:rsidRDefault="003E03C2" w:rsidP="003E03C2">
      <w:pPr>
        <w:pStyle w:val="B1"/>
      </w:pPr>
      <w:r>
        <w:t>-</w:t>
      </w:r>
      <w:r>
        <w:tab/>
        <w:t>If received, the mapping of old S-NSSAI to the Alternative S-NSSAI</w:t>
      </w:r>
      <w:r w:rsidR="00153C7D">
        <w:t xml:space="preserve"> and associated Access Type</w:t>
      </w:r>
      <w:r>
        <w:t xml:space="preserve">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643" w:name="_CR5_15_4_1_2"/>
      <w:bookmarkStart w:id="2644" w:name="_Toc185600873"/>
      <w:bookmarkEnd w:id="2643"/>
      <w:r w:rsidRPr="001B7C50">
        <w:t>5.15.4.1.2</w:t>
      </w:r>
      <w:r w:rsidRPr="001B7C50">
        <w:tab/>
        <w:t>Mapping of S-NSSAIs values in the Allowed NSSAI and in the Requested NSSAI to the S-NSSAIs values used in the HPLMN</w:t>
      </w:r>
      <w:bookmarkEnd w:id="2637"/>
      <w:bookmarkEnd w:id="2638"/>
      <w:bookmarkEnd w:id="2639"/>
      <w:bookmarkEnd w:id="2640"/>
      <w:bookmarkEnd w:id="2641"/>
      <w:bookmarkEnd w:id="2642"/>
      <w:bookmarkEnd w:id="2644"/>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4DD9D10C" w:rsidR="0054498C" w:rsidRDefault="0054498C" w:rsidP="00D40151">
      <w:pPr>
        <w:rPr>
          <w:lang w:eastAsia="ko-KR"/>
        </w:rPr>
      </w:pPr>
      <w:r>
        <w:rPr>
          <w:lang w:eastAsia="ko-KR"/>
        </w:rPr>
        <w:t>In the non-roaming case</w:t>
      </w:r>
      <w:r w:rsidR="006E128B">
        <w:rPr>
          <w:lang w:eastAsia="ko-KR"/>
        </w:rPr>
        <w:t xml:space="preserve"> and if the Serving PLMN ID is the same as the PLMN ID of the SUPI</w:t>
      </w:r>
      <w:r>
        <w:rPr>
          <w:lang w:eastAsia="ko-KR"/>
        </w:rPr>
        <w:t>, the network shall not provide any mapped S-NSSAI to the UE with the Allowed NSSAI.</w:t>
      </w:r>
      <w:r w:rsidR="00C14079">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17FE1E14" w14:textId="1A842D9A" w:rsidR="00C14079" w:rsidRDefault="00C14079" w:rsidP="007E16B7">
      <w:pPr>
        <w:pStyle w:val="NO"/>
        <w:rPr>
          <w:lang w:eastAsia="ko-KR"/>
        </w:rPr>
      </w:pPr>
      <w:r>
        <w:rPr>
          <w:lang w:eastAsia="ko-KR"/>
        </w:rPr>
        <w:t>NOTE:</w:t>
      </w:r>
      <w:r>
        <w:rPr>
          <w:lang w:eastAsia="ko-KR"/>
        </w:rPr>
        <w:tab/>
        <w:t>It is recommended that the Serving PLMN and the HPLMN use the same S-NSSAI values in this case.</w:t>
      </w:r>
    </w:p>
    <w:p w14:paraId="7AE994A7" w14:textId="1A10F7C6" w:rsidR="00D40151" w:rsidRPr="001B7C50" w:rsidRDefault="006E128B" w:rsidP="00D40151">
      <w:pPr>
        <w:rPr>
          <w:lang w:eastAsia="ko-KR"/>
        </w:rPr>
      </w:pPr>
      <w:r>
        <w:rPr>
          <w:lang w:eastAsia="ko-KR"/>
        </w:rPr>
        <w:t xml:space="preserve">The </w:t>
      </w:r>
      <w:r w:rsidR="00D40151" w:rsidRPr="001B7C50">
        <w:rPr>
          <w:lang w:eastAsia="ko-KR"/>
        </w:rPr>
        <w:t>UE</w:t>
      </w:r>
      <w:r w:rsidR="005C1DEB">
        <w:rPr>
          <w:lang w:eastAsia="ko-KR"/>
        </w:rPr>
        <w:t xml:space="preserve"> shall</w:t>
      </w:r>
      <w:r w:rsidR="00D40151" w:rsidRPr="001B7C50">
        <w:rPr>
          <w:lang w:eastAsia="ko-KR"/>
        </w:rPr>
        <w:t xml:space="preserve"> provide</w:t>
      </w:r>
      <w:r w:rsidR="005C1DEB">
        <w:rPr>
          <w:lang w:eastAsia="ko-KR"/>
        </w:rPr>
        <w:t xml:space="preserve"> in the Requested NSSAI</w:t>
      </w:r>
      <w:r w:rsidR="00D40151" w:rsidRPr="001B7C50">
        <w:rPr>
          <w:lang w:eastAsia="ko-KR"/>
        </w:rPr>
        <w:t xml:space="preserve"> the mapping of S-NSSAIs</w:t>
      </w:r>
      <w:r w:rsidR="005C1DEB">
        <w:rPr>
          <w:lang w:eastAsia="ko-KR"/>
        </w:rPr>
        <w:t xml:space="preserve"> of the Serving PLMN</w:t>
      </w:r>
      <w:r w:rsidR="00D40151" w:rsidRPr="001B7C50">
        <w:rPr>
          <w:lang w:eastAsia="ko-KR"/>
        </w:rPr>
        <w:t xml:space="preserve"> values to the corresponding S-NSSAI values</w:t>
      </w:r>
      <w:r w:rsidR="005C1DEB">
        <w:rPr>
          <w:lang w:eastAsia="ko-KR"/>
        </w:rPr>
        <w:t xml:space="preserve"> of </w:t>
      </w:r>
      <w:r w:rsidR="00D40151" w:rsidRPr="001B7C50">
        <w:rPr>
          <w:lang w:eastAsia="ko-KR"/>
        </w:rPr>
        <w:t>the HPLMN</w:t>
      </w:r>
      <w:r w:rsidR="005C1DEB">
        <w:rPr>
          <w:lang w:eastAsia="ko-KR"/>
        </w:rPr>
        <w:t>, for each S-NSSAI in the Requested NSSAI for which a mapping is available</w:t>
      </w:r>
      <w:r w:rsidR="00D40151"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645" w:name="_Toc20149915"/>
      <w:bookmarkStart w:id="2646" w:name="_Toc27846714"/>
      <w:bookmarkStart w:id="2647" w:name="_Toc36187845"/>
      <w:bookmarkStart w:id="2648" w:name="_Toc45183749"/>
      <w:bookmarkStart w:id="2649" w:name="_Toc47342591"/>
      <w:bookmarkStart w:id="2650"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651" w:name="_CR5_15_4_2"/>
      <w:bookmarkStart w:id="2652" w:name="_Toc185600874"/>
      <w:bookmarkEnd w:id="2651"/>
      <w:r w:rsidRPr="001B7C50">
        <w:rPr>
          <w:lang w:eastAsia="ko-KR"/>
        </w:rPr>
        <w:t>5.15.4.2</w:t>
      </w:r>
      <w:r w:rsidRPr="001B7C50">
        <w:rPr>
          <w:lang w:eastAsia="ko-KR"/>
        </w:rPr>
        <w:tab/>
        <w:t>Update of UE Network Slice configuration</w:t>
      </w:r>
      <w:bookmarkEnd w:id="2645"/>
      <w:bookmarkEnd w:id="2646"/>
      <w:bookmarkEnd w:id="2647"/>
      <w:bookmarkEnd w:id="2648"/>
      <w:bookmarkEnd w:id="2649"/>
      <w:bookmarkEnd w:id="2650"/>
      <w:bookmarkEnd w:id="2652"/>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1BC8C787" w:rsidR="003E03C2" w:rsidRDefault="003E03C2" w:rsidP="00D40151">
      <w:r>
        <w:lastRenderedPageBreak/>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214C93">
        <w:t xml:space="preserve"> and</w:t>
      </w:r>
      <w:r>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653" w:name="_CR5_15_5"/>
      <w:bookmarkStart w:id="2654" w:name="_Toc20149916"/>
      <w:bookmarkStart w:id="2655" w:name="_Toc27846715"/>
      <w:bookmarkStart w:id="2656" w:name="_Toc36187846"/>
      <w:bookmarkStart w:id="2657" w:name="_Toc45183750"/>
      <w:bookmarkStart w:id="2658" w:name="_Toc47342592"/>
      <w:bookmarkStart w:id="2659" w:name="_Toc51769293"/>
      <w:bookmarkStart w:id="2660" w:name="_Toc185600875"/>
      <w:bookmarkEnd w:id="2653"/>
      <w:r w:rsidRPr="001B7C50">
        <w:t>5.15.5</w:t>
      </w:r>
      <w:r w:rsidRPr="001B7C50">
        <w:tab/>
        <w:t>Detailed Operation Overview</w:t>
      </w:r>
      <w:bookmarkEnd w:id="2654"/>
      <w:bookmarkEnd w:id="2655"/>
      <w:bookmarkEnd w:id="2656"/>
      <w:bookmarkEnd w:id="2657"/>
      <w:bookmarkEnd w:id="2658"/>
      <w:bookmarkEnd w:id="2659"/>
      <w:bookmarkEnd w:id="2660"/>
    </w:p>
    <w:p w14:paraId="000EAFB0" w14:textId="77777777" w:rsidR="00D40151" w:rsidRPr="001B7C50" w:rsidRDefault="00D40151" w:rsidP="00D40151">
      <w:pPr>
        <w:pStyle w:val="Heading4"/>
      </w:pPr>
      <w:bookmarkStart w:id="2661" w:name="_CR5_15_5_1"/>
      <w:bookmarkStart w:id="2662" w:name="_Toc20149917"/>
      <w:bookmarkStart w:id="2663" w:name="_Toc27846716"/>
      <w:bookmarkStart w:id="2664" w:name="_Toc36187847"/>
      <w:bookmarkStart w:id="2665" w:name="_Toc45183751"/>
      <w:bookmarkStart w:id="2666" w:name="_Toc47342593"/>
      <w:bookmarkStart w:id="2667" w:name="_Toc51769294"/>
      <w:bookmarkStart w:id="2668" w:name="_Toc185600876"/>
      <w:bookmarkEnd w:id="2661"/>
      <w:r w:rsidRPr="001B7C50">
        <w:t>5.15.5.1</w:t>
      </w:r>
      <w:r w:rsidRPr="001B7C50">
        <w:tab/>
        <w:t>General</w:t>
      </w:r>
      <w:bookmarkEnd w:id="2662"/>
      <w:bookmarkEnd w:id="2663"/>
      <w:bookmarkEnd w:id="2664"/>
      <w:bookmarkEnd w:id="2665"/>
      <w:bookmarkEnd w:id="2666"/>
      <w:bookmarkEnd w:id="2667"/>
      <w:bookmarkEnd w:id="2668"/>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69" w:name="_CR5_15_5_2"/>
      <w:bookmarkStart w:id="2670" w:name="_Toc20149918"/>
      <w:bookmarkStart w:id="2671" w:name="_Toc27846717"/>
      <w:bookmarkStart w:id="2672" w:name="_Toc36187848"/>
      <w:bookmarkStart w:id="2673" w:name="_Toc45183752"/>
      <w:bookmarkStart w:id="2674" w:name="_Toc47342594"/>
      <w:bookmarkStart w:id="2675" w:name="_Toc51769295"/>
      <w:bookmarkStart w:id="2676" w:name="_Toc185600877"/>
      <w:bookmarkEnd w:id="2669"/>
      <w:r w:rsidRPr="001B7C50">
        <w:t>5.15.5.2</w:t>
      </w:r>
      <w:r w:rsidRPr="001B7C50">
        <w:tab/>
        <w:t>Selection of a Serving AMF supporting the Network Slices</w:t>
      </w:r>
      <w:bookmarkEnd w:id="2670"/>
      <w:bookmarkEnd w:id="2671"/>
      <w:bookmarkEnd w:id="2672"/>
      <w:bookmarkEnd w:id="2673"/>
      <w:bookmarkEnd w:id="2674"/>
      <w:bookmarkEnd w:id="2675"/>
      <w:bookmarkEnd w:id="2676"/>
    </w:p>
    <w:p w14:paraId="3524669D" w14:textId="77777777" w:rsidR="00D40151" w:rsidRPr="001B7C50" w:rsidRDefault="00D40151" w:rsidP="00D40151">
      <w:pPr>
        <w:pStyle w:val="Heading5"/>
      </w:pPr>
      <w:bookmarkStart w:id="2677" w:name="_CR5_15_5_2_1"/>
      <w:bookmarkStart w:id="2678" w:name="_Toc20149919"/>
      <w:bookmarkStart w:id="2679" w:name="_Toc27846718"/>
      <w:bookmarkStart w:id="2680" w:name="_Toc36187849"/>
      <w:bookmarkStart w:id="2681" w:name="_Toc45183753"/>
      <w:bookmarkStart w:id="2682" w:name="_Toc47342595"/>
      <w:bookmarkStart w:id="2683" w:name="_Toc51769296"/>
      <w:bookmarkStart w:id="2684" w:name="_Toc185600878"/>
      <w:bookmarkEnd w:id="2677"/>
      <w:r w:rsidRPr="001B7C50">
        <w:t>5.15.5.2.1</w:t>
      </w:r>
      <w:r w:rsidRPr="001B7C50">
        <w:tab/>
        <w:t>Registration to a set of Network Slices</w:t>
      </w:r>
      <w:bookmarkEnd w:id="2678"/>
      <w:bookmarkEnd w:id="2679"/>
      <w:bookmarkEnd w:id="2680"/>
      <w:bookmarkEnd w:id="2681"/>
      <w:bookmarkEnd w:id="2682"/>
      <w:bookmarkEnd w:id="2683"/>
      <w:bookmarkEnd w:id="2684"/>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lastRenderedPageBreak/>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F33A961"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w:t>
      </w:r>
      <w:r w:rsidR="00214C93">
        <w:t xml:space="preserve"> and</w:t>
      </w:r>
      <w:r w:rsidRPr="001B7C50">
        <w:t xml:space="preserve">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5857CF04" w:rsidR="00D40151" w:rsidRPr="001B7C50" w:rsidRDefault="00D40151" w:rsidP="00D40151">
      <w:r w:rsidRPr="001B7C50">
        <w:t>The subset of S-NSSAIs in the Configured-NSSAI provided in the Requested NSSAI consists of one or more S-NSSAI(s) in the Configured NSSAI applicable to this PLMN, if one is present</w:t>
      </w:r>
      <w:r w:rsidR="00214C93">
        <w:t xml:space="preserve"> and</w:t>
      </w:r>
      <w:r w:rsidRPr="001B7C50">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xml:space="preserve">, then 5G-AN forwards the request to this AMF. Otherwise, the 5G-AN selects a suitable </w:t>
      </w:r>
      <w:r w:rsidRPr="001B7C50">
        <w:rPr>
          <w:lang w:eastAsia="ko-KR"/>
        </w:rPr>
        <w:lastRenderedPageBreak/>
        <w:t>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41125602"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rsidR="00FA3939">
        <w:t xml:space="preserve"> discovery and selection of the NSSF is defined in clause 6.3.28</w:t>
      </w:r>
      <w:r w:rsidRPr="001B7C50">
        <w:t>.</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FBB9183"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w:t>
      </w:r>
      <w:r w:rsidR="00214C93">
        <w:rPr>
          <w:lang w:eastAsia="zh-CN"/>
        </w:rPr>
        <w:t xml:space="preserve"> and</w:t>
      </w:r>
      <w:r w:rsidRPr="001B7C50">
        <w:rPr>
          <w:lang w:eastAsia="zh-CN"/>
        </w:rPr>
        <w:t xml:space="preserve">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4117583C"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t xml:space="preserve"> (see clause 5.15.3)</w:t>
      </w:r>
      <w:r w:rsidRPr="001B7C50">
        <w:t xml:space="preserve"> or not available at the current UE's Tracking Area (see clause 5.15.</w:t>
      </w:r>
      <w:r w:rsidR="002A4DF8">
        <w:t>8</w:t>
      </w:r>
      <w:r w:rsidRPr="001B7C50">
        <w:t>).</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w:t>
      </w:r>
      <w:r w:rsidR="0059213C">
        <w:lastRenderedPageBreak/>
        <w:t>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63F43894"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w:t>
      </w:r>
      <w:r w:rsidR="00214C93">
        <w:rPr>
          <w:lang w:eastAsia="zh-CN"/>
        </w:rPr>
        <w:t xml:space="preserve"> and</w:t>
      </w:r>
      <w:r w:rsidRPr="001B7C50">
        <w:rPr>
          <w:lang w:eastAsia="zh-CN"/>
        </w:rPr>
        <w:t xml:space="preserve">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6A053BCA" w:rsidR="00D40151" w:rsidRPr="001B7C50" w:rsidRDefault="00D40151" w:rsidP="00D40151">
      <w:pPr>
        <w:pStyle w:val="B1"/>
      </w:pPr>
      <w:r w:rsidRPr="001B7C50">
        <w:t>-</w:t>
      </w:r>
      <w:r w:rsidRPr="001B7C50">
        <w:tab/>
        <w:t>Based on this information, local configuration</w:t>
      </w:r>
      <w:r w:rsidR="00214C93">
        <w:t xml:space="preserve"> and</w:t>
      </w:r>
      <w:r w:rsidRPr="001B7C50">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lastRenderedPageBreak/>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7EDAE0CF"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214C93">
        <w:t xml:space="preserve"> and</w:t>
      </w:r>
      <w:r w:rsidRPr="001B7C50">
        <w:t xml:space="preserve">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60C0F3B"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w:t>
      </w:r>
      <w:r w:rsidR="00214C93">
        <w:t xml:space="preserve"> and</w:t>
      </w:r>
      <w:r w:rsidRPr="001B7C50">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lastRenderedPageBreak/>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41C17D71" w:rsidR="00D40151" w:rsidRPr="001B7C50" w:rsidRDefault="00D40151" w:rsidP="00D40151">
      <w:pPr>
        <w:pStyle w:val="B1"/>
      </w:pPr>
      <w:r w:rsidRPr="001B7C50">
        <w:t>-</w:t>
      </w:r>
      <w:r w:rsidRPr="001B7C50">
        <w:tab/>
        <w:t>no Requested NSSAI was provided or none of the S-NSSAIs in the Requested NSSAI matches any of the Subscribed S-NSSAIs</w:t>
      </w:r>
      <w:r w:rsidR="00214C93">
        <w:t xml:space="preserve"> and</w:t>
      </w:r>
      <w:r w:rsidRPr="001B7C50">
        <w:t xml:space="preserve">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w:t>
      </w:r>
      <w:r w:rsidRPr="001B7C50">
        <w:lastRenderedPageBreak/>
        <w:t>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70A82DD"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w:t>
      </w:r>
      <w:r w:rsidR="00214C93">
        <w:t xml:space="preserve"> and</w:t>
      </w:r>
      <w:r w:rsidRPr="001B7C50">
        <w:t xml:space="preserve">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85" w:name="_CR5_15_5_2_2"/>
      <w:bookmarkStart w:id="2686" w:name="_Toc20149920"/>
      <w:bookmarkStart w:id="2687" w:name="_Toc27846719"/>
      <w:bookmarkStart w:id="2688" w:name="_Toc36187850"/>
      <w:bookmarkStart w:id="2689" w:name="_Toc45183754"/>
      <w:bookmarkStart w:id="2690" w:name="_Toc47342596"/>
      <w:bookmarkStart w:id="2691" w:name="_Toc51769297"/>
      <w:bookmarkStart w:id="2692" w:name="_Toc185600879"/>
      <w:bookmarkEnd w:id="2685"/>
      <w:r w:rsidRPr="001B7C50">
        <w:t>5.15.5.2.2</w:t>
      </w:r>
      <w:r w:rsidRPr="001B7C50">
        <w:tab/>
        <w:t>Modification of the Set of Network Slice(s) for a UE</w:t>
      </w:r>
      <w:bookmarkEnd w:id="2686"/>
      <w:bookmarkEnd w:id="2687"/>
      <w:bookmarkEnd w:id="2688"/>
      <w:bookmarkEnd w:id="2689"/>
      <w:bookmarkEnd w:id="2690"/>
      <w:bookmarkEnd w:id="2691"/>
      <w:bookmarkEnd w:id="2692"/>
    </w:p>
    <w:p w14:paraId="53052C66" w14:textId="74CA7445" w:rsidR="00D40151" w:rsidRPr="001B7C50" w:rsidRDefault="00D40151" w:rsidP="00D40151">
      <w:pPr>
        <w:rPr>
          <w:lang w:eastAsia="ko-KR"/>
        </w:rPr>
      </w:pPr>
      <w:r w:rsidRPr="001B7C50">
        <w:rPr>
          <w:lang w:eastAsia="ko-KR"/>
        </w:rPr>
        <w:t>The set of Network Slices for a UE can be changed at any time while the UE is registered with a network</w:t>
      </w:r>
      <w:r w:rsidR="00214C93">
        <w:rPr>
          <w:lang w:eastAsia="ko-KR"/>
        </w:rPr>
        <w:t xml:space="preserve"> and</w:t>
      </w:r>
      <w:r w:rsidRPr="001B7C50">
        <w:rPr>
          <w:lang w:eastAsia="ko-KR"/>
        </w:rPr>
        <w:t xml:space="preserve"> may be initiated by the network, or by the UE, under certain conditions as described below.</w:t>
      </w:r>
    </w:p>
    <w:p w14:paraId="08851562" w14:textId="019DCCED"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214C93">
        <w:t xml:space="preserve"> and</w:t>
      </w:r>
      <w:r w:rsidRPr="001B7C50">
        <w:t xml:space="preserve">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5DC1C2EC" w:rsidR="00D40151" w:rsidRPr="001B7C50" w:rsidRDefault="00D40151" w:rsidP="00D40151">
      <w:pPr>
        <w:pStyle w:val="B1"/>
      </w:pPr>
      <w:r w:rsidRPr="001B7C50">
        <w:t>-</w:t>
      </w:r>
      <w:r w:rsidRPr="001B7C50">
        <w:tab/>
        <w:t>Configured NSSAI for the Serving PLMN (if required), rejected S-NSSAI(s) (if required) and TAI list</w:t>
      </w:r>
      <w:r w:rsidR="00214C93">
        <w:t xml:space="preserve">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 xml:space="preserve">3]. The UE shall include a Requested NSSAI (as described in clause 5.15.5.2.1) with the associated mapping of Requested NSSAI in the Registration Request message. Also, the UE shall include, </w:t>
      </w:r>
      <w:r w:rsidRPr="001B7C50">
        <w:lastRenderedPageBreak/>
        <w:t>subject to the conditions set out in clause 5.15.9, a Requested NSSAI in access stratum signalling but no GUAMI.</w:t>
      </w:r>
    </w:p>
    <w:p w14:paraId="1B2AF256" w14:textId="3124ACC7" w:rsidR="003E03C2" w:rsidRDefault="003E03C2" w:rsidP="00972E70">
      <w:pPr>
        <w:pStyle w:val="B1"/>
      </w:pPr>
      <w:r>
        <w:t>-</w:t>
      </w:r>
      <w:r>
        <w:tab/>
        <w:t>If the AMF determines that the S-NSSAI in the Allowed NSSAI is replaced with Alternative S-NSSAI</w:t>
      </w:r>
      <w:r w:rsidR="00153C7D">
        <w:t xml:space="preserve"> over an Access Type</w:t>
      </w:r>
      <w:r>
        <w:t>, the AMF provides the mapping of old S-NSSAI to the Alternative S-NSSAI to the UE</w:t>
      </w:r>
      <w:r w:rsidR="00153C7D">
        <w:t xml:space="preserve"> over the same Access Type</w:t>
      </w:r>
      <w:r>
        <w:t xml:space="preserv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693" w:name="_Toc20149921"/>
      <w:bookmarkStart w:id="2694" w:name="_Toc27846720"/>
      <w:bookmarkStart w:id="2695" w:name="_Toc36187851"/>
      <w:bookmarkStart w:id="2696" w:name="_Toc45183755"/>
      <w:bookmarkStart w:id="2697" w:name="_Toc47342597"/>
      <w:bookmarkStart w:id="2698"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19BEF53" w14:textId="54EB64C3" w:rsidR="008662AB" w:rsidRDefault="008662AB" w:rsidP="00D40151">
      <w:pPr>
        <w:pStyle w:val="Heading5"/>
      </w:pPr>
      <w:bookmarkStart w:id="2699" w:name="_CR5_15_5_2_3"/>
      <w:bookmarkStart w:id="2700" w:name="_Toc185600880"/>
      <w:bookmarkEnd w:id="2699"/>
      <w:r>
        <w:lastRenderedPageBreak/>
        <w:t>5.15.5.2.2a</w:t>
      </w:r>
      <w:r>
        <w:tab/>
        <w:t>AF Requested modification of the Set of Network Slice(s) for a UE</w:t>
      </w:r>
      <w:bookmarkEnd w:id="2700"/>
    </w:p>
    <w:p w14:paraId="091C438F" w14:textId="77777777" w:rsidR="008662AB" w:rsidRDefault="008662AB" w:rsidP="008662AB">
      <w:r>
        <w:t>In non-roaming cases, an authorized AF or an AF subject to authorization via the NEF, may request to replace a certain S-NSSAI (Replaced S-NSSAI) for a UE with another S-NSSAI (Alternative S-NSSAI) which is part of the UE subscription. The request in either case is sent to the PCF for the UE handling the impacted subscriber. Similarly, an authorized AF or an AF subject to authorization via the NEF, may request to terminate the replacement then request to use the Replaced S-NSSAI instead of the Alternative S-NSSAI for a UE again. The AF may subscribe to Notification on the outcome of the Network Slice Replacement.</w:t>
      </w:r>
    </w:p>
    <w:p w14:paraId="08F120B2" w14:textId="77777777" w:rsidR="008662AB" w:rsidRDefault="008662AB" w:rsidP="008662AB">
      <w:r>
        <w:t>Only a single AF can request the modification of the Set of Network Slice(s) for one replaced S-NSSAI.</w:t>
      </w:r>
    </w:p>
    <w:p w14:paraId="103939A1" w14:textId="628CC563" w:rsidR="008662AB" w:rsidRDefault="008662AB" w:rsidP="007E16B7">
      <w:pPr>
        <w:pStyle w:val="NO"/>
      </w:pPr>
      <w:r>
        <w:t>NOTE 1:</w:t>
      </w:r>
      <w:r>
        <w:tab/>
        <w:t>How the AF obtains the S-NSSAI to be replaced and the Alternative S-NSSAI is out of scope of this specification.</w:t>
      </w:r>
    </w:p>
    <w:p w14:paraId="225EC466" w14:textId="77777777" w:rsidR="008662AB" w:rsidRDefault="008662AB" w:rsidP="008662AB">
      <w:r>
        <w:t>The PCF for the UE based on operator policies considers the AF request. Consequently the PCF for the UE triggers the Network Slice Replacement at the AMF as defined in TS 23.503 [45].The PCF sends Slice replacement management in the access and mobility management policies to the AMF per implicitly subscription, as described in TS 23.503 [45]. The Slice replacement management includes the Replaced S-NSSAI and the corresponding Alternative S-NSSAI as provided in the AF request, PCRT to request Notification on outcome of Network Slice Replacement request, together with a Network Slice Replacement Type. The Network Slice Replacement Type indicates that the Network Slice Replacement is requested by AF. The AMF handles the procedure as following:</w:t>
      </w:r>
    </w:p>
    <w:p w14:paraId="4CC98C51" w14:textId="77777777" w:rsidR="008662AB" w:rsidRDefault="008662AB" w:rsidP="007E16B7">
      <w:pPr>
        <w:pStyle w:val="EditorsNote"/>
      </w:pPr>
      <w:r>
        <w:t>Editor's note:</w:t>
      </w:r>
      <w:r>
        <w:tab/>
        <w:t>The value of Network Slice Replacement Type is FFS.</w:t>
      </w:r>
    </w:p>
    <w:p w14:paraId="33CC91F2" w14:textId="77777777" w:rsidR="008662AB" w:rsidRDefault="008662AB" w:rsidP="007E16B7">
      <w:pPr>
        <w:pStyle w:val="EditorsNote"/>
      </w:pPr>
      <w:r>
        <w:t>Editor's note:</w:t>
      </w:r>
      <w:r>
        <w:tab/>
        <w:t>Which PCRF to be used to request Notification on outcome of Network Slice Replacement request is FFS.</w:t>
      </w:r>
    </w:p>
    <w:p w14:paraId="7A38F925" w14:textId="665E6112" w:rsidR="008662AB" w:rsidRDefault="008662AB" w:rsidP="007E16B7">
      <w:pPr>
        <w:pStyle w:val="B1"/>
      </w:pPr>
      <w:r>
        <w:t>-</w:t>
      </w:r>
      <w:r>
        <w:tab/>
        <w:t>The AMF shall not handle the Network Slice Replacement procedure as described in clause 5.15.19.</w:t>
      </w:r>
    </w:p>
    <w:p w14:paraId="177D6DF6" w14:textId="77777777" w:rsidR="008662AB" w:rsidRDefault="008662AB" w:rsidP="007E16B7">
      <w:pPr>
        <w:pStyle w:val="B1"/>
      </w:pPr>
      <w:r>
        <w:t>-</w:t>
      </w:r>
      <w:r>
        <w:tab/>
        <w:t>If the Alternative S-NSSAI is not within the UE subscription, or is not supported in the UE Registration Area, the AMF shall notify the PCF that the Network Slice Replacement is not triggered with a cause value. The PCF further notify the AF.</w:t>
      </w:r>
    </w:p>
    <w:p w14:paraId="5665DD20" w14:textId="77777777" w:rsidR="008662AB" w:rsidRDefault="008662AB" w:rsidP="007E16B7">
      <w:pPr>
        <w:pStyle w:val="B1"/>
      </w:pPr>
      <w:r>
        <w:t>-</w:t>
      </w:r>
      <w:r>
        <w:tab/>
        <w:t>If the Alternative S-NSSAI is within the UE subscription and is supported in the UE Registration Area, the AMF includes the Alternative S-NSSAI in the Allowed NSSAI (if not present).</w:t>
      </w:r>
    </w:p>
    <w:p w14:paraId="7DAD2B71" w14:textId="269F3767" w:rsidR="008662AB" w:rsidRDefault="008662AB" w:rsidP="007E16B7">
      <w:pPr>
        <w:pStyle w:val="B1"/>
      </w:pPr>
      <w:r>
        <w:t>-</w:t>
      </w:r>
      <w:r>
        <w:tab/>
        <w:t>The AMF removes the Replaced S-NSSAI from the Allowed NSSAI and add the Replaced S-NSSAI into the Rejected S-NSSAI by a UE Configuration Update procedure.</w:t>
      </w:r>
    </w:p>
    <w:p w14:paraId="651A71BD" w14:textId="77777777" w:rsidR="008662AB" w:rsidRDefault="008662AB" w:rsidP="007E16B7">
      <w:pPr>
        <w:pStyle w:val="EditorsNote"/>
      </w:pPr>
      <w:r>
        <w:t>Editor's note:</w:t>
      </w:r>
      <w:r>
        <w:tab/>
        <w:t>It is FFS whether the Replaced S-NSSAI should be removed from the Configured NSSAI.</w:t>
      </w:r>
    </w:p>
    <w:p w14:paraId="4D98A07B" w14:textId="170B8788" w:rsidR="008662AB" w:rsidRDefault="008662AB" w:rsidP="007E16B7">
      <w:pPr>
        <w:pStyle w:val="B1"/>
      </w:pPr>
      <w:r>
        <w:t>-</w:t>
      </w:r>
      <w:r>
        <w:tab/>
        <w:t>The AMF releases the PDU sessions that were using the Replaced S-NSSAI.</w:t>
      </w:r>
    </w:p>
    <w:p w14:paraId="13FE7B8C" w14:textId="6274E8ED" w:rsidR="008662AB" w:rsidRDefault="008662AB" w:rsidP="007E16B7">
      <w:pPr>
        <w:pStyle w:val="B1"/>
      </w:pPr>
      <w:r>
        <w:t>-</w:t>
      </w:r>
      <w:r>
        <w:tab/>
        <w:t>The AMF stores in the UE context the access and mobility management policy information as received from PCF and transfer to new AMF during inter AMF mobility.</w:t>
      </w:r>
    </w:p>
    <w:p w14:paraId="4682BE75" w14:textId="2CC2DD4D" w:rsidR="008662AB" w:rsidRDefault="008662AB" w:rsidP="007E16B7">
      <w:pPr>
        <w:pStyle w:val="NO"/>
      </w:pPr>
      <w:r>
        <w:t>NOTE 2:</w:t>
      </w:r>
      <w:r>
        <w:tab/>
        <w:t>Operator policies in the PCF ensures that the UE is configured with a URSP rule that contains the Alternative S-NSSAI to establish a new PDU Session.</w:t>
      </w:r>
    </w:p>
    <w:p w14:paraId="00010153" w14:textId="77777777" w:rsidR="008662AB" w:rsidRDefault="008662AB" w:rsidP="008662AB">
      <w:r>
        <w:t>The trusted AF or a NEF may send request to PCF for the UE to stop the Network Slice Replacement. In this case the PCF for the UE sends access and mobility management policies to the AMF, as described in TS 23.503 [45]. The AMF remove the Replaced S-NSSAI from the Rejected S-NSSAI by a UE Configuration Update procedure. The UE may request to register the Replaced S-NSSAIs again next time the UE sends a Requested NSSAI.</w:t>
      </w:r>
    </w:p>
    <w:p w14:paraId="1776D2B0" w14:textId="7F378FFE" w:rsidR="00D40151" w:rsidRPr="001B7C50" w:rsidRDefault="00D40151" w:rsidP="00D40151">
      <w:pPr>
        <w:pStyle w:val="Heading5"/>
      </w:pPr>
      <w:bookmarkStart w:id="2701" w:name="_Toc185600881"/>
      <w:r w:rsidRPr="001B7C50">
        <w:t>5.15.5.2.3</w:t>
      </w:r>
      <w:r w:rsidRPr="001B7C50">
        <w:tab/>
        <w:t>AMF Re-allocation due to Network Slice(s) Support</w:t>
      </w:r>
      <w:bookmarkEnd w:id="2693"/>
      <w:bookmarkEnd w:id="2694"/>
      <w:bookmarkEnd w:id="2695"/>
      <w:bookmarkEnd w:id="2696"/>
      <w:bookmarkEnd w:id="2697"/>
      <w:bookmarkEnd w:id="2698"/>
      <w:bookmarkEnd w:id="2701"/>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 xml:space="preserve">When during a Registration procedure the UE requests a new S-NSSAI which is not supported in the UE's current Tracking Area, the serving AMF itself or by interacting with the NSSF as described in clause 5.15.5.2.1 may determine </w:t>
      </w:r>
      <w:r w:rsidRPr="001B7C50">
        <w:lastRenderedPageBreak/>
        <w:t>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02" w:name="_CR5_15_5_3"/>
      <w:bookmarkStart w:id="2703" w:name="_Toc20149922"/>
      <w:bookmarkStart w:id="2704" w:name="_Toc27846721"/>
      <w:bookmarkStart w:id="2705" w:name="_Toc36187852"/>
      <w:bookmarkStart w:id="2706" w:name="_Toc45183756"/>
      <w:bookmarkStart w:id="2707" w:name="_Toc47342598"/>
      <w:bookmarkStart w:id="2708" w:name="_Toc51769299"/>
      <w:bookmarkStart w:id="2709" w:name="_Toc185600882"/>
      <w:bookmarkEnd w:id="2702"/>
      <w:r w:rsidRPr="001B7C50">
        <w:t>5.15.5.3</w:t>
      </w:r>
      <w:r w:rsidRPr="001B7C50">
        <w:tab/>
        <w:t>Establishing a PDU Session in a Network Slice</w:t>
      </w:r>
      <w:bookmarkEnd w:id="2703"/>
      <w:bookmarkEnd w:id="2704"/>
      <w:bookmarkEnd w:id="2705"/>
      <w:bookmarkEnd w:id="2706"/>
      <w:bookmarkEnd w:id="2707"/>
      <w:bookmarkEnd w:id="2708"/>
      <w:bookmarkEnd w:id="2709"/>
    </w:p>
    <w:p w14:paraId="513274D0" w14:textId="74858477"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r w:rsidR="00214C93">
        <w:t xml:space="preserve"> and</w:t>
      </w:r>
      <w:r w:rsidRPr="001B7C50">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06F8632B" w14:textId="6D104E57" w:rsidR="00FA3939" w:rsidRDefault="00FA3939" w:rsidP="00D40151">
      <w:r>
        <w:t>The discovery and selection of the NSSF is defined in clause 6.3.28.</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 xml:space="preserve">The AMF queries the appropriate NRF to select an SMF in a Network Slice instance based on S-NSSAI, DNN, NSI-ID (if available) and other information e.g. UE subscription and local operator policies, when the UE triggers PDU Session </w:t>
      </w:r>
      <w:r w:rsidRPr="001B7C50">
        <w:lastRenderedPageBreak/>
        <w:t>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32C0F50C" w14:textId="77777777" w:rsidR="00C14079" w:rsidRDefault="00C14079" w:rsidP="00C14079">
      <w:bookmarkStart w:id="2710" w:name="_CR5_15_6"/>
      <w:bookmarkStart w:id="2711" w:name="_Toc20149923"/>
      <w:bookmarkStart w:id="2712" w:name="_Toc27846722"/>
      <w:bookmarkStart w:id="2713" w:name="_Toc36187853"/>
      <w:bookmarkStart w:id="2714" w:name="_Toc45183757"/>
      <w:bookmarkStart w:id="2715" w:name="_Toc47342599"/>
      <w:bookmarkStart w:id="2716" w:name="_Toc51769300"/>
      <w:bookmarkEnd w:id="2710"/>
      <w:r>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03115B95" w14:textId="77777777" w:rsidR="00C14079" w:rsidRDefault="00C14079" w:rsidP="007E16B7">
      <w:pPr>
        <w:pStyle w:val="B1"/>
      </w:pPr>
      <w:r>
        <w:t>-</w:t>
      </w:r>
      <w:r>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591574C4" w:rsidR="00D40151" w:rsidRPr="001B7C50" w:rsidRDefault="00D40151" w:rsidP="00D40151">
      <w:pPr>
        <w:pStyle w:val="Heading3"/>
      </w:pPr>
      <w:bookmarkStart w:id="2717" w:name="_Toc185600883"/>
      <w:r w:rsidRPr="001B7C50">
        <w:t>5.15.6</w:t>
      </w:r>
      <w:r w:rsidRPr="001B7C50">
        <w:tab/>
        <w:t>Network Slicing Support for Roaming</w:t>
      </w:r>
      <w:bookmarkEnd w:id="2711"/>
      <w:bookmarkEnd w:id="2712"/>
      <w:bookmarkEnd w:id="2713"/>
      <w:bookmarkEnd w:id="2714"/>
      <w:bookmarkEnd w:id="2715"/>
      <w:bookmarkEnd w:id="2716"/>
      <w:bookmarkEnd w:id="2717"/>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lastRenderedPageBreak/>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718" w:name="_Toc20149924"/>
      <w:bookmarkStart w:id="2719" w:name="_Toc27846723"/>
      <w:bookmarkStart w:id="2720" w:name="_Toc36187854"/>
      <w:bookmarkStart w:id="2721" w:name="_Toc45183758"/>
      <w:bookmarkStart w:id="2722" w:name="_Toc47342600"/>
      <w:bookmarkStart w:id="2723"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724" w:name="_CR5_15_7"/>
      <w:bookmarkStart w:id="2725" w:name="_Toc185600884"/>
      <w:bookmarkEnd w:id="2724"/>
      <w:r w:rsidRPr="001B7C50">
        <w:rPr>
          <w:lang w:eastAsia="ko-KR"/>
        </w:rPr>
        <w:t>5.15.7</w:t>
      </w:r>
      <w:r w:rsidRPr="001B7C50">
        <w:rPr>
          <w:lang w:eastAsia="ko-KR"/>
        </w:rPr>
        <w:tab/>
        <w:t>Network slicing and Interworking with EPS</w:t>
      </w:r>
      <w:bookmarkEnd w:id="2718"/>
      <w:bookmarkEnd w:id="2719"/>
      <w:bookmarkEnd w:id="2720"/>
      <w:bookmarkEnd w:id="2721"/>
      <w:bookmarkEnd w:id="2722"/>
      <w:bookmarkEnd w:id="2723"/>
      <w:bookmarkEnd w:id="2725"/>
    </w:p>
    <w:p w14:paraId="050DF6FD" w14:textId="77777777" w:rsidR="00D40151" w:rsidRPr="001B7C50" w:rsidRDefault="00D40151" w:rsidP="00D40151">
      <w:pPr>
        <w:pStyle w:val="Heading4"/>
        <w:rPr>
          <w:lang w:eastAsia="ko-KR"/>
        </w:rPr>
      </w:pPr>
      <w:bookmarkStart w:id="2726" w:name="_CR5_15_7_1"/>
      <w:bookmarkStart w:id="2727" w:name="_Toc20149925"/>
      <w:bookmarkStart w:id="2728" w:name="_Toc27846724"/>
      <w:bookmarkStart w:id="2729" w:name="_Toc36187855"/>
      <w:bookmarkStart w:id="2730" w:name="_Toc45183759"/>
      <w:bookmarkStart w:id="2731" w:name="_Toc47342601"/>
      <w:bookmarkStart w:id="2732" w:name="_Toc51769302"/>
      <w:bookmarkStart w:id="2733" w:name="_Toc185600885"/>
      <w:bookmarkEnd w:id="2726"/>
      <w:r w:rsidRPr="001B7C50">
        <w:t>5.15.7.1</w:t>
      </w:r>
      <w:r w:rsidRPr="001B7C50">
        <w:tab/>
        <w:t>General</w:t>
      </w:r>
      <w:bookmarkEnd w:id="2727"/>
      <w:bookmarkEnd w:id="2728"/>
      <w:bookmarkEnd w:id="2729"/>
      <w:bookmarkEnd w:id="2730"/>
      <w:bookmarkEnd w:id="2731"/>
      <w:bookmarkEnd w:id="2732"/>
      <w:bookmarkEnd w:id="2733"/>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06E60625" w:rsidR="00D40151" w:rsidRPr="001B7C50" w:rsidRDefault="00D40151" w:rsidP="00D40151">
      <w:pPr>
        <w:rPr>
          <w:lang w:eastAsia="zh-CN"/>
        </w:rPr>
      </w:pPr>
      <w:r w:rsidRPr="001B7C50">
        <w:t>During PDN connection establishment in the EPC, the UE allocates the PDU Session ID</w:t>
      </w:r>
      <w:r w:rsidR="000D33EA">
        <w:t xml:space="preserve"> . A UE that supports selecting S-NSSAI based on URSP rules while in EPS and that is provisioned with URSP rules may select, if available, an S-NSSAI for the APN based on evaluation of the Traffic descriptor as defined in TS 24.526 [110] clause 4.4.2. The selected S-NSSAI and PDU Session ID are sent</w:t>
      </w:r>
      <w:r w:rsidRPr="001B7C50">
        <w:t xml:space="preserve">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xml:space="preserve">, </w:t>
      </w:r>
      <w:r w:rsidR="000D33EA">
        <w:t>(</w:t>
      </w:r>
      <w:r w:rsidRPr="001B7C50">
        <w:t>e.g. based on a combination of SMF</w:t>
      </w:r>
      <w:r w:rsidR="00704A9E" w:rsidRPr="001B7C50">
        <w:t>+PGW-C</w:t>
      </w:r>
      <w:r w:rsidRPr="001B7C50">
        <w:t xml:space="preserve"> address and APN</w:t>
      </w:r>
      <w:r w:rsidR="000D33EA">
        <w:t xml:space="preserve"> and taking into account the S-NSSAI provided by the UE if any)</w:t>
      </w:r>
      <w:r w:rsidR="00214C93">
        <w:t xml:space="preserve"> and</w:t>
      </w:r>
      <w:r w:rsidRPr="001B7C50">
        <w:t xml:space="preserve">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w:t>
      </w:r>
      <w:r w:rsidR="000D33EA">
        <w:t xml:space="preserve"> take into account the S-NSSAI provided by the UE and</w:t>
      </w:r>
      <w:r w:rsidRPr="001B7C50">
        <w:t xml:space="preserve">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0BAC8977" w14:textId="6A51B629" w:rsidR="000D33EA" w:rsidRDefault="000D33EA" w:rsidP="003A2901">
      <w:bookmarkStart w:id="2734" w:name="_Toc20149926"/>
      <w:bookmarkStart w:id="2735" w:name="_Toc27846725"/>
      <w:bookmarkStart w:id="2736" w:name="_Toc36187856"/>
      <w:bookmarkStart w:id="2737" w:name="_Toc45183760"/>
      <w:bookmarkStart w:id="2738" w:name="_Toc47342602"/>
      <w:bookmarkStart w:id="2739" w:name="_Toc51769303"/>
      <w:r>
        <w:lastRenderedPageBreak/>
        <w:t>If the PCO received by the SMF+PGW-C contains an S-NSSAI that is not supported by the SMF+PGW-C, then the SMF+PGW-C may determine another SMF+PGW-C that supports the DNN and the S-NSSAI received in the PCO, based on operator policies and follows the PGW selection in case of PGW mismatch with network slice subscribed by the UE as specified in clause 7.2.1 and clause 7.2.2 of TS 29.274 [101].</w:t>
      </w:r>
    </w:p>
    <w:p w14:paraId="631C6438" w14:textId="71C773A6" w:rsidR="003A2901" w:rsidRPr="001B7C50" w:rsidRDefault="003A2901" w:rsidP="003A2901">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40" w:name="_CR5_15_7_2"/>
      <w:bookmarkStart w:id="2741" w:name="_Toc185600886"/>
      <w:bookmarkEnd w:id="2740"/>
      <w:r w:rsidRPr="001B7C50">
        <w:t>5.15.7.2</w:t>
      </w:r>
      <w:r w:rsidRPr="001B7C50">
        <w:tab/>
        <w:t>Idle mode aspects</w:t>
      </w:r>
      <w:bookmarkEnd w:id="2734"/>
      <w:bookmarkEnd w:id="2735"/>
      <w:bookmarkEnd w:id="2736"/>
      <w:bookmarkEnd w:id="2737"/>
      <w:bookmarkEnd w:id="2738"/>
      <w:bookmarkEnd w:id="2739"/>
      <w:bookmarkEnd w:id="2741"/>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3DBEB089"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w:t>
      </w:r>
      <w:r w:rsidR="00214C93">
        <w:rPr>
          <w:lang w:eastAsia="zh-CN"/>
        </w:rPr>
        <w:t xml:space="preserve"> and</w:t>
      </w:r>
      <w:r w:rsidRPr="001B7C50">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42" w:name="_CR5_15_7_3"/>
      <w:bookmarkStart w:id="2743" w:name="_Toc20149927"/>
      <w:bookmarkStart w:id="2744" w:name="_Toc27846726"/>
      <w:bookmarkStart w:id="2745" w:name="_Toc36187857"/>
      <w:bookmarkStart w:id="2746" w:name="_Toc45183761"/>
      <w:bookmarkStart w:id="2747" w:name="_Toc47342603"/>
      <w:bookmarkStart w:id="2748" w:name="_Toc51769304"/>
      <w:bookmarkStart w:id="2749" w:name="_Toc185600887"/>
      <w:bookmarkEnd w:id="2742"/>
      <w:r w:rsidRPr="001B7C50">
        <w:t>5.15.7.3</w:t>
      </w:r>
      <w:r w:rsidRPr="001B7C50">
        <w:tab/>
        <w:t>Connected mode aspects</w:t>
      </w:r>
      <w:bookmarkEnd w:id="2743"/>
      <w:bookmarkEnd w:id="2744"/>
      <w:bookmarkEnd w:id="2745"/>
      <w:bookmarkEnd w:id="2746"/>
      <w:bookmarkEnd w:id="2747"/>
      <w:bookmarkEnd w:id="2748"/>
      <w:bookmarkEnd w:id="2749"/>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63A9BCA7" w:rsidR="00D40151" w:rsidRPr="001B7C50" w:rsidRDefault="00D40151" w:rsidP="00D40151">
      <w:pPr>
        <w:pStyle w:val="B1"/>
        <w:rPr>
          <w:lang w:eastAsia="zh-CN"/>
        </w:rPr>
      </w:pPr>
      <w:r w:rsidRPr="001B7C50">
        <w:rPr>
          <w:lang w:eastAsia="zh-CN"/>
        </w:rPr>
        <w:t>-</w:t>
      </w:r>
      <w:r w:rsidRPr="001B7C50">
        <w:rPr>
          <w:lang w:eastAsia="zh-CN"/>
        </w:rPr>
        <w:tab/>
        <w:t>When a UE is ECM-CONNECTED in EPC</w:t>
      </w:r>
      <w:r w:rsidR="00214C93">
        <w:rPr>
          <w:lang w:eastAsia="zh-CN"/>
        </w:rPr>
        <w:t xml:space="preserve"> and</w:t>
      </w:r>
      <w:r w:rsidRPr="001B7C50">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w:t>
      </w:r>
      <w:r w:rsidRPr="001B7C50">
        <w:rPr>
          <w:lang w:eastAsia="zh-CN"/>
        </w:rPr>
        <w:lastRenderedPageBreak/>
        <w:t xml:space="preserve">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750" w:name="_CR5_15_7_4"/>
      <w:bookmarkStart w:id="2751" w:name="_Toc185600888"/>
      <w:bookmarkStart w:id="2752" w:name="_Toc20149928"/>
      <w:bookmarkStart w:id="2753" w:name="_Toc27846727"/>
      <w:bookmarkStart w:id="2754" w:name="_Toc36187858"/>
      <w:bookmarkStart w:id="2755" w:name="_Toc45183762"/>
      <w:bookmarkStart w:id="2756" w:name="_Toc47342604"/>
      <w:bookmarkStart w:id="2757" w:name="_Toc51769305"/>
      <w:bookmarkEnd w:id="2750"/>
      <w:r>
        <w:t>5.15.7.4</w:t>
      </w:r>
      <w:r>
        <w:tab/>
        <w:t>Support of Network Slice usage control and Interworking with EPC</w:t>
      </w:r>
      <w:bookmarkEnd w:id="2751"/>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1B7C50" w:rsidRDefault="00D40151" w:rsidP="00D40151">
      <w:pPr>
        <w:pStyle w:val="Heading3"/>
      </w:pPr>
      <w:bookmarkStart w:id="2758" w:name="_CR5_15_8"/>
      <w:bookmarkStart w:id="2759" w:name="_Toc185600889"/>
      <w:bookmarkEnd w:id="2758"/>
      <w:r w:rsidRPr="001B7C50">
        <w:t>5.15.8</w:t>
      </w:r>
      <w:r w:rsidRPr="001B7C50">
        <w:tab/>
        <w:t>Configuration of Network Slice</w:t>
      </w:r>
      <w:r w:rsidR="002A4DF8">
        <w:t xml:space="preserve"> support and</w:t>
      </w:r>
      <w:r w:rsidRPr="001B7C50">
        <w:t xml:space="preserve"> availability in a PLMN</w:t>
      </w:r>
      <w:bookmarkEnd w:id="2752"/>
      <w:bookmarkEnd w:id="2753"/>
      <w:bookmarkEnd w:id="2754"/>
      <w:bookmarkEnd w:id="2755"/>
      <w:bookmarkEnd w:id="2756"/>
      <w:bookmarkEnd w:id="2757"/>
      <w:bookmarkEnd w:id="2759"/>
    </w:p>
    <w:p w14:paraId="1DD6209D" w14:textId="1A881EAB"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w:t>
      </w:r>
      <w:r w:rsidR="002A4DF8">
        <w:t>A Network Slice is supported within a TA if the 5G-AN has been configured to support the S-NSSAI in the TA</w:t>
      </w:r>
      <w:r w:rsidR="00335A94">
        <w:t>.</w:t>
      </w:r>
    </w:p>
    <w:p w14:paraId="4D3E000A" w14:textId="2FDDF142" w:rsidR="002A4DF8" w:rsidRDefault="002A4DF8" w:rsidP="00D40151">
      <w:r>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730D41B0" w:rsidR="00D40151" w:rsidRPr="001B7C50" w:rsidRDefault="002A4DF8" w:rsidP="00D40151">
      <w:r>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1B7C50">
        <w:t>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60" w:name="_CR5_15_9"/>
      <w:bookmarkStart w:id="2761" w:name="_Toc20149929"/>
      <w:bookmarkStart w:id="2762" w:name="_Toc27846728"/>
      <w:bookmarkStart w:id="2763" w:name="_Toc36187859"/>
      <w:bookmarkStart w:id="2764" w:name="_Toc45183763"/>
      <w:bookmarkStart w:id="2765" w:name="_Toc47342605"/>
      <w:bookmarkStart w:id="2766" w:name="_Toc51769306"/>
      <w:bookmarkStart w:id="2767" w:name="_Toc185600890"/>
      <w:bookmarkEnd w:id="2760"/>
      <w:r w:rsidRPr="001B7C50">
        <w:t>5.15.9</w:t>
      </w:r>
      <w:r w:rsidRPr="001B7C50">
        <w:tab/>
        <w:t>Operator-controlled inclusion of NSSAI in Access Stratum Connection Establishment</w:t>
      </w:r>
      <w:bookmarkEnd w:id="2761"/>
      <w:bookmarkEnd w:id="2762"/>
      <w:bookmarkEnd w:id="2763"/>
      <w:bookmarkEnd w:id="2764"/>
      <w:bookmarkEnd w:id="2765"/>
      <w:bookmarkEnd w:id="2766"/>
      <w:bookmarkEnd w:id="2767"/>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lastRenderedPageBreak/>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68"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69" w:name="_CR5_15_10"/>
      <w:bookmarkStart w:id="2770" w:name="_Toc27846729"/>
      <w:bookmarkStart w:id="2771" w:name="_Toc36187860"/>
      <w:bookmarkStart w:id="2772" w:name="_Toc45183764"/>
      <w:bookmarkStart w:id="2773" w:name="_Toc47342606"/>
      <w:bookmarkStart w:id="2774" w:name="_Toc51769307"/>
      <w:bookmarkStart w:id="2775" w:name="_Toc185600891"/>
      <w:bookmarkEnd w:id="2769"/>
      <w:r w:rsidRPr="001B7C50">
        <w:t>5.15.10</w:t>
      </w:r>
      <w:r w:rsidRPr="001B7C50">
        <w:tab/>
        <w:t>Network Slice-Specific Authentication and Authorization</w:t>
      </w:r>
      <w:bookmarkEnd w:id="2768"/>
      <w:bookmarkEnd w:id="2770"/>
      <w:bookmarkEnd w:id="2771"/>
      <w:bookmarkEnd w:id="2772"/>
      <w:bookmarkEnd w:id="2773"/>
      <w:bookmarkEnd w:id="2774"/>
      <w:bookmarkEnd w:id="2775"/>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lastRenderedPageBreak/>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47379B32"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w:t>
      </w:r>
      <w:r w:rsidR="00214C93">
        <w:t xml:space="preserve"> and</w:t>
      </w:r>
      <w:r w:rsidRPr="001B7C50">
        <w:t xml:space="preserve">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76" w:name="_CR5_15_11"/>
      <w:bookmarkStart w:id="2777" w:name="_Toc185600892"/>
      <w:bookmarkStart w:id="2778" w:name="_Toc20149931"/>
      <w:bookmarkStart w:id="2779" w:name="_Toc27846730"/>
      <w:bookmarkStart w:id="2780" w:name="_Toc36187861"/>
      <w:bookmarkStart w:id="2781" w:name="_Toc45183765"/>
      <w:bookmarkStart w:id="2782" w:name="_Toc47342607"/>
      <w:bookmarkStart w:id="2783" w:name="_Toc51769308"/>
      <w:bookmarkEnd w:id="2776"/>
      <w:r w:rsidRPr="001B7C50">
        <w:t>5.15.11</w:t>
      </w:r>
      <w:r w:rsidRPr="001B7C50">
        <w:tab/>
        <w:t>Network Slice Admission Control</w:t>
      </w:r>
      <w:bookmarkEnd w:id="2777"/>
    </w:p>
    <w:p w14:paraId="7263D715" w14:textId="55279814" w:rsidR="005E258C" w:rsidRPr="001B7C50" w:rsidRDefault="005E258C" w:rsidP="005E258C">
      <w:pPr>
        <w:pStyle w:val="Heading4"/>
      </w:pPr>
      <w:bookmarkStart w:id="2784" w:name="_CR5_15_11_0"/>
      <w:bookmarkStart w:id="2785" w:name="_Toc185600893"/>
      <w:bookmarkEnd w:id="2784"/>
      <w:r w:rsidRPr="001B7C50">
        <w:t>5.15.11.0</w:t>
      </w:r>
      <w:r w:rsidRPr="001B7C50">
        <w:tab/>
        <w:t>General</w:t>
      </w:r>
      <w:bookmarkEnd w:id="2785"/>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lastRenderedPageBreak/>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1F1C706B"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w:t>
      </w:r>
      <w:r w:rsidR="00214C93">
        <w:t xml:space="preserve"> and</w:t>
      </w:r>
      <w:r w:rsidRPr="001B7C50">
        <w:t xml:space="preserve">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786" w:name="_CR5_15_11_1"/>
      <w:bookmarkStart w:id="2787" w:name="_Toc185600894"/>
      <w:bookmarkEnd w:id="2786"/>
      <w:r w:rsidRPr="001B7C50">
        <w:t>5.15.11.1</w:t>
      </w:r>
      <w:r w:rsidR="00AF6F28" w:rsidRPr="001B7C50">
        <w:tab/>
        <w:t>Network Slice Admission Control for maximum number of UEs</w:t>
      </w:r>
      <w:bookmarkEnd w:id="2787"/>
    </w:p>
    <w:p w14:paraId="39A9B4E2" w14:textId="1ADFF0E1" w:rsidR="002C4A81" w:rsidRDefault="002C4A81" w:rsidP="00972E70">
      <w:pPr>
        <w:pStyle w:val="Heading5"/>
      </w:pPr>
      <w:bookmarkStart w:id="2788" w:name="_CR5_15_11_1_1"/>
      <w:bookmarkStart w:id="2789" w:name="_Toc185600895"/>
      <w:bookmarkEnd w:id="2788"/>
      <w:r>
        <w:t>5.15.11.1.1</w:t>
      </w:r>
      <w:r>
        <w:tab/>
        <w:t>Non-Hierarchical</w:t>
      </w:r>
      <w:r w:rsidR="00A37F57">
        <w:t xml:space="preserve"> NSAC architecture</w:t>
      </w:r>
      <w:bookmarkEnd w:id="2789"/>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lastRenderedPageBreak/>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4C5A29E0"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w:t>
      </w:r>
      <w:r w:rsidR="00214C93">
        <w:t xml:space="preserve"> and</w:t>
      </w:r>
      <w:r w:rsidRPr="001B7C50">
        <w:t xml:space="preserve">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790" w:name="_CR5_15_11_1_2"/>
      <w:bookmarkStart w:id="2791" w:name="_Toc185600896"/>
      <w:bookmarkEnd w:id="2790"/>
      <w:r>
        <w:t>5.15.11.1.2</w:t>
      </w:r>
      <w:r>
        <w:tab/>
        <w:t>Hierarchical NSAC architecture</w:t>
      </w:r>
      <w:bookmarkEnd w:id="2791"/>
    </w:p>
    <w:p w14:paraId="5275ACDB" w14:textId="1D317A13"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w:t>
      </w:r>
      <w:r w:rsidR="00214C93">
        <w:t xml:space="preserve"> and</w:t>
      </w:r>
      <w:r>
        <w:t xml:space="preserve">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4BB2BB37"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w:t>
      </w:r>
      <w:r w:rsidR="00214C93">
        <w:t xml:space="preserve"> and</w:t>
      </w:r>
      <w:r>
        <w:t xml:space="preserve">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 xml:space="preserve">ndication in this case. The Primary NSACF may return an updated UE admission threshold value to the NSACF in the response which enables the </w:t>
      </w:r>
      <w:r>
        <w:lastRenderedPageBreak/>
        <w:t>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792" w:name="_CR5_15_11_1_3"/>
      <w:bookmarkStart w:id="2793" w:name="_Toc185600897"/>
      <w:bookmarkEnd w:id="2792"/>
      <w:r>
        <w:t>5.15.11.1.3</w:t>
      </w:r>
      <w:r>
        <w:tab/>
        <w:t>Centralized NSAC architecture</w:t>
      </w:r>
      <w:bookmarkEnd w:id="2793"/>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794" w:name="_CR5_15_11_2"/>
      <w:bookmarkStart w:id="2795" w:name="_Toc185600898"/>
      <w:bookmarkEnd w:id="2794"/>
      <w:r w:rsidRPr="001B7C50">
        <w:t>5.15.11.2</w:t>
      </w:r>
      <w:r w:rsidR="00AF6F28" w:rsidRPr="001B7C50">
        <w:tab/>
        <w:t>Network Slice Admission Control for maximum number of PDU sessions</w:t>
      </w:r>
      <w:bookmarkEnd w:id="2795"/>
    </w:p>
    <w:p w14:paraId="07E185D3" w14:textId="66DAE60B" w:rsidR="002C4A81" w:rsidRDefault="002C4A81" w:rsidP="00972E70">
      <w:pPr>
        <w:pStyle w:val="Heading5"/>
      </w:pPr>
      <w:bookmarkStart w:id="2796" w:name="_CR5_15_11_2_1"/>
      <w:bookmarkStart w:id="2797" w:name="_Toc185600899"/>
      <w:bookmarkEnd w:id="2796"/>
      <w:r>
        <w:t>5.15.11.2.1</w:t>
      </w:r>
      <w:r>
        <w:tab/>
        <w:t>Non- Hierarchical</w:t>
      </w:r>
      <w:r w:rsidR="00A37F57">
        <w:t xml:space="preserve"> NSAC architecture</w:t>
      </w:r>
      <w:bookmarkEnd w:id="2797"/>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lastRenderedPageBreak/>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798" w:name="_CR5_15_11_2_2"/>
      <w:bookmarkStart w:id="2799" w:name="_Toc185600900"/>
      <w:bookmarkEnd w:id="2798"/>
      <w:r>
        <w:t>5.15.11.2.2</w:t>
      </w:r>
      <w:r>
        <w:tab/>
        <w:t>Hierarchical NSAC architecture</w:t>
      </w:r>
      <w:bookmarkEnd w:id="2799"/>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800" w:name="_CR5_15_11_2_3"/>
      <w:bookmarkStart w:id="2801" w:name="_Toc185600901"/>
      <w:bookmarkEnd w:id="2800"/>
      <w:r>
        <w:t>5.15.11.2.</w:t>
      </w:r>
      <w:r w:rsidR="00AD480D">
        <w:t>3</w:t>
      </w:r>
      <w:r>
        <w:tab/>
        <w:t>Centralized</w:t>
      </w:r>
      <w:r w:rsidR="00A37F57">
        <w:t xml:space="preserve"> NSAC architecture</w:t>
      </w:r>
      <w:bookmarkEnd w:id="2801"/>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802" w:name="_CR5_15_11_3"/>
      <w:bookmarkStart w:id="2803" w:name="_Toc185600902"/>
      <w:bookmarkEnd w:id="2802"/>
      <w:r w:rsidRPr="001B7C50">
        <w:t>5.15.11.3</w:t>
      </w:r>
      <w:r w:rsidRPr="001B7C50">
        <w:tab/>
        <w:t>Network Slice Admission Control for Roaming</w:t>
      </w:r>
      <w:bookmarkEnd w:id="2803"/>
    </w:p>
    <w:p w14:paraId="7AEE2F1F" w14:textId="00186DCF" w:rsidR="002C4A81" w:rsidRDefault="002C4A81" w:rsidP="00972E70">
      <w:pPr>
        <w:pStyle w:val="Heading5"/>
      </w:pPr>
      <w:bookmarkStart w:id="2804" w:name="_CR5_15_11_3_0"/>
      <w:bookmarkStart w:id="2805" w:name="_Toc185600903"/>
      <w:bookmarkEnd w:id="2804"/>
      <w:r>
        <w:t>5.15.11.3.0</w:t>
      </w:r>
      <w:r>
        <w:tab/>
        <w:t>General</w:t>
      </w:r>
      <w:bookmarkEnd w:id="2805"/>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1F122DCB" w:rsidR="002C4A81" w:rsidRDefault="002C4A81" w:rsidP="002C4A81">
      <w:r>
        <w:t>The VPLMN (AMF and SMF) identifies the mode to apply from the AMF subscription data at UE registration</w:t>
      </w:r>
      <w:r w:rsidR="00214C93">
        <w:t xml:space="preserve"> and</w:t>
      </w:r>
      <w:r>
        <w:t xml:space="preserve">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lastRenderedPageBreak/>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806" w:name="_CR5_15_11_3_1"/>
      <w:bookmarkStart w:id="2807" w:name="_Toc185600904"/>
      <w:bookmarkEnd w:id="2806"/>
      <w:r>
        <w:t>5.15.11.3.1</w:t>
      </w:r>
      <w:r>
        <w:tab/>
        <w:t>VPLMN NSAC Admission Mode</w:t>
      </w:r>
      <w:bookmarkEnd w:id="2807"/>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167D5F46" w:rsidR="002C4A81" w:rsidRDefault="002C4A81">
      <w:r>
        <w:t>In addition to configuring the VPLMN NFs with the maximum number of allowed roaming UEs per mapped S-NSSAI of the HPLMN subject to NSAC</w:t>
      </w:r>
      <w:r w:rsidR="00214C93">
        <w:t xml:space="preserve"> and</w:t>
      </w:r>
      <w:r>
        <w:t xml:space="preserve">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808" w:name="_CR5_15_11_3_2"/>
      <w:bookmarkStart w:id="2809" w:name="_Toc185600905"/>
      <w:bookmarkEnd w:id="2808"/>
      <w:r>
        <w:t>5.15.11.3.2</w:t>
      </w:r>
      <w:r>
        <w:tab/>
        <w:t>VPLMN with HPLMN assistance NSAC Admission</w:t>
      </w:r>
      <w:bookmarkEnd w:id="2809"/>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 xml:space="preserve">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w:t>
      </w:r>
      <w:r>
        <w:lastRenderedPageBreak/>
        <w:t>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810" w:name="_CR5_15_11_3_3"/>
      <w:bookmarkStart w:id="2811" w:name="_Toc185600906"/>
      <w:bookmarkEnd w:id="2810"/>
      <w:r>
        <w:t>5.15.11.3.3</w:t>
      </w:r>
      <w:r>
        <w:tab/>
        <w:t>HPLMN NSAC Admission Mode</w:t>
      </w:r>
      <w:bookmarkEnd w:id="2811"/>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812" w:name="_CR5_15_11_4"/>
      <w:bookmarkStart w:id="2813" w:name="_Toc185600907"/>
      <w:bookmarkEnd w:id="2812"/>
      <w:r w:rsidRPr="001B7C50">
        <w:t>5.15.11.4</w:t>
      </w:r>
      <w:r w:rsidRPr="001B7C50">
        <w:tab/>
        <w:t>Network Slice status notifications and reports to a consumer NF</w:t>
      </w:r>
      <w:bookmarkEnd w:id="2813"/>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814" w:name="_CR5_15_11_5"/>
      <w:bookmarkStart w:id="2815" w:name="_Toc185600908"/>
      <w:bookmarkEnd w:id="2814"/>
      <w:r w:rsidRPr="001B7C50">
        <w:t>5.15.11.5</w:t>
      </w:r>
      <w:r w:rsidRPr="001B7C50">
        <w:tab/>
        <w:t>Support of Network Slice Admission Control and Interworking with EPC</w:t>
      </w:r>
      <w:bookmarkEnd w:id="2815"/>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 xml:space="preserve">For NSAC for number of UEs, if the UE identity is already included in the list of UE IDs registered with a network slice, or the UE identity is not included in the list of UE IDs registered with a network slice and the </w:t>
      </w:r>
      <w:r w:rsidRPr="001B7C50">
        <w:lastRenderedPageBreak/>
        <w:t>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16B6A426"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214C93">
        <w:t xml:space="preserve"> and</w:t>
      </w:r>
      <w:r w:rsidRPr="001B7C50">
        <w:t xml:space="preserve"> adjusts the current number of registrations accordingly.</w:t>
      </w:r>
    </w:p>
    <w:p w14:paraId="031EC362" w14:textId="1BBE444E" w:rsidR="008D4C5F" w:rsidRPr="001B7C50" w:rsidRDefault="008D4C5F" w:rsidP="000040FE">
      <w:r w:rsidRPr="001B7C50">
        <w:t>When EPS counting is performed for a network slice</w:t>
      </w:r>
      <w:r w:rsidR="00214C93">
        <w:t xml:space="preserve"> and</w:t>
      </w:r>
      <w:r w:rsidRPr="001B7C50">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lastRenderedPageBreak/>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816" w:name="_CR5_15_11_5a"/>
      <w:bookmarkStart w:id="2817" w:name="_Toc185600909"/>
      <w:bookmarkEnd w:id="2816"/>
      <w:r>
        <w:t>5.15.11.5a</w:t>
      </w:r>
      <w:r>
        <w:tab/>
        <w:t>Support of Network Slice Admission Control in 5GS for maximum number of UEs with at least one PDU Session/PDN Connection</w:t>
      </w:r>
      <w:bookmarkEnd w:id="2817"/>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lastRenderedPageBreak/>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818" w:name="_CR5_15_12"/>
      <w:bookmarkStart w:id="2819" w:name="_Toc185600910"/>
      <w:bookmarkEnd w:id="2818"/>
      <w:r w:rsidRPr="001B7C50">
        <w:t>5.15.12</w:t>
      </w:r>
      <w:r w:rsidRPr="001B7C50">
        <w:tab/>
        <w:t>Support of subscription-based restrictions to simultaneous registration of network slices</w:t>
      </w:r>
      <w:bookmarkEnd w:id="2819"/>
    </w:p>
    <w:p w14:paraId="72CB9E81" w14:textId="77777777" w:rsidR="00681FC7" w:rsidRPr="001B7C50" w:rsidRDefault="00681FC7" w:rsidP="00562E84">
      <w:pPr>
        <w:pStyle w:val="Heading4"/>
      </w:pPr>
      <w:bookmarkStart w:id="2820" w:name="_CR5_15_12_1"/>
      <w:bookmarkStart w:id="2821" w:name="_Toc185600911"/>
      <w:bookmarkEnd w:id="2820"/>
      <w:r w:rsidRPr="001B7C50">
        <w:t>5.15.12.1</w:t>
      </w:r>
      <w:r w:rsidRPr="001B7C50">
        <w:tab/>
        <w:t>General</w:t>
      </w:r>
      <w:bookmarkEnd w:id="2821"/>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3BE4ECB4" w:rsidR="00681FC7" w:rsidRPr="001B7C50" w:rsidRDefault="00681FC7" w:rsidP="00681FC7">
      <w:r w:rsidRPr="001B7C50">
        <w:t xml:space="preserve"> If the optional NSSRG information is not present for the S-NSSAIs of a subscription</w:t>
      </w:r>
      <w:r w:rsidR="00214C93">
        <w:t xml:space="preserve"> and</w:t>
      </w:r>
      <w:r w:rsidRPr="001B7C50">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47223B8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214C93">
        <w:t xml:space="preserve"> and</w:t>
      </w:r>
      <w:r w:rsidRPr="001B7C50">
        <w:t xml:space="preserve">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lastRenderedPageBreak/>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822" w:name="_CR5_15_12_2"/>
      <w:bookmarkStart w:id="2823" w:name="_Toc185600912"/>
      <w:bookmarkEnd w:id="2822"/>
      <w:r w:rsidRPr="001B7C50">
        <w:t>5.15.12.2</w:t>
      </w:r>
      <w:r w:rsidRPr="001B7C50">
        <w:tab/>
        <w:t>UE and UE configuration aspects</w:t>
      </w:r>
      <w:bookmarkEnd w:id="2823"/>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29A60930" w:rsidR="00681FC7" w:rsidRPr="001B7C50" w:rsidRDefault="00681FC7" w:rsidP="00681FC7">
      <w:r w:rsidRPr="001B7C50">
        <w:t>When the serving AMF provides the Configured NSSAI to the UE</w:t>
      </w:r>
      <w:r w:rsidR="00214C93">
        <w:t xml:space="preserve"> and</w:t>
      </w:r>
      <w:r w:rsidRPr="001B7C50">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66D21C85" w:rsidR="00681FC7" w:rsidRPr="001B7C50" w:rsidRDefault="00681FC7" w:rsidP="00681FC7">
      <w:r w:rsidRPr="001B7C50">
        <w:t>Based on its policy (including configuration or optionally checking the specific PEI or Type Allocation Code used by the UE</w:t>
      </w:r>
      <w:r w:rsidR="00214C93">
        <w:t xml:space="preserve"> and</w:t>
      </w:r>
      <w:r w:rsidRPr="001B7C50">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4E349B1"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w:t>
      </w:r>
      <w:r w:rsidR="00214C93">
        <w:t xml:space="preserve"> and</w:t>
      </w:r>
      <w:r w:rsidR="00985055">
        <w:t xml:space="preserve"> the S-NSSAI(s) of the requested NSSAI and the pending NSSAI do not share a common NSSRG</w:t>
      </w:r>
      <w:r w:rsidRPr="001B7C50">
        <w:t>, the AMF assumes the UE configuration is not up-to-date</w:t>
      </w:r>
      <w:r w:rsidR="00214C93">
        <w:t xml:space="preserve"> and</w:t>
      </w:r>
      <w:r w:rsidRPr="001B7C50">
        <w:t xml:space="preserve"> provides the </w:t>
      </w:r>
      <w:r w:rsidR="00E83620" w:rsidRPr="001B7C50">
        <w:t>following:</w:t>
      </w:r>
    </w:p>
    <w:p w14:paraId="4929D6F7" w14:textId="0F9A5270" w:rsidR="00681FC7" w:rsidRPr="001B7C50" w:rsidRDefault="00E83620" w:rsidP="00C74FFE">
      <w:pPr>
        <w:pStyle w:val="B1"/>
      </w:pPr>
      <w:r w:rsidRPr="001B7C50">
        <w:lastRenderedPageBreak/>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24" w:name="_CR5_15_13"/>
      <w:bookmarkStart w:id="2825" w:name="_Toc185600913"/>
      <w:bookmarkEnd w:id="2824"/>
      <w:r w:rsidRPr="001B7C50">
        <w:t>5.15.13</w:t>
      </w:r>
      <w:r w:rsidRPr="001B7C50">
        <w:tab/>
        <w:t>Support of data rate limitation per Network Slice for a UE</w:t>
      </w:r>
      <w:bookmarkEnd w:id="2825"/>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826" w:name="_CR5_15_14"/>
      <w:bookmarkStart w:id="2827" w:name="_Toc185600914"/>
      <w:bookmarkEnd w:id="2826"/>
      <w:r>
        <w:t>5.15.14</w:t>
      </w:r>
      <w:r>
        <w:tab/>
        <w:t>Network Slice AS Groups support</w:t>
      </w:r>
      <w:bookmarkEnd w:id="2827"/>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lastRenderedPageBreak/>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3470408D" w:rsidR="00972BA6" w:rsidRDefault="00972BA6" w:rsidP="0073598F">
      <w:pPr>
        <w:pStyle w:val="B1"/>
      </w:pPr>
      <w:r>
        <w:t>-</w:t>
      </w:r>
      <w:r>
        <w:tab/>
      </w:r>
      <w:r w:rsidR="0054498C">
        <w:t>The Registered-</w:t>
      </w:r>
      <w:r>
        <w:t>PLMN can provide NSAG information to the UE</w:t>
      </w:r>
      <w:r w:rsidR="0054498C">
        <w:t xml:space="preserve"> for the PLMN and the equivalent PLMNs</w:t>
      </w:r>
      <w:r w:rsidR="00214C93">
        <w:t xml:space="preserve"> and</w:t>
      </w:r>
      <w:r w:rsidR="0054498C">
        <w:t xml:space="preserve">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828" w:name="_CR5_15_15"/>
      <w:bookmarkStart w:id="2829" w:name="_Toc185600915"/>
      <w:bookmarkEnd w:id="2828"/>
      <w:r>
        <w:t>5.15.15</w:t>
      </w:r>
      <w:r>
        <w:tab/>
        <w:t>Support of Network Slice usage control</w:t>
      </w:r>
      <w:bookmarkEnd w:id="2829"/>
    </w:p>
    <w:p w14:paraId="4A8CC2F0" w14:textId="6B4C8514" w:rsidR="00B7520E" w:rsidRDefault="00B7520E" w:rsidP="00B7520E">
      <w:pPr>
        <w:pStyle w:val="Heading4"/>
      </w:pPr>
      <w:bookmarkStart w:id="2830" w:name="_CR5_15_15_1"/>
      <w:bookmarkStart w:id="2831" w:name="_Toc185600916"/>
      <w:bookmarkEnd w:id="2830"/>
      <w:r>
        <w:t>5.15.15.1</w:t>
      </w:r>
      <w:r>
        <w:tab/>
        <w:t>General</w:t>
      </w:r>
      <w:bookmarkEnd w:id="2831"/>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2176DA50" w:rsidR="00B7520E" w:rsidRDefault="00B7520E" w:rsidP="00972E70">
      <w:pPr>
        <w:pStyle w:val="B1"/>
      </w:pPr>
      <w:r>
        <w:t>2)</w:t>
      </w:r>
      <w:r>
        <w:tab/>
        <w:t>Configuring PDU Sessions inactivity timers</w:t>
      </w:r>
      <w:r w:rsidR="00214C93">
        <w:t xml:space="preserve"> and</w:t>
      </w:r>
      <w:r>
        <w:t xml:space="preserve">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832" w:name="_CR5_15_15_2"/>
      <w:bookmarkStart w:id="2833" w:name="_Toc185600917"/>
      <w:bookmarkEnd w:id="2832"/>
      <w:r>
        <w:t>5.15.15.2</w:t>
      </w:r>
      <w:r>
        <w:tab/>
        <w:t>UE Configuration of network-controlled Slice Usage Policy</w:t>
      </w:r>
      <w:bookmarkEnd w:id="2833"/>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3C1793A" w:rsidR="00B7520E" w:rsidRDefault="00B7520E" w:rsidP="00972E70">
      <w:pPr>
        <w:pStyle w:val="B1"/>
      </w:pPr>
      <w:r>
        <w:t>-</w:t>
      </w:r>
      <w:r>
        <w:tab/>
      </w:r>
      <w:r w:rsidR="00494FD0">
        <w:t xml:space="preserve">Optionally, for </w:t>
      </w:r>
      <w:r>
        <w:t>on demand S-NSSAI(s) of the HPLMN in the Configured NSSAI, a</w:t>
      </w:r>
      <w:r w:rsidR="002A4DF8">
        <w:t xml:space="preserve"> slice</w:t>
      </w:r>
      <w:r>
        <w:t xml:space="preserve"> deregistration inactivity timer</w:t>
      </w:r>
      <w:r w:rsidR="002A4DF8">
        <w:t xml:space="preserve"> per access type</w:t>
      </w:r>
      <w:r>
        <w:t xml:space="preserve"> that causes the UE to deregister the Network Slice.</w:t>
      </w:r>
      <w:r w:rsidR="002A4DF8">
        <w:t xml:space="preserve"> Regarding the slice deregistration inactivity timer, following applies:</w:t>
      </w:r>
    </w:p>
    <w:p w14:paraId="6618C395" w14:textId="5622F5B0" w:rsidR="002A4DF8" w:rsidRDefault="002A4DF8" w:rsidP="002C13BE">
      <w:pPr>
        <w:pStyle w:val="B2"/>
      </w:pPr>
      <w:r>
        <w:t>a.</w:t>
      </w:r>
      <w:r>
        <w:tab/>
        <w:t>The UE and AMF start the timer when one of the following conditions occur:</w:t>
      </w:r>
    </w:p>
    <w:p w14:paraId="1E5FEC26" w14:textId="77777777" w:rsidR="002A4DF8" w:rsidRDefault="002A4DF8" w:rsidP="002C13BE">
      <w:pPr>
        <w:pStyle w:val="B3"/>
      </w:pPr>
      <w:r>
        <w:lastRenderedPageBreak/>
        <w:t>1)</w:t>
      </w:r>
      <w:r>
        <w:tab/>
        <w:t>the Network Slice is added to the Allowed NSSAI and there are no PDU Sessions associated with the Network Slice over the corresponding access type; and</w:t>
      </w:r>
    </w:p>
    <w:p w14:paraId="6243B37F" w14:textId="77777777" w:rsidR="002A4DF8" w:rsidRDefault="002A4DF8" w:rsidP="002C13BE">
      <w:pPr>
        <w:pStyle w:val="B3"/>
      </w:pPr>
      <w:r>
        <w:t>2)</w:t>
      </w:r>
      <w:r>
        <w:tab/>
        <w:t>the last PDU Session associated with the Network Slice over the same access type is released.</w:t>
      </w:r>
    </w:p>
    <w:p w14:paraId="3DD40799" w14:textId="23BBF702" w:rsidR="002A4DF8" w:rsidRDefault="002A4DF8" w:rsidP="002C13BE">
      <w:pPr>
        <w:pStyle w:val="B2"/>
      </w:pPr>
      <w:r>
        <w:t>b.</w:t>
      </w:r>
      <w:r>
        <w:tab/>
        <w:t>The UE and AMF stop the timer and reset when at least one PDU Session associated with the Network Slice is successfully established or the Network Slice is removed from the Allowed NSSAI.</w:t>
      </w:r>
    </w:p>
    <w:p w14:paraId="128A5F16" w14:textId="2092281A" w:rsidR="002A4DF8" w:rsidRDefault="002A4DF8" w:rsidP="002C13BE">
      <w:pPr>
        <w:pStyle w:val="B2"/>
      </w:pPr>
      <w:r>
        <w:t>c.</w:t>
      </w:r>
      <w:r>
        <w:tab/>
        <w:t>When the slice deregistration inactivity timer for a Network Slice over an access type expires, the UE and AMF locally remove the S-NSSAI from the Allowed NSSAI.</w:t>
      </w:r>
    </w:p>
    <w:p w14:paraId="1341A15A" w14:textId="0A3446BC"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7B86BFD0" w14:textId="5B5CF0F6" w:rsidR="00217926" w:rsidRDefault="00B7520E" w:rsidP="00B7520E">
      <w:r>
        <w:t>The AMF receives</w:t>
      </w:r>
      <w:r w:rsidR="00217926">
        <w:t xml:space="preserve"> slice</w:t>
      </w:r>
      <w:r>
        <w:t xml:space="preserve"> deregistration inactivity timer values</w:t>
      </w:r>
      <w:r w:rsidR="00217926">
        <w:t>, i.e. the configured slice deregistration inactivity timer,</w:t>
      </w:r>
      <w:r>
        <w:t xml:space="preserve"> as described in clause 5.15.15.3.</w:t>
      </w:r>
    </w:p>
    <w:p w14:paraId="2EEC2A87" w14:textId="6E9B64EE" w:rsidR="00217926" w:rsidRDefault="00217926" w:rsidP="00B7520E">
      <w:r>
        <w:t>At mobility between AMFs, the old AMF provides both the ongoing slice deregistration inactivity timer information, if it is started, to enable the new AMF know when the timer expires</w:t>
      </w:r>
      <w:r w:rsidR="00214C93">
        <w:t xml:space="preserve"> and</w:t>
      </w:r>
      <w:r>
        <w:t xml:space="preserve">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05FBFB81" w:rsidR="00B7520E" w:rsidRDefault="00EF4A8B" w:rsidP="00B7520E">
      <w:r>
        <w:t>If the slice deregistration inactivity timer value is updated</w:t>
      </w:r>
      <w:r w:rsidR="00494FD0">
        <w:t xml:space="preserve"> and the AMF determines to provide the timer to the UE</w:t>
      </w:r>
      <w:r>
        <w:t>, the AMF provides the updated value to the UE, if the UE supports UE configuration of network-controlled Slice Usage Policy, during the registration procedure</w:t>
      </w:r>
      <w:r w:rsidR="00494FD0">
        <w:t xml:space="preserve"> or any</w:t>
      </w:r>
      <w:r>
        <w:t xml:space="preserve"> subsequent registration if there is no ongoing registration</w:t>
      </w:r>
      <w:r w:rsidR="00494FD0">
        <w:t xml:space="preserve"> procedure</w:t>
      </w:r>
      <w:r>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834" w:name="_CR5_15_15_3"/>
      <w:bookmarkStart w:id="2835" w:name="_Toc185600918"/>
      <w:bookmarkEnd w:id="2834"/>
      <w:r>
        <w:t>5.15.15.3</w:t>
      </w:r>
      <w:r>
        <w:tab/>
        <w:t>Network-based per UE Network Slice usage behaviour control</w:t>
      </w:r>
      <w:bookmarkEnd w:id="2835"/>
    </w:p>
    <w:p w14:paraId="37514F23" w14:textId="7D2A2BED" w:rsidR="00B7520E" w:rsidRDefault="00B7520E" w:rsidP="00B7520E">
      <w:r>
        <w:t>The 5GC performs Network Slice usage monitoring to be able to enforce the release of inactive PDU Sessions</w:t>
      </w:r>
      <w:r w:rsidR="00214C93">
        <w:t xml:space="preserve"> and</w:t>
      </w:r>
      <w:r>
        <w:t xml:space="preserve"> deregistering of UEs from Network Slices with no PDU Sessions on them according to its own policies. In order to support usage monitoring for a Network Slice:</w:t>
      </w:r>
    </w:p>
    <w:p w14:paraId="48C6EF20" w14:textId="796C9779" w:rsidR="00B7520E" w:rsidRDefault="00B7520E" w:rsidP="00972E70">
      <w:pPr>
        <w:pStyle w:val="B1"/>
      </w:pPr>
      <w:r>
        <w:t>-</w:t>
      </w:r>
      <w:r>
        <w:tab/>
      </w:r>
      <w:r w:rsidR="002A4DF8">
        <w:t xml:space="preserve">The </w:t>
      </w:r>
      <w:r>
        <w:t>AMF runs a slice deregistration inactivity timer per S-NSSAI and access type to deregister the Network Slice.</w:t>
      </w:r>
      <w:r w:rsidR="002A4DF8">
        <w:t xml:space="preserve"> Regarding the slice deregistration inactivity timer, following applies:</w:t>
      </w:r>
    </w:p>
    <w:p w14:paraId="363C439E" w14:textId="50D7C83C" w:rsidR="002A4DF8" w:rsidRDefault="002A4DF8" w:rsidP="002C13BE">
      <w:pPr>
        <w:pStyle w:val="B2"/>
      </w:pPr>
      <w:r>
        <w:t>a.</w:t>
      </w:r>
      <w:r>
        <w:tab/>
        <w:t>The AMF starts the timer when one of the following conditions occur:</w:t>
      </w:r>
    </w:p>
    <w:p w14:paraId="71667043" w14:textId="77777777" w:rsidR="002A4DF8" w:rsidRDefault="002A4DF8" w:rsidP="002C13BE">
      <w:pPr>
        <w:pStyle w:val="B3"/>
      </w:pPr>
      <w:r>
        <w:t>1)</w:t>
      </w:r>
      <w:r>
        <w:tab/>
        <w:t>the Network Slice is added to the Allowed NSSAI and there are no PDU Sessions associated with the Network Slice over the corresponding access type; and</w:t>
      </w:r>
    </w:p>
    <w:p w14:paraId="236C3D13" w14:textId="77777777" w:rsidR="002A4DF8" w:rsidRDefault="002A4DF8" w:rsidP="002C13BE">
      <w:pPr>
        <w:pStyle w:val="B3"/>
      </w:pPr>
      <w:r>
        <w:t>2)</w:t>
      </w:r>
      <w:r>
        <w:tab/>
        <w:t>the last PDU Session associated with the Network Slice over the same access type is released.</w:t>
      </w:r>
    </w:p>
    <w:p w14:paraId="7A857C4B" w14:textId="2D054270" w:rsidR="002A4DF8" w:rsidRDefault="002A4DF8" w:rsidP="002C13BE">
      <w:pPr>
        <w:pStyle w:val="B2"/>
      </w:pPr>
      <w:r>
        <w:t>b.</w:t>
      </w:r>
      <w:r>
        <w:tab/>
        <w:t>The AMF stops the timer and reset when at least one PDU Session associated with the Network Slice is successfully established or the Network Slice is removed from the Allowed NSSAI.</w:t>
      </w:r>
    </w:p>
    <w:p w14:paraId="7844A398" w14:textId="0A0AF25E" w:rsidR="002A4DF8" w:rsidRDefault="002A4DF8" w:rsidP="002C13BE">
      <w:pPr>
        <w:pStyle w:val="B2"/>
      </w:pPr>
      <w:r>
        <w:t>c.</w:t>
      </w:r>
      <w:r>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Default="00B7520E" w:rsidP="00972E70">
      <w:pPr>
        <w:pStyle w:val="B1"/>
      </w:pPr>
      <w:r>
        <w:t>-</w:t>
      </w:r>
      <w:r>
        <w:tab/>
      </w:r>
      <w:r w:rsidR="002A4DF8">
        <w:t xml:space="preserve">The </w:t>
      </w:r>
      <w:r>
        <w:t xml:space="preserve">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w:t>
      </w:r>
      <w:r>
        <w:lastRenderedPageBreak/>
        <w:t>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18535280" w:rsidR="00B7520E" w:rsidRDefault="00B7520E" w:rsidP="00B7520E">
      <w:r>
        <w:t>If an S-NSSAI is dedicated for a single AF</w:t>
      </w:r>
      <w:r w:rsidR="00214C93">
        <w:t xml:space="preserve"> and</w:t>
      </w:r>
      <w:r>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836" w:name="_CR5_15_16"/>
      <w:bookmarkStart w:id="2837" w:name="_Toc185600919"/>
      <w:bookmarkEnd w:id="2836"/>
      <w:r>
        <w:t>5.15.16</w:t>
      </w:r>
      <w:r>
        <w:tab/>
        <w:t>Optimized handling of temporarily available network slices</w:t>
      </w:r>
      <w:bookmarkEnd w:id="2837"/>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lastRenderedPageBreak/>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3329BD09" w:rsidR="00060FE0" w:rsidRDefault="00060FE0" w:rsidP="00060FE0">
      <w:pPr>
        <w:pStyle w:val="B2"/>
      </w:pPr>
      <w:r>
        <w:t>-</w:t>
      </w:r>
      <w:r>
        <w:tab/>
        <w:t>If a UE supporting temporary available network slices only got one S-NSSAI in the Allowed NSSAI with a validity time that is about to expire</w:t>
      </w:r>
      <w:r w:rsidR="00214C93">
        <w:t xml:space="preserve"> and</w:t>
      </w:r>
      <w:r>
        <w:t xml:space="preserve"> does not have any Pending NSSAI, then the UE may trigger a Mobility Registration Update to register with any other S-NSSAI in the Configured NSSAI which is still available, if any</w:t>
      </w:r>
      <w:r w:rsidR="00214C93">
        <w:t xml:space="preserve"> and</w:t>
      </w:r>
      <w:r>
        <w:t xml:space="preserve"> if UE does not</w:t>
      </w:r>
      <w:r w:rsidR="00CA290C">
        <w:t xml:space="preserve"> trigger Mobility Registration Update and Allowed NSSAI becomes empty after expiry of validity time</w:t>
      </w:r>
      <w:r>
        <w:t>, then the UE shall enter RM-DEREGISTERED state</w:t>
      </w:r>
      <w:r w:rsidR="00CA290C">
        <w:t xml:space="preserve"> implicitly</w:t>
      </w:r>
      <w:r>
        <w:t>.</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365D5CCE" w:rsidR="00060FE0" w:rsidRDefault="00060FE0" w:rsidP="00060FE0">
      <w:pPr>
        <w:pStyle w:val="B1"/>
      </w:pPr>
      <w:r>
        <w:t>-</w:t>
      </w:r>
      <w:r>
        <w:tab/>
        <w:t>If there is no S-NSSAI present in the Allowed NSSAI or Partially Allowed NSSAI after AMF removes the S-NSSAI locally</w:t>
      </w:r>
      <w:r w:rsidR="00CA290C">
        <w:t xml:space="preserve"> after expiry of validity time, the </w:t>
      </w:r>
      <w:r>
        <w:t>AMF shall enter RM-DEREGISTERED state for the UE</w:t>
      </w:r>
      <w:r w:rsidR="00CA290C">
        <w:t xml:space="preserve"> implicitly</w:t>
      </w:r>
      <w:r>
        <w:t>.</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lastRenderedPageBreak/>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33D1A6C9" w:rsidR="00985055" w:rsidRDefault="00985055" w:rsidP="00972E70">
      <w:pPr>
        <w:pStyle w:val="NO"/>
      </w:pPr>
      <w:r>
        <w:t>NOTE </w:t>
      </w:r>
      <w:r w:rsidR="00060FE0">
        <w:t>4</w:t>
      </w:r>
      <w:r>
        <w:t>:</w:t>
      </w:r>
      <w:r>
        <w:tab/>
        <w:t>If the network slice becomes unavailable</w:t>
      </w:r>
      <w:r w:rsidR="00214C93">
        <w:t xml:space="preserve"> and</w:t>
      </w:r>
      <w:r>
        <w:t xml:space="preserve">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838" w:name="_CR5_15_17"/>
      <w:bookmarkStart w:id="2839" w:name="_Toc185600920"/>
      <w:bookmarkEnd w:id="2838"/>
      <w:r>
        <w:t>5.15.17</w:t>
      </w:r>
      <w:r>
        <w:tab/>
        <w:t>Partial Network Slice support in a Registration Area</w:t>
      </w:r>
      <w:bookmarkEnd w:id="2839"/>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lastRenderedPageBreak/>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36BE2C9E" w:rsidR="00D01473" w:rsidRDefault="00D01473" w:rsidP="00972E70">
      <w:pPr>
        <w:pStyle w:val="B1"/>
      </w:pPr>
      <w:r>
        <w:t>-</w:t>
      </w:r>
      <w:r>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t>A</w:t>
      </w:r>
      <w:r>
        <w:t>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1794FB4A" w:rsidR="00D01473" w:rsidRDefault="00D01473" w:rsidP="00972E70">
      <w:pPr>
        <w:pStyle w:val="B1"/>
      </w:pPr>
      <w:r>
        <w:t>-</w:t>
      </w:r>
      <w:r>
        <w:tab/>
      </w:r>
      <w:r w:rsidR="00396F31">
        <w:t xml:space="preserve">The </w:t>
      </w:r>
      <w:r>
        <w:t xml:space="preserve">UE is considered registered with an S-NSSAI of the Partially Allowed NSSAI in the whole Registration </w:t>
      </w:r>
      <w:r w:rsidR="002A4DF8">
        <w:t>A</w:t>
      </w:r>
      <w:r>
        <w:t>rea. The UE does not trigger registration when moving between the TAs of support and non-support for the S-NSSAI within the RA.</w:t>
      </w:r>
    </w:p>
    <w:p w14:paraId="0E0B99F4" w14:textId="389A8286" w:rsidR="00D01473" w:rsidRDefault="00D01473" w:rsidP="00972E70">
      <w:pPr>
        <w:pStyle w:val="B1"/>
      </w:pPr>
      <w:r>
        <w:t>-</w:t>
      </w:r>
      <w:r>
        <w:tab/>
        <w:t>The UE is allowed to initiate PDU Session establishment for the S-NSSAI only when the UE is in a TA where the S-NSSAI is supported.</w:t>
      </w:r>
      <w:r w:rsidR="00396F31">
        <w:t xml:space="preserve"> If the UE has overlapping areas between non-allowed area, area where the S-NSSAI is supported, then the non-allowed area restriction applies.</w:t>
      </w:r>
    </w:p>
    <w:p w14:paraId="6EB3E084" w14:textId="04BD0A84"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396F31">
        <w:t xml:space="preserve"> The supporting AMF shall provide this indication in all the subsequent PDU Session update message to the SMF as long as the S-NSSAI of the PDU Session is subject to area restriction.</w:t>
      </w:r>
      <w:r w:rsidR="00516747">
        <w:t xml:space="preserve"> When the AMF does not indicate to the SMF that the PDU Session is subject to area restriction for the S-NSSAI, the SMF may unsubscribe "UE mobility event notification" event in the AMF and if this event has been subscribed before</w:t>
      </w:r>
      <w:r>
        <w:t>.</w:t>
      </w:r>
    </w:p>
    <w:p w14:paraId="75DCF97B" w14:textId="3C46EF3D"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r w:rsidR="00396F31">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 xml:space="preserve">esources for the </w:t>
      </w:r>
      <w:r>
        <w:lastRenderedPageBreak/>
        <w:t>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Default="00CA290C" w:rsidP="00CA290C">
      <w:pPr>
        <w:pStyle w:val="NO"/>
      </w:pPr>
      <w:r>
        <w:t>NOTE 4:</w:t>
      </w:r>
      <w:r>
        <w:tab/>
        <w:t>When I-SMF/V-SMF is inserted for the PDU session it is the I-SMF/V-SMF to handle the area restrictions for the S-NSSAI. The SMF/H-SMF is not involved in this procedure.</w:t>
      </w:r>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840" w:name="_CR5_15_18"/>
      <w:bookmarkStart w:id="2841" w:name="_Toc185600921"/>
      <w:bookmarkEnd w:id="2840"/>
      <w:r>
        <w:t>5.15.18</w:t>
      </w:r>
      <w:r>
        <w:tab/>
        <w:t>Support for Network Slices with Network Slice Area of Service not matching deployed Tracking Areas</w:t>
      </w:r>
      <w:bookmarkEnd w:id="2841"/>
    </w:p>
    <w:p w14:paraId="77EEE252" w14:textId="77777777" w:rsidR="00335A94" w:rsidRDefault="00335A94" w:rsidP="00972E70">
      <w:pPr>
        <w:pStyle w:val="Heading4"/>
      </w:pPr>
      <w:bookmarkStart w:id="2842" w:name="_CR5_15_18_1"/>
      <w:bookmarkStart w:id="2843" w:name="_Toc185600922"/>
      <w:bookmarkEnd w:id="2842"/>
      <w:r>
        <w:t>5.15.18.1</w:t>
      </w:r>
      <w:r>
        <w:tab/>
        <w:t>General</w:t>
      </w:r>
      <w:bookmarkEnd w:id="2843"/>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0BBBB573"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w:t>
      </w:r>
      <w:r w:rsidR="00214C93">
        <w:t xml:space="preserve"> and</w:t>
      </w:r>
      <w:r>
        <w:t xml:space="preserve"> in </w:t>
      </w:r>
      <w:r w:rsidR="002A4DF8">
        <w:t xml:space="preserve">cells </w:t>
      </w:r>
      <w:r>
        <w:t>of the TAs where the network slice is defined to be not available the cells are configured with zero resources.</w:t>
      </w:r>
      <w:r w:rsidR="002A4DF8">
        <w:t xml:space="preserve"> If a Network Slice is considered available in a cell, the Network Slice is also supported by the TA comprising the cell.</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4E464166" w:rsidR="00335A94" w:rsidRDefault="00335A94" w:rsidP="00335A94">
      <w:r>
        <w:t>In order to optimize the end-to-end behaviour, the AMF can, based on NS-AoS information received from OAM, configure supporting UEs with S-NSSAI location availability information</w:t>
      </w:r>
      <w:r w:rsidR="00214C93">
        <w:t xml:space="preserve"> and</w:t>
      </w:r>
      <w:r>
        <w:t xml:space="preserve">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844" w:name="_CR5_15_18_2"/>
      <w:bookmarkStart w:id="2845" w:name="_Toc185600923"/>
      <w:bookmarkEnd w:id="2844"/>
      <w:r>
        <w:t>5.15.18.2</w:t>
      </w:r>
      <w:r>
        <w:tab/>
        <w:t>S-NSSAI location availability information</w:t>
      </w:r>
      <w:bookmarkEnd w:id="2845"/>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 xml:space="preserve">If the UE has indicated that the UE supports S-NSSAI location availability information in the 5GMM Core Network Capability (see clause 5.4.4a), the AMF may, based on OAM configuration, configure the UE with S-NSSAI location </w:t>
      </w:r>
      <w:r>
        <w:lastRenderedPageBreak/>
        <w:t>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79CA8DC3" w:rsidR="00893B12" w:rsidRDefault="00893B12" w:rsidP="00893B12">
      <w:pPr>
        <w:pStyle w:val="B2"/>
      </w:pPr>
      <w:r>
        <w:t>a.</w:t>
      </w:r>
      <w:r>
        <w:tab/>
        <w:t>The UE shall not activate User Plane resources for any already established PDU Session with that S-NSSAI</w:t>
      </w:r>
      <w:r w:rsidR="00396F31">
        <w:t xml:space="preserve"> including the case of always-on PDU Session</w:t>
      </w:r>
      <w:r>
        <w:t>.</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03D5205A" w14:textId="0A35787D" w:rsidR="00396F31" w:rsidRDefault="00396F31" w:rsidP="00A10084">
      <w:pPr>
        <w:pStyle w:val="B1"/>
      </w:pPr>
      <w:r>
        <w:t>3</w:t>
      </w:r>
      <w:r>
        <w:tab/>
        <w:t>If the UE has overlapping areas between non-allowed area, a cell inside the NS-AoS, then the non-allowed area restriction applies.</w:t>
      </w:r>
    </w:p>
    <w:p w14:paraId="05C7C75A" w14:textId="0BEB261C" w:rsidR="00A10084" w:rsidRDefault="00396F31" w:rsidP="00A10084">
      <w:pPr>
        <w:pStyle w:val="B1"/>
      </w:pPr>
      <w:r>
        <w:t>4</w:t>
      </w:r>
      <w:r w:rsidR="00A10084">
        <w:t>.</w:t>
      </w:r>
      <w:r w:rsidR="00A10084">
        <w:tab/>
        <w:t>If the S-NSSAI is in the Partially Allowed NSSAI or in the Allowed NSSAI</w:t>
      </w:r>
      <w:r w:rsidR="00214C93">
        <w:t xml:space="preserve"> and</w:t>
      </w:r>
      <w:r w:rsidR="00A10084">
        <w:t xml:space="preserve"> the UE in CM-CONNECTED state moves from a cell inside the NS-AoS to a cell outside the NS-AoS and the User Plane resources are active for a PDU Session on that S-NSSAI, the NG-RAN </w:t>
      </w:r>
      <w:r w:rsidR="00516747">
        <w:t xml:space="preserve">releases </w:t>
      </w:r>
      <w:r w:rsidR="00A10084">
        <w:t>the User Plane resources as described in</w:t>
      </w:r>
      <w:r w:rsidR="00516747">
        <w:t xml:space="preserve"> step 1d of</w:t>
      </w:r>
      <w:r w:rsidR="00A10084">
        <w:t xml:space="preserve"> the AN initiated </w:t>
      </w:r>
      <w:r w:rsidR="00516747">
        <w:t xml:space="preserve">Release </w:t>
      </w:r>
      <w:r w:rsidR="00A10084">
        <w:t>of a PDU Session in clause 4.3.</w:t>
      </w:r>
      <w:r w:rsidR="00516747">
        <w:t>4</w:t>
      </w:r>
      <w:r w:rsidR="00A10084">
        <w:t>.2 of TS 23.502 [3]</w:t>
      </w:r>
      <w:r w:rsidR="00516747">
        <w:t>. The SMF also deactivates the PDU Session as described in step 3a in clause 4.3.4.2 of TS 23.502 [3]</w:t>
      </w:r>
      <w:r w:rsidR="00A10084">
        <w:t>.</w:t>
      </w:r>
    </w:p>
    <w:p w14:paraId="7CEB23A5" w14:textId="690A0F26" w:rsidR="006E26ED" w:rsidRDefault="006E26ED" w:rsidP="006E26ED">
      <w:pPr>
        <w:pStyle w:val="NO"/>
      </w:pPr>
      <w:r>
        <w:t>NOTE</w:t>
      </w:r>
      <w:r w:rsidR="00396F31">
        <w:t> </w:t>
      </w:r>
      <w:r>
        <w:t>1:</w:t>
      </w:r>
      <w:r>
        <w:tab/>
        <w:t>By Radio Resource Management and existing mechanisms in NG-RAN, handover can be used to keep the UE in the NS-AoS or steer the UE to enter the NS-AoS as long as radio conditions allow it.</w:t>
      </w:r>
    </w:p>
    <w:p w14:paraId="518A1AA9" w14:textId="08C90E8C" w:rsidR="006E26ED" w:rsidRDefault="006E26ED" w:rsidP="006E26ED">
      <w:pPr>
        <w:pStyle w:val="NO"/>
      </w:pPr>
      <w:r>
        <w:t>NOTE</w:t>
      </w:r>
      <w:r w:rsidR="00396F31">
        <w:t> </w:t>
      </w:r>
      <w:r>
        <w:t>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846" w:name="_CR5_15_18_3"/>
      <w:bookmarkStart w:id="2847" w:name="_Toc185600924"/>
      <w:bookmarkEnd w:id="2846"/>
      <w:r>
        <w:t>5.15.18.3</w:t>
      </w:r>
      <w:r>
        <w:tab/>
        <w:t>Network based monitoring and enforcement of Network Slice Area of Service not matching deployed Tracking Areas</w:t>
      </w:r>
      <w:bookmarkEnd w:id="2847"/>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2F65E2C2" w:rsidR="00335A94" w:rsidRDefault="00335A94" w:rsidP="00972E70">
      <w:pPr>
        <w:pStyle w:val="B2"/>
      </w:pPr>
      <w:r>
        <w:lastRenderedPageBreak/>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w:t>
      </w:r>
      <w:r w:rsidR="00214C93">
        <w:t xml:space="preserve"> and</w:t>
      </w:r>
      <w:r>
        <w:t xml:space="preserve">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1F030C8A" w:rsidR="005656CA" w:rsidRDefault="005656CA" w:rsidP="005A13C0">
      <w:pPr>
        <w:pStyle w:val="NO"/>
      </w:pPr>
      <w:r>
        <w:t>NOTE</w:t>
      </w:r>
      <w:r w:rsidR="00CA290C">
        <w:t> 1</w:t>
      </w:r>
      <w:r>
        <w:t>:</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075753B4" w:rsidR="0029208C" w:rsidRDefault="0029208C" w:rsidP="0029208C">
      <w:pPr>
        <w:pStyle w:val="B1"/>
      </w:pPr>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396F31">
        <w:t xml:space="preserve"> The supporting AMF shall provide this indication in all the subsequent PDU Session update message to the SMF as long as the S-NSSAI of the PDU Session is subject to area restriction.</w:t>
      </w:r>
      <w:r w:rsidR="00516747">
        <w:t xml:space="preserv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Default="00CA290C" w:rsidP="00CA290C">
      <w:pPr>
        <w:pStyle w:val="NO"/>
      </w:pPr>
      <w:r>
        <w:t>NOTE 2:</w:t>
      </w:r>
      <w:r>
        <w:tab/>
        <w:t>When I-SMF/V-SMF is inserted for the PDU session it is the I-SMF/V-SMF to handle the area restrictions for the S-NSSAI. The SMF/H-SMF is not involved in this procedure.</w:t>
      </w:r>
    </w:p>
    <w:p w14:paraId="5BFDE5B9" w14:textId="694435F4" w:rsidR="003E03C2" w:rsidRDefault="003E03C2" w:rsidP="003E03C2">
      <w:pPr>
        <w:pStyle w:val="Heading3"/>
      </w:pPr>
      <w:bookmarkStart w:id="2848" w:name="_CR5_15_19"/>
      <w:bookmarkStart w:id="2849" w:name="_Toc185600925"/>
      <w:bookmarkEnd w:id="2848"/>
      <w:r>
        <w:t>5.15.19</w:t>
      </w:r>
      <w:r>
        <w:tab/>
        <w:t>Support of Network Slice Replacement</w:t>
      </w:r>
      <w:bookmarkEnd w:id="2849"/>
    </w:p>
    <w:p w14:paraId="0CFA31EC" w14:textId="34730525"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w:t>
      </w:r>
      <w:r w:rsidR="00153C7D">
        <w:t xml:space="preserve"> in the 5GC</w:t>
      </w:r>
      <w:r>
        <w:t>.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lastRenderedPageBreak/>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0066C6C0" w:rsidR="00060FE0" w:rsidRPr="00060FE0" w:rsidRDefault="00060FE0" w:rsidP="00745A3E">
      <w:r>
        <w:t>If the notification is from NSSF or OAM</w:t>
      </w:r>
      <w:r w:rsidR="00214C93">
        <w:t xml:space="preserve"> and</w:t>
      </w:r>
      <w:r>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6650F761"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w:t>
      </w:r>
      <w:r w:rsidR="00153C7D">
        <w:t xml:space="preserve"> over an Access Type</w:t>
      </w:r>
      <w:r>
        <w:t>, the AMF</w:t>
      </w:r>
      <w:r w:rsidR="004119E4">
        <w:t xml:space="preserve"> additionally</w:t>
      </w:r>
      <w:r>
        <w:t xml:space="preserve"> provides the Alternative S-NSSAI for this S-NSSAI in the Allowed NSSAI</w:t>
      </w:r>
      <w:r w:rsidR="00153C7D">
        <w:t xml:space="preserve"> over the same Access Type</w:t>
      </w:r>
      <w:r>
        <w:t xml:space="preserve"> and in the Configured NSSAI, if not included yet</w:t>
      </w:r>
      <w:r w:rsidR="00214C93">
        <w:t xml:space="preserve"> and</w:t>
      </w:r>
      <w:r>
        <w:t xml:space="preserve">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79A81CAA" w14:textId="77777777" w:rsidR="00153C7D" w:rsidRDefault="00153C7D" w:rsidP="003E03C2">
      <w:r>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Default="00153C7D" w:rsidP="003E03C2">
      <w:r>
        <w:lastRenderedPageBreak/>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lastRenderedPageBreak/>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13587BFB"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w:t>
      </w:r>
      <w:r w:rsidR="00214C93">
        <w:t xml:space="preserve"> and</w:t>
      </w:r>
      <w:r>
        <w:t xml:space="preserve">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t xml:space="preserve"> and the Alternative S-NSSAI is not used in any Access Type</w:t>
      </w:r>
      <w:r>
        <w:t>.</w:t>
      </w:r>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565B4C1" w14:textId="2C3A4FA2" w:rsidR="00114986" w:rsidRDefault="00114986" w:rsidP="00114986">
      <w:pPr>
        <w:pStyle w:val="Heading3"/>
      </w:pPr>
      <w:bookmarkStart w:id="2850" w:name="_CR5_15_20"/>
      <w:bookmarkStart w:id="2851" w:name="_Toc185600926"/>
      <w:bookmarkEnd w:id="2850"/>
      <w:r>
        <w:t>5.15.20</w:t>
      </w:r>
      <w:r>
        <w:tab/>
        <w:t>Support of Network Slice Instance Replacement</w:t>
      </w:r>
      <w:bookmarkEnd w:id="2851"/>
    </w:p>
    <w:p w14:paraId="1F12B6FF" w14:textId="57EA12E7" w:rsidR="00114986" w:rsidRPr="00114986" w:rsidRDefault="00114986" w:rsidP="005A13C0">
      <w:r>
        <w:t xml:space="preserve">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w:t>
      </w:r>
      <w:r>
        <w:lastRenderedPageBreak/>
        <w:t>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852" w:name="_CR5_16"/>
      <w:bookmarkStart w:id="2853" w:name="_Toc185600927"/>
      <w:bookmarkEnd w:id="2852"/>
      <w:r w:rsidRPr="001B7C50">
        <w:t>5.16</w:t>
      </w:r>
      <w:r w:rsidRPr="001B7C50">
        <w:tab/>
        <w:t>Support for specific services</w:t>
      </w:r>
      <w:bookmarkEnd w:id="2778"/>
      <w:bookmarkEnd w:id="2779"/>
      <w:bookmarkEnd w:id="2780"/>
      <w:bookmarkEnd w:id="2781"/>
      <w:bookmarkEnd w:id="2782"/>
      <w:bookmarkEnd w:id="2783"/>
      <w:bookmarkEnd w:id="2853"/>
    </w:p>
    <w:p w14:paraId="583AC44A" w14:textId="77777777" w:rsidR="00D40151" w:rsidRPr="001B7C50" w:rsidRDefault="00D40151" w:rsidP="00D40151">
      <w:pPr>
        <w:pStyle w:val="Heading3"/>
      </w:pPr>
      <w:bookmarkStart w:id="2854" w:name="_CR5_16_1"/>
      <w:bookmarkStart w:id="2855" w:name="_Toc20149932"/>
      <w:bookmarkStart w:id="2856" w:name="_Toc27846731"/>
      <w:bookmarkStart w:id="2857" w:name="_Toc36187862"/>
      <w:bookmarkStart w:id="2858" w:name="_Toc45183766"/>
      <w:bookmarkStart w:id="2859" w:name="_Toc47342608"/>
      <w:bookmarkStart w:id="2860" w:name="_Toc51769309"/>
      <w:bookmarkStart w:id="2861" w:name="_Toc185600928"/>
      <w:bookmarkEnd w:id="2854"/>
      <w:r w:rsidRPr="001B7C50">
        <w:t>5.16.1</w:t>
      </w:r>
      <w:r w:rsidRPr="001B7C50">
        <w:tab/>
        <w:t>Public Warning System</w:t>
      </w:r>
      <w:bookmarkEnd w:id="2855"/>
      <w:bookmarkEnd w:id="2856"/>
      <w:bookmarkEnd w:id="2857"/>
      <w:bookmarkEnd w:id="2858"/>
      <w:bookmarkEnd w:id="2859"/>
      <w:bookmarkEnd w:id="2860"/>
      <w:bookmarkEnd w:id="2861"/>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862" w:name="_CR5_16_2"/>
      <w:bookmarkStart w:id="2863" w:name="_Toc20149933"/>
      <w:bookmarkStart w:id="2864" w:name="_Toc27846732"/>
      <w:bookmarkStart w:id="2865" w:name="_Toc36187863"/>
      <w:bookmarkStart w:id="2866" w:name="_Toc45183767"/>
      <w:bookmarkStart w:id="2867" w:name="_Toc47342609"/>
      <w:bookmarkStart w:id="2868" w:name="_Toc51769310"/>
      <w:bookmarkStart w:id="2869" w:name="_Toc185600929"/>
      <w:bookmarkEnd w:id="2862"/>
      <w:r w:rsidRPr="001B7C50">
        <w:t>5.16.2</w:t>
      </w:r>
      <w:r w:rsidRPr="001B7C50">
        <w:tab/>
        <w:t>SMS over NAS</w:t>
      </w:r>
      <w:bookmarkEnd w:id="2863"/>
      <w:bookmarkEnd w:id="2864"/>
      <w:bookmarkEnd w:id="2865"/>
      <w:bookmarkEnd w:id="2866"/>
      <w:bookmarkEnd w:id="2867"/>
      <w:bookmarkEnd w:id="2868"/>
      <w:bookmarkEnd w:id="2869"/>
    </w:p>
    <w:p w14:paraId="544B59F0" w14:textId="77777777" w:rsidR="00D40151" w:rsidRPr="001B7C50" w:rsidRDefault="00D40151" w:rsidP="00D40151">
      <w:pPr>
        <w:pStyle w:val="Heading4"/>
      </w:pPr>
      <w:bookmarkStart w:id="2870" w:name="_CR5_16_2_1"/>
      <w:bookmarkStart w:id="2871" w:name="_Toc20149934"/>
      <w:bookmarkStart w:id="2872" w:name="_Toc27846733"/>
      <w:bookmarkStart w:id="2873" w:name="_Toc36187864"/>
      <w:bookmarkStart w:id="2874" w:name="_Toc45183768"/>
      <w:bookmarkStart w:id="2875" w:name="_Toc47342610"/>
      <w:bookmarkStart w:id="2876" w:name="_Toc51769311"/>
      <w:bookmarkStart w:id="2877" w:name="_Toc185600930"/>
      <w:bookmarkEnd w:id="2870"/>
      <w:r w:rsidRPr="001B7C50">
        <w:t>5.16.2.1</w:t>
      </w:r>
      <w:r w:rsidRPr="001B7C50">
        <w:tab/>
        <w:t>General</w:t>
      </w:r>
      <w:bookmarkEnd w:id="2871"/>
      <w:bookmarkEnd w:id="2872"/>
      <w:bookmarkEnd w:id="2873"/>
      <w:bookmarkEnd w:id="2874"/>
      <w:bookmarkEnd w:id="2875"/>
      <w:bookmarkEnd w:id="2876"/>
      <w:bookmarkEnd w:id="2877"/>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78" w:name="_CR5_16_2_2"/>
      <w:bookmarkStart w:id="2879" w:name="_Toc20149935"/>
      <w:bookmarkStart w:id="2880" w:name="_Toc27846734"/>
      <w:bookmarkStart w:id="2881" w:name="_Toc36187865"/>
      <w:bookmarkStart w:id="2882" w:name="_Toc45183769"/>
      <w:bookmarkStart w:id="2883" w:name="_Toc47342611"/>
      <w:bookmarkStart w:id="2884" w:name="_Toc51769312"/>
      <w:bookmarkStart w:id="2885" w:name="_Toc185600931"/>
      <w:bookmarkEnd w:id="2878"/>
      <w:r w:rsidRPr="001B7C50">
        <w:t>5.16.2.2</w:t>
      </w:r>
      <w:r w:rsidRPr="001B7C50">
        <w:tab/>
        <w:t>SMS over NAS transport</w:t>
      </w:r>
      <w:bookmarkEnd w:id="2879"/>
      <w:bookmarkEnd w:id="2880"/>
      <w:bookmarkEnd w:id="2881"/>
      <w:bookmarkEnd w:id="2882"/>
      <w:bookmarkEnd w:id="2883"/>
      <w:bookmarkEnd w:id="2884"/>
      <w:bookmarkEnd w:id="2885"/>
    </w:p>
    <w:p w14:paraId="1B750262" w14:textId="77777777" w:rsidR="00D40151" w:rsidRPr="001B7C50" w:rsidRDefault="00D40151" w:rsidP="00D40151">
      <w:r w:rsidRPr="001B7C50">
        <w:t>5G System supports SMS over NAS via both 3GPP access and non-3GPP access.</w:t>
      </w:r>
    </w:p>
    <w:p w14:paraId="72E93234" w14:textId="41AC59F0"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214C93">
        <w:t xml:space="preserve"> and</w:t>
      </w:r>
      <w:r w:rsidRPr="001B7C50">
        <w:t xml:space="preserve">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86" w:name="_CR5_16_3"/>
      <w:bookmarkStart w:id="2887" w:name="_Toc20149936"/>
      <w:bookmarkStart w:id="2888" w:name="_Toc27846735"/>
      <w:bookmarkStart w:id="2889" w:name="_Toc36187866"/>
      <w:bookmarkStart w:id="2890" w:name="_Toc45183770"/>
      <w:bookmarkStart w:id="2891" w:name="_Toc47342612"/>
      <w:bookmarkStart w:id="2892" w:name="_Toc51769313"/>
      <w:bookmarkStart w:id="2893" w:name="_Toc185600932"/>
      <w:bookmarkEnd w:id="2886"/>
      <w:r w:rsidRPr="001B7C50">
        <w:t>5.16.3</w:t>
      </w:r>
      <w:r w:rsidRPr="001B7C50">
        <w:tab/>
        <w:t>IMS support</w:t>
      </w:r>
      <w:bookmarkEnd w:id="2887"/>
      <w:bookmarkEnd w:id="2888"/>
      <w:bookmarkEnd w:id="2889"/>
      <w:bookmarkEnd w:id="2890"/>
      <w:bookmarkEnd w:id="2891"/>
      <w:bookmarkEnd w:id="2892"/>
      <w:bookmarkEnd w:id="2893"/>
    </w:p>
    <w:p w14:paraId="3CFEC63F" w14:textId="77777777" w:rsidR="00D40151" w:rsidRPr="001B7C50" w:rsidRDefault="00D40151" w:rsidP="00D40151">
      <w:pPr>
        <w:pStyle w:val="Heading4"/>
        <w:rPr>
          <w:rFonts w:eastAsia="SimSun"/>
          <w:lang w:eastAsia="zh-CN"/>
        </w:rPr>
      </w:pPr>
      <w:bookmarkStart w:id="2894" w:name="_CR5_16_3_1"/>
      <w:bookmarkStart w:id="2895" w:name="_Toc20149937"/>
      <w:bookmarkStart w:id="2896" w:name="_Toc27846736"/>
      <w:bookmarkStart w:id="2897" w:name="_Toc36187867"/>
      <w:bookmarkStart w:id="2898" w:name="_Toc45183771"/>
      <w:bookmarkStart w:id="2899" w:name="_Toc47342613"/>
      <w:bookmarkStart w:id="2900" w:name="_Toc51769314"/>
      <w:bookmarkStart w:id="2901" w:name="_Toc185600933"/>
      <w:bookmarkEnd w:id="2894"/>
      <w:r w:rsidRPr="001B7C50">
        <w:rPr>
          <w:rFonts w:eastAsia="SimSun"/>
          <w:lang w:eastAsia="zh-CN"/>
        </w:rPr>
        <w:t>5.16.3.1</w:t>
      </w:r>
      <w:r w:rsidRPr="001B7C50">
        <w:rPr>
          <w:rFonts w:eastAsia="SimSun"/>
          <w:lang w:eastAsia="zh-CN"/>
        </w:rPr>
        <w:tab/>
        <w:t>General</w:t>
      </w:r>
      <w:bookmarkEnd w:id="2895"/>
      <w:bookmarkEnd w:id="2896"/>
      <w:bookmarkEnd w:id="2897"/>
      <w:bookmarkEnd w:id="2898"/>
      <w:bookmarkEnd w:id="2899"/>
      <w:bookmarkEnd w:id="2900"/>
      <w:bookmarkEnd w:id="2901"/>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lastRenderedPageBreak/>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902" w:name="_CR5_16_3_2"/>
      <w:bookmarkStart w:id="2903" w:name="_Toc20149938"/>
      <w:bookmarkStart w:id="2904" w:name="_Toc27846737"/>
      <w:bookmarkStart w:id="2905" w:name="_Toc36187868"/>
      <w:bookmarkStart w:id="2906" w:name="_Toc45183772"/>
      <w:bookmarkStart w:id="2907" w:name="_Toc47342614"/>
      <w:bookmarkStart w:id="2908" w:name="_Toc51769315"/>
      <w:bookmarkStart w:id="2909" w:name="_Toc185600934"/>
      <w:bookmarkEnd w:id="2902"/>
      <w:r w:rsidRPr="001B7C50">
        <w:t>5.16.3.2</w:t>
      </w:r>
      <w:r w:rsidRPr="001B7C50">
        <w:tab/>
        <w:t>IMS voice over PS Session Supported Indication over 3GPP access</w:t>
      </w:r>
      <w:bookmarkEnd w:id="2903"/>
      <w:bookmarkEnd w:id="2904"/>
      <w:bookmarkEnd w:id="2905"/>
      <w:bookmarkEnd w:id="2906"/>
      <w:bookmarkEnd w:id="2907"/>
      <w:bookmarkEnd w:id="2908"/>
      <w:bookmarkEnd w:id="2909"/>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6FAE21E7" w:rsidR="00D40151" w:rsidRPr="001B7C50" w:rsidRDefault="00D40151" w:rsidP="00D40151">
      <w:pPr>
        <w:pStyle w:val="B2"/>
      </w:pPr>
      <w:r w:rsidRPr="001B7C50">
        <w:t>-</w:t>
      </w:r>
      <w:r w:rsidRPr="001B7C50">
        <w:tab/>
        <w:t>If the network and the UE are able to support IMS voice over PS session over E-UTRA connected to 5GC</w:t>
      </w:r>
      <w:r w:rsidR="00214C93">
        <w:t xml:space="preserve"> and</w:t>
      </w:r>
      <w:r w:rsidRPr="001B7C50">
        <w:t xml:space="preserve"> the NG-RAN supports a handover or redirection to E-UTRA connected to 5GC for this UE at QoS Flow establishment for IMS voice;</w:t>
      </w:r>
    </w:p>
    <w:p w14:paraId="62A1B0C4" w14:textId="6C34206D" w:rsidR="00D40151" w:rsidRPr="001B7C50" w:rsidRDefault="00D40151" w:rsidP="00D40151">
      <w:pPr>
        <w:pStyle w:val="B2"/>
      </w:pPr>
      <w:r w:rsidRPr="001B7C50">
        <w:t>-</w:t>
      </w:r>
      <w:r w:rsidRPr="001B7C50">
        <w:tab/>
        <w:t>If the UE supports handover to EPS, the EPS supports IMS voice</w:t>
      </w:r>
      <w:r w:rsidR="00214C93">
        <w:t xml:space="preserve"> and</w:t>
      </w:r>
      <w:r w:rsidRPr="001B7C50">
        <w:t xml:space="preserve"> the NG-RAN supports a handover to EPS for this UE at QoS Flow establishment for IMS voice; or</w:t>
      </w:r>
    </w:p>
    <w:p w14:paraId="70074211" w14:textId="633F143C" w:rsidR="00D40151" w:rsidRPr="001B7C50" w:rsidRDefault="00D40151" w:rsidP="00D40151">
      <w:pPr>
        <w:pStyle w:val="B2"/>
      </w:pPr>
      <w:r w:rsidRPr="001B7C50">
        <w:t>-</w:t>
      </w:r>
      <w:r w:rsidRPr="001B7C50">
        <w:tab/>
        <w:t>If the UE supports redirection to EPS, the EPS supports IMS voice</w:t>
      </w:r>
      <w:r w:rsidR="00214C93">
        <w:t xml:space="preserve"> and</w:t>
      </w:r>
      <w:r w:rsidRPr="001B7C50">
        <w:t xml:space="preserve">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6EFAB3C8" w:rsidR="00D40151" w:rsidRPr="001B7C50" w:rsidRDefault="00D40151" w:rsidP="00D40151">
      <w:pPr>
        <w:pStyle w:val="B2"/>
      </w:pPr>
      <w:r w:rsidRPr="001B7C50">
        <w:t>-</w:t>
      </w:r>
      <w:r w:rsidRPr="001B7C50">
        <w:tab/>
        <w:t>If the UE supports handover to EPS, the EPS supports IMS voice</w:t>
      </w:r>
      <w:r w:rsidR="00214C93">
        <w:t xml:space="preserve"> and</w:t>
      </w:r>
      <w:r w:rsidRPr="001B7C50">
        <w:t xml:space="preserve"> the NG-RAN supports a handover to EPS for this UE at QoS Flow establishment for IMS voice; or</w:t>
      </w:r>
    </w:p>
    <w:p w14:paraId="4403448A" w14:textId="0BD7DA4B" w:rsidR="00D40151" w:rsidRPr="001B7C50" w:rsidRDefault="00D40151" w:rsidP="00D40151">
      <w:pPr>
        <w:pStyle w:val="B2"/>
      </w:pPr>
      <w:r w:rsidRPr="001B7C50">
        <w:t>-</w:t>
      </w:r>
      <w:r w:rsidRPr="001B7C50">
        <w:tab/>
        <w:t>If the UE supports redirection to EPS, the EPS supports IMS voice</w:t>
      </w:r>
      <w:r w:rsidR="00214C93">
        <w:t xml:space="preserve"> and</w:t>
      </w:r>
      <w:r w:rsidRPr="001B7C50">
        <w:t xml:space="preserve"> the NG-RAN supports redirection to EPS for this UE at QoS Flow establishment for IMS voice.</w:t>
      </w:r>
    </w:p>
    <w:p w14:paraId="0653B901" w14:textId="58A4B13D"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w:t>
      </w:r>
      <w:r w:rsidR="00214C93">
        <w:t xml:space="preserve"> and</w:t>
      </w:r>
      <w:r w:rsidRPr="001B7C50">
        <w:t xml:space="preserve">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2A253716" w:rsidR="00FD5C4A" w:rsidRPr="001B7C50" w:rsidRDefault="00FD5C4A" w:rsidP="00FD5C4A">
      <w:bookmarkStart w:id="2910" w:name="_Toc20149939"/>
      <w:bookmarkStart w:id="2911" w:name="_Toc27846738"/>
      <w:bookmarkStart w:id="2912" w:name="_Toc36187869"/>
      <w:bookmarkStart w:id="2913" w:name="_Toc45183773"/>
      <w:bookmarkStart w:id="2914" w:name="_Toc47342615"/>
      <w:bookmarkStart w:id="2915" w:name="_Toc51769316"/>
      <w:r w:rsidRPr="001B7C50">
        <w:lastRenderedPageBreak/>
        <w:t>The serving SNPN provides the IMS voice over PS indication based e.g. on local policy, UE capabilities, whether IP address preservation is possible</w:t>
      </w:r>
      <w:r w:rsidR="00214C93">
        <w:t xml:space="preserve"> and</w:t>
      </w:r>
      <w:r w:rsidRPr="001B7C50">
        <w:t xml:space="preserve">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916" w:name="_CR5_16_3_2a"/>
      <w:bookmarkStart w:id="2917" w:name="_Toc185600935"/>
      <w:bookmarkEnd w:id="2916"/>
      <w:r w:rsidRPr="001B7C50">
        <w:t>5.16.3.2a</w:t>
      </w:r>
      <w:r w:rsidRPr="001B7C50">
        <w:tab/>
        <w:t>IMS voice over PS Session Supported Indication over non-3GPP access</w:t>
      </w:r>
      <w:bookmarkEnd w:id="2910"/>
      <w:bookmarkEnd w:id="2911"/>
      <w:bookmarkEnd w:id="2912"/>
      <w:bookmarkEnd w:id="2913"/>
      <w:bookmarkEnd w:id="2914"/>
      <w:bookmarkEnd w:id="2915"/>
      <w:bookmarkEnd w:id="2917"/>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918" w:name="_CR5_16_3_3"/>
      <w:bookmarkStart w:id="2919" w:name="_Toc20149940"/>
      <w:bookmarkStart w:id="2920" w:name="_Toc27846739"/>
      <w:bookmarkStart w:id="2921" w:name="_Toc36187870"/>
      <w:bookmarkStart w:id="2922" w:name="_Toc45183774"/>
      <w:bookmarkStart w:id="2923" w:name="_Toc47342616"/>
      <w:bookmarkStart w:id="2924" w:name="_Toc51769317"/>
      <w:bookmarkStart w:id="2925" w:name="_Toc185600936"/>
      <w:bookmarkEnd w:id="2918"/>
      <w:r w:rsidRPr="001B7C50">
        <w:t>5.16.3.3</w:t>
      </w:r>
      <w:r w:rsidRPr="001B7C50">
        <w:tab/>
        <w:t>Homogeneous support for IMS voice over PS Session supported indication</w:t>
      </w:r>
      <w:bookmarkEnd w:id="2919"/>
      <w:bookmarkEnd w:id="2920"/>
      <w:bookmarkEnd w:id="2921"/>
      <w:bookmarkEnd w:id="2922"/>
      <w:bookmarkEnd w:id="2923"/>
      <w:bookmarkEnd w:id="2924"/>
      <w:bookmarkEnd w:id="2925"/>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26" w:name="_CR5_16_3_4"/>
      <w:bookmarkStart w:id="2927" w:name="_Toc20149941"/>
      <w:bookmarkStart w:id="2928" w:name="_Toc27846740"/>
      <w:bookmarkStart w:id="2929" w:name="_Toc36187871"/>
      <w:bookmarkStart w:id="2930" w:name="_Toc45183775"/>
      <w:bookmarkStart w:id="2931" w:name="_Toc47342617"/>
      <w:bookmarkStart w:id="2932" w:name="_Toc51769318"/>
      <w:bookmarkStart w:id="2933" w:name="_Toc185600937"/>
      <w:bookmarkEnd w:id="2926"/>
      <w:r w:rsidRPr="001B7C50">
        <w:t>5.16.3.4</w:t>
      </w:r>
      <w:r w:rsidRPr="001B7C50">
        <w:tab/>
        <w:t>P-CSCF address delivery</w:t>
      </w:r>
      <w:bookmarkEnd w:id="2927"/>
      <w:bookmarkEnd w:id="2928"/>
      <w:bookmarkEnd w:id="2929"/>
      <w:bookmarkEnd w:id="2930"/>
      <w:bookmarkEnd w:id="2931"/>
      <w:bookmarkEnd w:id="2932"/>
      <w:bookmarkEnd w:id="2933"/>
    </w:p>
    <w:p w14:paraId="72ED878D" w14:textId="1373E107"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214C93">
        <w:t xml:space="preserve"> and</w:t>
      </w:r>
      <w:r w:rsidRPr="001B7C50">
        <w:t xml:space="preserve">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34" w:name="_Toc20149942"/>
      <w:bookmarkStart w:id="2935" w:name="_Toc27846741"/>
      <w:bookmarkStart w:id="2936" w:name="_Toc36187872"/>
      <w:bookmarkStart w:id="2937" w:name="_Toc45183776"/>
      <w:bookmarkStart w:id="2938" w:name="_Toc47342618"/>
      <w:bookmarkStart w:id="2939"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40" w:name="_CR5_16_3_5"/>
      <w:bookmarkStart w:id="2941" w:name="_Toc185600938"/>
      <w:bookmarkEnd w:id="2940"/>
      <w:r w:rsidRPr="001B7C50">
        <w:lastRenderedPageBreak/>
        <w:t>5.16.3.5</w:t>
      </w:r>
      <w:r w:rsidRPr="001B7C50">
        <w:tab/>
        <w:t>Domain selection for UE originating sessions / calls</w:t>
      </w:r>
      <w:bookmarkEnd w:id="2934"/>
      <w:bookmarkEnd w:id="2935"/>
      <w:bookmarkEnd w:id="2936"/>
      <w:bookmarkEnd w:id="2937"/>
      <w:bookmarkEnd w:id="2938"/>
      <w:bookmarkEnd w:id="2939"/>
      <w:bookmarkEnd w:id="2941"/>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42" w:name="_CR5_16_3_6"/>
      <w:bookmarkStart w:id="2943" w:name="_Toc20149943"/>
      <w:bookmarkStart w:id="2944" w:name="_Toc27846742"/>
      <w:bookmarkStart w:id="2945" w:name="_Toc36187873"/>
      <w:bookmarkStart w:id="2946" w:name="_Toc45183777"/>
      <w:bookmarkStart w:id="2947" w:name="_Toc47342619"/>
      <w:bookmarkStart w:id="2948" w:name="_Toc51769320"/>
      <w:bookmarkStart w:id="2949" w:name="_Toc185600939"/>
      <w:bookmarkEnd w:id="2942"/>
      <w:r w:rsidRPr="001B7C50">
        <w:rPr>
          <w:rFonts w:eastAsia="SimSun"/>
          <w:lang w:eastAsia="zh-CN"/>
        </w:rPr>
        <w:t>5.16.3.6</w:t>
      </w:r>
      <w:r w:rsidRPr="001B7C50">
        <w:rPr>
          <w:rFonts w:eastAsia="SimSun"/>
          <w:lang w:eastAsia="zh-CN"/>
        </w:rPr>
        <w:tab/>
        <w:t>Terminating domain selection for IMS voice</w:t>
      </w:r>
      <w:bookmarkEnd w:id="2943"/>
      <w:bookmarkEnd w:id="2944"/>
      <w:bookmarkEnd w:id="2945"/>
      <w:bookmarkEnd w:id="2946"/>
      <w:bookmarkEnd w:id="2947"/>
      <w:bookmarkEnd w:id="2948"/>
      <w:bookmarkEnd w:id="2949"/>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50" w:name="_CR5_16_3_7"/>
      <w:bookmarkStart w:id="2951" w:name="_Toc20149944"/>
      <w:bookmarkStart w:id="2952" w:name="_Toc27846743"/>
      <w:bookmarkStart w:id="2953" w:name="_Toc36187874"/>
      <w:bookmarkStart w:id="2954" w:name="_Toc45183778"/>
      <w:bookmarkStart w:id="2955" w:name="_Toc47342620"/>
      <w:bookmarkStart w:id="2956" w:name="_Toc51769321"/>
      <w:bookmarkStart w:id="2957" w:name="_Toc185600940"/>
      <w:bookmarkEnd w:id="2950"/>
      <w:r w:rsidRPr="001B7C50">
        <w:t>5.16.3.7</w:t>
      </w:r>
      <w:r w:rsidRPr="001B7C50">
        <w:tab/>
        <w:t>UE's usage setting</w:t>
      </w:r>
      <w:bookmarkEnd w:id="2951"/>
      <w:bookmarkEnd w:id="2952"/>
      <w:bookmarkEnd w:id="2953"/>
      <w:bookmarkEnd w:id="2954"/>
      <w:bookmarkEnd w:id="2955"/>
      <w:bookmarkEnd w:id="2956"/>
      <w:bookmarkEnd w:id="2957"/>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lastRenderedPageBreak/>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58" w:name="_CR5_16_3_8"/>
      <w:bookmarkStart w:id="2959" w:name="_Toc20149945"/>
      <w:bookmarkStart w:id="2960" w:name="_Toc27846744"/>
      <w:bookmarkStart w:id="2961" w:name="_Toc36187875"/>
      <w:bookmarkStart w:id="2962" w:name="_Toc45183779"/>
      <w:bookmarkStart w:id="2963" w:name="_Toc47342621"/>
      <w:bookmarkStart w:id="2964" w:name="_Toc51769322"/>
      <w:bookmarkStart w:id="2965" w:name="_Toc185600941"/>
      <w:bookmarkEnd w:id="2958"/>
      <w:r w:rsidRPr="001B7C50">
        <w:t>5.16.3.8</w:t>
      </w:r>
      <w:r w:rsidRPr="001B7C50">
        <w:tab/>
        <w:t>Domain and Access Selection for UE originating SMS</w:t>
      </w:r>
      <w:bookmarkEnd w:id="2959"/>
      <w:bookmarkEnd w:id="2960"/>
      <w:bookmarkEnd w:id="2961"/>
      <w:bookmarkEnd w:id="2962"/>
      <w:bookmarkEnd w:id="2963"/>
      <w:bookmarkEnd w:id="2964"/>
      <w:bookmarkEnd w:id="2965"/>
    </w:p>
    <w:p w14:paraId="40ADD93F" w14:textId="77777777" w:rsidR="00D40151" w:rsidRPr="001B7C50" w:rsidRDefault="00D40151" w:rsidP="00D40151">
      <w:pPr>
        <w:pStyle w:val="Heading5"/>
      </w:pPr>
      <w:bookmarkStart w:id="2966" w:name="_CR5_16_3_8_1"/>
      <w:bookmarkStart w:id="2967" w:name="_Toc20149946"/>
      <w:bookmarkStart w:id="2968" w:name="_Toc27846745"/>
      <w:bookmarkStart w:id="2969" w:name="_Toc36187876"/>
      <w:bookmarkStart w:id="2970" w:name="_Toc45183780"/>
      <w:bookmarkStart w:id="2971" w:name="_Toc47342622"/>
      <w:bookmarkStart w:id="2972" w:name="_Toc51769323"/>
      <w:bookmarkStart w:id="2973" w:name="_Toc185600942"/>
      <w:bookmarkEnd w:id="2966"/>
      <w:r w:rsidRPr="001B7C50">
        <w:t>5.16.3.8.1</w:t>
      </w:r>
      <w:r w:rsidRPr="001B7C50">
        <w:tab/>
        <w:t>UE originating SMS for IMS Capable UEs supporting SMS over IP</w:t>
      </w:r>
      <w:bookmarkEnd w:id="2967"/>
      <w:bookmarkEnd w:id="2968"/>
      <w:bookmarkEnd w:id="2969"/>
      <w:bookmarkEnd w:id="2970"/>
      <w:bookmarkEnd w:id="2971"/>
      <w:bookmarkEnd w:id="2972"/>
      <w:bookmarkEnd w:id="2973"/>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74" w:name="_CR5_16_3_8_2"/>
      <w:bookmarkStart w:id="2975" w:name="_Toc20149947"/>
      <w:bookmarkStart w:id="2976" w:name="_Toc27846746"/>
      <w:bookmarkStart w:id="2977" w:name="_Toc36187877"/>
      <w:bookmarkStart w:id="2978" w:name="_Toc45183781"/>
      <w:bookmarkStart w:id="2979" w:name="_Toc47342623"/>
      <w:bookmarkStart w:id="2980" w:name="_Toc51769324"/>
      <w:bookmarkStart w:id="2981" w:name="_Toc185600943"/>
      <w:bookmarkEnd w:id="2974"/>
      <w:r w:rsidRPr="001B7C50">
        <w:t>5.16.3.8.2</w:t>
      </w:r>
      <w:r w:rsidRPr="001B7C50">
        <w:tab/>
        <w:t>Access Selection for SMS over NAS</w:t>
      </w:r>
      <w:bookmarkEnd w:id="2975"/>
      <w:bookmarkEnd w:id="2976"/>
      <w:bookmarkEnd w:id="2977"/>
      <w:bookmarkEnd w:id="2978"/>
      <w:bookmarkEnd w:id="2979"/>
      <w:bookmarkEnd w:id="2980"/>
      <w:bookmarkEnd w:id="2981"/>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82" w:name="_CR5_16_3_9"/>
      <w:bookmarkStart w:id="2983" w:name="_Toc20149948"/>
      <w:bookmarkStart w:id="2984" w:name="_Toc27846747"/>
      <w:bookmarkStart w:id="2985" w:name="_Toc36187878"/>
      <w:bookmarkStart w:id="2986" w:name="_Toc45183782"/>
      <w:bookmarkStart w:id="2987" w:name="_Toc47342624"/>
      <w:bookmarkStart w:id="2988" w:name="_Toc51769325"/>
      <w:bookmarkStart w:id="2989" w:name="_Toc185600944"/>
      <w:bookmarkEnd w:id="2982"/>
      <w:r w:rsidRPr="001B7C50">
        <w:t>5.16.3.9</w:t>
      </w:r>
      <w:r w:rsidRPr="001B7C50">
        <w:tab/>
        <w:t>SMF support for P-CSCF restoration procedure</w:t>
      </w:r>
      <w:bookmarkEnd w:id="2983"/>
      <w:bookmarkEnd w:id="2984"/>
      <w:bookmarkEnd w:id="2985"/>
      <w:bookmarkEnd w:id="2986"/>
      <w:bookmarkEnd w:id="2987"/>
      <w:bookmarkEnd w:id="2988"/>
      <w:bookmarkEnd w:id="2989"/>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990" w:name="_CR5_16_3_10"/>
      <w:bookmarkStart w:id="2991" w:name="_Toc20149949"/>
      <w:bookmarkStart w:id="2992" w:name="_Toc27846748"/>
      <w:bookmarkStart w:id="2993" w:name="_Toc36187879"/>
      <w:bookmarkStart w:id="2994" w:name="_Toc45183783"/>
      <w:bookmarkStart w:id="2995" w:name="_Toc47342625"/>
      <w:bookmarkStart w:id="2996" w:name="_Toc51769326"/>
      <w:bookmarkStart w:id="2997" w:name="_Toc185600945"/>
      <w:bookmarkEnd w:id="2990"/>
      <w:r w:rsidRPr="001B7C50">
        <w:t>5.16.3.10</w:t>
      </w:r>
      <w:r w:rsidRPr="001B7C50">
        <w:tab/>
        <w:t>IMS Voice Service via EPS Fallback or RAT fallback in 5GS</w:t>
      </w:r>
      <w:bookmarkEnd w:id="2991"/>
      <w:bookmarkEnd w:id="2992"/>
      <w:bookmarkEnd w:id="2993"/>
      <w:bookmarkEnd w:id="2994"/>
      <w:bookmarkEnd w:id="2995"/>
      <w:bookmarkEnd w:id="2996"/>
      <w:bookmarkEnd w:id="2997"/>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lastRenderedPageBreak/>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98" w:name="_CR5_16_3_11"/>
      <w:bookmarkStart w:id="2999" w:name="_Toc20149950"/>
      <w:bookmarkStart w:id="3000" w:name="_Toc27846749"/>
      <w:bookmarkStart w:id="3001" w:name="_Toc36187880"/>
      <w:bookmarkStart w:id="3002" w:name="_Toc45183784"/>
      <w:bookmarkStart w:id="3003" w:name="_Toc47342626"/>
      <w:bookmarkStart w:id="3004" w:name="_Toc51769327"/>
      <w:bookmarkStart w:id="3005" w:name="_Toc185600946"/>
      <w:bookmarkEnd w:id="2998"/>
      <w:r w:rsidRPr="001B7C50">
        <w:t>5.16.3.11</w:t>
      </w:r>
      <w:r w:rsidRPr="001B7C50">
        <w:tab/>
        <w:t>P-CSCF discovery and selection</w:t>
      </w:r>
      <w:bookmarkEnd w:id="2999"/>
      <w:bookmarkEnd w:id="3000"/>
      <w:bookmarkEnd w:id="3001"/>
      <w:bookmarkEnd w:id="3002"/>
      <w:bookmarkEnd w:id="3003"/>
      <w:bookmarkEnd w:id="3004"/>
      <w:bookmarkEnd w:id="3005"/>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006" w:name="_CR5_16_3_12"/>
      <w:bookmarkStart w:id="3007" w:name="_Toc20149951"/>
      <w:bookmarkStart w:id="3008" w:name="_Toc27846750"/>
      <w:bookmarkStart w:id="3009" w:name="_Toc36187881"/>
      <w:bookmarkStart w:id="3010" w:name="_Toc45183785"/>
      <w:bookmarkStart w:id="3011" w:name="_Toc47342627"/>
      <w:bookmarkStart w:id="3012" w:name="_Toc51769328"/>
      <w:bookmarkStart w:id="3013" w:name="_Toc185600947"/>
      <w:bookmarkEnd w:id="3006"/>
      <w:r w:rsidRPr="001B7C50">
        <w:t>5.16.3.12</w:t>
      </w:r>
      <w:r w:rsidRPr="001B7C50">
        <w:tab/>
        <w:t>HSS discovery and selection</w:t>
      </w:r>
      <w:bookmarkEnd w:id="3007"/>
      <w:bookmarkEnd w:id="3008"/>
      <w:bookmarkEnd w:id="3009"/>
      <w:bookmarkEnd w:id="3010"/>
      <w:bookmarkEnd w:id="3011"/>
      <w:bookmarkEnd w:id="3012"/>
      <w:bookmarkEnd w:id="3013"/>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3014" w:name="_CR5_16_4"/>
      <w:bookmarkStart w:id="3015" w:name="_Toc20149952"/>
      <w:bookmarkStart w:id="3016" w:name="_Toc27846751"/>
      <w:bookmarkStart w:id="3017" w:name="_Toc36187882"/>
      <w:bookmarkStart w:id="3018" w:name="_Toc45183786"/>
      <w:bookmarkStart w:id="3019" w:name="_Toc47342628"/>
      <w:bookmarkStart w:id="3020" w:name="_Toc51769329"/>
      <w:bookmarkStart w:id="3021" w:name="_Toc185600948"/>
      <w:bookmarkEnd w:id="3014"/>
      <w:r w:rsidRPr="001B7C50">
        <w:t>5.16.4</w:t>
      </w:r>
      <w:r w:rsidRPr="001B7C50">
        <w:tab/>
        <w:t>Emergency Services</w:t>
      </w:r>
      <w:bookmarkEnd w:id="3015"/>
      <w:bookmarkEnd w:id="3016"/>
      <w:bookmarkEnd w:id="3017"/>
      <w:bookmarkEnd w:id="3018"/>
      <w:bookmarkEnd w:id="3019"/>
      <w:bookmarkEnd w:id="3020"/>
      <w:bookmarkEnd w:id="3021"/>
    </w:p>
    <w:p w14:paraId="0914BD87" w14:textId="77777777" w:rsidR="00D40151" w:rsidRPr="001B7C50" w:rsidRDefault="00D40151" w:rsidP="00D40151">
      <w:pPr>
        <w:pStyle w:val="Heading4"/>
      </w:pPr>
      <w:bookmarkStart w:id="3022" w:name="_CR5_16_4_1"/>
      <w:bookmarkStart w:id="3023" w:name="_Toc20149953"/>
      <w:bookmarkStart w:id="3024" w:name="_Toc27846752"/>
      <w:bookmarkStart w:id="3025" w:name="_Toc36187883"/>
      <w:bookmarkStart w:id="3026" w:name="_Toc45183787"/>
      <w:bookmarkStart w:id="3027" w:name="_Toc47342629"/>
      <w:bookmarkStart w:id="3028" w:name="_Toc51769330"/>
      <w:bookmarkStart w:id="3029" w:name="_Toc185600949"/>
      <w:bookmarkEnd w:id="3022"/>
      <w:r w:rsidRPr="001B7C50">
        <w:t>5.16.4.1</w:t>
      </w:r>
      <w:r w:rsidRPr="001B7C50">
        <w:tab/>
        <w:t>Introduction</w:t>
      </w:r>
      <w:bookmarkEnd w:id="3023"/>
      <w:bookmarkEnd w:id="3024"/>
      <w:bookmarkEnd w:id="3025"/>
      <w:bookmarkEnd w:id="3026"/>
      <w:bookmarkEnd w:id="3027"/>
      <w:bookmarkEnd w:id="3028"/>
      <w:bookmarkEnd w:id="3029"/>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lastRenderedPageBreak/>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01138A3D"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Services (e.g. voice)</w:t>
      </w:r>
      <w:r w:rsidR="00214C93">
        <w:t xml:space="preserve"> and</w:t>
      </w:r>
      <w:r w:rsidRPr="001B7C50">
        <w:t xml:space="preserve">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lastRenderedPageBreak/>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77053CB3" w14:textId="7461A71D" w:rsidR="0017718B" w:rsidRDefault="0017718B" w:rsidP="00257279">
      <w:pPr>
        <w:pStyle w:val="NO"/>
      </w:pPr>
      <w:r>
        <w:t>NOTE 3:</w:t>
      </w:r>
      <w:r>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2B5C65A3"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47], initiate the Registration procedure by indicating that the registration is to receive Emergency Services, referred to as Emergency Registration</w:t>
      </w:r>
      <w:r w:rsidR="00214C93">
        <w:rPr>
          <w:lang w:eastAsia="ja-JP"/>
        </w:rPr>
        <w:t xml:space="preserve"> and</w:t>
      </w:r>
      <w:r w:rsidRPr="001B7C50">
        <w:rPr>
          <w:lang w:eastAsia="ja-JP"/>
        </w:rPr>
        <w:t xml:space="preserve">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49EB6C87" w:rsidR="00D40151" w:rsidRPr="001B7C50" w:rsidRDefault="00D40151" w:rsidP="00D40151">
      <w:pPr>
        <w:pStyle w:val="NO"/>
      </w:pPr>
      <w:r w:rsidRPr="001B7C50">
        <w:lastRenderedPageBreak/>
        <w:t>NOTE </w:t>
      </w:r>
      <w:r w:rsidR="0017718B">
        <w:t>4</w:t>
      </w:r>
      <w:r w:rsidRPr="001B7C50">
        <w:t>:</w:t>
      </w:r>
      <w:r w:rsidRPr="001B7C50">
        <w:tab/>
        <w:t>The Access Stratum broadcast indicator is determined according to operator policies and minimally indicates that the PLMN, or all of the PLMNs in the case of network sharing</w:t>
      </w:r>
      <w:r w:rsidR="00214C93">
        <w:t xml:space="preserve"> and</w:t>
      </w:r>
      <w:r w:rsidRPr="001B7C50">
        <w:t xml:space="preserve">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3755672" w:rsidR="00D40151" w:rsidRPr="001B7C50" w:rsidRDefault="00D40151" w:rsidP="00D40151">
      <w:pPr>
        <w:pStyle w:val="NO"/>
      </w:pPr>
      <w:r w:rsidRPr="001B7C50">
        <w:t>NOTE </w:t>
      </w:r>
      <w:r w:rsidR="0017718B">
        <w:t>5</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7822ADB" w:rsidR="00D40151" w:rsidRPr="001B7C50" w:rsidRDefault="00D40151" w:rsidP="00D40151">
      <w:pPr>
        <w:pStyle w:val="NO"/>
      </w:pPr>
      <w:r w:rsidRPr="001B7C50">
        <w:t>NOTE </w:t>
      </w:r>
      <w:r w:rsidR="0017718B">
        <w:t>6</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17B2EC6D" w:rsidR="00D40151" w:rsidRPr="001B7C50" w:rsidRDefault="00D40151" w:rsidP="00D40151">
      <w:pPr>
        <w:pStyle w:val="NO"/>
        <w:rPr>
          <w:lang w:eastAsia="ja-JP"/>
        </w:rPr>
      </w:pPr>
      <w:r w:rsidRPr="001B7C50">
        <w:rPr>
          <w:lang w:eastAsia="ja-JP"/>
        </w:rPr>
        <w:t>NOTE </w:t>
      </w:r>
      <w:r w:rsidR="0017718B">
        <w:rPr>
          <w:lang w:eastAsia="ja-JP"/>
        </w:rPr>
        <w:t>7</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4624D568" w:rsidR="003A2901" w:rsidRPr="001B7C50" w:rsidRDefault="003A2901" w:rsidP="003A2901">
      <w:pPr>
        <w:pStyle w:val="NO"/>
        <w:rPr>
          <w:lang w:eastAsia="ja-JP"/>
        </w:rPr>
      </w:pPr>
      <w:r w:rsidRPr="001B7C50">
        <w:rPr>
          <w:lang w:eastAsia="ja-JP"/>
        </w:rPr>
        <w:t>NOTE </w:t>
      </w:r>
      <w:r w:rsidR="0017718B">
        <w:rPr>
          <w:lang w:eastAsia="ja-JP"/>
        </w:rPr>
        <w:t>8</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030" w:name="_Toc20149954"/>
      <w:bookmarkStart w:id="3031" w:name="_Toc27846753"/>
      <w:bookmarkStart w:id="3032" w:name="_Toc36187884"/>
      <w:bookmarkStart w:id="3033" w:name="_Toc45183788"/>
      <w:bookmarkStart w:id="3034" w:name="_Toc47342630"/>
      <w:bookmarkStart w:id="3035"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036" w:name="_CR5_16_4_2"/>
      <w:bookmarkStart w:id="3037" w:name="_Toc185600950"/>
      <w:bookmarkEnd w:id="3036"/>
      <w:r w:rsidRPr="001B7C50">
        <w:t>5.16.4.2</w:t>
      </w:r>
      <w:r w:rsidRPr="001B7C50">
        <w:tab/>
        <w:t>Architecture Reference Model for Emergency Services</w:t>
      </w:r>
      <w:bookmarkEnd w:id="3030"/>
      <w:bookmarkEnd w:id="3031"/>
      <w:bookmarkEnd w:id="3032"/>
      <w:bookmarkEnd w:id="3033"/>
      <w:bookmarkEnd w:id="3034"/>
      <w:bookmarkEnd w:id="3035"/>
      <w:bookmarkEnd w:id="3037"/>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38" w:name="_CR5_16_4_3"/>
      <w:bookmarkStart w:id="3039" w:name="_Toc20149955"/>
      <w:bookmarkStart w:id="3040" w:name="_Toc27846754"/>
      <w:bookmarkStart w:id="3041" w:name="_Toc36187885"/>
      <w:bookmarkStart w:id="3042" w:name="_Toc45183789"/>
      <w:bookmarkStart w:id="3043" w:name="_Toc47342631"/>
      <w:bookmarkStart w:id="3044" w:name="_Toc51769332"/>
      <w:bookmarkStart w:id="3045" w:name="_Toc185600951"/>
      <w:bookmarkEnd w:id="3038"/>
      <w:r w:rsidRPr="001B7C50">
        <w:lastRenderedPageBreak/>
        <w:t>5.16.4.3</w:t>
      </w:r>
      <w:r w:rsidRPr="001B7C50">
        <w:tab/>
        <w:t>Mobility Restrictions and Access Restrictions for Emergency Services</w:t>
      </w:r>
      <w:bookmarkEnd w:id="3039"/>
      <w:bookmarkEnd w:id="3040"/>
      <w:bookmarkEnd w:id="3041"/>
      <w:bookmarkEnd w:id="3042"/>
      <w:bookmarkEnd w:id="3043"/>
      <w:bookmarkEnd w:id="3044"/>
      <w:bookmarkEnd w:id="3045"/>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46" w:name="_CR5_16_4_4"/>
      <w:bookmarkStart w:id="3047" w:name="_Toc20149956"/>
      <w:bookmarkStart w:id="3048" w:name="_Toc27846755"/>
      <w:bookmarkStart w:id="3049" w:name="_Toc36187886"/>
      <w:bookmarkStart w:id="3050" w:name="_Toc45183790"/>
      <w:bookmarkStart w:id="3051" w:name="_Toc47342632"/>
      <w:bookmarkStart w:id="3052" w:name="_Toc51769333"/>
      <w:bookmarkStart w:id="3053" w:name="_Toc185600952"/>
      <w:bookmarkEnd w:id="3046"/>
      <w:r w:rsidRPr="001B7C50">
        <w:t>5.16.4.4</w:t>
      </w:r>
      <w:r w:rsidRPr="001B7C50">
        <w:tab/>
        <w:t>Reachability Management</w:t>
      </w:r>
      <w:bookmarkEnd w:id="3047"/>
      <w:bookmarkEnd w:id="3048"/>
      <w:bookmarkEnd w:id="3049"/>
      <w:bookmarkEnd w:id="3050"/>
      <w:bookmarkEnd w:id="3051"/>
      <w:bookmarkEnd w:id="3052"/>
      <w:bookmarkEnd w:id="3053"/>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54" w:name="_CR5_16_4_5"/>
      <w:bookmarkStart w:id="3055" w:name="_Toc20149957"/>
      <w:bookmarkStart w:id="3056" w:name="_Toc27846756"/>
      <w:bookmarkStart w:id="3057" w:name="_Toc36187887"/>
      <w:bookmarkStart w:id="3058" w:name="_Toc45183791"/>
      <w:bookmarkStart w:id="3059" w:name="_Toc47342633"/>
      <w:bookmarkStart w:id="3060" w:name="_Toc51769334"/>
      <w:bookmarkStart w:id="3061" w:name="_Toc185600953"/>
      <w:bookmarkEnd w:id="3054"/>
      <w:r w:rsidRPr="001B7C50">
        <w:t>5.16.4.5</w:t>
      </w:r>
      <w:r w:rsidRPr="001B7C50">
        <w:tab/>
        <w:t>SMF and UPF selection function for Emergency Services</w:t>
      </w:r>
      <w:bookmarkEnd w:id="3055"/>
      <w:bookmarkEnd w:id="3056"/>
      <w:bookmarkEnd w:id="3057"/>
      <w:bookmarkEnd w:id="3058"/>
      <w:bookmarkEnd w:id="3059"/>
      <w:bookmarkEnd w:id="3060"/>
      <w:bookmarkEnd w:id="3061"/>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62" w:name="_CR5_16_4_6"/>
      <w:bookmarkStart w:id="3063" w:name="_Toc20149958"/>
      <w:bookmarkStart w:id="3064" w:name="_Toc27846757"/>
      <w:bookmarkStart w:id="3065" w:name="_Toc36187888"/>
      <w:bookmarkStart w:id="3066" w:name="_Toc45183792"/>
      <w:bookmarkStart w:id="3067" w:name="_Toc47342634"/>
      <w:bookmarkStart w:id="3068" w:name="_Toc51769335"/>
      <w:bookmarkStart w:id="3069" w:name="_Toc185600954"/>
      <w:bookmarkEnd w:id="3062"/>
      <w:r w:rsidRPr="001B7C50">
        <w:t>5.16.4.6</w:t>
      </w:r>
      <w:r w:rsidRPr="001B7C50">
        <w:tab/>
        <w:t>QoS for Emergency Services</w:t>
      </w:r>
      <w:bookmarkEnd w:id="3063"/>
      <w:bookmarkEnd w:id="3064"/>
      <w:bookmarkEnd w:id="3065"/>
      <w:bookmarkEnd w:id="3066"/>
      <w:bookmarkEnd w:id="3067"/>
      <w:bookmarkEnd w:id="3068"/>
      <w:bookmarkEnd w:id="3069"/>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70" w:name="_CR5_16_4_7"/>
      <w:bookmarkStart w:id="3071" w:name="_Toc20149959"/>
      <w:bookmarkStart w:id="3072" w:name="_Toc27846758"/>
      <w:bookmarkStart w:id="3073" w:name="_Toc36187889"/>
      <w:bookmarkStart w:id="3074" w:name="_Toc45183793"/>
      <w:bookmarkStart w:id="3075" w:name="_Toc47342635"/>
      <w:bookmarkStart w:id="3076" w:name="_Toc51769336"/>
      <w:bookmarkStart w:id="3077" w:name="_Toc185600955"/>
      <w:bookmarkEnd w:id="3070"/>
      <w:r w:rsidRPr="001B7C50">
        <w:lastRenderedPageBreak/>
        <w:t>5.16.4.7</w:t>
      </w:r>
      <w:r w:rsidRPr="001B7C50">
        <w:tab/>
        <w:t>PCC for Emergency Services</w:t>
      </w:r>
      <w:bookmarkEnd w:id="3071"/>
      <w:bookmarkEnd w:id="3072"/>
      <w:bookmarkEnd w:id="3073"/>
      <w:bookmarkEnd w:id="3074"/>
      <w:bookmarkEnd w:id="3075"/>
      <w:bookmarkEnd w:id="3076"/>
      <w:bookmarkEnd w:id="3077"/>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78" w:name="_CR5_16_4_8"/>
      <w:bookmarkStart w:id="3079" w:name="_Toc20149960"/>
      <w:bookmarkStart w:id="3080" w:name="_Toc27846759"/>
      <w:bookmarkStart w:id="3081" w:name="_Toc36187890"/>
      <w:bookmarkStart w:id="3082" w:name="_Toc45183794"/>
      <w:bookmarkStart w:id="3083" w:name="_Toc47342636"/>
      <w:bookmarkStart w:id="3084" w:name="_Toc51769337"/>
      <w:bookmarkStart w:id="3085" w:name="_Toc185600956"/>
      <w:bookmarkEnd w:id="3078"/>
      <w:r w:rsidRPr="001B7C50">
        <w:t>5.16.4.8</w:t>
      </w:r>
      <w:r w:rsidRPr="001B7C50">
        <w:tab/>
        <w:t>IP Address Allocation</w:t>
      </w:r>
      <w:bookmarkEnd w:id="3079"/>
      <w:bookmarkEnd w:id="3080"/>
      <w:bookmarkEnd w:id="3081"/>
      <w:bookmarkEnd w:id="3082"/>
      <w:bookmarkEnd w:id="3083"/>
      <w:bookmarkEnd w:id="3084"/>
      <w:bookmarkEnd w:id="3085"/>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86" w:name="_CR5_16_4_9"/>
      <w:bookmarkStart w:id="3087" w:name="_Toc20149961"/>
      <w:bookmarkStart w:id="3088" w:name="_Toc27846760"/>
      <w:bookmarkStart w:id="3089" w:name="_Toc36187891"/>
      <w:bookmarkStart w:id="3090" w:name="_Toc45183795"/>
      <w:bookmarkStart w:id="3091" w:name="_Toc47342637"/>
      <w:bookmarkStart w:id="3092" w:name="_Toc51769338"/>
      <w:bookmarkStart w:id="3093" w:name="_Toc185600957"/>
      <w:bookmarkEnd w:id="3086"/>
      <w:r w:rsidRPr="001B7C50">
        <w:t>5.16.4.9</w:t>
      </w:r>
      <w:r w:rsidRPr="001B7C50">
        <w:tab/>
        <w:t>Handling of PDU Sessions for Emergency Services</w:t>
      </w:r>
      <w:bookmarkEnd w:id="3087"/>
      <w:bookmarkEnd w:id="3088"/>
      <w:bookmarkEnd w:id="3089"/>
      <w:bookmarkEnd w:id="3090"/>
      <w:bookmarkEnd w:id="3091"/>
      <w:bookmarkEnd w:id="3092"/>
      <w:bookmarkEnd w:id="3093"/>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94" w:name="_CR5_16_4_9a"/>
      <w:bookmarkStart w:id="3095" w:name="_Toc20149962"/>
      <w:bookmarkStart w:id="3096" w:name="_Toc27846761"/>
      <w:bookmarkStart w:id="3097" w:name="_Toc36187892"/>
      <w:bookmarkStart w:id="3098" w:name="_Toc45183796"/>
      <w:bookmarkStart w:id="3099" w:name="_Toc47342638"/>
      <w:bookmarkStart w:id="3100" w:name="_Toc51769339"/>
      <w:bookmarkStart w:id="3101" w:name="_Toc185600958"/>
      <w:bookmarkEnd w:id="3094"/>
      <w:r w:rsidRPr="001B7C50">
        <w:t>5.16.4.9a</w:t>
      </w:r>
      <w:r w:rsidRPr="001B7C50">
        <w:tab/>
        <w:t>Handling of PDU Sessions for normal services for Emergency Registered UEs</w:t>
      </w:r>
      <w:bookmarkEnd w:id="3095"/>
      <w:bookmarkEnd w:id="3096"/>
      <w:bookmarkEnd w:id="3097"/>
      <w:bookmarkEnd w:id="3098"/>
      <w:bookmarkEnd w:id="3099"/>
      <w:bookmarkEnd w:id="3100"/>
      <w:bookmarkEnd w:id="3101"/>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102" w:name="_CR5_16_4_10"/>
      <w:bookmarkStart w:id="3103" w:name="_Toc20149963"/>
      <w:bookmarkStart w:id="3104" w:name="_Toc27846762"/>
      <w:bookmarkStart w:id="3105" w:name="_Toc36187893"/>
      <w:bookmarkStart w:id="3106" w:name="_Toc45183797"/>
      <w:bookmarkStart w:id="3107" w:name="_Toc47342639"/>
      <w:bookmarkStart w:id="3108" w:name="_Toc51769340"/>
      <w:bookmarkStart w:id="3109" w:name="_Toc185600959"/>
      <w:bookmarkEnd w:id="3102"/>
      <w:r w:rsidRPr="001B7C50">
        <w:t>5.16.4.10</w:t>
      </w:r>
      <w:r w:rsidRPr="001B7C50">
        <w:tab/>
        <w:t>Support of eCall Only Mode</w:t>
      </w:r>
      <w:bookmarkEnd w:id="3103"/>
      <w:bookmarkEnd w:id="3104"/>
      <w:bookmarkEnd w:id="3105"/>
      <w:bookmarkEnd w:id="3106"/>
      <w:bookmarkEnd w:id="3107"/>
      <w:bookmarkEnd w:id="3108"/>
      <w:bookmarkEnd w:id="3109"/>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 xml:space="preserve">A UE configured for eCall Only Mode shall remain in RM-DEREGISTERED state, shall camp on a network cell when available but shall refrain from any Registration Management, Connection Management or other signalling with the </w:t>
      </w:r>
      <w:r w:rsidRPr="001B7C50">
        <w:rPr>
          <w:lang w:eastAsia="ja-JP"/>
        </w:rPr>
        <w:lastRenderedPageBreak/>
        <w:t>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110" w:name="_CR5_16_4_11"/>
      <w:bookmarkStart w:id="3111" w:name="_Toc20149964"/>
      <w:bookmarkStart w:id="3112" w:name="_Toc27846763"/>
      <w:bookmarkStart w:id="3113" w:name="_Toc36187894"/>
      <w:bookmarkStart w:id="3114" w:name="_Toc45183798"/>
      <w:bookmarkStart w:id="3115" w:name="_Toc47342640"/>
      <w:bookmarkStart w:id="3116" w:name="_Toc51769341"/>
      <w:bookmarkStart w:id="3117" w:name="_Toc185600960"/>
      <w:bookmarkEnd w:id="3110"/>
      <w:r w:rsidRPr="001B7C50">
        <w:t>5.16.4.11</w:t>
      </w:r>
      <w:r w:rsidRPr="001B7C50">
        <w:tab/>
        <w:t>Emergency Services Fallback</w:t>
      </w:r>
      <w:bookmarkEnd w:id="3111"/>
      <w:bookmarkEnd w:id="3112"/>
      <w:bookmarkEnd w:id="3113"/>
      <w:bookmarkEnd w:id="3114"/>
      <w:bookmarkEnd w:id="3115"/>
      <w:bookmarkEnd w:id="3116"/>
      <w:bookmarkEnd w:id="3117"/>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118"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119" w:name="_Toc27846764"/>
      <w:bookmarkStart w:id="3120" w:name="_Toc36187895"/>
      <w:bookmarkStart w:id="3121" w:name="_Toc45183799"/>
      <w:bookmarkStart w:id="3122" w:name="_Toc47342641"/>
      <w:bookmarkStart w:id="3123"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24" w:name="_CR5_16_5"/>
      <w:bookmarkStart w:id="3125" w:name="_Toc185600961"/>
      <w:bookmarkEnd w:id="3124"/>
      <w:r w:rsidRPr="001B7C50">
        <w:lastRenderedPageBreak/>
        <w:t>5.16.5</w:t>
      </w:r>
      <w:r w:rsidRPr="001B7C50">
        <w:tab/>
        <w:t>Multimedia Priority Services</w:t>
      </w:r>
      <w:bookmarkEnd w:id="3118"/>
      <w:bookmarkEnd w:id="3119"/>
      <w:bookmarkEnd w:id="3120"/>
      <w:bookmarkEnd w:id="3121"/>
      <w:bookmarkEnd w:id="3122"/>
      <w:bookmarkEnd w:id="3123"/>
      <w:bookmarkEnd w:id="3125"/>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5E11AAD3" w:rsidR="00D40151" w:rsidRPr="001B7C50" w:rsidRDefault="00D40151" w:rsidP="00D40151">
      <w:r w:rsidRPr="001B7C50">
        <w:t>MPS is based on the ability to invoke, modify, maintain and release sessions with priority</w:t>
      </w:r>
      <w:r w:rsidR="00214C93">
        <w:t xml:space="preserve"> and</w:t>
      </w:r>
      <w:r w:rsidRPr="001B7C50">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0E1BDF62"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00217926">
        <w:t>,</w:t>
      </w:r>
      <w:r w:rsidRPr="001B7C50">
        <w:t xml:space="preserve"> IMS priority service support</w:t>
      </w:r>
      <w:r w:rsidR="00217926">
        <w:t xml:space="preserve"> and MPS for Messaging support</w:t>
      </w:r>
      <w:r w:rsidRPr="001B7C50">
        <w:t xml:space="preserve">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22F91456"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214C93">
        <w:t xml:space="preserve"> and</w:t>
      </w:r>
      <w:r w:rsidRPr="001B7C50">
        <w:t xml:space="preserve">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lastRenderedPageBreak/>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6F49AB08" w:rsidR="00D40151" w:rsidRPr="001B7C50" w:rsidRDefault="00D40151" w:rsidP="00D40151">
      <w:r w:rsidRPr="001B7C50">
        <w:t>Priority treatment for MPS includes priority message handling, including priority treatment during authentication, security</w:t>
      </w:r>
      <w:r w:rsidR="00214C93">
        <w:t xml:space="preserve"> and</w:t>
      </w:r>
      <w:r w:rsidRPr="001B7C50">
        <w:t xml:space="preserve">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259CC3F3" w:rsidR="00D40151" w:rsidRPr="001B7C50" w:rsidRDefault="00D40151" w:rsidP="00D40151">
      <w:r w:rsidRPr="001B7C50">
        <w:t>MPS priority mechanisms can be classified as subscription-related, invocation-related</w:t>
      </w:r>
      <w:r w:rsidR="00214C93">
        <w:t xml:space="preserve"> and</w:t>
      </w:r>
      <w:r w:rsidRPr="001B7C50">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214C93">
        <w:t xml:space="preserve"> and</w:t>
      </w:r>
      <w:r w:rsidRPr="001B7C50">
        <w:t xml:space="preserve">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126" w:name="_Toc20149966"/>
      <w:bookmarkStart w:id="3127" w:name="_Toc27846765"/>
      <w:bookmarkStart w:id="3128" w:name="_Toc36187896"/>
      <w:bookmarkStart w:id="3129" w:name="_Toc45183800"/>
      <w:bookmarkStart w:id="3130" w:name="_Toc47342642"/>
      <w:bookmarkStart w:id="3131"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1F8106C6" w14:textId="36C81673" w:rsidR="00217926" w:rsidRDefault="00217926" w:rsidP="00217926">
      <w:r>
        <w:lastRenderedPageBreak/>
        <w:t>An MPS subscription supports setting (enabling)/clearing (disabling) priority treatment of the Messaging service (i.e. SMS over NAS, SMS over IP and messaging over IMS) for an MPS-subscribed UE. The usage of the MPS for Messaging indication in the subscription data is further specified in clause 5.22.</w:t>
      </w:r>
    </w:p>
    <w:p w14:paraId="46D3CA66" w14:textId="79B0B8AC" w:rsidR="00D40151" w:rsidRPr="001B7C50" w:rsidRDefault="00D40151" w:rsidP="00D40151">
      <w:pPr>
        <w:pStyle w:val="Heading3"/>
      </w:pPr>
      <w:bookmarkStart w:id="3132" w:name="_CR5_16_6"/>
      <w:bookmarkStart w:id="3133" w:name="_Toc185600962"/>
      <w:bookmarkEnd w:id="3132"/>
      <w:r w:rsidRPr="001B7C50">
        <w:t>5.16.6</w:t>
      </w:r>
      <w:r w:rsidRPr="001B7C50">
        <w:tab/>
        <w:t>Mission Critical Services</w:t>
      </w:r>
      <w:bookmarkEnd w:id="3126"/>
      <w:bookmarkEnd w:id="3127"/>
      <w:bookmarkEnd w:id="3128"/>
      <w:bookmarkEnd w:id="3129"/>
      <w:bookmarkEnd w:id="3130"/>
      <w:bookmarkEnd w:id="3131"/>
      <w:bookmarkEnd w:id="3133"/>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7A8EC7A" w:rsidR="00D40151" w:rsidRPr="001B7C50" w:rsidRDefault="00D40151" w:rsidP="00D40151">
      <w:r w:rsidRPr="001B7C50">
        <w:t>MCX Services are based on the ability to invoke, modify, maintain and release sessions with priority</w:t>
      </w:r>
      <w:r w:rsidR="00214C93">
        <w:t xml:space="preserve"> and</w:t>
      </w:r>
      <w:r w:rsidRPr="001B7C50">
        <w:t xml:space="preserve">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w:t>
      </w:r>
      <w:r w:rsidR="00214C93">
        <w:t xml:space="preserve"> and</w:t>
      </w:r>
      <w:r w:rsidRPr="001B7C50">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38A1EECA" w:rsidR="00D40151" w:rsidRPr="001B7C50" w:rsidRDefault="00D40151" w:rsidP="00D40151">
      <w:r w:rsidRPr="001B7C50">
        <w:t>MCX Services leverage the foundation of the 5G QoS Model as defined in clause 5.7</w:t>
      </w:r>
      <w:r w:rsidR="00214C93">
        <w:t xml:space="preserve"> and</w:t>
      </w:r>
      <w:r w:rsidRPr="001B7C50">
        <w:t xml:space="preserve">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F249EDD" w:rsidR="00D40151" w:rsidRPr="001B7C50" w:rsidRDefault="00D40151" w:rsidP="00D40151">
      <w:r w:rsidRPr="001B7C50">
        <w:t>Priority treatment for MCX Service includes priority message handling, including priority treatment during authentication, security</w:t>
      </w:r>
      <w:r w:rsidR="00214C93">
        <w:t xml:space="preserve"> and</w:t>
      </w:r>
      <w:r w:rsidRPr="001B7C50">
        <w:t xml:space="preserve">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lastRenderedPageBreak/>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134" w:name="_CR5_17"/>
      <w:bookmarkStart w:id="3135" w:name="_Toc20149967"/>
      <w:bookmarkStart w:id="3136" w:name="_Toc27846766"/>
      <w:bookmarkStart w:id="3137" w:name="_Toc36187897"/>
      <w:bookmarkStart w:id="3138" w:name="_Toc45183801"/>
      <w:bookmarkStart w:id="3139" w:name="_Toc47342643"/>
      <w:bookmarkStart w:id="3140" w:name="_Toc51769344"/>
      <w:bookmarkStart w:id="3141" w:name="_Toc185600963"/>
      <w:bookmarkEnd w:id="3134"/>
      <w:r w:rsidRPr="001B7C50">
        <w:t>5.17</w:t>
      </w:r>
      <w:r w:rsidRPr="001B7C50">
        <w:tab/>
        <w:t>Interworking and Migration</w:t>
      </w:r>
      <w:bookmarkEnd w:id="3135"/>
      <w:bookmarkEnd w:id="3136"/>
      <w:bookmarkEnd w:id="3137"/>
      <w:bookmarkEnd w:id="3138"/>
      <w:bookmarkEnd w:id="3139"/>
      <w:bookmarkEnd w:id="3140"/>
      <w:bookmarkEnd w:id="3141"/>
    </w:p>
    <w:p w14:paraId="1051DB79" w14:textId="77777777" w:rsidR="00D40151" w:rsidRPr="001B7C50" w:rsidRDefault="00D40151" w:rsidP="00D40151">
      <w:pPr>
        <w:pStyle w:val="Heading3"/>
      </w:pPr>
      <w:bookmarkStart w:id="3142" w:name="_CR5_17_1"/>
      <w:bookmarkStart w:id="3143" w:name="_Toc20149968"/>
      <w:bookmarkStart w:id="3144" w:name="_Toc27846767"/>
      <w:bookmarkStart w:id="3145" w:name="_Toc36187898"/>
      <w:bookmarkStart w:id="3146" w:name="_Toc45183802"/>
      <w:bookmarkStart w:id="3147" w:name="_Toc47342644"/>
      <w:bookmarkStart w:id="3148" w:name="_Toc51769345"/>
      <w:bookmarkStart w:id="3149" w:name="_Toc185600964"/>
      <w:bookmarkEnd w:id="3142"/>
      <w:r w:rsidRPr="001B7C50">
        <w:t>5.17.1</w:t>
      </w:r>
      <w:r w:rsidRPr="001B7C50">
        <w:tab/>
        <w:t>Support for Migration from EPC to 5GC</w:t>
      </w:r>
      <w:bookmarkEnd w:id="3143"/>
      <w:bookmarkEnd w:id="3144"/>
      <w:bookmarkEnd w:id="3145"/>
      <w:bookmarkEnd w:id="3146"/>
      <w:bookmarkEnd w:id="3147"/>
      <w:bookmarkEnd w:id="3148"/>
      <w:bookmarkEnd w:id="3149"/>
    </w:p>
    <w:p w14:paraId="2F5D79F0" w14:textId="77777777" w:rsidR="00D40151" w:rsidRPr="001B7C50" w:rsidRDefault="00D40151" w:rsidP="00D40151">
      <w:pPr>
        <w:pStyle w:val="Heading4"/>
      </w:pPr>
      <w:bookmarkStart w:id="3150" w:name="_CR5_17_1_1"/>
      <w:bookmarkStart w:id="3151" w:name="_Toc20149969"/>
      <w:bookmarkStart w:id="3152" w:name="_Toc27846768"/>
      <w:bookmarkStart w:id="3153" w:name="_Toc36187899"/>
      <w:bookmarkStart w:id="3154" w:name="_Toc45183803"/>
      <w:bookmarkStart w:id="3155" w:name="_Toc47342645"/>
      <w:bookmarkStart w:id="3156" w:name="_Toc51769346"/>
      <w:bookmarkStart w:id="3157" w:name="_Toc185600965"/>
      <w:bookmarkEnd w:id="3150"/>
      <w:r w:rsidRPr="001B7C50">
        <w:t>5.17.1.1</w:t>
      </w:r>
      <w:r w:rsidRPr="001B7C50">
        <w:tab/>
        <w:t>General</w:t>
      </w:r>
      <w:bookmarkEnd w:id="3151"/>
      <w:bookmarkEnd w:id="3152"/>
      <w:bookmarkEnd w:id="3153"/>
      <w:bookmarkEnd w:id="3154"/>
      <w:bookmarkEnd w:id="3155"/>
      <w:bookmarkEnd w:id="3156"/>
      <w:bookmarkEnd w:id="3157"/>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158" w:name="_MON_1403814463"/>
    <w:bookmarkStart w:id="3159" w:name="_MON_1403814472"/>
    <w:bookmarkStart w:id="3160" w:name="_MON_1564321816"/>
    <w:bookmarkStart w:id="3161" w:name="_MON_1546945334"/>
    <w:bookmarkEnd w:id="3158"/>
    <w:bookmarkEnd w:id="3159"/>
    <w:bookmarkEnd w:id="3160"/>
    <w:bookmarkEnd w:id="3161"/>
    <w:bookmarkStart w:id="3162" w:name="_MON_1541923653"/>
    <w:bookmarkEnd w:id="3162"/>
    <w:p w14:paraId="4B7A737D" w14:textId="77777777" w:rsidR="00D40151" w:rsidRPr="001B7C50" w:rsidRDefault="00D40151" w:rsidP="00D40151">
      <w:pPr>
        <w:pStyle w:val="TH"/>
      </w:pPr>
      <w:r w:rsidRPr="001B7C50">
        <w:object w:dxaOrig="8757" w:dyaOrig="4480" w14:anchorId="68750349">
          <v:shape id="_x0000_i1098" type="#_x0000_t75" style="width:438.25pt;height:224.15pt" o:ole="">
            <v:imagedata r:id="rId155" o:title=""/>
          </v:shape>
          <o:OLEObject Type="Embed" ProgID="Word.Picture.8" ShapeID="_x0000_i1098" DrawAspect="Content" ObjectID="_1796214408" r:id="rId156"/>
        </w:object>
      </w:r>
    </w:p>
    <w:p w14:paraId="33AD6850" w14:textId="77777777" w:rsidR="00D40151" w:rsidRPr="001B7C50" w:rsidRDefault="00D40151" w:rsidP="00D40151">
      <w:pPr>
        <w:pStyle w:val="TF"/>
      </w:pPr>
      <w:bookmarkStart w:id="3163" w:name="_CRFigure5_17_1_11"/>
      <w:r w:rsidRPr="001B7C50">
        <w:t xml:space="preserve">Figure </w:t>
      </w:r>
      <w:bookmarkEnd w:id="3163"/>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64" w:name="_CR5_17_1_2"/>
      <w:bookmarkStart w:id="3165" w:name="_Toc20149970"/>
      <w:bookmarkStart w:id="3166" w:name="_Toc27846769"/>
      <w:bookmarkStart w:id="3167" w:name="_Toc36187900"/>
      <w:bookmarkStart w:id="3168" w:name="_Toc45183804"/>
      <w:bookmarkStart w:id="3169" w:name="_Toc47342646"/>
      <w:bookmarkStart w:id="3170" w:name="_Toc51769347"/>
      <w:bookmarkStart w:id="3171" w:name="_Toc185600966"/>
      <w:bookmarkEnd w:id="3164"/>
      <w:r w:rsidRPr="001B7C50">
        <w:t>5.17.1.2</w:t>
      </w:r>
      <w:r w:rsidRPr="001B7C50">
        <w:tab/>
        <w:t>User Plane management to support interworking with EPS</w:t>
      </w:r>
      <w:bookmarkEnd w:id="3165"/>
      <w:bookmarkEnd w:id="3166"/>
      <w:bookmarkEnd w:id="3167"/>
      <w:bookmarkEnd w:id="3168"/>
      <w:bookmarkEnd w:id="3169"/>
      <w:bookmarkEnd w:id="3170"/>
      <w:bookmarkEnd w:id="3171"/>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172" w:name="_CR5_17_1_3"/>
      <w:bookmarkStart w:id="3173" w:name="_Toc185600967"/>
      <w:bookmarkStart w:id="3174" w:name="_Toc20149971"/>
      <w:bookmarkStart w:id="3175" w:name="_Toc27846770"/>
      <w:bookmarkStart w:id="3176" w:name="_Toc36187901"/>
      <w:bookmarkStart w:id="3177" w:name="_Toc45183805"/>
      <w:bookmarkStart w:id="3178" w:name="_Toc47342647"/>
      <w:bookmarkStart w:id="3179" w:name="_Toc51769348"/>
      <w:bookmarkEnd w:id="3172"/>
      <w:r w:rsidRPr="001B7C50">
        <w:lastRenderedPageBreak/>
        <w:t>5.17.1.3</w:t>
      </w:r>
      <w:r w:rsidRPr="001B7C50">
        <w:tab/>
        <w:t>QoS handling for home routed roaming</w:t>
      </w:r>
      <w:bookmarkEnd w:id="3173"/>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180" w:name="_CR5_17_2"/>
      <w:bookmarkStart w:id="3181" w:name="_Toc185600968"/>
      <w:bookmarkEnd w:id="3180"/>
      <w:r w:rsidRPr="001B7C50">
        <w:t>5.17.2</w:t>
      </w:r>
      <w:r w:rsidRPr="001B7C50">
        <w:tab/>
        <w:t>Interworking with EPC</w:t>
      </w:r>
      <w:bookmarkEnd w:id="3174"/>
      <w:bookmarkEnd w:id="3175"/>
      <w:bookmarkEnd w:id="3176"/>
      <w:bookmarkEnd w:id="3177"/>
      <w:bookmarkEnd w:id="3178"/>
      <w:bookmarkEnd w:id="3179"/>
      <w:bookmarkEnd w:id="3181"/>
    </w:p>
    <w:p w14:paraId="5E46224B" w14:textId="77777777" w:rsidR="00D40151" w:rsidRPr="001B7C50" w:rsidRDefault="00D40151" w:rsidP="00D40151">
      <w:pPr>
        <w:pStyle w:val="Heading4"/>
      </w:pPr>
      <w:bookmarkStart w:id="3182" w:name="_CR5_17_2_1"/>
      <w:bookmarkStart w:id="3183" w:name="_Toc20149972"/>
      <w:bookmarkStart w:id="3184" w:name="_Toc27846771"/>
      <w:bookmarkStart w:id="3185" w:name="_Toc36187902"/>
      <w:bookmarkStart w:id="3186" w:name="_Toc45183806"/>
      <w:bookmarkStart w:id="3187" w:name="_Toc47342648"/>
      <w:bookmarkStart w:id="3188" w:name="_Toc51769349"/>
      <w:bookmarkStart w:id="3189" w:name="_Toc185600969"/>
      <w:bookmarkEnd w:id="3182"/>
      <w:r w:rsidRPr="001B7C50">
        <w:t>5.17.2.1</w:t>
      </w:r>
      <w:r w:rsidRPr="001B7C50">
        <w:tab/>
        <w:t>General</w:t>
      </w:r>
      <w:bookmarkEnd w:id="3183"/>
      <w:bookmarkEnd w:id="3184"/>
      <w:bookmarkEnd w:id="3185"/>
      <w:bookmarkEnd w:id="3186"/>
      <w:bookmarkEnd w:id="3187"/>
      <w:bookmarkEnd w:id="3188"/>
      <w:bookmarkEnd w:id="3189"/>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lastRenderedPageBreak/>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344FA140" w:rsidR="00D40151" w:rsidRPr="001B7C50" w:rsidRDefault="00D40151" w:rsidP="00D40151">
      <w:pPr>
        <w:rPr>
          <w:lang w:eastAsia="zh-CN"/>
        </w:rPr>
      </w:pPr>
      <w:r w:rsidRPr="001B7C50">
        <w:rPr>
          <w:lang w:eastAsia="zh-CN"/>
        </w:rPr>
        <w:t>If the EPC supports "Ethernet" PDU Session Type</w:t>
      </w:r>
      <w:r w:rsidR="00214C93">
        <w:rPr>
          <w:lang w:eastAsia="zh-CN"/>
        </w:rPr>
        <w:t xml:space="preserve"> and</w:t>
      </w:r>
      <w:r w:rsidRPr="001B7C50">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214C93">
        <w:rPr>
          <w:lang w:eastAsia="zh-CN"/>
        </w:rPr>
        <w:t xml:space="preserve"> and</w:t>
      </w:r>
      <w:r w:rsidRPr="001B7C50">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lastRenderedPageBreak/>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w:t>
      </w:r>
      <w:r w:rsidRPr="001B7C50">
        <w:rPr>
          <w:lang w:eastAsia="zh-CN"/>
        </w:rPr>
        <w:lastRenderedPageBreak/>
        <w:t xml:space="preserve">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90"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3CB4DC08"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214C93">
        <w:rPr>
          <w:lang w:eastAsia="zh-CN"/>
        </w:rPr>
        <w:t xml:space="preserve"> and</w:t>
      </w:r>
      <w:r w:rsidRPr="001B7C50">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214C93">
        <w:rPr>
          <w:lang w:eastAsia="zh-CN"/>
        </w:rPr>
        <w:t xml:space="preserve"> and</w:t>
      </w:r>
      <w:r w:rsidRPr="001B7C50">
        <w:rPr>
          <w:lang w:eastAsia="zh-CN"/>
        </w:rPr>
        <w:t xml:space="preserve">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91" w:name="_Toc27846772"/>
      <w:bookmarkStart w:id="3192" w:name="_Toc36187903"/>
      <w:bookmarkStart w:id="3193" w:name="_Toc45183807"/>
      <w:bookmarkStart w:id="3194" w:name="_Toc47342649"/>
      <w:bookmarkStart w:id="3195"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96" w:name="_CR5_17_2_2"/>
      <w:bookmarkStart w:id="3197" w:name="_Toc185600970"/>
      <w:bookmarkEnd w:id="3196"/>
      <w:r w:rsidRPr="001B7C50">
        <w:rPr>
          <w:lang w:eastAsia="zh-CN"/>
        </w:rPr>
        <w:t>5.17.2.2</w:t>
      </w:r>
      <w:r w:rsidRPr="001B7C50">
        <w:rPr>
          <w:lang w:eastAsia="zh-CN"/>
        </w:rPr>
        <w:tab/>
        <w:t>Interworking Procedures with N26 interface</w:t>
      </w:r>
      <w:bookmarkEnd w:id="3190"/>
      <w:bookmarkEnd w:id="3191"/>
      <w:bookmarkEnd w:id="3192"/>
      <w:bookmarkEnd w:id="3193"/>
      <w:bookmarkEnd w:id="3194"/>
      <w:bookmarkEnd w:id="3195"/>
      <w:bookmarkEnd w:id="3197"/>
    </w:p>
    <w:p w14:paraId="68949921" w14:textId="77777777" w:rsidR="00D40151" w:rsidRPr="001B7C50" w:rsidRDefault="00D40151" w:rsidP="00D40151">
      <w:pPr>
        <w:pStyle w:val="Heading5"/>
        <w:rPr>
          <w:lang w:eastAsia="zh-CN"/>
        </w:rPr>
      </w:pPr>
      <w:bookmarkStart w:id="3198" w:name="_CR5_17_2_2_1"/>
      <w:bookmarkStart w:id="3199" w:name="_Toc20149974"/>
      <w:bookmarkStart w:id="3200" w:name="_Toc27846773"/>
      <w:bookmarkStart w:id="3201" w:name="_Toc36187904"/>
      <w:bookmarkStart w:id="3202" w:name="_Toc45183808"/>
      <w:bookmarkStart w:id="3203" w:name="_Toc47342650"/>
      <w:bookmarkStart w:id="3204" w:name="_Toc51769351"/>
      <w:bookmarkStart w:id="3205" w:name="_Toc185600971"/>
      <w:bookmarkEnd w:id="3198"/>
      <w:r w:rsidRPr="001B7C50">
        <w:rPr>
          <w:lang w:eastAsia="zh-CN"/>
        </w:rPr>
        <w:t>5.17.2.2.1</w:t>
      </w:r>
      <w:r w:rsidRPr="001B7C50">
        <w:rPr>
          <w:lang w:eastAsia="zh-CN"/>
        </w:rPr>
        <w:tab/>
        <w:t>General</w:t>
      </w:r>
      <w:bookmarkEnd w:id="3199"/>
      <w:bookmarkEnd w:id="3200"/>
      <w:bookmarkEnd w:id="3201"/>
      <w:bookmarkEnd w:id="3202"/>
      <w:bookmarkEnd w:id="3203"/>
      <w:bookmarkEnd w:id="3204"/>
      <w:bookmarkEnd w:id="3205"/>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w:t>
      </w:r>
      <w:r w:rsidR="00C4403A" w:rsidRPr="001B7C50">
        <w:rPr>
          <w:rFonts w:eastAsia="DengXian"/>
        </w:rPr>
        <w:lastRenderedPageBreak/>
        <w:t>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27B3B18F" w14:textId="588DA808" w:rsidR="00153C7D" w:rsidRPr="001B7C50" w:rsidRDefault="00153C7D" w:rsidP="00153C7D">
      <w:pPr>
        <w:pStyle w:val="NO"/>
        <w:rPr>
          <w:lang w:eastAsia="zh-CN"/>
        </w:rPr>
      </w:pPr>
      <w:r w:rsidRPr="001B7C50">
        <w:rPr>
          <w:rFonts w:eastAsia="DengXian"/>
        </w:rPr>
        <w:t>NOTE </w:t>
      </w:r>
      <w:r>
        <w:rPr>
          <w:rFonts w:eastAsia="DengXian"/>
        </w:rPr>
        <w:t>2</w:t>
      </w:r>
      <w:r w:rsidRPr="001B7C50">
        <w:rPr>
          <w:rFonts w:eastAsia="DengXian"/>
        </w:rPr>
        <w:t>:</w:t>
      </w:r>
      <w:r w:rsidRPr="001B7C50">
        <w:rPr>
          <w:rFonts w:eastAsia="DengXian"/>
        </w:rPr>
        <w:tab/>
      </w:r>
      <w:r>
        <w:rPr>
          <w:rFonts w:eastAsia="DengXian"/>
        </w:rPr>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63FB5460" w:rsidR="00D40151" w:rsidRPr="001B7C50" w:rsidRDefault="00D40151" w:rsidP="00D40151">
      <w:pPr>
        <w:rPr>
          <w:lang w:eastAsia="zh-CN"/>
        </w:rPr>
      </w:pPr>
      <w:bookmarkStart w:id="3206"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214C93">
        <w:rPr>
          <w:lang w:eastAsia="zh-CN"/>
        </w:rPr>
        <w:t xml:space="preserve"> and</w:t>
      </w:r>
      <w:r w:rsidRPr="001B7C50">
        <w:rPr>
          <w:lang w:eastAsia="zh-CN"/>
        </w:rPr>
        <w:t xml:space="preserve">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207"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208" w:name="_Toc36187905"/>
      <w:bookmarkStart w:id="3209" w:name="_Toc45183809"/>
      <w:bookmarkStart w:id="3210" w:name="_Toc47342651"/>
      <w:bookmarkStart w:id="3211"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45F21D62"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w:t>
      </w:r>
      <w:r w:rsidR="00214C93">
        <w:rPr>
          <w:lang w:eastAsia="zh-CN"/>
        </w:rPr>
        <w:t xml:space="preserve"> and</w:t>
      </w:r>
      <w:r>
        <w:rPr>
          <w:lang w:eastAsia="zh-CN"/>
        </w:rPr>
        <w:t xml:space="preserve">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212" w:name="_CR5_17_2_2_2"/>
      <w:bookmarkStart w:id="3213" w:name="_Toc185600972"/>
      <w:bookmarkEnd w:id="3212"/>
      <w:r w:rsidRPr="001B7C50">
        <w:rPr>
          <w:lang w:eastAsia="zh-CN"/>
        </w:rPr>
        <w:t>5.17.2.2.2</w:t>
      </w:r>
      <w:r w:rsidRPr="001B7C50">
        <w:rPr>
          <w:lang w:eastAsia="zh-CN"/>
        </w:rPr>
        <w:tab/>
        <w:t>Mobility for UEs in single-registration mode</w:t>
      </w:r>
      <w:bookmarkEnd w:id="3206"/>
      <w:bookmarkEnd w:id="3207"/>
      <w:bookmarkEnd w:id="3208"/>
      <w:bookmarkEnd w:id="3209"/>
      <w:bookmarkEnd w:id="3210"/>
      <w:bookmarkEnd w:id="3211"/>
      <w:bookmarkEnd w:id="3213"/>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lastRenderedPageBreak/>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214" w:name="_CR5_17_2_3"/>
      <w:bookmarkStart w:id="3215" w:name="_Toc20149976"/>
      <w:bookmarkStart w:id="3216" w:name="_Toc27846775"/>
      <w:bookmarkStart w:id="3217" w:name="_Toc36187906"/>
      <w:bookmarkStart w:id="3218" w:name="_Toc45183810"/>
      <w:bookmarkStart w:id="3219" w:name="_Toc47342652"/>
      <w:bookmarkStart w:id="3220" w:name="_Toc51769353"/>
      <w:bookmarkStart w:id="3221" w:name="_Toc185600973"/>
      <w:bookmarkEnd w:id="3214"/>
      <w:r w:rsidRPr="001B7C50">
        <w:rPr>
          <w:lang w:eastAsia="zh-CN"/>
        </w:rPr>
        <w:t>5.17.2.3</w:t>
      </w:r>
      <w:r w:rsidRPr="001B7C50">
        <w:rPr>
          <w:lang w:eastAsia="zh-CN"/>
        </w:rPr>
        <w:tab/>
        <w:t>Interworking Procedures without N26 interface</w:t>
      </w:r>
      <w:bookmarkEnd w:id="3215"/>
      <w:bookmarkEnd w:id="3216"/>
      <w:bookmarkEnd w:id="3217"/>
      <w:bookmarkEnd w:id="3218"/>
      <w:bookmarkEnd w:id="3219"/>
      <w:bookmarkEnd w:id="3220"/>
      <w:bookmarkEnd w:id="3221"/>
    </w:p>
    <w:p w14:paraId="04B1767B" w14:textId="77777777" w:rsidR="00D40151" w:rsidRPr="001B7C50" w:rsidRDefault="00D40151" w:rsidP="00D40151">
      <w:pPr>
        <w:pStyle w:val="Heading5"/>
        <w:rPr>
          <w:lang w:eastAsia="zh-CN"/>
        </w:rPr>
      </w:pPr>
      <w:bookmarkStart w:id="3222" w:name="_CR5_17_2_3_1"/>
      <w:bookmarkStart w:id="3223" w:name="_Toc20149977"/>
      <w:bookmarkStart w:id="3224" w:name="_Toc27846776"/>
      <w:bookmarkStart w:id="3225" w:name="_Toc36187907"/>
      <w:bookmarkStart w:id="3226" w:name="_Toc45183811"/>
      <w:bookmarkStart w:id="3227" w:name="_Toc47342653"/>
      <w:bookmarkStart w:id="3228" w:name="_Toc51769354"/>
      <w:bookmarkStart w:id="3229" w:name="_Toc185600974"/>
      <w:bookmarkEnd w:id="3222"/>
      <w:r w:rsidRPr="001B7C50">
        <w:rPr>
          <w:lang w:eastAsia="zh-CN"/>
        </w:rPr>
        <w:t>5.17.2.3.1</w:t>
      </w:r>
      <w:r w:rsidRPr="001B7C50">
        <w:rPr>
          <w:lang w:eastAsia="zh-CN"/>
        </w:rPr>
        <w:tab/>
        <w:t>General</w:t>
      </w:r>
      <w:bookmarkEnd w:id="3223"/>
      <w:bookmarkEnd w:id="3224"/>
      <w:bookmarkEnd w:id="3225"/>
      <w:bookmarkEnd w:id="3226"/>
      <w:bookmarkEnd w:id="3227"/>
      <w:bookmarkEnd w:id="3228"/>
      <w:bookmarkEnd w:id="3229"/>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 xml:space="preserve">interworking without N26 may use this indication to decide whether to register early </w:t>
      </w:r>
      <w:r w:rsidRPr="001B7C50">
        <w:rPr>
          <w:lang w:eastAsia="zh-CN"/>
        </w:rPr>
        <w:lastRenderedPageBreak/>
        <w:t>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30" w:name="_CR5_17_2_3_2"/>
      <w:bookmarkStart w:id="3231" w:name="_Toc20149978"/>
      <w:bookmarkStart w:id="3232" w:name="_Toc27846777"/>
      <w:bookmarkStart w:id="3233" w:name="_Toc36187908"/>
      <w:bookmarkStart w:id="3234" w:name="_Toc45183812"/>
      <w:bookmarkStart w:id="3235" w:name="_Toc47342654"/>
      <w:bookmarkStart w:id="3236" w:name="_Toc51769355"/>
      <w:bookmarkStart w:id="3237" w:name="_Toc185600975"/>
      <w:bookmarkEnd w:id="3230"/>
      <w:r w:rsidRPr="001B7C50">
        <w:rPr>
          <w:lang w:eastAsia="zh-CN"/>
        </w:rPr>
        <w:t>5.17.2.3.2</w:t>
      </w:r>
      <w:r w:rsidRPr="001B7C50">
        <w:rPr>
          <w:lang w:eastAsia="zh-CN"/>
        </w:rPr>
        <w:tab/>
        <w:t>Mobility for UEs in single-registration mode</w:t>
      </w:r>
      <w:bookmarkEnd w:id="3231"/>
      <w:bookmarkEnd w:id="3232"/>
      <w:bookmarkEnd w:id="3233"/>
      <w:bookmarkEnd w:id="3234"/>
      <w:bookmarkEnd w:id="3235"/>
      <w:bookmarkEnd w:id="3236"/>
      <w:bookmarkEnd w:id="3237"/>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38" w:name="_CR5_17_2_3_3"/>
      <w:bookmarkStart w:id="3239" w:name="_Toc20149979"/>
      <w:bookmarkStart w:id="3240" w:name="_Toc27846778"/>
      <w:bookmarkStart w:id="3241" w:name="_Toc36187909"/>
      <w:bookmarkStart w:id="3242" w:name="_Toc45183813"/>
      <w:bookmarkStart w:id="3243" w:name="_Toc47342655"/>
      <w:bookmarkStart w:id="3244" w:name="_Toc51769356"/>
      <w:bookmarkStart w:id="3245" w:name="_Toc185600976"/>
      <w:bookmarkEnd w:id="3238"/>
      <w:r w:rsidRPr="001B7C50">
        <w:rPr>
          <w:lang w:eastAsia="zh-CN"/>
        </w:rPr>
        <w:t>5.17.2.3.3</w:t>
      </w:r>
      <w:r w:rsidRPr="001B7C50">
        <w:rPr>
          <w:lang w:eastAsia="zh-CN"/>
        </w:rPr>
        <w:tab/>
        <w:t>Mobility for UEs in dual-registration mode</w:t>
      </w:r>
      <w:bookmarkEnd w:id="3239"/>
      <w:bookmarkEnd w:id="3240"/>
      <w:bookmarkEnd w:id="3241"/>
      <w:bookmarkEnd w:id="3242"/>
      <w:bookmarkEnd w:id="3243"/>
      <w:bookmarkEnd w:id="3244"/>
      <w:bookmarkEnd w:id="3245"/>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lastRenderedPageBreak/>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46" w:name="_CR5_17_2_3_4"/>
      <w:bookmarkStart w:id="3247" w:name="_Toc20149980"/>
      <w:bookmarkStart w:id="3248" w:name="_Toc27846779"/>
      <w:bookmarkStart w:id="3249" w:name="_Toc36187910"/>
      <w:bookmarkStart w:id="3250" w:name="_Toc45183814"/>
      <w:bookmarkStart w:id="3251" w:name="_Toc47342656"/>
      <w:bookmarkStart w:id="3252" w:name="_Toc51769357"/>
      <w:bookmarkStart w:id="3253" w:name="_Toc185600977"/>
      <w:bookmarkEnd w:id="3246"/>
      <w:r w:rsidRPr="001B7C50">
        <w:rPr>
          <w:lang w:eastAsia="zh-CN"/>
        </w:rPr>
        <w:t>5.17.2.3.4</w:t>
      </w:r>
      <w:r w:rsidRPr="001B7C50">
        <w:rPr>
          <w:lang w:eastAsia="zh-CN"/>
        </w:rPr>
        <w:tab/>
        <w:t>Redirection for UEs in connected state</w:t>
      </w:r>
      <w:bookmarkEnd w:id="3247"/>
      <w:bookmarkEnd w:id="3248"/>
      <w:bookmarkEnd w:id="3249"/>
      <w:bookmarkEnd w:id="3250"/>
      <w:bookmarkEnd w:id="3251"/>
      <w:bookmarkEnd w:id="3252"/>
      <w:bookmarkEnd w:id="3253"/>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54" w:name="_CR5_17_2_4"/>
      <w:bookmarkStart w:id="3255" w:name="_Toc20149981"/>
      <w:bookmarkStart w:id="3256" w:name="_Toc27846780"/>
      <w:bookmarkStart w:id="3257" w:name="_Toc36187911"/>
      <w:bookmarkStart w:id="3258" w:name="_Toc45183815"/>
      <w:bookmarkStart w:id="3259" w:name="_Toc47342657"/>
      <w:bookmarkStart w:id="3260" w:name="_Toc51769358"/>
      <w:bookmarkStart w:id="3261" w:name="_Toc185600978"/>
      <w:bookmarkEnd w:id="3254"/>
      <w:r w:rsidRPr="001B7C50">
        <w:t>5.17.2.4</w:t>
      </w:r>
      <w:r w:rsidRPr="001B7C50">
        <w:tab/>
        <w:t>Mobility between 5GS and GERAN/UTRAN</w:t>
      </w:r>
      <w:bookmarkEnd w:id="3255"/>
      <w:bookmarkEnd w:id="3256"/>
      <w:bookmarkEnd w:id="3257"/>
      <w:bookmarkEnd w:id="3258"/>
      <w:bookmarkEnd w:id="3259"/>
      <w:bookmarkEnd w:id="3260"/>
      <w:bookmarkEnd w:id="3261"/>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lastRenderedPageBreak/>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BF81C9D" w14:textId="77777777" w:rsidR="00CD22D1" w:rsidRDefault="00CD22D1" w:rsidP="00CD22D1">
      <w:r>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Default="00CD22D1" w:rsidP="00CD22D1">
      <w:r>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lastRenderedPageBreak/>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262" w:name="_CR5_17_2_5"/>
      <w:bookmarkStart w:id="3263" w:name="_Toc185600979"/>
      <w:bookmarkStart w:id="3264" w:name="_Toc20149982"/>
      <w:bookmarkStart w:id="3265" w:name="_Toc27846781"/>
      <w:bookmarkStart w:id="3266" w:name="_Toc36187912"/>
      <w:bookmarkStart w:id="3267" w:name="_Toc45183816"/>
      <w:bookmarkStart w:id="3268" w:name="_Toc47342658"/>
      <w:bookmarkStart w:id="3269" w:name="_Toc51769359"/>
      <w:bookmarkEnd w:id="3262"/>
      <w:r>
        <w:t>5.17.2.5</w:t>
      </w:r>
      <w:r>
        <w:tab/>
        <w:t>Secondary DN authentication and authorization in EPS Interworking case</w:t>
      </w:r>
      <w:bookmarkEnd w:id="3263"/>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270" w:name="_CR5_17_3"/>
      <w:bookmarkStart w:id="3271" w:name="_Toc185600980"/>
      <w:bookmarkEnd w:id="3270"/>
      <w:r w:rsidRPr="001B7C50">
        <w:t>5.17.3</w:t>
      </w:r>
      <w:r w:rsidRPr="001B7C50">
        <w:tab/>
        <w:t>Interworking with EPC in presence of Non-3GPP PDU Sessions</w:t>
      </w:r>
      <w:bookmarkEnd w:id="3264"/>
      <w:bookmarkEnd w:id="3265"/>
      <w:bookmarkEnd w:id="3266"/>
      <w:bookmarkEnd w:id="3267"/>
      <w:bookmarkEnd w:id="3268"/>
      <w:bookmarkEnd w:id="3269"/>
      <w:bookmarkEnd w:id="3271"/>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272" w:name="_CR5_17_4"/>
      <w:bookmarkStart w:id="3273" w:name="_Toc20149983"/>
      <w:bookmarkStart w:id="3274" w:name="_Toc27846782"/>
      <w:bookmarkStart w:id="3275" w:name="_Toc36187913"/>
      <w:bookmarkStart w:id="3276" w:name="_Toc45183817"/>
      <w:bookmarkStart w:id="3277" w:name="_Toc47342659"/>
      <w:bookmarkStart w:id="3278" w:name="_Toc51769360"/>
      <w:bookmarkStart w:id="3279" w:name="_Toc185600981"/>
      <w:bookmarkEnd w:id="3272"/>
      <w:r w:rsidRPr="001B7C50">
        <w:t>5.17.4</w:t>
      </w:r>
      <w:r w:rsidRPr="001B7C50">
        <w:tab/>
        <w:t>Network sharing support and interworking between EPS and 5GS</w:t>
      </w:r>
      <w:bookmarkEnd w:id="3273"/>
      <w:bookmarkEnd w:id="3274"/>
      <w:bookmarkEnd w:id="3275"/>
      <w:bookmarkEnd w:id="3276"/>
      <w:bookmarkEnd w:id="3277"/>
      <w:bookmarkEnd w:id="3278"/>
      <w:bookmarkEnd w:id="3279"/>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280" w:name="_CR5_17_5"/>
      <w:bookmarkStart w:id="3281" w:name="_Toc20149984"/>
      <w:bookmarkStart w:id="3282" w:name="_Toc27846783"/>
      <w:bookmarkStart w:id="3283" w:name="_Toc36187914"/>
      <w:bookmarkStart w:id="3284" w:name="_Toc45183818"/>
      <w:bookmarkStart w:id="3285" w:name="_Toc47342660"/>
      <w:bookmarkStart w:id="3286" w:name="_Toc51769361"/>
      <w:bookmarkStart w:id="3287" w:name="_Toc185600982"/>
      <w:bookmarkEnd w:id="3280"/>
      <w:r w:rsidRPr="001B7C50">
        <w:t>5.17.5</w:t>
      </w:r>
      <w:r w:rsidRPr="001B7C50">
        <w:tab/>
        <w:t>Service Exposure in Interworking Scenarios</w:t>
      </w:r>
      <w:bookmarkEnd w:id="3281"/>
      <w:bookmarkEnd w:id="3282"/>
      <w:bookmarkEnd w:id="3283"/>
      <w:bookmarkEnd w:id="3284"/>
      <w:bookmarkEnd w:id="3285"/>
      <w:bookmarkEnd w:id="3286"/>
      <w:bookmarkEnd w:id="3287"/>
    </w:p>
    <w:p w14:paraId="0809FF2D" w14:textId="77777777" w:rsidR="00D40151" w:rsidRPr="001B7C50" w:rsidRDefault="00D40151" w:rsidP="00D40151">
      <w:pPr>
        <w:pStyle w:val="Heading4"/>
      </w:pPr>
      <w:bookmarkStart w:id="3288" w:name="_CR5_17_5_1"/>
      <w:bookmarkStart w:id="3289" w:name="_Toc20149985"/>
      <w:bookmarkStart w:id="3290" w:name="_Toc27846784"/>
      <w:bookmarkStart w:id="3291" w:name="_Toc36187915"/>
      <w:bookmarkStart w:id="3292" w:name="_Toc45183819"/>
      <w:bookmarkStart w:id="3293" w:name="_Toc47342661"/>
      <w:bookmarkStart w:id="3294" w:name="_Toc51769362"/>
      <w:bookmarkStart w:id="3295" w:name="_Toc185600983"/>
      <w:bookmarkEnd w:id="3288"/>
      <w:r w:rsidRPr="001B7C50">
        <w:t>5.17.5.1</w:t>
      </w:r>
      <w:r w:rsidRPr="001B7C50">
        <w:tab/>
        <w:t>General</w:t>
      </w:r>
      <w:bookmarkEnd w:id="3289"/>
      <w:bookmarkEnd w:id="3290"/>
      <w:bookmarkEnd w:id="3291"/>
      <w:bookmarkEnd w:id="3292"/>
      <w:bookmarkEnd w:id="3293"/>
      <w:bookmarkEnd w:id="3294"/>
      <w:bookmarkEnd w:id="3295"/>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lastRenderedPageBreak/>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96" w:name="_CR5_17_5_2"/>
      <w:bookmarkStart w:id="3297" w:name="_Toc20149986"/>
      <w:bookmarkStart w:id="3298" w:name="_Toc27846785"/>
      <w:bookmarkStart w:id="3299" w:name="_Toc36187916"/>
      <w:bookmarkStart w:id="3300" w:name="_Toc45183820"/>
      <w:bookmarkStart w:id="3301" w:name="_Toc47342662"/>
      <w:bookmarkStart w:id="3302" w:name="_Toc51769363"/>
      <w:bookmarkStart w:id="3303" w:name="_Toc185600984"/>
      <w:bookmarkEnd w:id="3296"/>
      <w:r w:rsidRPr="001B7C50">
        <w:t>5.17.5.2</w:t>
      </w:r>
      <w:r w:rsidRPr="001B7C50">
        <w:tab/>
        <w:t>Support of interworking for Monitoring Events</w:t>
      </w:r>
      <w:bookmarkEnd w:id="3297"/>
      <w:bookmarkEnd w:id="3298"/>
      <w:bookmarkEnd w:id="3299"/>
      <w:bookmarkEnd w:id="3300"/>
      <w:bookmarkEnd w:id="3301"/>
      <w:bookmarkEnd w:id="3302"/>
      <w:bookmarkEnd w:id="3303"/>
    </w:p>
    <w:p w14:paraId="4D0CCF46" w14:textId="77777777" w:rsidR="00D40151" w:rsidRPr="001B7C50" w:rsidRDefault="00D40151" w:rsidP="00D40151">
      <w:pPr>
        <w:pStyle w:val="Heading5"/>
      </w:pPr>
      <w:bookmarkStart w:id="3304" w:name="_CR5_17_5_2_1"/>
      <w:bookmarkStart w:id="3305" w:name="_Toc20149987"/>
      <w:bookmarkStart w:id="3306" w:name="_Toc27846786"/>
      <w:bookmarkStart w:id="3307" w:name="_Toc36187917"/>
      <w:bookmarkStart w:id="3308" w:name="_Toc45183821"/>
      <w:bookmarkStart w:id="3309" w:name="_Toc47342663"/>
      <w:bookmarkStart w:id="3310" w:name="_Toc51769364"/>
      <w:bookmarkStart w:id="3311" w:name="_Toc185600985"/>
      <w:bookmarkEnd w:id="3304"/>
      <w:r w:rsidRPr="001B7C50">
        <w:t>5.17.5.2.1</w:t>
      </w:r>
      <w:r w:rsidRPr="001B7C50">
        <w:tab/>
        <w:t>Interworking with N26 interface</w:t>
      </w:r>
      <w:bookmarkEnd w:id="3305"/>
      <w:bookmarkEnd w:id="3306"/>
      <w:bookmarkEnd w:id="3307"/>
      <w:bookmarkEnd w:id="3308"/>
      <w:bookmarkEnd w:id="3309"/>
      <w:bookmarkEnd w:id="3310"/>
      <w:bookmarkEnd w:id="3311"/>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1FFEE35F"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w:t>
      </w:r>
      <w:r w:rsidR="00214C93">
        <w:t xml:space="preserve"> and</w:t>
      </w:r>
      <w:r w:rsidRPr="001B7C50">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214C93">
        <w:t xml:space="preserve"> and</w:t>
      </w:r>
      <w:r w:rsidRPr="001B7C50">
        <w:t xml:space="preserve">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312" w:name="_CR5_17_5_2_2"/>
      <w:bookmarkStart w:id="3313" w:name="_Toc20149988"/>
      <w:bookmarkStart w:id="3314" w:name="_Toc27846787"/>
      <w:bookmarkStart w:id="3315" w:name="_Toc36187918"/>
      <w:bookmarkStart w:id="3316" w:name="_Toc45183822"/>
      <w:bookmarkStart w:id="3317" w:name="_Toc47342664"/>
      <w:bookmarkStart w:id="3318" w:name="_Toc51769365"/>
      <w:bookmarkStart w:id="3319" w:name="_Toc185600986"/>
      <w:bookmarkEnd w:id="3312"/>
      <w:r w:rsidRPr="001B7C50">
        <w:t>5.17.5.2.2</w:t>
      </w:r>
      <w:r w:rsidRPr="001B7C50">
        <w:tab/>
        <w:t>Interworking without N26 interface</w:t>
      </w:r>
      <w:bookmarkEnd w:id="3313"/>
      <w:bookmarkEnd w:id="3314"/>
      <w:bookmarkEnd w:id="3315"/>
      <w:bookmarkEnd w:id="3316"/>
      <w:bookmarkEnd w:id="3317"/>
      <w:bookmarkEnd w:id="3318"/>
      <w:bookmarkEnd w:id="3319"/>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lastRenderedPageBreak/>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320" w:name="_CR5_17_5_3"/>
      <w:bookmarkStart w:id="3321" w:name="_Toc27846788"/>
      <w:bookmarkStart w:id="3322" w:name="_Toc36187919"/>
      <w:bookmarkStart w:id="3323" w:name="_Toc45183823"/>
      <w:bookmarkStart w:id="3324" w:name="_Toc47342665"/>
      <w:bookmarkStart w:id="3325" w:name="_Toc51769366"/>
      <w:bookmarkStart w:id="3326" w:name="_Toc185600987"/>
      <w:bookmarkStart w:id="3327" w:name="_Toc20149989"/>
      <w:bookmarkEnd w:id="3320"/>
      <w:r w:rsidRPr="001B7C50">
        <w:t>5.17.5.3</w:t>
      </w:r>
      <w:r w:rsidRPr="001B7C50">
        <w:tab/>
        <w:t>Availability or expected level of a service API</w:t>
      </w:r>
      <w:bookmarkEnd w:id="3321"/>
      <w:bookmarkEnd w:id="3322"/>
      <w:bookmarkEnd w:id="3323"/>
      <w:bookmarkEnd w:id="3324"/>
      <w:bookmarkEnd w:id="3325"/>
      <w:bookmarkEnd w:id="3326"/>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486CAA83"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214C93">
        <w:rPr>
          <w:lang w:eastAsia="x-none"/>
        </w:rPr>
        <w:t xml:space="preserve"> and</w:t>
      </w:r>
      <w:r w:rsidRPr="001B7C50">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28" w:name="_CR5_17_6"/>
      <w:bookmarkStart w:id="3329" w:name="_Toc27846789"/>
      <w:bookmarkStart w:id="3330" w:name="_Toc36187920"/>
      <w:bookmarkStart w:id="3331" w:name="_Toc45183824"/>
      <w:bookmarkStart w:id="3332" w:name="_Toc47342666"/>
      <w:bookmarkStart w:id="3333" w:name="_Toc51769367"/>
      <w:bookmarkStart w:id="3334" w:name="_Toc185600988"/>
      <w:bookmarkEnd w:id="3328"/>
      <w:r w:rsidRPr="001B7C50">
        <w:t>5.17.6</w:t>
      </w:r>
      <w:r w:rsidRPr="001B7C50">
        <w:tab/>
        <w:t>Void</w:t>
      </w:r>
      <w:bookmarkEnd w:id="3327"/>
      <w:bookmarkEnd w:id="3329"/>
      <w:bookmarkEnd w:id="3330"/>
      <w:bookmarkEnd w:id="3331"/>
      <w:bookmarkEnd w:id="3332"/>
      <w:bookmarkEnd w:id="3333"/>
      <w:bookmarkEnd w:id="3334"/>
    </w:p>
    <w:p w14:paraId="19433AB3" w14:textId="77777777" w:rsidR="00D40151" w:rsidRPr="001B7C50" w:rsidRDefault="00D40151" w:rsidP="00D40151">
      <w:pPr>
        <w:rPr>
          <w:lang w:eastAsia="x-none"/>
        </w:rPr>
      </w:pPr>
      <w:bookmarkStart w:id="3335" w:name="_Toc20149990"/>
    </w:p>
    <w:p w14:paraId="432FA22B" w14:textId="77777777" w:rsidR="00D40151" w:rsidRPr="001B7C50" w:rsidRDefault="00D40151" w:rsidP="00D40151">
      <w:pPr>
        <w:pStyle w:val="Heading3"/>
      </w:pPr>
      <w:bookmarkStart w:id="3336" w:name="_CR5_17_7"/>
      <w:bookmarkStart w:id="3337" w:name="_Toc20149991"/>
      <w:bookmarkStart w:id="3338" w:name="_Toc27846790"/>
      <w:bookmarkStart w:id="3339" w:name="_Toc36187921"/>
      <w:bookmarkStart w:id="3340" w:name="_Toc45183825"/>
      <w:bookmarkStart w:id="3341" w:name="_Toc47342667"/>
      <w:bookmarkStart w:id="3342" w:name="_Toc51769368"/>
      <w:bookmarkStart w:id="3343" w:name="_Toc185600989"/>
      <w:bookmarkEnd w:id="3335"/>
      <w:bookmarkEnd w:id="3336"/>
      <w:r w:rsidRPr="001B7C50">
        <w:lastRenderedPageBreak/>
        <w:t>5.17.7</w:t>
      </w:r>
      <w:r w:rsidRPr="001B7C50">
        <w:tab/>
        <w:t>Configuration Transfer Procedure between NG-RAN and E-UTRAN</w:t>
      </w:r>
      <w:bookmarkEnd w:id="3337"/>
      <w:bookmarkEnd w:id="3338"/>
      <w:bookmarkEnd w:id="3339"/>
      <w:bookmarkEnd w:id="3340"/>
      <w:bookmarkEnd w:id="3341"/>
      <w:bookmarkEnd w:id="3342"/>
      <w:bookmarkEnd w:id="3343"/>
    </w:p>
    <w:p w14:paraId="156D2DDB" w14:textId="77777777" w:rsidR="00D40151" w:rsidRPr="001B7C50" w:rsidRDefault="00D40151" w:rsidP="00D40151">
      <w:pPr>
        <w:pStyle w:val="Heading4"/>
      </w:pPr>
      <w:bookmarkStart w:id="3344" w:name="_CR5_17_7_1"/>
      <w:bookmarkStart w:id="3345" w:name="_Toc20149992"/>
      <w:bookmarkStart w:id="3346" w:name="_Toc27846791"/>
      <w:bookmarkStart w:id="3347" w:name="_Toc36187922"/>
      <w:bookmarkStart w:id="3348" w:name="_Toc45183826"/>
      <w:bookmarkStart w:id="3349" w:name="_Toc47342668"/>
      <w:bookmarkStart w:id="3350" w:name="_Toc51769369"/>
      <w:bookmarkStart w:id="3351" w:name="_Toc185600990"/>
      <w:bookmarkEnd w:id="3344"/>
      <w:r w:rsidRPr="001B7C50">
        <w:t>5.17.7.1</w:t>
      </w:r>
      <w:r w:rsidRPr="001B7C50">
        <w:tab/>
        <w:t>Architecture Principles for Configuration Transfer between NG-RAN and E-UTRAN</w:t>
      </w:r>
      <w:bookmarkEnd w:id="3345"/>
      <w:bookmarkEnd w:id="3346"/>
      <w:bookmarkEnd w:id="3347"/>
      <w:bookmarkEnd w:id="3348"/>
      <w:bookmarkEnd w:id="3349"/>
      <w:bookmarkEnd w:id="3350"/>
      <w:bookmarkEnd w:id="3351"/>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9" type="#_x0000_t75" style="width:479.6pt;height:266.7pt" o:ole="">
            <v:imagedata r:id="rId157" o:title=""/>
          </v:shape>
          <o:OLEObject Type="Embed" ProgID="Visio.Drawing.11" ShapeID="_x0000_i1099" DrawAspect="Content" ObjectID="_1796214409" r:id="rId158"/>
        </w:object>
      </w:r>
    </w:p>
    <w:p w14:paraId="68A0975C" w14:textId="77777777" w:rsidR="00D40151" w:rsidRPr="001B7C50" w:rsidRDefault="00D40151" w:rsidP="00D40151">
      <w:pPr>
        <w:pStyle w:val="TF"/>
      </w:pPr>
      <w:bookmarkStart w:id="3352" w:name="_CRFigure5_17_7_11"/>
      <w:r w:rsidRPr="001B7C50">
        <w:t xml:space="preserve">Figure </w:t>
      </w:r>
      <w:bookmarkEnd w:id="3352"/>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2198AE58" w:rsidR="00D40151" w:rsidRPr="001B7C50" w:rsidRDefault="00D40151" w:rsidP="00D40151">
      <w:r w:rsidRPr="001B7C50">
        <w:t>A Configuration Transfer message is used by the gNB node to the AMF over N2 interface for the reply</w:t>
      </w:r>
      <w:r w:rsidR="00214C93">
        <w:t xml:space="preserve"> and</w:t>
      </w:r>
      <w:r w:rsidRPr="001B7C50">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53" w:name="_CR5_17_7_2"/>
      <w:bookmarkStart w:id="3354" w:name="_Toc20149993"/>
      <w:bookmarkStart w:id="3355" w:name="_Toc27846792"/>
      <w:bookmarkStart w:id="3356" w:name="_Toc36187923"/>
      <w:bookmarkStart w:id="3357" w:name="_Toc45183827"/>
      <w:bookmarkStart w:id="3358" w:name="_Toc47342669"/>
      <w:bookmarkStart w:id="3359" w:name="_Toc51769370"/>
      <w:bookmarkStart w:id="3360" w:name="_Toc185600991"/>
      <w:bookmarkEnd w:id="3353"/>
      <w:r w:rsidRPr="001B7C50">
        <w:lastRenderedPageBreak/>
        <w:t>5.17.7.2</w:t>
      </w:r>
      <w:r w:rsidRPr="001B7C50">
        <w:tab/>
        <w:t>Addressing, routing and relaying</w:t>
      </w:r>
      <w:bookmarkEnd w:id="3354"/>
      <w:bookmarkEnd w:id="3355"/>
      <w:bookmarkEnd w:id="3356"/>
      <w:bookmarkEnd w:id="3357"/>
      <w:bookmarkEnd w:id="3358"/>
      <w:bookmarkEnd w:id="3359"/>
      <w:bookmarkEnd w:id="3360"/>
    </w:p>
    <w:p w14:paraId="02C9EB34" w14:textId="77777777" w:rsidR="00D40151" w:rsidRPr="001B7C50" w:rsidRDefault="00D40151" w:rsidP="00D40151">
      <w:pPr>
        <w:pStyle w:val="Heading5"/>
      </w:pPr>
      <w:bookmarkStart w:id="3361" w:name="_CR5_17_7_2_1"/>
      <w:bookmarkStart w:id="3362" w:name="_Toc20149994"/>
      <w:bookmarkStart w:id="3363" w:name="_Toc27846793"/>
      <w:bookmarkStart w:id="3364" w:name="_Toc36187924"/>
      <w:bookmarkStart w:id="3365" w:name="_Toc45183828"/>
      <w:bookmarkStart w:id="3366" w:name="_Toc47342670"/>
      <w:bookmarkStart w:id="3367" w:name="_Toc51769371"/>
      <w:bookmarkStart w:id="3368" w:name="_Toc185600992"/>
      <w:bookmarkEnd w:id="3361"/>
      <w:r w:rsidRPr="001B7C50">
        <w:t>5.17.7.2.1</w:t>
      </w:r>
      <w:r w:rsidRPr="001B7C50">
        <w:tab/>
        <w:t>Addressing</w:t>
      </w:r>
      <w:bookmarkEnd w:id="3362"/>
      <w:bookmarkEnd w:id="3363"/>
      <w:bookmarkEnd w:id="3364"/>
      <w:bookmarkEnd w:id="3365"/>
      <w:bookmarkEnd w:id="3366"/>
      <w:bookmarkEnd w:id="3367"/>
      <w:bookmarkEnd w:id="3368"/>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369" w:name="_CR5_17_7_2_2"/>
      <w:bookmarkStart w:id="3370" w:name="_Toc20149995"/>
      <w:bookmarkStart w:id="3371" w:name="_Toc27846794"/>
      <w:bookmarkStart w:id="3372" w:name="_Toc36187925"/>
      <w:bookmarkStart w:id="3373" w:name="_Toc45183829"/>
      <w:bookmarkStart w:id="3374" w:name="_Toc47342671"/>
      <w:bookmarkStart w:id="3375" w:name="_Toc51769372"/>
      <w:bookmarkStart w:id="3376" w:name="_Toc185600993"/>
      <w:bookmarkEnd w:id="3369"/>
      <w:r w:rsidRPr="001B7C50">
        <w:t>5.17.7.2.2</w:t>
      </w:r>
      <w:r w:rsidRPr="001B7C50">
        <w:tab/>
        <w:t>Routing</w:t>
      </w:r>
      <w:bookmarkEnd w:id="3370"/>
      <w:bookmarkEnd w:id="3371"/>
      <w:bookmarkEnd w:id="3372"/>
      <w:bookmarkEnd w:id="3373"/>
      <w:bookmarkEnd w:id="3374"/>
      <w:bookmarkEnd w:id="3375"/>
      <w:bookmarkEnd w:id="3376"/>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77" w:name="_CR5_17_7_2_3"/>
      <w:bookmarkStart w:id="3378" w:name="_Toc20149996"/>
      <w:bookmarkStart w:id="3379" w:name="_Toc27846795"/>
      <w:bookmarkStart w:id="3380" w:name="_Toc36187926"/>
      <w:bookmarkStart w:id="3381" w:name="_Toc45183830"/>
      <w:bookmarkStart w:id="3382" w:name="_Toc47342672"/>
      <w:bookmarkStart w:id="3383" w:name="_Toc51769373"/>
      <w:bookmarkStart w:id="3384" w:name="_Toc185600994"/>
      <w:bookmarkEnd w:id="3377"/>
      <w:r w:rsidRPr="001B7C50">
        <w:t>5.17.7.2.3</w:t>
      </w:r>
      <w:r w:rsidRPr="001B7C50">
        <w:tab/>
        <w:t>Relaying</w:t>
      </w:r>
      <w:bookmarkEnd w:id="3378"/>
      <w:bookmarkEnd w:id="3379"/>
      <w:bookmarkEnd w:id="3380"/>
      <w:bookmarkEnd w:id="3381"/>
      <w:bookmarkEnd w:id="3382"/>
      <w:bookmarkEnd w:id="3383"/>
      <w:bookmarkEnd w:id="3384"/>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385" w:name="_CR5_17_8"/>
      <w:bookmarkStart w:id="3386" w:name="_Toc185600995"/>
      <w:bookmarkStart w:id="3387" w:name="_Toc20149997"/>
      <w:bookmarkStart w:id="3388" w:name="_Toc27846796"/>
      <w:bookmarkStart w:id="3389" w:name="_Toc36187927"/>
      <w:bookmarkStart w:id="3390" w:name="_Toc45183831"/>
      <w:bookmarkStart w:id="3391" w:name="_Toc47342673"/>
      <w:bookmarkStart w:id="3392" w:name="_Toc51769374"/>
      <w:bookmarkEnd w:id="3385"/>
      <w:r>
        <w:t>5.17.8</w:t>
      </w:r>
      <w:r>
        <w:tab/>
        <w:t>URSP Provisioning in EPS</w:t>
      </w:r>
      <w:bookmarkEnd w:id="3386"/>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2BE01FF4" w:rsidR="005656CA" w:rsidRDefault="005656CA" w:rsidP="009E78C1">
      <w:r>
        <w:t>If the SMF+PGW-C</w:t>
      </w:r>
      <w:r w:rsidR="0022112F">
        <w:t xml:space="preserve"> receives the indication of URSP Rule provisioning in EPS from the UE, and it</w:t>
      </w:r>
      <w:r>
        <w:t xml:space="preserve"> supports URSP provisioning in EPS, it provides the Indication of URSP Provisioning Support in EPS </w:t>
      </w:r>
      <w:r w:rsidR="00FA5436">
        <w:t>in e</w:t>
      </w:r>
      <w:r>
        <w:t>PCO in the</w:t>
      </w:r>
      <w:r w:rsidR="00FA5436">
        <w:t xml:space="preserve"> Create Session Response message</w:t>
      </w:r>
      <w:r w:rsidR="0022112F">
        <w:t xml:space="preserve"> to the UE. Then the UE and the SMF+PGW-C considers that the PDN connection is associated with the URSP provisioning in EPS</w:t>
      </w:r>
      <w:r>
        <w:t>.</w:t>
      </w:r>
    </w:p>
    <w:p w14:paraId="4B3584AF" w14:textId="77777777" w:rsidR="004970C4" w:rsidRDefault="004970C4" w:rsidP="00FA5436">
      <w:r>
        <w:t>The UE may also include the indication of URSP Provisioning Support in EPS in ePCO in the UE Requested PDU Session Establishment procedure (according to clause 4.3.2.2 of TS 23.502 [3] and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D2B18FC" w14:textId="77777777" w:rsidR="004970C4" w:rsidRDefault="004970C4" w:rsidP="00FA5436">
      <w:r>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4F2C2F9A"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w:t>
      </w:r>
      <w:r>
        <w:lastRenderedPageBreak/>
        <w:t>released, then for any subsequent PDN connectivity requests the UE does not include an indication of URSP Provisioning Support in EPS.</w:t>
      </w:r>
    </w:p>
    <w:p w14:paraId="23081DAC" w14:textId="3C8140D9"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4970C4">
        <w:t xml:space="preserve"> with or</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970C4">
        <w:t xml:space="preserve"> with or</w:t>
      </w:r>
      <w:r w:rsidR="00500903">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1D4ABB4F"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r w:rsidR="004970C4">
        <w:t xml:space="preserve"> The UE may include an indication of URSP Provisioning Support in EPS in a subsequent PDN connectivity request.</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4B604AF0" w:rsidR="009E78C1" w:rsidRDefault="009E78C1" w:rsidP="009E78C1">
      <w:r>
        <w:t>During EPS to 5GS mobility with N26, the UE Policy Association is terminated by PCF for PDU Session</w:t>
      </w:r>
      <w:r w:rsidR="004970C4">
        <w:t xml:space="preserve"> towards the PCF for the UE</w:t>
      </w:r>
      <w:r>
        <w:t xml:space="preserve"> when it receives the indication of RAT type change from the SMF+PGW-C.</w:t>
      </w:r>
      <w:r w:rsidR="004970C4">
        <w:t xml:space="preserve"> The PCF for the PDU Session maintains Indication of URSP Provisioning Support in EPS while the SM Policy Association is established.</w:t>
      </w:r>
    </w:p>
    <w:p w14:paraId="688DA12C" w14:textId="503692F4" w:rsidR="009E78C1" w:rsidRDefault="009E78C1" w:rsidP="009E78C1">
      <w:r>
        <w:t>During 5GS to EPS mobility with N26, the PCF for the PDU Session determines whether the UE supports URSP delivery in EPS by checking</w:t>
      </w:r>
      <w:r w:rsidR="004970C4">
        <w:t xml:space="preserve"> Indication of URSP Provisioning Support in EPS that is locally stored</w:t>
      </w:r>
      <w:r>
        <w:t>.</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240EA4DE" w14:textId="2FA32C12" w:rsidR="004970C4" w:rsidRDefault="004970C4" w:rsidP="007E16B7">
      <w:r>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76F000BB" w14:textId="0A16B446" w:rsidR="009B42A2" w:rsidRDefault="009B42A2" w:rsidP="005A13C0">
      <w:pPr>
        <w:pStyle w:val="NO"/>
      </w:pPr>
      <w:r>
        <w:lastRenderedPageBreak/>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2A7EF80F"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w:t>
      </w:r>
      <w:r w:rsidR="00214C93">
        <w:t xml:space="preserve"> and</w:t>
      </w:r>
      <w:r>
        <w:t xml:space="preserve">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2B3E6009" w14:textId="77777777" w:rsidR="00500903" w:rsidRDefault="00500903" w:rsidP="003B4BD9">
      <w:r>
        <w:t>The UE can receive ePCO with UE Policy Container over any of the established PDN connections and then response over the same PDN connection.</w:t>
      </w:r>
    </w:p>
    <w:p w14:paraId="32EDD69A" w14:textId="7714CF59"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214C93">
        <w:t xml:space="preserve"> and</w:t>
      </w:r>
      <w:r>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393" w:name="_CR5_18"/>
      <w:bookmarkStart w:id="3394" w:name="_Toc185600996"/>
      <w:bookmarkEnd w:id="3393"/>
      <w:r w:rsidRPr="001B7C50">
        <w:t>5.18</w:t>
      </w:r>
      <w:r w:rsidRPr="001B7C50">
        <w:tab/>
        <w:t>Network Sharing</w:t>
      </w:r>
      <w:bookmarkEnd w:id="3387"/>
      <w:bookmarkEnd w:id="3388"/>
      <w:bookmarkEnd w:id="3389"/>
      <w:bookmarkEnd w:id="3390"/>
      <w:bookmarkEnd w:id="3391"/>
      <w:bookmarkEnd w:id="3392"/>
      <w:bookmarkEnd w:id="3394"/>
    </w:p>
    <w:p w14:paraId="1397EA60" w14:textId="77777777" w:rsidR="00D40151" w:rsidRPr="001B7C50" w:rsidRDefault="00D40151" w:rsidP="00D40151">
      <w:pPr>
        <w:pStyle w:val="Heading3"/>
      </w:pPr>
      <w:bookmarkStart w:id="3395" w:name="_CR5_18_1"/>
      <w:bookmarkStart w:id="3396" w:name="_Toc20149998"/>
      <w:bookmarkStart w:id="3397" w:name="_Toc27846797"/>
      <w:bookmarkStart w:id="3398" w:name="_Toc36187928"/>
      <w:bookmarkStart w:id="3399" w:name="_Toc45183832"/>
      <w:bookmarkStart w:id="3400" w:name="_Toc47342674"/>
      <w:bookmarkStart w:id="3401" w:name="_Toc51769375"/>
      <w:bookmarkStart w:id="3402" w:name="_Toc185600997"/>
      <w:bookmarkEnd w:id="3395"/>
      <w:r w:rsidRPr="001B7C50">
        <w:t>5.</w:t>
      </w:r>
      <w:r w:rsidRPr="001B7C50">
        <w:rPr>
          <w:lang w:eastAsia="zh-CN"/>
        </w:rPr>
        <w:t>1</w:t>
      </w:r>
      <w:r w:rsidRPr="001B7C50">
        <w:t>8.1</w:t>
      </w:r>
      <w:r w:rsidRPr="001B7C50">
        <w:tab/>
        <w:t>General concepts</w:t>
      </w:r>
      <w:bookmarkEnd w:id="3396"/>
      <w:bookmarkEnd w:id="3397"/>
      <w:bookmarkEnd w:id="3398"/>
      <w:bookmarkEnd w:id="3399"/>
      <w:bookmarkEnd w:id="3400"/>
      <w:bookmarkEnd w:id="3401"/>
      <w:bookmarkEnd w:id="3402"/>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40AF3323" w14:textId="2794E95E" w:rsidR="00A92D68" w:rsidRDefault="00D40151" w:rsidP="00D40151">
      <w:pPr>
        <w:rPr>
          <w:rFonts w:eastAsia="MS Mincho"/>
        </w:rPr>
      </w:pPr>
      <w:r w:rsidRPr="001B7C50">
        <w:rPr>
          <w:rFonts w:eastAsia="MS Mincho"/>
        </w:rPr>
        <w:t xml:space="preserve">In this Release of the specification, the 5G Multi-Operator Core Network (5G MOCN) network sharing architecture, in which only the RAN is shared in 5G System, is supported. </w:t>
      </w:r>
      <w:r w:rsidR="00A92D68">
        <w:rPr>
          <w:rFonts w:eastAsia="MS Mincho"/>
        </w:rPr>
        <w:t>The 5G System may also support Indirect Network Sharing deployment between hosting operator (i.e. shared network operator) and participating operator (see clause 6.21 of TS 22.261 [2], Figure 5.18.1-2 and Annex R), in which the RAN is shared. The communication between the shared RAN and the core network of the participating operator is routed through the core network of the hosting operator that connects to the shared RAN.</w:t>
      </w:r>
    </w:p>
    <w:p w14:paraId="2A448509" w14:textId="38D8B537" w:rsidR="00D40151" w:rsidRPr="001B7C50" w:rsidRDefault="00D40151" w:rsidP="00D40151">
      <w:pPr>
        <w:rPr>
          <w:rFonts w:eastAsia="MS Mincho"/>
        </w:rPr>
      </w:pPr>
      <w:r w:rsidRPr="001B7C50">
        <w:rPr>
          <w:rFonts w:eastAsia="MS Mincho"/>
        </w:rPr>
        <w:t>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r w:rsidR="00A92D68">
        <w:rPr>
          <w:rFonts w:eastAsia="MS Mincho"/>
        </w:rPr>
        <w:t xml:space="preserve"> Indirect Network Sharing for 5G system, including UE, shared RAN and CP NFs of hosting operator, shall support</w:t>
      </w:r>
      <w:r w:rsidR="008F01AE">
        <w:rPr>
          <w:rFonts w:eastAsia="MS Mincho"/>
        </w:rPr>
        <w:t xml:space="preserve"> each</w:t>
      </w:r>
      <w:r w:rsidR="00A92D68">
        <w:rPr>
          <w:rFonts w:eastAsia="MS Mincho"/>
        </w:rPr>
        <w:t xml:space="preserve"> participating operator to use more than one PLMN ID.</w:t>
      </w:r>
    </w:p>
    <w:p w14:paraId="007DD63E" w14:textId="60533294" w:rsidR="00A92D68" w:rsidRDefault="00A92D68" w:rsidP="00D40151">
      <w:r>
        <w:t>For Indirect Network Sharing, the shared RAN broadcast</w:t>
      </w:r>
      <w:r w:rsidR="00C32013">
        <w:t xml:space="preserve">s </w:t>
      </w:r>
      <w:r>
        <w:t xml:space="preserve">multiple PLMN IDs, including the PLMN ID which represents the hosting operator and the PLMN IDs which represent participating operators. Multiple PLMN IDs are supported by the serving AMF (i.e. the AMF in the core network of the hosting operator). A UE from a participating operator can select the PLMN ID representing the participating operator in the shared RAN area based on existing procedures specified in TS 23.122 [17]. The serving AMF selects core network functions in the PLMN of the participating operator for the UE, based on home routed roaming architecture principle as specified in clause 4.2.4. In addition, the serving AMF selects the SMF of participating operator possibly considering UE location information and </w:t>
      </w:r>
      <w:r>
        <w:lastRenderedPageBreak/>
        <w:t>also selects a V-SMF in its own network during the PDU session establishment procedure.</w:t>
      </w:r>
      <w:r w:rsidR="00C32013">
        <w:t xml:space="preserve"> The serving PLMN ID used in the procedures is determined</w:t>
      </w:r>
      <w:r w:rsidR="006E128B">
        <w:t xml:space="preserve"> as follows:</w:t>
      </w:r>
    </w:p>
    <w:p w14:paraId="7C10C83C" w14:textId="77777777" w:rsidR="0071443B" w:rsidRDefault="0071443B" w:rsidP="0071443B">
      <w:pPr>
        <w:pStyle w:val="B1"/>
      </w:pPr>
      <w:r>
        <w:t>-</w:t>
      </w:r>
      <w:r>
        <w:tab/>
        <w:t>For interaction between the Network Functions in the hosting operator network and the participating operator network (e.g. AUSF, UDM), the NF of hosting operator network sets the serving PLMN ID to the selected PLMN ID. This includes the cases when the interaction is via another NF (e.g. V-PCF for UE policy, V-SMF) in the hosting operator network.</w:t>
      </w:r>
    </w:p>
    <w:p w14:paraId="2ADE9930" w14:textId="77777777" w:rsidR="0071443B" w:rsidRDefault="0071443B" w:rsidP="0071443B">
      <w:pPr>
        <w:pStyle w:val="B1"/>
      </w:pPr>
      <w:r>
        <w:t>-</w:t>
      </w:r>
      <w:r>
        <w:tab/>
        <w:t>For interactions between the Network Functions only in the hosting operator network (e.g. V-PCF for AM policy), the NF of hosting operator network sets the serving PLMN ID to the PLMN ID of the hosting operator.</w:t>
      </w:r>
    </w:p>
    <w:p w14:paraId="5F1059A9" w14:textId="1DDB60BA" w:rsidR="00A92D68" w:rsidRDefault="00A92D68" w:rsidP="002C13BE">
      <w:pPr>
        <w:pStyle w:val="NO"/>
      </w:pPr>
      <w:r>
        <w:t>NOTE 1:</w:t>
      </w:r>
      <w:r>
        <w:tab/>
        <w:t>In this Release of specification, the Indirect Network Sharing is only applicable for NR with 5GC of hosting operator and 5GC of participating operator. There are maximum of two SMFs (</w:t>
      </w:r>
      <w:r w:rsidR="008F01AE">
        <w:t xml:space="preserve">i.e. </w:t>
      </w:r>
      <w:r>
        <w:t xml:space="preserve">V-SMF of the hosting operator and </w:t>
      </w:r>
      <w:r w:rsidR="008F01AE">
        <w:t>H-</w:t>
      </w:r>
      <w:r>
        <w:t>SMF of the participating operator) controlling a PDU session.</w:t>
      </w:r>
    </w:p>
    <w:p w14:paraId="21B06DEF" w14:textId="2C93C557" w:rsidR="00D40151" w:rsidRPr="001B7C50" w:rsidRDefault="00D40151" w:rsidP="00D40151">
      <w:r w:rsidRPr="001B7C50">
        <w:t>5G MOCN also supports the following sharing scenarios involving non-public networks, i.e.NG-RAN can be shared by any combination of PLMNs, PNI-NPNs (with CAG)</w:t>
      </w:r>
      <w:r w:rsidR="00214C93">
        <w:t xml:space="preserve"> and</w:t>
      </w:r>
      <w:r w:rsidRPr="001B7C50">
        <w:t xml:space="preserve"> SNPNs (each identified by PLMN ID and NID).</w:t>
      </w:r>
    </w:p>
    <w:p w14:paraId="08761E21" w14:textId="3C1458C6" w:rsidR="00D40151" w:rsidRPr="001B7C50" w:rsidRDefault="00D40151" w:rsidP="00D40151">
      <w:pPr>
        <w:pStyle w:val="NO"/>
      </w:pPr>
      <w:r w:rsidRPr="001B7C50">
        <w:t>NOTE </w:t>
      </w:r>
      <w:r w:rsidR="008F01AE">
        <w:t>2</w:t>
      </w:r>
      <w:r w:rsidRPr="001B7C50">
        <w:t>:</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739E7633" w:rsidR="00704A9E" w:rsidRPr="001B7C50" w:rsidRDefault="00704A9E" w:rsidP="00D40151">
      <w:pPr>
        <w:pStyle w:val="NO"/>
      </w:pPr>
      <w:r w:rsidRPr="001B7C50">
        <w:t>NOTE </w:t>
      </w:r>
      <w:r w:rsidR="008F01AE">
        <w:t>3</w:t>
      </w:r>
      <w:r w:rsidRPr="001B7C50">
        <w:t>:</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1296D4D" w:rsidR="00D40151" w:rsidRPr="001B7C50" w:rsidRDefault="00D40151" w:rsidP="00D40151">
      <w:pPr>
        <w:pStyle w:val="NO"/>
        <w:rPr>
          <w:rFonts w:eastAsia="MS Mincho"/>
        </w:rPr>
      </w:pPr>
      <w:r w:rsidRPr="001B7C50">
        <w:t>NOTE </w:t>
      </w:r>
      <w:r w:rsidR="008F01AE">
        <w:t>4</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4D52F6AB" w:rsidR="00D40151" w:rsidRPr="001B7C50" w:rsidRDefault="00D40151" w:rsidP="00D40151">
      <w:pPr>
        <w:pStyle w:val="NO"/>
      </w:pPr>
      <w:r w:rsidRPr="001B7C50">
        <w:t>NOTE </w:t>
      </w:r>
      <w:r w:rsidR="008F01AE">
        <w:t>5</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100" type="#_x0000_t75" style="width:411.35pt;height:148.4pt" o:ole="">
            <v:imagedata r:id="rId159" o:title=""/>
          </v:shape>
          <o:OLEObject Type="Embed" ProgID="Word.Picture.8" ShapeID="_x0000_i1100" DrawAspect="Content" ObjectID="_1796214410" r:id="rId160"/>
        </w:object>
      </w:r>
    </w:p>
    <w:p w14:paraId="77CF09A0" w14:textId="39A81401" w:rsidR="00D40151" w:rsidRPr="001B7C50" w:rsidRDefault="00D40151" w:rsidP="00D40151">
      <w:pPr>
        <w:pStyle w:val="TF"/>
        <w:rPr>
          <w:rFonts w:eastAsia="MS Mincho"/>
        </w:rPr>
      </w:pPr>
      <w:bookmarkStart w:id="3403" w:name="_CRFigure5_18_11"/>
      <w:r w:rsidRPr="001B7C50">
        <w:t xml:space="preserve">Figure </w:t>
      </w:r>
      <w:bookmarkEnd w:id="3403"/>
      <w:r w:rsidRPr="001B7C50">
        <w:t xml:space="preserve">5.18.1-1: A 5G Multi-Operator Core Network (5G MOCN) in which multiple CNs are </w:t>
      </w:r>
      <w:r w:rsidRPr="001B7C50">
        <w:br/>
        <w:t>connected to the same NG-RAN</w:t>
      </w:r>
    </w:p>
    <w:bookmarkStart w:id="3404" w:name="_Toc20149999"/>
    <w:bookmarkStart w:id="3405" w:name="_Toc27846798"/>
    <w:bookmarkStart w:id="3406" w:name="_Toc36187929"/>
    <w:bookmarkStart w:id="3407" w:name="_Toc45183833"/>
    <w:bookmarkStart w:id="3408" w:name="_Toc47342675"/>
    <w:bookmarkStart w:id="3409" w:name="_Toc51769376"/>
    <w:p w14:paraId="64842603" w14:textId="426CE062" w:rsidR="008F01AE" w:rsidRDefault="008F01AE" w:rsidP="00257279">
      <w:pPr>
        <w:pStyle w:val="TH"/>
        <w:rPr>
          <w:rFonts w:eastAsia="MS Mincho"/>
        </w:rPr>
      </w:pPr>
      <w:r>
        <w:object w:dxaOrig="9121" w:dyaOrig="4590" w14:anchorId="7D65B8BB">
          <v:shape id="_x0000_i1101" type="#_x0000_t75" style="width:455.8pt;height:229.75pt" o:ole="">
            <v:imagedata r:id="rId161" o:title=""/>
          </v:shape>
          <o:OLEObject Type="Embed" ProgID="Visio.Drawing.15" ShapeID="_x0000_i1101" DrawAspect="Content" ObjectID="_1796214411" r:id="rId162"/>
        </w:object>
      </w:r>
    </w:p>
    <w:p w14:paraId="1EA6918C" w14:textId="07BFCF66" w:rsidR="00A92D68" w:rsidRDefault="00A92D68" w:rsidP="00A92D68">
      <w:pPr>
        <w:pStyle w:val="TF"/>
        <w:rPr>
          <w:rFonts w:eastAsia="MS Mincho"/>
        </w:rPr>
      </w:pPr>
      <w:bookmarkStart w:id="3410" w:name="_CRFigure5_18_12"/>
      <w:r>
        <w:rPr>
          <w:rFonts w:eastAsia="MS Mincho"/>
        </w:rPr>
        <w:t xml:space="preserve">Figure </w:t>
      </w:r>
      <w:bookmarkEnd w:id="3410"/>
      <w:r>
        <w:rPr>
          <w:rFonts w:eastAsia="MS Mincho"/>
        </w:rPr>
        <w:t>5.18.1-2: Indirect Network Sharing in which multiple participating operators' CNs connect to hosting operator's CN to share NR</w:t>
      </w:r>
    </w:p>
    <w:p w14:paraId="39640D42" w14:textId="2D44B127" w:rsidR="00A92D68" w:rsidRDefault="00A92D68" w:rsidP="00A92D68">
      <w:pPr>
        <w:pStyle w:val="NO"/>
        <w:rPr>
          <w:rFonts w:eastAsia="MS Mincho"/>
        </w:rPr>
      </w:pPr>
      <w:r>
        <w:rPr>
          <w:rFonts w:eastAsia="MS Mincho"/>
        </w:rPr>
        <w:t>NOTE</w:t>
      </w:r>
      <w:r w:rsidR="008F01AE">
        <w:rPr>
          <w:rFonts w:eastAsia="MS Mincho"/>
        </w:rPr>
        <w:t> 6</w:t>
      </w:r>
      <w:r>
        <w:rPr>
          <w:rFonts w:eastAsia="MS Mincho"/>
        </w:rPr>
        <w:t>:</w:t>
      </w:r>
      <w:r>
        <w:rPr>
          <w:rFonts w:eastAsia="MS Mincho"/>
        </w:rPr>
        <w:tab/>
        <w:t>Not all interfaces between the hosting operator and the participating operator are depicted in the Figure 5.18.1-2 for simplicity.</w:t>
      </w:r>
    </w:p>
    <w:p w14:paraId="725944F5" w14:textId="3F4CFB0A" w:rsidR="00A92D68" w:rsidRDefault="00A92D68" w:rsidP="00A92D68">
      <w:pPr>
        <w:pStyle w:val="NO"/>
        <w:rPr>
          <w:rFonts w:eastAsia="MS Mincho"/>
        </w:rPr>
      </w:pPr>
      <w:r>
        <w:rPr>
          <w:rFonts w:eastAsia="MS Mincho"/>
        </w:rPr>
        <w:t>NOTE</w:t>
      </w:r>
      <w:r w:rsidR="008F01AE">
        <w:rPr>
          <w:rFonts w:eastAsia="MS Mincho"/>
        </w:rPr>
        <w:t> 7</w:t>
      </w:r>
      <w:r>
        <w:rPr>
          <w:rFonts w:eastAsia="MS Mincho"/>
        </w:rPr>
        <w:t>:</w:t>
      </w:r>
      <w:r>
        <w:rPr>
          <w:rFonts w:eastAsia="MS Mincho"/>
        </w:rPr>
        <w:tab/>
        <w:t>For the sake of clarity, SEPPs are not depicted in the Figure 5.18.1-2.</w:t>
      </w:r>
    </w:p>
    <w:p w14:paraId="5CB12480" w14:textId="77777777" w:rsidR="00D40151" w:rsidRPr="001B7C50" w:rsidRDefault="00D40151" w:rsidP="00D40151">
      <w:pPr>
        <w:pStyle w:val="Heading3"/>
      </w:pPr>
      <w:bookmarkStart w:id="3411" w:name="_CR5_18_2"/>
      <w:bookmarkStart w:id="3412" w:name="_Toc185600998"/>
      <w:bookmarkEnd w:id="3411"/>
      <w:r w:rsidRPr="001B7C50">
        <w:t>5.18.2</w:t>
      </w:r>
      <w:r w:rsidRPr="001B7C50">
        <w:tab/>
        <w:t>Broadcast system information for network sharing</w:t>
      </w:r>
      <w:bookmarkEnd w:id="3404"/>
      <w:bookmarkEnd w:id="3405"/>
      <w:bookmarkEnd w:id="3406"/>
      <w:bookmarkEnd w:id="3407"/>
      <w:bookmarkEnd w:id="3408"/>
      <w:bookmarkEnd w:id="3409"/>
      <w:bookmarkEnd w:id="3412"/>
    </w:p>
    <w:p w14:paraId="12D23990" w14:textId="561E46D2"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r w:rsidR="00A92D68">
        <w:t>, including the PLMN IDs which represent the participating operators in case of Indirect Network Sharing as specified in clause 5.18.1</w:t>
      </w:r>
      <w:r w:rsidRPr="001B7C50">
        <w:t>.</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4B946252" w14:textId="485C96A6" w:rsidR="00A92D68" w:rsidRPr="00A92D68" w:rsidRDefault="00A92D68" w:rsidP="002C13BE">
      <w:pPr>
        <w:pStyle w:val="NO"/>
        <w:rPr>
          <w:rFonts w:eastAsia="MS Mincho"/>
        </w:rPr>
      </w:pPr>
      <w:bookmarkStart w:id="3413" w:name="_Toc20150000"/>
      <w:bookmarkStart w:id="3414" w:name="_Toc27846799"/>
      <w:bookmarkStart w:id="3415" w:name="_Toc36187930"/>
      <w:bookmarkStart w:id="3416" w:name="_Toc45183834"/>
      <w:bookmarkStart w:id="3417" w:name="_Toc47342676"/>
      <w:bookmarkStart w:id="3418" w:name="_Toc51769377"/>
      <w:r>
        <w:rPr>
          <w:rFonts w:eastAsia="MS Mincho"/>
        </w:rPr>
        <w:t>NOTE:</w:t>
      </w:r>
      <w:r>
        <w:rPr>
          <w:rFonts w:eastAsia="MS Mincho"/>
        </w:rPr>
        <w:tab/>
        <w:t>In the case of Indirect Network Sharing, the PLMN ID representing the participating operator which is broadcasted in the Broadcast System Information can be a PLMN ID which is different from HPLMN ID of</w:t>
      </w:r>
      <w:r w:rsidR="008F01AE">
        <w:rPr>
          <w:rFonts w:eastAsia="MS Mincho"/>
        </w:rPr>
        <w:t xml:space="preserve"> the</w:t>
      </w:r>
      <w:r>
        <w:rPr>
          <w:rFonts w:eastAsia="MS Mincho"/>
        </w:rPr>
        <w:t xml:space="preserve"> participating operator.</w:t>
      </w:r>
    </w:p>
    <w:p w14:paraId="7EAC8CA1" w14:textId="585B8F46" w:rsidR="00D40151" w:rsidRPr="001B7C50" w:rsidRDefault="00D40151" w:rsidP="00D40151">
      <w:pPr>
        <w:pStyle w:val="Heading3"/>
        <w:rPr>
          <w:rFonts w:eastAsia="MS Mincho"/>
        </w:rPr>
      </w:pPr>
      <w:bookmarkStart w:id="3419" w:name="_CR5_18_2a"/>
      <w:bookmarkStart w:id="3420" w:name="_Toc185600999"/>
      <w:bookmarkEnd w:id="3419"/>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413"/>
      <w:bookmarkEnd w:id="3414"/>
      <w:bookmarkEnd w:id="3415"/>
      <w:bookmarkEnd w:id="3416"/>
      <w:bookmarkEnd w:id="3417"/>
      <w:bookmarkEnd w:id="3418"/>
      <w:bookmarkEnd w:id="3420"/>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421" w:name="_Toc20150001"/>
      <w:bookmarkStart w:id="3422" w:name="_Toc27846800"/>
      <w:bookmarkStart w:id="3423" w:name="_Toc36187931"/>
      <w:bookmarkStart w:id="3424" w:name="_Toc45183835"/>
      <w:bookmarkStart w:id="3425" w:name="_Toc47342677"/>
      <w:bookmarkStart w:id="3426"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427" w:name="_CR5_18_3"/>
      <w:bookmarkStart w:id="3428" w:name="_Toc185601000"/>
      <w:bookmarkEnd w:id="3427"/>
      <w:r w:rsidRPr="001B7C50">
        <w:rPr>
          <w:rFonts w:eastAsia="MS Mincho"/>
        </w:rPr>
        <w:t>5.18.3</w:t>
      </w:r>
      <w:r w:rsidRPr="001B7C50">
        <w:rPr>
          <w:rFonts w:eastAsia="MS Mincho"/>
        </w:rPr>
        <w:tab/>
        <w:t>Network selection by the UE</w:t>
      </w:r>
      <w:bookmarkEnd w:id="3421"/>
      <w:bookmarkEnd w:id="3422"/>
      <w:bookmarkEnd w:id="3423"/>
      <w:bookmarkEnd w:id="3424"/>
      <w:bookmarkEnd w:id="3425"/>
      <w:bookmarkEnd w:id="3426"/>
      <w:bookmarkEnd w:id="3428"/>
    </w:p>
    <w:p w14:paraId="429917EA" w14:textId="0D7635D5" w:rsidR="00D40151" w:rsidRPr="001B7C50" w:rsidRDefault="00D40151" w:rsidP="00D40151">
      <w:pPr>
        <w:pStyle w:val="NO"/>
        <w:rPr>
          <w:rFonts w:eastAsia="MS Mincho"/>
        </w:rPr>
      </w:pPr>
      <w:r w:rsidRPr="001B7C50">
        <w:rPr>
          <w:rFonts w:eastAsia="MS Mincho"/>
        </w:rPr>
        <w:t>NOTE</w:t>
      </w:r>
      <w:r w:rsidR="00A92D68">
        <w:rPr>
          <w:rFonts w:eastAsia="MS Mincho"/>
        </w:rPr>
        <w:t> 1</w:t>
      </w:r>
      <w:r w:rsidRPr="001B7C50">
        <w:rPr>
          <w:rFonts w:eastAsia="MS Mincho"/>
        </w:rPr>
        <w:t>:</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30965911" w:rsidR="00D40151" w:rsidRPr="001B7C50" w:rsidRDefault="00D40151" w:rsidP="00D40151">
      <w:pPr>
        <w:rPr>
          <w:rFonts w:eastAsia="MS Mincho"/>
        </w:rPr>
      </w:pPr>
      <w:r w:rsidRPr="001B7C50">
        <w:rPr>
          <w:rFonts w:eastAsia="MS Mincho"/>
        </w:rPr>
        <w:t>Each cell in shared NG-RAN shall in the broadcast system information include the PLMN</w:t>
      </w:r>
      <w:r w:rsidR="008F01AE">
        <w:rPr>
          <w:rFonts w:eastAsia="MS Mincho"/>
        </w:rPr>
        <w:t xml:space="preserve"> </w:t>
      </w:r>
      <w:r w:rsidRPr="001B7C50">
        <w:rPr>
          <w:rFonts w:eastAsia="MS Mincho"/>
        </w:rPr>
        <w:t>IDs concerning available core network operators in the shared network.</w:t>
      </w:r>
    </w:p>
    <w:p w14:paraId="08BB548F" w14:textId="12E3A0CB"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w:t>
      </w:r>
      <w:r w:rsidR="008F01AE">
        <w:rPr>
          <w:rFonts w:eastAsia="MS Mincho"/>
        </w:rPr>
        <w:t xml:space="preserve"> </w:t>
      </w:r>
      <w:r w:rsidRPr="001B7C50">
        <w:rPr>
          <w:rFonts w:eastAsia="MS Mincho"/>
        </w:rPr>
        <w:t>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6A9A75CD" w14:textId="419C4764" w:rsidR="00A92D68" w:rsidRPr="001B7C50" w:rsidRDefault="00A92D68" w:rsidP="00A92D68">
      <w:pPr>
        <w:pStyle w:val="NO"/>
        <w:rPr>
          <w:rFonts w:eastAsia="MS Mincho"/>
        </w:rPr>
      </w:pPr>
      <w:r w:rsidRPr="001B7C50">
        <w:rPr>
          <w:rFonts w:eastAsia="MS Mincho"/>
        </w:rPr>
        <w:t>NOTE</w:t>
      </w:r>
      <w:r>
        <w:rPr>
          <w:rFonts w:eastAsia="MS Mincho"/>
        </w:rPr>
        <w:t> 2</w:t>
      </w:r>
      <w:r w:rsidRPr="001B7C50">
        <w:rPr>
          <w:rFonts w:eastAsia="MS Mincho"/>
        </w:rPr>
        <w:t>:</w:t>
      </w:r>
      <w:r w:rsidRPr="001B7C50">
        <w:rPr>
          <w:rFonts w:eastAsia="MS Mincho"/>
        </w:rPr>
        <w:tab/>
      </w:r>
      <w:r>
        <w:rPr>
          <w:rFonts w:eastAsia="MS Mincho"/>
        </w:rPr>
        <w:t xml:space="preserve">For Indirect Network Sharing as specified in clause 5.18.1, the broadcast PLMN IDs include the PLMN IDs representing participating operators and a UE from </w:t>
      </w:r>
      <w:r w:rsidR="008F01AE">
        <w:rPr>
          <w:rFonts w:eastAsia="MS Mincho"/>
        </w:rPr>
        <w:t xml:space="preserve">a </w:t>
      </w:r>
      <w:r>
        <w:rPr>
          <w:rFonts w:eastAsia="MS Mincho"/>
        </w:rPr>
        <w:t>participating operator selects a PLMN ID representing the participating operator as specified in TS 23.122 [17].</w:t>
      </w:r>
    </w:p>
    <w:p w14:paraId="3198981A" w14:textId="26F5FDAA" w:rsidR="008F01AE" w:rsidRPr="001B7C50" w:rsidRDefault="008F01AE" w:rsidP="008F01AE">
      <w:pPr>
        <w:pStyle w:val="NO"/>
        <w:rPr>
          <w:rFonts w:eastAsia="MS Mincho"/>
        </w:rPr>
      </w:pPr>
      <w:r w:rsidRPr="001B7C50">
        <w:rPr>
          <w:rFonts w:eastAsia="MS Mincho"/>
        </w:rPr>
        <w:t>NOTE</w:t>
      </w:r>
      <w:r>
        <w:rPr>
          <w:rFonts w:eastAsia="MS Mincho"/>
        </w:rPr>
        <w:t> 3</w:t>
      </w:r>
      <w:r w:rsidRPr="001B7C50">
        <w:rPr>
          <w:rFonts w:eastAsia="MS Mincho"/>
        </w:rPr>
        <w:t>:</w:t>
      </w:r>
      <w:r w:rsidRPr="001B7C50">
        <w:rPr>
          <w:rFonts w:eastAsia="MS Mincho"/>
        </w:rPr>
        <w:tab/>
      </w:r>
      <w:r>
        <w:rPr>
          <w:rFonts w:eastAsia="MS Mincho"/>
        </w:rPr>
        <w:t>The serving AMF of hosting operator's network acquires the relevant UE subscription data from the participating operator's network during the Registration procedure as described in clause 4.2.2.2.2 of TS 23.502 [3].</w:t>
      </w:r>
    </w:p>
    <w:p w14:paraId="364D7922" w14:textId="222CBF8A" w:rsidR="00A92D68" w:rsidRDefault="00A92D68" w:rsidP="00D40151">
      <w:pPr>
        <w:rPr>
          <w:rFonts w:eastAsia="MS Mincho"/>
        </w:rPr>
      </w:pPr>
      <w:r>
        <w:rPr>
          <w:rFonts w:eastAsia="MS Mincho"/>
        </w:rPr>
        <w:t xml:space="preserve">In the case of </w:t>
      </w:r>
      <w:r w:rsidR="008F01AE">
        <w:rPr>
          <w:rFonts w:eastAsia="MS Mincho"/>
        </w:rPr>
        <w:t>I</w:t>
      </w:r>
      <w:r>
        <w:rPr>
          <w:rFonts w:eastAsia="MS Mincho"/>
        </w:rPr>
        <w:t xml:space="preserve">ndirect </w:t>
      </w:r>
      <w:r w:rsidR="008F01AE">
        <w:rPr>
          <w:rFonts w:eastAsia="MS Mincho"/>
        </w:rPr>
        <w:t>N</w:t>
      </w:r>
      <w:r>
        <w:rPr>
          <w:rFonts w:eastAsia="MS Mincho"/>
        </w:rPr>
        <w:t xml:space="preserve">etwork </w:t>
      </w:r>
      <w:r w:rsidR="008F01AE">
        <w:rPr>
          <w:rFonts w:eastAsia="MS Mincho"/>
        </w:rPr>
        <w:t>S</w:t>
      </w:r>
      <w:r>
        <w:rPr>
          <w:rFonts w:eastAsia="MS Mincho"/>
        </w:rPr>
        <w:t>haring, in this Release of the specifications, if hosting operator</w:t>
      </w:r>
      <w:r w:rsidR="008F01AE">
        <w:rPr>
          <w:rFonts w:eastAsia="MS Mincho"/>
        </w:rPr>
        <w:t>'s network</w:t>
      </w:r>
      <w:r>
        <w:rPr>
          <w:rFonts w:eastAsia="MS Mincho"/>
        </w:rPr>
        <w:t xml:space="preserve"> identifies that </w:t>
      </w:r>
      <w:r w:rsidR="008F01AE">
        <w:rPr>
          <w:rFonts w:eastAsia="MS Mincho"/>
        </w:rPr>
        <w:t xml:space="preserve">a </w:t>
      </w:r>
      <w:r>
        <w:rPr>
          <w:rFonts w:eastAsia="MS Mincho"/>
        </w:rPr>
        <w:t xml:space="preserve">UE is not from </w:t>
      </w:r>
      <w:r w:rsidR="008F01AE">
        <w:rPr>
          <w:rFonts w:eastAsia="MS Mincho"/>
        </w:rPr>
        <w:t xml:space="preserve">a </w:t>
      </w:r>
      <w:r>
        <w:rPr>
          <w:rFonts w:eastAsia="MS Mincho"/>
        </w:rPr>
        <w:t xml:space="preserve">participating operator when </w:t>
      </w:r>
      <w:r w:rsidR="008F01AE">
        <w:rPr>
          <w:rFonts w:eastAsia="MS Mincho"/>
        </w:rPr>
        <w:t xml:space="preserve">the </w:t>
      </w:r>
      <w:r>
        <w:rPr>
          <w:rFonts w:eastAsia="MS Mincho"/>
        </w:rPr>
        <w:t xml:space="preserve">UE selects a PLMN ID representing </w:t>
      </w:r>
      <w:r w:rsidR="008F01AE">
        <w:rPr>
          <w:rFonts w:eastAsia="MS Mincho"/>
        </w:rPr>
        <w:t xml:space="preserve">the </w:t>
      </w:r>
      <w:r>
        <w:rPr>
          <w:rFonts w:eastAsia="MS Mincho"/>
        </w:rPr>
        <w:t>participating operator, then the hosting operator network rejects the UE with an existing cause value</w:t>
      </w:r>
      <w:r w:rsidR="008F01AE">
        <w:rPr>
          <w:rFonts w:eastAsia="MS Mincho"/>
        </w:rPr>
        <w:t xml:space="preserve"> during the registration procedure</w:t>
      </w:r>
      <w:r>
        <w:rPr>
          <w:rFonts w:eastAsia="MS Mincho"/>
        </w:rPr>
        <w:t>.</w:t>
      </w:r>
    </w:p>
    <w:p w14:paraId="15A7B384" w14:textId="13FB99F1"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29BCE4E8" w:rsidR="00D40151" w:rsidRPr="001B7C50" w:rsidRDefault="00D40151" w:rsidP="00D40151">
      <w:pPr>
        <w:rPr>
          <w:lang w:eastAsia="ko-KR"/>
        </w:rPr>
      </w:pPr>
      <w:r w:rsidRPr="001B7C50">
        <w:rPr>
          <w:lang w:eastAsia="ko-KR"/>
        </w:rPr>
        <w:t>UE uses all of the received broadcast PLMN</w:t>
      </w:r>
      <w:r w:rsidR="008F01AE">
        <w:rPr>
          <w:lang w:eastAsia="ko-KR"/>
        </w:rPr>
        <w:t xml:space="preserve"> </w:t>
      </w:r>
      <w:r w:rsidRPr="001B7C50">
        <w:rPr>
          <w:lang w:eastAsia="ko-KR"/>
        </w:rPr>
        <w:t>IDs in its cell and PLMN (re)selection processes.</w:t>
      </w:r>
    </w:p>
    <w:p w14:paraId="249FABE7" w14:textId="77777777" w:rsidR="00D40151" w:rsidRPr="001B7C50" w:rsidRDefault="00D40151" w:rsidP="00D40151">
      <w:pPr>
        <w:pStyle w:val="Heading3"/>
      </w:pPr>
      <w:bookmarkStart w:id="3429" w:name="_CR5_18_4"/>
      <w:bookmarkStart w:id="3430" w:name="_Toc20150002"/>
      <w:bookmarkStart w:id="3431" w:name="_Toc27846801"/>
      <w:bookmarkStart w:id="3432" w:name="_Toc36187932"/>
      <w:bookmarkStart w:id="3433" w:name="_Toc45183836"/>
      <w:bookmarkStart w:id="3434" w:name="_Toc47342678"/>
      <w:bookmarkStart w:id="3435" w:name="_Toc51769379"/>
      <w:bookmarkStart w:id="3436" w:name="_Toc185601001"/>
      <w:bookmarkEnd w:id="3429"/>
      <w:r w:rsidRPr="001B7C50">
        <w:t>5.18.4</w:t>
      </w:r>
      <w:r w:rsidRPr="001B7C50">
        <w:tab/>
        <w:t>Network selection by the network</w:t>
      </w:r>
      <w:bookmarkEnd w:id="3430"/>
      <w:bookmarkEnd w:id="3431"/>
      <w:bookmarkEnd w:id="3432"/>
      <w:bookmarkEnd w:id="3433"/>
      <w:bookmarkEnd w:id="3434"/>
      <w:bookmarkEnd w:id="3435"/>
      <w:bookmarkEnd w:id="3436"/>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 xml:space="preserve">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w:t>
      </w:r>
      <w:r w:rsidRPr="001B7C50">
        <w:lastRenderedPageBreak/>
        <w:t>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437" w:name="_Toc20150003"/>
      <w:bookmarkStart w:id="3438" w:name="_Toc27846802"/>
      <w:bookmarkStart w:id="3439" w:name="_Toc36187933"/>
      <w:bookmarkStart w:id="3440" w:name="_Toc45183837"/>
      <w:bookmarkStart w:id="3441" w:name="_Toc47342679"/>
      <w:bookmarkStart w:id="3442"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443" w:name="_CR5_18_5"/>
      <w:bookmarkStart w:id="3444" w:name="_Toc185601002"/>
      <w:bookmarkEnd w:id="3443"/>
      <w:r w:rsidRPr="001B7C50">
        <w:t>5.18.5</w:t>
      </w:r>
      <w:r w:rsidRPr="001B7C50">
        <w:tab/>
        <w:t>Network Sharing and Network Slicing</w:t>
      </w:r>
      <w:bookmarkEnd w:id="3437"/>
      <w:bookmarkEnd w:id="3438"/>
      <w:bookmarkEnd w:id="3439"/>
      <w:bookmarkEnd w:id="3440"/>
      <w:bookmarkEnd w:id="3441"/>
      <w:bookmarkEnd w:id="3442"/>
      <w:bookmarkEnd w:id="3444"/>
    </w:p>
    <w:p w14:paraId="7A625BAC" w14:textId="0F8B9068" w:rsidR="00A92D68"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w:t>
      </w:r>
    </w:p>
    <w:p w14:paraId="3E26BAC0" w14:textId="782F9A14" w:rsidR="00D40151" w:rsidRPr="001B7C50" w:rsidRDefault="00D40151" w:rsidP="00D40151">
      <w:pPr>
        <w:rPr>
          <w:rFonts w:eastAsia="MS Mincho"/>
        </w:rPr>
      </w:pPr>
      <w:r w:rsidRPr="001B7C50">
        <w:rPr>
          <w:rFonts w:eastAsia="MS Mincho"/>
        </w:rPr>
        <w:t>In the case of</w:t>
      </w:r>
      <w:r w:rsidR="00A92D68">
        <w:rPr>
          <w:rFonts w:eastAsia="MS Mincho"/>
        </w:rPr>
        <w:t xml:space="preserve"> 5G MOCN</w:t>
      </w:r>
      <w:r w:rsidRPr="001B7C50">
        <w:rPr>
          <w:rFonts w:eastAsia="MS Mincho"/>
        </w:rPr>
        <w:t>, each PLMN or SNPN sharing the NG-RAN defines and supports its PLMN- or SNPN- specific set of slices that are supported by the common NG-RAN.</w:t>
      </w:r>
    </w:p>
    <w:p w14:paraId="5D24633D" w14:textId="7D579E60" w:rsidR="00A92D68" w:rsidRDefault="00A92D68" w:rsidP="00A92D68">
      <w:pPr>
        <w:rPr>
          <w:rFonts w:eastAsia="MS Mincho"/>
        </w:rPr>
      </w:pPr>
      <w:bookmarkStart w:id="3445" w:name="_Toc20150004"/>
      <w:bookmarkStart w:id="3446" w:name="_Toc27846803"/>
      <w:bookmarkStart w:id="3447" w:name="_Toc36187934"/>
      <w:bookmarkStart w:id="3448" w:name="_Toc45183838"/>
      <w:bookmarkStart w:id="3449" w:name="_Toc47342680"/>
      <w:bookmarkStart w:id="3450" w:name="_Toc51769381"/>
      <w:r>
        <w:rPr>
          <w:rFonts w:eastAsia="MS Mincho"/>
        </w:rPr>
        <w:t>In the case of Indirect Network Sharing, the differences of Network Slicing handling is performed as the follows:</w:t>
      </w:r>
    </w:p>
    <w:p w14:paraId="59E9C9C1" w14:textId="1DB6A6D9" w:rsidR="00A92D68" w:rsidRDefault="00A92D68" w:rsidP="00A92D68">
      <w:pPr>
        <w:pStyle w:val="B1"/>
        <w:rPr>
          <w:rFonts w:eastAsia="MS Mincho"/>
        </w:rPr>
      </w:pPr>
      <w:r>
        <w:rPr>
          <w:rFonts w:eastAsia="MS Mincho"/>
        </w:rPr>
        <w:t>-</w:t>
      </w:r>
      <w:r>
        <w:rPr>
          <w:rFonts w:eastAsia="MS Mincho"/>
        </w:rPr>
        <w:tab/>
        <w:t>If, in an Indirect Network Sharing area, the selected PLMN ID</w:t>
      </w:r>
      <w:r w:rsidR="006E128B">
        <w:rPr>
          <w:rFonts w:eastAsia="MS Mincho"/>
        </w:rPr>
        <w:t xml:space="preserve"> which is broadcasted by shared RAN</w:t>
      </w:r>
      <w:r>
        <w:rPr>
          <w:rFonts w:eastAsia="MS Mincho"/>
        </w:rPr>
        <w:t xml:space="preserve"> is the HPLMN ID or EHPLMN ID (which is not derived from UE's SUPI) of the UE, from the network side, the network slicing handling shall be performed as defined in</w:t>
      </w:r>
      <w:r w:rsidR="0071443B">
        <w:rPr>
          <w:rFonts w:eastAsia="MS Mincho"/>
        </w:rPr>
        <w:t xml:space="preserve"> clause 5.15.4 and</w:t>
      </w:r>
      <w:r>
        <w:rPr>
          <w:rFonts w:eastAsia="MS Mincho"/>
        </w:rPr>
        <w:t xml:space="preserve"> clause 5.15.6. The changes compared to baseline operations are as follows:</w:t>
      </w:r>
    </w:p>
    <w:p w14:paraId="61DDFAC1" w14:textId="1A15C47D" w:rsidR="00A92D68" w:rsidRDefault="00A92D68" w:rsidP="00A92D68">
      <w:pPr>
        <w:pStyle w:val="B2"/>
        <w:rPr>
          <w:rFonts w:eastAsia="MS Mincho"/>
        </w:rPr>
      </w:pPr>
      <w:r>
        <w:rPr>
          <w:rFonts w:eastAsia="MS Mincho"/>
        </w:rPr>
        <w:t>-</w:t>
      </w:r>
      <w:r>
        <w:rPr>
          <w:rFonts w:eastAsia="MS Mincho"/>
        </w:rPr>
        <w:tab/>
        <w:t>During Registration procedure, the</w:t>
      </w:r>
      <w:r w:rsidR="0071443B">
        <w:rPr>
          <w:rFonts w:eastAsia="MS Mincho"/>
        </w:rPr>
        <w:t xml:space="preserve"> UE includes</w:t>
      </w:r>
      <w:r>
        <w:rPr>
          <w:rFonts w:eastAsia="MS Mincho"/>
        </w:rPr>
        <w:t xml:space="preserve"> S-NSSAI(s) of participating operator</w:t>
      </w:r>
      <w:r w:rsidR="0071443B">
        <w:rPr>
          <w:rFonts w:eastAsia="MS Mincho"/>
        </w:rPr>
        <w:t xml:space="preserve"> in the NAS Registration Request messages</w:t>
      </w:r>
      <w:r>
        <w:rPr>
          <w:rFonts w:eastAsia="MS Mincho"/>
        </w:rPr>
        <w:t xml:space="preserve"> as described in TS 24.501 [47]. After receiving the Registration Request including the above information, the serving AMF determines the corresponding S-NSSAIs of hosting operator based on the</w:t>
      </w:r>
      <w:r w:rsidR="006E128B">
        <w:rPr>
          <w:rFonts w:eastAsia="MS Mincho"/>
        </w:rPr>
        <w:t xml:space="preserve"> Subscribed S-NSSAIs and slice</w:t>
      </w:r>
      <w:r>
        <w:rPr>
          <w:rFonts w:eastAsia="MS Mincho"/>
        </w:rPr>
        <w:t xml:space="preserve"> mapping</w:t>
      </w:r>
      <w:r w:rsidR="006E128B">
        <w:rPr>
          <w:rFonts w:eastAsia="MS Mincho"/>
        </w:rPr>
        <w:t xml:space="preserve"> information from the HPLMN S-NSSAI(s) to the S-NSSAI(s)</w:t>
      </w:r>
      <w:r w:rsidR="0071443B">
        <w:rPr>
          <w:rFonts w:eastAsia="MS Mincho"/>
        </w:rPr>
        <w:t xml:space="preserve"> of the hosting operator</w:t>
      </w:r>
      <w:r w:rsidR="006E128B">
        <w:rPr>
          <w:rFonts w:eastAsia="MS Mincho"/>
        </w:rPr>
        <w:t xml:space="preserve"> locally</w:t>
      </w:r>
      <w:r>
        <w:rPr>
          <w:rFonts w:eastAsia="MS Mincho"/>
        </w:rPr>
        <w:t xml:space="preserve"> or the</w:t>
      </w:r>
      <w:r w:rsidR="006E128B">
        <w:rPr>
          <w:rFonts w:eastAsia="MS Mincho"/>
        </w:rPr>
        <w:t xml:space="preserve"> slice</w:t>
      </w:r>
      <w:r>
        <w:rPr>
          <w:rFonts w:eastAsia="MS Mincho"/>
        </w:rPr>
        <w:t xml:space="preserve"> mapping</w:t>
      </w:r>
      <w:r w:rsidR="006E128B">
        <w:rPr>
          <w:rFonts w:eastAsia="MS Mincho"/>
        </w:rPr>
        <w:t xml:space="preserve"> information</w:t>
      </w:r>
      <w:r w:rsidR="0071443B">
        <w:rPr>
          <w:rFonts w:eastAsia="MS Mincho"/>
        </w:rPr>
        <w:t xml:space="preserve"> received</w:t>
      </w:r>
      <w:r>
        <w:rPr>
          <w:rFonts w:eastAsia="MS Mincho"/>
        </w:rPr>
        <w:t xml:space="preserve"> from the NSSF of hosting operator's network. The serving AMF further checks whether the corresponding S-NSSAIs of hosting operator </w:t>
      </w:r>
      <w:r w:rsidR="0071443B">
        <w:rPr>
          <w:rFonts w:eastAsia="MS Mincho"/>
        </w:rPr>
        <w:t xml:space="preserve">are </w:t>
      </w:r>
      <w:r>
        <w:rPr>
          <w:rFonts w:eastAsia="MS Mincho"/>
        </w:rPr>
        <w:t xml:space="preserve">supported by the shared RAN. If none of the corresponding S-NSSAIs of hosting operator </w:t>
      </w:r>
      <w:r w:rsidR="0071443B">
        <w:rPr>
          <w:rFonts w:eastAsia="MS Mincho"/>
        </w:rPr>
        <w:t xml:space="preserve">is </w:t>
      </w:r>
      <w:r>
        <w:rPr>
          <w:rFonts w:eastAsia="MS Mincho"/>
        </w:rPr>
        <w:t>supported</w:t>
      </w:r>
      <w:r w:rsidR="0071443B">
        <w:rPr>
          <w:rFonts w:eastAsia="MS Mincho"/>
        </w:rPr>
        <w:t>,</w:t>
      </w:r>
      <w:r>
        <w:rPr>
          <w:rFonts w:eastAsia="MS Mincho"/>
        </w:rPr>
        <w:t xml:space="preserve"> the serving AMF rejects the Registration Request. Otherwise the serving AMF continues the Registration procedure and sends to the UE Allowed NSSAI, Partially Allowed NSSAI, </w:t>
      </w:r>
      <w:r w:rsidR="006E128B">
        <w:rPr>
          <w:rFonts w:eastAsia="MS Mincho"/>
        </w:rPr>
        <w:t>R</w:t>
      </w:r>
      <w:r>
        <w:rPr>
          <w:rFonts w:eastAsia="MS Mincho"/>
        </w:rPr>
        <w:t>ejected S-NSSAIs and Configured NSSAI only containing the S-NSSAI(s) of participating operator, i.e. HPLMN</w:t>
      </w:r>
      <w:r w:rsidR="0071443B">
        <w:rPr>
          <w:rFonts w:eastAsia="MS Mincho"/>
        </w:rPr>
        <w:t xml:space="preserve"> or EHPLMN</w:t>
      </w:r>
      <w:r>
        <w:rPr>
          <w:rFonts w:eastAsia="MS Mincho"/>
        </w:rPr>
        <w:t xml:space="preserve"> S-NSSAI(s) without mapping information. The serving AMF creates a list of S-NSSAIs of the hosting operator corresponding to the S-NSSAIs included in the Allowed NSSAI sent to the UE and includes these S-NSSAIs in the Allowed NSSAI in the signalling to the shared RAN and to the PCF during the AM policy association establishment.</w:t>
      </w:r>
      <w:r w:rsidR="006E128B">
        <w:rPr>
          <w:rFonts w:eastAsia="MS Mincho"/>
        </w:rPr>
        <w:t xml:space="preserve"> The UE Context in the serving AMF shall retain the slice mapping information</w:t>
      </w:r>
      <w:r w:rsidR="0071443B">
        <w:rPr>
          <w:rFonts w:eastAsia="MS Mincho"/>
        </w:rPr>
        <w:t>.</w:t>
      </w:r>
      <w:r>
        <w:rPr>
          <w:rFonts w:eastAsia="MS Mincho"/>
        </w:rPr>
        <w:t xml:space="preserve"> The above AMF functionality is applied also during UE Configuration Update procedure.</w:t>
      </w:r>
    </w:p>
    <w:p w14:paraId="4AF22E15" w14:textId="69652860" w:rsidR="006E128B" w:rsidRDefault="006E128B" w:rsidP="00257279">
      <w:pPr>
        <w:pStyle w:val="NO"/>
        <w:rPr>
          <w:rFonts w:eastAsia="MS Mincho"/>
        </w:rPr>
      </w:pPr>
      <w:r>
        <w:rPr>
          <w:rFonts w:eastAsia="MS Mincho"/>
        </w:rPr>
        <w:t>NOTE 1:</w:t>
      </w:r>
      <w:r>
        <w:rPr>
          <w:rFonts w:eastAsia="MS Mincho"/>
        </w:rPr>
        <w:tab/>
        <w:t>In the case of Indirect Network Sharing, to support EHPLMN ID broadcast option, as deployment requirement</w:t>
      </w:r>
      <w:r w:rsidR="0071443B">
        <w:rPr>
          <w:rFonts w:eastAsia="MS Mincho"/>
        </w:rPr>
        <w:t>,</w:t>
      </w:r>
      <w:r>
        <w:rPr>
          <w:rFonts w:eastAsia="MS Mincho"/>
        </w:rPr>
        <w:t xml:space="preserve"> the S-NSSAI value </w:t>
      </w:r>
      <w:r w:rsidR="0071443B">
        <w:rPr>
          <w:rFonts w:eastAsia="MS Mincho"/>
        </w:rPr>
        <w:t xml:space="preserve">supported by </w:t>
      </w:r>
      <w:r>
        <w:rPr>
          <w:rFonts w:eastAsia="MS Mincho"/>
        </w:rPr>
        <w:t>the EHPLMN is</w:t>
      </w:r>
      <w:r w:rsidR="0071443B">
        <w:rPr>
          <w:rFonts w:eastAsia="MS Mincho"/>
        </w:rPr>
        <w:t xml:space="preserve"> the</w:t>
      </w:r>
      <w:r>
        <w:rPr>
          <w:rFonts w:eastAsia="MS Mincho"/>
        </w:rPr>
        <w:t xml:space="preserve"> same as</w:t>
      </w:r>
      <w:r w:rsidR="0071443B">
        <w:rPr>
          <w:rFonts w:eastAsia="MS Mincho"/>
        </w:rPr>
        <w:t xml:space="preserve"> the</w:t>
      </w:r>
      <w:r>
        <w:rPr>
          <w:rFonts w:eastAsia="MS Mincho"/>
        </w:rPr>
        <w:t xml:space="preserve"> HPLMN S-NSSAI value.</w:t>
      </w:r>
    </w:p>
    <w:p w14:paraId="7015910B" w14:textId="49088E33" w:rsidR="00A92D68" w:rsidRDefault="00A92D68" w:rsidP="00A92D68">
      <w:pPr>
        <w:pStyle w:val="B2"/>
        <w:rPr>
          <w:rFonts w:eastAsia="MS Mincho"/>
        </w:rPr>
      </w:pPr>
      <w:r>
        <w:rPr>
          <w:rFonts w:eastAsia="MS Mincho"/>
        </w:rPr>
        <w:t>-</w:t>
      </w:r>
      <w:r>
        <w:rPr>
          <w:rFonts w:eastAsia="MS Mincho"/>
        </w:rPr>
        <w:tab/>
        <w:t>During PDU Session Establishment procedure, the UE includes the S-NSSAI(s) of participating operator in the PDU Session Establishment Request as described in TS 24.501 [47]. After receiving the S-NSSAI of participating operator from UE, the serving AMF uses the</w:t>
      </w:r>
      <w:r w:rsidR="006E128B">
        <w:rPr>
          <w:rFonts w:eastAsia="MS Mincho"/>
        </w:rPr>
        <w:t xml:space="preserve"> slice mapping information stored in the UE Context</w:t>
      </w:r>
      <w:r>
        <w:rPr>
          <w:rFonts w:eastAsia="MS Mincho"/>
        </w:rPr>
        <w:t xml:space="preserve"> to determine the S-NSSAI of hosting operator (i.e. VPLMN S-NSSAI) to be used as "the S-NSSAI belonging to the Allowed NSSAI" as defined in clause 5.15.6.</w:t>
      </w:r>
      <w:r w:rsidR="0071443B">
        <w:rPr>
          <w:rFonts w:eastAsia="MS Mincho"/>
        </w:rPr>
        <w:t xml:space="preserve"> The serving AMF sends the serving PLMN ID </w:t>
      </w:r>
      <w:r w:rsidR="0071443B">
        <w:rPr>
          <w:rFonts w:eastAsia="MS Mincho"/>
        </w:rPr>
        <w:lastRenderedPageBreak/>
        <w:t>(i.e. the selected PLMN ID representing the participating operator), VPLMN S-NSSAI (i.e. the corresponding S-NSSAI of the hosting operator) and HPLMN S-NSSAI to the V-SMF. The V-SMF can identify the Indirect Network Sharing case based on the serving PLMN ID and then it sends the HPLMN S-NSSAI in the PDU Session Establishment Accept message to the UE and uses the VPLMN S-NSSAI for the user plane handling (NG-RAN, V-UPF) in hosting operator's network.</w:t>
      </w:r>
    </w:p>
    <w:p w14:paraId="16A3CE1F" w14:textId="7AA1E56B" w:rsidR="00A92D68" w:rsidRDefault="00A92D68" w:rsidP="00A92D68">
      <w:pPr>
        <w:pStyle w:val="NO"/>
        <w:rPr>
          <w:rFonts w:eastAsia="MS Mincho"/>
        </w:rPr>
      </w:pPr>
      <w:r>
        <w:rPr>
          <w:rFonts w:eastAsia="MS Mincho"/>
        </w:rPr>
        <w:t>NOTE </w:t>
      </w:r>
      <w:r w:rsidR="006E128B">
        <w:rPr>
          <w:rFonts w:eastAsia="MS Mincho"/>
        </w:rPr>
        <w:t>2</w:t>
      </w:r>
      <w:r>
        <w:rPr>
          <w:rFonts w:eastAsia="MS Mincho"/>
        </w:rPr>
        <w:t>:</w:t>
      </w:r>
      <w:r>
        <w:rPr>
          <w:rFonts w:eastAsia="MS Mincho"/>
        </w:rPr>
        <w:tab/>
        <w:t>If NSSF is involved</w:t>
      </w:r>
      <w:r w:rsidR="006E128B">
        <w:rPr>
          <w:rFonts w:eastAsia="MS Mincho"/>
        </w:rPr>
        <w:t xml:space="preserve"> in the above cases</w:t>
      </w:r>
      <w:r>
        <w:rPr>
          <w:rFonts w:eastAsia="MS Mincho"/>
        </w:rPr>
        <w:t xml:space="preserve">, the AMF will </w:t>
      </w:r>
      <w:r w:rsidR="006E128B">
        <w:rPr>
          <w:rFonts w:eastAsia="MS Mincho"/>
        </w:rPr>
        <w:t xml:space="preserve">send </w:t>
      </w:r>
      <w:r>
        <w:rPr>
          <w:rFonts w:eastAsia="MS Mincho"/>
        </w:rPr>
        <w:t>HPLMN S-NSSAI</w:t>
      </w:r>
      <w:r w:rsidR="006E128B">
        <w:rPr>
          <w:rFonts w:eastAsia="MS Mincho"/>
        </w:rPr>
        <w:t>(s)</w:t>
      </w:r>
      <w:r>
        <w:rPr>
          <w:rFonts w:eastAsia="MS Mincho"/>
        </w:rPr>
        <w:t xml:space="preserve"> to the NSSF</w:t>
      </w:r>
      <w:r w:rsidR="006E128B">
        <w:rPr>
          <w:rFonts w:eastAsia="MS Mincho"/>
        </w:rPr>
        <w:t xml:space="preserve"> to retrieve the slice mapping information from the HPLMN S-NSSAI(s) to the VPLMN S-NSSAI(s)</w:t>
      </w:r>
      <w:r>
        <w:rPr>
          <w:rFonts w:eastAsia="MS Mincho"/>
        </w:rPr>
        <w:t>.</w:t>
      </w:r>
    </w:p>
    <w:p w14:paraId="6E61B2EC" w14:textId="41E3544C" w:rsidR="006E128B" w:rsidRDefault="006E128B" w:rsidP="00A92D68">
      <w:pPr>
        <w:pStyle w:val="NO"/>
        <w:rPr>
          <w:rFonts w:eastAsia="MS Mincho"/>
        </w:rPr>
      </w:pPr>
      <w:r>
        <w:rPr>
          <w:rFonts w:eastAsia="MS Mincho"/>
        </w:rPr>
        <w:t>NOTE 3:</w:t>
      </w:r>
      <w:r>
        <w:rPr>
          <w:rFonts w:eastAsia="MS Mincho"/>
        </w:rPr>
        <w:tab/>
        <w:t>In the case of Indirect Network Sharing, HPLMN/EHPLMN S-NSSAI is corresponding to S-NSSAI of participating operator and VPLMN S-NSSAI is corresponding to S-NSSAI of hosting operator.</w:t>
      </w:r>
    </w:p>
    <w:p w14:paraId="1A0165B3" w14:textId="5BBD39F3" w:rsidR="00A92D68" w:rsidRDefault="00A92D68" w:rsidP="00A92D68">
      <w:pPr>
        <w:pStyle w:val="NO"/>
        <w:rPr>
          <w:rFonts w:eastAsia="MS Mincho"/>
        </w:rPr>
      </w:pPr>
      <w:r>
        <w:rPr>
          <w:rFonts w:eastAsia="MS Mincho"/>
        </w:rPr>
        <w:t>NOTE </w:t>
      </w:r>
      <w:r w:rsidR="006E128B">
        <w:rPr>
          <w:rFonts w:eastAsia="MS Mincho"/>
        </w:rPr>
        <w:t>4</w:t>
      </w:r>
      <w:r>
        <w:rPr>
          <w:rFonts w:eastAsia="MS Mincho"/>
        </w:rPr>
        <w:t>:</w:t>
      </w:r>
      <w:r>
        <w:rPr>
          <w:rFonts w:eastAsia="MS Mincho"/>
        </w:rPr>
        <w:tab/>
        <w:t>In the case of Indirect Network Sharing, the shared RAN only needs to support the S-NSSAI of hosting operator and select the serving AMF as described in clause 5.15.5.2.1. Then, the shared RAN does not need to be provisioned with the</w:t>
      </w:r>
      <w:r w:rsidR="006E128B">
        <w:rPr>
          <w:rFonts w:eastAsia="MS Mincho"/>
        </w:rPr>
        <w:t xml:space="preserve"> slice</w:t>
      </w:r>
      <w:r>
        <w:rPr>
          <w:rFonts w:eastAsia="MS Mincho"/>
        </w:rPr>
        <w:t xml:space="preserve"> mapping information. The</w:t>
      </w:r>
      <w:r w:rsidR="006E128B">
        <w:rPr>
          <w:rFonts w:eastAsia="MS Mincho"/>
        </w:rPr>
        <w:t xml:space="preserve"> serving</w:t>
      </w:r>
      <w:r>
        <w:rPr>
          <w:rFonts w:eastAsia="MS Mincho"/>
        </w:rPr>
        <w:t xml:space="preserve"> AMF</w:t>
      </w:r>
      <w:r w:rsidR="0071443B">
        <w:rPr>
          <w:rFonts w:eastAsia="MS Mincho"/>
        </w:rPr>
        <w:t xml:space="preserve"> and V-SMF</w:t>
      </w:r>
      <w:r>
        <w:rPr>
          <w:rFonts w:eastAsia="MS Mincho"/>
        </w:rPr>
        <w:t xml:space="preserve"> with the above functionality will be selected in this case.</w:t>
      </w:r>
    </w:p>
    <w:p w14:paraId="771DE501" w14:textId="68441929" w:rsidR="00A92D68" w:rsidRDefault="00A92D68" w:rsidP="00A92D68">
      <w:pPr>
        <w:pStyle w:val="B1"/>
        <w:rPr>
          <w:rFonts w:eastAsia="MS Mincho"/>
        </w:rPr>
      </w:pPr>
      <w:r>
        <w:rPr>
          <w:rFonts w:eastAsia="MS Mincho"/>
        </w:rPr>
        <w:t>-</w:t>
      </w:r>
      <w:r>
        <w:rPr>
          <w:rFonts w:eastAsia="MS Mincho"/>
        </w:rPr>
        <w:tab/>
        <w:t xml:space="preserve">For other cases, i.e. the broadcast PLMN ID which represents the participating operator is different from HPLMN ID </w:t>
      </w:r>
      <w:r w:rsidR="0071443B">
        <w:rPr>
          <w:rFonts w:eastAsia="MS Mincho"/>
        </w:rPr>
        <w:t xml:space="preserve">and </w:t>
      </w:r>
      <w:r>
        <w:rPr>
          <w:rFonts w:eastAsia="MS Mincho"/>
        </w:rPr>
        <w:t>EHPLMN IDs of UE, the network slicing handling including UE and network shall comply with the roaming case as defined in clause 5.15.6. The applied S-NSSAI values for the PLMN ID selected by UE (i.e. the broadcast PLMN ID) are the S-NSSAI values of hosting operator.</w:t>
      </w:r>
    </w:p>
    <w:p w14:paraId="4F695687" w14:textId="11A19AA2" w:rsidR="00A92D68" w:rsidRDefault="00A92D68" w:rsidP="002C13BE">
      <w:pPr>
        <w:pStyle w:val="NO"/>
        <w:rPr>
          <w:rFonts w:eastAsia="MS Mincho"/>
        </w:rPr>
      </w:pPr>
      <w:r>
        <w:rPr>
          <w:rFonts w:eastAsia="MS Mincho"/>
        </w:rPr>
        <w:t>NOTE </w:t>
      </w:r>
      <w:r w:rsidR="006E128B">
        <w:rPr>
          <w:rFonts w:eastAsia="MS Mincho"/>
        </w:rPr>
        <w:t>5</w:t>
      </w:r>
      <w:r>
        <w:rPr>
          <w:rFonts w:eastAsia="MS Mincho"/>
        </w:rPr>
        <w:t>:</w:t>
      </w:r>
      <w:r>
        <w:rPr>
          <w:rFonts w:eastAsia="MS Mincho"/>
        </w:rPr>
        <w:tab/>
        <w:t>Which broadcast option to be used and whether to broadcast one or more PLMN ID(s) for each participating operator is determined based on the agreement between the hosting operator and participating operator.</w:t>
      </w:r>
    </w:p>
    <w:p w14:paraId="6ED73BC7" w14:textId="77777777" w:rsidR="00D40151" w:rsidRPr="001B7C50" w:rsidRDefault="00D40151" w:rsidP="00D40151">
      <w:pPr>
        <w:pStyle w:val="Heading2"/>
      </w:pPr>
      <w:bookmarkStart w:id="3451" w:name="_CR5_19"/>
      <w:bookmarkStart w:id="3452" w:name="_Toc185601003"/>
      <w:bookmarkEnd w:id="3451"/>
      <w:r w:rsidRPr="001B7C50">
        <w:t>5.19</w:t>
      </w:r>
      <w:r w:rsidRPr="001B7C50">
        <w:tab/>
        <w:t>Control Plane Load Control, Congestion and Overload Control</w:t>
      </w:r>
      <w:bookmarkEnd w:id="3445"/>
      <w:bookmarkEnd w:id="3446"/>
      <w:bookmarkEnd w:id="3447"/>
      <w:bookmarkEnd w:id="3448"/>
      <w:bookmarkEnd w:id="3449"/>
      <w:bookmarkEnd w:id="3450"/>
      <w:bookmarkEnd w:id="3452"/>
    </w:p>
    <w:p w14:paraId="521D2DF0" w14:textId="77777777" w:rsidR="00D40151" w:rsidRPr="001B7C50" w:rsidRDefault="00D40151" w:rsidP="00D40151">
      <w:pPr>
        <w:pStyle w:val="Heading3"/>
      </w:pPr>
      <w:bookmarkStart w:id="3453" w:name="_CR5_19_1"/>
      <w:bookmarkStart w:id="3454" w:name="_Toc20150005"/>
      <w:bookmarkStart w:id="3455" w:name="_Toc27846804"/>
      <w:bookmarkStart w:id="3456" w:name="_Toc36187935"/>
      <w:bookmarkStart w:id="3457" w:name="_Toc45183839"/>
      <w:bookmarkStart w:id="3458" w:name="_Toc47342681"/>
      <w:bookmarkStart w:id="3459" w:name="_Toc51769382"/>
      <w:bookmarkStart w:id="3460" w:name="_Toc185601004"/>
      <w:bookmarkEnd w:id="3453"/>
      <w:r w:rsidRPr="001B7C50">
        <w:t>5.19.1</w:t>
      </w:r>
      <w:r w:rsidRPr="001B7C50">
        <w:tab/>
        <w:t>General</w:t>
      </w:r>
      <w:bookmarkEnd w:id="3454"/>
      <w:bookmarkEnd w:id="3455"/>
      <w:bookmarkEnd w:id="3456"/>
      <w:bookmarkEnd w:id="3457"/>
      <w:bookmarkEnd w:id="3458"/>
      <w:bookmarkEnd w:id="3459"/>
      <w:bookmarkEnd w:id="3460"/>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7DD6459D" w14:textId="77777777" w:rsidR="00214C93" w:rsidRDefault="00214C93" w:rsidP="00214C93">
      <w:bookmarkStart w:id="3461" w:name="_CR5_19_2"/>
      <w:bookmarkStart w:id="3462" w:name="_Toc20150006"/>
      <w:bookmarkStart w:id="3463" w:name="_Toc27846805"/>
      <w:bookmarkStart w:id="3464" w:name="_Toc36187936"/>
      <w:bookmarkStart w:id="3465" w:name="_Toc45183840"/>
      <w:bookmarkStart w:id="3466" w:name="_Toc47342682"/>
      <w:bookmarkStart w:id="3467" w:name="_Toc51769383"/>
      <w:bookmarkEnd w:id="3461"/>
      <w:r>
        <w:t>AMF and SMFs may, based on operator's policy/configuration and/or upon detection of certain local events, e.g. massive UEs signalling from a UE group, or based on analytics about expected NF load for selected NFs in the network, subscribe at the NWDAF for Signalling Storm Analytics as specified in TS 23.288 [86] to obtain information related to signalling storms caused by excessive UE or NF signalling and may decide to take mitigations actions as described in the present clause 5.19 based on the received analytics information.</w:t>
      </w:r>
    </w:p>
    <w:p w14:paraId="6B083888" w14:textId="77777777" w:rsidR="00214C93" w:rsidRDefault="00214C93" w:rsidP="00214C93">
      <w:r>
        <w:t>In addition, 5GC NFs can consider signalling storm analytics provided by NWDAF as defined in clause 6.22.3 of TS 23.288 [86], to determine the control plane load Control, congestion and overload control, detail example actions of NFs are described in Table 6.22.3-3 in clause 6.22.3 of TS 23.288 [86].</w:t>
      </w:r>
    </w:p>
    <w:p w14:paraId="532486DE" w14:textId="3856D98C" w:rsidR="00D40151" w:rsidRPr="001B7C50" w:rsidRDefault="00D40151" w:rsidP="00D40151">
      <w:pPr>
        <w:pStyle w:val="Heading3"/>
      </w:pPr>
      <w:bookmarkStart w:id="3468" w:name="_Toc185601005"/>
      <w:r w:rsidRPr="001B7C50">
        <w:t>5.19.2</w:t>
      </w:r>
      <w:r w:rsidRPr="001B7C50">
        <w:tab/>
        <w:t>TNLA Load Balancing and TNLA Load Re-Balancing</w:t>
      </w:r>
      <w:bookmarkEnd w:id="3462"/>
      <w:bookmarkEnd w:id="3463"/>
      <w:bookmarkEnd w:id="3464"/>
      <w:bookmarkEnd w:id="3465"/>
      <w:bookmarkEnd w:id="3466"/>
      <w:bookmarkEnd w:id="3467"/>
      <w:bookmarkEnd w:id="3468"/>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69" w:name="_CR5_19_3"/>
      <w:bookmarkStart w:id="3470" w:name="_Toc20150007"/>
      <w:bookmarkStart w:id="3471" w:name="_Toc27846806"/>
      <w:bookmarkStart w:id="3472" w:name="_Toc36187937"/>
      <w:bookmarkStart w:id="3473" w:name="_Toc45183841"/>
      <w:bookmarkStart w:id="3474" w:name="_Toc47342683"/>
      <w:bookmarkStart w:id="3475" w:name="_Toc51769384"/>
      <w:bookmarkStart w:id="3476" w:name="_Toc185601006"/>
      <w:bookmarkEnd w:id="3469"/>
      <w:r w:rsidRPr="001B7C50">
        <w:t>5.19.3</w:t>
      </w:r>
      <w:r w:rsidRPr="001B7C50">
        <w:tab/>
        <w:t>AMF Load Balancing</w:t>
      </w:r>
      <w:bookmarkEnd w:id="3470"/>
      <w:bookmarkEnd w:id="3471"/>
      <w:bookmarkEnd w:id="3472"/>
      <w:bookmarkEnd w:id="3473"/>
      <w:bookmarkEnd w:id="3474"/>
      <w:bookmarkEnd w:id="3475"/>
      <w:bookmarkEnd w:id="3476"/>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lastRenderedPageBreak/>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77" w:name="_CR5_19_4"/>
      <w:bookmarkStart w:id="3478" w:name="_Toc20150008"/>
      <w:bookmarkStart w:id="3479" w:name="_Toc27846807"/>
      <w:bookmarkStart w:id="3480" w:name="_Toc36187938"/>
      <w:bookmarkStart w:id="3481" w:name="_Toc45183842"/>
      <w:bookmarkStart w:id="3482" w:name="_Toc47342684"/>
      <w:bookmarkStart w:id="3483" w:name="_Toc51769385"/>
      <w:bookmarkStart w:id="3484" w:name="_Toc185601007"/>
      <w:bookmarkEnd w:id="3477"/>
      <w:r w:rsidRPr="001B7C50">
        <w:t>5.19.4</w:t>
      </w:r>
      <w:r w:rsidRPr="001B7C50">
        <w:tab/>
        <w:t>AMF Load Re-Balancing</w:t>
      </w:r>
      <w:bookmarkEnd w:id="3478"/>
      <w:bookmarkEnd w:id="3479"/>
      <w:bookmarkEnd w:id="3480"/>
      <w:bookmarkEnd w:id="3481"/>
      <w:bookmarkEnd w:id="3482"/>
      <w:bookmarkEnd w:id="3483"/>
      <w:bookmarkEnd w:id="3484"/>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85" w:name="_CR5_19_5"/>
      <w:bookmarkStart w:id="3486" w:name="_Toc20150009"/>
      <w:bookmarkStart w:id="3487" w:name="_Toc27846808"/>
      <w:bookmarkStart w:id="3488" w:name="_Toc36187939"/>
      <w:bookmarkStart w:id="3489" w:name="_Toc45183843"/>
      <w:bookmarkStart w:id="3490" w:name="_Toc47342685"/>
      <w:bookmarkStart w:id="3491" w:name="_Toc51769386"/>
      <w:bookmarkStart w:id="3492" w:name="_Toc185601008"/>
      <w:bookmarkEnd w:id="3485"/>
      <w:r w:rsidRPr="001B7C50">
        <w:t>5.19.5</w:t>
      </w:r>
      <w:r w:rsidRPr="001B7C50">
        <w:tab/>
        <w:t>AMF Control Of Overload</w:t>
      </w:r>
      <w:bookmarkEnd w:id="3486"/>
      <w:bookmarkEnd w:id="3487"/>
      <w:bookmarkEnd w:id="3488"/>
      <w:bookmarkEnd w:id="3489"/>
      <w:bookmarkEnd w:id="3490"/>
      <w:bookmarkEnd w:id="3491"/>
      <w:bookmarkEnd w:id="3492"/>
    </w:p>
    <w:p w14:paraId="2BA60046" w14:textId="77777777" w:rsidR="00D40151" w:rsidRPr="001B7C50" w:rsidRDefault="00D40151" w:rsidP="00D40151">
      <w:pPr>
        <w:pStyle w:val="Heading4"/>
        <w:rPr>
          <w:lang w:eastAsia="ja-JP"/>
        </w:rPr>
      </w:pPr>
      <w:bookmarkStart w:id="3493" w:name="_CR5_19_5_1"/>
      <w:bookmarkStart w:id="3494" w:name="_Toc20150010"/>
      <w:bookmarkStart w:id="3495" w:name="_Toc27846809"/>
      <w:bookmarkStart w:id="3496" w:name="_Toc36187940"/>
      <w:bookmarkStart w:id="3497" w:name="_Toc45183844"/>
      <w:bookmarkStart w:id="3498" w:name="_Toc47342686"/>
      <w:bookmarkStart w:id="3499" w:name="_Toc51769387"/>
      <w:bookmarkStart w:id="3500" w:name="_Toc185601009"/>
      <w:bookmarkEnd w:id="3493"/>
      <w:r w:rsidRPr="001B7C50">
        <w:rPr>
          <w:lang w:eastAsia="ja-JP"/>
        </w:rPr>
        <w:t>5.19.5.1</w:t>
      </w:r>
      <w:r w:rsidRPr="001B7C50">
        <w:rPr>
          <w:lang w:eastAsia="ja-JP"/>
        </w:rPr>
        <w:tab/>
        <w:t>General</w:t>
      </w:r>
      <w:bookmarkEnd w:id="3494"/>
      <w:bookmarkEnd w:id="3495"/>
      <w:bookmarkEnd w:id="3496"/>
      <w:bookmarkEnd w:id="3497"/>
      <w:bookmarkEnd w:id="3498"/>
      <w:bookmarkEnd w:id="3499"/>
      <w:bookmarkEnd w:id="3500"/>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501" w:name="_CR5_19_5_2"/>
      <w:bookmarkStart w:id="3502" w:name="_Toc20150011"/>
      <w:bookmarkStart w:id="3503" w:name="_Toc27846810"/>
      <w:bookmarkStart w:id="3504" w:name="_Toc36187941"/>
      <w:bookmarkStart w:id="3505" w:name="_Toc45183845"/>
      <w:bookmarkStart w:id="3506" w:name="_Toc47342687"/>
      <w:bookmarkStart w:id="3507" w:name="_Toc51769388"/>
      <w:bookmarkStart w:id="3508" w:name="_Toc185601010"/>
      <w:bookmarkEnd w:id="3501"/>
      <w:r w:rsidRPr="001B7C50">
        <w:lastRenderedPageBreak/>
        <w:t>5.19.5.2</w:t>
      </w:r>
      <w:r w:rsidRPr="001B7C50">
        <w:tab/>
        <w:t>AMF Overload Control</w:t>
      </w:r>
      <w:bookmarkEnd w:id="3502"/>
      <w:bookmarkEnd w:id="3503"/>
      <w:bookmarkEnd w:id="3504"/>
      <w:bookmarkEnd w:id="3505"/>
      <w:bookmarkEnd w:id="3506"/>
      <w:bookmarkEnd w:id="3507"/>
      <w:bookmarkEnd w:id="3508"/>
    </w:p>
    <w:p w14:paraId="04997816" w14:textId="113A5DBC" w:rsidR="00D40151" w:rsidRPr="001B7C50" w:rsidRDefault="00D40151" w:rsidP="00D40151">
      <w:pPr>
        <w:rPr>
          <w:lang w:eastAsia="ja-JP"/>
        </w:rPr>
      </w:pPr>
      <w:r w:rsidRPr="001B7C50">
        <w:rPr>
          <w:lang w:eastAsia="ja-JP"/>
        </w:rPr>
        <w:t>Under unusual circumstances, if AMF has reached overload situation</w:t>
      </w:r>
      <w:r w:rsidR="00214C93">
        <w:rPr>
          <w:lang w:eastAsia="ja-JP"/>
        </w:rPr>
        <w:t xml:space="preserve"> or there is high probability that signalling storm will happen based on received analytics of signalling storm caused by NF(s) abnormal signalling or set of UEs in specific group, slice or priority as described in clause 6.22 in TS 23.288 [86]</w:t>
      </w:r>
      <w:r w:rsidRPr="001B7C50">
        <w:rPr>
          <w:lang w:eastAsia="ja-JP"/>
        </w:rPr>
        <w:t xml:space="preserve">,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w:t>
      </w:r>
      <w:r w:rsidR="00214C93">
        <w:rPr>
          <w:lang w:eastAsia="ja-JP"/>
        </w:rPr>
        <w:t xml:space="preserve"> and</w:t>
      </w:r>
      <w:r w:rsidRPr="001B7C50">
        <w:rPr>
          <w:lang w:eastAsia="ja-JP"/>
        </w:rPr>
        <w:t xml:space="preserve">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61F29B5" w:rsidR="00D40151" w:rsidRPr="001B7C50" w:rsidRDefault="00D40151" w:rsidP="00D40151">
      <w:r w:rsidRPr="001B7C50">
        <w:t>The AMF can provide a value that indicates the percentage of connection requests to be restricted in the NGAP OVERLOAD START</w:t>
      </w:r>
      <w:r w:rsidR="00214C93">
        <w:t xml:space="preserve"> and</w:t>
      </w:r>
      <w:r w:rsidRPr="001B7C50">
        <w:t xml:space="preserve">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509" w:name="_CR5_19_6"/>
      <w:bookmarkStart w:id="3510" w:name="_Toc20150012"/>
      <w:bookmarkStart w:id="3511" w:name="_Toc27846811"/>
      <w:bookmarkStart w:id="3512" w:name="_Toc36187942"/>
      <w:bookmarkStart w:id="3513" w:name="_Toc45183846"/>
      <w:bookmarkStart w:id="3514" w:name="_Toc47342688"/>
      <w:bookmarkStart w:id="3515" w:name="_Toc51769389"/>
      <w:bookmarkStart w:id="3516" w:name="_Toc185601011"/>
      <w:bookmarkEnd w:id="3509"/>
      <w:r w:rsidRPr="001B7C50">
        <w:lastRenderedPageBreak/>
        <w:t>5.19.6</w:t>
      </w:r>
      <w:r w:rsidRPr="001B7C50">
        <w:tab/>
        <w:t>SMF Overload Control</w:t>
      </w:r>
      <w:bookmarkEnd w:id="3510"/>
      <w:bookmarkEnd w:id="3511"/>
      <w:bookmarkEnd w:id="3512"/>
      <w:bookmarkEnd w:id="3513"/>
      <w:bookmarkEnd w:id="3514"/>
      <w:bookmarkEnd w:id="3515"/>
      <w:bookmarkEnd w:id="3516"/>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1D2EC6BF" w:rsidR="00D40151" w:rsidRPr="001B7C50" w:rsidRDefault="00D40151" w:rsidP="00D40151">
      <w:pPr>
        <w:rPr>
          <w:lang w:eastAsia="ja-JP"/>
        </w:rPr>
      </w:pPr>
      <w:r w:rsidRPr="001B7C50">
        <w:rPr>
          <w:lang w:eastAsia="ja-JP"/>
        </w:rPr>
        <w:t>Under unusual circumstances, if the SMF has reached overload situation</w:t>
      </w:r>
      <w:r w:rsidR="00214C93">
        <w:rPr>
          <w:lang w:eastAsia="ja-JP"/>
        </w:rPr>
        <w:t xml:space="preserve"> or there is high probability that signalling storm will happen based on received analytics of signalling storm caused by NF(s) abnormal signalling or set of UEs in specific group, slice or priority as described in clause 6.22 of TS 23.288 [86]</w:t>
      </w:r>
      <w:r w:rsidRPr="001B7C50">
        <w:rPr>
          <w:lang w:eastAsia="ja-JP"/>
        </w:rPr>
        <w:t>,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517" w:name="_CR5_19_7"/>
      <w:bookmarkStart w:id="3518" w:name="_Toc20150013"/>
      <w:bookmarkStart w:id="3519" w:name="_Toc27846812"/>
      <w:bookmarkStart w:id="3520" w:name="_Toc36187943"/>
      <w:bookmarkStart w:id="3521" w:name="_Toc45183847"/>
      <w:bookmarkStart w:id="3522" w:name="_Toc47342689"/>
      <w:bookmarkStart w:id="3523" w:name="_Toc51769390"/>
      <w:bookmarkStart w:id="3524" w:name="_Toc185601012"/>
      <w:bookmarkEnd w:id="3517"/>
      <w:r w:rsidRPr="001B7C50">
        <w:t>5.19.7</w:t>
      </w:r>
      <w:r w:rsidRPr="001B7C50">
        <w:tab/>
        <w:t>NAS level congestion control</w:t>
      </w:r>
      <w:bookmarkEnd w:id="3518"/>
      <w:bookmarkEnd w:id="3519"/>
      <w:bookmarkEnd w:id="3520"/>
      <w:bookmarkEnd w:id="3521"/>
      <w:bookmarkEnd w:id="3522"/>
      <w:bookmarkEnd w:id="3523"/>
      <w:bookmarkEnd w:id="3524"/>
    </w:p>
    <w:p w14:paraId="16E41E8C" w14:textId="77777777" w:rsidR="00D40151" w:rsidRPr="001B7C50" w:rsidRDefault="00D40151" w:rsidP="00D40151">
      <w:pPr>
        <w:pStyle w:val="Heading4"/>
      </w:pPr>
      <w:bookmarkStart w:id="3525" w:name="_CR5_19_7_1"/>
      <w:bookmarkStart w:id="3526" w:name="_Toc20150014"/>
      <w:bookmarkStart w:id="3527" w:name="_Toc27846813"/>
      <w:bookmarkStart w:id="3528" w:name="_Toc36187944"/>
      <w:bookmarkStart w:id="3529" w:name="_Toc45183848"/>
      <w:bookmarkStart w:id="3530" w:name="_Toc47342690"/>
      <w:bookmarkStart w:id="3531" w:name="_Toc51769391"/>
      <w:bookmarkStart w:id="3532" w:name="_Toc185601013"/>
      <w:bookmarkEnd w:id="3525"/>
      <w:r w:rsidRPr="001B7C50">
        <w:t>5.19.7.1</w:t>
      </w:r>
      <w:r w:rsidRPr="001B7C50">
        <w:tab/>
        <w:t>General</w:t>
      </w:r>
      <w:bookmarkEnd w:id="3526"/>
      <w:bookmarkEnd w:id="3527"/>
      <w:bookmarkEnd w:id="3528"/>
      <w:bookmarkEnd w:id="3529"/>
      <w:bookmarkEnd w:id="3530"/>
      <w:bookmarkEnd w:id="3531"/>
      <w:bookmarkEnd w:id="3532"/>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33" w:name="_CR5_19_7_2"/>
      <w:bookmarkStart w:id="3534" w:name="_Toc20150015"/>
      <w:bookmarkStart w:id="3535" w:name="_Toc27846814"/>
      <w:bookmarkStart w:id="3536" w:name="_Toc36187945"/>
      <w:bookmarkStart w:id="3537" w:name="_Toc45183849"/>
      <w:bookmarkStart w:id="3538" w:name="_Toc47342691"/>
      <w:bookmarkStart w:id="3539" w:name="_Toc51769392"/>
      <w:bookmarkStart w:id="3540" w:name="_Toc185601014"/>
      <w:bookmarkEnd w:id="3533"/>
      <w:r w:rsidRPr="001B7C50">
        <w:t>5.19.7.2</w:t>
      </w:r>
      <w:r w:rsidRPr="001B7C50">
        <w:tab/>
        <w:t>General NAS level congestion control</w:t>
      </w:r>
      <w:bookmarkEnd w:id="3534"/>
      <w:bookmarkEnd w:id="3535"/>
      <w:bookmarkEnd w:id="3536"/>
      <w:bookmarkEnd w:id="3537"/>
      <w:bookmarkEnd w:id="3538"/>
      <w:bookmarkEnd w:id="3539"/>
      <w:bookmarkEnd w:id="3540"/>
    </w:p>
    <w:p w14:paraId="0651B9A1" w14:textId="77777777" w:rsidR="00D40151" w:rsidRPr="001B7C50" w:rsidRDefault="00D40151" w:rsidP="00D40151">
      <w:r w:rsidRPr="001B7C50">
        <w:t>This clause only applies to NAS Mobility Management congestion control.</w:t>
      </w:r>
    </w:p>
    <w:p w14:paraId="084B07FE" w14:textId="6ACA841E" w:rsidR="00D40151" w:rsidRPr="001B7C50" w:rsidRDefault="00D40151" w:rsidP="00D40151">
      <w:r w:rsidRPr="001B7C50">
        <w:t>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w:t>
      </w:r>
      <w:r w:rsidR="002A1388">
        <w:t>, informing the network of UE unavailability period due to NR satellite access discontinuous coverage</w:t>
      </w:r>
      <w:r w:rsidRPr="001B7C50">
        <w:t xml:space="preserve">)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601F7A84"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214C93">
        <w:t xml:space="preserve"> and</w:t>
      </w:r>
      <w:r w:rsidRPr="001B7C50">
        <w:t xml:space="preserve">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lastRenderedPageBreak/>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19BE9E28"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r w:rsidR="00D513CD">
        <w:t xml:space="preserve"> If NWDAF is deployed, the AMF may make use of UE signalling analytics provided by NWDAF, as defined in clause 6.22.3 of TS 23.288 [86], to determine the Mobility Management back-off timer value provided to UEs.</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0F861544" w:rsidR="00D40151" w:rsidRPr="001B7C50" w:rsidRDefault="00D40151" w:rsidP="00D40151">
      <w:r w:rsidRPr="001B7C50">
        <w:t>The AMF should not reject Registration Request message for Mobility Registration Update that are performed when the UE is already in CM-CONNECTED state</w:t>
      </w:r>
      <w:r w:rsidR="002A1388">
        <w:t xml:space="preserve"> or when UE is indicating unavailability period due to NR satellite access discontinuous coverage</w:t>
      </w:r>
      <w:r w:rsidRPr="001B7C50">
        <w:t>.</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541" w:name="_CR5_19_7_3"/>
      <w:bookmarkStart w:id="3542" w:name="_Toc20150016"/>
      <w:bookmarkStart w:id="3543" w:name="_Toc27846815"/>
      <w:bookmarkStart w:id="3544" w:name="_Toc36187946"/>
      <w:bookmarkStart w:id="3545" w:name="_Toc45183850"/>
      <w:bookmarkStart w:id="3546" w:name="_Toc47342692"/>
      <w:bookmarkStart w:id="3547" w:name="_Toc51769393"/>
      <w:bookmarkStart w:id="3548" w:name="_Toc185601015"/>
      <w:bookmarkEnd w:id="3541"/>
      <w:r w:rsidRPr="001B7C50">
        <w:t>5.19.7.3</w:t>
      </w:r>
      <w:r w:rsidRPr="001B7C50">
        <w:tab/>
        <w:t>DNN based congestion control</w:t>
      </w:r>
      <w:bookmarkEnd w:id="3542"/>
      <w:bookmarkEnd w:id="3543"/>
      <w:bookmarkEnd w:id="3544"/>
      <w:bookmarkEnd w:id="3545"/>
      <w:bookmarkEnd w:id="3546"/>
      <w:bookmarkEnd w:id="3547"/>
      <w:bookmarkEnd w:id="3548"/>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1B7C50">
        <w:lastRenderedPageBreak/>
        <w:t>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7DDB60E2"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w:t>
      </w:r>
      <w:r w:rsidR="00214C93">
        <w:t xml:space="preserve"> and</w:t>
      </w:r>
      <w:r w:rsidRPr="001B7C50">
        <w:t xml:space="preserve">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49" w:name="_CR5_19_7_4"/>
      <w:bookmarkStart w:id="3550" w:name="_Toc20150017"/>
      <w:bookmarkStart w:id="3551" w:name="_Toc27846816"/>
      <w:bookmarkStart w:id="3552" w:name="_Toc36187947"/>
      <w:bookmarkStart w:id="3553" w:name="_Toc45183851"/>
      <w:bookmarkStart w:id="3554" w:name="_Toc47342693"/>
      <w:bookmarkStart w:id="3555" w:name="_Toc51769394"/>
      <w:bookmarkStart w:id="3556" w:name="_Toc185601016"/>
      <w:bookmarkEnd w:id="3549"/>
      <w:r w:rsidRPr="001B7C50">
        <w:t>5.19.7.4</w:t>
      </w:r>
      <w:r w:rsidRPr="001B7C50">
        <w:tab/>
        <w:t>S-NSSAI based congestion control</w:t>
      </w:r>
      <w:bookmarkEnd w:id="3550"/>
      <w:bookmarkEnd w:id="3551"/>
      <w:bookmarkEnd w:id="3552"/>
      <w:bookmarkEnd w:id="3553"/>
      <w:bookmarkEnd w:id="3554"/>
      <w:bookmarkEnd w:id="3555"/>
      <w:bookmarkEnd w:id="3556"/>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2CB462F8"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214C93">
        <w:t xml:space="preserve"> and</w:t>
      </w:r>
      <w:r w:rsidRPr="001B7C50">
        <w:t xml:space="preserve">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lastRenderedPageBreak/>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57" w:name="_CR5_19_7_5"/>
      <w:bookmarkStart w:id="3558" w:name="_Toc20150018"/>
      <w:bookmarkStart w:id="3559" w:name="_Toc27846817"/>
      <w:bookmarkStart w:id="3560" w:name="_Toc36187948"/>
      <w:bookmarkStart w:id="3561" w:name="_Toc45183852"/>
      <w:bookmarkStart w:id="3562" w:name="_Toc47342694"/>
      <w:bookmarkStart w:id="3563" w:name="_Toc51769395"/>
      <w:bookmarkStart w:id="3564" w:name="_Toc185601017"/>
      <w:bookmarkEnd w:id="3557"/>
      <w:r w:rsidRPr="001B7C50">
        <w:t>5.19.7.5</w:t>
      </w:r>
      <w:r w:rsidRPr="001B7C50">
        <w:tab/>
        <w:t>Group specific NAS level congestion control</w:t>
      </w:r>
      <w:bookmarkEnd w:id="3558"/>
      <w:bookmarkEnd w:id="3559"/>
      <w:bookmarkEnd w:id="3560"/>
      <w:bookmarkEnd w:id="3561"/>
      <w:bookmarkEnd w:id="3562"/>
      <w:bookmarkEnd w:id="3563"/>
      <w:bookmarkEnd w:id="3564"/>
    </w:p>
    <w:p w14:paraId="134AD0BA" w14:textId="40BC639B" w:rsidR="00D40151" w:rsidRPr="001B7C50" w:rsidRDefault="00D40151" w:rsidP="00D40151">
      <w:r w:rsidRPr="001B7C50">
        <w:t>The group specific NAS level congestion control applies to a specific group of UEs. Group specific NAS level congestion control is performed at the 5GC only</w:t>
      </w:r>
      <w:r w:rsidR="00214C93">
        <w:t xml:space="preserve"> and</w:t>
      </w:r>
      <w:r w:rsidRPr="001B7C50">
        <w:t xml:space="preserve">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65" w:name="_CR5_19_7_6"/>
      <w:bookmarkStart w:id="3566" w:name="_Toc20150019"/>
      <w:bookmarkStart w:id="3567" w:name="_Toc27846818"/>
      <w:bookmarkStart w:id="3568" w:name="_Toc36187949"/>
      <w:bookmarkStart w:id="3569" w:name="_Toc45183853"/>
      <w:bookmarkStart w:id="3570" w:name="_Toc47342695"/>
      <w:bookmarkStart w:id="3571" w:name="_Toc51769396"/>
      <w:bookmarkStart w:id="3572" w:name="_Toc185601018"/>
      <w:bookmarkEnd w:id="3565"/>
      <w:r w:rsidRPr="001B7C50">
        <w:t>5.19.7.6</w:t>
      </w:r>
      <w:r w:rsidRPr="001B7C50">
        <w:tab/>
        <w:t>Control Plane data specific NAS level congestion control</w:t>
      </w:r>
      <w:bookmarkEnd w:id="3566"/>
      <w:bookmarkEnd w:id="3567"/>
      <w:bookmarkEnd w:id="3568"/>
      <w:bookmarkEnd w:id="3569"/>
      <w:bookmarkEnd w:id="3570"/>
      <w:bookmarkEnd w:id="3571"/>
      <w:bookmarkEnd w:id="3572"/>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 xml:space="preserve">47]. The AMF shall store the Control Plane data back-off timer per UE and shall not process any further requests (other than exception reporting and a response to paging) for </w:t>
      </w:r>
      <w:r w:rsidRPr="001B7C50">
        <w:rPr>
          <w:lang w:eastAsia="x-none"/>
        </w:rPr>
        <w:lastRenderedPageBreak/>
        <w:t>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458C26F6" w:rsidR="00D40151" w:rsidRPr="001B7C50" w:rsidRDefault="00D40151" w:rsidP="00D40151">
      <w:pPr>
        <w:rPr>
          <w:lang w:eastAsia="x-none"/>
        </w:rPr>
      </w:pPr>
      <w:r w:rsidRPr="001B7C50">
        <w:rPr>
          <w:lang w:eastAsia="x-none"/>
        </w:rPr>
        <w:t>If the AMF receives an initial NAS Message in re</w:t>
      </w:r>
      <w:r w:rsidR="00214C93">
        <w:rPr>
          <w:lang w:eastAsia="x-none"/>
        </w:rPr>
        <w:t>s</w:t>
      </w:r>
      <w:r w:rsidRPr="001B7C50">
        <w:rPr>
          <w:lang w:eastAsia="x-none"/>
        </w:rPr>
        <w:t>ponse to a paging</w:t>
      </w:r>
      <w:r w:rsidR="00214C93">
        <w:rPr>
          <w:lang w:eastAsia="x-none"/>
        </w:rPr>
        <w:t xml:space="preserve"> and</w:t>
      </w:r>
      <w:r w:rsidRPr="001B7C50">
        <w:rPr>
          <w:lang w:eastAsia="x-none"/>
        </w:rPr>
        <w:t xml:space="preserve"> the AMF has a Control Plane data back-off timer running for the UE</w:t>
      </w:r>
      <w:r w:rsidR="00214C93">
        <w:rPr>
          <w:lang w:eastAsia="x-none"/>
        </w:rPr>
        <w:t xml:space="preserve"> and</w:t>
      </w:r>
      <w:r w:rsidRPr="001B7C50">
        <w:rPr>
          <w:lang w:eastAsia="x-none"/>
        </w:rPr>
        <w:t xml:space="preserve"> the AMF is not overloaded</w:t>
      </w:r>
      <w:r w:rsidR="00214C93">
        <w:rPr>
          <w:lang w:eastAsia="x-none"/>
        </w:rPr>
        <w:t xml:space="preserve"> and</w:t>
      </w:r>
      <w:r w:rsidRPr="001B7C50">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A7F6933" w:rsidR="00D40151" w:rsidRPr="001B7C50" w:rsidRDefault="00D40151" w:rsidP="00D40151">
      <w:pPr>
        <w:rPr>
          <w:lang w:eastAsia="x-none"/>
        </w:rPr>
      </w:pPr>
      <w:r w:rsidRPr="001B7C50">
        <w:rPr>
          <w:lang w:eastAsia="x-none"/>
        </w:rPr>
        <w:t>If the AMF receives a Control Plane Service Request with uplink data</w:t>
      </w:r>
      <w:r w:rsidR="00214C93">
        <w:rPr>
          <w:lang w:eastAsia="x-none"/>
        </w:rPr>
        <w:t xml:space="preserve"> and</w:t>
      </w:r>
      <w:r w:rsidRPr="001B7C50">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42D15632"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w:t>
      </w:r>
      <w:r w:rsidR="00214C93">
        <w:t xml:space="preserve"> and</w:t>
      </w:r>
      <w:r w:rsidRPr="001B7C50">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6D7BE87F" w:rsidR="00D40151" w:rsidRPr="001B7C50" w:rsidRDefault="00D40151" w:rsidP="00D40151">
      <w:pPr>
        <w:pStyle w:val="B1"/>
      </w:pPr>
      <w:r w:rsidRPr="001B7C50">
        <w:t>-</w:t>
      </w:r>
      <w:r w:rsidRPr="001B7C50">
        <w:tab/>
        <w:t>Alternatively, if UE has not provided Release Assistance Information</w:t>
      </w:r>
      <w:r w:rsidR="00214C93">
        <w:t xml:space="preserve"> and</w:t>
      </w:r>
      <w:r w:rsidRPr="001B7C50">
        <w:t xml:space="preserve"> the PDU Session not set to Control Plane only</w:t>
      </w:r>
      <w:r w:rsidR="00214C93">
        <w:t xml:space="preserve"> and</w:t>
      </w:r>
      <w:r w:rsidRPr="001B7C50">
        <w:t xml:space="preserve">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73" w:name="_CR5_20"/>
      <w:bookmarkStart w:id="3574" w:name="_Toc20150020"/>
      <w:bookmarkStart w:id="3575" w:name="_Toc27846819"/>
      <w:bookmarkStart w:id="3576" w:name="_Toc36187950"/>
      <w:bookmarkStart w:id="3577" w:name="_Toc45183854"/>
      <w:bookmarkStart w:id="3578" w:name="_Toc47342696"/>
      <w:bookmarkStart w:id="3579" w:name="_Toc51769397"/>
      <w:bookmarkStart w:id="3580" w:name="_Toc185601019"/>
      <w:bookmarkEnd w:id="3573"/>
      <w:r w:rsidRPr="001B7C50">
        <w:t>5.20</w:t>
      </w:r>
      <w:r w:rsidRPr="001B7C50">
        <w:tab/>
      </w:r>
      <w:r w:rsidRPr="001B7C50">
        <w:rPr>
          <w:lang w:eastAsia="ko-KR"/>
        </w:rPr>
        <w:t>External Exposure of Network Capability</w:t>
      </w:r>
      <w:bookmarkEnd w:id="3574"/>
      <w:bookmarkEnd w:id="3575"/>
      <w:bookmarkEnd w:id="3576"/>
      <w:bookmarkEnd w:id="3577"/>
      <w:bookmarkEnd w:id="3578"/>
      <w:bookmarkEnd w:id="3579"/>
      <w:bookmarkEnd w:id="3580"/>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3EB7018A"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w:t>
      </w:r>
      <w:r w:rsidR="00214C93">
        <w:rPr>
          <w:lang w:eastAsia="ko-KR"/>
        </w:rPr>
        <w:t xml:space="preserve"> and</w:t>
      </w:r>
      <w:r w:rsidRPr="001B7C50">
        <w:rPr>
          <w:lang w:eastAsia="ko-KR"/>
        </w:rPr>
        <w:t xml:space="preserve"> report the monitoring event to the authorised external party. Monitoring capability can be used for exposing UE's mobility management context such as </w:t>
      </w:r>
      <w:r w:rsidRPr="001B7C50">
        <w:rPr>
          <w:lang w:eastAsia="ko-KR"/>
        </w:rPr>
        <w:lastRenderedPageBreak/>
        <w:t>UE location, reachability, roaming status</w:t>
      </w:r>
      <w:r w:rsidR="00214C93">
        <w:rPr>
          <w:lang w:eastAsia="ko-KR"/>
        </w:rPr>
        <w:t xml:space="preserve"> and</w:t>
      </w:r>
      <w:r w:rsidRPr="001B7C50">
        <w:rPr>
          <w:lang w:eastAsia="ko-KR"/>
        </w:rPr>
        <w:t xml:space="preserve">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3D2C719E"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w:t>
      </w:r>
      <w:r w:rsidR="00217926">
        <w:rPr>
          <w:lang w:eastAsia="ko-KR"/>
        </w:rPr>
        <w:t xml:space="preserve"> or Static IP address assignment parameters</w:t>
      </w:r>
      <w:r w:rsidRPr="001B7C50">
        <w:rPr>
          <w:lang w:eastAsia="ko-KR"/>
        </w:rPr>
        <w:t xml:space="preserve"> to 5G NF via the NEF. The provisioning comprises of the authorisation of the provisioning external third party, receiving the provisioned external information via the NEF, storing the information</w:t>
      </w:r>
      <w:r w:rsidR="00214C93">
        <w:rPr>
          <w:lang w:eastAsia="ko-KR"/>
        </w:rPr>
        <w:t xml:space="preserve"> and</w:t>
      </w:r>
      <w:r w:rsidRPr="001B7C50">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4189A67A"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w:t>
      </w:r>
      <w:r w:rsidR="00214C93">
        <w:rPr>
          <w:lang w:eastAsia="ko-KR"/>
        </w:rPr>
        <w:t xml:space="preserve"> and</w:t>
      </w:r>
      <w:r w:rsidRPr="001B7C50">
        <w:rPr>
          <w:lang w:eastAsia="ko-KR"/>
        </w:rPr>
        <w:t xml:space="preserve">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581" w:name="_Toc20150021"/>
      <w:bookmarkStart w:id="3582" w:name="_Toc27846820"/>
      <w:bookmarkStart w:id="3583" w:name="_Toc36187951"/>
      <w:bookmarkStart w:id="3584" w:name="_Toc45183855"/>
      <w:bookmarkStart w:id="3585" w:name="_Toc47342697"/>
      <w:bookmarkStart w:id="3586"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21C8AE4" w14:textId="485858C6" w:rsidR="0022112F" w:rsidRDefault="0022112F" w:rsidP="00700DBF">
      <w:r>
        <w:t>An NEF may support exposure of energy related information as specified in clause 5.51.2.</w:t>
      </w:r>
    </w:p>
    <w:p w14:paraId="303C232F" w14:textId="1D0A6049"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69D0A3F7" w:rsidR="00883CA6" w:rsidRDefault="00883CA6" w:rsidP="00883CA6">
      <w:r>
        <w:t>The NEF may provide a UE Identifier in the GPSI format of MSISDN to a</w:t>
      </w:r>
      <w:r w:rsidR="008F01AE">
        <w:t>n authenticated and authorized</w:t>
      </w:r>
      <w:r>
        <w:t xml:space="preserve">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lastRenderedPageBreak/>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3D3C3906" w:rsidR="00700DBF" w:rsidRPr="001B7C50" w:rsidRDefault="00700DBF" w:rsidP="00745A3E">
      <w:pPr>
        <w:pStyle w:val="B2"/>
      </w:pPr>
      <w:r w:rsidRPr="001B7C50">
        <w:t>-</w:t>
      </w:r>
      <w:r w:rsidRPr="001B7C50">
        <w:tab/>
        <w:t>that has implicitly requested a translation from the address of the UE to a</w:t>
      </w:r>
      <w:r w:rsidR="008F01AE">
        <w:t>n</w:t>
      </w:r>
      <w:r w:rsidRPr="001B7C50">
        <w:t xml:space="preserve">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1F155F36" w14:textId="66CCE593" w:rsidR="00C32013" w:rsidRPr="001B7C50" w:rsidRDefault="00C32013" w:rsidP="00C32013">
      <w:bookmarkStart w:id="3587" w:name="_CR5_20a"/>
      <w:bookmarkEnd w:id="3587"/>
      <w:r>
        <w:t>The NEF may also provide MSISDN verification (via Nnef_UEId service) to an authenticated and authorized AF that fulfils the conditions described in clause 4.15.10B of TS 23.502 [3].</w:t>
      </w:r>
    </w:p>
    <w:p w14:paraId="6A836932" w14:textId="2D929EA9" w:rsidR="00D40151" w:rsidRPr="001B7C50" w:rsidRDefault="00D40151" w:rsidP="00D40151">
      <w:pPr>
        <w:pStyle w:val="Heading2"/>
      </w:pPr>
      <w:bookmarkStart w:id="3588" w:name="_Toc185601020"/>
      <w:r w:rsidRPr="001B7C50">
        <w:t>5.20a</w:t>
      </w:r>
      <w:r w:rsidRPr="001B7C50">
        <w:tab/>
        <w:t>Data Collection from an AF</w:t>
      </w:r>
      <w:bookmarkEnd w:id="3581"/>
      <w:bookmarkEnd w:id="3582"/>
      <w:bookmarkEnd w:id="3583"/>
      <w:bookmarkEnd w:id="3584"/>
      <w:bookmarkEnd w:id="3585"/>
      <w:bookmarkEnd w:id="3586"/>
      <w:bookmarkEnd w:id="3588"/>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589" w:name="_CR5_20b"/>
      <w:bookmarkStart w:id="3590" w:name="_Toc185601021"/>
      <w:bookmarkStart w:id="3591" w:name="_Toc20150022"/>
      <w:bookmarkStart w:id="3592" w:name="_Toc27846821"/>
      <w:bookmarkStart w:id="3593" w:name="_Toc36187952"/>
      <w:bookmarkStart w:id="3594" w:name="_Toc45183856"/>
      <w:bookmarkStart w:id="3595" w:name="_Toc47342698"/>
      <w:bookmarkStart w:id="3596" w:name="_Toc51769399"/>
      <w:bookmarkEnd w:id="3589"/>
      <w:r>
        <w:t>5.20b</w:t>
      </w:r>
      <w:r>
        <w:tab/>
        <w:t>Support exposure of DNN and S-NSSAI specific Group Parameters</w:t>
      </w:r>
      <w:bookmarkEnd w:id="3590"/>
    </w:p>
    <w:p w14:paraId="763B4197" w14:textId="3093BBA4" w:rsidR="00111015" w:rsidRDefault="00111015" w:rsidP="00111015">
      <w:pPr>
        <w:pStyle w:val="Heading3"/>
      </w:pPr>
      <w:bookmarkStart w:id="3597" w:name="_CR5_20b_1"/>
      <w:bookmarkStart w:id="3598" w:name="_Toc185601022"/>
      <w:bookmarkEnd w:id="3597"/>
      <w:r>
        <w:t>5.20b.1</w:t>
      </w:r>
      <w:r>
        <w:tab/>
        <w:t>Group attribute provisioning</w:t>
      </w:r>
      <w:bookmarkEnd w:id="3598"/>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599" w:name="_CR5_20b_2"/>
      <w:bookmarkStart w:id="3600" w:name="_Toc185601023"/>
      <w:bookmarkEnd w:id="3599"/>
      <w:r>
        <w:t>5.20b.2</w:t>
      </w:r>
      <w:r>
        <w:tab/>
        <w:t>Support</w:t>
      </w:r>
      <w:r w:rsidR="00424087">
        <w:t xml:space="preserve"> LADN</w:t>
      </w:r>
      <w:r>
        <w:t xml:space="preserve"> service area for a group</w:t>
      </w:r>
      <w:bookmarkEnd w:id="3600"/>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18943456" w:rsidR="008D4CC2" w:rsidRDefault="008D4CC2" w:rsidP="00972E70">
      <w:pPr>
        <w:pStyle w:val="B1"/>
      </w:pPr>
      <w:r>
        <w:lastRenderedPageBreak/>
        <w:t>-</w:t>
      </w:r>
      <w:r>
        <w:tab/>
        <w:t>The AF request additionally contains the LADN service area as part of DNN and S-NSSAI specific Group Parameters</w:t>
      </w:r>
      <w:r w:rsidR="00214C93">
        <w:t xml:space="preserve"> and</w:t>
      </w:r>
      <w:r>
        <w:t xml:space="preserve">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601" w:name="_CR5_20b_3"/>
      <w:bookmarkStart w:id="3602" w:name="_Toc185601024"/>
      <w:bookmarkEnd w:id="3601"/>
      <w:r>
        <w:t>5.20b.3</w:t>
      </w:r>
      <w:r>
        <w:tab/>
        <w:t>Support QoS for a group</w:t>
      </w:r>
      <w:bookmarkEnd w:id="3602"/>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08D31704" w:rsidR="00F03116" w:rsidRDefault="00F03116" w:rsidP="00972E70">
      <w:pPr>
        <w:pStyle w:val="B1"/>
      </w:pPr>
      <w:r>
        <w:t>-</w:t>
      </w:r>
      <w:r>
        <w:tab/>
        <w:t>The AF request contains the</w:t>
      </w:r>
      <w:r w:rsidR="0001193E">
        <w:t xml:space="preserve"> Default</w:t>
      </w:r>
      <w:r>
        <w:t xml:space="preserve"> QoS for the group</w:t>
      </w:r>
      <w:r w:rsidR="00214C93">
        <w:t xml:space="preserve"> and</w:t>
      </w:r>
      <w:r>
        <w:t xml:space="preserve"> the UDM stores such QoS in the UDR and uses such QoS to set 5GS Subscribed QoS profile in Session Management Subscription data for each UE within the group.</w:t>
      </w:r>
    </w:p>
    <w:p w14:paraId="4D871600" w14:textId="3E34E3AA" w:rsidR="0001193E" w:rsidRDefault="0001193E" w:rsidP="0001193E">
      <w:pPr>
        <w:pStyle w:val="NO"/>
      </w:pPr>
      <w:r>
        <w:t>NOTE:</w:t>
      </w:r>
      <w:r>
        <w:tab/>
        <w:t>When a UE belongs to multiple groups simultaneously</w:t>
      </w:r>
      <w:r w:rsidR="00214C93">
        <w:t xml:space="preserve"> and</w:t>
      </w:r>
      <w:r>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603" w:name="_CR5_20b_4"/>
      <w:bookmarkStart w:id="3604" w:name="_Toc185601025"/>
      <w:bookmarkEnd w:id="3603"/>
      <w:r>
        <w:t>5.20b.</w:t>
      </w:r>
      <w:r w:rsidR="00985055">
        <w:t>4</w:t>
      </w:r>
      <w:r w:rsidR="002506F3">
        <w:tab/>
        <w:t>Void</w:t>
      </w:r>
      <w:bookmarkEnd w:id="3604"/>
    </w:p>
    <w:p w14:paraId="3C4B380E" w14:textId="257C8ED3" w:rsidR="00F05BA4" w:rsidRDefault="00F05BA4" w:rsidP="00F05BA4"/>
    <w:p w14:paraId="7F856B74" w14:textId="31746E1D" w:rsidR="007C2ADF" w:rsidRDefault="007C2ADF" w:rsidP="007C2ADF">
      <w:pPr>
        <w:pStyle w:val="Heading3"/>
      </w:pPr>
      <w:bookmarkStart w:id="3605" w:name="_CR5_20b_5"/>
      <w:bookmarkStart w:id="3606" w:name="_Toc185601026"/>
      <w:bookmarkEnd w:id="3605"/>
      <w:r>
        <w:t>5.20b.</w:t>
      </w:r>
      <w:r w:rsidR="00985055">
        <w:t>5</w:t>
      </w:r>
      <w:r w:rsidR="000C6BFB">
        <w:tab/>
        <w:t>Void</w:t>
      </w:r>
      <w:bookmarkEnd w:id="3606"/>
    </w:p>
    <w:p w14:paraId="4464FCB5" w14:textId="36333096" w:rsidR="007C2ADF" w:rsidRDefault="007C2ADF" w:rsidP="007C2ADF"/>
    <w:p w14:paraId="600166B1" w14:textId="675B12A8" w:rsidR="00111015" w:rsidRDefault="00111015" w:rsidP="00D40151">
      <w:pPr>
        <w:pStyle w:val="Heading2"/>
      </w:pPr>
      <w:bookmarkStart w:id="3607" w:name="_CR5_20c"/>
      <w:bookmarkStart w:id="3608" w:name="_Toc185601027"/>
      <w:bookmarkEnd w:id="3607"/>
      <w:r>
        <w:t>5.20c</w:t>
      </w:r>
      <w:r>
        <w:tab/>
        <w:t>Provisioning of traffic characteristics and monitoring of performance characteristics for a group</w:t>
      </w:r>
      <w:bookmarkEnd w:id="3608"/>
    </w:p>
    <w:p w14:paraId="1B7600F4" w14:textId="5F59BA7C" w:rsidR="00111015" w:rsidRDefault="00111015" w:rsidP="00111015">
      <w:r>
        <w:t>NEF provisioning capability as defined in clause 5.20 allows an AF to perform provisioning of traffic characteristics and monitoring of performance characteristics for a</w:t>
      </w:r>
      <w:r w:rsidR="00CD22D1">
        <w:t xml:space="preserve"> UE or</w:t>
      </w:r>
      <w:r>
        <w:t xml:space="preserve">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41B58543"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t xml:space="preserve"> and handles it as described in clause 4.15.6.14 of TS 23.502 [3]</w:t>
      </w:r>
      <w:r>
        <w:t>.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096F4296" w:rsidR="002506F3" w:rsidRDefault="002506F3" w:rsidP="002506F3">
      <w:pPr>
        <w:pStyle w:val="B1"/>
      </w:pPr>
      <w:r>
        <w:t>-</w:t>
      </w:r>
      <w:r>
        <w:tab/>
      </w:r>
      <w:r w:rsidR="00CD22D1">
        <w:t>TSCTSF t</w:t>
      </w:r>
      <w:r>
        <w:t>ranslate</w:t>
      </w:r>
      <w:r w:rsidR="00CD22D1">
        <w:t>s</w:t>
      </w:r>
      <w:r>
        <w:t xml:space="preserve"> the</w:t>
      </w:r>
      <w:r w:rsidR="00CD22D1">
        <w:t xml:space="preserve"> GPSI or</w:t>
      </w:r>
      <w:r>
        <w:t xml:space="preserve"> External</w:t>
      </w:r>
      <w:r w:rsidR="00CD22D1">
        <w:t>/Internal</w:t>
      </w:r>
      <w:r>
        <w:t xml:space="preserve">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lastRenderedPageBreak/>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262C4767" w:rsidR="002506F3" w:rsidRDefault="002506F3" w:rsidP="005A13C0">
      <w:pPr>
        <w:pStyle w:val="B2"/>
      </w:pPr>
      <w:r>
        <w:t>-</w:t>
      </w:r>
      <w:r>
        <w:tab/>
        <w:t>Delete the request status for the UE group member if the UE group member is removed from the group</w:t>
      </w:r>
      <w:r w:rsidR="00214C93">
        <w:t xml:space="preserve"> and</w:t>
      </w:r>
      <w:r>
        <w:t xml:space="preserve">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Pr="00257279" w:rsidRDefault="00633BD1" w:rsidP="00633BD1">
      <w:pPr>
        <w:pStyle w:val="Heading2"/>
        <w:rPr>
          <w:lang w:val="fr-FR"/>
        </w:rPr>
      </w:pPr>
      <w:bookmarkStart w:id="3609" w:name="_CR5_20d"/>
      <w:bookmarkStart w:id="3610" w:name="_Toc185601028"/>
      <w:bookmarkEnd w:id="3609"/>
      <w:r w:rsidRPr="00257279">
        <w:rPr>
          <w:lang w:val="fr-FR"/>
        </w:rPr>
        <w:t>5.20d</w:t>
      </w:r>
      <w:r w:rsidRPr="00257279">
        <w:rPr>
          <w:lang w:val="fr-FR"/>
        </w:rPr>
        <w:tab/>
        <w:t>User Plane Direct 5GS Information Exposure</w:t>
      </w:r>
      <w:bookmarkEnd w:id="3610"/>
    </w:p>
    <w:p w14:paraId="0D2C6F49" w14:textId="6851C970" w:rsidR="00633BD1" w:rsidRDefault="00633BD1" w:rsidP="00633BD1">
      <w:pPr>
        <w:pStyle w:val="Heading3"/>
      </w:pPr>
      <w:bookmarkStart w:id="3611" w:name="_CR5_20d_1"/>
      <w:bookmarkStart w:id="3612" w:name="_Toc185601029"/>
      <w:bookmarkEnd w:id="3611"/>
      <w:r>
        <w:t>5.20d.1</w:t>
      </w:r>
      <w:r>
        <w:tab/>
        <w:t>General</w:t>
      </w:r>
      <w:bookmarkEnd w:id="3612"/>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613" w:name="_CR5_21"/>
      <w:bookmarkStart w:id="3614" w:name="_Toc185601030"/>
      <w:bookmarkEnd w:id="3613"/>
      <w:r w:rsidRPr="001B7C50">
        <w:t>5.21</w:t>
      </w:r>
      <w:r w:rsidRPr="001B7C50">
        <w:tab/>
        <w:t>Architectural support for virtualized deployments</w:t>
      </w:r>
      <w:bookmarkEnd w:id="3591"/>
      <w:bookmarkEnd w:id="3592"/>
      <w:bookmarkEnd w:id="3593"/>
      <w:bookmarkEnd w:id="3594"/>
      <w:bookmarkEnd w:id="3595"/>
      <w:bookmarkEnd w:id="3596"/>
      <w:bookmarkEnd w:id="3614"/>
    </w:p>
    <w:p w14:paraId="04A2D8F9" w14:textId="77777777" w:rsidR="00D40151" w:rsidRPr="001B7C50" w:rsidRDefault="00D40151" w:rsidP="00D40151">
      <w:pPr>
        <w:pStyle w:val="Heading3"/>
      </w:pPr>
      <w:bookmarkStart w:id="3615" w:name="_CR5_21_0"/>
      <w:bookmarkStart w:id="3616" w:name="_Toc20150023"/>
      <w:bookmarkStart w:id="3617" w:name="_Toc27846822"/>
      <w:bookmarkStart w:id="3618" w:name="_Toc36187953"/>
      <w:bookmarkStart w:id="3619" w:name="_Toc45183857"/>
      <w:bookmarkStart w:id="3620" w:name="_Toc47342699"/>
      <w:bookmarkStart w:id="3621" w:name="_Toc51769400"/>
      <w:bookmarkStart w:id="3622" w:name="_Toc185601031"/>
      <w:bookmarkEnd w:id="3615"/>
      <w:r w:rsidRPr="001B7C50">
        <w:t>5.21.0</w:t>
      </w:r>
      <w:r w:rsidRPr="001B7C50">
        <w:tab/>
        <w:t>General</w:t>
      </w:r>
      <w:bookmarkEnd w:id="3616"/>
      <w:bookmarkEnd w:id="3617"/>
      <w:bookmarkEnd w:id="3618"/>
      <w:bookmarkEnd w:id="3619"/>
      <w:bookmarkEnd w:id="3620"/>
      <w:bookmarkEnd w:id="3621"/>
      <w:bookmarkEnd w:id="3622"/>
    </w:p>
    <w:p w14:paraId="766A88AB" w14:textId="77777777" w:rsidR="00D40151" w:rsidRPr="001B7C50" w:rsidRDefault="00D40151" w:rsidP="00D40151">
      <w:r w:rsidRPr="001B7C50">
        <w:t>5GC supports different virtualized deployment scenarios, including but not limited to the options below:</w:t>
      </w:r>
    </w:p>
    <w:p w14:paraId="7009FB82" w14:textId="25C6C60B"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w:t>
      </w:r>
      <w:r w:rsidR="00214C93">
        <w:t xml:space="preserve"> and</w:t>
      </w:r>
      <w:r w:rsidRPr="001B7C50">
        <w:t xml:space="preserve">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46697757" w:rsidR="00D40151" w:rsidRPr="001B7C50" w:rsidRDefault="00D40151" w:rsidP="00D40151">
      <w:pPr>
        <w:pStyle w:val="B1"/>
      </w:pPr>
      <w:r w:rsidRPr="001B7C50">
        <w:t>-</w:t>
      </w:r>
      <w:r w:rsidRPr="001B7C50">
        <w:tab/>
        <w:t>The SEPP, although not a Network Function instance, can also be deployed distributed, redundant, stateless</w:t>
      </w:r>
      <w:r w:rsidR="00214C93">
        <w:t xml:space="preserve"> and</w:t>
      </w:r>
      <w:r w:rsidRPr="001B7C50">
        <w:t xml:space="preserve"> scalable.</w:t>
      </w:r>
    </w:p>
    <w:p w14:paraId="572A3D0B" w14:textId="4070565B" w:rsidR="00D40151" w:rsidRPr="001B7C50" w:rsidRDefault="00D40151" w:rsidP="00D40151">
      <w:pPr>
        <w:pStyle w:val="B1"/>
      </w:pPr>
      <w:r w:rsidRPr="001B7C50">
        <w:t>-</w:t>
      </w:r>
      <w:r w:rsidRPr="001B7C50">
        <w:tab/>
        <w:t>The SCP, although not a Network Function instance, can also be deployed distributed, redundant</w:t>
      </w:r>
      <w:r w:rsidR="00214C93">
        <w:t xml:space="preserve"> and</w:t>
      </w:r>
      <w:r w:rsidRPr="001B7C50">
        <w:t xml:space="preserve">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623" w:name="_CR5_21_1"/>
      <w:bookmarkStart w:id="3624" w:name="_Toc20150024"/>
      <w:bookmarkStart w:id="3625" w:name="_Toc27846823"/>
      <w:bookmarkStart w:id="3626" w:name="_Toc36187954"/>
      <w:bookmarkStart w:id="3627" w:name="_Toc45183858"/>
      <w:bookmarkStart w:id="3628" w:name="_Toc47342700"/>
      <w:bookmarkStart w:id="3629" w:name="_Toc51769401"/>
      <w:bookmarkStart w:id="3630" w:name="_Toc185601032"/>
      <w:bookmarkEnd w:id="3623"/>
      <w:r w:rsidRPr="001B7C50">
        <w:rPr>
          <w:lang w:eastAsia="zh-CN"/>
        </w:rPr>
        <w:t>5.21.1</w:t>
      </w:r>
      <w:r w:rsidRPr="001B7C50">
        <w:rPr>
          <w:lang w:eastAsia="zh-CN"/>
        </w:rPr>
        <w:tab/>
        <w:t>Architectural support for N2</w:t>
      </w:r>
      <w:bookmarkEnd w:id="3624"/>
      <w:bookmarkEnd w:id="3625"/>
      <w:bookmarkEnd w:id="3626"/>
      <w:bookmarkEnd w:id="3627"/>
      <w:bookmarkEnd w:id="3628"/>
      <w:bookmarkEnd w:id="3629"/>
      <w:bookmarkEnd w:id="3630"/>
    </w:p>
    <w:p w14:paraId="0242495A" w14:textId="77777777" w:rsidR="00D40151" w:rsidRPr="001B7C50" w:rsidRDefault="00D40151" w:rsidP="00D40151">
      <w:pPr>
        <w:pStyle w:val="Heading4"/>
      </w:pPr>
      <w:bookmarkStart w:id="3631" w:name="_CR5_21_1_1"/>
      <w:bookmarkStart w:id="3632" w:name="_Toc20150025"/>
      <w:bookmarkStart w:id="3633" w:name="_Toc27846824"/>
      <w:bookmarkStart w:id="3634" w:name="_Toc36187955"/>
      <w:bookmarkStart w:id="3635" w:name="_Toc45183859"/>
      <w:bookmarkStart w:id="3636" w:name="_Toc47342701"/>
      <w:bookmarkStart w:id="3637" w:name="_Toc51769402"/>
      <w:bookmarkStart w:id="3638" w:name="_Toc185601033"/>
      <w:bookmarkEnd w:id="3631"/>
      <w:r w:rsidRPr="001B7C50">
        <w:t>5.21.1.1</w:t>
      </w:r>
      <w:r w:rsidRPr="001B7C50">
        <w:tab/>
        <w:t>TNL associations</w:t>
      </w:r>
      <w:bookmarkEnd w:id="3632"/>
      <w:bookmarkEnd w:id="3633"/>
      <w:bookmarkEnd w:id="3634"/>
      <w:bookmarkEnd w:id="3635"/>
      <w:bookmarkEnd w:id="3636"/>
      <w:bookmarkEnd w:id="3637"/>
      <w:bookmarkEnd w:id="3638"/>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39" w:name="_CR5_21_1_2"/>
      <w:bookmarkStart w:id="3640" w:name="_Toc20150026"/>
      <w:bookmarkStart w:id="3641" w:name="_Toc27846825"/>
      <w:bookmarkStart w:id="3642" w:name="_Toc36187956"/>
      <w:bookmarkStart w:id="3643" w:name="_Toc45183860"/>
      <w:bookmarkStart w:id="3644" w:name="_Toc47342702"/>
      <w:bookmarkStart w:id="3645" w:name="_Toc51769403"/>
      <w:bookmarkStart w:id="3646" w:name="_Toc185601034"/>
      <w:bookmarkEnd w:id="3639"/>
      <w:r w:rsidRPr="001B7C50">
        <w:t>5.21.1.2</w:t>
      </w:r>
      <w:r w:rsidRPr="001B7C50">
        <w:tab/>
        <w:t>NGAP UE-TNLA-binding</w:t>
      </w:r>
      <w:bookmarkEnd w:id="3640"/>
      <w:bookmarkEnd w:id="3641"/>
      <w:bookmarkEnd w:id="3642"/>
      <w:bookmarkEnd w:id="3643"/>
      <w:bookmarkEnd w:id="3644"/>
      <w:bookmarkEnd w:id="3645"/>
      <w:bookmarkEnd w:id="3646"/>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47" w:name="_CR5_21_1_3"/>
      <w:bookmarkStart w:id="3648" w:name="_Toc20150027"/>
      <w:bookmarkStart w:id="3649" w:name="_Toc27846826"/>
      <w:bookmarkStart w:id="3650" w:name="_Toc36187957"/>
      <w:bookmarkStart w:id="3651" w:name="_Toc45183861"/>
      <w:bookmarkStart w:id="3652" w:name="_Toc47342703"/>
      <w:bookmarkStart w:id="3653" w:name="_Toc51769404"/>
      <w:bookmarkStart w:id="3654" w:name="_Toc185601035"/>
      <w:bookmarkEnd w:id="3647"/>
      <w:r w:rsidRPr="001B7C50">
        <w:t>5.21.1.3</w:t>
      </w:r>
      <w:r w:rsidRPr="001B7C50">
        <w:tab/>
        <w:t>N2 TNL association selection</w:t>
      </w:r>
      <w:bookmarkEnd w:id="3648"/>
      <w:bookmarkEnd w:id="3649"/>
      <w:bookmarkEnd w:id="3650"/>
      <w:bookmarkEnd w:id="3651"/>
      <w:bookmarkEnd w:id="3652"/>
      <w:bookmarkEnd w:id="3653"/>
      <w:bookmarkEnd w:id="3654"/>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55" w:name="_CR5_21_2"/>
      <w:bookmarkStart w:id="3656" w:name="_Toc20150028"/>
      <w:bookmarkStart w:id="3657" w:name="_Toc27846827"/>
      <w:bookmarkStart w:id="3658" w:name="_Toc36187958"/>
      <w:bookmarkStart w:id="3659" w:name="_Toc45183862"/>
      <w:bookmarkStart w:id="3660" w:name="_Toc47342704"/>
      <w:bookmarkStart w:id="3661" w:name="_Toc51769405"/>
      <w:bookmarkStart w:id="3662" w:name="_Toc185601036"/>
      <w:bookmarkEnd w:id="3655"/>
      <w:r w:rsidRPr="001B7C50">
        <w:rPr>
          <w:lang w:eastAsia="zh-CN"/>
        </w:rPr>
        <w:lastRenderedPageBreak/>
        <w:t>5.21.2</w:t>
      </w:r>
      <w:r w:rsidRPr="001B7C50">
        <w:rPr>
          <w:lang w:eastAsia="zh-CN"/>
        </w:rPr>
        <w:tab/>
        <w:t>AMF Management</w:t>
      </w:r>
      <w:bookmarkEnd w:id="3656"/>
      <w:bookmarkEnd w:id="3657"/>
      <w:bookmarkEnd w:id="3658"/>
      <w:bookmarkEnd w:id="3659"/>
      <w:bookmarkEnd w:id="3660"/>
      <w:bookmarkEnd w:id="3661"/>
      <w:bookmarkEnd w:id="3662"/>
    </w:p>
    <w:p w14:paraId="1C800118" w14:textId="77777777" w:rsidR="00D40151" w:rsidRPr="001B7C50" w:rsidRDefault="00D40151" w:rsidP="00D40151">
      <w:pPr>
        <w:pStyle w:val="Heading4"/>
      </w:pPr>
      <w:bookmarkStart w:id="3663" w:name="_CR5_21_2_1"/>
      <w:bookmarkStart w:id="3664" w:name="_Toc20150029"/>
      <w:bookmarkStart w:id="3665" w:name="_Toc27846828"/>
      <w:bookmarkStart w:id="3666" w:name="_Toc36187959"/>
      <w:bookmarkStart w:id="3667" w:name="_Toc45183863"/>
      <w:bookmarkStart w:id="3668" w:name="_Toc47342705"/>
      <w:bookmarkStart w:id="3669" w:name="_Toc51769406"/>
      <w:bookmarkStart w:id="3670" w:name="_Toc185601037"/>
      <w:bookmarkEnd w:id="3663"/>
      <w:r w:rsidRPr="001B7C50">
        <w:t>5.21.2.1</w:t>
      </w:r>
      <w:r w:rsidRPr="001B7C50">
        <w:tab/>
        <w:t>AMF Addition/Update</w:t>
      </w:r>
      <w:bookmarkEnd w:id="3664"/>
      <w:bookmarkEnd w:id="3665"/>
      <w:bookmarkEnd w:id="3666"/>
      <w:bookmarkEnd w:id="3667"/>
      <w:bookmarkEnd w:id="3668"/>
      <w:bookmarkEnd w:id="3669"/>
      <w:bookmarkEnd w:id="3670"/>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71" w:name="_CR5_21_2_2"/>
      <w:bookmarkStart w:id="3672" w:name="_Toc20150030"/>
      <w:bookmarkStart w:id="3673" w:name="_Toc27846829"/>
      <w:bookmarkStart w:id="3674" w:name="_Toc36187960"/>
      <w:bookmarkStart w:id="3675" w:name="_Toc45183864"/>
      <w:bookmarkStart w:id="3676" w:name="_Toc47342706"/>
      <w:bookmarkStart w:id="3677" w:name="_Toc51769407"/>
      <w:bookmarkStart w:id="3678" w:name="_Toc185601038"/>
      <w:bookmarkEnd w:id="3671"/>
      <w:r w:rsidRPr="001B7C50">
        <w:t>5.21.2.2</w:t>
      </w:r>
      <w:r w:rsidRPr="001B7C50">
        <w:tab/>
        <w:t>AMF planned removal procedure</w:t>
      </w:r>
      <w:bookmarkEnd w:id="3672"/>
      <w:bookmarkEnd w:id="3673"/>
      <w:bookmarkEnd w:id="3674"/>
      <w:bookmarkEnd w:id="3675"/>
      <w:bookmarkEnd w:id="3676"/>
      <w:bookmarkEnd w:id="3677"/>
      <w:bookmarkEnd w:id="3678"/>
    </w:p>
    <w:p w14:paraId="00DB137D" w14:textId="77777777" w:rsidR="00D40151" w:rsidRPr="001B7C50" w:rsidRDefault="00D40151" w:rsidP="00D40151">
      <w:pPr>
        <w:pStyle w:val="Heading5"/>
      </w:pPr>
      <w:bookmarkStart w:id="3679" w:name="_CR5_21_2_2_1"/>
      <w:bookmarkStart w:id="3680" w:name="_Toc20150031"/>
      <w:bookmarkStart w:id="3681" w:name="_Toc27846830"/>
      <w:bookmarkStart w:id="3682" w:name="_Toc36187961"/>
      <w:bookmarkStart w:id="3683" w:name="_Toc45183865"/>
      <w:bookmarkStart w:id="3684" w:name="_Toc47342707"/>
      <w:bookmarkStart w:id="3685" w:name="_Toc51769408"/>
      <w:bookmarkStart w:id="3686" w:name="_Toc185601039"/>
      <w:bookmarkEnd w:id="3679"/>
      <w:r w:rsidRPr="001B7C50">
        <w:t>5.21.2.2.1</w:t>
      </w:r>
      <w:r w:rsidRPr="001B7C50">
        <w:tab/>
        <w:t>AMF planned removal procedure with UDSF deployed</w:t>
      </w:r>
      <w:bookmarkEnd w:id="3680"/>
      <w:bookmarkEnd w:id="3681"/>
      <w:bookmarkEnd w:id="3682"/>
      <w:bookmarkEnd w:id="3683"/>
      <w:bookmarkEnd w:id="3684"/>
      <w:bookmarkEnd w:id="3685"/>
      <w:bookmarkEnd w:id="3686"/>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 xml:space="preserve">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w:t>
      </w:r>
      <w:r w:rsidRPr="001B7C50">
        <w:lastRenderedPageBreak/>
        <w:t>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55697146"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00214C93">
        <w:t xml:space="preserve"> and</w:t>
      </w:r>
      <w:r w:rsidRPr="001B7C50">
        <w:t xml:space="preserve"> AMF Set information.</w:t>
      </w:r>
    </w:p>
    <w:p w14:paraId="452677A7" w14:textId="3BA0BCD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w:t>
      </w:r>
      <w:r w:rsidR="00214C93">
        <w:t xml:space="preserve"> and</w:t>
      </w:r>
      <w:r w:rsidRPr="001B7C50">
        <w:t xml:space="preserve">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lastRenderedPageBreak/>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87" w:name="_CR5_21_2_2_2"/>
      <w:bookmarkStart w:id="3688" w:name="_Toc20150032"/>
      <w:bookmarkStart w:id="3689" w:name="_Toc27846831"/>
      <w:bookmarkStart w:id="3690" w:name="_Toc36187962"/>
      <w:bookmarkStart w:id="3691" w:name="_Toc45183866"/>
      <w:bookmarkStart w:id="3692" w:name="_Toc47342708"/>
      <w:bookmarkStart w:id="3693" w:name="_Toc51769409"/>
      <w:bookmarkStart w:id="3694" w:name="_Toc185601040"/>
      <w:bookmarkEnd w:id="3687"/>
      <w:r w:rsidRPr="001B7C50">
        <w:t>5.21.2.2.2</w:t>
      </w:r>
      <w:r w:rsidRPr="001B7C50">
        <w:tab/>
        <w:t>AMF planned removal procedure without UDSF</w:t>
      </w:r>
      <w:bookmarkEnd w:id="3688"/>
      <w:bookmarkEnd w:id="3689"/>
      <w:bookmarkEnd w:id="3690"/>
      <w:bookmarkEnd w:id="3691"/>
      <w:bookmarkEnd w:id="3692"/>
      <w:bookmarkEnd w:id="3693"/>
      <w:bookmarkEnd w:id="3694"/>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 xml:space="preserve">with the corresponding AMF for the respective UE(s) while maintaining N3 (user plane connectivity) and UE context information. For subsequent N2 message, the </w:t>
      </w:r>
      <w:r w:rsidRPr="001B7C50">
        <w:lastRenderedPageBreak/>
        <w:t>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3A90FC7D"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w:t>
      </w:r>
      <w:r w:rsidR="00214C93">
        <w:t xml:space="preserve"> and</w:t>
      </w:r>
      <w:r w:rsidRPr="001B7C50">
        <w:t xml:space="preserve"> AMF Set information.</w:t>
      </w:r>
    </w:p>
    <w:p w14:paraId="386EB287" w14:textId="7EE61909"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w:t>
      </w:r>
      <w:r w:rsidR="00214C93">
        <w:t xml:space="preserve"> and</w:t>
      </w:r>
      <w:r w:rsidRPr="001B7C50">
        <w:t xml:space="preserve">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5224A40F"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w:t>
      </w:r>
      <w:r w:rsidR="00214C93">
        <w:t xml:space="preserve"> and</w:t>
      </w:r>
      <w:r w:rsidRPr="001B7C50">
        <w:t xml:space="preserve">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95" w:name="_CR5_21_2_3"/>
      <w:bookmarkStart w:id="3696" w:name="_Toc20150033"/>
      <w:bookmarkStart w:id="3697" w:name="_Toc27846832"/>
      <w:bookmarkStart w:id="3698" w:name="_Toc36187963"/>
      <w:bookmarkStart w:id="3699" w:name="_Toc45183867"/>
      <w:bookmarkStart w:id="3700" w:name="_Toc47342709"/>
      <w:bookmarkStart w:id="3701" w:name="_Toc51769410"/>
      <w:bookmarkStart w:id="3702" w:name="_Toc185601041"/>
      <w:bookmarkEnd w:id="3695"/>
      <w:r w:rsidRPr="001B7C50">
        <w:t>5.21.2.3</w:t>
      </w:r>
      <w:r w:rsidRPr="001B7C50">
        <w:tab/>
        <w:t>Procedure for AMF Auto-recovery</w:t>
      </w:r>
      <w:bookmarkEnd w:id="3696"/>
      <w:bookmarkEnd w:id="3697"/>
      <w:bookmarkEnd w:id="3698"/>
      <w:bookmarkEnd w:id="3699"/>
      <w:bookmarkEnd w:id="3700"/>
      <w:bookmarkEnd w:id="3701"/>
      <w:bookmarkEnd w:id="3702"/>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lastRenderedPageBreak/>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2428B8EB"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214C93">
        <w:rPr>
          <w:lang w:eastAsia="zh-CN"/>
        </w:rPr>
        <w:t xml:space="preserve"> and</w:t>
      </w:r>
      <w:r w:rsidRPr="001B7C50">
        <w:rPr>
          <w:lang w:eastAsia="zh-CN"/>
        </w:rPr>
        <w:t xml:space="preserve">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lastRenderedPageBreak/>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703" w:name="_CR5_21_3"/>
      <w:bookmarkStart w:id="3704" w:name="_Toc20150034"/>
      <w:bookmarkStart w:id="3705" w:name="_Toc27846833"/>
      <w:bookmarkStart w:id="3706" w:name="_Toc36187964"/>
      <w:bookmarkStart w:id="3707" w:name="_Toc45183868"/>
      <w:bookmarkStart w:id="3708" w:name="_Toc47342710"/>
      <w:bookmarkStart w:id="3709" w:name="_Toc51769411"/>
      <w:bookmarkStart w:id="3710" w:name="_Toc185601042"/>
      <w:bookmarkEnd w:id="3703"/>
      <w:r w:rsidRPr="001B7C50">
        <w:t>5.21.3</w:t>
      </w:r>
      <w:r w:rsidRPr="001B7C50">
        <w:tab/>
        <w:t>Network Reliability support with Sets</w:t>
      </w:r>
      <w:bookmarkEnd w:id="3704"/>
      <w:bookmarkEnd w:id="3705"/>
      <w:bookmarkEnd w:id="3706"/>
      <w:bookmarkEnd w:id="3707"/>
      <w:bookmarkEnd w:id="3708"/>
      <w:bookmarkEnd w:id="3709"/>
      <w:bookmarkEnd w:id="3710"/>
    </w:p>
    <w:p w14:paraId="33046B63" w14:textId="77777777" w:rsidR="00D40151" w:rsidRPr="001B7C50" w:rsidRDefault="00D40151" w:rsidP="00D40151">
      <w:pPr>
        <w:pStyle w:val="Heading4"/>
      </w:pPr>
      <w:bookmarkStart w:id="3711" w:name="_CR5_21_3_1"/>
      <w:bookmarkStart w:id="3712" w:name="_Toc20150035"/>
      <w:bookmarkStart w:id="3713" w:name="_Toc27846834"/>
      <w:bookmarkStart w:id="3714" w:name="_Toc36187965"/>
      <w:bookmarkStart w:id="3715" w:name="_Toc45183869"/>
      <w:bookmarkStart w:id="3716" w:name="_Toc47342711"/>
      <w:bookmarkStart w:id="3717" w:name="_Toc51769412"/>
      <w:bookmarkStart w:id="3718" w:name="_Toc185601043"/>
      <w:bookmarkEnd w:id="3711"/>
      <w:r w:rsidRPr="001B7C50">
        <w:t>5.21.3.1</w:t>
      </w:r>
      <w:r w:rsidRPr="001B7C50">
        <w:tab/>
        <w:t>General</w:t>
      </w:r>
      <w:bookmarkEnd w:id="3712"/>
      <w:bookmarkEnd w:id="3713"/>
      <w:bookmarkEnd w:id="3714"/>
      <w:bookmarkEnd w:id="3715"/>
      <w:bookmarkEnd w:id="3716"/>
      <w:bookmarkEnd w:id="3717"/>
      <w:bookmarkEnd w:id="3718"/>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719" w:name="_CR5_21_3_2"/>
      <w:bookmarkStart w:id="3720" w:name="_Toc20150036"/>
      <w:bookmarkStart w:id="3721" w:name="_Toc27846835"/>
      <w:bookmarkStart w:id="3722" w:name="_Toc36187966"/>
      <w:bookmarkStart w:id="3723" w:name="_Toc45183870"/>
      <w:bookmarkStart w:id="3724" w:name="_Toc47342712"/>
      <w:bookmarkStart w:id="3725" w:name="_Toc51769413"/>
      <w:bookmarkStart w:id="3726" w:name="_Toc185601044"/>
      <w:bookmarkEnd w:id="3719"/>
      <w:r w:rsidRPr="001B7C50">
        <w:t>5.21.3.2</w:t>
      </w:r>
      <w:r w:rsidRPr="001B7C50">
        <w:tab/>
        <w:t>NF Set and NF Service Set</w:t>
      </w:r>
      <w:bookmarkEnd w:id="3720"/>
      <w:bookmarkEnd w:id="3721"/>
      <w:bookmarkEnd w:id="3722"/>
      <w:bookmarkEnd w:id="3723"/>
      <w:bookmarkEnd w:id="3724"/>
      <w:bookmarkEnd w:id="3725"/>
      <w:bookmarkEnd w:id="3726"/>
    </w:p>
    <w:p w14:paraId="3F30F283" w14:textId="03DBBC84" w:rsidR="00D40151" w:rsidRPr="001B7C50" w:rsidRDefault="00D40151" w:rsidP="00D40151">
      <w:r w:rsidRPr="001B7C50">
        <w:t>Equivalent Control Plane NFs may be grouped into NF Sets, e.g. several SMF instances are grouped into an SMF Set. NFs within a NF Set are interchangeable because they share the same context data</w:t>
      </w:r>
      <w:r w:rsidR="00214C93">
        <w:t xml:space="preserve"> and</w:t>
      </w:r>
      <w:r w:rsidRPr="001B7C50">
        <w:t xml:space="preserve">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27" w:name="_CR5_21_3_3"/>
      <w:bookmarkStart w:id="3728" w:name="_Toc20150037"/>
      <w:bookmarkStart w:id="3729" w:name="_Toc27846836"/>
      <w:bookmarkStart w:id="3730" w:name="_Toc36187967"/>
      <w:bookmarkStart w:id="3731" w:name="_Toc45183871"/>
      <w:bookmarkStart w:id="3732" w:name="_Toc47342713"/>
      <w:bookmarkStart w:id="3733" w:name="_Toc51769414"/>
      <w:bookmarkStart w:id="3734" w:name="_Toc185601045"/>
      <w:bookmarkEnd w:id="3727"/>
      <w:r w:rsidRPr="001B7C50">
        <w:t>5.21.3.3</w:t>
      </w:r>
      <w:r w:rsidRPr="001B7C50">
        <w:tab/>
        <w:t>Reliability of NF instances within the same NF Set</w:t>
      </w:r>
      <w:bookmarkEnd w:id="3728"/>
      <w:bookmarkEnd w:id="3729"/>
      <w:bookmarkEnd w:id="3730"/>
      <w:bookmarkEnd w:id="3731"/>
      <w:bookmarkEnd w:id="3732"/>
      <w:bookmarkEnd w:id="3733"/>
      <w:bookmarkEnd w:id="3734"/>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lastRenderedPageBreak/>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568B1FEF" w:rsidR="00D40151" w:rsidRPr="001B7C50" w:rsidRDefault="00D40151" w:rsidP="00D40151">
      <w:r w:rsidRPr="001B7C50">
        <w:t>For Indirect Communication mode, the SCP or NF Service consumer may subscribe to status change notifications of NF instance from the NRF and select another NF producer instance within the same NF Set if the original NF producer instance serving the UE is not available anymore.</w:t>
      </w:r>
    </w:p>
    <w:p w14:paraId="699BB30A" w14:textId="0183DAAB" w:rsidR="00D513CD" w:rsidRPr="00D513CD" w:rsidRDefault="00D513CD" w:rsidP="007E16B7">
      <w:r>
        <w:t>For both Direct Communication mode, the NF, or Indirect Communication mode, the NF or SCP may select another NF producer instance within the same NF Set based on notification of subscription of signalling storm analytics from NWDAF.</w:t>
      </w:r>
    </w:p>
    <w:p w14:paraId="3BE36CDB" w14:textId="054600DC"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35" w:name="_CR5_21_3_4"/>
      <w:bookmarkStart w:id="3736" w:name="_Toc20150038"/>
      <w:bookmarkStart w:id="3737" w:name="_Toc27846837"/>
      <w:bookmarkStart w:id="3738" w:name="_Toc36187968"/>
      <w:bookmarkStart w:id="3739" w:name="_Toc45183872"/>
      <w:bookmarkStart w:id="3740" w:name="_Toc47342714"/>
      <w:bookmarkStart w:id="3741" w:name="_Toc51769415"/>
      <w:bookmarkStart w:id="3742" w:name="_Toc185601046"/>
      <w:bookmarkEnd w:id="3735"/>
      <w:r w:rsidRPr="001B7C50">
        <w:t>5.21.3.4</w:t>
      </w:r>
      <w:r w:rsidRPr="001B7C50">
        <w:tab/>
        <w:t>Reliability of NF Services</w:t>
      </w:r>
      <w:bookmarkEnd w:id="3736"/>
      <w:bookmarkEnd w:id="3737"/>
      <w:bookmarkEnd w:id="3738"/>
      <w:bookmarkEnd w:id="3739"/>
      <w:bookmarkEnd w:id="3740"/>
      <w:bookmarkEnd w:id="3741"/>
      <w:bookmarkEnd w:id="3742"/>
    </w:p>
    <w:p w14:paraId="3FBAA43F" w14:textId="4A60D9F9"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r w:rsidR="00D513CD">
        <w:t xml:space="preserve"> The NF service consumer or SCP may also take the above action based on notification of subscription of signalling storm analytics from NWDAF.</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43" w:name="_CR5_21_4"/>
      <w:bookmarkStart w:id="3744" w:name="_Toc20150039"/>
      <w:bookmarkStart w:id="3745" w:name="_Toc27846838"/>
      <w:bookmarkStart w:id="3746" w:name="_Toc36187969"/>
      <w:bookmarkStart w:id="3747" w:name="_Toc45183873"/>
      <w:bookmarkStart w:id="3748" w:name="_Toc47342715"/>
      <w:bookmarkStart w:id="3749" w:name="_Toc51769416"/>
      <w:bookmarkStart w:id="3750" w:name="_Toc185601047"/>
      <w:bookmarkEnd w:id="3743"/>
      <w:r w:rsidRPr="001B7C50">
        <w:t>5.21.4</w:t>
      </w:r>
      <w:r w:rsidRPr="001B7C50">
        <w:tab/>
        <w:t>Network Function/NF Service Context Transfer</w:t>
      </w:r>
      <w:bookmarkEnd w:id="3744"/>
      <w:bookmarkEnd w:id="3745"/>
      <w:bookmarkEnd w:id="3746"/>
      <w:bookmarkEnd w:id="3747"/>
      <w:bookmarkEnd w:id="3748"/>
      <w:bookmarkEnd w:id="3749"/>
      <w:bookmarkEnd w:id="3750"/>
    </w:p>
    <w:p w14:paraId="74866896" w14:textId="77777777" w:rsidR="00D40151" w:rsidRPr="001B7C50" w:rsidRDefault="00D40151" w:rsidP="00D40151">
      <w:pPr>
        <w:pStyle w:val="Heading4"/>
      </w:pPr>
      <w:bookmarkStart w:id="3751" w:name="_CR5_21_4_1"/>
      <w:bookmarkStart w:id="3752" w:name="_Toc20150040"/>
      <w:bookmarkStart w:id="3753" w:name="_Toc27846839"/>
      <w:bookmarkStart w:id="3754" w:name="_Toc36187970"/>
      <w:bookmarkStart w:id="3755" w:name="_Toc45183874"/>
      <w:bookmarkStart w:id="3756" w:name="_Toc47342716"/>
      <w:bookmarkStart w:id="3757" w:name="_Toc51769417"/>
      <w:bookmarkStart w:id="3758" w:name="_Toc185601048"/>
      <w:bookmarkEnd w:id="3751"/>
      <w:r w:rsidRPr="001B7C50">
        <w:t>5.21.4.1</w:t>
      </w:r>
      <w:r w:rsidRPr="001B7C50">
        <w:tab/>
        <w:t>General</w:t>
      </w:r>
      <w:bookmarkEnd w:id="3752"/>
      <w:bookmarkEnd w:id="3753"/>
      <w:bookmarkEnd w:id="3754"/>
      <w:bookmarkEnd w:id="3755"/>
      <w:bookmarkEnd w:id="3756"/>
      <w:bookmarkEnd w:id="3757"/>
      <w:bookmarkEnd w:id="3758"/>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59" w:name="_CR5_22"/>
      <w:bookmarkStart w:id="3760" w:name="_Toc20150041"/>
      <w:bookmarkStart w:id="3761" w:name="_Toc27846840"/>
      <w:bookmarkStart w:id="3762" w:name="_Toc36187971"/>
      <w:bookmarkStart w:id="3763" w:name="_Toc45183875"/>
      <w:bookmarkStart w:id="3764" w:name="_Toc47342717"/>
      <w:bookmarkStart w:id="3765" w:name="_Toc51769418"/>
      <w:bookmarkStart w:id="3766" w:name="_Toc185601049"/>
      <w:bookmarkEnd w:id="3759"/>
      <w:r w:rsidRPr="001B7C50">
        <w:t>5.22</w:t>
      </w:r>
      <w:r w:rsidRPr="001B7C50">
        <w:tab/>
        <w:t>System Enablers for priority mechanism</w:t>
      </w:r>
      <w:bookmarkEnd w:id="3760"/>
      <w:bookmarkEnd w:id="3761"/>
      <w:bookmarkEnd w:id="3762"/>
      <w:bookmarkEnd w:id="3763"/>
      <w:bookmarkEnd w:id="3764"/>
      <w:bookmarkEnd w:id="3765"/>
      <w:bookmarkEnd w:id="3766"/>
    </w:p>
    <w:p w14:paraId="156A0C70" w14:textId="77777777" w:rsidR="00D40151" w:rsidRPr="001B7C50" w:rsidRDefault="00D40151" w:rsidP="00D40151">
      <w:pPr>
        <w:pStyle w:val="Heading3"/>
      </w:pPr>
      <w:bookmarkStart w:id="3767" w:name="_CR5_22_1"/>
      <w:bookmarkStart w:id="3768" w:name="_Toc20150042"/>
      <w:bookmarkStart w:id="3769" w:name="_Toc27846841"/>
      <w:bookmarkStart w:id="3770" w:name="_Toc36187972"/>
      <w:bookmarkStart w:id="3771" w:name="_Toc45183876"/>
      <w:bookmarkStart w:id="3772" w:name="_Toc47342718"/>
      <w:bookmarkStart w:id="3773" w:name="_Toc51769419"/>
      <w:bookmarkStart w:id="3774" w:name="_Toc185601050"/>
      <w:bookmarkEnd w:id="3767"/>
      <w:r w:rsidRPr="001B7C50">
        <w:t>5.22.1</w:t>
      </w:r>
      <w:r w:rsidRPr="001B7C50">
        <w:tab/>
        <w:t>General</w:t>
      </w:r>
      <w:bookmarkEnd w:id="3768"/>
      <w:bookmarkEnd w:id="3769"/>
      <w:bookmarkEnd w:id="3770"/>
      <w:bookmarkEnd w:id="3771"/>
      <w:bookmarkEnd w:id="3772"/>
      <w:bookmarkEnd w:id="3773"/>
      <w:bookmarkEnd w:id="3774"/>
    </w:p>
    <w:p w14:paraId="206BDB9D" w14:textId="76BD079C"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214C93">
        <w:t xml:space="preserve"> and</w:t>
      </w:r>
      <w:r w:rsidRPr="001B7C50">
        <w:t xml:space="preserve"> releasing QoS Flows with priority</w:t>
      </w:r>
      <w:r w:rsidR="00214C93">
        <w:t xml:space="preserve"> and</w:t>
      </w:r>
      <w:r w:rsidRPr="001B7C50">
        <w:t xml:space="preserve">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lastRenderedPageBreak/>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35799A8D" w:rsidR="00D40151" w:rsidRPr="001B7C50" w:rsidRDefault="00D40151" w:rsidP="00D40151">
      <w:r w:rsidRPr="001B7C50">
        <w:t>In addition, the separation of concerns between the service classification provided by the core network through the association of Service Data Flows to QoS</w:t>
      </w:r>
      <w:r w:rsidR="00214C93">
        <w:t xml:space="preserve"> and</w:t>
      </w:r>
      <w:r w:rsidRPr="001B7C50">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775" w:name="_CR5_22_2"/>
      <w:bookmarkStart w:id="3776" w:name="_Toc20150043"/>
      <w:bookmarkStart w:id="3777" w:name="_Toc27846842"/>
      <w:bookmarkStart w:id="3778" w:name="_Toc36187973"/>
      <w:bookmarkStart w:id="3779" w:name="_Toc45183877"/>
      <w:bookmarkStart w:id="3780" w:name="_Toc47342719"/>
      <w:bookmarkStart w:id="3781" w:name="_Toc51769420"/>
      <w:bookmarkStart w:id="3782" w:name="_Toc185601051"/>
      <w:bookmarkEnd w:id="3775"/>
      <w:r w:rsidRPr="001B7C50">
        <w:t>5.22.2</w:t>
      </w:r>
      <w:r w:rsidRPr="001B7C50">
        <w:tab/>
      </w:r>
      <w:r w:rsidRPr="001B7C50">
        <w:rPr>
          <w:lang w:eastAsia="zh-CN"/>
        </w:rPr>
        <w:t>Subscription-related Priority Mechanisms</w:t>
      </w:r>
      <w:bookmarkEnd w:id="3776"/>
      <w:bookmarkEnd w:id="3777"/>
      <w:bookmarkEnd w:id="3778"/>
      <w:bookmarkEnd w:id="3779"/>
      <w:bookmarkEnd w:id="3780"/>
      <w:bookmarkEnd w:id="3781"/>
      <w:bookmarkEnd w:id="3782"/>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r>
      <w:r w:rsidRPr="00257279">
        <w:rPr>
          <w:b/>
          <w:bCs/>
        </w:rPr>
        <w:t>(R)AN:</w:t>
      </w:r>
      <w:r w:rsidRPr="001B7C50">
        <w:t xml:space="preserve"> During initial Access Network Connection Establishment, the Establishment Cause is set to indicate that special treatment is to be applied by the (R)AN in the radio resource allocation as specified in clause 5.2 for 3GPP access.</w:t>
      </w:r>
    </w:p>
    <w:p w14:paraId="79CEA64A" w14:textId="4091E38E" w:rsidR="006F101E" w:rsidRDefault="006F101E" w:rsidP="00D40151">
      <w:pPr>
        <w:pStyle w:val="B1"/>
      </w:pPr>
      <w:r>
        <w:t>-</w:t>
      </w:r>
      <w:r>
        <w:tab/>
      </w:r>
      <w:r w:rsidRPr="00433EFC">
        <w:rPr>
          <w:b/>
          <w:bCs/>
        </w:rPr>
        <w:t>UDM:</w:t>
      </w:r>
      <w:r>
        <w:t xml:space="preserve"> As defined in clause 5.2.3 of </w:t>
      </w:r>
      <w:r w:rsidR="00972E70">
        <w:t>TS 23.502 [</w:t>
      </w:r>
      <w:r>
        <w:t>3], the UE subscription data in the UDM contains an MPS subscription indication (i.e. MPS priority</w:t>
      </w:r>
      <w:r w:rsidR="00217926">
        <w:t xml:space="preserve"> indication and optionally MPS for Messaging indication</w:t>
      </w:r>
      <w:r>
        <w:t>) and an MCX subscription indication (i.e. MCX priority) for the UE that has subscription to MPS and MCX, respectively. The MPS priority</w:t>
      </w:r>
      <w:r w:rsidR="0071443B">
        <w:t>, the MPS for Messaging indication</w:t>
      </w:r>
      <w:r>
        <w:t xml:space="preserve"> and the MCX priority, if available, are provided to the AMF via the Registration or the UE Configuration Update procedure as defined in clause 4.2 of </w:t>
      </w:r>
      <w:r w:rsidR="00972E70">
        <w:t>TS 23.502 [</w:t>
      </w:r>
      <w:r>
        <w:t>3].</w:t>
      </w:r>
      <w:r w:rsidR="00217926">
        <w:t xml:space="preserve"> The MPS for Messaging indication sets(enables)/clears(disables) the MPS priority treatment of Messaging service (i.e. SMS over NAS, SMS over IP and messaging over IMS are all controlled by one indication) for an MPS-subscribed UE. The MPS for Messaging indication is used in communications between NFs and network entities in the CN. The MPS for Messaging indication is not delivered to UE. The MPS for Messaging indication parameter may be provisioned by an AF via NEF as described in clause 4.15.6 of TS 23.502 [3].</w:t>
      </w:r>
    </w:p>
    <w:p w14:paraId="399F1354" w14:textId="3D1173E0"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r w:rsidR="00217926">
        <w:t xml:space="preserve"> For the MPS for Messaging indication, the AMF uses the parameter to determine the Message priority header related to SMS delivery and as described in clause 4.13 of TS 23.502 [3].</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1BC9E962"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214C93">
        <w:t xml:space="preserve"> and</w:t>
      </w:r>
      <w:r w:rsidRPr="001B7C50">
        <w:t xml:space="preserve"> if configured, it overwrites the default value specified in the QoS characteristics Table 5.7.4-1.</w:t>
      </w:r>
    </w:p>
    <w:p w14:paraId="15F4B9C3" w14:textId="47570796" w:rsidR="00D40151" w:rsidRPr="001B7C50" w:rsidRDefault="00D40151" w:rsidP="00D40151">
      <w:pPr>
        <w:pStyle w:val="B1"/>
      </w:pPr>
      <w:r w:rsidRPr="001B7C50">
        <w:t>-</w:t>
      </w:r>
      <w:r w:rsidRPr="001B7C50">
        <w:tab/>
      </w:r>
      <w:r w:rsidRPr="001B7C50">
        <w:rPr>
          <w:b/>
        </w:rPr>
        <w:t xml:space="preserve">PCF: </w:t>
      </w:r>
      <w:r w:rsidR="0071443B">
        <w:t xml:space="preserve">If the </w:t>
      </w:r>
      <w:r w:rsidRPr="001B7C50">
        <w:t xml:space="preserve">"IMS Signalling Priority" information is set for the subscriber in the </w:t>
      </w:r>
      <w:r w:rsidR="0071443B">
        <w:t xml:space="preserve">UDR </w:t>
      </w:r>
      <w:r w:rsidR="00214C93">
        <w:t>and</w:t>
      </w:r>
      <w:r w:rsidRPr="001B7C50">
        <w:t xml:space="preserve">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46B3B1AA" w14:textId="77777777" w:rsidR="00217926" w:rsidRDefault="00217926" w:rsidP="00217926">
      <w:pPr>
        <w:pStyle w:val="B1"/>
      </w:pPr>
      <w:bookmarkStart w:id="3783" w:name="_Toc20150044"/>
      <w:bookmarkStart w:id="3784" w:name="_Toc27846843"/>
      <w:bookmarkStart w:id="3785" w:name="_Toc36187974"/>
      <w:bookmarkStart w:id="3786" w:name="_Toc45183878"/>
      <w:bookmarkStart w:id="3787" w:name="_Toc47342720"/>
      <w:bookmarkStart w:id="3788" w:name="_Toc51769421"/>
      <w:r>
        <w:t>-</w:t>
      </w:r>
      <w:r>
        <w:tab/>
      </w:r>
      <w:r w:rsidRPr="00257279">
        <w:rPr>
          <w:b/>
          <w:bCs/>
        </w:rPr>
        <w:t xml:space="preserve">SMF/AMF: </w:t>
      </w:r>
      <w:r>
        <w:t>Based on the QoS parameters (e.g. ARPs, 5QI) of a PDU Session, the SMF may provide a PDU Session Priority to the AMF. The AMF stores the information for further PDU Session related priority handling (i.e. for determination of Message Priority header of subsequent message related to the PDU Session).</w:t>
      </w:r>
    </w:p>
    <w:p w14:paraId="6566D0C4" w14:textId="663C4C59" w:rsidR="00217926" w:rsidRDefault="00217926" w:rsidP="00257279">
      <w:pPr>
        <w:pStyle w:val="NO"/>
      </w:pPr>
      <w:r>
        <w:t>NOTE:</w:t>
      </w:r>
      <w:r>
        <w:tab/>
        <w:t>For a UE with MPS subscription, the MPS priority per DN can be different (e.g. only certain specific DNs has MPS priority while other DNs have no MPS priority).</w:t>
      </w:r>
    </w:p>
    <w:p w14:paraId="68873445" w14:textId="77777777" w:rsidR="00D40151" w:rsidRPr="001B7C50" w:rsidRDefault="00D40151" w:rsidP="00D40151">
      <w:pPr>
        <w:pStyle w:val="Heading3"/>
      </w:pPr>
      <w:bookmarkStart w:id="3789" w:name="_CR5_22_3"/>
      <w:bookmarkStart w:id="3790" w:name="_Toc185601052"/>
      <w:bookmarkEnd w:id="3789"/>
      <w:r w:rsidRPr="001B7C50">
        <w:lastRenderedPageBreak/>
        <w:t>5.22.3</w:t>
      </w:r>
      <w:r w:rsidRPr="001B7C50">
        <w:tab/>
      </w:r>
      <w:r w:rsidRPr="001B7C50">
        <w:rPr>
          <w:lang w:eastAsia="zh-CN"/>
        </w:rPr>
        <w:t>Invocation-related Priority Mechanisms</w:t>
      </w:r>
      <w:bookmarkEnd w:id="3783"/>
      <w:bookmarkEnd w:id="3784"/>
      <w:bookmarkEnd w:id="3785"/>
      <w:bookmarkEnd w:id="3786"/>
      <w:bookmarkEnd w:id="3787"/>
      <w:bookmarkEnd w:id="3788"/>
      <w:bookmarkEnd w:id="3790"/>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r>
      <w:r w:rsidRPr="00257279">
        <w:rPr>
          <w:b/>
          <w:bCs/>
        </w:rPr>
        <w:t xml:space="preserve">PCF: </w:t>
      </w:r>
      <w:r w:rsidRPr="001B7C50">
        <w:t xml:space="preserve">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r>
      <w:r w:rsidRPr="00257279">
        <w:rPr>
          <w:b/>
          <w:bCs/>
        </w:rPr>
        <w:t>PCF:</w:t>
      </w:r>
      <w:r w:rsidRPr="001B7C50">
        <w:t xml:space="preserve">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4D186EC8" w:rsidR="00D40151" w:rsidRPr="001B7C50" w:rsidRDefault="00D40151" w:rsidP="00D40151">
      <w:pPr>
        <w:pStyle w:val="B1"/>
      </w:pPr>
      <w:r w:rsidRPr="001B7C50">
        <w:t>-</w:t>
      </w:r>
      <w:r w:rsidRPr="001B7C50">
        <w:tab/>
      </w:r>
      <w:r w:rsidRPr="00257279">
        <w:rPr>
          <w:b/>
          <w:bCs/>
        </w:rPr>
        <w:t>PCF:</w:t>
      </w:r>
      <w:r w:rsidRPr="001B7C50">
        <w:t xml:space="preserve"> When all active sessions to a particular DN are released</w:t>
      </w:r>
      <w:r w:rsidR="00214C93">
        <w:t xml:space="preserve"> and</w:t>
      </w:r>
      <w:r w:rsidRPr="001B7C50">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67BC015B" w14:textId="1C3228A1" w:rsidR="00217926" w:rsidRPr="001B7C50" w:rsidRDefault="00217926" w:rsidP="00217926">
      <w:pPr>
        <w:pStyle w:val="B1"/>
      </w:pPr>
      <w:r>
        <w:t>-</w:t>
      </w:r>
      <w:r>
        <w:tab/>
      </w:r>
      <w:r w:rsidRPr="00257279">
        <w:rPr>
          <w:b/>
          <w:bCs/>
        </w:rPr>
        <w:t>SMF/AMF:</w:t>
      </w:r>
      <w:r>
        <w:t xml:space="preserve"> Based on the QoS parameters (e.g. ARP, 5QI) of a PDU Session, the SMF may provide a PDU Session Priority to the AMF. The AMF stores the information for further PDU Session related priority handling (i.e. for determination of Message Priority header of subsequent message related to the PDU Session).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r>
      <w:r w:rsidRPr="00257279">
        <w:rPr>
          <w:b/>
          <w:bCs/>
        </w:rPr>
        <w:t>PCF:</w:t>
      </w:r>
      <w:r w:rsidRPr="001B7C50">
        <w:t xml:space="preserve">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r>
      <w:r w:rsidRPr="00257279">
        <w:rPr>
          <w:b/>
          <w:bCs/>
        </w:rPr>
        <w:t>UPF:</w:t>
      </w:r>
      <w:r w:rsidRPr="001B7C50">
        <w:t xml:space="preserve">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5A788273" w:rsidR="00D40151" w:rsidRPr="001B7C50" w:rsidRDefault="00D40151" w:rsidP="00D40151">
      <w:pPr>
        <w:pStyle w:val="B1"/>
      </w:pPr>
      <w:r w:rsidRPr="001B7C50">
        <w:t>-</w:t>
      </w:r>
      <w:r w:rsidRPr="001B7C50">
        <w:tab/>
      </w:r>
      <w:r w:rsidRPr="00257279">
        <w:rPr>
          <w:b/>
          <w:bCs/>
        </w:rPr>
        <w:t>SMF:</w:t>
      </w:r>
      <w:r w:rsidRPr="001B7C50">
        <w:t xml:space="preserve">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r w:rsidR="00217926">
        <w:t xml:space="preserve"> Based on the QoS parameters (e.g. ARP, 5QI) of a PDU Session, the SMF may also provide a PDU Session Priority to the AMF.</w:t>
      </w:r>
    </w:p>
    <w:p w14:paraId="268F0F91" w14:textId="77777777" w:rsidR="0071443B" w:rsidRDefault="00D40151" w:rsidP="00D40151">
      <w:pPr>
        <w:pStyle w:val="B1"/>
      </w:pPr>
      <w:r w:rsidRPr="001B7C50">
        <w:t>-</w:t>
      </w:r>
      <w:r w:rsidRPr="001B7C50">
        <w:tab/>
      </w:r>
      <w:r w:rsidRPr="00257279">
        <w:rPr>
          <w:b/>
          <w:bCs/>
        </w:rPr>
        <w:t>AMF:</w:t>
      </w:r>
      <w:r w:rsidRPr="001B7C50">
        <w:t xml:space="preserve"> If an "N1N2MessageTransfer" message arrives at the AMF</w:t>
      </w:r>
      <w:r w:rsidR="0071443B">
        <w:t>:</w:t>
      </w:r>
    </w:p>
    <w:p w14:paraId="4E8E97EC" w14:textId="70CAEE50" w:rsidR="0071443B" w:rsidRDefault="0071443B" w:rsidP="007E16B7">
      <w:pPr>
        <w:pStyle w:val="B2"/>
      </w:pPr>
      <w:r>
        <w:t>-</w:t>
      </w:r>
      <w:r>
        <w:tab/>
        <w:t>from an SMF</w:t>
      </w:r>
      <w:r w:rsidR="00D40151" w:rsidRPr="001B7C50">
        <w:t xml:space="preserve"> containing an ARP priority level value that is entitled for priority use</w:t>
      </w:r>
      <w:r>
        <w:t>;</w:t>
      </w:r>
    </w:p>
    <w:p w14:paraId="2F0174DC" w14:textId="7016C50A" w:rsidR="0071443B" w:rsidRDefault="0071443B" w:rsidP="0071443B">
      <w:pPr>
        <w:pStyle w:val="B2"/>
      </w:pPr>
      <w:r>
        <w:t>-</w:t>
      </w:r>
      <w:r>
        <w:tab/>
        <w:t>from the SMSF with an MT-SMS related request and either an indication that MPS for Messaging is enabled for the UE from the UDM, or with a Message Priority header value used for MPS for Messaging;</w:t>
      </w:r>
    </w:p>
    <w:p w14:paraId="73A37A35" w14:textId="05A31BFF" w:rsidR="0071443B" w:rsidRDefault="0071443B" w:rsidP="0071443B">
      <w:pPr>
        <w:pStyle w:val="B1"/>
      </w:pPr>
      <w:r>
        <w:tab/>
        <w:t>the AMF:</w:t>
      </w:r>
    </w:p>
    <w:p w14:paraId="227DC3AB" w14:textId="2B51688E" w:rsidR="0071443B" w:rsidRDefault="0071443B" w:rsidP="007E16B7">
      <w:pPr>
        <w:pStyle w:val="B2"/>
      </w:pPr>
      <w:r>
        <w:t>-</w:t>
      </w:r>
      <w:r>
        <w:tab/>
      </w:r>
      <w:r w:rsidR="00D40151" w:rsidRPr="001B7C50">
        <w:t>handles the request with priority and includes the "Paging Priority" IE in the N2 "Paging" message set to a value assigned to indicate that there is an IP packet at the UPF</w:t>
      </w:r>
      <w:r>
        <w:t xml:space="preserve"> or an MT-SMS at the SMSF</w:t>
      </w:r>
      <w:r w:rsidR="00D40151" w:rsidRPr="001B7C50">
        <w:t xml:space="preserve"> entitled to priority treatment, as specified in clause 4.2.3.3</w:t>
      </w:r>
      <w:r>
        <w:t xml:space="preserve"> or clause 4.13.3.6</w:t>
      </w:r>
      <w:r w:rsidR="00D40151" w:rsidRPr="001B7C50">
        <w:t xml:space="preserve"> of </w:t>
      </w:r>
      <w:r w:rsidR="00972E70" w:rsidRPr="001B7C50">
        <w:t>TS</w:t>
      </w:r>
      <w:r w:rsidR="00972E70">
        <w:t> </w:t>
      </w:r>
      <w:r w:rsidR="00972E70" w:rsidRPr="001B7C50">
        <w:t>23.502</w:t>
      </w:r>
      <w:r w:rsidR="00972E70">
        <w:t> </w:t>
      </w:r>
      <w:r w:rsidR="00972E70" w:rsidRPr="001B7C50">
        <w:t>[</w:t>
      </w:r>
      <w:r w:rsidR="00D40151" w:rsidRPr="001B7C50">
        <w:t>3]</w:t>
      </w:r>
      <w:r>
        <w:t>, when the UE is CM-IDLE; or</w:t>
      </w:r>
    </w:p>
    <w:p w14:paraId="5AA4F116" w14:textId="15ED2F49" w:rsidR="0071443B" w:rsidRDefault="0071443B" w:rsidP="007E16B7">
      <w:pPr>
        <w:pStyle w:val="B2"/>
      </w:pPr>
      <w:r>
        <w:t>-</w:t>
      </w:r>
      <w:r>
        <w:tab/>
        <w:t>determines the service priority ("RAN Paging Priority" IE as specified in TS 38.413 [34]) and includes the service priority in the N2 Downlink NAS Transport message to the NG-RAN, when the UE is CM-CONNECTED.</w:t>
      </w:r>
    </w:p>
    <w:p w14:paraId="67B13453" w14:textId="1FBE17D4" w:rsidR="00D40151" w:rsidRPr="001B7C50" w:rsidRDefault="0071443B" w:rsidP="00D40151">
      <w:pPr>
        <w:pStyle w:val="B1"/>
      </w:pPr>
      <w:r>
        <w:lastRenderedPageBreak/>
        <w:tab/>
      </w:r>
      <w:r w:rsidR="00217926">
        <w:t>If a PDU Session Priority is provided by the SMF, the AMF stores the information for further PDU Session related priority handling (i.e. for determination of Message Priority header of subsequent message related to the PDU Session).</w:t>
      </w:r>
    </w:p>
    <w:p w14:paraId="14314586" w14:textId="122FD396" w:rsidR="00D40151" w:rsidRPr="001B7C50" w:rsidRDefault="00D40151" w:rsidP="00D40151">
      <w:pPr>
        <w:pStyle w:val="B1"/>
      </w:pPr>
      <w:r w:rsidRPr="001B7C50">
        <w:t>-</w:t>
      </w:r>
      <w:r w:rsidRPr="001B7C50">
        <w:tab/>
      </w:r>
      <w:r w:rsidRPr="00257279">
        <w:rPr>
          <w:b/>
          <w:bCs/>
        </w:rPr>
        <w:t>SMF:</w:t>
      </w:r>
      <w:r w:rsidRPr="001B7C50">
        <w:t xml:space="preserve">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r w:rsidR="00217926">
        <w:t xml:space="preserve"> Based on the QoS parameters (e.g. ARP, 5QI) of a PDU Session, the SMF may also provide a PDU Session Priority to the AMF.</w:t>
      </w:r>
    </w:p>
    <w:p w14:paraId="4144D256" w14:textId="2AFCB0F6" w:rsidR="00D40151" w:rsidRPr="001B7C50" w:rsidRDefault="00D40151" w:rsidP="00D40151">
      <w:pPr>
        <w:pStyle w:val="B1"/>
      </w:pPr>
      <w:r w:rsidRPr="001B7C50">
        <w:t>-</w:t>
      </w:r>
      <w:r w:rsidRPr="001B7C50">
        <w:tab/>
      </w:r>
      <w:r w:rsidRPr="00257279">
        <w:rPr>
          <w:b/>
          <w:bCs/>
        </w:rPr>
        <w:t>AMF:</w:t>
      </w:r>
      <w:r w:rsidRPr="001B7C50">
        <w:t xml:space="preserve">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C720864" w:rsidR="00D40151" w:rsidRPr="001B7C50" w:rsidRDefault="00D40151" w:rsidP="00D40151">
      <w:pPr>
        <w:pStyle w:val="B1"/>
      </w:pPr>
      <w:r w:rsidRPr="001B7C50">
        <w:t>-</w:t>
      </w:r>
      <w:r w:rsidRPr="001B7C50">
        <w:tab/>
      </w:r>
      <w:r w:rsidR="0071443B">
        <w:rPr>
          <w:b/>
          <w:bCs/>
        </w:rPr>
        <w:t>NG-RAN</w:t>
      </w:r>
      <w:r w:rsidRPr="00257279">
        <w:rPr>
          <w:b/>
          <w:bCs/>
        </w:rPr>
        <w:t>:</w:t>
      </w:r>
      <w:r w:rsidRPr="001B7C50">
        <w:t xml:space="preserve"> Inclusion of the "Paging Priority" in the N2 "Paging" message</w:t>
      </w:r>
      <w:r w:rsidR="0071443B">
        <w:t xml:space="preserve"> or the "RAN Paging Priority" in the N2 "Downlink NAS Transport" message</w:t>
      </w:r>
      <w:r w:rsidRPr="001B7C50">
        <w:t xml:space="preserve"> triggers priority handling of paging in times of congestion at the</w:t>
      </w:r>
      <w:r w:rsidR="0071443B">
        <w:t xml:space="preserve"> NG-RAN</w:t>
      </w:r>
      <w:r w:rsidRPr="001B7C50">
        <w:t xml:space="preserve"> as specified in clause 4.2.3.3</w:t>
      </w:r>
      <w:r w:rsidR="0071443B">
        <w:t xml:space="preserve"> or clause 4.13.3</w:t>
      </w:r>
      <w:r w:rsidRPr="001B7C50">
        <w:t xml:space="preserve"> of </w:t>
      </w:r>
      <w:r w:rsidR="00972E70" w:rsidRPr="001B7C50">
        <w:t>TS</w:t>
      </w:r>
      <w:r w:rsidR="00972E70">
        <w:t> </w:t>
      </w:r>
      <w:r w:rsidR="00972E70" w:rsidRPr="001B7C50">
        <w:t>23.502</w:t>
      </w:r>
      <w:r w:rsidR="00972E70">
        <w:t> </w:t>
      </w:r>
      <w:r w:rsidR="00972E70" w:rsidRPr="001B7C50">
        <w:t>[</w:t>
      </w:r>
      <w:r w:rsidRPr="001B7C50">
        <w:t>3]</w:t>
      </w:r>
      <w:r w:rsidR="0071443B">
        <w:t>, respectively</w:t>
      </w:r>
      <w:r w:rsidRPr="001B7C50">
        <w:t>.</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r>
      <w:r w:rsidRPr="00257279">
        <w:rPr>
          <w:b/>
          <w:bCs/>
        </w:rPr>
        <w:t>PCF:</w:t>
      </w:r>
      <w:r w:rsidRPr="001B7C50">
        <w:t xml:space="preserve">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r>
      <w:r w:rsidRPr="00257279">
        <w:rPr>
          <w:b/>
          <w:bCs/>
        </w:rPr>
        <w:t>PCF:</w:t>
      </w:r>
      <w:r w:rsidRPr="001B7C50">
        <w:t xml:space="preserve">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04F9174A" w14:textId="7C8A94BC" w:rsidR="00217926" w:rsidRPr="001B7C50" w:rsidRDefault="00217926" w:rsidP="00217926">
      <w:pPr>
        <w:pStyle w:val="B1"/>
      </w:pPr>
      <w:bookmarkStart w:id="3791" w:name="_Toc20150045"/>
      <w:bookmarkStart w:id="3792" w:name="_Toc27846844"/>
      <w:bookmarkStart w:id="3793" w:name="_Toc36187975"/>
      <w:bookmarkStart w:id="3794" w:name="_Toc45183879"/>
      <w:bookmarkStart w:id="3795" w:name="_Toc47342721"/>
      <w:bookmarkStart w:id="3796" w:name="_Toc51769422"/>
      <w:r>
        <w:t>-</w:t>
      </w:r>
      <w:r>
        <w:tab/>
      </w:r>
      <w:r w:rsidRPr="00257279">
        <w:rPr>
          <w:b/>
          <w:bCs/>
        </w:rPr>
        <w:t>SMF/AMF:</w:t>
      </w:r>
      <w:r>
        <w:t xml:space="preserve"> Based on the QoS parameters (e.g. ARP, 5QI) of a PDU Session, the SMF may provide a PDU Session Priority to the AMF. The AMF stores the information for further PDU Session related priority handling (i.e. for determination of Message Priority header of subsequent message related to the PDU Session).</w:t>
      </w:r>
    </w:p>
    <w:p w14:paraId="5CB2B3C5" w14:textId="77777777" w:rsidR="00821D9E" w:rsidRPr="001B7C50" w:rsidRDefault="00821D9E" w:rsidP="00821D9E">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97" w:name="_CR5_22_4"/>
      <w:bookmarkStart w:id="3798" w:name="_Toc185601053"/>
      <w:bookmarkEnd w:id="3797"/>
      <w:r w:rsidRPr="001B7C50">
        <w:t>5.22.4</w:t>
      </w:r>
      <w:r w:rsidRPr="001B7C50">
        <w:tab/>
        <w:t xml:space="preserve">QoS </w:t>
      </w:r>
      <w:r w:rsidRPr="001B7C50">
        <w:rPr>
          <w:lang w:eastAsia="zh-CN"/>
        </w:rPr>
        <w:t>Mechanisms applied to established QoS Flows</w:t>
      </w:r>
      <w:bookmarkEnd w:id="3791"/>
      <w:bookmarkEnd w:id="3792"/>
      <w:bookmarkEnd w:id="3793"/>
      <w:bookmarkEnd w:id="3794"/>
      <w:bookmarkEnd w:id="3795"/>
      <w:bookmarkEnd w:id="3796"/>
      <w:bookmarkEnd w:id="3798"/>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lastRenderedPageBreak/>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99" w:name="_CR5_23"/>
      <w:bookmarkStart w:id="3800" w:name="_Toc20150046"/>
      <w:bookmarkStart w:id="3801" w:name="_Toc27846845"/>
      <w:bookmarkStart w:id="3802" w:name="_Toc36187976"/>
      <w:bookmarkStart w:id="3803" w:name="_Toc45183880"/>
      <w:bookmarkStart w:id="3804" w:name="_Toc47342722"/>
      <w:bookmarkStart w:id="3805" w:name="_Toc51769423"/>
      <w:bookmarkStart w:id="3806" w:name="_Toc185601054"/>
      <w:bookmarkEnd w:id="3799"/>
      <w:r w:rsidRPr="001B7C50">
        <w:t>5.23</w:t>
      </w:r>
      <w:r w:rsidRPr="001B7C50">
        <w:tab/>
        <w:t>Supporting for Asynchronous Type Communication</w:t>
      </w:r>
      <w:bookmarkEnd w:id="3800"/>
      <w:bookmarkEnd w:id="3801"/>
      <w:bookmarkEnd w:id="3802"/>
      <w:bookmarkEnd w:id="3803"/>
      <w:bookmarkEnd w:id="3804"/>
      <w:bookmarkEnd w:id="3805"/>
      <w:bookmarkEnd w:id="3806"/>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3D6F6C2B"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w:t>
      </w:r>
      <w:r w:rsidR="00214C93">
        <w:rPr>
          <w:lang w:eastAsia="zh-CN"/>
        </w:rPr>
        <w:t xml:space="preserve"> and</w:t>
      </w:r>
      <w:r w:rsidRPr="001B7C50">
        <w:rPr>
          <w:lang w:eastAsia="zh-CN"/>
        </w:rPr>
        <w:t xml:space="preserve">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807" w:name="_Toc20150047"/>
      <w:bookmarkStart w:id="3808" w:name="_Toc27846846"/>
      <w:bookmarkStart w:id="3809" w:name="_Toc36187977"/>
      <w:bookmarkStart w:id="3810" w:name="_Toc45183881"/>
      <w:bookmarkStart w:id="3811" w:name="_Toc47342723"/>
      <w:bookmarkStart w:id="3812"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813" w:name="_CR5_24"/>
      <w:bookmarkStart w:id="3814" w:name="_Toc185601055"/>
      <w:bookmarkEnd w:id="3813"/>
      <w:r w:rsidRPr="001B7C50">
        <w:t>5.24</w:t>
      </w:r>
      <w:r w:rsidRPr="001B7C50">
        <w:tab/>
        <w:t>3GPP PS Data Off</w:t>
      </w:r>
      <w:bookmarkEnd w:id="3807"/>
      <w:bookmarkEnd w:id="3808"/>
      <w:bookmarkEnd w:id="3809"/>
      <w:bookmarkEnd w:id="3810"/>
      <w:bookmarkEnd w:id="3811"/>
      <w:bookmarkEnd w:id="3812"/>
      <w:bookmarkEnd w:id="3814"/>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lastRenderedPageBreak/>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815" w:name="_CR5_25"/>
      <w:bookmarkStart w:id="3816" w:name="_Toc20150048"/>
      <w:bookmarkStart w:id="3817" w:name="_Toc27846847"/>
      <w:bookmarkStart w:id="3818" w:name="_Toc36187978"/>
      <w:bookmarkStart w:id="3819" w:name="_Toc45183882"/>
      <w:bookmarkStart w:id="3820" w:name="_Toc47342724"/>
      <w:bookmarkStart w:id="3821" w:name="_Toc51769425"/>
      <w:bookmarkStart w:id="3822" w:name="_Toc185601056"/>
      <w:bookmarkEnd w:id="3815"/>
      <w:r w:rsidRPr="001B7C50">
        <w:t>5.25</w:t>
      </w:r>
      <w:r w:rsidRPr="001B7C50">
        <w:tab/>
        <w:t>Support of OAM Features</w:t>
      </w:r>
      <w:bookmarkEnd w:id="3816"/>
      <w:bookmarkEnd w:id="3817"/>
      <w:bookmarkEnd w:id="3818"/>
      <w:bookmarkEnd w:id="3819"/>
      <w:bookmarkEnd w:id="3820"/>
      <w:bookmarkEnd w:id="3821"/>
      <w:bookmarkEnd w:id="3822"/>
    </w:p>
    <w:p w14:paraId="7664CE9F" w14:textId="77777777" w:rsidR="00D40151" w:rsidRPr="001B7C50" w:rsidRDefault="00D40151" w:rsidP="00D40151">
      <w:pPr>
        <w:pStyle w:val="Heading3"/>
      </w:pPr>
      <w:bookmarkStart w:id="3823" w:name="_CR5_25_1"/>
      <w:bookmarkStart w:id="3824" w:name="_Toc20150049"/>
      <w:bookmarkStart w:id="3825" w:name="_Toc27846848"/>
      <w:bookmarkStart w:id="3826" w:name="_Toc36187979"/>
      <w:bookmarkStart w:id="3827" w:name="_Toc45183883"/>
      <w:bookmarkStart w:id="3828" w:name="_Toc47342725"/>
      <w:bookmarkStart w:id="3829" w:name="_Toc51769426"/>
      <w:bookmarkStart w:id="3830" w:name="_Toc185601057"/>
      <w:bookmarkEnd w:id="3823"/>
      <w:r w:rsidRPr="001B7C50">
        <w:t>5.25.1</w:t>
      </w:r>
      <w:r w:rsidRPr="001B7C50">
        <w:tab/>
        <w:t>Support of Tracing: Signalling Based Activation/Deactivation of Tracing</w:t>
      </w:r>
      <w:bookmarkEnd w:id="3824"/>
      <w:bookmarkEnd w:id="3825"/>
      <w:bookmarkEnd w:id="3826"/>
      <w:bookmarkEnd w:id="3827"/>
      <w:bookmarkEnd w:id="3828"/>
      <w:bookmarkEnd w:id="3829"/>
      <w:bookmarkEnd w:id="3830"/>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31" w:name="_CR5_25_2"/>
      <w:bookmarkStart w:id="3832" w:name="_Toc20150050"/>
      <w:bookmarkStart w:id="3833" w:name="_Toc27846849"/>
      <w:bookmarkStart w:id="3834" w:name="_Toc36187980"/>
      <w:bookmarkStart w:id="3835" w:name="_Toc45183884"/>
      <w:bookmarkStart w:id="3836" w:name="_Toc47342726"/>
      <w:bookmarkStart w:id="3837" w:name="_Toc51769427"/>
      <w:bookmarkStart w:id="3838" w:name="_Toc185601058"/>
      <w:bookmarkEnd w:id="3831"/>
      <w:r w:rsidRPr="001B7C50">
        <w:lastRenderedPageBreak/>
        <w:t>5.25.2</w:t>
      </w:r>
      <w:r w:rsidRPr="001B7C50">
        <w:tab/>
        <w:t>Support of OAM-based 5G VN group management</w:t>
      </w:r>
      <w:bookmarkEnd w:id="3832"/>
      <w:bookmarkEnd w:id="3833"/>
      <w:bookmarkEnd w:id="3834"/>
      <w:bookmarkEnd w:id="3835"/>
      <w:bookmarkEnd w:id="3836"/>
      <w:bookmarkEnd w:id="3837"/>
      <w:bookmarkEnd w:id="3838"/>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3839" w:name="_CR5_25_3"/>
      <w:bookmarkStart w:id="3840" w:name="_Toc185601059"/>
      <w:bookmarkStart w:id="3841" w:name="_Toc20150051"/>
      <w:bookmarkStart w:id="3842" w:name="_Toc27846850"/>
      <w:bookmarkStart w:id="3843" w:name="_Toc36187981"/>
      <w:bookmarkStart w:id="3844" w:name="_Toc45183885"/>
      <w:bookmarkStart w:id="3845" w:name="_Toc47342727"/>
      <w:bookmarkStart w:id="3846" w:name="_Toc51769428"/>
      <w:bookmarkEnd w:id="3839"/>
      <w:r>
        <w:t>5.25.3</w:t>
      </w:r>
      <w:r>
        <w:tab/>
        <w:t>Signalling Based Activation of QoE Measurement Collection</w:t>
      </w:r>
      <w:bookmarkEnd w:id="3840"/>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847" w:name="_CR5_26"/>
      <w:bookmarkStart w:id="3848" w:name="_Toc185601060"/>
      <w:bookmarkEnd w:id="3847"/>
      <w:r w:rsidRPr="001B7C50">
        <w:t>5.26</w:t>
      </w:r>
      <w:r w:rsidRPr="001B7C50">
        <w:tab/>
        <w:t>Configuration Transfer Procedure</w:t>
      </w:r>
      <w:bookmarkEnd w:id="3841"/>
      <w:bookmarkEnd w:id="3842"/>
      <w:bookmarkEnd w:id="3843"/>
      <w:bookmarkEnd w:id="3844"/>
      <w:bookmarkEnd w:id="3845"/>
      <w:bookmarkEnd w:id="3846"/>
      <w:bookmarkEnd w:id="3848"/>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849" w:name="_CR5_26_1"/>
      <w:bookmarkStart w:id="3850" w:name="_Toc20150052"/>
      <w:bookmarkStart w:id="3851" w:name="_Toc27846851"/>
      <w:bookmarkStart w:id="3852" w:name="_Toc36187982"/>
      <w:bookmarkStart w:id="3853" w:name="_Toc45183886"/>
      <w:bookmarkStart w:id="3854" w:name="_Toc47342728"/>
      <w:bookmarkStart w:id="3855" w:name="_Toc51769429"/>
      <w:bookmarkStart w:id="3856" w:name="_Toc185601061"/>
      <w:bookmarkEnd w:id="3849"/>
      <w:r w:rsidRPr="001B7C50">
        <w:t>5.26.1</w:t>
      </w:r>
      <w:r w:rsidRPr="001B7C50">
        <w:tab/>
        <w:t>Architecture Principles for Configuration Transfer</w:t>
      </w:r>
      <w:bookmarkEnd w:id="3850"/>
      <w:bookmarkEnd w:id="3851"/>
      <w:bookmarkEnd w:id="3852"/>
      <w:bookmarkEnd w:id="3853"/>
      <w:bookmarkEnd w:id="3854"/>
      <w:bookmarkEnd w:id="3855"/>
      <w:bookmarkEnd w:id="3856"/>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57" w:name="_MON_1306138469"/>
    <w:bookmarkEnd w:id="3857"/>
    <w:p w14:paraId="1A160292" w14:textId="77777777" w:rsidR="00D40151" w:rsidRPr="001B7C50" w:rsidRDefault="00D40151" w:rsidP="00D40151">
      <w:pPr>
        <w:pStyle w:val="TH"/>
      </w:pPr>
      <w:r w:rsidRPr="001B7C50">
        <w:object w:dxaOrig="4301" w:dyaOrig="2405" w14:anchorId="3BFF8F66">
          <v:shape id="_x0000_i1102" type="#_x0000_t75" style="width:472.05pt;height:262.35pt" o:ole="">
            <v:imagedata r:id="rId163" o:title=""/>
          </v:shape>
          <o:OLEObject Type="Embed" ProgID="Word.Picture.8" ShapeID="_x0000_i1102" DrawAspect="Content" ObjectID="_1796214412" r:id="rId164"/>
        </w:object>
      </w:r>
    </w:p>
    <w:p w14:paraId="596D5C9A" w14:textId="77777777" w:rsidR="00D40151" w:rsidRPr="001B7C50" w:rsidRDefault="00D40151" w:rsidP="00D40151">
      <w:pPr>
        <w:pStyle w:val="TF"/>
      </w:pPr>
      <w:bookmarkStart w:id="3858" w:name="_CRFigure5_261"/>
      <w:r w:rsidRPr="001B7C50">
        <w:t xml:space="preserve">Figure </w:t>
      </w:r>
      <w:bookmarkEnd w:id="3858"/>
      <w:r w:rsidRPr="001B7C50">
        <w:t>5.26-1: inter NG-RAN Configuration Transfer basic network architecture</w:t>
      </w:r>
    </w:p>
    <w:p w14:paraId="53865750" w14:textId="77777777" w:rsidR="00D40151" w:rsidRPr="001B7C50" w:rsidRDefault="00D40151" w:rsidP="00D40151">
      <w:r w:rsidRPr="001B7C50">
        <w:lastRenderedPageBreak/>
        <w:t>The NG-RAN transparent containers are transferred from the source NG-RAN node to the destination NG-RAN node by use of Configuration Transfer messages.</w:t>
      </w:r>
    </w:p>
    <w:p w14:paraId="63D069F5" w14:textId="72ADDCB2" w:rsidR="00D40151" w:rsidRPr="001B7C50" w:rsidRDefault="00D40151" w:rsidP="00D40151">
      <w:r w:rsidRPr="001B7C50">
        <w:t>A Configuration Transfer message is used from the NG-RAN node to the AMF over N2 interface, a AMF Configuration Transfer message is used from the AMF to the NG-RAN over N2 interface</w:t>
      </w:r>
      <w:r w:rsidR="00214C93">
        <w:t xml:space="preserve"> and</w:t>
      </w:r>
      <w:r w:rsidRPr="001B7C50">
        <w:t xml:space="preserve">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59" w:name="_CR5_26_2"/>
      <w:bookmarkStart w:id="3860" w:name="_Toc20150053"/>
      <w:bookmarkStart w:id="3861" w:name="_Toc27846852"/>
      <w:bookmarkStart w:id="3862" w:name="_Toc36187983"/>
      <w:bookmarkStart w:id="3863" w:name="_Toc45183887"/>
      <w:bookmarkStart w:id="3864" w:name="_Toc47342729"/>
      <w:bookmarkStart w:id="3865" w:name="_Toc51769430"/>
      <w:bookmarkStart w:id="3866" w:name="_Toc185601062"/>
      <w:bookmarkEnd w:id="3859"/>
      <w:r w:rsidRPr="001B7C50">
        <w:t>5.26.2</w:t>
      </w:r>
      <w:r w:rsidRPr="001B7C50">
        <w:tab/>
        <w:t>Addressing, routing and relaying</w:t>
      </w:r>
      <w:bookmarkEnd w:id="3860"/>
      <w:bookmarkEnd w:id="3861"/>
      <w:bookmarkEnd w:id="3862"/>
      <w:bookmarkEnd w:id="3863"/>
      <w:bookmarkEnd w:id="3864"/>
      <w:bookmarkEnd w:id="3865"/>
      <w:bookmarkEnd w:id="3866"/>
    </w:p>
    <w:p w14:paraId="7A07B79E" w14:textId="77777777" w:rsidR="00D40151" w:rsidRPr="001B7C50" w:rsidRDefault="00D40151" w:rsidP="00D40151">
      <w:pPr>
        <w:pStyle w:val="Heading4"/>
      </w:pPr>
      <w:bookmarkStart w:id="3867" w:name="_CR5_26_2_1"/>
      <w:bookmarkStart w:id="3868" w:name="_Toc20150054"/>
      <w:bookmarkStart w:id="3869" w:name="_Toc27846853"/>
      <w:bookmarkStart w:id="3870" w:name="_Toc36187984"/>
      <w:bookmarkStart w:id="3871" w:name="_Toc45183888"/>
      <w:bookmarkStart w:id="3872" w:name="_Toc47342730"/>
      <w:bookmarkStart w:id="3873" w:name="_Toc51769431"/>
      <w:bookmarkStart w:id="3874" w:name="_Toc185601063"/>
      <w:bookmarkEnd w:id="3867"/>
      <w:r w:rsidRPr="001B7C50">
        <w:t>5.26.2.1</w:t>
      </w:r>
      <w:r w:rsidRPr="001B7C50">
        <w:tab/>
        <w:t>Addressing</w:t>
      </w:r>
      <w:bookmarkEnd w:id="3868"/>
      <w:bookmarkEnd w:id="3869"/>
      <w:bookmarkEnd w:id="3870"/>
      <w:bookmarkEnd w:id="3871"/>
      <w:bookmarkEnd w:id="3872"/>
      <w:bookmarkEnd w:id="3873"/>
      <w:bookmarkEnd w:id="3874"/>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75" w:name="_CR5_26_2_2"/>
      <w:bookmarkStart w:id="3876" w:name="_Toc20150055"/>
      <w:bookmarkStart w:id="3877" w:name="_Toc27846854"/>
      <w:bookmarkStart w:id="3878" w:name="_Toc36187985"/>
      <w:bookmarkStart w:id="3879" w:name="_Toc45183889"/>
      <w:bookmarkStart w:id="3880" w:name="_Toc47342731"/>
      <w:bookmarkStart w:id="3881" w:name="_Toc51769432"/>
      <w:bookmarkStart w:id="3882" w:name="_Toc185601064"/>
      <w:bookmarkEnd w:id="3875"/>
      <w:r w:rsidRPr="001B7C50">
        <w:t>5.26.2.2</w:t>
      </w:r>
      <w:r w:rsidRPr="001B7C50">
        <w:tab/>
        <w:t>Routing</w:t>
      </w:r>
      <w:bookmarkEnd w:id="3876"/>
      <w:bookmarkEnd w:id="3877"/>
      <w:bookmarkEnd w:id="3878"/>
      <w:bookmarkEnd w:id="3879"/>
      <w:bookmarkEnd w:id="3880"/>
      <w:bookmarkEnd w:id="3881"/>
      <w:bookmarkEnd w:id="3882"/>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83" w:name="_CR5_26_2_3"/>
      <w:bookmarkStart w:id="3884" w:name="_Toc20150056"/>
      <w:bookmarkStart w:id="3885" w:name="_Toc27846855"/>
      <w:bookmarkStart w:id="3886" w:name="_Toc36187986"/>
      <w:bookmarkStart w:id="3887" w:name="_Toc45183890"/>
      <w:bookmarkStart w:id="3888" w:name="_Toc47342732"/>
      <w:bookmarkStart w:id="3889" w:name="_Toc51769433"/>
      <w:bookmarkStart w:id="3890" w:name="_Toc185601065"/>
      <w:bookmarkEnd w:id="3883"/>
      <w:r w:rsidRPr="001B7C50">
        <w:t>5.26.2.3</w:t>
      </w:r>
      <w:r w:rsidRPr="001B7C50">
        <w:tab/>
        <w:t>Relaying</w:t>
      </w:r>
      <w:bookmarkEnd w:id="3884"/>
      <w:bookmarkEnd w:id="3885"/>
      <w:bookmarkEnd w:id="3886"/>
      <w:bookmarkEnd w:id="3887"/>
      <w:bookmarkEnd w:id="3888"/>
      <w:bookmarkEnd w:id="3889"/>
      <w:bookmarkEnd w:id="3890"/>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891" w:name="_CR5_27"/>
      <w:bookmarkStart w:id="3892" w:name="_Toc20150057"/>
      <w:bookmarkStart w:id="3893" w:name="_Toc27846856"/>
      <w:bookmarkStart w:id="3894" w:name="_Toc36187987"/>
      <w:bookmarkStart w:id="3895" w:name="_Toc45183891"/>
      <w:bookmarkStart w:id="3896" w:name="_Toc47342733"/>
      <w:bookmarkStart w:id="3897" w:name="_Toc51769434"/>
      <w:bookmarkStart w:id="3898" w:name="_Toc185601066"/>
      <w:bookmarkEnd w:id="3891"/>
      <w:r w:rsidRPr="001B7C50">
        <w:t>5.27</w:t>
      </w:r>
      <w:r w:rsidRPr="001B7C50">
        <w:tab/>
      </w:r>
      <w:r w:rsidR="000E35F2" w:rsidRPr="001B7C50">
        <w:t xml:space="preserve">Enablers for </w:t>
      </w:r>
      <w:r w:rsidRPr="001B7C50">
        <w:t>Time Sensitive Communications</w:t>
      </w:r>
      <w:bookmarkEnd w:id="3892"/>
      <w:bookmarkEnd w:id="3893"/>
      <w:bookmarkEnd w:id="3894"/>
      <w:bookmarkEnd w:id="3895"/>
      <w:bookmarkEnd w:id="3896"/>
      <w:bookmarkEnd w:id="3897"/>
      <w:r w:rsidR="00E23065">
        <w:t>,</w:t>
      </w:r>
      <w:r w:rsidR="000E35F2" w:rsidRPr="001B7C50">
        <w:t xml:space="preserve"> Time Synchronization</w:t>
      </w:r>
      <w:r w:rsidR="00E23065">
        <w:t xml:space="preserve"> and Deterministic Networking</w:t>
      </w:r>
      <w:bookmarkEnd w:id="3898"/>
    </w:p>
    <w:p w14:paraId="477670E2" w14:textId="77777777" w:rsidR="00D40151" w:rsidRPr="001B7C50" w:rsidRDefault="00D40151" w:rsidP="00D40151">
      <w:pPr>
        <w:pStyle w:val="Heading3"/>
      </w:pPr>
      <w:bookmarkStart w:id="3899" w:name="_CR5_27_0"/>
      <w:bookmarkStart w:id="3900" w:name="_Toc20150058"/>
      <w:bookmarkStart w:id="3901" w:name="_Toc27846857"/>
      <w:bookmarkStart w:id="3902" w:name="_Toc36187988"/>
      <w:bookmarkStart w:id="3903" w:name="_Toc45183892"/>
      <w:bookmarkStart w:id="3904" w:name="_Toc47342734"/>
      <w:bookmarkStart w:id="3905" w:name="_Toc51769435"/>
      <w:bookmarkStart w:id="3906" w:name="_Toc185601067"/>
      <w:bookmarkEnd w:id="3899"/>
      <w:r w:rsidRPr="001B7C50">
        <w:t>5.27.0</w:t>
      </w:r>
      <w:r w:rsidRPr="001B7C50">
        <w:tab/>
        <w:t>General</w:t>
      </w:r>
      <w:bookmarkEnd w:id="3900"/>
      <w:bookmarkEnd w:id="3901"/>
      <w:bookmarkEnd w:id="3902"/>
      <w:bookmarkEnd w:id="3903"/>
      <w:bookmarkEnd w:id="3904"/>
      <w:bookmarkEnd w:id="3905"/>
      <w:bookmarkEnd w:id="3906"/>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0C619D2" w:rsidR="00D40151" w:rsidRPr="001B7C50" w:rsidRDefault="000E35F2" w:rsidP="00D40151">
      <w:bookmarkStart w:id="3907" w:name="_Toc20150059"/>
      <w:r w:rsidRPr="001B7C50">
        <w:lastRenderedPageBreak/>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w:t>
      </w:r>
      <w:r w:rsidR="00214C93">
        <w:t xml:space="preserve"> and</w:t>
      </w:r>
      <w:r w:rsidR="00D40151" w:rsidRPr="001B7C50">
        <w:t xml:space="preserve">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908" w:name="_CR5_27_1"/>
      <w:bookmarkStart w:id="3909" w:name="_Toc27846858"/>
      <w:bookmarkStart w:id="3910" w:name="_Toc36187989"/>
      <w:bookmarkStart w:id="3911" w:name="_Toc45183893"/>
      <w:bookmarkStart w:id="3912" w:name="_Toc47342735"/>
      <w:bookmarkStart w:id="3913" w:name="_Toc51769436"/>
      <w:bookmarkStart w:id="3914" w:name="_Toc185601068"/>
      <w:bookmarkEnd w:id="3908"/>
      <w:r w:rsidRPr="001B7C50">
        <w:t>5.27.1</w:t>
      </w:r>
      <w:r w:rsidRPr="001B7C50">
        <w:tab/>
        <w:t>Time Synchronization</w:t>
      </w:r>
      <w:bookmarkEnd w:id="3907"/>
      <w:bookmarkEnd w:id="3909"/>
      <w:bookmarkEnd w:id="3910"/>
      <w:bookmarkEnd w:id="3911"/>
      <w:bookmarkEnd w:id="3912"/>
      <w:bookmarkEnd w:id="3913"/>
      <w:bookmarkEnd w:id="3914"/>
    </w:p>
    <w:p w14:paraId="7B745D84" w14:textId="77777777" w:rsidR="00D40151" w:rsidRPr="001B7C50" w:rsidRDefault="00D40151" w:rsidP="00D40151">
      <w:pPr>
        <w:pStyle w:val="Heading4"/>
      </w:pPr>
      <w:bookmarkStart w:id="3915" w:name="_CR5_27_1_1"/>
      <w:bookmarkStart w:id="3916" w:name="_Toc20150060"/>
      <w:bookmarkStart w:id="3917" w:name="_Toc27846859"/>
      <w:bookmarkStart w:id="3918" w:name="_Toc36187990"/>
      <w:bookmarkStart w:id="3919" w:name="_Toc45183894"/>
      <w:bookmarkStart w:id="3920" w:name="_Toc47342736"/>
      <w:bookmarkStart w:id="3921" w:name="_Toc51769437"/>
      <w:bookmarkStart w:id="3922" w:name="_Toc185601069"/>
      <w:bookmarkEnd w:id="3915"/>
      <w:r w:rsidRPr="001B7C50">
        <w:t>5.27.1.1</w:t>
      </w:r>
      <w:r w:rsidRPr="001B7C50">
        <w:tab/>
        <w:t>General</w:t>
      </w:r>
      <w:bookmarkEnd w:id="3916"/>
      <w:bookmarkEnd w:id="3917"/>
      <w:bookmarkEnd w:id="3918"/>
      <w:bookmarkEnd w:id="3919"/>
      <w:bookmarkEnd w:id="3920"/>
      <w:bookmarkEnd w:id="3921"/>
      <w:bookmarkEnd w:id="3922"/>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72D4DAB0"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w:t>
      </w:r>
      <w:r w:rsidR="00214C93">
        <w:rPr>
          <w:lang w:eastAsia="x-none"/>
        </w:rPr>
        <w:t xml:space="preserve"> and</w:t>
      </w:r>
      <w:r w:rsidRPr="001B7C50">
        <w:rPr>
          <w:lang w:eastAsia="x-none"/>
        </w:rPr>
        <w:t xml:space="preserve">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w:t>
      </w:r>
      <w:r w:rsidR="00D40151" w:rsidRPr="001B7C50">
        <w:rPr>
          <w:lang w:eastAsia="x-none"/>
        </w:rPr>
        <w:lastRenderedPageBreak/>
        <w:t>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923" w:name="_MON_1587198493"/>
    <w:bookmarkEnd w:id="3923"/>
    <w:p w14:paraId="2620F6E8" w14:textId="22C7C81E" w:rsidR="006D2D57" w:rsidRPr="001B7C50" w:rsidRDefault="006D2D57" w:rsidP="00B96062">
      <w:pPr>
        <w:pStyle w:val="TH"/>
      </w:pPr>
      <w:r w:rsidRPr="001B7C50">
        <w:object w:dxaOrig="9640" w:dyaOrig="3251" w14:anchorId="6746E736">
          <v:shape id="_x0000_i1103" type="#_x0000_t75" style="width:481.45pt;height:162.15pt" o:ole="">
            <v:imagedata r:id="rId165" o:title=""/>
          </v:shape>
          <o:OLEObject Type="Embed" ProgID="Word.Picture.8" ShapeID="_x0000_i1103" DrawAspect="Content" ObjectID="_1796214413" r:id="rId166"/>
        </w:object>
      </w:r>
    </w:p>
    <w:p w14:paraId="5202FFD4" w14:textId="55C3EA64" w:rsidR="00D40151" w:rsidRPr="001B7C50" w:rsidRDefault="00D40151" w:rsidP="00D40151">
      <w:pPr>
        <w:pStyle w:val="TF"/>
      </w:pPr>
      <w:bookmarkStart w:id="3924" w:name="_CRFigure5_27_11"/>
      <w:r w:rsidRPr="001B7C50">
        <w:t xml:space="preserve">Figure </w:t>
      </w:r>
      <w:bookmarkEnd w:id="3924"/>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925" w:name="_CR5_27_1_2"/>
      <w:bookmarkStart w:id="3926" w:name="_Toc20150061"/>
      <w:bookmarkStart w:id="3927" w:name="_Toc27846860"/>
      <w:bookmarkStart w:id="3928" w:name="_Toc36187991"/>
      <w:bookmarkStart w:id="3929" w:name="_Toc45183895"/>
      <w:bookmarkStart w:id="3930" w:name="_Toc47342737"/>
      <w:bookmarkStart w:id="3931" w:name="_Toc51769438"/>
      <w:bookmarkStart w:id="3932" w:name="_Toc185601070"/>
      <w:bookmarkEnd w:id="3925"/>
      <w:r w:rsidRPr="001B7C50">
        <w:t>5.27.1.2</w:t>
      </w:r>
      <w:r w:rsidRPr="001B7C50">
        <w:tab/>
        <w:t>Distribution of timing information</w:t>
      </w:r>
      <w:bookmarkEnd w:id="3926"/>
      <w:bookmarkEnd w:id="3927"/>
      <w:bookmarkEnd w:id="3928"/>
      <w:bookmarkEnd w:id="3929"/>
      <w:bookmarkEnd w:id="3930"/>
      <w:bookmarkEnd w:id="3931"/>
      <w:bookmarkEnd w:id="3932"/>
    </w:p>
    <w:p w14:paraId="2BDBFA6F" w14:textId="77777777" w:rsidR="00D40151" w:rsidRPr="001B7C50" w:rsidRDefault="00D40151" w:rsidP="00D40151">
      <w:pPr>
        <w:pStyle w:val="Heading5"/>
      </w:pPr>
      <w:bookmarkStart w:id="3933" w:name="_CR5_27_1_2_1"/>
      <w:bookmarkStart w:id="3934" w:name="_Toc20150062"/>
      <w:bookmarkStart w:id="3935" w:name="_Toc27846861"/>
      <w:bookmarkStart w:id="3936" w:name="_Toc36187992"/>
      <w:bookmarkStart w:id="3937" w:name="_Toc45183896"/>
      <w:bookmarkStart w:id="3938" w:name="_Toc47342738"/>
      <w:bookmarkStart w:id="3939" w:name="_Toc51769439"/>
      <w:bookmarkStart w:id="3940" w:name="_Toc185601071"/>
      <w:bookmarkEnd w:id="3933"/>
      <w:r w:rsidRPr="001B7C50">
        <w:t>5.27.1.2.1</w:t>
      </w:r>
      <w:r w:rsidRPr="001B7C50">
        <w:tab/>
        <w:t>Distribution of 5G internal system clock</w:t>
      </w:r>
      <w:bookmarkEnd w:id="3934"/>
      <w:bookmarkEnd w:id="3935"/>
      <w:bookmarkEnd w:id="3936"/>
      <w:bookmarkEnd w:id="3937"/>
      <w:bookmarkEnd w:id="3938"/>
      <w:bookmarkEnd w:id="3939"/>
      <w:bookmarkEnd w:id="3940"/>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941" w:name="_CR5_27_1_2_2"/>
      <w:bookmarkStart w:id="3942" w:name="_Toc20150063"/>
      <w:bookmarkStart w:id="3943" w:name="_Toc27846862"/>
      <w:bookmarkStart w:id="3944" w:name="_Toc36187993"/>
      <w:bookmarkStart w:id="3945" w:name="_Toc45183897"/>
      <w:bookmarkStart w:id="3946" w:name="_Toc47342739"/>
      <w:bookmarkStart w:id="3947" w:name="_Toc51769440"/>
      <w:bookmarkStart w:id="3948" w:name="_Toc185601072"/>
      <w:bookmarkEnd w:id="3941"/>
      <w:r w:rsidRPr="001B7C50">
        <w:t>5.27.1.2.2</w:t>
      </w:r>
      <w:r w:rsidRPr="001B7C50">
        <w:tab/>
        <w:t>Distribution of grandmaster clock and time-stamping</w:t>
      </w:r>
      <w:bookmarkEnd w:id="3942"/>
      <w:bookmarkEnd w:id="3943"/>
      <w:bookmarkEnd w:id="3944"/>
      <w:bookmarkEnd w:id="3945"/>
      <w:bookmarkEnd w:id="3946"/>
      <w:bookmarkEnd w:id="3947"/>
      <w:bookmarkEnd w:id="3948"/>
    </w:p>
    <w:p w14:paraId="6BA8B654" w14:textId="5AC03992" w:rsidR="006D2D57" w:rsidRPr="001B7C50" w:rsidRDefault="006D2D57" w:rsidP="00323277">
      <w:pPr>
        <w:pStyle w:val="H6"/>
      </w:pPr>
      <w:bookmarkStart w:id="3949" w:name="_CR5_27_1_2_2_1"/>
      <w:r w:rsidRPr="001B7C50">
        <w:t>5.27.1.2.2.1</w:t>
      </w:r>
      <w:r w:rsidRPr="001B7C50">
        <w:tab/>
        <w:t>Distribution of gPTP Sync and Follow_Up messages</w:t>
      </w:r>
    </w:p>
    <w:bookmarkEnd w:id="3949"/>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lastRenderedPageBreak/>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38B0129F"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w:t>
      </w:r>
      <w:r w:rsidR="00214C93">
        <w:rPr>
          <w:lang w:eastAsia="x-none"/>
        </w:rPr>
        <w:t xml:space="preserve">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0D2CFCC3"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state</w:t>
      </w:r>
      <w:r w:rsidR="00214C93">
        <w:t xml:space="preserve"> and</w:t>
      </w:r>
      <w:r w:rsidRPr="001B7C50">
        <w:t xml:space="preserve">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50" w:name="_Toc20150064"/>
      <w:bookmarkStart w:id="3951" w:name="_Toc27846863"/>
      <w:bookmarkStart w:id="3952" w:name="_Toc36187994"/>
      <w:bookmarkStart w:id="3953" w:name="_Toc45183898"/>
      <w:bookmarkStart w:id="3954" w:name="_Toc47342740"/>
      <w:bookmarkStart w:id="3955"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lastRenderedPageBreak/>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633B3C62" w:rsidR="00C922CA" w:rsidRPr="001B7C50" w:rsidRDefault="00C922CA" w:rsidP="00562E84">
      <w:pPr>
        <w:pStyle w:val="B1"/>
      </w:pPr>
      <w:r w:rsidRPr="001B7C50">
        <w:t>-</w:t>
      </w:r>
      <w:r w:rsidRPr="001B7C50">
        <w:tab/>
        <w:t>In the case of synchronizing TSN end stations behind DS-TT, the egress TT is DS-TT of the other UE</w:t>
      </w:r>
      <w:r w:rsidR="00214C93">
        <w:t xml:space="preserve"> and</w:t>
      </w:r>
      <w:r w:rsidRPr="001B7C50">
        <w:t xml:space="preserve"> the UPF/NW-TT</w:t>
      </w:r>
      <w:r w:rsidR="00616F73" w:rsidRPr="001B7C50">
        <w:t xml:space="preserve"> uses the port number of the </w:t>
      </w:r>
      <w:r w:rsidR="00283ED6" w:rsidRPr="001B7C50">
        <w:t xml:space="preserve">ingress </w:t>
      </w:r>
      <w:r w:rsidR="00616F73" w:rsidRPr="001B7C50">
        <w:t>DS-TT</w:t>
      </w:r>
      <w:r w:rsidR="00214C93">
        <w:t xml:space="preserve"> and</w:t>
      </w:r>
      <w:r w:rsidR="00616F73" w:rsidRPr="001B7C50">
        <w:t xml:space="preserve">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56" w:name="_CR5_27_1_2_2_2"/>
      <w:r w:rsidRPr="001B7C50">
        <w:t>5.27.1.2.2.2</w:t>
      </w:r>
      <w:r w:rsidRPr="001B7C50">
        <w:tab/>
        <w:t>Distribution of PTP Sync and Follow_Up messages</w:t>
      </w:r>
    </w:p>
    <w:bookmarkEnd w:id="3956"/>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lastRenderedPageBreak/>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433F2867"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w:t>
      </w:r>
      <w:r w:rsidR="00214C93">
        <w:t xml:space="preserve"> and</w:t>
      </w:r>
      <w:r w:rsidRPr="001B7C50">
        <w:t xml:space="preserve">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57" w:name="_CR5_27_1_3"/>
      <w:bookmarkStart w:id="3958" w:name="_Toc185601073"/>
      <w:bookmarkEnd w:id="3957"/>
      <w:r w:rsidRPr="001B7C50">
        <w:t>5.27.1.3</w:t>
      </w:r>
      <w:r w:rsidRPr="001B7C50">
        <w:tab/>
        <w:t>Support for multiple</w:t>
      </w:r>
      <w:r w:rsidR="00607A94" w:rsidRPr="001B7C50">
        <w:t xml:space="preserve"> (g)PTP</w:t>
      </w:r>
      <w:r w:rsidRPr="001B7C50">
        <w:t xml:space="preserve"> domains</w:t>
      </w:r>
      <w:bookmarkEnd w:id="3950"/>
      <w:bookmarkEnd w:id="3951"/>
      <w:bookmarkEnd w:id="3952"/>
      <w:bookmarkEnd w:id="3953"/>
      <w:bookmarkEnd w:id="3954"/>
      <w:bookmarkEnd w:id="3955"/>
      <w:bookmarkEnd w:id="3958"/>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w:t>
      </w:r>
      <w:r w:rsidR="00D40151" w:rsidRPr="001B7C50">
        <w:rPr>
          <w:lang w:eastAsia="x-none"/>
        </w:rPr>
        <w:lastRenderedPageBreak/>
        <w:t xml:space="preserve">(TSe)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59" w:name="_Toc20150065"/>
      <w:bookmarkStart w:id="3960" w:name="_Toc27846864"/>
      <w:bookmarkStart w:id="3961" w:name="_Toc36187995"/>
      <w:bookmarkStart w:id="3962" w:name="_Toc45183899"/>
      <w:bookmarkStart w:id="3963"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64" w:name="_CR5_27_1_4"/>
      <w:bookmarkStart w:id="3965" w:name="_Toc185601074"/>
      <w:bookmarkStart w:id="3966" w:name="_Toc51769442"/>
      <w:bookmarkEnd w:id="3964"/>
      <w:r w:rsidRPr="001B7C50">
        <w:t>5.27.1.4</w:t>
      </w:r>
      <w:r w:rsidRPr="001B7C50">
        <w:tab/>
        <w:t>DS-TT and NW-TT Time Synchronization functionality</w:t>
      </w:r>
      <w:bookmarkEnd w:id="3965"/>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67" w:name="_CR5_27_1_5"/>
      <w:bookmarkStart w:id="3968" w:name="_Toc185601075"/>
      <w:bookmarkEnd w:id="3967"/>
      <w:r w:rsidRPr="001B7C50">
        <w:lastRenderedPageBreak/>
        <w:t>5.27.1.5</w:t>
      </w:r>
      <w:r w:rsidRPr="001B7C50">
        <w:tab/>
        <w:t>Detection of (g)PTP Sync and Announce timeouts</w:t>
      </w:r>
      <w:bookmarkEnd w:id="3968"/>
    </w:p>
    <w:p w14:paraId="76BBBC17" w14:textId="154AFF80"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w:t>
      </w:r>
      <w:r w:rsidR="00214C93">
        <w:t xml:space="preserve"> and</w:t>
      </w:r>
      <w:r w:rsidRPr="001B7C50">
        <w:t xml:space="preserve"> the PTP grandmaster is external to the 5GS</w:t>
      </w:r>
      <w:r w:rsidR="00214C93">
        <w:t xml:space="preserve"> and</w:t>
      </w:r>
      <w:r w:rsidRPr="001B7C50">
        <w:t xml:space="preserve">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69" w:name="_CR5_27_1_6"/>
      <w:bookmarkStart w:id="3970" w:name="_Toc185601076"/>
      <w:bookmarkEnd w:id="3969"/>
      <w:r w:rsidRPr="001B7C50">
        <w:t>5.27.1.6</w:t>
      </w:r>
      <w:r w:rsidRPr="001B7C50">
        <w:tab/>
        <w:t>Distribution of Announce messages and best master clock selection</w:t>
      </w:r>
      <w:bookmarkEnd w:id="3970"/>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72BC1FE8" w:rsidR="006D2D57" w:rsidRPr="001B7C50" w:rsidRDefault="006D2D57" w:rsidP="006D2D57">
      <w:r w:rsidRPr="001B7C50">
        <w:t>When the Method a) is used (PTP port states are determined by BMCA procedure), the NW-TT needs to process the received Announce messages (from NW-TT port(s) and over user plane from the DS-TT(s)) for BMCA procedure, determine port states within the 5GS</w:t>
      </w:r>
      <w:r w:rsidR="00214C93">
        <w:t xml:space="preserve"> and</w:t>
      </w:r>
      <w:r w:rsidRPr="001B7C50">
        <w:t xml:space="preserve">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ports in NW-TT and DS-TT(s). The NW-</w:t>
      </w:r>
      <w:r w:rsidR="006D2D57" w:rsidRPr="001B7C50">
        <w:lastRenderedPageBreak/>
        <w:t xml:space="preserve">TT/UPF forwards the regenerated Announce messages to the PDU session(s) related to the </w:t>
      </w:r>
      <w:r w:rsidR="005309E6">
        <w:t xml:space="preserve">Leader </w:t>
      </w:r>
      <w:r w:rsidR="006D2D57" w:rsidRPr="001B7C50">
        <w:t>ports in the DS-TT(s).</w:t>
      </w:r>
    </w:p>
    <w:p w14:paraId="13CAF7C8" w14:textId="68A83E0D"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w:t>
      </w:r>
      <w:r w:rsidR="00214C93">
        <w:t xml:space="preserve"> and</w:t>
      </w:r>
      <w:r w:rsidRPr="001B7C50">
        <w:t xml:space="preserve">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can determine that an external Grandmaster PTP Instance is found to be used instead of the GM in 5GS, or the GM in 5GS is selected as the Grandmaster PTP Instance</w:t>
      </w:r>
      <w:r w:rsidR="00214C93">
        <w:t xml:space="preserve"> and</w:t>
      </w:r>
      <w:r w:rsidRPr="001B7C50">
        <w:t xml:space="preserve">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71" w:name="_CR5_27_1_7"/>
      <w:bookmarkStart w:id="3972" w:name="_Toc185601077"/>
      <w:bookmarkEnd w:id="3971"/>
      <w:r w:rsidRPr="001B7C50">
        <w:t>5.27.1.7</w:t>
      </w:r>
      <w:r w:rsidRPr="001B7C50">
        <w:tab/>
        <w:t>Support for PTP grandmaster function in 5GS</w:t>
      </w:r>
      <w:bookmarkEnd w:id="3972"/>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211C8C8"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w:t>
      </w:r>
      <w:r w:rsidR="00214C93">
        <w:t xml:space="preserve"> and</w:t>
      </w:r>
      <w:r w:rsidRPr="001B7C50">
        <w:t xml:space="preserve">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w:t>
      </w:r>
      <w:r w:rsidR="00214C93">
        <w:t xml:space="preserve"> and</w:t>
      </w:r>
      <w:r w:rsidRPr="001B7C50">
        <w:t xml:space="preserve">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73" w:name="_CR5_27_1_8"/>
      <w:bookmarkStart w:id="3974" w:name="_Toc185601078"/>
      <w:bookmarkEnd w:id="3973"/>
      <w:r w:rsidRPr="001B7C50">
        <w:t>5.27.1.</w:t>
      </w:r>
      <w:r w:rsidR="006D2D57" w:rsidRPr="001B7C50">
        <w:t>8</w:t>
      </w:r>
      <w:r w:rsidRPr="001B7C50">
        <w:tab/>
        <w:t>Exposure of Time Synchronization</w:t>
      </w:r>
      <w:bookmarkEnd w:id="3974"/>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394E788E" w:rsidR="00182EE7" w:rsidRPr="001B7C50" w:rsidRDefault="00182EE7" w:rsidP="008D5A3F">
      <w:r w:rsidRPr="001B7C50">
        <w:t>The AF may subscribe for 5GS and/or UE availability and capabilities for time synchronization service. The AF indicates in the request the DNN, S-NSSAI</w:t>
      </w:r>
      <w:r w:rsidR="00214C93">
        <w:t xml:space="preserve"> and</w:t>
      </w:r>
      <w:r w:rsidRPr="001B7C50">
        <w:t xml:space="preserve"> in addition the AF may indicate a list of UE identities or group identity </w:t>
      </w:r>
      <w:r w:rsidRPr="001B7C50">
        <w:lastRenderedPageBreak/>
        <w:t>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lastRenderedPageBreak/>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3975" w:name="_CR5_27_1_9"/>
      <w:bookmarkStart w:id="3976" w:name="_Toc185601079"/>
      <w:bookmarkEnd w:id="3975"/>
      <w:r w:rsidRPr="001B7C50">
        <w:t>5.27.1.9</w:t>
      </w:r>
      <w:r w:rsidRPr="001B7C50">
        <w:tab/>
        <w:t>Support for</w:t>
      </w:r>
      <w:r w:rsidR="00F860C3">
        <w:t xml:space="preserve"> derivation of Uu time synchronization error budget</w:t>
      </w:r>
      <w:bookmarkEnd w:id="3976"/>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977" w:name="_CR5_27_1_10"/>
      <w:bookmarkStart w:id="3978" w:name="_Toc185601080"/>
      <w:bookmarkEnd w:id="3977"/>
      <w:r>
        <w:t>5.27.1.10</w:t>
      </w:r>
      <w:r>
        <w:tab/>
        <w:t>Support for coverage area filters for time synchronization service</w:t>
      </w:r>
      <w:bookmarkEnd w:id="3978"/>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 xml:space="preserve">The subscription is targeted to Any UE. To reduce the number of Area of Interest reports (based </w:t>
      </w:r>
      <w:r>
        <w:lastRenderedPageBreak/>
        <w:t>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979" w:name="_CR5_27_1_11"/>
      <w:bookmarkStart w:id="3980" w:name="_Toc185601081"/>
      <w:bookmarkEnd w:id="3979"/>
      <w:r>
        <w:t>5.27.1.1</w:t>
      </w:r>
      <w:r w:rsidR="001151EB">
        <w:t>1</w:t>
      </w:r>
      <w:r>
        <w:tab/>
        <w:t>Controlling time synchronization service based on the Subscription</w:t>
      </w:r>
      <w:bookmarkEnd w:id="3980"/>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lastRenderedPageBreak/>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lastRenderedPageBreak/>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lastRenderedPageBreak/>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981" w:name="_CR5_27_1_12"/>
      <w:bookmarkStart w:id="3982" w:name="_Toc185601082"/>
      <w:bookmarkEnd w:id="3981"/>
      <w:r>
        <w:t>5.27.1.12</w:t>
      </w:r>
      <w:r>
        <w:tab/>
        <w:t>Support for network timing synchronization status monitoring</w:t>
      </w:r>
      <w:bookmarkEnd w:id="3982"/>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24DDCF19"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w:t>
      </w:r>
      <w:r w:rsidR="00214C93">
        <w:t xml:space="preserve"> and</w:t>
      </w:r>
      <w:r w:rsidR="00F13E92">
        <w:t xml:space="preserve">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lastRenderedPageBreak/>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3983" w:name="_CRTable5_27_1_121"/>
      <w:r>
        <w:lastRenderedPageBreak/>
        <w:t xml:space="preserve">Table </w:t>
      </w:r>
      <w:bookmarkEnd w:id="3983"/>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2C13BE">
        <w:tc>
          <w:tcPr>
            <w:tcW w:w="2864" w:type="dxa"/>
          </w:tcPr>
          <w:p w14:paraId="0DDA31D1" w14:textId="77777777" w:rsidR="00541AF2" w:rsidRPr="00922549" w:rsidRDefault="00541AF2" w:rsidP="002C13BE">
            <w:pPr>
              <w:pStyle w:val="TAH"/>
            </w:pPr>
            <w:r w:rsidRPr="00922549">
              <w:t>Information Name</w:t>
            </w:r>
          </w:p>
        </w:tc>
        <w:tc>
          <w:tcPr>
            <w:tcW w:w="6765" w:type="dxa"/>
          </w:tcPr>
          <w:p w14:paraId="06B5C5D1" w14:textId="77777777" w:rsidR="00541AF2" w:rsidRPr="00922549" w:rsidRDefault="00541AF2" w:rsidP="002C13BE">
            <w:pPr>
              <w:pStyle w:val="TAH"/>
            </w:pPr>
            <w:r w:rsidRPr="00922549">
              <w:t>Description</w:t>
            </w:r>
          </w:p>
        </w:tc>
      </w:tr>
      <w:tr w:rsidR="00541AF2" w:rsidRPr="00922549" w14:paraId="113F2FCD" w14:textId="77777777" w:rsidTr="002C13BE">
        <w:tc>
          <w:tcPr>
            <w:tcW w:w="2864" w:type="dxa"/>
          </w:tcPr>
          <w:p w14:paraId="76904D1C" w14:textId="77777777" w:rsidR="00541AF2" w:rsidRPr="00922549" w:rsidRDefault="00541AF2" w:rsidP="002C13BE">
            <w:pPr>
              <w:pStyle w:val="TAL"/>
            </w:pPr>
            <w:r w:rsidRPr="00922549">
              <w:t>Synchronization state</w:t>
            </w:r>
          </w:p>
        </w:tc>
        <w:tc>
          <w:tcPr>
            <w:tcW w:w="6765" w:type="dxa"/>
          </w:tcPr>
          <w:p w14:paraId="18EB2D8D" w14:textId="77777777" w:rsidR="00541AF2" w:rsidRPr="00922549" w:rsidRDefault="00541AF2" w:rsidP="002C13BE">
            <w:pPr>
              <w:pStyle w:val="TAL"/>
            </w:pPr>
            <w:r w:rsidRPr="00922549">
              <w:t>Indicates the state of the node synchronization, represented by the values "Locked", "Holdover", or "Freerun" (NOTE 1).</w:t>
            </w:r>
          </w:p>
        </w:tc>
      </w:tr>
      <w:tr w:rsidR="00541AF2" w:rsidRPr="00922549" w14:paraId="72FEBDC5" w14:textId="77777777" w:rsidTr="002C13BE">
        <w:tc>
          <w:tcPr>
            <w:tcW w:w="2864" w:type="dxa"/>
          </w:tcPr>
          <w:p w14:paraId="40197A14" w14:textId="77777777" w:rsidR="00541AF2" w:rsidRPr="00922549" w:rsidRDefault="00541AF2" w:rsidP="002C13BE">
            <w:pPr>
              <w:pStyle w:val="TAL"/>
            </w:pPr>
            <w:r w:rsidRPr="00922549">
              <w:t>Clock quality</w:t>
            </w:r>
          </w:p>
        </w:tc>
        <w:tc>
          <w:tcPr>
            <w:tcW w:w="6765" w:type="dxa"/>
          </w:tcPr>
          <w:p w14:paraId="2C6D2A5B" w14:textId="77777777" w:rsidR="00541AF2" w:rsidRPr="00922549" w:rsidRDefault="00541AF2" w:rsidP="002C13BE">
            <w:pPr>
              <w:pStyle w:val="TAC"/>
              <w:jc w:val="left"/>
            </w:pPr>
          </w:p>
        </w:tc>
      </w:tr>
      <w:tr w:rsidR="00541AF2" w:rsidRPr="00922549" w14:paraId="0866D2ED" w14:textId="77777777" w:rsidTr="002C13BE">
        <w:tc>
          <w:tcPr>
            <w:tcW w:w="2864" w:type="dxa"/>
          </w:tcPr>
          <w:p w14:paraId="31C3312B" w14:textId="77777777" w:rsidR="00541AF2" w:rsidRPr="00922549" w:rsidRDefault="00541AF2" w:rsidP="002C13BE">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2C13BE">
        <w:tc>
          <w:tcPr>
            <w:tcW w:w="2864" w:type="dxa"/>
          </w:tcPr>
          <w:p w14:paraId="6BB67DD3" w14:textId="77777777" w:rsidR="00541AF2" w:rsidRPr="00922549" w:rsidRDefault="00541AF2" w:rsidP="002C13BE">
            <w:pPr>
              <w:pStyle w:val="TAL"/>
            </w:pPr>
            <w:r w:rsidRPr="00922549">
              <w:t>&gt;&gt; Traceable to UTC</w:t>
            </w:r>
          </w:p>
        </w:tc>
        <w:tc>
          <w:tcPr>
            <w:tcW w:w="6765" w:type="dxa"/>
          </w:tcPr>
          <w:p w14:paraId="5305FC8A" w14:textId="77777777" w:rsidR="00541AF2" w:rsidRPr="00922549" w:rsidRDefault="00541AF2" w:rsidP="002C13BE">
            <w:pPr>
              <w:pStyle w:val="TAL"/>
            </w:pPr>
            <w:r w:rsidRPr="00922549">
              <w:t>Indicates whether the current time source is traceable to the UTC and represented by values “Yes” or “No”</w:t>
            </w:r>
            <w:r>
              <w:t>.</w:t>
            </w:r>
          </w:p>
        </w:tc>
      </w:tr>
      <w:tr w:rsidR="00541AF2" w:rsidRPr="00922549" w14:paraId="5D6ACCC5" w14:textId="77777777" w:rsidTr="002C13BE">
        <w:tc>
          <w:tcPr>
            <w:tcW w:w="2864" w:type="dxa"/>
          </w:tcPr>
          <w:p w14:paraId="1139F156" w14:textId="77777777" w:rsidR="00541AF2" w:rsidRPr="00922549" w:rsidDel="00062DBD" w:rsidRDefault="00541AF2" w:rsidP="002C13BE">
            <w:pPr>
              <w:pStyle w:val="TAL"/>
            </w:pPr>
            <w:r w:rsidRPr="00922549">
              <w:t>&gt;&gt; Frequency stability</w:t>
            </w:r>
          </w:p>
        </w:tc>
        <w:tc>
          <w:tcPr>
            <w:tcW w:w="6765" w:type="dxa"/>
          </w:tcPr>
          <w:p w14:paraId="76EC2C42" w14:textId="77777777" w:rsidR="00541AF2" w:rsidRPr="00922549" w:rsidDel="00062DBD" w:rsidRDefault="00541AF2" w:rsidP="002C13BE">
            <w:pPr>
              <w:pStyle w:val="TAL"/>
            </w:pPr>
            <w:r w:rsidRPr="00922549">
              <w:t>Describes the estimate of the variation of the local clock when it is not synchronized to another source (NOTE 2).</w:t>
            </w:r>
          </w:p>
        </w:tc>
      </w:tr>
      <w:tr w:rsidR="00541AF2" w:rsidRPr="00922549" w14:paraId="401C67FB" w14:textId="77777777" w:rsidTr="002C13BE">
        <w:tc>
          <w:tcPr>
            <w:tcW w:w="2864" w:type="dxa"/>
          </w:tcPr>
          <w:p w14:paraId="653E97E0" w14:textId="77777777" w:rsidR="00541AF2" w:rsidRPr="00922549" w:rsidDel="00062DBD" w:rsidRDefault="00541AF2" w:rsidP="002C13BE">
            <w:pPr>
              <w:pStyle w:val="TAL"/>
            </w:pPr>
            <w:r w:rsidRPr="00922549">
              <w:t>&gt;&gt; Clock Accuracy</w:t>
            </w:r>
          </w:p>
        </w:tc>
        <w:tc>
          <w:tcPr>
            <w:tcW w:w="6765" w:type="dxa"/>
          </w:tcPr>
          <w:p w14:paraId="2D556550" w14:textId="77777777" w:rsidR="00541AF2" w:rsidRPr="00922549" w:rsidDel="00062DBD" w:rsidRDefault="00541AF2" w:rsidP="002C13BE">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2C13BE">
        <w:tc>
          <w:tcPr>
            <w:tcW w:w="2864" w:type="dxa"/>
          </w:tcPr>
          <w:p w14:paraId="1CCDF1AF" w14:textId="77777777" w:rsidR="00541AF2" w:rsidRPr="00922549" w:rsidRDefault="00541AF2" w:rsidP="002C13BE">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2C13BE">
        <w:tc>
          <w:tcPr>
            <w:tcW w:w="9629" w:type="dxa"/>
            <w:gridSpan w:val="2"/>
          </w:tcPr>
          <w:p w14:paraId="0306D019" w14:textId="77777777" w:rsidR="00541AF2" w:rsidRPr="00922549" w:rsidRDefault="00541AF2" w:rsidP="002C13BE">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2C13BE">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2C13BE">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 xml:space="preserve">uality information sent in Announce messages (see clause 7.6.2 of IEEE </w:t>
      </w:r>
      <w:r>
        <w:lastRenderedPageBreak/>
        <w:t>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3984" w:name="_CR5_27_1a"/>
      <w:bookmarkStart w:id="3985" w:name="_Toc185601083"/>
      <w:bookmarkEnd w:id="3984"/>
      <w:r w:rsidRPr="001B7C50">
        <w:t>5.27.1a</w:t>
      </w:r>
      <w:r w:rsidRPr="001B7C50">
        <w:tab/>
        <w:t>Periodic deterministic</w:t>
      </w:r>
      <w:r w:rsidR="00BB2064" w:rsidRPr="001B7C50">
        <w:t xml:space="preserve"> communication</w:t>
      </w:r>
      <w:bookmarkEnd w:id="3959"/>
      <w:bookmarkEnd w:id="3960"/>
      <w:bookmarkEnd w:id="3961"/>
      <w:bookmarkEnd w:id="3962"/>
      <w:bookmarkEnd w:id="3963"/>
      <w:bookmarkEnd w:id="3966"/>
      <w:bookmarkEnd w:id="3985"/>
    </w:p>
    <w:p w14:paraId="5C2AB27E" w14:textId="0D0EA33A"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w:t>
      </w:r>
      <w:r w:rsidR="00214C93">
        <w:t xml:space="preserve"> and</w:t>
      </w:r>
      <w:r w:rsidRPr="001B7C50">
        <w:t xml:space="preserve">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lastRenderedPageBreak/>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86" w:name="_CR5_27_2"/>
      <w:bookmarkStart w:id="3987" w:name="_Toc20150066"/>
      <w:bookmarkStart w:id="3988" w:name="_Toc27846865"/>
      <w:bookmarkStart w:id="3989" w:name="_Toc36187996"/>
      <w:bookmarkStart w:id="3990" w:name="_Toc45183900"/>
      <w:bookmarkStart w:id="3991" w:name="_Toc47342742"/>
      <w:bookmarkStart w:id="3992" w:name="_Toc51769443"/>
      <w:bookmarkStart w:id="3993" w:name="_Toc185601084"/>
      <w:bookmarkEnd w:id="3986"/>
      <w:r w:rsidRPr="001B7C50">
        <w:t>5.27.2</w:t>
      </w:r>
      <w:r w:rsidRPr="001B7C50">
        <w:tab/>
        <w:t>TSC Assistance Information (TSCAI)</w:t>
      </w:r>
      <w:bookmarkEnd w:id="3987"/>
      <w:bookmarkEnd w:id="3988"/>
      <w:bookmarkEnd w:id="3989"/>
      <w:bookmarkEnd w:id="3990"/>
      <w:bookmarkEnd w:id="3991"/>
      <w:bookmarkEnd w:id="3992"/>
      <w:r w:rsidR="00BB2064" w:rsidRPr="001B7C50">
        <w:t xml:space="preserve"> and TSC Assistance Container (TSCAC)</w:t>
      </w:r>
      <w:bookmarkEnd w:id="3993"/>
    </w:p>
    <w:p w14:paraId="4DF02F06" w14:textId="0D64490C" w:rsidR="000E35F2" w:rsidRPr="001B7C50" w:rsidRDefault="000E35F2" w:rsidP="000E35F2">
      <w:pPr>
        <w:pStyle w:val="Heading4"/>
      </w:pPr>
      <w:bookmarkStart w:id="3994" w:name="_CR5_27_2_1"/>
      <w:bookmarkStart w:id="3995" w:name="_Toc185601085"/>
      <w:bookmarkEnd w:id="3994"/>
      <w:r w:rsidRPr="001B7C50">
        <w:t>5.27.2.1</w:t>
      </w:r>
      <w:r w:rsidRPr="001B7C50">
        <w:tab/>
        <w:t>General</w:t>
      </w:r>
      <w:bookmarkEnd w:id="3995"/>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257279" w:rsidRDefault="000E35F2" w:rsidP="00323277">
      <w:pPr>
        <w:pStyle w:val="TH"/>
        <w:rPr>
          <w:lang w:val="fr-FR"/>
        </w:rPr>
      </w:pPr>
      <w:bookmarkStart w:id="3996" w:name="_CRTable5_27_21"/>
      <w:r w:rsidRPr="00257279">
        <w:rPr>
          <w:lang w:val="fr-FR"/>
        </w:rPr>
        <w:lastRenderedPageBreak/>
        <w:t xml:space="preserve">Table </w:t>
      </w:r>
      <w:bookmarkEnd w:id="3996"/>
      <w:r w:rsidRPr="00257279">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49B02C49" w:rsidR="000E35F2" w:rsidRPr="001B7C50" w:rsidRDefault="000E35F2" w:rsidP="000E35F2">
            <w:pPr>
              <w:pStyle w:val="TAL"/>
            </w:pPr>
            <w:r w:rsidRPr="001B7C50">
              <w:t>The direction of the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C13BE">
        <w:trPr>
          <w:cantSplit/>
          <w:jc w:val="center"/>
        </w:trPr>
        <w:tc>
          <w:tcPr>
            <w:tcW w:w="3166" w:type="dxa"/>
            <w:shd w:val="clear" w:color="auto" w:fill="auto"/>
          </w:tcPr>
          <w:p w14:paraId="63A05003" w14:textId="77777777" w:rsidR="00E637EF" w:rsidRDefault="00E637EF" w:rsidP="002C13BE">
            <w:pPr>
              <w:pStyle w:val="TAL"/>
            </w:pPr>
            <w:r>
              <w:t>N6 Jitter Information (optional)</w:t>
            </w:r>
          </w:p>
          <w:p w14:paraId="3013AB6C" w14:textId="59507C05" w:rsidR="00E637EF" w:rsidRPr="001B7C50" w:rsidRDefault="00E637EF" w:rsidP="002C13BE">
            <w:pPr>
              <w:pStyle w:val="TAL"/>
            </w:pPr>
            <w:r>
              <w:t>(NOTE 3)</w:t>
            </w:r>
          </w:p>
        </w:tc>
        <w:tc>
          <w:tcPr>
            <w:tcW w:w="6465" w:type="dxa"/>
            <w:shd w:val="clear" w:color="auto" w:fill="auto"/>
          </w:tcPr>
          <w:p w14:paraId="7DA42A05" w14:textId="4957DF4D" w:rsidR="00E637EF" w:rsidRPr="001B7C50" w:rsidRDefault="00E637EF" w:rsidP="002C13BE">
            <w:pPr>
              <w:pStyle w:val="TAL"/>
            </w:pPr>
            <w:r>
              <w:t>Jitter information associated with the Periodicity in downlink (see clause 5.37</w:t>
            </w:r>
            <w:r w:rsidR="00965644">
              <w:t>.</w:t>
            </w:r>
            <w:r>
              <w:t>8.1).</w:t>
            </w:r>
          </w:p>
        </w:tc>
      </w:tr>
      <w:tr w:rsidR="00286939" w:rsidRPr="001B7C50" w14:paraId="6A9D6631" w14:textId="77777777" w:rsidTr="002C13BE">
        <w:trPr>
          <w:cantSplit/>
          <w:jc w:val="center"/>
        </w:trPr>
        <w:tc>
          <w:tcPr>
            <w:tcW w:w="3166" w:type="dxa"/>
            <w:shd w:val="clear" w:color="auto" w:fill="auto"/>
          </w:tcPr>
          <w:p w14:paraId="07D37945" w14:textId="23256D2A" w:rsidR="00286939" w:rsidRPr="001B7C50" w:rsidRDefault="00286939" w:rsidP="002C13BE">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2C13B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2C13BE">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97" w:name="_CRTable5_27_22"/>
      <w:r w:rsidRPr="001B7C50">
        <w:t xml:space="preserve">Table </w:t>
      </w:r>
      <w:bookmarkEnd w:id="3997"/>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2C13BE">
        <w:trPr>
          <w:cantSplit/>
          <w:jc w:val="center"/>
        </w:trPr>
        <w:tc>
          <w:tcPr>
            <w:tcW w:w="3166" w:type="dxa"/>
            <w:shd w:val="clear" w:color="auto" w:fill="auto"/>
          </w:tcPr>
          <w:p w14:paraId="3DFDC0D7" w14:textId="77777777" w:rsidR="00BB2064" w:rsidRPr="001B7C50" w:rsidRDefault="00BB2064" w:rsidP="002C13BE">
            <w:pPr>
              <w:pStyle w:val="TAH"/>
            </w:pPr>
            <w:r w:rsidRPr="001B7C50">
              <w:t>Assistance Information</w:t>
            </w:r>
          </w:p>
        </w:tc>
        <w:tc>
          <w:tcPr>
            <w:tcW w:w="6465" w:type="dxa"/>
            <w:shd w:val="clear" w:color="auto" w:fill="auto"/>
          </w:tcPr>
          <w:p w14:paraId="4ADBDCCF" w14:textId="77777777" w:rsidR="00BB2064" w:rsidRPr="001B7C50" w:rsidRDefault="00BB2064" w:rsidP="002C13BE">
            <w:pPr>
              <w:pStyle w:val="TAH"/>
            </w:pPr>
            <w:r w:rsidRPr="001B7C50">
              <w:t>Description</w:t>
            </w:r>
          </w:p>
        </w:tc>
      </w:tr>
      <w:tr w:rsidR="00BB2064" w:rsidRPr="001B7C50" w14:paraId="57A2CF83" w14:textId="77777777" w:rsidTr="002C13BE">
        <w:trPr>
          <w:cantSplit/>
          <w:jc w:val="center"/>
        </w:trPr>
        <w:tc>
          <w:tcPr>
            <w:tcW w:w="3166" w:type="dxa"/>
            <w:shd w:val="clear" w:color="auto" w:fill="auto"/>
          </w:tcPr>
          <w:p w14:paraId="39DC0807" w14:textId="0DAA2420" w:rsidR="00BB2064" w:rsidRPr="001B7C50" w:rsidRDefault="00BB2064" w:rsidP="002C13BE">
            <w:pPr>
              <w:pStyle w:val="TAL"/>
            </w:pPr>
            <w:r w:rsidRPr="001B7C50">
              <w:t>Flow Direction</w:t>
            </w:r>
          </w:p>
        </w:tc>
        <w:tc>
          <w:tcPr>
            <w:tcW w:w="6465" w:type="dxa"/>
            <w:shd w:val="clear" w:color="auto" w:fill="auto"/>
          </w:tcPr>
          <w:p w14:paraId="492CD2E1" w14:textId="793FB2A8" w:rsidR="00BB2064" w:rsidRPr="001B7C50" w:rsidRDefault="00BB2064" w:rsidP="002C13BE">
            <w:pPr>
              <w:pStyle w:val="TAL"/>
            </w:pPr>
            <w:r w:rsidRPr="001B7C50">
              <w:t>The direction of the TSC flow (uplink or downlink).</w:t>
            </w:r>
          </w:p>
        </w:tc>
      </w:tr>
      <w:tr w:rsidR="00BB2064" w:rsidRPr="001B7C50" w14:paraId="1FE4B4D9" w14:textId="77777777" w:rsidTr="002C13BE">
        <w:trPr>
          <w:cantSplit/>
          <w:jc w:val="center"/>
        </w:trPr>
        <w:tc>
          <w:tcPr>
            <w:tcW w:w="3166" w:type="dxa"/>
            <w:shd w:val="clear" w:color="auto" w:fill="auto"/>
          </w:tcPr>
          <w:p w14:paraId="1BFFC343" w14:textId="255E2A07" w:rsidR="00BB2064" w:rsidRPr="001B7C50" w:rsidRDefault="00BB2064" w:rsidP="002C13BE">
            <w:pPr>
              <w:pStyle w:val="TAL"/>
            </w:pPr>
            <w:r w:rsidRPr="001B7C50">
              <w:t>Periodicity</w:t>
            </w:r>
          </w:p>
        </w:tc>
        <w:tc>
          <w:tcPr>
            <w:tcW w:w="6465" w:type="dxa"/>
            <w:shd w:val="clear" w:color="auto" w:fill="auto"/>
          </w:tcPr>
          <w:p w14:paraId="3DF29FAE" w14:textId="3B44A249" w:rsidR="00BB2064" w:rsidRPr="001B7C50" w:rsidRDefault="00BB2064" w:rsidP="002C13BE">
            <w:pPr>
              <w:pStyle w:val="TAL"/>
            </w:pPr>
            <w:r w:rsidRPr="001B7C50">
              <w:t>It refers to the time period between start of two data bursts.</w:t>
            </w:r>
          </w:p>
        </w:tc>
      </w:tr>
      <w:tr w:rsidR="00BB2064" w:rsidRPr="001B7C50" w14:paraId="28F9E0D5" w14:textId="77777777" w:rsidTr="002C13BE">
        <w:trPr>
          <w:cantSplit/>
          <w:jc w:val="center"/>
        </w:trPr>
        <w:tc>
          <w:tcPr>
            <w:tcW w:w="3166" w:type="dxa"/>
            <w:shd w:val="clear" w:color="auto" w:fill="auto"/>
          </w:tcPr>
          <w:p w14:paraId="23FAAC1F" w14:textId="30365785" w:rsidR="00BB2064" w:rsidRPr="001B7C50" w:rsidRDefault="00BB2064" w:rsidP="002C13BE">
            <w:pPr>
              <w:pStyle w:val="TAL"/>
            </w:pPr>
            <w:r w:rsidRPr="001B7C50">
              <w:t>Burst Arrival Time (optional)</w:t>
            </w:r>
          </w:p>
        </w:tc>
        <w:tc>
          <w:tcPr>
            <w:tcW w:w="6465" w:type="dxa"/>
            <w:shd w:val="clear" w:color="auto" w:fill="auto"/>
          </w:tcPr>
          <w:p w14:paraId="62A9D915" w14:textId="0867B1DE" w:rsidR="00BB2064" w:rsidRPr="001B7C50" w:rsidRDefault="00BB2064" w:rsidP="002C13BE">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2C13BE">
        <w:trPr>
          <w:cantSplit/>
          <w:jc w:val="center"/>
        </w:trPr>
        <w:tc>
          <w:tcPr>
            <w:tcW w:w="3166" w:type="dxa"/>
            <w:shd w:val="clear" w:color="auto" w:fill="auto"/>
          </w:tcPr>
          <w:p w14:paraId="15331BEE" w14:textId="1FB4EA97" w:rsidR="00BB2064" w:rsidRPr="001B7C50" w:rsidRDefault="00BB2064" w:rsidP="002C13BE">
            <w:pPr>
              <w:pStyle w:val="TAL"/>
            </w:pPr>
            <w:r w:rsidRPr="001B7C50">
              <w:t>Survival Time (optional)</w:t>
            </w:r>
          </w:p>
        </w:tc>
        <w:tc>
          <w:tcPr>
            <w:tcW w:w="6465" w:type="dxa"/>
            <w:shd w:val="clear" w:color="auto" w:fill="auto"/>
          </w:tcPr>
          <w:p w14:paraId="64C3370D" w14:textId="3A4BDAB3" w:rsidR="00BB2064" w:rsidRPr="001B7C50" w:rsidRDefault="00BB2064" w:rsidP="002C13BE">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2C13BE">
        <w:trPr>
          <w:cantSplit/>
          <w:jc w:val="center"/>
        </w:trPr>
        <w:tc>
          <w:tcPr>
            <w:tcW w:w="3166" w:type="dxa"/>
            <w:shd w:val="clear" w:color="auto" w:fill="auto"/>
          </w:tcPr>
          <w:p w14:paraId="3AA93E2E" w14:textId="45AE4EA2" w:rsidR="00BB2064" w:rsidRPr="001B7C50" w:rsidRDefault="00BB2064" w:rsidP="002C13BE">
            <w:pPr>
              <w:pStyle w:val="TAL"/>
            </w:pPr>
            <w:r w:rsidRPr="001B7C50">
              <w:t>Time Domain (optional)</w:t>
            </w:r>
          </w:p>
        </w:tc>
        <w:tc>
          <w:tcPr>
            <w:tcW w:w="6465" w:type="dxa"/>
            <w:shd w:val="clear" w:color="auto" w:fill="auto"/>
          </w:tcPr>
          <w:p w14:paraId="09C3321F" w14:textId="3FEC7731" w:rsidR="00BB2064" w:rsidRPr="001B7C50" w:rsidRDefault="00BB2064" w:rsidP="002C13BE">
            <w:pPr>
              <w:pStyle w:val="TAL"/>
            </w:pPr>
            <w:r w:rsidRPr="001B7C50">
              <w:t>The (g)PTP domain of the TSC flow.</w:t>
            </w:r>
          </w:p>
        </w:tc>
      </w:tr>
      <w:tr w:rsidR="00872C86" w:rsidRPr="001B7C50" w14:paraId="4D184CD3" w14:textId="77777777" w:rsidTr="002C13BE">
        <w:trPr>
          <w:cantSplit/>
          <w:jc w:val="center"/>
        </w:trPr>
        <w:tc>
          <w:tcPr>
            <w:tcW w:w="3166" w:type="dxa"/>
            <w:shd w:val="clear" w:color="auto" w:fill="auto"/>
          </w:tcPr>
          <w:p w14:paraId="6AEC40AF" w14:textId="77777777" w:rsidR="00872C86" w:rsidRDefault="00872C86" w:rsidP="002C13BE">
            <w:pPr>
              <w:pStyle w:val="TAL"/>
            </w:pPr>
            <w:r>
              <w:t>Burst Arrival Time Window (BAT Window) (optional)</w:t>
            </w:r>
          </w:p>
          <w:p w14:paraId="6DEA051D" w14:textId="06D8540E" w:rsidR="00872C86" w:rsidRPr="001B7C50" w:rsidRDefault="00872C86" w:rsidP="002C13BE">
            <w:pPr>
              <w:pStyle w:val="TAL"/>
            </w:pPr>
            <w:r>
              <w:t>(NOTE 1) (NOTE 2)</w:t>
            </w:r>
          </w:p>
        </w:tc>
        <w:tc>
          <w:tcPr>
            <w:tcW w:w="6465" w:type="dxa"/>
            <w:shd w:val="clear" w:color="auto" w:fill="auto"/>
          </w:tcPr>
          <w:p w14:paraId="45D30FF7" w14:textId="6116895B" w:rsidR="00872C86" w:rsidRPr="001B7C50" w:rsidRDefault="00872C86" w:rsidP="002C13BE">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2C13BE">
        <w:trPr>
          <w:cantSplit/>
          <w:jc w:val="center"/>
        </w:trPr>
        <w:tc>
          <w:tcPr>
            <w:tcW w:w="3166" w:type="dxa"/>
            <w:shd w:val="clear" w:color="auto" w:fill="auto"/>
          </w:tcPr>
          <w:p w14:paraId="15EBBD2A" w14:textId="0F2948DE" w:rsidR="00872C86" w:rsidRPr="001B7C50" w:rsidRDefault="00872C86" w:rsidP="002C13BE">
            <w:pPr>
              <w:pStyle w:val="TAL"/>
            </w:pPr>
            <w:r>
              <w:t>Capability for BAT adaptation (optional) (NOTE 1)</w:t>
            </w:r>
          </w:p>
        </w:tc>
        <w:tc>
          <w:tcPr>
            <w:tcW w:w="6465" w:type="dxa"/>
            <w:shd w:val="clear" w:color="auto" w:fill="auto"/>
          </w:tcPr>
          <w:p w14:paraId="0FC4A138" w14:textId="2EA84C42" w:rsidR="00872C86" w:rsidRPr="001B7C50" w:rsidRDefault="00872C86" w:rsidP="002C13BE">
            <w:pPr>
              <w:pStyle w:val="TAL"/>
            </w:pPr>
            <w:r>
              <w:t>It indicates that the AF will adjust the burst sending time according to the network provided Burst Arrival Time offset (see clause 5.27.2.5).</w:t>
            </w:r>
          </w:p>
        </w:tc>
      </w:tr>
      <w:tr w:rsidR="00286939" w:rsidRPr="001B7C50" w14:paraId="51203CF7" w14:textId="77777777" w:rsidTr="002C13BE">
        <w:trPr>
          <w:cantSplit/>
          <w:jc w:val="center"/>
        </w:trPr>
        <w:tc>
          <w:tcPr>
            <w:tcW w:w="3166" w:type="dxa"/>
            <w:shd w:val="clear" w:color="auto" w:fill="auto"/>
          </w:tcPr>
          <w:p w14:paraId="04E1D52D" w14:textId="028E2866" w:rsidR="00286939" w:rsidRPr="001B7C50" w:rsidRDefault="00286939" w:rsidP="002C13BE">
            <w:pPr>
              <w:pStyle w:val="TAL"/>
            </w:pPr>
            <w:r>
              <w:t>Periodicity Range (optional) (NOTE 3)</w:t>
            </w:r>
          </w:p>
        </w:tc>
        <w:tc>
          <w:tcPr>
            <w:tcW w:w="6465" w:type="dxa"/>
            <w:shd w:val="clear" w:color="auto" w:fill="auto"/>
          </w:tcPr>
          <w:p w14:paraId="66BBE3D5" w14:textId="7FB710CE" w:rsidR="00286939" w:rsidRPr="001B7C50" w:rsidRDefault="00286939" w:rsidP="002C13B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2C13BE">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98" w:name="_CR5_27_2_2"/>
      <w:bookmarkStart w:id="3999" w:name="_Toc185601086"/>
      <w:bookmarkEnd w:id="3998"/>
      <w:r w:rsidRPr="001B7C50">
        <w:t>5.27.2.2</w:t>
      </w:r>
      <w:r w:rsidRPr="001B7C50">
        <w:tab/>
        <w:t>TSC Assistance Container determination based on PSFP</w:t>
      </w:r>
      <w:bookmarkEnd w:id="3999"/>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71A22CB3"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w:t>
      </w:r>
      <w:r w:rsidR="00214C93">
        <w:t xml:space="preserve"> and</w:t>
      </w:r>
      <w:r w:rsidRPr="001B7C50">
        <w:t xml:space="preserve">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79DB8352"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w:t>
      </w:r>
      <w:r w:rsidR="00214C93">
        <w:t xml:space="preserve"> and</w:t>
      </w:r>
      <w:r w:rsidRPr="001B7C50">
        <w:t xml:space="preserve"> the periodicity is determined as described in Annex I.</w:t>
      </w:r>
    </w:p>
    <w:p w14:paraId="47F577A9" w14:textId="45548FE6" w:rsidR="000E35F2" w:rsidRPr="001B7C50" w:rsidRDefault="000E35F2" w:rsidP="000E35F2">
      <w:pPr>
        <w:pStyle w:val="Heading4"/>
      </w:pPr>
      <w:bookmarkStart w:id="4000" w:name="_CR5_27_2_3"/>
      <w:bookmarkStart w:id="4001" w:name="_Toc185601087"/>
      <w:bookmarkEnd w:id="4000"/>
      <w:r w:rsidRPr="001B7C50">
        <w:t>5.27.2.3</w:t>
      </w:r>
      <w:r w:rsidRPr="001B7C50">
        <w:tab/>
        <w:t>TSC Assistance Container determination by</w:t>
      </w:r>
      <w:r w:rsidR="00055D0B" w:rsidRPr="001B7C50">
        <w:t xml:space="preserve"> TSCTSF</w:t>
      </w:r>
      <w:bookmarkEnd w:id="4001"/>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3B87BB6D"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214C93">
        <w:t xml:space="preserve"> and</w:t>
      </w:r>
      <w:r w:rsidR="000E35F2" w:rsidRPr="001B7C50">
        <w:t xml:space="preserve">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002" w:name="_CR5_27_2_4"/>
      <w:bookmarkStart w:id="4003" w:name="_Toc185601088"/>
      <w:bookmarkEnd w:id="4002"/>
      <w:r w:rsidRPr="001B7C50">
        <w:lastRenderedPageBreak/>
        <w:t>5.27.2.4</w:t>
      </w:r>
      <w:r w:rsidRPr="001B7C50">
        <w:tab/>
        <w:t>TSCAI determination based on TSC Assistance Container</w:t>
      </w:r>
      <w:bookmarkEnd w:id="4003"/>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069FD007"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2A4DF8">
        <w:t xml:space="preserve"> the static value for the</w:t>
      </w:r>
      <w:r w:rsidRPr="001B7C50">
        <w:t xml:space="preserve"> CN PDB </w:t>
      </w:r>
      <w:r w:rsidR="002A4DF8">
        <w:t>(</w:t>
      </w:r>
      <w:r w:rsidRPr="001B7C50">
        <w:t xml:space="preserve">as </w:t>
      </w:r>
      <w:r w:rsidR="002A4DF8">
        <w:t xml:space="preserve">defined </w:t>
      </w:r>
      <w:r w:rsidRPr="001B7C50">
        <w:t>in clause 5.7.3.4</w:t>
      </w:r>
      <w:r w:rsidR="002A4DF8">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3363FE40"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w:t>
      </w:r>
      <w:r w:rsidR="00214C93">
        <w:t xml:space="preserve"> and</w:t>
      </w:r>
      <w:r w:rsidRPr="001B7C50">
        <w:t xml:space="preserve">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6D3A53B2" w14:textId="44BA82BD" w:rsidR="002A4DF8" w:rsidRDefault="002A4DF8"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lastRenderedPageBreak/>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4004" w:name="_CR5_27_2_5"/>
      <w:bookmarkStart w:id="4005" w:name="_Toc185601089"/>
      <w:bookmarkStart w:id="4006" w:name="_Toc20150067"/>
      <w:bookmarkStart w:id="4007" w:name="_Toc27846866"/>
      <w:bookmarkStart w:id="4008" w:name="_Toc36187997"/>
      <w:bookmarkStart w:id="4009" w:name="_Toc45183901"/>
      <w:bookmarkStart w:id="4010" w:name="_Toc47342743"/>
      <w:bookmarkStart w:id="4011" w:name="_Toc51769444"/>
      <w:bookmarkEnd w:id="4004"/>
      <w:r>
        <w:t>5.27.2.5</w:t>
      </w:r>
      <w:r>
        <w:tab/>
        <w:t>RAN feedback for Burst Arrival Time offset</w:t>
      </w:r>
      <w:r w:rsidR="0022127D">
        <w:t xml:space="preserve"> and adjusted Periodicity</w:t>
      </w:r>
      <w:bookmarkEnd w:id="4005"/>
    </w:p>
    <w:p w14:paraId="580499DA" w14:textId="77777777" w:rsidR="00872C86" w:rsidRDefault="00872C86" w:rsidP="00695DF1">
      <w:pPr>
        <w:pStyle w:val="Heading5"/>
      </w:pPr>
      <w:bookmarkStart w:id="4012" w:name="_CR5_27_2_5_1"/>
      <w:bookmarkStart w:id="4013" w:name="_Toc185601090"/>
      <w:bookmarkEnd w:id="4012"/>
      <w:r>
        <w:t>5.27.2.5.1</w:t>
      </w:r>
      <w:r>
        <w:tab/>
        <w:t>Overview</w:t>
      </w:r>
      <w:bookmarkEnd w:id="4013"/>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4014" w:name="_CR5_27_2_5_2"/>
      <w:bookmarkStart w:id="4015" w:name="_Toc185601091"/>
      <w:bookmarkEnd w:id="4014"/>
      <w:r>
        <w:t>5.27.2.5.2</w:t>
      </w:r>
      <w:r>
        <w:tab/>
        <w:t>Proactive RAN feedback for</w:t>
      </w:r>
      <w:r w:rsidR="0022127D">
        <w:t xml:space="preserve"> adaptation of</w:t>
      </w:r>
      <w:r>
        <w:t xml:space="preserve"> Burst Arrival Time</w:t>
      </w:r>
      <w:r w:rsidR="0022127D">
        <w:t xml:space="preserve"> and Periodicity</w:t>
      </w:r>
      <w:bookmarkEnd w:id="4015"/>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lastRenderedPageBreak/>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4016" w:name="_CR5_27_2_5_3"/>
      <w:bookmarkStart w:id="4017" w:name="_Toc185601092"/>
      <w:bookmarkEnd w:id="4016"/>
      <w:r>
        <w:t>5.27.2.5.</w:t>
      </w:r>
      <w:r w:rsidR="00D409DD">
        <w:t>3</w:t>
      </w:r>
      <w:r>
        <w:tab/>
        <w:t>Reactive RAN feedback</w:t>
      </w:r>
      <w:r w:rsidR="0022127D">
        <w:t xml:space="preserve"> for Burst Arrival Time adaptation</w:t>
      </w:r>
      <w:bookmarkEnd w:id="4017"/>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5897ACF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w:t>
      </w:r>
      <w:r w:rsidR="003179F5">
        <w:t xml:space="preserve"> are defined in TS 38.331 [28]</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4018" w:name="_CR5_27_3"/>
      <w:bookmarkStart w:id="4019" w:name="_Toc185601093"/>
      <w:bookmarkEnd w:id="4018"/>
      <w:r w:rsidRPr="001B7C50">
        <w:t>5.27.3</w:t>
      </w:r>
      <w:r w:rsidRPr="001B7C50">
        <w:tab/>
        <w:t>Support for TSC QoS Flows</w:t>
      </w:r>
      <w:bookmarkEnd w:id="4006"/>
      <w:bookmarkEnd w:id="4007"/>
      <w:bookmarkEnd w:id="4008"/>
      <w:bookmarkEnd w:id="4009"/>
      <w:bookmarkEnd w:id="4010"/>
      <w:bookmarkEnd w:id="4011"/>
      <w:bookmarkEnd w:id="4019"/>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 xml:space="preserve">5QI also shall have a PDB value that satisfies the bridge delay capabilities (see clause 5.27.5 for more details) reported for the corresponding traffic class. For TSC QoS Flows, the Maximum Burst Size of the aggregated TSC streams to </w:t>
      </w:r>
      <w:r w:rsidRPr="001B7C50">
        <w:lastRenderedPageBreak/>
        <w:t>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020" w:name="_Toc20150068"/>
      <w:bookmarkStart w:id="4021" w:name="_Toc27846867"/>
      <w:bookmarkStart w:id="4022"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023" w:name="_Toc45183902"/>
      <w:bookmarkStart w:id="4024" w:name="_Toc47342744"/>
      <w:bookmarkStart w:id="4025"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026" w:name="_CR5_27_4"/>
      <w:bookmarkStart w:id="4027" w:name="_Toc185601094"/>
      <w:bookmarkEnd w:id="4026"/>
      <w:r w:rsidRPr="001B7C50">
        <w:t>5.27.4</w:t>
      </w:r>
      <w:r w:rsidRPr="001B7C50">
        <w:tab/>
        <w:t>Hold and Forward Buffering mechanism</w:t>
      </w:r>
      <w:bookmarkEnd w:id="4020"/>
      <w:bookmarkEnd w:id="4021"/>
      <w:bookmarkEnd w:id="4022"/>
      <w:bookmarkEnd w:id="4023"/>
      <w:bookmarkEnd w:id="4024"/>
      <w:bookmarkEnd w:id="4025"/>
      <w:bookmarkEnd w:id="4027"/>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28" w:name="_CR5_27_5"/>
      <w:bookmarkStart w:id="4029" w:name="_Toc20150069"/>
      <w:bookmarkStart w:id="4030" w:name="_Toc27846868"/>
      <w:bookmarkStart w:id="4031" w:name="_Toc36187999"/>
      <w:bookmarkStart w:id="4032" w:name="_Toc45183903"/>
      <w:bookmarkStart w:id="4033" w:name="_Toc47342745"/>
      <w:bookmarkStart w:id="4034" w:name="_Toc51769446"/>
      <w:bookmarkStart w:id="4035" w:name="_Toc185601095"/>
      <w:bookmarkEnd w:id="4028"/>
      <w:r w:rsidRPr="001B7C50">
        <w:t>5.27.5</w:t>
      </w:r>
      <w:r w:rsidRPr="001B7C50">
        <w:tab/>
        <w:t>5G System Bridge delay</w:t>
      </w:r>
      <w:bookmarkEnd w:id="4029"/>
      <w:bookmarkEnd w:id="4030"/>
      <w:bookmarkEnd w:id="4031"/>
      <w:bookmarkEnd w:id="4032"/>
      <w:bookmarkEnd w:id="4033"/>
      <w:bookmarkEnd w:id="4034"/>
      <w:bookmarkEnd w:id="4035"/>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036" w:name="_CR5_28"/>
      <w:bookmarkStart w:id="4037" w:name="_Toc20150070"/>
      <w:bookmarkStart w:id="4038" w:name="_Toc27846869"/>
      <w:bookmarkStart w:id="4039" w:name="_Toc36188000"/>
      <w:bookmarkStart w:id="4040" w:name="_Toc45183904"/>
      <w:bookmarkStart w:id="4041" w:name="_Toc47342746"/>
      <w:bookmarkStart w:id="4042" w:name="_Toc51769447"/>
      <w:bookmarkStart w:id="4043" w:name="_Toc185601096"/>
      <w:bookmarkEnd w:id="4036"/>
      <w:r w:rsidRPr="001B7C50">
        <w:t>5.28</w:t>
      </w:r>
      <w:r w:rsidRPr="001B7C50">
        <w:tab/>
        <w:t>Support of integration with TSN</w:t>
      </w:r>
      <w:bookmarkEnd w:id="4037"/>
      <w:bookmarkEnd w:id="4038"/>
      <w:bookmarkEnd w:id="4039"/>
      <w:bookmarkEnd w:id="4040"/>
      <w:bookmarkEnd w:id="4041"/>
      <w:bookmarkEnd w:id="4042"/>
      <w:r w:rsidR="00E23065">
        <w:t>, Time Sensitive Communications, Time Synchronization and Deterministic Networking</w:t>
      </w:r>
      <w:bookmarkEnd w:id="4043"/>
    </w:p>
    <w:p w14:paraId="37CA9BAA" w14:textId="345356D8" w:rsidR="00A92B4B" w:rsidRDefault="00A92B4B" w:rsidP="00D40151">
      <w:pPr>
        <w:pStyle w:val="Heading3"/>
      </w:pPr>
      <w:bookmarkStart w:id="4044" w:name="_CR5_28_0"/>
      <w:bookmarkStart w:id="4045" w:name="_Toc185601097"/>
      <w:bookmarkStart w:id="4046" w:name="_Toc20150071"/>
      <w:bookmarkStart w:id="4047" w:name="_Toc27846870"/>
      <w:bookmarkStart w:id="4048" w:name="_Toc36188001"/>
      <w:bookmarkStart w:id="4049" w:name="_Toc45183905"/>
      <w:bookmarkStart w:id="4050" w:name="_Toc47342747"/>
      <w:bookmarkStart w:id="4051" w:name="_Toc51769448"/>
      <w:bookmarkEnd w:id="4044"/>
      <w:r>
        <w:t>5.28.0</w:t>
      </w:r>
      <w:r>
        <w:tab/>
        <w:t>General</w:t>
      </w:r>
      <w:bookmarkEnd w:id="4045"/>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052" w:name="_CR5_28_1"/>
      <w:bookmarkStart w:id="4053" w:name="_Toc185601098"/>
      <w:bookmarkEnd w:id="4052"/>
      <w:r w:rsidRPr="001B7C50">
        <w:t>5.28.1</w:t>
      </w:r>
      <w:r w:rsidRPr="001B7C50">
        <w:tab/>
        <w:t>5GS bridge management</w:t>
      </w:r>
      <w:bookmarkEnd w:id="4046"/>
      <w:bookmarkEnd w:id="4047"/>
      <w:bookmarkEnd w:id="4048"/>
      <w:bookmarkEnd w:id="4049"/>
      <w:bookmarkEnd w:id="4050"/>
      <w:bookmarkEnd w:id="4051"/>
      <w:r w:rsidR="00E23065">
        <w:t xml:space="preserve"> for TSN</w:t>
      </w:r>
      <w:bookmarkEnd w:id="4053"/>
    </w:p>
    <w:p w14:paraId="51961E32" w14:textId="6F059E6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w:t>
      </w:r>
      <w:r w:rsidR="00214C93">
        <w:t xml:space="preserve"> and</w:t>
      </w:r>
      <w:r w:rsidR="00D40151" w:rsidRPr="001B7C50">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54" w:name="_MON_1620822863"/>
    <w:bookmarkEnd w:id="4054"/>
    <w:p w14:paraId="0D5D6B76" w14:textId="77777777" w:rsidR="00D40151" w:rsidRPr="001B7C50" w:rsidRDefault="00D40151" w:rsidP="00D40151">
      <w:pPr>
        <w:pStyle w:val="TH"/>
      </w:pPr>
      <w:r w:rsidRPr="001B7C50">
        <w:object w:dxaOrig="9144" w:dyaOrig="3640" w14:anchorId="1A09EB3D">
          <v:shape id="_x0000_i1104" type="#_x0000_t75" style="width:457.65pt;height:182.2pt" o:ole="">
            <v:imagedata r:id="rId167" o:title=""/>
          </v:shape>
          <o:OLEObject Type="Embed" ProgID="Word.Picture.8" ShapeID="_x0000_i1104" DrawAspect="Content" ObjectID="_1796214414" r:id="rId168"/>
        </w:object>
      </w:r>
    </w:p>
    <w:p w14:paraId="53F056FF" w14:textId="77777777" w:rsidR="00D40151" w:rsidRPr="001B7C50" w:rsidRDefault="00D40151" w:rsidP="00D40151">
      <w:pPr>
        <w:pStyle w:val="TF"/>
      </w:pPr>
      <w:bookmarkStart w:id="4055" w:name="_CRFigure5_28_11"/>
      <w:r w:rsidRPr="001B7C50">
        <w:t xml:space="preserve">Figure </w:t>
      </w:r>
      <w:bookmarkEnd w:id="4055"/>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5F7E0A5D" w:rsidR="00D40151" w:rsidRPr="001B7C50" w:rsidRDefault="00D40151" w:rsidP="00D40151">
      <w:pPr>
        <w:pStyle w:val="B2"/>
      </w:pPr>
      <w:r w:rsidRPr="001B7C50">
        <w:t>-</w:t>
      </w:r>
      <w:r w:rsidRPr="001B7C50">
        <w:tab/>
        <w:t>5GS Bridge delay per port pair per traffic class, including 5GS Bridge delay (dependent and independent of frame size</w:t>
      </w:r>
      <w:r w:rsidR="00214C93">
        <w:t xml:space="preserve"> and</w:t>
      </w:r>
      <w:r w:rsidRPr="001B7C50">
        <w:t xml:space="preserve">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lastRenderedPageBreak/>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056" w:name="_CR5_28_2"/>
      <w:bookmarkStart w:id="4057" w:name="_Toc20150072"/>
      <w:bookmarkStart w:id="4058" w:name="_Toc27846871"/>
      <w:bookmarkStart w:id="4059" w:name="_Toc36188002"/>
      <w:bookmarkStart w:id="4060" w:name="_Toc45183906"/>
      <w:bookmarkStart w:id="4061" w:name="_Toc47342748"/>
      <w:bookmarkStart w:id="4062" w:name="_Toc51769449"/>
      <w:bookmarkStart w:id="4063" w:name="_Toc185601099"/>
      <w:bookmarkEnd w:id="4056"/>
      <w:r w:rsidRPr="001B7C50">
        <w:t>5.28.2</w:t>
      </w:r>
      <w:r w:rsidRPr="001B7C50">
        <w:tab/>
        <w:t>5GS Bridge configuration</w:t>
      </w:r>
      <w:bookmarkEnd w:id="4057"/>
      <w:bookmarkEnd w:id="4058"/>
      <w:bookmarkEnd w:id="4059"/>
      <w:bookmarkEnd w:id="4060"/>
      <w:bookmarkEnd w:id="4061"/>
      <w:bookmarkEnd w:id="4062"/>
      <w:r w:rsidR="00E23065">
        <w:t xml:space="preserve"> for TSN</w:t>
      </w:r>
      <w:bookmarkEnd w:id="4063"/>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lastRenderedPageBreak/>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64" w:name="_Toc20150073"/>
      <w:bookmarkStart w:id="4065"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4C3C46B3"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214C93">
        <w:t xml:space="preserve"> and</w:t>
      </w:r>
      <w:r w:rsidRPr="001B7C50">
        <w:t xml:space="preserve"> to derive an estimated MDBV based on the gate open interval and the assumed ingress port bitrate.</w:t>
      </w:r>
    </w:p>
    <w:p w14:paraId="6564634F" w14:textId="77777777" w:rsidR="008546A1" w:rsidRPr="001B7C50" w:rsidRDefault="008546A1" w:rsidP="008546A1">
      <w:bookmarkStart w:id="4066" w:name="_Toc36188003"/>
      <w:bookmarkStart w:id="4067" w:name="_Toc45183907"/>
      <w:bookmarkStart w:id="4068" w:name="_Toc47342749"/>
      <w:bookmarkStart w:id="4069"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70" w:name="_CR5_28_3"/>
      <w:bookmarkStart w:id="4071" w:name="_Toc185601100"/>
      <w:bookmarkEnd w:id="4070"/>
      <w:r w:rsidRPr="001B7C50">
        <w:t>5.28.3</w:t>
      </w:r>
      <w:r w:rsidRPr="001B7C50">
        <w:tab/>
        <w:t xml:space="preserve">Port and </w:t>
      </w:r>
      <w:r w:rsidR="00C4403A" w:rsidRPr="001B7C50">
        <w:t xml:space="preserve">user plane node </w:t>
      </w:r>
      <w:r w:rsidRPr="001B7C50">
        <w:t>management information exchange in 5GS</w:t>
      </w:r>
      <w:bookmarkEnd w:id="4064"/>
      <w:bookmarkEnd w:id="4065"/>
      <w:bookmarkEnd w:id="4066"/>
      <w:bookmarkEnd w:id="4067"/>
      <w:bookmarkEnd w:id="4068"/>
      <w:bookmarkEnd w:id="4069"/>
      <w:bookmarkEnd w:id="4071"/>
    </w:p>
    <w:p w14:paraId="1648E57D" w14:textId="77777777" w:rsidR="00D40151" w:rsidRPr="001B7C50" w:rsidRDefault="00D40151" w:rsidP="00D40151">
      <w:pPr>
        <w:pStyle w:val="Heading4"/>
      </w:pPr>
      <w:bookmarkStart w:id="4072" w:name="_CR5_28_3_1"/>
      <w:bookmarkStart w:id="4073" w:name="_Toc20150074"/>
      <w:bookmarkStart w:id="4074" w:name="_Toc27846873"/>
      <w:bookmarkStart w:id="4075" w:name="_Toc36188004"/>
      <w:bookmarkStart w:id="4076" w:name="_Toc45183908"/>
      <w:bookmarkStart w:id="4077" w:name="_Toc47342750"/>
      <w:bookmarkStart w:id="4078" w:name="_Toc51769451"/>
      <w:bookmarkStart w:id="4079" w:name="_Toc185601101"/>
      <w:bookmarkEnd w:id="4072"/>
      <w:r w:rsidRPr="001B7C50">
        <w:t>5.28.3.1</w:t>
      </w:r>
      <w:r w:rsidRPr="001B7C50">
        <w:tab/>
        <w:t>General</w:t>
      </w:r>
      <w:bookmarkEnd w:id="4073"/>
      <w:bookmarkEnd w:id="4074"/>
      <w:bookmarkEnd w:id="4075"/>
      <w:bookmarkEnd w:id="4076"/>
      <w:bookmarkEnd w:id="4077"/>
      <w:bookmarkEnd w:id="4078"/>
      <w:bookmarkEnd w:id="4079"/>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6879012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w:t>
      </w:r>
      <w:r w:rsidR="00214C93">
        <w:t xml:space="preserve"> and</w:t>
      </w:r>
      <w:r w:rsidRPr="001B7C50">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lastRenderedPageBreak/>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080" w:name="_CR5_28_3_2"/>
      <w:bookmarkStart w:id="4081" w:name="_Toc20150075"/>
      <w:bookmarkStart w:id="4082" w:name="_Toc27846874"/>
      <w:bookmarkStart w:id="4083" w:name="_Toc36188005"/>
      <w:bookmarkStart w:id="4084" w:name="_Toc45183909"/>
      <w:bookmarkStart w:id="4085" w:name="_Toc47342751"/>
      <w:bookmarkStart w:id="4086" w:name="_Toc51769452"/>
      <w:bookmarkStart w:id="4087" w:name="_Toc185601102"/>
      <w:bookmarkEnd w:id="4080"/>
      <w:r w:rsidRPr="001B7C50">
        <w:t>5.28.3.2</w:t>
      </w:r>
      <w:r w:rsidRPr="001B7C50">
        <w:tab/>
        <w:t xml:space="preserve">Transfer of port or </w:t>
      </w:r>
      <w:r w:rsidR="00C4403A" w:rsidRPr="001B7C50">
        <w:t xml:space="preserve">user plane node </w:t>
      </w:r>
      <w:r w:rsidRPr="001B7C50">
        <w:t>management information</w:t>
      </w:r>
      <w:bookmarkEnd w:id="4081"/>
      <w:bookmarkEnd w:id="4082"/>
      <w:bookmarkEnd w:id="4083"/>
      <w:bookmarkEnd w:id="4084"/>
      <w:bookmarkEnd w:id="4085"/>
      <w:bookmarkEnd w:id="4086"/>
      <w:bookmarkEnd w:id="4087"/>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lastRenderedPageBreak/>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088" w:name="_Toc20150076"/>
      <w:bookmarkStart w:id="4089" w:name="_Toc27846875"/>
      <w:bookmarkStart w:id="4090"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3AFB2957"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MIC</w:t>
      </w:r>
      <w:r w:rsidR="00214C93">
        <w:t xml:space="preserve"> and</w:t>
      </w:r>
      <w:r w:rsidRPr="001B7C50">
        <w:t xml:space="preserve">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091" w:name="_CR5_28_3_3"/>
      <w:bookmarkStart w:id="4092" w:name="_Toc45183910"/>
      <w:bookmarkStart w:id="4093" w:name="_Toc47342752"/>
      <w:bookmarkStart w:id="4094" w:name="_Toc51769453"/>
      <w:bookmarkStart w:id="4095" w:name="_Toc185601103"/>
      <w:bookmarkEnd w:id="4091"/>
      <w:r w:rsidRPr="001B7C50">
        <w:t>5.28.3.3</w:t>
      </w:r>
      <w:r w:rsidRPr="001B7C50">
        <w:tab/>
        <w:t>VLAN Configuration Information</w:t>
      </w:r>
      <w:bookmarkEnd w:id="4092"/>
      <w:bookmarkEnd w:id="4093"/>
      <w:bookmarkEnd w:id="4094"/>
      <w:r w:rsidR="00E23065">
        <w:t xml:space="preserve"> for TSN</w:t>
      </w:r>
      <w:bookmarkEnd w:id="4095"/>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096" w:name="_CR5_28_4"/>
      <w:bookmarkStart w:id="4097" w:name="_Toc45183911"/>
      <w:bookmarkStart w:id="4098" w:name="_Toc47342753"/>
      <w:bookmarkStart w:id="4099" w:name="_Toc51769454"/>
      <w:bookmarkStart w:id="4100" w:name="_Toc185601104"/>
      <w:bookmarkEnd w:id="4096"/>
      <w:r w:rsidRPr="001B7C50">
        <w:t>5.28.4</w:t>
      </w:r>
      <w:r w:rsidRPr="001B7C50">
        <w:tab/>
        <w:t>QoS mapping tables</w:t>
      </w:r>
      <w:bookmarkEnd w:id="4088"/>
      <w:bookmarkEnd w:id="4089"/>
      <w:bookmarkEnd w:id="4090"/>
      <w:bookmarkEnd w:id="4097"/>
      <w:bookmarkEnd w:id="4098"/>
      <w:bookmarkEnd w:id="4099"/>
      <w:r w:rsidR="00E23065">
        <w:t xml:space="preserve"> for TSN</w:t>
      </w:r>
      <w:bookmarkEnd w:id="4100"/>
    </w:p>
    <w:p w14:paraId="0EC016CA" w14:textId="635FF399"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214C93">
        <w:t xml:space="preserve"> and</w:t>
      </w:r>
      <w:r w:rsidRPr="001B7C50">
        <w:t xml:space="preserve">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101" w:name="_MON_1662652790"/>
    <w:bookmarkEnd w:id="4101"/>
    <w:p w14:paraId="1BDAF3A2" w14:textId="0F0F8B05" w:rsidR="003B51EA" w:rsidRPr="001B7C50" w:rsidRDefault="003B51EA" w:rsidP="00733F50">
      <w:pPr>
        <w:pStyle w:val="TH"/>
      </w:pPr>
      <w:r w:rsidRPr="001B7C50">
        <w:object w:dxaOrig="7867" w:dyaOrig="3380" w14:anchorId="0B3F1B86">
          <v:shape id="_x0000_i1105" type="#_x0000_t75" style="width:393.2pt;height:169.05pt" o:ole="">
            <v:imagedata r:id="rId169" o:title=""/>
          </v:shape>
          <o:OLEObject Type="Embed" ProgID="Word.Picture.8" ShapeID="_x0000_i1105" DrawAspect="Content" ObjectID="_1796214415" r:id="rId170"/>
        </w:object>
      </w:r>
    </w:p>
    <w:p w14:paraId="484A39F7" w14:textId="03FCFF4E" w:rsidR="00D40151" w:rsidRPr="001B7C50" w:rsidRDefault="00D40151" w:rsidP="00D40151">
      <w:pPr>
        <w:pStyle w:val="TF"/>
      </w:pPr>
      <w:bookmarkStart w:id="4102" w:name="_CRFigure5_28_41"/>
      <w:r w:rsidRPr="001B7C50">
        <w:t xml:space="preserve">Figure </w:t>
      </w:r>
      <w:bookmarkEnd w:id="4102"/>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103"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104" w:name="_Toc27846876"/>
      <w:bookmarkStart w:id="4105" w:name="_Toc36188007"/>
      <w:bookmarkStart w:id="4106" w:name="_Toc45183912"/>
      <w:bookmarkStart w:id="410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108" w:name="_CR5_28_5"/>
      <w:bookmarkStart w:id="4109" w:name="_Toc185601105"/>
      <w:bookmarkStart w:id="4110" w:name="_Toc51769455"/>
      <w:bookmarkEnd w:id="4108"/>
      <w:r>
        <w:lastRenderedPageBreak/>
        <w:t>5.28.5</w:t>
      </w:r>
      <w:r>
        <w:tab/>
        <w:t>Support of integration with IETF Deterministic Networking</w:t>
      </w:r>
      <w:bookmarkEnd w:id="4109"/>
    </w:p>
    <w:p w14:paraId="7A2E88E7" w14:textId="01F5390D" w:rsidR="00E23065" w:rsidRDefault="00E23065" w:rsidP="00E23065">
      <w:pPr>
        <w:pStyle w:val="Heading4"/>
      </w:pPr>
      <w:bookmarkStart w:id="4111" w:name="_CR5_28_5_1"/>
      <w:bookmarkStart w:id="4112" w:name="_Toc185601106"/>
      <w:bookmarkEnd w:id="4111"/>
      <w:r>
        <w:t>5.28.5.1</w:t>
      </w:r>
      <w:r>
        <w:tab/>
        <w:t>General</w:t>
      </w:r>
      <w:bookmarkEnd w:id="4112"/>
    </w:p>
    <w:p w14:paraId="40EE229C" w14:textId="3D7F9C43"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214C93">
        <w:t xml:space="preserve"> and</w:t>
      </w:r>
      <w:r>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113" w:name="_CR5_28_5_2"/>
      <w:bookmarkStart w:id="4114" w:name="_Toc185601107"/>
      <w:bookmarkEnd w:id="4113"/>
      <w:r>
        <w:t>5.28.5.2</w:t>
      </w:r>
      <w:r>
        <w:tab/>
        <w:t>5GS DetNet node reporting</w:t>
      </w:r>
      <w:bookmarkEnd w:id="4114"/>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lastRenderedPageBreak/>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115" w:name="_CR5_28_5_3"/>
      <w:bookmarkStart w:id="4116" w:name="_Toc185601108"/>
      <w:bookmarkEnd w:id="4115"/>
      <w:r>
        <w:t>5.28.5.3</w:t>
      </w:r>
      <w:r>
        <w:tab/>
        <w:t>DetNet node configuration mapping in 5GS</w:t>
      </w:r>
      <w:bookmarkEnd w:id="4116"/>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35C843D2" w:rsidR="00E23065" w:rsidRDefault="00E23065" w:rsidP="00972E70">
      <w:pPr>
        <w:pStyle w:val="B1"/>
      </w:pPr>
      <w:r>
        <w:t>-</w:t>
      </w:r>
      <w:r>
        <w:tab/>
        <w:t>If the flow is UE-to-UE, two PDU Sessions will be affected for the flow</w:t>
      </w:r>
      <w:r w:rsidR="00214C93">
        <w:t xml:space="preserve"> and</w:t>
      </w:r>
      <w:r>
        <w:t xml:space="preserve">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471AA9B"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w:t>
      </w:r>
      <w:r w:rsidR="00214C93">
        <w:t xml:space="preserve"> and</w:t>
      </w:r>
      <w:r>
        <w:t xml:space="preserve"> TSCTSF notifies the DetNet controller on the status of the flow.</w:t>
      </w:r>
    </w:p>
    <w:p w14:paraId="0774B406" w14:textId="3A6AA03B" w:rsidR="00E23065" w:rsidRDefault="00E23065" w:rsidP="00E23065">
      <w:r>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lastRenderedPageBreak/>
        <w:t>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117" w:name="_CR5_28a"/>
      <w:bookmarkStart w:id="4118" w:name="_Toc185601109"/>
      <w:bookmarkEnd w:id="4117"/>
      <w:r>
        <w:t>5.28a</w:t>
      </w:r>
      <w:r>
        <w:tab/>
        <w:t>Support</w:t>
      </w:r>
      <w:r w:rsidR="00D409DD">
        <w:t xml:space="preserve"> for</w:t>
      </w:r>
      <w:r>
        <w:t xml:space="preserve"> TSN</w:t>
      </w:r>
      <w:r w:rsidR="00D409DD">
        <w:t xml:space="preserve"> enabled</w:t>
      </w:r>
      <w:r>
        <w:t xml:space="preserve"> Transport Network</w:t>
      </w:r>
      <w:bookmarkEnd w:id="4118"/>
    </w:p>
    <w:p w14:paraId="1C5DAFAE" w14:textId="09CAF50F" w:rsidR="00A92B4B" w:rsidRDefault="00A92B4B" w:rsidP="00A92B4B">
      <w:pPr>
        <w:pStyle w:val="Heading3"/>
      </w:pPr>
      <w:bookmarkStart w:id="4119" w:name="_CR5_28a_1"/>
      <w:bookmarkStart w:id="4120" w:name="_Toc185601110"/>
      <w:bookmarkEnd w:id="4119"/>
      <w:r>
        <w:t>5.28a.1</w:t>
      </w:r>
      <w:r>
        <w:tab/>
        <w:t>General</w:t>
      </w:r>
      <w:bookmarkEnd w:id="4120"/>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446AA0D6"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w:t>
      </w:r>
      <w:r w:rsidR="00654FFA">
        <w:t> Std </w:t>
      </w:r>
      <w:r>
        <w:t>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121" w:name="_CR5_28a_2"/>
      <w:bookmarkStart w:id="4122" w:name="_Toc185601111"/>
      <w:bookmarkEnd w:id="4121"/>
      <w:r>
        <w:t>5.28a.2</w:t>
      </w:r>
      <w:r>
        <w:tab/>
        <w:t>Transfer of TL-Container between SMF/CUC and AN-TL and CN-TL</w:t>
      </w:r>
      <w:bookmarkEnd w:id="4122"/>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lastRenderedPageBreak/>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123" w:name="_CR5_28a_3"/>
      <w:bookmarkStart w:id="4124" w:name="_Toc185601112"/>
      <w:bookmarkEnd w:id="4123"/>
      <w:r>
        <w:t>5.28a.3</w:t>
      </w:r>
      <w:r>
        <w:tab/>
        <w:t>Topology Information for TSN TN</w:t>
      </w:r>
      <w:bookmarkEnd w:id="4124"/>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125" w:name="_CR5_29"/>
      <w:bookmarkStart w:id="4126" w:name="_Toc185601113"/>
      <w:bookmarkEnd w:id="4125"/>
      <w:r w:rsidRPr="001B7C50">
        <w:t>5.29</w:t>
      </w:r>
      <w:r w:rsidRPr="001B7C50">
        <w:tab/>
        <w:t>Support for 5G LAN-type service</w:t>
      </w:r>
      <w:bookmarkEnd w:id="4103"/>
      <w:bookmarkEnd w:id="4104"/>
      <w:bookmarkEnd w:id="4105"/>
      <w:bookmarkEnd w:id="4106"/>
      <w:bookmarkEnd w:id="4107"/>
      <w:bookmarkEnd w:id="4110"/>
      <w:bookmarkEnd w:id="4126"/>
    </w:p>
    <w:p w14:paraId="3849DAFF" w14:textId="77777777" w:rsidR="00D40151" w:rsidRPr="001B7C50" w:rsidRDefault="00D40151" w:rsidP="00D40151">
      <w:pPr>
        <w:pStyle w:val="Heading3"/>
      </w:pPr>
      <w:bookmarkStart w:id="4127" w:name="_CR5_29_1"/>
      <w:bookmarkStart w:id="4128" w:name="_Toc20150078"/>
      <w:bookmarkStart w:id="4129" w:name="_Toc27846877"/>
      <w:bookmarkStart w:id="4130" w:name="_Toc36188008"/>
      <w:bookmarkStart w:id="4131" w:name="_Toc45183913"/>
      <w:bookmarkStart w:id="4132" w:name="_Toc47342755"/>
      <w:bookmarkStart w:id="4133" w:name="_Toc51769456"/>
      <w:bookmarkStart w:id="4134" w:name="_Toc185601114"/>
      <w:bookmarkEnd w:id="4127"/>
      <w:r w:rsidRPr="001B7C50">
        <w:t>5.29.1</w:t>
      </w:r>
      <w:r w:rsidRPr="001B7C50">
        <w:tab/>
        <w:t>General</w:t>
      </w:r>
      <w:bookmarkEnd w:id="4128"/>
      <w:bookmarkEnd w:id="4129"/>
      <w:bookmarkEnd w:id="4130"/>
      <w:bookmarkEnd w:id="4131"/>
      <w:bookmarkEnd w:id="4132"/>
      <w:bookmarkEnd w:id="4133"/>
      <w:bookmarkEnd w:id="4134"/>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35" w:name="_CR5_29_2"/>
      <w:bookmarkStart w:id="4136" w:name="_Toc20150079"/>
      <w:bookmarkStart w:id="4137" w:name="_Toc27846878"/>
      <w:bookmarkStart w:id="4138" w:name="_Toc36188009"/>
      <w:bookmarkStart w:id="4139" w:name="_Toc45183914"/>
      <w:bookmarkStart w:id="4140" w:name="_Toc47342756"/>
      <w:bookmarkStart w:id="4141" w:name="_Toc51769457"/>
      <w:bookmarkStart w:id="4142" w:name="_Toc185601115"/>
      <w:bookmarkEnd w:id="4135"/>
      <w:r w:rsidRPr="001B7C50">
        <w:lastRenderedPageBreak/>
        <w:t>5.29.2</w:t>
      </w:r>
      <w:r w:rsidRPr="001B7C50">
        <w:tab/>
        <w:t>5G VN group management</w:t>
      </w:r>
      <w:bookmarkEnd w:id="4136"/>
      <w:bookmarkEnd w:id="4137"/>
      <w:bookmarkEnd w:id="4138"/>
      <w:bookmarkEnd w:id="4139"/>
      <w:bookmarkEnd w:id="4140"/>
      <w:bookmarkEnd w:id="4141"/>
      <w:bookmarkEnd w:id="4142"/>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3BAEA343"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17926">
        <w:t>)</w:t>
      </w:r>
      <w:r w:rsidR="002506F3">
        <w:t>, Maximum Group Data Rate</w:t>
      </w:r>
      <w:r w:rsidR="00217926">
        <w:t>, User Plane Security Policy</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52462AC4" w14:textId="2BBC04CE" w:rsidR="00217926" w:rsidRDefault="00217926" w:rsidP="00217926">
      <w:pPr>
        <w:pStyle w:val="NO"/>
      </w:pPr>
      <w:r>
        <w:t>NOTE 1:</w:t>
      </w:r>
      <w:r>
        <w:tab/>
        <w:t>See TS 33.501 [29] for further description on User Plane Security Policy for 5G VN groups.</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35BA248C" w:rsidR="0022127D" w:rsidRDefault="0022127D" w:rsidP="00972E70">
      <w:pPr>
        <w:pStyle w:val="NO"/>
      </w:pPr>
      <w:r>
        <w:t>NOTE </w:t>
      </w:r>
      <w:r w:rsidR="00217926">
        <w:t>2</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04ECF530"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00217926">
        <w:t>, User Plane Security Policy</w:t>
      </w:r>
      <w:r w:rsidRPr="001B7C50">
        <w:t>) in UDR.</w:t>
      </w:r>
    </w:p>
    <w:p w14:paraId="412F2140" w14:textId="4118D538" w:rsidR="00D40151" w:rsidRPr="001B7C50" w:rsidRDefault="00D40151" w:rsidP="00D40151">
      <w:pPr>
        <w:pStyle w:val="NO"/>
      </w:pPr>
      <w:r w:rsidRPr="001B7C50">
        <w:t>NOTE </w:t>
      </w:r>
      <w:r w:rsidR="00217926">
        <w:t>3</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70B88E52" w:rsidR="00D40151" w:rsidRPr="001B7C50" w:rsidRDefault="00D40151" w:rsidP="00D40151">
      <w:pPr>
        <w:pStyle w:val="NO"/>
      </w:pPr>
      <w:r w:rsidRPr="001B7C50">
        <w:t>NOTE </w:t>
      </w:r>
      <w:r w:rsidR="00217926">
        <w:t>4</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lastRenderedPageBreak/>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4A0E2011" w:rsidR="00D40151" w:rsidRPr="001B7C50" w:rsidRDefault="00D40151" w:rsidP="00D40151">
      <w:r w:rsidRPr="001B7C50">
        <w:t>If a UE is member of a 5G VN Group, UDM retrieves UE subscription data and corresponding 5G VN group data from UDR</w:t>
      </w:r>
      <w:r w:rsidR="00214C93">
        <w:t xml:space="preserve"> and</w:t>
      </w:r>
      <w:r w:rsidRPr="001B7C50">
        <w:t xml:space="preserve">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7338DCD7" w:rsidR="006F101E" w:rsidRDefault="006F101E" w:rsidP="00433EFC">
      <w:pPr>
        <w:pStyle w:val="NO"/>
      </w:pPr>
      <w:r>
        <w:t>NOTE </w:t>
      </w:r>
      <w:r w:rsidR="00217926">
        <w:t>5</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65197EC3" w:rsidR="00D40151" w:rsidRPr="001B7C50" w:rsidRDefault="00D40151" w:rsidP="00D40151">
      <w:r w:rsidRPr="001B7C50">
        <w:t>The DNN, S-NSSAI</w:t>
      </w:r>
      <w:r w:rsidR="00217926">
        <w:t>, User Plane Security Policy</w:t>
      </w:r>
      <w:r w:rsidRPr="001B7C50">
        <w:t xml:space="preserve">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143" w:name="_CR5_29_3"/>
      <w:bookmarkStart w:id="4144" w:name="_Toc20150080"/>
      <w:bookmarkStart w:id="4145" w:name="_Toc27846879"/>
      <w:bookmarkStart w:id="4146" w:name="_Toc36188010"/>
      <w:bookmarkStart w:id="4147" w:name="_Toc45183915"/>
      <w:bookmarkStart w:id="4148" w:name="_Toc47342757"/>
      <w:bookmarkStart w:id="4149" w:name="_Toc51769458"/>
      <w:bookmarkStart w:id="4150" w:name="_Toc185601116"/>
      <w:bookmarkEnd w:id="4143"/>
      <w:r w:rsidRPr="001B7C50">
        <w:t>5.29.3</w:t>
      </w:r>
      <w:r w:rsidRPr="001B7C50">
        <w:tab/>
        <w:t>PDU Session management</w:t>
      </w:r>
      <w:bookmarkEnd w:id="4144"/>
      <w:bookmarkEnd w:id="4145"/>
      <w:bookmarkEnd w:id="4146"/>
      <w:bookmarkEnd w:id="4147"/>
      <w:bookmarkEnd w:id="4148"/>
      <w:bookmarkEnd w:id="4149"/>
      <w:bookmarkEnd w:id="4150"/>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lastRenderedPageBreak/>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438705B4" w:rsidR="00D40151" w:rsidRPr="001B7C50" w:rsidRDefault="00D40151" w:rsidP="00D40151">
      <w:pPr>
        <w:pStyle w:val="B1"/>
      </w:pPr>
      <w:r w:rsidRPr="001B7C50">
        <w:t>-</w:t>
      </w:r>
      <w:r w:rsidRPr="001B7C50">
        <w:tab/>
        <w:t>Session and service continuity SSC mode 1, SSC mode 2</w:t>
      </w:r>
      <w:r w:rsidR="00214C93">
        <w:t xml:space="preserve"> and</w:t>
      </w:r>
      <w:r w:rsidRPr="001B7C50">
        <w:t xml:space="preserve"> SSC mode 3 as described in clause 5.6.9 are applicable to N6-based traffic forwarding of 5G VN communication within the associated 5G VN group.</w:t>
      </w:r>
    </w:p>
    <w:p w14:paraId="56B7772D" w14:textId="709BB49C"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214C93">
        <w:t xml:space="preserve"> and</w:t>
      </w:r>
      <w:r w:rsidRPr="001B7C50">
        <w:t xml:space="preserve"> performs unicast, broadcast or multicast communication handling.</w:t>
      </w:r>
    </w:p>
    <w:p w14:paraId="5763D92E" w14:textId="691E8D46" w:rsidR="00D40151" w:rsidRPr="001B7C50" w:rsidRDefault="00D40151" w:rsidP="00D40151">
      <w:pPr>
        <w:pStyle w:val="B1"/>
      </w:pPr>
      <w:bookmarkStart w:id="4151"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152" w:name="_Toc27846880"/>
      <w:bookmarkStart w:id="4153" w:name="_Toc36188011"/>
      <w:bookmarkStart w:id="4154" w:name="_Toc45183916"/>
      <w:bookmarkStart w:id="4155" w:name="_Toc47342758"/>
      <w:bookmarkStart w:id="4156"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157" w:name="_CR5_29_4"/>
      <w:bookmarkStart w:id="4158" w:name="_Toc185601117"/>
      <w:bookmarkEnd w:id="4157"/>
      <w:r w:rsidRPr="001B7C50">
        <w:t>5.29.4</w:t>
      </w:r>
      <w:r w:rsidRPr="001B7C50">
        <w:tab/>
        <w:t>User Plane handling</w:t>
      </w:r>
      <w:bookmarkEnd w:id="4151"/>
      <w:bookmarkEnd w:id="4152"/>
      <w:bookmarkEnd w:id="4153"/>
      <w:bookmarkEnd w:id="4154"/>
      <w:bookmarkEnd w:id="4155"/>
      <w:bookmarkEnd w:id="4156"/>
      <w:bookmarkEnd w:id="4158"/>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lastRenderedPageBreak/>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33096FD3" w:rsidR="00D40151" w:rsidRPr="001B7C50" w:rsidRDefault="00D40151" w:rsidP="00D40151">
      <w:pPr>
        <w:pStyle w:val="B1"/>
      </w:pPr>
      <w:r w:rsidRPr="001B7C50">
        <w:t>-</w:t>
      </w:r>
      <w:r w:rsidRPr="001B7C50">
        <w:tab/>
        <w:t>For Ethernet PDU Session, the SMF may instruct the UPF(s) to classify frames based on VLAN tags</w:t>
      </w:r>
      <w:r w:rsidR="00214C93">
        <w:t xml:space="preserve"> and</w:t>
      </w:r>
      <w:r w:rsidRPr="001B7C50">
        <w:t xml:space="preserve">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6BED0F27"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w:t>
      </w:r>
      <w:r w:rsidR="00214C93">
        <w:t xml:space="preserve"> and</w:t>
      </w:r>
      <w:r w:rsidRPr="001B7C50">
        <w:t xml:space="preserve">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59" w:name="_CR5_30"/>
      <w:bookmarkStart w:id="4160" w:name="_Toc20150082"/>
      <w:bookmarkStart w:id="4161" w:name="_Toc27846881"/>
      <w:bookmarkStart w:id="4162" w:name="_Toc36188012"/>
      <w:bookmarkStart w:id="4163" w:name="_Toc45183917"/>
      <w:bookmarkStart w:id="4164" w:name="_Toc47342759"/>
      <w:bookmarkStart w:id="4165" w:name="_Toc51769460"/>
      <w:bookmarkStart w:id="4166" w:name="_Toc185601118"/>
      <w:bookmarkEnd w:id="4159"/>
      <w:r w:rsidRPr="001B7C50">
        <w:t>5.30</w:t>
      </w:r>
      <w:r w:rsidRPr="001B7C50">
        <w:tab/>
        <w:t>Support for non-public networks</w:t>
      </w:r>
      <w:bookmarkEnd w:id="4160"/>
      <w:bookmarkEnd w:id="4161"/>
      <w:bookmarkEnd w:id="4162"/>
      <w:bookmarkEnd w:id="4163"/>
      <w:bookmarkEnd w:id="4164"/>
      <w:bookmarkEnd w:id="4165"/>
      <w:bookmarkEnd w:id="4166"/>
    </w:p>
    <w:p w14:paraId="72F3A4AC" w14:textId="77777777" w:rsidR="00D40151" w:rsidRPr="001B7C50" w:rsidRDefault="00D40151" w:rsidP="00D40151">
      <w:pPr>
        <w:pStyle w:val="Heading3"/>
      </w:pPr>
      <w:bookmarkStart w:id="4167" w:name="_CR5_30_1"/>
      <w:bookmarkStart w:id="4168" w:name="_Toc20150083"/>
      <w:bookmarkStart w:id="4169" w:name="_Toc27846882"/>
      <w:bookmarkStart w:id="4170" w:name="_Toc36188013"/>
      <w:bookmarkStart w:id="4171" w:name="_Toc45183918"/>
      <w:bookmarkStart w:id="4172" w:name="_Toc47342760"/>
      <w:bookmarkStart w:id="4173" w:name="_Toc51769461"/>
      <w:bookmarkStart w:id="4174" w:name="_Toc185601119"/>
      <w:bookmarkEnd w:id="4167"/>
      <w:r w:rsidRPr="001B7C50">
        <w:t>5.30.1</w:t>
      </w:r>
      <w:r w:rsidRPr="001B7C50">
        <w:tab/>
        <w:t>General</w:t>
      </w:r>
      <w:bookmarkEnd w:id="4168"/>
      <w:bookmarkEnd w:id="4169"/>
      <w:bookmarkEnd w:id="4170"/>
      <w:bookmarkEnd w:id="4171"/>
      <w:bookmarkEnd w:id="4172"/>
      <w:bookmarkEnd w:id="4173"/>
      <w:bookmarkEnd w:id="4174"/>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lastRenderedPageBreak/>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75" w:name="_Toc20150084"/>
      <w:bookmarkStart w:id="4176"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177" w:name="_CR5_30_2"/>
      <w:bookmarkStart w:id="4178" w:name="_Toc36188014"/>
      <w:bookmarkStart w:id="4179" w:name="_Toc45183919"/>
      <w:bookmarkStart w:id="4180" w:name="_Toc47342761"/>
      <w:bookmarkStart w:id="4181" w:name="_Toc51769462"/>
      <w:bookmarkStart w:id="4182" w:name="_Toc185601120"/>
      <w:bookmarkEnd w:id="4177"/>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175"/>
      <w:bookmarkEnd w:id="4176"/>
      <w:bookmarkEnd w:id="4178"/>
      <w:bookmarkEnd w:id="4179"/>
      <w:bookmarkEnd w:id="4180"/>
      <w:bookmarkEnd w:id="4181"/>
      <w:bookmarkEnd w:id="4182"/>
    </w:p>
    <w:p w14:paraId="027D767D" w14:textId="77777777" w:rsidR="00D40151" w:rsidRPr="001B7C50" w:rsidRDefault="00D40151" w:rsidP="00D40151">
      <w:pPr>
        <w:pStyle w:val="Heading4"/>
      </w:pPr>
      <w:bookmarkStart w:id="4183" w:name="_CR5_30_2_0"/>
      <w:bookmarkStart w:id="4184" w:name="_Toc51769463"/>
      <w:bookmarkStart w:id="4185" w:name="_Toc185601121"/>
      <w:bookmarkStart w:id="4186" w:name="_Toc20150085"/>
      <w:bookmarkStart w:id="4187" w:name="_Toc27846884"/>
      <w:bookmarkStart w:id="4188" w:name="_Toc36188015"/>
      <w:bookmarkStart w:id="4189" w:name="_Toc45183920"/>
      <w:bookmarkStart w:id="4190" w:name="_Toc47342762"/>
      <w:bookmarkEnd w:id="4183"/>
      <w:r w:rsidRPr="001B7C50">
        <w:t>5.30.2.0</w:t>
      </w:r>
      <w:r w:rsidRPr="001B7C50">
        <w:tab/>
        <w:t>General</w:t>
      </w:r>
      <w:bookmarkEnd w:id="4184"/>
      <w:bookmarkEnd w:id="4185"/>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00FF2427" w14:textId="65C85C30" w:rsidR="00A92D68" w:rsidRDefault="00A92D68" w:rsidP="00D40151">
      <w:pPr>
        <w:rPr>
          <w:lang w:eastAsia="x-none"/>
        </w:rPr>
      </w:pPr>
      <w:r>
        <w:rPr>
          <w:lang w:eastAsia="x-none"/>
        </w:rPr>
        <w:t>Aspects specific to Proximity based Services (ProSe) for SNPN are defined in TS 23.304 [128].</w:t>
      </w:r>
    </w:p>
    <w:p w14:paraId="1C713F26" w14:textId="3CB4D93F"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3BFC5869" w:rsidR="00D40151" w:rsidRPr="001B7C50" w:rsidRDefault="00F00626" w:rsidP="00461850">
      <w:pPr>
        <w:pStyle w:val="B1"/>
      </w:pPr>
      <w:r w:rsidRPr="001B7C50">
        <w:t>-</w:t>
      </w:r>
      <w:r w:rsidRPr="001B7C50">
        <w:tab/>
      </w:r>
      <w:r w:rsidR="00C60901" w:rsidRPr="001B7C50">
        <w:t>CAG</w:t>
      </w:r>
      <w:r w:rsidR="00A92D68">
        <w:t>.</w:t>
      </w:r>
    </w:p>
    <w:p w14:paraId="4FDAD02B" w14:textId="77777777" w:rsidR="00BB2064" w:rsidRPr="001B7C50" w:rsidRDefault="00BB2064" w:rsidP="00BB2064">
      <w:pPr>
        <w:rPr>
          <w:lang w:eastAsia="x-none"/>
        </w:rPr>
      </w:pPr>
      <w:bookmarkStart w:id="4191" w:name="_Toc51769464"/>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92" w:name="_CR5_30_2_1"/>
      <w:bookmarkStart w:id="4193" w:name="_Toc185601122"/>
      <w:bookmarkEnd w:id="4192"/>
      <w:r w:rsidRPr="001B7C50">
        <w:t>5.30.2.1</w:t>
      </w:r>
      <w:r w:rsidRPr="001B7C50">
        <w:tab/>
        <w:t>Identifiers</w:t>
      </w:r>
      <w:bookmarkEnd w:id="4186"/>
      <w:bookmarkEnd w:id="4187"/>
      <w:bookmarkEnd w:id="4188"/>
      <w:bookmarkEnd w:id="4189"/>
      <w:bookmarkEnd w:id="4190"/>
      <w:bookmarkEnd w:id="4191"/>
      <w:bookmarkEnd w:id="4193"/>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lastRenderedPageBreak/>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194" w:name="_CR5_30_2_2"/>
      <w:bookmarkStart w:id="4195" w:name="_Toc20150086"/>
      <w:bookmarkStart w:id="4196" w:name="_Toc27846885"/>
      <w:bookmarkStart w:id="4197" w:name="_Toc36188016"/>
      <w:bookmarkStart w:id="4198" w:name="_Toc45183921"/>
      <w:bookmarkStart w:id="4199" w:name="_Toc47342763"/>
      <w:bookmarkStart w:id="4200" w:name="_Toc51769465"/>
      <w:bookmarkStart w:id="4201" w:name="_Toc185601123"/>
      <w:bookmarkEnd w:id="4194"/>
      <w:r w:rsidRPr="001B7C50">
        <w:t>5.30.2.2</w:t>
      </w:r>
      <w:r w:rsidRPr="001B7C50">
        <w:tab/>
        <w:t>Broadcast system information</w:t>
      </w:r>
      <w:bookmarkEnd w:id="4195"/>
      <w:bookmarkEnd w:id="4196"/>
      <w:bookmarkEnd w:id="4197"/>
      <w:bookmarkEnd w:id="4198"/>
      <w:bookmarkEnd w:id="4199"/>
      <w:bookmarkEnd w:id="4200"/>
      <w:bookmarkEnd w:id="4201"/>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lastRenderedPageBreak/>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202" w:name="_Toc20150087"/>
      <w:bookmarkStart w:id="4203" w:name="_Toc27846886"/>
      <w:bookmarkStart w:id="4204" w:name="_Toc36188017"/>
      <w:bookmarkStart w:id="4205" w:name="_Toc45183922"/>
      <w:bookmarkStart w:id="4206" w:name="_Toc47342764"/>
      <w:bookmarkStart w:id="4207"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208" w:name="_CR5_30_2_3"/>
      <w:bookmarkStart w:id="4209" w:name="_Toc185601124"/>
      <w:bookmarkEnd w:id="4208"/>
      <w:r w:rsidRPr="001B7C50">
        <w:t>5.30.2.3</w:t>
      </w:r>
      <w:r w:rsidRPr="001B7C50">
        <w:tab/>
        <w:t>UE configuration and subscription aspects</w:t>
      </w:r>
      <w:bookmarkEnd w:id="4202"/>
      <w:bookmarkEnd w:id="4203"/>
      <w:bookmarkEnd w:id="4204"/>
      <w:bookmarkEnd w:id="4205"/>
      <w:bookmarkEnd w:id="4206"/>
      <w:bookmarkEnd w:id="4207"/>
      <w:bookmarkEnd w:id="4209"/>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70B04B6B" w14:textId="3536A39C" w:rsidR="00CD22D1" w:rsidRDefault="00CD22D1" w:rsidP="00CD22D1">
      <w:pPr>
        <w:pStyle w:val="NO"/>
      </w:pPr>
      <w:r>
        <w:lastRenderedPageBreak/>
        <w:t>NOTE 2:</w:t>
      </w:r>
      <w:r>
        <w:tab/>
        <w:t>Usage of the location validity information is further explained in TS 23.122 [17].</w:t>
      </w:r>
    </w:p>
    <w:p w14:paraId="4F455249" w14:textId="36A7F205" w:rsidR="00AA4C8A" w:rsidRDefault="00AA4C8A" w:rsidP="005A13C0">
      <w:r>
        <w:t>Location assistance information consisting of:</w:t>
      </w:r>
    </w:p>
    <w:p w14:paraId="756E3375" w14:textId="38927E02" w:rsidR="00902C1F" w:rsidRDefault="00902C1F" w:rsidP="005A13C0">
      <w:pPr>
        <w:pStyle w:val="B1"/>
      </w:pPr>
      <w:r>
        <w:t>-</w:t>
      </w:r>
      <w:r>
        <w:tab/>
        <w:t>Geolocation information</w:t>
      </w:r>
      <w:r w:rsidR="00214C93">
        <w:t xml:space="preserve"> and</w:t>
      </w:r>
      <w:r>
        <w:t>/or,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4A9D5D07" w:rsidR="003F2E5D" w:rsidRPr="001B7C50" w:rsidRDefault="003F2E5D" w:rsidP="003F2E5D">
      <w:pPr>
        <w:pStyle w:val="NO"/>
      </w:pPr>
      <w:r w:rsidRPr="001B7C50">
        <w:t>NOTE </w:t>
      </w:r>
      <w:r w:rsidR="00CD22D1">
        <w:t>3</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47B28BAD" w:rsidR="000E35F2" w:rsidRPr="001B7C50" w:rsidRDefault="000E35F2" w:rsidP="00323277">
      <w:pPr>
        <w:pStyle w:val="NO"/>
      </w:pPr>
      <w:r w:rsidRPr="001B7C50">
        <w:t>NOTE </w:t>
      </w:r>
      <w:r w:rsidR="00CD22D1">
        <w:t>4</w:t>
      </w:r>
      <w:r w:rsidRPr="001B7C50">
        <w:t>:</w:t>
      </w:r>
      <w:r w:rsidRPr="001B7C50">
        <w:tab/>
        <w:t>When Credentials Holder is an SNPN</w:t>
      </w:r>
      <w:r w:rsidR="00214C93">
        <w:t xml:space="preserve"> and</w:t>
      </w:r>
      <w:r w:rsidRPr="001B7C50">
        <w:t xml:space="preserve">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377EBD0" w:rsidR="000E35F2" w:rsidRPr="001B7C50" w:rsidRDefault="000E35F2" w:rsidP="00323277">
      <w:pPr>
        <w:pStyle w:val="NO"/>
      </w:pPr>
      <w:r w:rsidRPr="001B7C50">
        <w:t>NOTE </w:t>
      </w:r>
      <w:r w:rsidR="00CD22D1">
        <w:t>5</w:t>
      </w:r>
      <w:r w:rsidRPr="001B7C50">
        <w:t>:</w:t>
      </w:r>
      <w:r w:rsidRPr="001B7C50">
        <w:tab/>
        <w:t>Network Specific Identifier are not supported for the case the Credentials Holder is provided by a PLMN.</w:t>
      </w:r>
    </w:p>
    <w:p w14:paraId="7CEC0BB9" w14:textId="07A3AE82" w:rsidR="0010039C" w:rsidRPr="001B7C50" w:rsidRDefault="0010039C" w:rsidP="0010039C">
      <w:pPr>
        <w:pStyle w:val="NO"/>
      </w:pPr>
      <w:r w:rsidRPr="001B7C50">
        <w:t>NOTE </w:t>
      </w:r>
      <w:r w:rsidR="00CD22D1">
        <w:t>6</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w:t>
      </w:r>
      <w:r w:rsidR="00214C93">
        <w:t xml:space="preserve"> and</w:t>
      </w:r>
      <w:r w:rsidRPr="001B7C50">
        <w:t xml:space="preserve">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lastRenderedPageBreak/>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5613E424" w14:textId="384615AE" w:rsidR="00CD22D1" w:rsidRDefault="00CD22D1" w:rsidP="002C13BE">
      <w:pPr>
        <w:pStyle w:val="NO"/>
      </w:pPr>
      <w:r>
        <w:t>NOTE 7:</w:t>
      </w:r>
      <w:r>
        <w:tab/>
        <w:t>Usage of the location validity information is further explained in TS 23.122 [17].</w:t>
      </w:r>
    </w:p>
    <w:p w14:paraId="2D732DF2" w14:textId="0977DADC" w:rsidR="005A6F3B" w:rsidRDefault="005A6F3B" w:rsidP="005A13C0">
      <w:r>
        <w:t>Location assistance information consisting of:</w:t>
      </w:r>
    </w:p>
    <w:p w14:paraId="0E759AA9" w14:textId="06EC935B" w:rsidR="00902C1F" w:rsidRDefault="00902C1F" w:rsidP="005A13C0">
      <w:pPr>
        <w:pStyle w:val="B1"/>
      </w:pPr>
      <w:r>
        <w:t>-</w:t>
      </w:r>
      <w:r>
        <w:tab/>
        <w:t>Geolocation information</w:t>
      </w:r>
      <w:r w:rsidR="00214C93">
        <w:t xml:space="preserve"> and</w:t>
      </w:r>
      <w:r>
        <w:t>/or,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6DB5E61F" w:rsidR="005A6F3B" w:rsidRDefault="005A6F3B" w:rsidP="005A6F3B">
      <w:r>
        <w:t>When the Credentials Holder updates a UE with the Credentials Holder controlled prioritized lists of preferred SNPNs and GINs</w:t>
      </w:r>
      <w:r w:rsidR="00214C93">
        <w:t xml:space="preserve"> and</w:t>
      </w:r>
      <w:r>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210" w:name="_CR5_30_2_4"/>
      <w:bookmarkStart w:id="4211" w:name="_Toc20150088"/>
      <w:bookmarkStart w:id="4212" w:name="_Toc27846887"/>
      <w:bookmarkStart w:id="4213" w:name="_Toc36188018"/>
      <w:bookmarkStart w:id="4214" w:name="_Toc45183923"/>
      <w:bookmarkStart w:id="4215" w:name="_Toc47342765"/>
      <w:bookmarkStart w:id="4216" w:name="_Toc51769467"/>
      <w:bookmarkStart w:id="4217" w:name="_Toc185601125"/>
      <w:bookmarkEnd w:id="4210"/>
      <w:r w:rsidRPr="001B7C50">
        <w:t>5.30.2.4</w:t>
      </w:r>
      <w:r w:rsidRPr="001B7C50">
        <w:tab/>
        <w:t>Network selection in SNPN access mode</w:t>
      </w:r>
      <w:bookmarkEnd w:id="4211"/>
      <w:bookmarkEnd w:id="4212"/>
      <w:bookmarkEnd w:id="4213"/>
      <w:bookmarkEnd w:id="4214"/>
      <w:bookmarkEnd w:id="4215"/>
      <w:bookmarkEnd w:id="4216"/>
      <w:bookmarkEnd w:id="4217"/>
    </w:p>
    <w:p w14:paraId="09670335" w14:textId="77777777" w:rsidR="00B00E92" w:rsidRPr="001B7C50" w:rsidRDefault="00B00E92" w:rsidP="00323277">
      <w:pPr>
        <w:pStyle w:val="Heading5"/>
      </w:pPr>
      <w:bookmarkStart w:id="4218" w:name="_CR5_30_2_4_1"/>
      <w:bookmarkStart w:id="4219" w:name="_Toc185601126"/>
      <w:bookmarkEnd w:id="4218"/>
      <w:r w:rsidRPr="001B7C50">
        <w:t>5.30.2.4.1</w:t>
      </w:r>
      <w:r w:rsidRPr="001B7C50">
        <w:tab/>
        <w:t>General</w:t>
      </w:r>
      <w:bookmarkEnd w:id="4219"/>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66BE44C9"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w:t>
      </w:r>
      <w:r w:rsidR="00214C93">
        <w:t xml:space="preserve"> and</w:t>
      </w:r>
      <w:r w:rsidR="009D2FD1">
        <w:t xml:space="preserve">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220" w:name="_CR5_30_2_4_2"/>
      <w:bookmarkStart w:id="4221" w:name="_Toc185601127"/>
      <w:bookmarkEnd w:id="4220"/>
      <w:r w:rsidRPr="001B7C50">
        <w:t>5.30.2.4.2</w:t>
      </w:r>
      <w:r w:rsidRPr="001B7C50">
        <w:tab/>
        <w:t>Automatic network selection</w:t>
      </w:r>
      <w:bookmarkEnd w:id="4221"/>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 xml:space="preserve">If the location validity information is not available and the time validity information is available, the validity conditions are met when the time validity conditions are met. If both the location validity information and the time validity </w:t>
      </w:r>
      <w:r>
        <w:lastRenderedPageBreak/>
        <w:t>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784D6E0" w:rsidR="009D2FD1" w:rsidRDefault="009D2FD1" w:rsidP="00972E70">
      <w:pPr>
        <w:pStyle w:val="B1"/>
      </w:pPr>
      <w:r>
        <w:t>-</w:t>
      </w:r>
      <w:r>
        <w:tab/>
        <w:t>if there are one or more SNPNs with validity information which is met</w:t>
      </w:r>
      <w:r w:rsidR="00214C93">
        <w:t xml:space="preserve"> and</w:t>
      </w:r>
      <w:r>
        <w:t xml:space="preserve"> the UE is not registered to an SNPN which has highest priority among the one or more SNPNs; or</w:t>
      </w:r>
    </w:p>
    <w:p w14:paraId="12C646D7" w14:textId="7A3FCF92" w:rsidR="009D2FD1" w:rsidRDefault="009D2FD1" w:rsidP="00972E70">
      <w:pPr>
        <w:pStyle w:val="B1"/>
      </w:pPr>
      <w:r>
        <w:t>-</w:t>
      </w:r>
      <w:r>
        <w:tab/>
        <w:t>if there is no SNPN with validity information which is met</w:t>
      </w:r>
      <w:r w:rsidR="00214C93">
        <w:t xml:space="preserve"> and</w:t>
      </w:r>
      <w:r>
        <w:t xml:space="preserve"> there are one or more GINs with the validity information which is met</w:t>
      </w:r>
      <w:r w:rsidR="00214C93">
        <w:t xml:space="preserve"> and</w:t>
      </w:r>
      <w:r>
        <w:t xml:space="preserve"> the UE is not registered to an SNPN broadcasting a GIN which has highest priority among the one or more GINs; or</w:t>
      </w:r>
    </w:p>
    <w:p w14:paraId="097478CE" w14:textId="2F3864D1" w:rsidR="009D2FD1" w:rsidRDefault="009D2FD1" w:rsidP="00972E70">
      <w:pPr>
        <w:pStyle w:val="B1"/>
      </w:pPr>
      <w:r>
        <w:t>-</w:t>
      </w:r>
      <w:r>
        <w:tab/>
        <w:t>if there is no SNPN with validity information which is met and there is no GIN with validity information which is met</w:t>
      </w:r>
      <w:r w:rsidR="00214C93">
        <w:t xml:space="preserve"> and</w:t>
      </w:r>
      <w:r>
        <w:t xml:space="preserve">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1A85680D" w:rsidR="005A6F3B" w:rsidRDefault="00F13E92" w:rsidP="00D40151">
      <w:r>
        <w:t>If the selected SNPN is an SNPN providing access for Localized Services</w:t>
      </w:r>
      <w:r w:rsidR="00214C93">
        <w:t xml:space="preserve"> and</w:t>
      </w:r>
      <w:r>
        <w:t xml:space="preserve">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222" w:name="_CR5_30_2_4_3"/>
      <w:bookmarkStart w:id="4223" w:name="_Toc185601128"/>
      <w:bookmarkEnd w:id="4222"/>
      <w:r w:rsidRPr="001B7C50">
        <w:lastRenderedPageBreak/>
        <w:t>5.30.2.4.3</w:t>
      </w:r>
      <w:r w:rsidRPr="001B7C50">
        <w:tab/>
        <w:t>Manual network selection</w:t>
      </w:r>
      <w:bookmarkEnd w:id="4223"/>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224" w:name="_CR5_30_2_5"/>
      <w:bookmarkStart w:id="4225" w:name="_Toc20150089"/>
      <w:bookmarkStart w:id="4226" w:name="_Toc27846888"/>
      <w:bookmarkStart w:id="4227" w:name="_Toc36188019"/>
      <w:bookmarkStart w:id="4228" w:name="_Toc45183924"/>
      <w:bookmarkStart w:id="4229" w:name="_Toc47342766"/>
      <w:bookmarkStart w:id="4230" w:name="_Toc51769468"/>
      <w:bookmarkStart w:id="4231" w:name="_Toc185601129"/>
      <w:bookmarkEnd w:id="4224"/>
      <w:r w:rsidRPr="001B7C50">
        <w:t>5.30.2.5</w:t>
      </w:r>
      <w:r w:rsidRPr="001B7C50">
        <w:tab/>
        <w:t>Network access control</w:t>
      </w:r>
      <w:bookmarkEnd w:id="4225"/>
      <w:bookmarkEnd w:id="4226"/>
      <w:bookmarkEnd w:id="4227"/>
      <w:bookmarkEnd w:id="4228"/>
      <w:bookmarkEnd w:id="4229"/>
      <w:bookmarkEnd w:id="4230"/>
      <w:bookmarkEnd w:id="4231"/>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232" w:name="_CR5_30_2_6"/>
      <w:bookmarkStart w:id="4233" w:name="_Toc20150090"/>
      <w:bookmarkStart w:id="4234" w:name="_Toc27846889"/>
      <w:bookmarkStart w:id="4235" w:name="_Toc36188020"/>
      <w:bookmarkStart w:id="4236" w:name="_Toc45183925"/>
      <w:bookmarkStart w:id="4237" w:name="_Toc47342767"/>
      <w:bookmarkStart w:id="4238" w:name="_Toc51769469"/>
      <w:bookmarkStart w:id="4239" w:name="_Toc185601130"/>
      <w:bookmarkEnd w:id="4232"/>
      <w:r w:rsidRPr="001B7C50">
        <w:t>5.30.2.6</w:t>
      </w:r>
      <w:r w:rsidRPr="001B7C50">
        <w:tab/>
        <w:t>Cell (re-)selection in SNPN access mode</w:t>
      </w:r>
      <w:bookmarkEnd w:id="4233"/>
      <w:bookmarkEnd w:id="4234"/>
      <w:bookmarkEnd w:id="4235"/>
      <w:bookmarkEnd w:id="4236"/>
      <w:bookmarkEnd w:id="4237"/>
      <w:bookmarkEnd w:id="4238"/>
      <w:bookmarkEnd w:id="4239"/>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240" w:name="_CR5_30_2_7"/>
      <w:bookmarkStart w:id="4241" w:name="_Toc20150091"/>
      <w:bookmarkStart w:id="4242" w:name="_Toc27846890"/>
      <w:bookmarkStart w:id="4243" w:name="_Toc36188021"/>
      <w:bookmarkStart w:id="4244" w:name="_Toc45183926"/>
      <w:bookmarkStart w:id="4245" w:name="_Toc47342768"/>
      <w:bookmarkStart w:id="4246" w:name="_Toc51769470"/>
      <w:bookmarkStart w:id="4247" w:name="_Toc185601131"/>
      <w:bookmarkEnd w:id="4240"/>
      <w:r w:rsidRPr="001B7C50">
        <w:t>5.30.2.7</w:t>
      </w:r>
      <w:r w:rsidRPr="001B7C50">
        <w:tab/>
        <w:t>Access to PLMN services via stand-alone non-public networks</w:t>
      </w:r>
      <w:bookmarkEnd w:id="4241"/>
      <w:bookmarkEnd w:id="4242"/>
      <w:bookmarkEnd w:id="4243"/>
      <w:bookmarkEnd w:id="4244"/>
      <w:bookmarkEnd w:id="4245"/>
      <w:bookmarkEnd w:id="4246"/>
      <w:bookmarkEnd w:id="4247"/>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1A6C783F" w:rsidR="00D40151" w:rsidRPr="001B7C50" w:rsidRDefault="00D40151" w:rsidP="00D40151">
      <w:pPr>
        <w:pStyle w:val="NO"/>
      </w:pPr>
      <w:r w:rsidRPr="001B7C50">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214C93">
        <w:t xml:space="preserve"> and</w:t>
      </w:r>
      <w:r w:rsidRPr="001B7C50">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48" w:name="_Toc20150092"/>
      <w:bookmarkStart w:id="4249" w:name="_Toc27846891"/>
      <w:bookmarkStart w:id="4250" w:name="_Toc36188022"/>
      <w:bookmarkStart w:id="4251" w:name="_Toc45183927"/>
      <w:bookmarkStart w:id="4252" w:name="_Toc47342769"/>
      <w:bookmarkStart w:id="4253"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54" w:name="_CR5_30_2_8"/>
      <w:bookmarkStart w:id="4255" w:name="_Toc185601132"/>
      <w:bookmarkEnd w:id="4254"/>
      <w:r w:rsidRPr="001B7C50">
        <w:t>5.30.2.8</w:t>
      </w:r>
      <w:r w:rsidRPr="001B7C50">
        <w:tab/>
        <w:t>Access to stand-alone non-public network services via PLMN</w:t>
      </w:r>
      <w:bookmarkEnd w:id="4248"/>
      <w:bookmarkEnd w:id="4249"/>
      <w:bookmarkEnd w:id="4250"/>
      <w:bookmarkEnd w:id="4251"/>
      <w:bookmarkEnd w:id="4252"/>
      <w:bookmarkEnd w:id="4253"/>
      <w:bookmarkEnd w:id="4255"/>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30331786"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214C93">
        <w:t xml:space="preserve"> and</w:t>
      </w:r>
      <w:r w:rsidRPr="001B7C50">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56" w:name="_Toc20150093"/>
      <w:bookmarkStart w:id="4257" w:name="_Toc27846892"/>
      <w:bookmarkStart w:id="4258" w:name="_Toc36188023"/>
      <w:bookmarkStart w:id="4259" w:name="_Toc45183928"/>
      <w:bookmarkStart w:id="4260" w:name="_Toc47342770"/>
      <w:bookmarkStart w:id="4261"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62" w:name="_CR5_30_2_9"/>
      <w:bookmarkStart w:id="4263" w:name="_Toc185601133"/>
      <w:bookmarkEnd w:id="4262"/>
      <w:r w:rsidRPr="001B7C50">
        <w:t>5.30.2.9</w:t>
      </w:r>
      <w:r w:rsidRPr="001B7C50">
        <w:tab/>
        <w:t>SNPN connectivity for UEs with credentials owned by Credentials Holder</w:t>
      </w:r>
      <w:bookmarkEnd w:id="4263"/>
    </w:p>
    <w:p w14:paraId="2BFBDDCF" w14:textId="4B07CBDE" w:rsidR="00A57580" w:rsidRPr="001B7C50" w:rsidRDefault="00A57580" w:rsidP="00323277">
      <w:pPr>
        <w:pStyle w:val="Heading5"/>
      </w:pPr>
      <w:bookmarkStart w:id="4264" w:name="_CR5_30_2_9_1"/>
      <w:bookmarkStart w:id="4265" w:name="_Toc185601134"/>
      <w:bookmarkEnd w:id="4264"/>
      <w:r w:rsidRPr="001B7C50">
        <w:t>5.30.2.9.1</w:t>
      </w:r>
      <w:r w:rsidRPr="001B7C50">
        <w:tab/>
        <w:t>General</w:t>
      </w:r>
      <w:bookmarkEnd w:id="4265"/>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66" w:name="_CR5_30_2_9_2"/>
      <w:bookmarkStart w:id="4267" w:name="_Toc185601135"/>
      <w:bookmarkEnd w:id="4266"/>
      <w:r w:rsidRPr="001B7C50">
        <w:t>5.30.2.9.</w:t>
      </w:r>
      <w:r w:rsidR="00A57580" w:rsidRPr="001B7C50">
        <w:t>2</w:t>
      </w:r>
      <w:r w:rsidRPr="001B7C50">
        <w:tab/>
        <w:t>Credentials Holder using AAA Server for primary authentication and authorization</w:t>
      </w:r>
      <w:bookmarkEnd w:id="4267"/>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2C0CB894"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erver in a CH is required, the AUSF shall discover and select the NSSAAF</w:t>
      </w:r>
      <w:r w:rsidR="00214C93">
        <w:t xml:space="preserve"> and</w:t>
      </w:r>
      <w:r w:rsidRPr="001B7C50">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6" type="#_x0000_t75" style="width:428.25pt;height:232.9pt" o:ole="">
            <v:imagedata r:id="rId171" o:title=""/>
          </v:shape>
          <o:OLEObject Type="Embed" ProgID="Visio.Drawing.11" ShapeID="_x0000_i1106" DrawAspect="Content" ObjectID="_1796214416" r:id="rId172"/>
        </w:object>
      </w:r>
    </w:p>
    <w:p w14:paraId="42010245" w14:textId="4DBE6ED7" w:rsidR="009D42BF" w:rsidRPr="001B7C50" w:rsidRDefault="009D42BF" w:rsidP="009D42BF">
      <w:pPr>
        <w:pStyle w:val="TF"/>
      </w:pPr>
      <w:bookmarkStart w:id="4268" w:name="_CRFigure5_30_2_9_21"/>
      <w:r w:rsidRPr="001B7C50">
        <w:t xml:space="preserve">Figure </w:t>
      </w:r>
      <w:bookmarkEnd w:id="4268"/>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69" w:name="_CR5_30_2_9_3"/>
      <w:bookmarkStart w:id="4270" w:name="_Toc185601136"/>
      <w:bookmarkEnd w:id="4269"/>
      <w:r w:rsidRPr="001B7C50">
        <w:t>5.30.2.</w:t>
      </w:r>
      <w:r w:rsidR="00A57580" w:rsidRPr="001B7C50">
        <w:t>9.3</w:t>
      </w:r>
      <w:r w:rsidRPr="001B7C50">
        <w:tab/>
        <w:t>Credentials Holder using AUSF and UDM for primary authentication and authorization</w:t>
      </w:r>
      <w:bookmarkEnd w:id="4270"/>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7" type="#_x0000_t75" style="width:334.95pt;height:197.2pt" o:ole="">
            <v:imagedata r:id="rId173" o:title=""/>
          </v:shape>
          <o:OLEObject Type="Embed" ProgID="Visio.Drawing.11" ShapeID="_x0000_i1107" DrawAspect="Content" ObjectID="_1796214417" r:id="rId174"/>
        </w:object>
      </w:r>
    </w:p>
    <w:p w14:paraId="5933B903" w14:textId="503E1400" w:rsidR="000E35F2" w:rsidRPr="001B7C50" w:rsidRDefault="000E35F2" w:rsidP="000E35F2">
      <w:pPr>
        <w:pStyle w:val="TF"/>
      </w:pPr>
      <w:bookmarkStart w:id="4271" w:name="_CRFigure5_30_2_9_31"/>
      <w:r w:rsidRPr="001B7C50">
        <w:t xml:space="preserve">Figure </w:t>
      </w:r>
      <w:bookmarkEnd w:id="4271"/>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72" w:name="_CR5_30_2_10"/>
      <w:bookmarkStart w:id="4273" w:name="_Toc185601137"/>
      <w:bookmarkEnd w:id="4272"/>
      <w:r w:rsidRPr="001B7C50">
        <w:t>5.30.2.10</w:t>
      </w:r>
      <w:r w:rsidRPr="001B7C50">
        <w:tab/>
        <w:t>Onboarding of UEs for SNPNs</w:t>
      </w:r>
      <w:bookmarkEnd w:id="4273"/>
    </w:p>
    <w:p w14:paraId="3F64B435" w14:textId="77777777" w:rsidR="00C922CA" w:rsidRPr="001B7C50" w:rsidRDefault="00C922CA" w:rsidP="00562E84">
      <w:pPr>
        <w:pStyle w:val="Heading5"/>
      </w:pPr>
      <w:bookmarkStart w:id="4274" w:name="_CR5_30_2_10_1"/>
      <w:bookmarkStart w:id="4275" w:name="_Toc185601138"/>
      <w:bookmarkEnd w:id="4274"/>
      <w:r w:rsidRPr="001B7C50">
        <w:t>5.30.2.10.1</w:t>
      </w:r>
      <w:r w:rsidRPr="001B7C50">
        <w:tab/>
        <w:t>General</w:t>
      </w:r>
      <w:bookmarkEnd w:id="4275"/>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76" w:name="_CR5_30_2_10_2"/>
      <w:bookmarkStart w:id="4277" w:name="_Toc185601139"/>
      <w:bookmarkEnd w:id="4276"/>
      <w:r w:rsidRPr="001B7C50">
        <w:t>5.30.2.10.2</w:t>
      </w:r>
      <w:r w:rsidRPr="001B7C50">
        <w:tab/>
        <w:t>Onboarding Network is an SNPN</w:t>
      </w:r>
      <w:bookmarkEnd w:id="4277"/>
    </w:p>
    <w:p w14:paraId="577C0469" w14:textId="77777777" w:rsidR="00C922CA" w:rsidRPr="001B7C50" w:rsidRDefault="00C922CA" w:rsidP="00562E84">
      <w:pPr>
        <w:pStyle w:val="H6"/>
      </w:pPr>
      <w:bookmarkStart w:id="4278" w:name="_CR5_30_2_10_2_1"/>
      <w:r w:rsidRPr="001B7C50">
        <w:t>5.30.2.10.2.1</w:t>
      </w:r>
      <w:r w:rsidRPr="001B7C50">
        <w:tab/>
        <w:t>General</w:t>
      </w:r>
    </w:p>
    <w:bookmarkEnd w:id="4278"/>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79" w:name="_CR5_30_2_10_2_2"/>
      <w:r w:rsidRPr="001B7C50">
        <w:t>5.30.2.10.2.2</w:t>
      </w:r>
      <w:r w:rsidRPr="001B7C50">
        <w:tab/>
        <w:t>Architecture</w:t>
      </w:r>
    </w:p>
    <w:bookmarkEnd w:id="4279"/>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8" type="#_x0000_t75" style="width:481.45pt;height:303.65pt" o:ole="">
            <v:imagedata r:id="rId175" o:title=""/>
          </v:shape>
          <o:OLEObject Type="Embed" ProgID="Visio.Drawing.15" ShapeID="_x0000_i1108" DrawAspect="Content" ObjectID="_1796214418" r:id="rId176"/>
        </w:object>
      </w:r>
    </w:p>
    <w:p w14:paraId="033CE204" w14:textId="33C75457" w:rsidR="00C922CA" w:rsidRPr="001B7C50" w:rsidRDefault="00C922CA" w:rsidP="00C922CA">
      <w:pPr>
        <w:pStyle w:val="TF"/>
      </w:pPr>
      <w:bookmarkStart w:id="4280" w:name="_CRFigure5_30_2_10_2_21"/>
      <w:r w:rsidRPr="001B7C50">
        <w:t xml:space="preserve">Figure </w:t>
      </w:r>
      <w:bookmarkEnd w:id="4280"/>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9" type="#_x0000_t75" style="width:480.2pt;height:299.9pt" o:ole="">
            <v:imagedata r:id="rId177" o:title=""/>
          </v:shape>
          <o:OLEObject Type="Embed" ProgID="Visio.Drawing.15" ShapeID="_x0000_i1109" DrawAspect="Content" ObjectID="_1796214419" r:id="rId178"/>
        </w:object>
      </w:r>
    </w:p>
    <w:p w14:paraId="43F412E4" w14:textId="6296F079" w:rsidR="00296EC9" w:rsidRPr="001B7C50" w:rsidRDefault="00296EC9" w:rsidP="00296EC9">
      <w:pPr>
        <w:pStyle w:val="TF"/>
      </w:pPr>
      <w:bookmarkStart w:id="4281" w:name="_CRFigure5_30_2_10_2_22"/>
      <w:r w:rsidRPr="001B7C50">
        <w:t xml:space="preserve">Figure </w:t>
      </w:r>
      <w:bookmarkEnd w:id="4281"/>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10" type="#_x0000_t75" style="width:480.2pt;height:307.4pt" o:ole="">
            <v:imagedata r:id="rId179" o:title=""/>
          </v:shape>
          <o:OLEObject Type="Embed" ProgID="Visio.Drawing.15" ShapeID="_x0000_i1110" DrawAspect="Content" ObjectID="_1796214420" r:id="rId180"/>
        </w:object>
      </w:r>
    </w:p>
    <w:p w14:paraId="679DBA85" w14:textId="042BEEE5" w:rsidR="00296EC9" w:rsidRPr="001B7C50" w:rsidRDefault="00296EC9" w:rsidP="00296EC9">
      <w:pPr>
        <w:pStyle w:val="TF"/>
      </w:pPr>
      <w:bookmarkStart w:id="4282" w:name="_CRFigure5_30_2_10_2_23"/>
      <w:r w:rsidRPr="001B7C50">
        <w:t xml:space="preserve">Figure </w:t>
      </w:r>
      <w:bookmarkEnd w:id="4282"/>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2232B41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w:t>
      </w:r>
      <w:r w:rsidR="00214C93">
        <w:t xml:space="preserve"> and</w:t>
      </w:r>
      <w:r w:rsidRPr="001B7C50">
        <w:t xml:space="preserve">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03C844C9"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w:t>
      </w:r>
      <w:r w:rsidR="00214C93">
        <w:t xml:space="preserve"> and</w:t>
      </w:r>
      <w:r w:rsidRPr="001B7C50">
        <w:t xml:space="preserve">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83" w:name="_CR5_30_2_10_2_3"/>
      <w:r w:rsidRPr="001B7C50">
        <w:t>5.30.2.10.2.3</w:t>
      </w:r>
      <w:r w:rsidRPr="001B7C50">
        <w:tab/>
        <w:t>Broadcast system information</w:t>
      </w:r>
    </w:p>
    <w:bookmarkEnd w:id="4283"/>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84" w:name="_CR5_30_2_10_2_4"/>
      <w:r w:rsidRPr="001B7C50">
        <w:t>5.30.2.10.2.4</w:t>
      </w:r>
      <w:r w:rsidRPr="001B7C50">
        <w:tab/>
        <w:t>UE Configuration Aspects</w:t>
      </w:r>
    </w:p>
    <w:bookmarkEnd w:id="4284"/>
    <w:p w14:paraId="5136716E" w14:textId="5323BE32" w:rsidR="00C922CA" w:rsidRPr="001B7C50" w:rsidRDefault="00C922CA" w:rsidP="00C922CA">
      <w:r w:rsidRPr="001B7C50">
        <w:t>A UE enabled to support UE Onboarding, shall be pre-configured with Default UE credentials</w:t>
      </w:r>
      <w:r w:rsidR="00214C93">
        <w:t xml:space="preserve"> and</w:t>
      </w:r>
      <w:r w:rsidRPr="001B7C50">
        <w:t xml:space="preserve">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85" w:name="_CR5_30_2_10_2_5"/>
      <w:r w:rsidRPr="001B7C50">
        <w:t>5.30.2.10.2.5</w:t>
      </w:r>
      <w:r w:rsidRPr="001B7C50">
        <w:tab/>
        <w:t>Network selection</w:t>
      </w:r>
    </w:p>
    <w:bookmarkEnd w:id="4285"/>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286" w:name="_CR5_30_2_10_2_6"/>
      <w:r w:rsidRPr="001B7C50">
        <w:t>5.30.2.10.2.6</w:t>
      </w:r>
      <w:r w:rsidRPr="001B7C50">
        <w:tab/>
        <w:t>Registration for UE onboarding</w:t>
      </w:r>
    </w:p>
    <w:bookmarkEnd w:id="4286"/>
    <w:p w14:paraId="0D3820CA" w14:textId="57F77BB0"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w:t>
      </w:r>
      <w:r w:rsidR="00214C93">
        <w:t xml:space="preserve"> and</w:t>
      </w:r>
      <w:r w:rsidRPr="001B7C50">
        <w:t xml:space="preserve">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lastRenderedPageBreak/>
        <w:t>-</w:t>
      </w:r>
      <w:r>
        <w:tab/>
        <w:t>shall handle the list of equivalent SNPNs as described in TS 24.501 [47].</w:t>
      </w:r>
    </w:p>
    <w:p w14:paraId="2A983C2D" w14:textId="2DA8B72B"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w:t>
      </w:r>
      <w:r w:rsidR="00214C93">
        <w:t xml:space="preserve"> and</w:t>
      </w:r>
      <w:r w:rsidRPr="001B7C50">
        <w:t xml:space="preserve">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287" w:name="_CR5_30_2_10_2_7"/>
      <w:r w:rsidRPr="001B7C50">
        <w:t>5.30.2.10.2.7</w:t>
      </w:r>
      <w:r w:rsidRPr="001B7C50">
        <w:tab/>
        <w:t>Deregistration from the ON-SNPN for onboarding registered UE</w:t>
      </w:r>
    </w:p>
    <w:bookmarkEnd w:id="4287"/>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88" w:name="_CR5_30_2_10_3"/>
      <w:bookmarkStart w:id="4289" w:name="_Toc185601140"/>
      <w:bookmarkEnd w:id="4288"/>
      <w:r w:rsidRPr="001B7C50">
        <w:t>5.30.2.10.3</w:t>
      </w:r>
      <w:r w:rsidRPr="001B7C50">
        <w:tab/>
        <w:t>Onboarding Network is a PLMN</w:t>
      </w:r>
      <w:bookmarkEnd w:id="4289"/>
    </w:p>
    <w:p w14:paraId="53931D22" w14:textId="77777777" w:rsidR="00C922CA" w:rsidRPr="001B7C50" w:rsidRDefault="00C922CA" w:rsidP="00562E84">
      <w:pPr>
        <w:pStyle w:val="H6"/>
      </w:pPr>
      <w:bookmarkStart w:id="4290" w:name="_CR5_30_2_10_3_1"/>
      <w:r w:rsidRPr="001B7C50">
        <w:t>5.30.2.10.3.1</w:t>
      </w:r>
      <w:r w:rsidRPr="001B7C50">
        <w:tab/>
        <w:t>General</w:t>
      </w:r>
    </w:p>
    <w:bookmarkEnd w:id="4290"/>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91" w:name="_CR5_30_2_10_3_2"/>
      <w:r w:rsidRPr="001B7C50">
        <w:t>5.30.2.10.3.2</w:t>
      </w:r>
      <w:r w:rsidRPr="001B7C50">
        <w:tab/>
        <w:t>Network selection and Registration</w:t>
      </w:r>
    </w:p>
    <w:bookmarkEnd w:id="4291"/>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92" w:name="_CR5_30_2_10_4"/>
      <w:bookmarkStart w:id="4293" w:name="_Toc185601141"/>
      <w:bookmarkEnd w:id="4292"/>
      <w:r w:rsidRPr="001B7C50">
        <w:t>5.30.2.10.4</w:t>
      </w:r>
      <w:r w:rsidRPr="001B7C50">
        <w:tab/>
        <w:t>Remote Provisioning of UEs in Onboarding Network</w:t>
      </w:r>
      <w:bookmarkEnd w:id="4293"/>
    </w:p>
    <w:p w14:paraId="64070FA1" w14:textId="77777777" w:rsidR="00C922CA" w:rsidRPr="001B7C50" w:rsidRDefault="00C922CA" w:rsidP="00562E84">
      <w:pPr>
        <w:pStyle w:val="H6"/>
      </w:pPr>
      <w:bookmarkStart w:id="4294" w:name="_CR5_30_2_10_4_1"/>
      <w:r w:rsidRPr="001B7C50">
        <w:t>5.30.2.10.4.1</w:t>
      </w:r>
      <w:r w:rsidRPr="001B7C50">
        <w:tab/>
        <w:t>General</w:t>
      </w:r>
    </w:p>
    <w:bookmarkEnd w:id="4294"/>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lastRenderedPageBreak/>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95" w:name="_CR5_30_2_10_4_2"/>
      <w:r w:rsidRPr="001B7C50">
        <w:t>5.30.2.10.4.2</w:t>
      </w:r>
      <w:r w:rsidRPr="001B7C50">
        <w:tab/>
        <w:t>Onboarding configuration for the UE</w:t>
      </w:r>
    </w:p>
    <w:bookmarkEnd w:id="4295"/>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296" w:name="_CR5_30_2_10_4_3"/>
      <w:r w:rsidRPr="001B7C50">
        <w:t>5.30.2.10.4.3</w:t>
      </w:r>
      <w:r w:rsidRPr="001B7C50">
        <w:tab/>
        <w:t>User Plane Remote Provisioning of UEs when Onboarding Network is an ON-SNPN</w:t>
      </w:r>
    </w:p>
    <w:bookmarkEnd w:id="4296"/>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lastRenderedPageBreak/>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97" w:name="_CR5_30_2_10_4_4"/>
      <w:r w:rsidRPr="001B7C50">
        <w:t>5.30.2.10.4.4</w:t>
      </w:r>
      <w:r w:rsidRPr="001B7C50">
        <w:tab/>
        <w:t>User Plane Remote Provisioning of UEs when Onboarding Network is a PLMN</w:t>
      </w:r>
    </w:p>
    <w:bookmarkEnd w:id="4297"/>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98" w:name="_CR5_30_2_11"/>
      <w:bookmarkStart w:id="4299" w:name="_Toc185601142"/>
      <w:bookmarkEnd w:id="4298"/>
      <w:r w:rsidRPr="001B7C50">
        <w:t>5.30.2.11</w:t>
      </w:r>
      <w:r w:rsidRPr="001B7C50">
        <w:tab/>
        <w:t>UE Mobility support for SNPN</w:t>
      </w:r>
      <w:bookmarkEnd w:id="4299"/>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300" w:name="_CR5_30_2_12"/>
      <w:bookmarkStart w:id="4301" w:name="_Toc185601143"/>
      <w:bookmarkEnd w:id="4300"/>
      <w:r>
        <w:t>5.30.2.12</w:t>
      </w:r>
      <w:r>
        <w:tab/>
        <w:t>Access to SNPN services via Untrusted non-3GPP access</w:t>
      </w:r>
      <w:bookmarkEnd w:id="4301"/>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lastRenderedPageBreak/>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302" w:name="_CR5_30_2_13"/>
      <w:bookmarkStart w:id="4303" w:name="_Toc185601144"/>
      <w:bookmarkEnd w:id="4302"/>
      <w:r>
        <w:t>5.30.2.13</w:t>
      </w:r>
      <w:r>
        <w:tab/>
        <w:t>Access to SNPN services via Trusted non-3GPP access</w:t>
      </w:r>
      <w:bookmarkEnd w:id="4303"/>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7809B6FA" w:rsidR="001F5968" w:rsidRDefault="001F5968" w:rsidP="00695DF1">
      <w:pPr>
        <w:pStyle w:val="B1"/>
      </w:pPr>
      <w:r>
        <w:t>-</w:t>
      </w:r>
      <w:r>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214C93">
        <w:t xml:space="preserve"> and</w:t>
      </w:r>
      <w:r>
        <w:t xml:space="preserve"> the procedure specified in clause 6.6.1.3 of </w:t>
      </w:r>
      <w:r w:rsidR="00972E70">
        <w:t>TS 23.503 [</w:t>
      </w:r>
      <w:r>
        <w:t xml:space="preserve">45], "UE procedure for </w:t>
      </w:r>
      <w:r>
        <w:lastRenderedPageBreak/>
        <w:t>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304" w:name="_CR5_30_2_14"/>
      <w:bookmarkStart w:id="4305" w:name="_Toc185601145"/>
      <w:bookmarkEnd w:id="4304"/>
      <w:r>
        <w:t>5.30.2.14</w:t>
      </w:r>
      <w:r>
        <w:tab/>
        <w:t>Access to SNPN services via wireline access network</w:t>
      </w:r>
      <w:bookmarkEnd w:id="4305"/>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306" w:name="_CR5_30_2_15"/>
      <w:bookmarkStart w:id="4307" w:name="_Toc185601146"/>
      <w:bookmarkEnd w:id="4306"/>
      <w:r>
        <w:t>5.30.2.15</w:t>
      </w:r>
      <w:r>
        <w:tab/>
        <w:t>Access to SNPN services for N5CW devices</w:t>
      </w:r>
      <w:bookmarkEnd w:id="4307"/>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5D525FA6"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214C93">
        <w:t xml:space="preserve"> and</w:t>
      </w:r>
      <w:r>
        <w:t xml:space="preserve">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308" w:name="_CR5_30_3"/>
      <w:bookmarkStart w:id="4309" w:name="_Toc185601147"/>
      <w:bookmarkEnd w:id="4308"/>
      <w:r w:rsidRPr="001B7C50">
        <w:t>5.30.3</w:t>
      </w:r>
      <w:r w:rsidRPr="001B7C50">
        <w:tab/>
        <w:t>Public Network Integrated NPN</w:t>
      </w:r>
      <w:bookmarkEnd w:id="4256"/>
      <w:bookmarkEnd w:id="4257"/>
      <w:bookmarkEnd w:id="4258"/>
      <w:bookmarkEnd w:id="4259"/>
      <w:bookmarkEnd w:id="4260"/>
      <w:bookmarkEnd w:id="4261"/>
      <w:bookmarkEnd w:id="4309"/>
    </w:p>
    <w:p w14:paraId="0DA007FF" w14:textId="77777777" w:rsidR="00D40151" w:rsidRPr="001B7C50" w:rsidRDefault="00D40151" w:rsidP="00D40151">
      <w:pPr>
        <w:pStyle w:val="Heading4"/>
      </w:pPr>
      <w:bookmarkStart w:id="4310" w:name="_CR5_30_3_1"/>
      <w:bookmarkStart w:id="4311" w:name="_Toc20150094"/>
      <w:bookmarkStart w:id="4312" w:name="_Toc27846893"/>
      <w:bookmarkStart w:id="4313" w:name="_Toc36188024"/>
      <w:bookmarkStart w:id="4314" w:name="_Toc45183929"/>
      <w:bookmarkStart w:id="4315" w:name="_Toc47342771"/>
      <w:bookmarkStart w:id="4316" w:name="_Toc51769473"/>
      <w:bookmarkStart w:id="4317" w:name="_Toc185601148"/>
      <w:bookmarkEnd w:id="4310"/>
      <w:r w:rsidRPr="001B7C50">
        <w:t>5.30.3.1</w:t>
      </w:r>
      <w:r w:rsidRPr="001B7C50">
        <w:tab/>
        <w:t>General</w:t>
      </w:r>
      <w:bookmarkEnd w:id="4311"/>
      <w:bookmarkEnd w:id="4312"/>
      <w:bookmarkEnd w:id="4313"/>
      <w:bookmarkEnd w:id="4314"/>
      <w:bookmarkEnd w:id="4315"/>
      <w:bookmarkEnd w:id="4316"/>
      <w:bookmarkEnd w:id="4317"/>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271F02C6" w:rsidR="000E5655" w:rsidRPr="001B7C50" w:rsidRDefault="000E5655" w:rsidP="000E5655">
      <w:bookmarkStart w:id="4318" w:name="_Toc20150095"/>
      <w:bookmarkStart w:id="4319" w:name="_Toc27846894"/>
      <w:bookmarkStart w:id="4320" w:name="_Toc36188025"/>
      <w:bookmarkStart w:id="4321" w:name="_Toc45183930"/>
      <w:bookmarkStart w:id="4322" w:name="_Toc47342772"/>
      <w:bookmarkStart w:id="4323" w:name="_Toc51769474"/>
      <w:r w:rsidRPr="001B7C50">
        <w:t>Support for Proximity based Services (ProSe) in conjunction with CAG is specified in</w:t>
      </w:r>
      <w:r w:rsidR="00A92D68">
        <w:t xml:space="preserve"> TS 23.304 [128]</w:t>
      </w:r>
      <w:r w:rsidRPr="001B7C50">
        <w:t>.</w:t>
      </w:r>
    </w:p>
    <w:p w14:paraId="71B1B8B4" w14:textId="77777777" w:rsidR="00D40151" w:rsidRPr="001B7C50" w:rsidRDefault="00D40151" w:rsidP="00D40151">
      <w:pPr>
        <w:pStyle w:val="Heading4"/>
      </w:pPr>
      <w:bookmarkStart w:id="4324" w:name="_CR5_30_3_2"/>
      <w:bookmarkStart w:id="4325" w:name="_Toc185601149"/>
      <w:bookmarkEnd w:id="4324"/>
      <w:r w:rsidRPr="001B7C50">
        <w:t>5.30.3.2</w:t>
      </w:r>
      <w:r w:rsidRPr="001B7C50">
        <w:tab/>
        <w:t>Identifiers</w:t>
      </w:r>
      <w:bookmarkEnd w:id="4318"/>
      <w:bookmarkEnd w:id="4319"/>
      <w:bookmarkEnd w:id="4320"/>
      <w:bookmarkEnd w:id="4321"/>
      <w:bookmarkEnd w:id="4322"/>
      <w:bookmarkEnd w:id="4323"/>
      <w:bookmarkEnd w:id="4325"/>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326" w:name="_CR5_30_3_3"/>
      <w:bookmarkStart w:id="4327" w:name="_Toc20150096"/>
      <w:bookmarkStart w:id="4328" w:name="_Toc27846895"/>
      <w:bookmarkStart w:id="4329" w:name="_Toc36188026"/>
      <w:bookmarkStart w:id="4330" w:name="_Toc45183931"/>
      <w:bookmarkStart w:id="4331" w:name="_Toc47342773"/>
      <w:bookmarkStart w:id="4332" w:name="_Toc51769475"/>
      <w:bookmarkStart w:id="4333" w:name="_Toc185601150"/>
      <w:bookmarkEnd w:id="4326"/>
      <w:r w:rsidRPr="001B7C50">
        <w:t>5.30.3.3</w:t>
      </w:r>
      <w:r w:rsidRPr="001B7C50">
        <w:tab/>
        <w:t>UE configuration, subscription aspects and storage</w:t>
      </w:r>
      <w:bookmarkEnd w:id="4327"/>
      <w:bookmarkEnd w:id="4328"/>
      <w:bookmarkEnd w:id="4329"/>
      <w:bookmarkEnd w:id="4330"/>
      <w:bookmarkEnd w:id="4331"/>
      <w:bookmarkEnd w:id="4332"/>
      <w:bookmarkEnd w:id="4333"/>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lastRenderedPageBreak/>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3B234CC6" w14:textId="2D10CC67" w:rsidR="005A140E" w:rsidRDefault="005A140E" w:rsidP="005A13C0">
      <w:pPr>
        <w:pStyle w:val="NO"/>
      </w:pPr>
      <w:r>
        <w:t>NOTE 1:</w:t>
      </w:r>
      <w:r>
        <w:tab/>
        <w:t>CAG information provisioning by an authorized administrator introduced in clause 5.50.3 and clause 4.15.6.3h of TS 23.502 [3] can be leveraged to provide/update CAG information.</w:t>
      </w:r>
    </w:p>
    <w:p w14:paraId="1BCB42D5" w14:textId="7DB8B52C" w:rsidR="007C1B83" w:rsidRDefault="007C1B83" w:rsidP="005A13C0">
      <w:pPr>
        <w:pStyle w:val="NO"/>
      </w:pPr>
      <w:r>
        <w:t>NOTE </w:t>
      </w:r>
      <w:r w:rsidR="005A140E">
        <w:t>2</w:t>
      </w:r>
      <w:r>
        <w:t>:</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320B58D0" w:rsidR="00D40151" w:rsidRPr="001B7C50" w:rsidRDefault="00D40151" w:rsidP="00D40151">
      <w:pPr>
        <w:pStyle w:val="NO"/>
      </w:pPr>
      <w:r w:rsidRPr="001B7C50">
        <w:t>NOTE</w:t>
      </w:r>
      <w:r w:rsidR="007C1B83">
        <w:t> </w:t>
      </w:r>
      <w:r w:rsidR="005A140E">
        <w:t>3</w:t>
      </w:r>
      <w:r w:rsidRPr="001B7C50">
        <w:t>:</w:t>
      </w:r>
      <w:r w:rsidRPr="001B7C50">
        <w:tab/>
        <w:t>CAG information has no implication on whether and how the UE accesses 5GS over non-3GPP access.</w:t>
      </w:r>
    </w:p>
    <w:p w14:paraId="54B214DE" w14:textId="715ECE3D" w:rsidR="00D40151" w:rsidRPr="001B7C50" w:rsidRDefault="00D40151" w:rsidP="00D40151">
      <w:pPr>
        <w:pStyle w:val="Heading4"/>
      </w:pPr>
      <w:bookmarkStart w:id="4334" w:name="_CR5_30_3_4"/>
      <w:bookmarkStart w:id="4335" w:name="_Toc20150097"/>
      <w:bookmarkStart w:id="4336" w:name="_Toc27846896"/>
      <w:bookmarkStart w:id="4337" w:name="_Toc36188027"/>
      <w:bookmarkStart w:id="4338" w:name="_Toc45183932"/>
      <w:bookmarkStart w:id="4339" w:name="_Toc47342774"/>
      <w:bookmarkStart w:id="4340" w:name="_Toc51769476"/>
      <w:bookmarkStart w:id="4341" w:name="_Toc185601151"/>
      <w:bookmarkEnd w:id="4334"/>
      <w:r w:rsidRPr="001B7C50">
        <w:t>5.30.3.4</w:t>
      </w:r>
      <w:r w:rsidRPr="001B7C50">
        <w:tab/>
        <w:t>Network and cell (re-)selection</w:t>
      </w:r>
      <w:r w:rsidR="00214C93">
        <w:t xml:space="preserve"> and</w:t>
      </w:r>
      <w:r w:rsidRPr="001B7C50">
        <w:t xml:space="preserve"> access control</w:t>
      </w:r>
      <w:bookmarkEnd w:id="4335"/>
      <w:bookmarkEnd w:id="4336"/>
      <w:bookmarkEnd w:id="4337"/>
      <w:bookmarkEnd w:id="4338"/>
      <w:bookmarkEnd w:id="4339"/>
      <w:bookmarkEnd w:id="4340"/>
      <w:bookmarkEnd w:id="4341"/>
    </w:p>
    <w:p w14:paraId="4ED76509" w14:textId="31132AC6" w:rsidR="00D40151" w:rsidRPr="001B7C50" w:rsidRDefault="00D40151" w:rsidP="00D40151">
      <w:r w:rsidRPr="001B7C50">
        <w:t>The following is assumed for network and cell selection</w:t>
      </w:r>
      <w:r w:rsidR="00214C93">
        <w:t xml:space="preserve"> and</w:t>
      </w:r>
      <w:r w:rsidRPr="001B7C50">
        <w:t xml:space="preserve">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lastRenderedPageBreak/>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42" w:name="_CR5_30_3_5"/>
      <w:bookmarkStart w:id="4343" w:name="_Toc20150098"/>
      <w:bookmarkStart w:id="4344" w:name="_Toc27846897"/>
      <w:bookmarkStart w:id="4345" w:name="_Toc36188028"/>
      <w:bookmarkStart w:id="4346" w:name="_Toc45183933"/>
      <w:bookmarkStart w:id="4347" w:name="_Toc47342775"/>
      <w:bookmarkStart w:id="4348" w:name="_Toc51769477"/>
      <w:bookmarkStart w:id="4349" w:name="_Toc185601152"/>
      <w:bookmarkEnd w:id="4342"/>
      <w:r w:rsidRPr="001B7C50">
        <w:lastRenderedPageBreak/>
        <w:t>5.30.3.5</w:t>
      </w:r>
      <w:r w:rsidRPr="001B7C50">
        <w:tab/>
        <w:t>Support of emergency services in CAG cells</w:t>
      </w:r>
      <w:bookmarkEnd w:id="4343"/>
      <w:bookmarkEnd w:id="4344"/>
      <w:bookmarkEnd w:id="4345"/>
      <w:bookmarkEnd w:id="4346"/>
      <w:bookmarkEnd w:id="4347"/>
      <w:bookmarkEnd w:id="4348"/>
      <w:bookmarkEnd w:id="4349"/>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50" w:name="_CR5_31"/>
      <w:bookmarkStart w:id="4351" w:name="_Toc20150099"/>
      <w:bookmarkStart w:id="4352" w:name="_Toc27846898"/>
      <w:bookmarkStart w:id="4353" w:name="_Toc36188029"/>
      <w:bookmarkStart w:id="4354" w:name="_Toc45183934"/>
      <w:bookmarkStart w:id="4355" w:name="_Toc47342776"/>
      <w:bookmarkStart w:id="4356" w:name="_Toc51769478"/>
      <w:bookmarkStart w:id="4357" w:name="_Toc185601153"/>
      <w:bookmarkEnd w:id="4350"/>
      <w:r w:rsidRPr="001B7C50">
        <w:t>5.31</w:t>
      </w:r>
      <w:r w:rsidRPr="001B7C50">
        <w:tab/>
        <w:t>Support for Cellular IoT</w:t>
      </w:r>
      <w:bookmarkEnd w:id="4351"/>
      <w:bookmarkEnd w:id="4352"/>
      <w:bookmarkEnd w:id="4353"/>
      <w:bookmarkEnd w:id="4354"/>
      <w:bookmarkEnd w:id="4355"/>
      <w:bookmarkEnd w:id="4356"/>
      <w:bookmarkEnd w:id="4357"/>
    </w:p>
    <w:p w14:paraId="1CFE1198" w14:textId="77777777" w:rsidR="00D40151" w:rsidRPr="001B7C50" w:rsidRDefault="00D40151" w:rsidP="00D40151">
      <w:pPr>
        <w:pStyle w:val="Heading3"/>
      </w:pPr>
      <w:bookmarkStart w:id="4358" w:name="_CR5_31_1"/>
      <w:bookmarkStart w:id="4359" w:name="_Toc20150100"/>
      <w:bookmarkStart w:id="4360" w:name="_Toc27846899"/>
      <w:bookmarkStart w:id="4361" w:name="_Toc36188030"/>
      <w:bookmarkStart w:id="4362" w:name="_Toc45183935"/>
      <w:bookmarkStart w:id="4363" w:name="_Toc47342777"/>
      <w:bookmarkStart w:id="4364" w:name="_Toc51769479"/>
      <w:bookmarkStart w:id="4365" w:name="_Toc185601154"/>
      <w:bookmarkEnd w:id="4358"/>
      <w:r w:rsidRPr="001B7C50">
        <w:t>5.31.1</w:t>
      </w:r>
      <w:r w:rsidRPr="001B7C50">
        <w:tab/>
        <w:t>General</w:t>
      </w:r>
      <w:bookmarkEnd w:id="4359"/>
      <w:bookmarkEnd w:id="4360"/>
      <w:bookmarkEnd w:id="4361"/>
      <w:bookmarkEnd w:id="4362"/>
      <w:bookmarkEnd w:id="4363"/>
      <w:bookmarkEnd w:id="4364"/>
      <w:bookmarkEnd w:id="4365"/>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366" w:name="_CR5_31_2"/>
      <w:bookmarkStart w:id="4367" w:name="_Toc20150101"/>
      <w:bookmarkStart w:id="4368" w:name="_Toc27846900"/>
      <w:bookmarkStart w:id="4369" w:name="_Toc36188031"/>
      <w:bookmarkStart w:id="4370" w:name="_Toc45183936"/>
      <w:bookmarkStart w:id="4371" w:name="_Toc47342778"/>
      <w:bookmarkStart w:id="4372" w:name="_Toc51769480"/>
      <w:bookmarkStart w:id="4373" w:name="_Toc185601155"/>
      <w:bookmarkEnd w:id="4366"/>
      <w:r w:rsidRPr="001B7C50">
        <w:t>5.31.2</w:t>
      </w:r>
      <w:r w:rsidRPr="001B7C50">
        <w:tab/>
        <w:t>Preferred and Supported Network Behaviour</w:t>
      </w:r>
      <w:bookmarkEnd w:id="4367"/>
      <w:bookmarkEnd w:id="4368"/>
      <w:bookmarkEnd w:id="4369"/>
      <w:bookmarkEnd w:id="4370"/>
      <w:bookmarkEnd w:id="4371"/>
      <w:bookmarkEnd w:id="4372"/>
      <w:bookmarkEnd w:id="4373"/>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lastRenderedPageBreak/>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74" w:name="_CR5_31_3"/>
      <w:bookmarkStart w:id="4375" w:name="_Toc20150102"/>
      <w:bookmarkStart w:id="4376" w:name="_Toc27846901"/>
      <w:bookmarkStart w:id="4377" w:name="_Toc36188032"/>
      <w:bookmarkStart w:id="4378" w:name="_Toc45183937"/>
      <w:bookmarkStart w:id="4379" w:name="_Toc47342779"/>
      <w:bookmarkStart w:id="4380" w:name="_Toc51769481"/>
      <w:bookmarkStart w:id="4381" w:name="_Toc185601156"/>
      <w:bookmarkEnd w:id="4374"/>
      <w:r w:rsidRPr="001B7C50">
        <w:t>5.31.3</w:t>
      </w:r>
      <w:r w:rsidRPr="001B7C50">
        <w:tab/>
        <w:t>Selection, steering and redirection between EPS and 5GS</w:t>
      </w:r>
      <w:bookmarkEnd w:id="4375"/>
      <w:bookmarkEnd w:id="4376"/>
      <w:bookmarkEnd w:id="4377"/>
      <w:bookmarkEnd w:id="4378"/>
      <w:bookmarkEnd w:id="4379"/>
      <w:bookmarkEnd w:id="4380"/>
      <w:bookmarkEnd w:id="4381"/>
    </w:p>
    <w:p w14:paraId="3024C74B" w14:textId="0B8E34A3" w:rsidR="00D40151" w:rsidRPr="001B7C50" w:rsidRDefault="00D40151" w:rsidP="00D40151">
      <w:r w:rsidRPr="001B7C50">
        <w:t>The UE selects the core network type (EPC or 5GC) based on the broadcast indications for both EPC and 5GC</w:t>
      </w:r>
      <w:r w:rsidR="00214C93">
        <w:t xml:space="preserve"> and</w:t>
      </w:r>
      <w:r w:rsidRPr="001B7C50">
        <w:t xml:space="preserve">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0BC8579C" w:rsidR="00D40151" w:rsidRPr="001B7C50" w:rsidRDefault="00D40151" w:rsidP="00D40151">
      <w:r w:rsidRPr="001B7C50">
        <w:t>When determining whether to redirect the UE, the AMF/MME takes into account the UE support of S1/N1 mode, respectively</w:t>
      </w:r>
      <w:r w:rsidR="00214C93">
        <w:t xml:space="preserve"> and</w:t>
      </w:r>
      <w:r w:rsidRPr="001B7C50">
        <w:t xml:space="preserve"> the UE's Preferred Network Behaviour and the Supported Network Behaviour of the network the UE is being redirected towards.</w:t>
      </w:r>
    </w:p>
    <w:p w14:paraId="3024C8E4" w14:textId="08C08047" w:rsidR="00D40151" w:rsidRPr="001B7C50" w:rsidRDefault="00D40151" w:rsidP="00D40151">
      <w:r w:rsidRPr="001B7C50">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82" w:name="_CR5_31_4"/>
      <w:bookmarkStart w:id="4383" w:name="_Toc20150103"/>
      <w:bookmarkStart w:id="4384" w:name="_Toc27846902"/>
      <w:bookmarkStart w:id="4385" w:name="_Toc36188033"/>
      <w:bookmarkStart w:id="4386" w:name="_Toc45183938"/>
      <w:bookmarkStart w:id="4387" w:name="_Toc47342780"/>
      <w:bookmarkStart w:id="4388" w:name="_Toc51769482"/>
      <w:bookmarkStart w:id="4389" w:name="_Toc185601157"/>
      <w:bookmarkEnd w:id="4382"/>
      <w:r w:rsidRPr="001B7C50">
        <w:t>5.31.4</w:t>
      </w:r>
      <w:r w:rsidRPr="001B7C50">
        <w:tab/>
        <w:t>Control Plane CIoT 5GS Optimisation</w:t>
      </w:r>
      <w:bookmarkEnd w:id="4383"/>
      <w:bookmarkEnd w:id="4384"/>
      <w:bookmarkEnd w:id="4385"/>
      <w:bookmarkEnd w:id="4386"/>
      <w:bookmarkEnd w:id="4387"/>
      <w:bookmarkEnd w:id="4388"/>
      <w:bookmarkEnd w:id="4389"/>
    </w:p>
    <w:p w14:paraId="597CDE29" w14:textId="77777777" w:rsidR="00D40151" w:rsidRPr="001B7C50" w:rsidRDefault="00D40151" w:rsidP="001B7C50">
      <w:pPr>
        <w:pStyle w:val="Heading4"/>
      </w:pPr>
      <w:bookmarkStart w:id="4390" w:name="_CR5_31_4_1"/>
      <w:bookmarkStart w:id="4391" w:name="_Toc20150104"/>
      <w:bookmarkStart w:id="4392" w:name="_Toc27846903"/>
      <w:bookmarkStart w:id="4393" w:name="_Toc36188034"/>
      <w:bookmarkStart w:id="4394" w:name="_Toc45183939"/>
      <w:bookmarkStart w:id="4395" w:name="_Toc47342781"/>
      <w:bookmarkStart w:id="4396" w:name="_Toc51769483"/>
      <w:bookmarkStart w:id="4397" w:name="_Toc185601158"/>
      <w:bookmarkEnd w:id="4390"/>
      <w:r w:rsidRPr="001B7C50">
        <w:t>5.31.4.1</w:t>
      </w:r>
      <w:r w:rsidRPr="001B7C50">
        <w:tab/>
        <w:t>General</w:t>
      </w:r>
      <w:bookmarkEnd w:id="4391"/>
      <w:bookmarkEnd w:id="4392"/>
      <w:bookmarkEnd w:id="4393"/>
      <w:bookmarkEnd w:id="4394"/>
      <w:bookmarkEnd w:id="4395"/>
      <w:bookmarkEnd w:id="4396"/>
      <w:bookmarkEnd w:id="4397"/>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lastRenderedPageBreak/>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49C3FFB2"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essions for which user plane resources are established</w:t>
      </w:r>
      <w:r w:rsidR="00214C93">
        <w:t xml:space="preserve"> and</w:t>
      </w:r>
      <w:r w:rsidRPr="001B7C50">
        <w:t xml:space="preserve"> uses NAS for data transmission for PDU </w:t>
      </w:r>
      <w:r w:rsidR="003A2901" w:rsidRPr="001B7C50">
        <w:t>S</w:t>
      </w:r>
      <w:r w:rsidRPr="001B7C50">
        <w:t>essions for which user plane resources are not established.</w:t>
      </w:r>
    </w:p>
    <w:p w14:paraId="628BD9EC" w14:textId="58DB545B"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w:t>
      </w:r>
      <w:r w:rsidR="00214C93">
        <w:t xml:space="preserve"> and</w:t>
      </w:r>
      <w:r w:rsidRPr="001B7C50">
        <w:t xml:space="preserve">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98" w:name="_Toc20150105"/>
      <w:bookmarkStart w:id="4399" w:name="_Toc27846904"/>
      <w:bookmarkStart w:id="4400" w:name="_Toc36188035"/>
      <w:bookmarkStart w:id="4401" w:name="_Toc45183940"/>
      <w:bookmarkStart w:id="4402" w:name="_Toc47342782"/>
      <w:bookmarkStart w:id="4403"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404" w:name="_CR5_31_4_2"/>
      <w:bookmarkStart w:id="4405" w:name="_Toc185601159"/>
      <w:bookmarkEnd w:id="4404"/>
      <w:r w:rsidRPr="001B7C50">
        <w:t>5.31.4.2</w:t>
      </w:r>
      <w:r w:rsidRPr="001B7C50">
        <w:tab/>
        <w:t>Establishment of N3 data transfer during Data Transport in Control Plane CIoT 5GS Optimisation</w:t>
      </w:r>
      <w:bookmarkEnd w:id="4398"/>
      <w:bookmarkEnd w:id="4399"/>
      <w:bookmarkEnd w:id="4400"/>
      <w:bookmarkEnd w:id="4401"/>
      <w:bookmarkEnd w:id="4402"/>
      <w:bookmarkEnd w:id="4403"/>
      <w:bookmarkEnd w:id="4405"/>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406" w:name="_CR5_31_4_3"/>
      <w:bookmarkStart w:id="4407" w:name="_Toc27846905"/>
      <w:bookmarkStart w:id="4408" w:name="_Toc36188036"/>
      <w:bookmarkStart w:id="4409" w:name="_Toc45183941"/>
      <w:bookmarkStart w:id="4410" w:name="_Toc47342783"/>
      <w:bookmarkStart w:id="4411" w:name="_Toc51769485"/>
      <w:bookmarkStart w:id="4412" w:name="_Toc185601160"/>
      <w:bookmarkStart w:id="4413" w:name="_Toc20150106"/>
      <w:bookmarkEnd w:id="4406"/>
      <w:r w:rsidRPr="001B7C50">
        <w:t>5.31.4.3</w:t>
      </w:r>
      <w:r w:rsidRPr="001B7C50">
        <w:tab/>
        <w:t>Control Plane Relocation Indication procedure</w:t>
      </w:r>
      <w:bookmarkEnd w:id="4407"/>
      <w:bookmarkEnd w:id="4408"/>
      <w:bookmarkEnd w:id="4409"/>
      <w:bookmarkEnd w:id="4410"/>
      <w:bookmarkEnd w:id="4411"/>
      <w:bookmarkEnd w:id="4412"/>
    </w:p>
    <w:p w14:paraId="6448176C" w14:textId="0137D35A"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214C93">
        <w:rPr>
          <w:lang w:eastAsia="x-none"/>
        </w:rPr>
        <w:t xml:space="preserve"> and</w:t>
      </w:r>
      <w:r w:rsidRPr="001B7C50">
        <w:rPr>
          <w:lang w:eastAsia="x-none"/>
        </w:rPr>
        <w:t xml:space="preserve">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414" w:name="_CR5_31_5"/>
      <w:bookmarkStart w:id="4415" w:name="_Toc27846906"/>
      <w:bookmarkStart w:id="4416" w:name="_Toc36188037"/>
      <w:bookmarkStart w:id="4417" w:name="_Toc45183942"/>
      <w:bookmarkStart w:id="4418" w:name="_Toc47342784"/>
      <w:bookmarkStart w:id="4419" w:name="_Toc51769486"/>
      <w:bookmarkStart w:id="4420" w:name="_Toc185601161"/>
      <w:bookmarkEnd w:id="4414"/>
      <w:r w:rsidRPr="001B7C50">
        <w:t>5.31.5</w:t>
      </w:r>
      <w:r w:rsidRPr="001B7C50">
        <w:tab/>
        <w:t>Non-IP Data Delivery (NIDD)</w:t>
      </w:r>
      <w:bookmarkEnd w:id="4413"/>
      <w:bookmarkEnd w:id="4415"/>
      <w:bookmarkEnd w:id="4416"/>
      <w:bookmarkEnd w:id="4417"/>
      <w:bookmarkEnd w:id="4418"/>
      <w:bookmarkEnd w:id="4419"/>
      <w:bookmarkEnd w:id="4420"/>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lastRenderedPageBreak/>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421" w:name="_CR5_31_6"/>
      <w:bookmarkStart w:id="4422" w:name="_Toc20150107"/>
      <w:bookmarkStart w:id="4423" w:name="_Toc27846907"/>
      <w:bookmarkStart w:id="4424" w:name="_Toc36188038"/>
      <w:bookmarkStart w:id="4425" w:name="_Toc45183943"/>
      <w:bookmarkStart w:id="4426" w:name="_Toc47342785"/>
      <w:bookmarkStart w:id="4427" w:name="_Toc51769487"/>
      <w:bookmarkStart w:id="4428" w:name="_Toc185601162"/>
      <w:bookmarkEnd w:id="4421"/>
      <w:r w:rsidRPr="001B7C50">
        <w:t>5.31.6</w:t>
      </w:r>
      <w:r w:rsidRPr="001B7C50">
        <w:tab/>
        <w:t>Reliable Data Service</w:t>
      </w:r>
      <w:bookmarkEnd w:id="4422"/>
      <w:bookmarkEnd w:id="4423"/>
      <w:bookmarkEnd w:id="4424"/>
      <w:bookmarkEnd w:id="4425"/>
      <w:bookmarkEnd w:id="4426"/>
      <w:bookmarkEnd w:id="4427"/>
      <w:bookmarkEnd w:id="4428"/>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1C4690F0"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214C93">
        <w:t xml:space="preserve"> and</w:t>
      </w:r>
      <w:r w:rsidRPr="001B7C50">
        <w:t xml:space="preserve">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429" w:name="_CR5_31_7"/>
      <w:bookmarkStart w:id="4430" w:name="_Toc20150108"/>
      <w:bookmarkStart w:id="4431" w:name="_Toc27846908"/>
      <w:bookmarkStart w:id="4432" w:name="_Toc36188039"/>
      <w:bookmarkStart w:id="4433" w:name="_Toc45183944"/>
      <w:bookmarkStart w:id="4434" w:name="_Toc47342786"/>
      <w:bookmarkStart w:id="4435" w:name="_Toc51769488"/>
      <w:bookmarkStart w:id="4436" w:name="_Toc185601163"/>
      <w:bookmarkEnd w:id="4429"/>
      <w:r w:rsidRPr="001B7C50">
        <w:t>5.31.7</w:t>
      </w:r>
      <w:r w:rsidRPr="001B7C50">
        <w:tab/>
        <w:t>Power Saving Enhancements</w:t>
      </w:r>
      <w:bookmarkEnd w:id="4430"/>
      <w:bookmarkEnd w:id="4431"/>
      <w:bookmarkEnd w:id="4432"/>
      <w:bookmarkEnd w:id="4433"/>
      <w:bookmarkEnd w:id="4434"/>
      <w:bookmarkEnd w:id="4435"/>
      <w:bookmarkEnd w:id="4436"/>
    </w:p>
    <w:p w14:paraId="30917F5A" w14:textId="77777777" w:rsidR="00D40151" w:rsidRPr="001B7C50" w:rsidRDefault="00D40151" w:rsidP="00D40151">
      <w:pPr>
        <w:pStyle w:val="Heading4"/>
      </w:pPr>
      <w:bookmarkStart w:id="4437" w:name="_CR5_31_7_1"/>
      <w:bookmarkStart w:id="4438" w:name="_Toc20150109"/>
      <w:bookmarkStart w:id="4439" w:name="_Toc27846909"/>
      <w:bookmarkStart w:id="4440" w:name="_Toc36188040"/>
      <w:bookmarkStart w:id="4441" w:name="_Toc45183945"/>
      <w:bookmarkStart w:id="4442" w:name="_Toc47342787"/>
      <w:bookmarkStart w:id="4443" w:name="_Toc51769489"/>
      <w:bookmarkStart w:id="4444" w:name="_Toc185601164"/>
      <w:bookmarkEnd w:id="4437"/>
      <w:r w:rsidRPr="001B7C50">
        <w:t>5.31.7.1</w:t>
      </w:r>
      <w:r w:rsidRPr="001B7C50">
        <w:tab/>
        <w:t>General</w:t>
      </w:r>
      <w:bookmarkEnd w:id="4438"/>
      <w:bookmarkEnd w:id="4439"/>
      <w:bookmarkEnd w:id="4440"/>
      <w:bookmarkEnd w:id="4441"/>
      <w:bookmarkEnd w:id="4442"/>
      <w:bookmarkEnd w:id="4443"/>
      <w:bookmarkEnd w:id="4444"/>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445" w:name="_Toc20150110"/>
      <w:bookmarkStart w:id="4446" w:name="_Toc27846910"/>
      <w:bookmarkStart w:id="4447" w:name="_Toc36188041"/>
      <w:bookmarkStart w:id="4448" w:name="_Toc45183946"/>
      <w:bookmarkStart w:id="4449" w:name="_Toc47342788"/>
      <w:bookmarkStart w:id="4450"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451" w:name="_CR5_31_7_2"/>
      <w:bookmarkStart w:id="4452" w:name="_Toc185601165"/>
      <w:bookmarkEnd w:id="4451"/>
      <w:r w:rsidRPr="001B7C50">
        <w:t>5.31.7.2</w:t>
      </w:r>
      <w:r w:rsidRPr="001B7C50">
        <w:tab/>
        <w:t>Extended Discontinuous Reception (DRX) for CM-IDLE and CM-CONNECTED with RRC-INACTIVE</w:t>
      </w:r>
      <w:bookmarkEnd w:id="4445"/>
      <w:bookmarkEnd w:id="4446"/>
      <w:bookmarkEnd w:id="4447"/>
      <w:bookmarkEnd w:id="4448"/>
      <w:bookmarkEnd w:id="4449"/>
      <w:bookmarkEnd w:id="4450"/>
      <w:bookmarkEnd w:id="4452"/>
    </w:p>
    <w:p w14:paraId="6FBC508F" w14:textId="77777777" w:rsidR="00D40151" w:rsidRPr="001B7C50" w:rsidRDefault="00D40151" w:rsidP="00D40151">
      <w:pPr>
        <w:pStyle w:val="Heading5"/>
      </w:pPr>
      <w:bookmarkStart w:id="4453" w:name="_CR5_31_7_2_1"/>
      <w:bookmarkStart w:id="4454" w:name="_Toc20150111"/>
      <w:bookmarkStart w:id="4455" w:name="_Toc27846911"/>
      <w:bookmarkStart w:id="4456" w:name="_Toc36188042"/>
      <w:bookmarkStart w:id="4457" w:name="_Toc45183947"/>
      <w:bookmarkStart w:id="4458" w:name="_Toc47342789"/>
      <w:bookmarkStart w:id="4459" w:name="_Toc51769491"/>
      <w:bookmarkStart w:id="4460" w:name="_Toc185601166"/>
      <w:bookmarkEnd w:id="4453"/>
      <w:r w:rsidRPr="001B7C50">
        <w:t>5.31.7.2.1</w:t>
      </w:r>
      <w:r w:rsidRPr="001B7C50">
        <w:tab/>
        <w:t>Overview</w:t>
      </w:r>
      <w:bookmarkEnd w:id="4454"/>
      <w:bookmarkEnd w:id="4455"/>
      <w:bookmarkEnd w:id="4456"/>
      <w:bookmarkEnd w:id="4457"/>
      <w:bookmarkEnd w:id="4458"/>
      <w:bookmarkEnd w:id="4459"/>
      <w:bookmarkEnd w:id="4460"/>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030FAD31" w:rsidR="00D40151" w:rsidRPr="001B7C50" w:rsidRDefault="00D40151" w:rsidP="00D40151">
      <w:r w:rsidRPr="001B7C50">
        <w:t>Applications that want to use extended idle mode DRX need to consider specific handling of mobile terminating services or data transfers</w:t>
      </w:r>
      <w:r w:rsidR="00214C93">
        <w:t xml:space="preserve"> and</w:t>
      </w:r>
      <w:r w:rsidRPr="001B7C50">
        <w:t xml:space="preserve"> in particular they need to consider the delay tolerance of mobile terminated data. A network side application may send mobile terminated data, an SMS, or a device trigger</w:t>
      </w:r>
      <w:r w:rsidR="00214C93">
        <w:t xml:space="preserve"> and</w:t>
      </w:r>
      <w:r w:rsidRPr="001B7C50">
        <w:t xml:space="preserve">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5534E928" w:rsidR="00D40151" w:rsidRPr="001B7C50" w:rsidRDefault="00D40151" w:rsidP="00D40151">
      <w:pPr>
        <w:pStyle w:val="B1"/>
      </w:pPr>
      <w:r w:rsidRPr="001B7C50">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214C93">
        <w:t xml:space="preserve"> and</w:t>
      </w:r>
      <w:r w:rsidRPr="001B7C50">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735D94FC" w:rsidR="00283ED6" w:rsidRPr="001B7C50" w:rsidRDefault="00283ED6" w:rsidP="00D40151">
      <w:pPr>
        <w:pStyle w:val="B1"/>
      </w:pPr>
      <w:r w:rsidRPr="001B7C50">
        <w:tab/>
        <w:t>When the UE is accessing NR, if the AMF provides an extended idle mode DRX cycle length value of 10.24s</w:t>
      </w:r>
      <w:r w:rsidR="00214C93">
        <w:t xml:space="preserve"> and</w:t>
      </w:r>
      <w:r w:rsidRPr="001B7C50">
        <w:t xml:space="preserve"> the registration area of the UE contains only NR cells, the AMF does not include a Paging Time Window. If the AMF provides an extended idle mode DRX cycle length value of 10.24s</w:t>
      </w:r>
      <w:r w:rsidR="00214C93">
        <w:t xml:space="preserve"> and</w:t>
      </w:r>
      <w:r w:rsidRPr="001B7C50">
        <w:t xml:space="preserve">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61" w:name="_CR5_31_7_2_2"/>
      <w:bookmarkStart w:id="4462" w:name="_Toc20150112"/>
      <w:bookmarkStart w:id="4463" w:name="_Toc27846912"/>
      <w:bookmarkStart w:id="4464" w:name="_Toc36188043"/>
      <w:bookmarkStart w:id="4465" w:name="_Toc45183948"/>
      <w:bookmarkStart w:id="4466" w:name="_Toc47342790"/>
      <w:bookmarkStart w:id="4467" w:name="_Toc51769492"/>
      <w:bookmarkStart w:id="4468" w:name="_Toc185601167"/>
      <w:bookmarkEnd w:id="4461"/>
      <w:r w:rsidRPr="001B7C50">
        <w:t>5.31.7.2.2</w:t>
      </w:r>
      <w:r w:rsidRPr="001B7C50">
        <w:tab/>
        <w:t>Paging for extended idle mode DRX in E-UTRA</w:t>
      </w:r>
      <w:r w:rsidR="008546A1" w:rsidRPr="001B7C50">
        <w:t xml:space="preserve"> and NR</w:t>
      </w:r>
      <w:r w:rsidRPr="001B7C50">
        <w:t xml:space="preserve"> connected to 5GC</w:t>
      </w:r>
      <w:bookmarkEnd w:id="4462"/>
      <w:bookmarkEnd w:id="4463"/>
      <w:bookmarkEnd w:id="4464"/>
      <w:bookmarkEnd w:id="4465"/>
      <w:bookmarkEnd w:id="4466"/>
      <w:bookmarkEnd w:id="4467"/>
      <w:bookmarkEnd w:id="4468"/>
    </w:p>
    <w:p w14:paraId="23E76D2C" w14:textId="77777777" w:rsidR="00D40151" w:rsidRPr="001B7C50" w:rsidRDefault="00D40151" w:rsidP="00D40151">
      <w:pPr>
        <w:pStyle w:val="H6"/>
      </w:pPr>
      <w:bookmarkStart w:id="4469" w:name="_CR5_31_7_2_2_0"/>
      <w:r w:rsidRPr="001B7C50">
        <w:t>5.31.7.2.2.0</w:t>
      </w:r>
      <w:r w:rsidRPr="001B7C50">
        <w:tab/>
        <w:t>General</w:t>
      </w:r>
    </w:p>
    <w:bookmarkEnd w:id="4469"/>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70" w:name="_CR5_31_7_2_2_1"/>
      <w:r w:rsidRPr="001B7C50">
        <w:t>5.31.7.2.2.1</w:t>
      </w:r>
      <w:r w:rsidRPr="001B7C50">
        <w:tab/>
        <w:t>Hyper SFN, Paging Hyperframe and Paging Time Window length</w:t>
      </w:r>
    </w:p>
    <w:bookmarkEnd w:id="4470"/>
    <w:p w14:paraId="60A4F460" w14:textId="69311E81"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214C93">
        <w:t xml:space="preserve"> and</w:t>
      </w:r>
      <w:r w:rsidRPr="001B7C50">
        <w:t xml:space="preserve">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2A5FED7" w:rsidR="00D40151" w:rsidRPr="001B7C50" w:rsidRDefault="00D40151" w:rsidP="00D40151">
      <w:r w:rsidRPr="001B7C50">
        <w:t>The AMF also assigns a Paging Time Window length</w:t>
      </w:r>
      <w:r w:rsidR="00214C93">
        <w:t xml:space="preserve"> and</w:t>
      </w:r>
      <w:r w:rsidRPr="001B7C50">
        <w:t xml:space="preserve">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71" w:name="_CR5_31_7_2_2_2"/>
      <w:r w:rsidRPr="001B7C50">
        <w:t>5.31.7.2.2.2</w:t>
      </w:r>
      <w:r w:rsidRPr="001B7C50">
        <w:tab/>
        <w:t>Loose Hyper SFN synchronization</w:t>
      </w:r>
    </w:p>
    <w:bookmarkEnd w:id="4471"/>
    <w:p w14:paraId="0091348F" w14:textId="363A5340"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w:t>
      </w:r>
      <w:r w:rsidR="00214C93">
        <w:t xml:space="preserve"> and</w:t>
      </w:r>
      <w:r w:rsidR="00A2272A">
        <w:t xml:space="preserve">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1EF3874A"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w:t>
      </w:r>
      <w:r w:rsidR="00214C93">
        <w:t xml:space="preserve"> and</w:t>
      </w:r>
      <w:r w:rsidRPr="001B7C50">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lastRenderedPageBreak/>
        <w:t>There is no signalling between network nodes required to achieve this level of loose H-SFN synchronization.</w:t>
      </w:r>
    </w:p>
    <w:p w14:paraId="73D4F066" w14:textId="77777777" w:rsidR="00D40151" w:rsidRPr="001B7C50" w:rsidRDefault="00D40151" w:rsidP="00D40151">
      <w:pPr>
        <w:pStyle w:val="H6"/>
      </w:pPr>
      <w:bookmarkStart w:id="4472" w:name="_CR5_31_7_2_2_3"/>
      <w:r w:rsidRPr="001B7C50">
        <w:t>5.31.7.2.2.3</w:t>
      </w:r>
      <w:r w:rsidRPr="001B7C50">
        <w:tab/>
        <w:t>AMF paging and paging retransmission strategy</w:t>
      </w:r>
    </w:p>
    <w:bookmarkEnd w:id="4472"/>
    <w:p w14:paraId="4B176CAB" w14:textId="4D06A3C5"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w:t>
      </w:r>
      <w:r w:rsidR="00214C93">
        <w:t xml:space="preserve"> and</w:t>
      </w:r>
      <w:r w:rsidR="00A2272A">
        <w:t xml:space="preserve">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4D942775" w:rsidR="00D40151" w:rsidRPr="001B7C50" w:rsidRDefault="00D40151" w:rsidP="00D40151">
      <w:r w:rsidRPr="001B7C50">
        <w:t>The AMF determines the Paging Time Window length and a paging retransmission strategy</w:t>
      </w:r>
      <w:r w:rsidR="00214C93">
        <w:t xml:space="preserve"> and</w:t>
      </w:r>
      <w:r w:rsidRPr="001B7C50">
        <w:t xml:space="preserve"> executes the retransmission scheme.</w:t>
      </w:r>
    </w:p>
    <w:p w14:paraId="0CB3FBBE" w14:textId="365876DC" w:rsidR="00283ED6" w:rsidRPr="001B7C50" w:rsidRDefault="00283ED6" w:rsidP="00283ED6">
      <w:bookmarkStart w:id="4473" w:name="_Toc27846913"/>
      <w:bookmarkStart w:id="4474" w:name="_Toc36188044"/>
      <w:bookmarkStart w:id="4475" w:name="_Toc45183949"/>
      <w:bookmarkStart w:id="4476" w:name="_Toc47342791"/>
      <w:bookmarkStart w:id="4477" w:name="_Toc51769493"/>
      <w:bookmarkStart w:id="4478"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79" w:name="_CR5_31_7_2_3"/>
      <w:bookmarkStart w:id="4480" w:name="_Toc185601168"/>
      <w:bookmarkEnd w:id="4479"/>
      <w:r w:rsidRPr="001B7C50">
        <w:t>5.31.7.2.3</w:t>
      </w:r>
      <w:r w:rsidRPr="001B7C50">
        <w:tab/>
        <w:t>Paging for a UE registered in a tracking area with heterogeneous support of extended idle mode DRX</w:t>
      </w:r>
      <w:bookmarkEnd w:id="4473"/>
      <w:bookmarkEnd w:id="4474"/>
      <w:bookmarkEnd w:id="4475"/>
      <w:bookmarkEnd w:id="4476"/>
      <w:bookmarkEnd w:id="4477"/>
      <w:bookmarkEnd w:id="4480"/>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481" w:name="_CR5_31_7_2_4"/>
      <w:bookmarkStart w:id="4482" w:name="_Toc185601169"/>
      <w:bookmarkStart w:id="4483" w:name="_Toc27846914"/>
      <w:bookmarkStart w:id="4484" w:name="_Toc36188045"/>
      <w:bookmarkStart w:id="4485" w:name="_Toc45183950"/>
      <w:bookmarkStart w:id="4486" w:name="_Toc47342792"/>
      <w:bookmarkStart w:id="4487" w:name="_Toc51769494"/>
      <w:bookmarkEnd w:id="4481"/>
      <w:r>
        <w:t>5.31.7.2.4</w:t>
      </w:r>
      <w:r>
        <w:tab/>
        <w:t xml:space="preserve">Paging for extended DRX for </w:t>
      </w:r>
      <w:r w:rsidR="00511811">
        <w:t xml:space="preserve">RRC_INACTIVE </w:t>
      </w:r>
      <w:r>
        <w:t>in NR connected to 5GC</w:t>
      </w:r>
      <w:bookmarkEnd w:id="4482"/>
    </w:p>
    <w:p w14:paraId="4A334235" w14:textId="68265C52"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r w:rsidR="00CA290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488" w:name="_CR5_31_7_3"/>
      <w:bookmarkStart w:id="4489" w:name="_Toc185601170"/>
      <w:bookmarkEnd w:id="4488"/>
      <w:r w:rsidRPr="001B7C50">
        <w:t>5.31.7.3</w:t>
      </w:r>
      <w:r w:rsidRPr="001B7C50">
        <w:tab/>
        <w:t>MICO mode with Extended Connected Time</w:t>
      </w:r>
      <w:bookmarkEnd w:id="4478"/>
      <w:bookmarkEnd w:id="4483"/>
      <w:bookmarkEnd w:id="4484"/>
      <w:bookmarkEnd w:id="4485"/>
      <w:bookmarkEnd w:id="4486"/>
      <w:bookmarkEnd w:id="4487"/>
      <w:bookmarkEnd w:id="4489"/>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lastRenderedPageBreak/>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90" w:name="_Toc20150114"/>
      <w:bookmarkStart w:id="4491" w:name="_Toc27846915"/>
      <w:bookmarkStart w:id="4492" w:name="_Toc36188046"/>
      <w:bookmarkStart w:id="4493" w:name="_Toc45183951"/>
      <w:bookmarkStart w:id="4494"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95" w:name="_CR5_31_7_4"/>
      <w:bookmarkStart w:id="4496" w:name="_Toc51769495"/>
      <w:bookmarkStart w:id="4497" w:name="_Toc185601171"/>
      <w:bookmarkEnd w:id="4495"/>
      <w:r w:rsidRPr="001B7C50">
        <w:t>5.31.7.4</w:t>
      </w:r>
      <w:r w:rsidRPr="001B7C50">
        <w:tab/>
        <w:t>MICO mode with Active Time</w:t>
      </w:r>
      <w:bookmarkEnd w:id="4490"/>
      <w:bookmarkEnd w:id="4491"/>
      <w:bookmarkEnd w:id="4492"/>
      <w:bookmarkEnd w:id="4493"/>
      <w:bookmarkEnd w:id="4494"/>
      <w:bookmarkEnd w:id="4496"/>
      <w:bookmarkEnd w:id="4497"/>
    </w:p>
    <w:p w14:paraId="574BE8FD" w14:textId="05B01A7D"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214C93">
        <w:t xml:space="preserve"> and</w:t>
      </w:r>
      <w:r w:rsidRPr="001B7C50">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98" w:name="_CR5_31_7_5"/>
      <w:bookmarkStart w:id="4499" w:name="_Toc20150115"/>
      <w:bookmarkStart w:id="4500" w:name="_Toc27846916"/>
      <w:bookmarkStart w:id="4501" w:name="_Toc36188047"/>
      <w:bookmarkStart w:id="4502" w:name="_Toc45183952"/>
      <w:bookmarkStart w:id="4503" w:name="_Toc47342794"/>
      <w:bookmarkStart w:id="4504" w:name="_Toc51769496"/>
      <w:bookmarkStart w:id="4505" w:name="_Toc185601172"/>
      <w:bookmarkEnd w:id="4498"/>
      <w:r w:rsidRPr="001B7C50">
        <w:t>5.31.7.5</w:t>
      </w:r>
      <w:r w:rsidRPr="001B7C50">
        <w:tab/>
        <w:t>MICO mode and Periodic Registration Timer Control</w:t>
      </w:r>
      <w:bookmarkEnd w:id="4499"/>
      <w:bookmarkEnd w:id="4500"/>
      <w:bookmarkEnd w:id="4501"/>
      <w:bookmarkEnd w:id="4502"/>
      <w:bookmarkEnd w:id="4503"/>
      <w:bookmarkEnd w:id="4504"/>
      <w:bookmarkEnd w:id="4505"/>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41284BF7" w:rsidR="00D40151" w:rsidRPr="001B7C50" w:rsidRDefault="00D40151" w:rsidP="00D40151">
      <w:r w:rsidRPr="001B7C50">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w:t>
      </w:r>
      <w:r w:rsidRPr="001B7C50">
        <w:lastRenderedPageBreak/>
        <w:t>completion of the Registration procedure. The UE and the AMF shall neither stop nor restart the periodic registration timer when the UE enters CM-CONNECTED</w:t>
      </w:r>
      <w:r w:rsidR="00214C93">
        <w:t xml:space="preserve"> and</w:t>
      </w:r>
      <w:r w:rsidRPr="001B7C50">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1A42A38F" w:rsidR="00D40151" w:rsidRPr="001B7C50" w:rsidRDefault="00D40151" w:rsidP="00D40151">
      <w:r w:rsidRPr="001B7C50">
        <w:t>If the periodic registration timer is renegotiated during a Registration procedure, e.g. triggered by UE Configuration Update</w:t>
      </w:r>
      <w:r w:rsidR="00214C93">
        <w:t xml:space="preserve"> and</w:t>
      </w:r>
      <w:r w:rsidRPr="001B7C50">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506" w:name="_CR5_31_8"/>
      <w:bookmarkStart w:id="4507" w:name="_Toc20150116"/>
      <w:bookmarkStart w:id="4508" w:name="_Toc27846917"/>
      <w:bookmarkStart w:id="4509" w:name="_Toc36188048"/>
      <w:bookmarkStart w:id="4510" w:name="_Toc45183953"/>
      <w:bookmarkStart w:id="4511" w:name="_Toc47342795"/>
      <w:bookmarkStart w:id="4512" w:name="_Toc51769497"/>
      <w:bookmarkStart w:id="4513" w:name="_Toc185601173"/>
      <w:bookmarkEnd w:id="4506"/>
      <w:r w:rsidRPr="001B7C50">
        <w:t>5.31.8</w:t>
      </w:r>
      <w:r w:rsidRPr="001B7C50">
        <w:tab/>
        <w:t>High latency communication</w:t>
      </w:r>
      <w:bookmarkEnd w:id="4507"/>
      <w:bookmarkEnd w:id="4508"/>
      <w:bookmarkEnd w:id="4509"/>
      <w:bookmarkEnd w:id="4510"/>
      <w:bookmarkEnd w:id="4511"/>
      <w:bookmarkEnd w:id="4512"/>
      <w:bookmarkEnd w:id="4513"/>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w:t>
      </w:r>
      <w:r w:rsidRPr="001B7C50">
        <w:lastRenderedPageBreak/>
        <w:t>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514" w:name="_Toc20150117"/>
      <w:bookmarkStart w:id="4515" w:name="_Toc27846918"/>
      <w:bookmarkStart w:id="4516" w:name="_Toc36188049"/>
      <w:bookmarkStart w:id="4517" w:name="_Toc45183954"/>
      <w:bookmarkStart w:id="4518"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519" w:name="_CR5_31_9"/>
      <w:bookmarkStart w:id="4520" w:name="_Toc51769498"/>
      <w:bookmarkStart w:id="4521" w:name="_Toc185601174"/>
      <w:bookmarkEnd w:id="4519"/>
      <w:r w:rsidRPr="001B7C50">
        <w:t>5.31.9</w:t>
      </w:r>
      <w:r w:rsidRPr="001B7C50">
        <w:tab/>
        <w:t>Support for Monitoring Events</w:t>
      </w:r>
      <w:bookmarkEnd w:id="4514"/>
      <w:bookmarkEnd w:id="4515"/>
      <w:bookmarkEnd w:id="4516"/>
      <w:bookmarkEnd w:id="4517"/>
      <w:bookmarkEnd w:id="4518"/>
      <w:bookmarkEnd w:id="4520"/>
      <w:bookmarkEnd w:id="4521"/>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778A5A0" w:rsidR="00D40151" w:rsidRPr="001B7C50" w:rsidRDefault="00D40151" w:rsidP="00D40151">
      <w:r w:rsidRPr="001B7C50">
        <w:t>Support for Monitoring Events can be offered via AMF, UDM</w:t>
      </w:r>
      <w:r w:rsidR="005E258C" w:rsidRPr="001B7C50">
        <w:t>, NSACF</w:t>
      </w:r>
      <w:r w:rsidRPr="001B7C50">
        <w:t xml:space="preserve"> and SMF</w:t>
      </w:r>
      <w:r w:rsidR="00214C93">
        <w:t xml:space="preserve"> and</w:t>
      </w:r>
      <w:r w:rsidRPr="001B7C50">
        <w:t xml:space="preserve">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522" w:name="_CR5_31_10"/>
      <w:bookmarkStart w:id="4523" w:name="_Toc20150118"/>
      <w:bookmarkStart w:id="4524" w:name="_Toc27846919"/>
      <w:bookmarkStart w:id="4525" w:name="_Toc36188050"/>
      <w:bookmarkStart w:id="4526" w:name="_Toc45183955"/>
      <w:bookmarkStart w:id="4527" w:name="_Toc47342797"/>
      <w:bookmarkStart w:id="4528" w:name="_Toc51769499"/>
      <w:bookmarkStart w:id="4529" w:name="_Toc185601175"/>
      <w:bookmarkEnd w:id="4522"/>
      <w:r w:rsidRPr="001B7C50">
        <w:t>5.31.10</w:t>
      </w:r>
      <w:r w:rsidRPr="001B7C50">
        <w:tab/>
        <w:t>NB-IoT UE Radio Capability Handling</w:t>
      </w:r>
      <w:bookmarkEnd w:id="4523"/>
      <w:bookmarkEnd w:id="4524"/>
      <w:bookmarkEnd w:id="4525"/>
      <w:bookmarkEnd w:id="4526"/>
      <w:bookmarkEnd w:id="4527"/>
      <w:bookmarkEnd w:id="4528"/>
      <w:bookmarkEnd w:id="4529"/>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30" w:name="_CR5_31_11"/>
      <w:bookmarkStart w:id="4531" w:name="_Toc20150119"/>
      <w:bookmarkStart w:id="4532" w:name="_Toc27846920"/>
      <w:bookmarkStart w:id="4533" w:name="_Toc36188051"/>
      <w:bookmarkStart w:id="4534" w:name="_Toc45183956"/>
      <w:bookmarkStart w:id="4535" w:name="_Toc47342798"/>
      <w:bookmarkStart w:id="4536" w:name="_Toc51769500"/>
      <w:bookmarkStart w:id="4537" w:name="_Toc185601176"/>
      <w:bookmarkEnd w:id="4530"/>
      <w:r w:rsidRPr="001B7C50">
        <w:t>5.31.11</w:t>
      </w:r>
      <w:r w:rsidRPr="001B7C50">
        <w:tab/>
        <w:t>Inter-RAT idle mode mobility to and from NB-IoT</w:t>
      </w:r>
      <w:bookmarkEnd w:id="4531"/>
      <w:bookmarkEnd w:id="4532"/>
      <w:bookmarkEnd w:id="4533"/>
      <w:bookmarkEnd w:id="4534"/>
      <w:bookmarkEnd w:id="4535"/>
      <w:bookmarkEnd w:id="4536"/>
      <w:bookmarkEnd w:id="4537"/>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Nsmf_PDUSession_UpdateSMContext message during the Registration procedure. Based on </w:t>
      </w:r>
      <w:r w:rsidRPr="001B7C50">
        <w:lastRenderedPageBreak/>
        <w:t>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555BE44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w:t>
      </w:r>
      <w:r w:rsidR="00214C93">
        <w:t xml:space="preserve"> and</w:t>
      </w:r>
      <w:r w:rsidRPr="001B7C50">
        <w:t xml:space="preserve"> maintain only the default QoS rule.</w:t>
      </w:r>
    </w:p>
    <w:p w14:paraId="69903C25" w14:textId="77777777" w:rsidR="00D40151" w:rsidRPr="001B7C50" w:rsidRDefault="00D40151" w:rsidP="00D40151">
      <w:pPr>
        <w:pStyle w:val="Heading3"/>
      </w:pPr>
      <w:bookmarkStart w:id="4538" w:name="_CR5_31_12"/>
      <w:bookmarkStart w:id="4539" w:name="_Toc20150120"/>
      <w:bookmarkStart w:id="4540" w:name="_Toc27846921"/>
      <w:bookmarkStart w:id="4541" w:name="_Toc36188052"/>
      <w:bookmarkStart w:id="4542" w:name="_Toc45183957"/>
      <w:bookmarkStart w:id="4543" w:name="_Toc47342799"/>
      <w:bookmarkStart w:id="4544" w:name="_Toc51769501"/>
      <w:bookmarkStart w:id="4545" w:name="_Toc185601177"/>
      <w:bookmarkEnd w:id="4538"/>
      <w:r w:rsidRPr="001B7C50">
        <w:t>5.31.12</w:t>
      </w:r>
      <w:r w:rsidRPr="001B7C50">
        <w:tab/>
        <w:t>Restriction of use of Enhanced Coverage</w:t>
      </w:r>
      <w:bookmarkEnd w:id="4539"/>
      <w:bookmarkEnd w:id="4540"/>
      <w:bookmarkEnd w:id="4541"/>
      <w:bookmarkEnd w:id="4542"/>
      <w:bookmarkEnd w:id="4543"/>
      <w:bookmarkEnd w:id="4544"/>
      <w:bookmarkEnd w:id="4545"/>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lastRenderedPageBreak/>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546" w:name="_CR5_31_13"/>
      <w:bookmarkStart w:id="4547" w:name="_Toc20150121"/>
      <w:bookmarkStart w:id="4548" w:name="_Toc27846922"/>
      <w:bookmarkStart w:id="4549" w:name="_Toc36188053"/>
      <w:bookmarkStart w:id="4550" w:name="_Toc45183958"/>
      <w:bookmarkStart w:id="4551" w:name="_Toc47342800"/>
      <w:bookmarkStart w:id="4552" w:name="_Toc51769502"/>
      <w:bookmarkStart w:id="4553" w:name="_Toc185601178"/>
      <w:bookmarkEnd w:id="4546"/>
      <w:r w:rsidRPr="001B7C50">
        <w:t>5.31.13</w:t>
      </w:r>
      <w:r w:rsidRPr="001B7C50">
        <w:tab/>
        <w:t>Paging for Enhanced Coverage</w:t>
      </w:r>
      <w:bookmarkEnd w:id="4547"/>
      <w:bookmarkEnd w:id="4548"/>
      <w:bookmarkEnd w:id="4549"/>
      <w:bookmarkEnd w:id="4550"/>
      <w:bookmarkEnd w:id="4551"/>
      <w:bookmarkEnd w:id="4552"/>
      <w:bookmarkEnd w:id="4553"/>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54" w:name="_CR5_31_14"/>
      <w:bookmarkStart w:id="4555" w:name="_Toc20150122"/>
      <w:bookmarkStart w:id="4556" w:name="_Toc27846923"/>
      <w:bookmarkStart w:id="4557" w:name="_Toc36188054"/>
      <w:bookmarkStart w:id="4558" w:name="_Toc45183959"/>
      <w:bookmarkStart w:id="4559" w:name="_Toc47342801"/>
      <w:bookmarkStart w:id="4560" w:name="_Toc51769503"/>
      <w:bookmarkStart w:id="4561" w:name="_Toc185601179"/>
      <w:bookmarkEnd w:id="4554"/>
      <w:r w:rsidRPr="001B7C50">
        <w:t>5.31.14</w:t>
      </w:r>
      <w:r w:rsidRPr="001B7C50">
        <w:tab/>
        <w:t>Support of rate control of user data</w:t>
      </w:r>
      <w:bookmarkEnd w:id="4555"/>
      <w:bookmarkEnd w:id="4556"/>
      <w:bookmarkEnd w:id="4557"/>
      <w:bookmarkEnd w:id="4558"/>
      <w:bookmarkEnd w:id="4559"/>
      <w:bookmarkEnd w:id="4560"/>
      <w:bookmarkEnd w:id="4561"/>
    </w:p>
    <w:p w14:paraId="12BDE719" w14:textId="77777777" w:rsidR="00D40151" w:rsidRPr="001B7C50" w:rsidRDefault="00D40151" w:rsidP="00D40151">
      <w:pPr>
        <w:pStyle w:val="Heading4"/>
      </w:pPr>
      <w:bookmarkStart w:id="4562" w:name="_CR5_31_14_1"/>
      <w:bookmarkStart w:id="4563" w:name="_Toc20150123"/>
      <w:bookmarkStart w:id="4564" w:name="_Toc27846924"/>
      <w:bookmarkStart w:id="4565" w:name="_Toc36188055"/>
      <w:bookmarkStart w:id="4566" w:name="_Toc45183960"/>
      <w:bookmarkStart w:id="4567" w:name="_Toc47342802"/>
      <w:bookmarkStart w:id="4568" w:name="_Toc51769504"/>
      <w:bookmarkStart w:id="4569" w:name="_Toc185601180"/>
      <w:bookmarkEnd w:id="4562"/>
      <w:r w:rsidRPr="001B7C50">
        <w:t>5.31.14.1</w:t>
      </w:r>
      <w:r w:rsidRPr="001B7C50">
        <w:tab/>
        <w:t>General</w:t>
      </w:r>
      <w:bookmarkEnd w:id="4563"/>
      <w:bookmarkEnd w:id="4564"/>
      <w:bookmarkEnd w:id="4565"/>
      <w:bookmarkEnd w:id="4566"/>
      <w:bookmarkEnd w:id="4567"/>
      <w:bookmarkEnd w:id="4568"/>
      <w:bookmarkEnd w:id="4569"/>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70" w:name="_CR5_31_14_2"/>
      <w:bookmarkStart w:id="4571" w:name="_Toc20150124"/>
      <w:bookmarkStart w:id="4572" w:name="_Toc27846925"/>
      <w:bookmarkStart w:id="4573" w:name="_Toc36188056"/>
      <w:bookmarkStart w:id="4574" w:name="_Toc45183961"/>
      <w:bookmarkStart w:id="4575" w:name="_Toc47342803"/>
      <w:bookmarkStart w:id="4576" w:name="_Toc51769505"/>
      <w:bookmarkStart w:id="4577" w:name="_Toc185601181"/>
      <w:bookmarkEnd w:id="4570"/>
      <w:r w:rsidRPr="001B7C50">
        <w:t>5.31.14.2</w:t>
      </w:r>
      <w:r w:rsidRPr="001B7C50">
        <w:tab/>
        <w:t>Serving PLMN Rate Control</w:t>
      </w:r>
      <w:bookmarkEnd w:id="4571"/>
      <w:bookmarkEnd w:id="4572"/>
      <w:bookmarkEnd w:id="4573"/>
      <w:bookmarkEnd w:id="4574"/>
      <w:bookmarkEnd w:id="4575"/>
      <w:bookmarkEnd w:id="4576"/>
      <w:bookmarkEnd w:id="4577"/>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1B7C50">
        <w:lastRenderedPageBreak/>
        <w:t>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1F75CAE"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w:t>
      </w:r>
      <w:r w:rsidR="00214C93">
        <w:t xml:space="preserve"> and</w:t>
      </w:r>
      <w:r w:rsidRPr="001B7C50">
        <w:t xml:space="preserve"> therefore the UE shall limit the rate of its uplink NAS Data PDUs to comply with the rate that is indicated for the PDU Session. The indicated rate is valid until the PDU Session is released.</w:t>
      </w:r>
    </w:p>
    <w:p w14:paraId="6C89291C" w14:textId="34EDC281"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w:t>
      </w:r>
      <w:r w:rsidR="00214C93">
        <w:t xml:space="preserve"> and</w:t>
      </w:r>
      <w:r w:rsidRPr="001B7C50">
        <w:t xml:space="preserve">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78" w:name="_CR5_31_14_3"/>
      <w:bookmarkStart w:id="4579" w:name="_Toc20150125"/>
      <w:bookmarkStart w:id="4580" w:name="_Toc27846926"/>
      <w:bookmarkStart w:id="4581" w:name="_Toc36188057"/>
      <w:bookmarkStart w:id="4582" w:name="_Toc45183962"/>
      <w:bookmarkStart w:id="4583" w:name="_Toc47342804"/>
      <w:bookmarkStart w:id="4584" w:name="_Toc51769506"/>
      <w:bookmarkStart w:id="4585" w:name="_Toc185601182"/>
      <w:bookmarkEnd w:id="4578"/>
      <w:r w:rsidRPr="001B7C50">
        <w:t>5.31.14.3</w:t>
      </w:r>
      <w:r w:rsidRPr="001B7C50">
        <w:tab/>
        <w:t>Small Data Rate Control</w:t>
      </w:r>
      <w:bookmarkEnd w:id="4579"/>
      <w:bookmarkEnd w:id="4580"/>
      <w:bookmarkEnd w:id="4581"/>
      <w:bookmarkEnd w:id="4582"/>
      <w:bookmarkEnd w:id="4583"/>
      <w:bookmarkEnd w:id="4584"/>
      <w:bookmarkEnd w:id="4585"/>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4AB9097C" w:rsidR="00D40151" w:rsidRPr="001B7C50" w:rsidRDefault="00D40151" w:rsidP="00D40151">
      <w:pPr>
        <w:pStyle w:val="B1"/>
      </w:pPr>
      <w:r w:rsidRPr="001B7C50">
        <w:t>-</w:t>
      </w:r>
      <w:r w:rsidRPr="001B7C50">
        <w:tab/>
        <w:t>an integer 'number of packets per time unit'</w:t>
      </w:r>
      <w:r w:rsidR="00214C93">
        <w:t xml:space="preserve">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86" w:name="_CR5_31_15"/>
      <w:bookmarkStart w:id="4587" w:name="_Toc20150126"/>
      <w:bookmarkStart w:id="4588" w:name="_Toc27846927"/>
      <w:bookmarkStart w:id="4589" w:name="_Toc36188058"/>
      <w:bookmarkStart w:id="4590" w:name="_Toc45183963"/>
      <w:bookmarkStart w:id="4591" w:name="_Toc47342805"/>
      <w:bookmarkStart w:id="4592" w:name="_Toc51769507"/>
      <w:bookmarkStart w:id="4593" w:name="_Toc185601183"/>
      <w:bookmarkEnd w:id="4586"/>
      <w:r w:rsidRPr="001B7C50">
        <w:t>5.31.15</w:t>
      </w:r>
      <w:r w:rsidRPr="001B7C50">
        <w:tab/>
        <w:t>Control Plane Data Transfer Congestion Control</w:t>
      </w:r>
      <w:bookmarkEnd w:id="4587"/>
      <w:bookmarkEnd w:id="4588"/>
      <w:bookmarkEnd w:id="4589"/>
      <w:bookmarkEnd w:id="4590"/>
      <w:bookmarkEnd w:id="4591"/>
      <w:bookmarkEnd w:id="4592"/>
      <w:bookmarkEnd w:id="4593"/>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94" w:name="_CR5_31_16"/>
      <w:bookmarkStart w:id="4595" w:name="_Toc20150127"/>
      <w:bookmarkStart w:id="4596" w:name="_Toc27846928"/>
      <w:bookmarkStart w:id="4597" w:name="_Toc36188059"/>
      <w:bookmarkStart w:id="4598" w:name="_Toc45183964"/>
      <w:bookmarkStart w:id="4599" w:name="_Toc47342806"/>
      <w:bookmarkStart w:id="4600" w:name="_Toc51769508"/>
      <w:bookmarkStart w:id="4601" w:name="_Toc185601184"/>
      <w:bookmarkEnd w:id="4594"/>
      <w:r w:rsidRPr="001B7C50">
        <w:t>5.31.16</w:t>
      </w:r>
      <w:r w:rsidRPr="001B7C50">
        <w:tab/>
        <w:t>Service Gap Control</w:t>
      </w:r>
      <w:bookmarkEnd w:id="4595"/>
      <w:bookmarkEnd w:id="4596"/>
      <w:bookmarkEnd w:id="4597"/>
      <w:bookmarkEnd w:id="4598"/>
      <w:bookmarkEnd w:id="4599"/>
      <w:bookmarkEnd w:id="4600"/>
      <w:bookmarkEnd w:id="4601"/>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 xml:space="preserve">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1B7C50">
        <w:lastRenderedPageBreak/>
        <w:t>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lastRenderedPageBreak/>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602" w:name="_CR5_31_17"/>
      <w:bookmarkStart w:id="4603" w:name="_Toc20150128"/>
      <w:bookmarkStart w:id="4604" w:name="_Toc27846929"/>
      <w:bookmarkStart w:id="4605" w:name="_Toc36188060"/>
      <w:bookmarkStart w:id="4606" w:name="_Toc45183965"/>
      <w:bookmarkStart w:id="4607" w:name="_Toc47342807"/>
      <w:bookmarkStart w:id="4608" w:name="_Toc51769509"/>
      <w:bookmarkStart w:id="4609" w:name="_Toc185601185"/>
      <w:bookmarkEnd w:id="4602"/>
      <w:r w:rsidRPr="001B7C50">
        <w:t>5.31.17</w:t>
      </w:r>
      <w:r w:rsidRPr="001B7C50">
        <w:tab/>
        <w:t>Inter-UE QoS for NB-IoT</w:t>
      </w:r>
      <w:bookmarkEnd w:id="4603"/>
      <w:bookmarkEnd w:id="4604"/>
      <w:bookmarkEnd w:id="4605"/>
      <w:bookmarkEnd w:id="4606"/>
      <w:bookmarkEnd w:id="4607"/>
      <w:bookmarkEnd w:id="4608"/>
      <w:bookmarkEnd w:id="4609"/>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610" w:name="_CR5_31_18"/>
      <w:bookmarkStart w:id="4611" w:name="_Toc20150129"/>
      <w:bookmarkStart w:id="4612" w:name="_Toc27846930"/>
      <w:bookmarkStart w:id="4613" w:name="_Toc36188061"/>
      <w:bookmarkStart w:id="4614" w:name="_Toc45183966"/>
      <w:bookmarkStart w:id="4615" w:name="_Toc47342808"/>
      <w:bookmarkStart w:id="4616" w:name="_Toc51769510"/>
      <w:bookmarkStart w:id="4617" w:name="_Toc185601186"/>
      <w:bookmarkEnd w:id="4610"/>
      <w:r w:rsidRPr="001B7C50">
        <w:t>5.31.18</w:t>
      </w:r>
      <w:r w:rsidRPr="001B7C50">
        <w:tab/>
        <w:t>User Plane CIoT 5GS Optimisation</w:t>
      </w:r>
      <w:bookmarkEnd w:id="4611"/>
      <w:bookmarkEnd w:id="4612"/>
      <w:bookmarkEnd w:id="4613"/>
      <w:bookmarkEnd w:id="4614"/>
      <w:bookmarkEnd w:id="4615"/>
      <w:bookmarkEnd w:id="4616"/>
      <w:bookmarkEnd w:id="4617"/>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lastRenderedPageBreak/>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618"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619" w:name="_CR5_31_19"/>
      <w:bookmarkStart w:id="4620" w:name="_Toc27846931"/>
      <w:bookmarkStart w:id="4621" w:name="_Toc36188062"/>
      <w:bookmarkStart w:id="4622" w:name="_Toc45183967"/>
      <w:bookmarkStart w:id="4623" w:name="_Toc47342809"/>
      <w:bookmarkStart w:id="4624" w:name="_Toc51769511"/>
      <w:bookmarkStart w:id="4625" w:name="_Toc185601187"/>
      <w:bookmarkEnd w:id="4619"/>
      <w:r w:rsidRPr="001B7C50">
        <w:t>5.31.19</w:t>
      </w:r>
      <w:r w:rsidRPr="001B7C50">
        <w:tab/>
        <w:t>QoS model for NB-IoT</w:t>
      </w:r>
      <w:bookmarkEnd w:id="4618"/>
      <w:bookmarkEnd w:id="4620"/>
      <w:bookmarkEnd w:id="4621"/>
      <w:bookmarkEnd w:id="4622"/>
      <w:bookmarkEnd w:id="4623"/>
      <w:bookmarkEnd w:id="4624"/>
      <w:bookmarkEnd w:id="4625"/>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626" w:name="_Toc27846932"/>
      <w:bookmarkStart w:id="4627" w:name="_Toc36188063"/>
      <w:bookmarkStart w:id="4628" w:name="_Toc45183968"/>
      <w:bookmarkStart w:id="4629" w:name="_Toc47342810"/>
      <w:bookmarkStart w:id="4630"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631" w:name="_CR5_31_20"/>
      <w:bookmarkStart w:id="4632" w:name="_Toc51769512"/>
      <w:bookmarkStart w:id="4633" w:name="_Toc185601188"/>
      <w:bookmarkEnd w:id="4631"/>
      <w:r w:rsidRPr="001B7C50">
        <w:t>5.31.20</w:t>
      </w:r>
      <w:r w:rsidRPr="001B7C50">
        <w:tab/>
        <w:t>Category M UEs differentiation</w:t>
      </w:r>
      <w:bookmarkEnd w:id="4626"/>
      <w:bookmarkEnd w:id="4627"/>
      <w:bookmarkEnd w:id="4628"/>
      <w:bookmarkEnd w:id="4629"/>
      <w:bookmarkEnd w:id="4632"/>
      <w:bookmarkEnd w:id="4633"/>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2493A1A3"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t xml:space="preserve"> The PCF can also receive the RAT Type as LTE-M, when applicable from the AMF using the PCRT on Access Type change specified in clause 6.1.2.5 of TS 23.503 [45] during </w:t>
      </w:r>
      <w:r w:rsidR="00CD22D1">
        <w:lastRenderedPageBreak/>
        <w:t>AM Policy Association Establishment or AM Policy Association Modification procedure</w:t>
      </w:r>
      <w:r w:rsidR="00214C93">
        <w:t xml:space="preserve"> and</w:t>
      </w:r>
      <w:r w:rsidR="00CD22D1">
        <w:t xml:space="preserve"> from the SMF using the PCRT on Access Type change specified in clause 6.1.3.5 of TS 23.503 [45]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04CD3925"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w:t>
      </w:r>
      <w:r w:rsidR="00214C93">
        <w:t xml:space="preserve"> and</w:t>
      </w:r>
      <w:r w:rsidRPr="001B7C50">
        <w:t xml:space="preserve"> take into account the "LTE-M Indication" received from NG-RAN, as specified above.</w:t>
      </w:r>
    </w:p>
    <w:p w14:paraId="09C85FCB" w14:textId="77777777" w:rsidR="00D40151" w:rsidRPr="001B7C50" w:rsidRDefault="00D40151" w:rsidP="00D40151">
      <w:pPr>
        <w:pStyle w:val="Heading2"/>
      </w:pPr>
      <w:bookmarkStart w:id="4634" w:name="_CR5_32"/>
      <w:bookmarkStart w:id="4635" w:name="_Toc27846933"/>
      <w:bookmarkStart w:id="4636" w:name="_Toc36188064"/>
      <w:bookmarkStart w:id="4637" w:name="_Toc45183969"/>
      <w:bookmarkStart w:id="4638" w:name="_Toc47342811"/>
      <w:bookmarkStart w:id="4639" w:name="_Toc51769513"/>
      <w:bookmarkStart w:id="4640" w:name="_Toc185601189"/>
      <w:bookmarkEnd w:id="4634"/>
      <w:r w:rsidRPr="001B7C50">
        <w:t>5.32</w:t>
      </w:r>
      <w:r w:rsidRPr="001B7C50">
        <w:tab/>
        <w:t>Support for ATSSS</w:t>
      </w:r>
      <w:bookmarkEnd w:id="4630"/>
      <w:bookmarkEnd w:id="4635"/>
      <w:bookmarkEnd w:id="4636"/>
      <w:bookmarkEnd w:id="4637"/>
      <w:bookmarkEnd w:id="4638"/>
      <w:bookmarkEnd w:id="4639"/>
      <w:bookmarkEnd w:id="4640"/>
    </w:p>
    <w:p w14:paraId="670FB22E" w14:textId="77777777" w:rsidR="00D40151" w:rsidRPr="001B7C50" w:rsidRDefault="00D40151" w:rsidP="00D40151">
      <w:pPr>
        <w:pStyle w:val="Heading3"/>
      </w:pPr>
      <w:bookmarkStart w:id="4641" w:name="_CR5_32_1"/>
      <w:bookmarkStart w:id="4642" w:name="_Toc20150132"/>
      <w:bookmarkStart w:id="4643" w:name="_Toc27846934"/>
      <w:bookmarkStart w:id="4644" w:name="_Toc36188065"/>
      <w:bookmarkStart w:id="4645" w:name="_Toc45183970"/>
      <w:bookmarkStart w:id="4646" w:name="_Toc47342812"/>
      <w:bookmarkStart w:id="4647" w:name="_Toc51769514"/>
      <w:bookmarkStart w:id="4648" w:name="_Toc185601190"/>
      <w:bookmarkEnd w:id="4641"/>
      <w:r w:rsidRPr="001B7C50">
        <w:t>5.32.1</w:t>
      </w:r>
      <w:r w:rsidRPr="001B7C50">
        <w:tab/>
        <w:t>General</w:t>
      </w:r>
      <w:bookmarkEnd w:id="4642"/>
      <w:bookmarkEnd w:id="4643"/>
      <w:bookmarkEnd w:id="4644"/>
      <w:bookmarkEnd w:id="4645"/>
      <w:bookmarkEnd w:id="4646"/>
      <w:bookmarkEnd w:id="4647"/>
      <w:bookmarkEnd w:id="4648"/>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3F380965" w:rsidR="00D40151" w:rsidRPr="001B7C50" w:rsidRDefault="00D40151" w:rsidP="00D40151">
      <w:r w:rsidRPr="001B7C50">
        <w:t>After the establishment of a MA PDU Session</w:t>
      </w:r>
      <w:r w:rsidR="00214C93">
        <w:t xml:space="preserve"> and</w:t>
      </w:r>
      <w:r w:rsidRPr="001B7C50">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767D2D71" w:rsidR="00D40151" w:rsidRPr="001B7C50" w:rsidRDefault="00D40151" w:rsidP="00D40151">
      <w:r w:rsidRPr="001B7C50">
        <w:t>The type of a MA PDU Session may be one of the following types defined in clause 5.6.1: IPv4, IPv6, IPv4v6</w:t>
      </w:r>
      <w:r w:rsidR="00214C93">
        <w:t xml:space="preserve"> and</w:t>
      </w:r>
      <w:r w:rsidRPr="001B7C50">
        <w:t xml:space="preserve">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lastRenderedPageBreak/>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49" w:name="_CR5_32_2"/>
      <w:bookmarkStart w:id="4650" w:name="_Toc20150133"/>
      <w:bookmarkStart w:id="4651" w:name="_Toc27846935"/>
      <w:bookmarkStart w:id="4652" w:name="_Toc36188066"/>
      <w:bookmarkStart w:id="4653" w:name="_Toc45183971"/>
      <w:bookmarkStart w:id="4654" w:name="_Toc47342813"/>
      <w:bookmarkStart w:id="4655" w:name="_Toc51769515"/>
      <w:bookmarkStart w:id="4656" w:name="_Toc185601191"/>
      <w:bookmarkEnd w:id="4649"/>
      <w:r w:rsidRPr="001B7C50">
        <w:t>5.32.2</w:t>
      </w:r>
      <w:r w:rsidRPr="001B7C50">
        <w:tab/>
        <w:t>Multi Access PDU Sessions</w:t>
      </w:r>
      <w:bookmarkEnd w:id="4650"/>
      <w:bookmarkEnd w:id="4651"/>
      <w:bookmarkEnd w:id="4652"/>
      <w:bookmarkEnd w:id="4653"/>
      <w:bookmarkEnd w:id="4654"/>
      <w:bookmarkEnd w:id="4655"/>
      <w:bookmarkEnd w:id="4656"/>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3DA18325" w:rsidR="007C2ADF" w:rsidRDefault="007C2ADF" w:rsidP="00972E70">
      <w:pPr>
        <w:pStyle w:val="B3"/>
      </w:pPr>
      <w:r>
        <w:t>-</w:t>
      </w:r>
      <w:r>
        <w:tab/>
      </w:r>
      <w:r w:rsidR="00D40151" w:rsidRPr="001B7C50">
        <w:t xml:space="preserve">the </w:t>
      </w:r>
      <w:r w:rsidR="0071443B">
        <w:t>"</w:t>
      </w:r>
      <w:r w:rsidR="00D40151" w:rsidRPr="001B7C50">
        <w:t>ATSSS-LL functionality with any steering mode</w:t>
      </w:r>
      <w:r w:rsidR="0071443B">
        <w:t>"</w:t>
      </w:r>
      <w:r w:rsidR="00D40151" w:rsidRPr="001B7C50">
        <w:t xml:space="preserve"> (as specified in clause 5.32.6.1)</w:t>
      </w:r>
      <w:r>
        <w:t>;</w:t>
      </w:r>
    </w:p>
    <w:p w14:paraId="15EE1D81" w14:textId="3A4AE4F2" w:rsidR="00D40151" w:rsidRPr="001B7C50" w:rsidRDefault="007C2ADF" w:rsidP="00D40151">
      <w:pPr>
        <w:pStyle w:val="B2"/>
      </w:pPr>
      <w:r>
        <w:lastRenderedPageBreak/>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785AF8E7" w:rsidR="007C2ADF" w:rsidRDefault="007C2ADF" w:rsidP="00972E70">
      <w:pPr>
        <w:pStyle w:val="B3"/>
      </w:pPr>
      <w:r>
        <w:t>-</w:t>
      </w:r>
      <w:r>
        <w:tab/>
      </w:r>
      <w:r w:rsidR="00D40151" w:rsidRPr="001B7C50">
        <w:t xml:space="preserve">the </w:t>
      </w:r>
      <w:r w:rsidR="0071443B">
        <w:t>"</w:t>
      </w:r>
      <w:r w:rsidR="00D40151" w:rsidRPr="001B7C50">
        <w:t>MPTCP functionality with any steering mode and the ATSSS-LL functionality with only the Active-Standby steering mode (as specified in clause 5.32.6.1)</w:t>
      </w:r>
      <w:r>
        <w:t>;</w:t>
      </w:r>
    </w:p>
    <w:p w14:paraId="6AEEAB69" w14:textId="4B8E2B77" w:rsidR="00D40151" w:rsidRPr="001B7C50" w:rsidRDefault="007C2ADF" w:rsidP="00D40151">
      <w:pPr>
        <w:pStyle w:val="B2"/>
      </w:pPr>
      <w:r>
        <w:tab/>
      </w:r>
      <w:r w:rsidR="00D40151" w:rsidRPr="001B7C50">
        <w:t>and the network accepts to activate these functionalities, then the network provides MPTCP proxy information to UE</w:t>
      </w:r>
      <w:r w:rsidR="00214C93">
        <w:t xml:space="preserve"> and</w:t>
      </w:r>
      <w:r w:rsidR="00D40151" w:rsidRPr="001B7C50">
        <w:t xml:space="preserve">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0C5F92DB" w14:textId="1303567E" w:rsidR="0071443B" w:rsidRDefault="0071443B" w:rsidP="00D40151">
      <w:pPr>
        <w:pStyle w:val="B2"/>
      </w:pPr>
      <w:r>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w:t>
      </w:r>
    </w:p>
    <w:p w14:paraId="1135B81D" w14:textId="5A6268E9" w:rsidR="007C2ADF" w:rsidRDefault="007C2ADF" w:rsidP="00D40151">
      <w:pPr>
        <w:pStyle w:val="B2"/>
      </w:pPr>
      <w:r>
        <w:t>-</w:t>
      </w:r>
      <w:r>
        <w:tab/>
        <w:t>If the UE indicates it is capable of supporting</w:t>
      </w:r>
    </w:p>
    <w:p w14:paraId="6EACBA7F" w14:textId="3CB2BC75" w:rsidR="007C2ADF" w:rsidRDefault="007C2ADF" w:rsidP="00972E70">
      <w:pPr>
        <w:pStyle w:val="B3"/>
      </w:pPr>
      <w:r>
        <w:t>-</w:t>
      </w:r>
      <w:r>
        <w:tab/>
        <w:t xml:space="preserve">the </w:t>
      </w:r>
      <w:r w:rsidR="0071443B">
        <w:t>"</w:t>
      </w:r>
      <w:r>
        <w:t>MPQUIC</w:t>
      </w:r>
      <w:r w:rsidR="0071443B">
        <w:t>-UDP</w:t>
      </w:r>
      <w:r>
        <w:t xml:space="preserve"> functionality with any steering mode and the ATSSS-LL functionality with only the Active-Standby steering mode</w:t>
      </w:r>
      <w:r w:rsidR="0071443B">
        <w:t>"</w:t>
      </w:r>
      <w:r>
        <w:t xml:space="preserve"> (as specified in clause 5.32.6.1);</w:t>
      </w:r>
    </w:p>
    <w:p w14:paraId="0D085C73" w14:textId="7AC326D6" w:rsidR="007C2ADF" w:rsidRDefault="007C2ADF" w:rsidP="00D40151">
      <w:pPr>
        <w:pStyle w:val="B2"/>
      </w:pPr>
      <w:r>
        <w:tab/>
        <w:t>and the network accepts to activate these functionalities, then the network provides MPQUIC</w:t>
      </w:r>
      <w:r w:rsidR="0071443B">
        <w:t>-UDP</w:t>
      </w:r>
      <w:r>
        <w:t xml:space="preserve"> proxy information to UE</w:t>
      </w:r>
      <w:r w:rsidR="00214C93">
        <w:t xml:space="preserve"> and</w:t>
      </w:r>
      <w:r>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5F414222" w14:textId="77777777" w:rsidR="004D0DF1" w:rsidRDefault="004D0DF1" w:rsidP="00D40151">
      <w:pPr>
        <w:pStyle w:val="B2"/>
      </w:pPr>
      <w:r>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w:t>
      </w:r>
    </w:p>
    <w:p w14:paraId="5330A64E" w14:textId="38CAC01E" w:rsidR="004D0DF1" w:rsidRDefault="004D0DF1" w:rsidP="00D40151">
      <w:pPr>
        <w:pStyle w:val="B2"/>
      </w:pPr>
      <w:r>
        <w:t>-</w:t>
      </w:r>
      <w:r>
        <w:tab/>
        <w:t>If the UE indicates it is capable of supporting:</w:t>
      </w:r>
    </w:p>
    <w:p w14:paraId="11D62EC9" w14:textId="0B334072" w:rsidR="004D0DF1" w:rsidRDefault="004D0DF1" w:rsidP="007E16B7">
      <w:pPr>
        <w:pStyle w:val="B3"/>
      </w:pPr>
      <w:r>
        <w:t>-</w:t>
      </w:r>
      <w:r>
        <w:tab/>
        <w:t>the "MPQUIC-IP functionality with any steering mode and ATSSS-LL functionality with only Active-Standby steering mode" (as specified in clause 5.32.6.1);</w:t>
      </w:r>
    </w:p>
    <w:p w14:paraId="0B6B18D9" w14:textId="77777777" w:rsidR="004D0DF1" w:rsidRDefault="004D0DF1" w:rsidP="00D40151">
      <w:pPr>
        <w:pStyle w:val="B2"/>
      </w:pPr>
      <w:r>
        <w:tab/>
        <w:t>and the network accepts to activate these functionalities, then the network provides MPQUIC-IP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w:t>
      </w:r>
    </w:p>
    <w:p w14:paraId="58705699" w14:textId="77777777" w:rsidR="004D0DF1" w:rsidRDefault="004D0DF1" w:rsidP="00D40151">
      <w:pPr>
        <w:pStyle w:val="B2"/>
      </w:pPr>
      <w:r>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w:t>
      </w:r>
    </w:p>
    <w:p w14:paraId="406F9065" w14:textId="5E2B95DE" w:rsidR="004D0DF1" w:rsidRDefault="004D0DF1" w:rsidP="00D40151">
      <w:pPr>
        <w:pStyle w:val="B2"/>
      </w:pPr>
      <w:r>
        <w:t>-</w:t>
      </w:r>
      <w:r>
        <w:tab/>
        <w:t>If the UE indicates it is capable of supporting:</w:t>
      </w:r>
    </w:p>
    <w:p w14:paraId="081D8D25" w14:textId="0A7B7A90" w:rsidR="004D0DF1" w:rsidRDefault="004D0DF1" w:rsidP="007E16B7">
      <w:pPr>
        <w:pStyle w:val="B3"/>
      </w:pPr>
      <w:r>
        <w:lastRenderedPageBreak/>
        <w:t>-</w:t>
      </w:r>
      <w:r>
        <w:tab/>
        <w:t>the "MPQUIC-E functionality with any steering mode and ATSSS-LL functionality with only Active-Standby steering mode" (as specified in clause 5.32.6.1);</w:t>
      </w:r>
    </w:p>
    <w:p w14:paraId="0FDF2913" w14:textId="77777777" w:rsidR="004D0DF1" w:rsidRDefault="004D0DF1" w:rsidP="00D40151">
      <w:pPr>
        <w:pStyle w:val="B2"/>
      </w:pPr>
      <w:r>
        <w:tab/>
        <w:t>and the network accepts to activate MPQUIC-E functionality, then the network provides MPQUIC-E proxy information to UE and allocates to UE two IP addresses/prefixes, called "MPQUIC link-specific multipath" addresses. Further details are provided in clause 5.32.6.2.2. In addition, the network shall provide to UE one or more ATSSS rules.</w:t>
      </w:r>
    </w:p>
    <w:p w14:paraId="5F0A65BD" w14:textId="77777777" w:rsidR="004D0DF1" w:rsidRDefault="004D0DF1" w:rsidP="00D40151">
      <w:pPr>
        <w:pStyle w:val="B2"/>
      </w:pPr>
      <w:r>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 In addition, the network may provide to UE Measurement Assistance Information.</w:t>
      </w:r>
    </w:p>
    <w:p w14:paraId="4EAF736E" w14:textId="52714DD3" w:rsidR="004D0DF1" w:rsidRDefault="004D0DF1" w:rsidP="00D40151">
      <w:pPr>
        <w:pStyle w:val="B2"/>
      </w:pPr>
      <w:r>
        <w:t>-</w:t>
      </w:r>
      <w:r>
        <w:tab/>
        <w:t>If the UE indicates it is capable of supporting:</w:t>
      </w:r>
    </w:p>
    <w:p w14:paraId="626CF49A" w14:textId="77777777" w:rsidR="004D0DF1" w:rsidRDefault="004D0DF1" w:rsidP="007E16B7">
      <w:pPr>
        <w:pStyle w:val="B3"/>
      </w:pPr>
      <w:r>
        <w:t>-</w:t>
      </w:r>
      <w:r>
        <w:tab/>
        <w:t>the "MPQUIC IP functionality with any steering mode without any ATSSS-LL functionality" (as specified in clause 5.32.6.1);</w:t>
      </w:r>
    </w:p>
    <w:p w14:paraId="4779D878" w14:textId="77777777" w:rsidR="004D0DF1" w:rsidRDefault="004D0DF1" w:rsidP="00D40151">
      <w:pPr>
        <w:pStyle w:val="B2"/>
      </w:pPr>
      <w:r>
        <w:tab/>
        <w:t>and the network accepts to activate MPQUIC-IP functionality, then the network provides MPQUIC-IP proxy information to UE and allocates to UE (a) one IP address/prefix for the MA PDU session (as defined in clause 5.8.2.2) and (b) two additional IP addresses/prefixes, called "MPQUIC link-specific multipath" addresses. In addition, the network shall provide to UE one or more ATSSS rules.</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1AF07512" w:rsidR="00D40151" w:rsidRPr="001B7C50" w:rsidRDefault="00D40151" w:rsidP="00D40151">
      <w:pPr>
        <w:pStyle w:val="B2"/>
      </w:pPr>
      <w:r w:rsidRPr="001B7C50">
        <w:t>-</w:t>
      </w:r>
      <w:r w:rsidRPr="001B7C50">
        <w:tab/>
        <w:t>The SMF determines the ATSSS capabilities supported for the MA PDU Session</w:t>
      </w:r>
      <w:r w:rsidR="004D0DF1">
        <w:t xml:space="preserve"> taking into consideration one or more of the following aspects</w:t>
      </w:r>
      <w:r w:rsidRPr="001B7C50">
        <w:t xml:space="preserve"> based on the ATSSS capabilities provided by the UE and per DNN configuration on SMF:</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A038548"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w:t>
      </w:r>
      <w:r w:rsidR="00214C93">
        <w:t xml:space="preserve"> and</w:t>
      </w:r>
      <w:r w:rsidR="00D40151" w:rsidRPr="001B7C50">
        <w:t xml:space="preserve">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D2AF8C6"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w:t>
      </w:r>
      <w:r w:rsidR="00214C93">
        <w:t xml:space="preserve"> and</w:t>
      </w:r>
      <w:r>
        <w:t xml:space="preserve">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5C4F4514" w14:textId="004AB464" w:rsidR="004D0DF1" w:rsidRDefault="004D0DF1" w:rsidP="007E16B7">
      <w:pPr>
        <w:pStyle w:val="B4"/>
      </w:pPr>
      <w:r>
        <w:t>iv)</w:t>
      </w:r>
      <w:r>
        <w:tab/>
        <w:t>If the DNN configuration does not allow MPTCP steering functionality and the DNN configuration allows ATSSS-LL functionality with at least the Active-Standby steering mode, then the MA PDU Session is capable of ATSSS-LL with only Active-Standby steering mode in the uplink and in the downlink.</w:t>
      </w:r>
    </w:p>
    <w:p w14:paraId="37480A50" w14:textId="3CFF9AC5" w:rsidR="00C86B51" w:rsidRDefault="00C86B51" w:rsidP="00D40151">
      <w:pPr>
        <w:pStyle w:val="B3"/>
      </w:pPr>
      <w:r>
        <w:t>b)</w:t>
      </w:r>
      <w:r>
        <w:tab/>
        <w:t>If the UE includes in its ATSSS capabilities "MPQUIC</w:t>
      </w:r>
      <w:r w:rsidR="004D0DF1">
        <w:t>-UDP</w:t>
      </w:r>
      <w:r>
        <w:t xml:space="preserve"> functionality with any steering mode and ATSSS-LL functionality with only Active-Standby steering mode" (as specified in clause 5.32.6.1), then:</w:t>
      </w:r>
    </w:p>
    <w:p w14:paraId="5E4C142F" w14:textId="187E21E1" w:rsidR="00C86B51" w:rsidRDefault="00C86B51" w:rsidP="005A13C0">
      <w:pPr>
        <w:pStyle w:val="B4"/>
      </w:pPr>
      <w:r>
        <w:lastRenderedPageBreak/>
        <w:t>i)</w:t>
      </w:r>
      <w:r>
        <w:tab/>
        <w:t>If the DNN configuration allows MPQUIC</w:t>
      </w:r>
      <w:r w:rsidR="004D0DF1">
        <w:t>-UDP</w:t>
      </w:r>
      <w:r>
        <w:t xml:space="preserve"> and ATSSS-LL with any steering mode (i.e. any Steering Mode allowed for ATSSS-LL), including RTT measurement without using PMF protocol, the MA PDU Session is capable of (1) MPQUIC</w:t>
      </w:r>
      <w:r w:rsidR="004D0DF1">
        <w:t>-UDP</w:t>
      </w:r>
      <w:r>
        <w:t xml:space="preserve"> and ATSSS-LL with any steering mode (i.e. any Steering Mode allowed for ATSSS-LL) in the downlink</w:t>
      </w:r>
      <w:r w:rsidR="00214C93">
        <w:t xml:space="preserve"> and</w:t>
      </w:r>
      <w:r>
        <w:t xml:space="preserve"> (2) MPQUIC</w:t>
      </w:r>
      <w:r w:rsidR="004D0DF1">
        <w:t>-UDP</w:t>
      </w:r>
      <w:r>
        <w:t xml:space="preserve">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632CDFBA" w:rsidR="00C86B51" w:rsidRDefault="00C86B51" w:rsidP="005A13C0">
      <w:pPr>
        <w:pStyle w:val="B4"/>
      </w:pPr>
      <w:r>
        <w:t>ii)</w:t>
      </w:r>
      <w:r>
        <w:tab/>
        <w:t>If the DNN configuration allows MPQUIC</w:t>
      </w:r>
      <w:r w:rsidR="004D0DF1">
        <w:t>-UDP</w:t>
      </w:r>
      <w:r>
        <w:t xml:space="preserve"> and ATSSS-LL with any steering mode (i.e. any Steering Mode allowed for ATSSS-LL), but not RTT measurement without using PMF protocol, the MA PDU Session is capable of (1) MPQUIC</w:t>
      </w:r>
      <w:r w:rsidR="004D0DF1">
        <w:t>-UDP</w:t>
      </w:r>
      <w:r>
        <w:t xml:space="preserve">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w:t>
      </w:r>
      <w:r w:rsidR="00214C93">
        <w:t xml:space="preserve"> and</w:t>
      </w:r>
      <w:r>
        <w:t xml:space="preserve"> (3) MPQUIC</w:t>
      </w:r>
      <w:r w:rsidR="004D0DF1">
        <w:t>-UDP</w:t>
      </w:r>
      <w:r>
        <w:t xml:space="preserve"> and ATSSS-LL with Active-Standby mode in the uplink.</w:t>
      </w:r>
    </w:p>
    <w:p w14:paraId="4A51612F" w14:textId="7DE89527" w:rsidR="00C86B51" w:rsidRDefault="00C86B51" w:rsidP="005A13C0">
      <w:pPr>
        <w:pStyle w:val="B4"/>
      </w:pPr>
      <w:r>
        <w:t>iii)</w:t>
      </w:r>
      <w:r>
        <w:tab/>
        <w:t>If the DNN configuration allows MPQUIC</w:t>
      </w:r>
      <w:r w:rsidR="004D0DF1">
        <w:t>-UDP</w:t>
      </w:r>
      <w:r>
        <w:t xml:space="preserve"> with any steering mode and ATSSS-LL with only Active-Standby steering mode, the MA PDU Session is capable of MPQUIC</w:t>
      </w:r>
      <w:r w:rsidR="004D0DF1">
        <w:t>-UDP</w:t>
      </w:r>
      <w:r>
        <w:t xml:space="preserve"> and ATSSS-LL with Active-Standby mode in the uplink and in the downlink.</w:t>
      </w:r>
    </w:p>
    <w:p w14:paraId="221199D1" w14:textId="73B9B058" w:rsidR="004D0DF1" w:rsidRDefault="004D0DF1" w:rsidP="007E16B7">
      <w:pPr>
        <w:pStyle w:val="B4"/>
      </w:pPr>
      <w:r>
        <w:t>iv)</w:t>
      </w:r>
      <w:r>
        <w:tab/>
        <w:t>If the DNN configuration does not allow MPQUIC-UDP steering functionality and the DNN configuration allows ATSSS-LL functionality with at least the Active-Standby steering mode, then the MA PDU Session is capable of ATSSS-LL with only Active-Standby steering mode in the uplink and in the downlink.</w:t>
      </w:r>
    </w:p>
    <w:p w14:paraId="2AA824D5" w14:textId="43D9BA3C" w:rsidR="00D40151" w:rsidRPr="001B7C50" w:rsidRDefault="004D0DF1" w:rsidP="00D40151">
      <w:pPr>
        <w:pStyle w:val="B3"/>
      </w:pPr>
      <w:r>
        <w:t>c</w:t>
      </w:r>
      <w:r w:rsidR="00D40151" w:rsidRPr="001B7C50">
        <w:t>)</w:t>
      </w:r>
      <w:r w:rsidR="00D40151"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00D40151" w:rsidRPr="001B7C50">
        <w:t>, the MA PDU Session is capable of ATSSS-LL with any steering mode</w:t>
      </w:r>
      <w:r w:rsidR="00F03116">
        <w:t xml:space="preserve"> allowed for ATSSS-LL</w:t>
      </w:r>
      <w:r w:rsidR="00D40151" w:rsidRPr="001B7C50">
        <w:t xml:space="preserve"> in the uplink and in the downlink.</w:t>
      </w:r>
    </w:p>
    <w:p w14:paraId="53DE7419" w14:textId="77777777" w:rsidR="004D0DF1" w:rsidRDefault="004D0DF1" w:rsidP="00D40151">
      <w:pPr>
        <w:pStyle w:val="B3"/>
      </w:pPr>
      <w:r>
        <w:t>d)</w:t>
      </w:r>
      <w:r>
        <w:tab/>
        <w:t>If the UE includes in its ATSSS capabilities "MPQUIC IP functionality with any steering mode and ATSSS-LL functionality with only Active-Standby steering mode" (as specified in clause 5.32.6.1) and the DNN configuration allows MPQUIC IP functionality with any steering mode, the MA PDU Session is capable of MPQUIC IP with any steering mode in the uplink and in the downlink. If the DNN configuration does not allow MPQUIC-IP steering functionality and the DNN configuration allows ATSSS-LL functionality with at least the Active-Standby steering mode, then the MA PDU Session is capable of ATSSS-LL with only Active-Standby steering mode in the uplink and in the downlink.</w:t>
      </w:r>
    </w:p>
    <w:p w14:paraId="7AAA56BD" w14:textId="77777777" w:rsidR="004D0DF1" w:rsidRDefault="004D0DF1" w:rsidP="00D40151">
      <w:pPr>
        <w:pStyle w:val="B3"/>
      </w:pPr>
      <w:r>
        <w:t>e)</w:t>
      </w:r>
      <w:r>
        <w:tab/>
        <w:t>If the UE includes in its ATSSS capabilities "MPQUIC E functionality with any steering mode and ATSSS-LL functionality with only Active-Standby steering mode" (as specified in clause 5.32.6.1) and the DNN configuration allows MPQUIC E functionality with any steering mode, the MA PDU Session is capable of MPQUIC E with any steering mode in the uplink and in the downlink. If the DNN configuration does not allow MPQUIC-E steering functionality and the DNN configuration allows ATSSS-LL functionality with at least the Active-Standby steering mode, then the MA PDU Session is capable of ATSSS-LL with only Active-Standby steering mode in the uplink and in the downlink.</w:t>
      </w:r>
    </w:p>
    <w:p w14:paraId="358362DC" w14:textId="77777777" w:rsidR="004D0DF1" w:rsidRDefault="004D0DF1" w:rsidP="00D40151">
      <w:pPr>
        <w:pStyle w:val="B3"/>
      </w:pPr>
      <w:r>
        <w:t>f)</w:t>
      </w:r>
      <w:r>
        <w:tab/>
        <w:t>If the UE includes in its ATSSS capabilities "MPQUIC IP functionality with any steering mode without any ATSSS-LL functionality" (as specified in clause 5.32.6.1) and the DNN configuration allows MPQUIC IP functionality with any steering mode, the MA PDU Session is capable of MPQUIC IP with any steering mode in the uplink and in the downlink. If the DNN configuration does not allow MPQUIC-IP steering functionality, then the SMF rejects the MA PDU Session request.</w:t>
      </w:r>
    </w:p>
    <w:p w14:paraId="030B7C51" w14:textId="6320E1AB" w:rsidR="004D0DF1" w:rsidRDefault="004D0DF1" w:rsidP="007E16B7">
      <w:pPr>
        <w:pStyle w:val="NO"/>
      </w:pPr>
      <w:r>
        <w:t>NOTE 5:</w:t>
      </w:r>
      <w:r>
        <w:tab/>
        <w:t>As described above, an example of how SMF determines the ATSSS capabilities of a MA PDU Session is as follows:</w:t>
      </w:r>
    </w:p>
    <w:p w14:paraId="66E54ED7" w14:textId="77777777" w:rsidR="004D0DF1" w:rsidRDefault="004D0DF1" w:rsidP="007E16B7">
      <w:pPr>
        <w:pStyle w:val="B4"/>
      </w:pPr>
      <w:r>
        <w:tab/>
        <w:t>If the UE indicates that it supports "MPTCP functionality with any steering mode and ATSSS-LL functionality with only Active-Standby steering mode" and "MPQUIC-UDP functionality with any steering mode and ATSSS-LL functionality with only Active-Standby steering mode" and "MPQUIC IP functionality with any steering mode and ATSSS-LL functionality with only Active-Standby steering mode" and the DNN configuration allows only MPTCP functionality with any steering mode and ATSSS-LL functionality with only Active-Standby steering mode, then the MA PDU Session is capable of MPTCP and ATSSS-LL with Active-Standby mode in the uplink and in the downlink.</w:t>
      </w:r>
    </w:p>
    <w:p w14:paraId="73E7075D" w14:textId="06EE8A2E" w:rsidR="004D0DF1" w:rsidRDefault="004D0DF1" w:rsidP="007E16B7">
      <w:pPr>
        <w:pStyle w:val="NO"/>
      </w:pPr>
      <w:r>
        <w:lastRenderedPageBreak/>
        <w:t>NOTE 6:</w:t>
      </w:r>
      <w:r>
        <w:tab/>
        <w:t>MPQUIC E functionality is enabled only when the type of the MA PDU Session is Ethernet. The MPTCP, MPQUIC UDP and MPQUIC IP functionalities are not enabled when the type of the MA PDU Session is Ethernet.</w:t>
      </w:r>
    </w:p>
    <w:p w14:paraId="000E6864" w14:textId="7BEF6496" w:rsidR="004D0DF1" w:rsidRDefault="004D0DF1" w:rsidP="007E16B7">
      <w:pPr>
        <w:pStyle w:val="B2"/>
      </w:pPr>
      <w:r>
        <w:tab/>
        <w:t>For ATSSS-LL with only Active-Standby steering mode, the UE and the UPF needs to support Access Availability/Unavailability Report as specified in clause 5.32.5.3.</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7FAD60F9" w:rsidR="00424087" w:rsidRDefault="00424087" w:rsidP="005A13C0">
      <w:pPr>
        <w:pStyle w:val="NO"/>
      </w:pPr>
      <w:r>
        <w:t>NOTE </w:t>
      </w:r>
      <w:r w:rsidR="004D0DF1">
        <w:t>7</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lastRenderedPageBreak/>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396E1C48" w:rsidR="00BC24B5" w:rsidRDefault="00BC24B5" w:rsidP="00972E70">
      <w:pPr>
        <w:pStyle w:val="NO"/>
      </w:pPr>
      <w:r>
        <w:t>NOTE </w:t>
      </w:r>
      <w:r w:rsidR="004D0DF1">
        <w:t>8</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503FB851" w:rsidR="004119E4" w:rsidRDefault="004119E4" w:rsidP="004119E4">
      <w:pPr>
        <w:pStyle w:val="NO"/>
      </w:pPr>
      <w:r>
        <w:t>NOTE </w:t>
      </w:r>
      <w:r w:rsidR="004D0DF1">
        <w:t>9</w:t>
      </w:r>
      <w:r>
        <w:t>:</w:t>
      </w:r>
      <w:r>
        <w:tab/>
        <w:t>If the AMF receives ("Non-3GPP path switching while using old AN resources") indication from Mobility Registration Update procedure</w:t>
      </w:r>
      <w:r w:rsidR="00214C93">
        <w:t xml:space="preserve"> and</w:t>
      </w:r>
      <w:r>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657" w:name="_CR5_32_3"/>
      <w:bookmarkStart w:id="4658" w:name="_Toc20150134"/>
      <w:bookmarkStart w:id="4659" w:name="_Toc27846936"/>
      <w:bookmarkStart w:id="4660" w:name="_Toc36188067"/>
      <w:bookmarkStart w:id="4661" w:name="_Toc45183972"/>
      <w:bookmarkStart w:id="4662" w:name="_Toc47342814"/>
      <w:bookmarkStart w:id="4663" w:name="_Toc51769516"/>
      <w:bookmarkStart w:id="4664" w:name="_Toc185601192"/>
      <w:bookmarkEnd w:id="4657"/>
      <w:r w:rsidRPr="001B7C50">
        <w:lastRenderedPageBreak/>
        <w:t>5.32.3</w:t>
      </w:r>
      <w:r w:rsidRPr="001B7C50">
        <w:tab/>
        <w:t>Policy for ATSSS Control</w:t>
      </w:r>
      <w:bookmarkEnd w:id="4658"/>
      <w:bookmarkEnd w:id="4659"/>
      <w:bookmarkEnd w:id="4660"/>
      <w:bookmarkEnd w:id="4661"/>
      <w:bookmarkEnd w:id="4662"/>
      <w:bookmarkEnd w:id="4663"/>
      <w:bookmarkEnd w:id="4664"/>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02C2786F" w:rsidR="00D40151" w:rsidRPr="001B7C50" w:rsidRDefault="00D40151" w:rsidP="00D40151">
      <w:r w:rsidRPr="001B7C50">
        <w:t>The SMF receives the PCC rules with MA PDU Session Control information and maps these rules into (a) ATSSS rules, which are sent to the UE</w:t>
      </w:r>
      <w:r w:rsidR="00214C93">
        <w:t xml:space="preserve"> and</w:t>
      </w:r>
      <w:r w:rsidRPr="001B7C50">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665" w:name="_CR5_32_4"/>
      <w:bookmarkStart w:id="4666" w:name="_Toc20150135"/>
      <w:bookmarkStart w:id="4667" w:name="_Toc27846937"/>
      <w:bookmarkStart w:id="4668" w:name="_Toc36188068"/>
      <w:bookmarkStart w:id="4669" w:name="_Toc45183973"/>
      <w:bookmarkStart w:id="4670" w:name="_Toc47342815"/>
      <w:bookmarkStart w:id="4671" w:name="_Toc51769517"/>
      <w:bookmarkStart w:id="4672" w:name="_Toc185601193"/>
      <w:bookmarkEnd w:id="4665"/>
      <w:r w:rsidRPr="001B7C50">
        <w:t>5.32.4</w:t>
      </w:r>
      <w:r w:rsidRPr="001B7C50">
        <w:tab/>
        <w:t>QoS Support</w:t>
      </w:r>
      <w:bookmarkEnd w:id="4666"/>
      <w:bookmarkEnd w:id="4667"/>
      <w:bookmarkEnd w:id="4668"/>
      <w:bookmarkEnd w:id="4669"/>
      <w:bookmarkEnd w:id="4670"/>
      <w:bookmarkEnd w:id="4671"/>
      <w:bookmarkEnd w:id="4672"/>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lastRenderedPageBreak/>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378EE42D" w:rsidR="00D40151" w:rsidRPr="001B7C50" w:rsidRDefault="00D40151" w:rsidP="00D40151">
      <w:r w:rsidRPr="001B7C50">
        <w:t>The derived QoS rule generated by Reflective QoS is applied independently of the access on which the RQI was received. When</w:t>
      </w:r>
      <w:r w:rsidR="00593703">
        <w:t xml:space="preserve"> any of</w:t>
      </w:r>
      <w:r w:rsidRPr="001B7C50">
        <w:t xml:space="preserve"> the MPTCP functionality</w:t>
      </w:r>
      <w:r w:rsidR="00593703">
        <w:t xml:space="preserve">, MPQUIC-UDP functionality </w:t>
      </w:r>
      <w:r w:rsidR="007C2ADF">
        <w:t>or the MPQUIC</w:t>
      </w:r>
      <w:r w:rsidR="00593703">
        <w:t>-IP</w:t>
      </w:r>
      <w:r w:rsidR="007C2ADF">
        <w:t xml:space="preserve"> functionality</w:t>
      </w:r>
      <w:r w:rsidRPr="001B7C50">
        <w:t xml:space="preserve"> is used in the UE, the UE shall use the IP address/prefix of the MA PDU Session and the final destination address to generate the derived QoS rule.</w:t>
      </w:r>
    </w:p>
    <w:p w14:paraId="7B4F0079" w14:textId="7FD469A3" w:rsidR="00D40151" w:rsidRPr="001B7C50" w:rsidRDefault="00D40151" w:rsidP="00D40151">
      <w:r w:rsidRPr="001B7C50">
        <w:t>When</w:t>
      </w:r>
      <w:r w:rsidR="007C2ADF">
        <w:t xml:space="preserve"> </w:t>
      </w:r>
      <w:r w:rsidR="00593703">
        <w:t xml:space="preserve">any of </w:t>
      </w:r>
      <w:r w:rsidR="007C2ADF">
        <w:t>the</w:t>
      </w:r>
      <w:r w:rsidRPr="001B7C50">
        <w:t xml:space="preserve"> MPTCP functionality</w:t>
      </w:r>
      <w:r w:rsidR="00593703">
        <w:t xml:space="preserve">, MPQUIC-UDP functionality </w:t>
      </w:r>
      <w:r w:rsidR="007C2ADF">
        <w:t>or MPQUIC</w:t>
      </w:r>
      <w:r w:rsidR="00593703">
        <w:t>-IP</w:t>
      </w:r>
      <w:r w:rsidR="007C2ADF">
        <w:t xml:space="preserve"> functionality</w:t>
      </w:r>
      <w:r w:rsidRPr="001B7C50">
        <w:t xml:space="preserve"> is enabled for the MA PDU Session:</w:t>
      </w:r>
    </w:p>
    <w:p w14:paraId="20D20F48" w14:textId="12E58382"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w:t>
      </w:r>
      <w:r w:rsidR="001B02C3">
        <w:t xml:space="preserve">IP </w:t>
      </w:r>
      <w:r w:rsidRPr="001B7C50">
        <w:t>addresses/prefixes and ports used by the UE to establish MPTCP subflows over 3GPP and non-3GPP accesses</w:t>
      </w:r>
      <w:r w:rsidR="00214C93">
        <w:t xml:space="preserve"> and</w:t>
      </w:r>
      <w:r w:rsidR="007C2ADF">
        <w:t xml:space="preserve"> (b) to the "MPQUIC link-specific multipath" </w:t>
      </w:r>
      <w:r w:rsidR="001B02C3">
        <w:t xml:space="preserve">IP </w:t>
      </w:r>
      <w:r w:rsidR="007C2ADF">
        <w:t>addresses</w:t>
      </w:r>
      <w:r w:rsidR="001B02C3">
        <w:t>/prefixes</w:t>
      </w:r>
      <w:r w:rsidR="007C2ADF">
        <w:t xml:space="preserve"> and ports used by the UE to transmit </w:t>
      </w:r>
      <w:r w:rsidR="001B02C3">
        <w:t>IP/</w:t>
      </w:r>
      <w:r w:rsidR="007C2ADF">
        <w:t>UDP flows over 3GPP and non-3GPP accesses</w:t>
      </w:r>
      <w:r w:rsidRPr="001B7C50">
        <w:t>; and</w:t>
      </w:r>
    </w:p>
    <w:p w14:paraId="35A0F13B" w14:textId="37835DFE"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w:t>
      </w:r>
      <w:r w:rsidR="001B02C3">
        <w:t>IP/</w:t>
      </w:r>
      <w:r w:rsidR="007C2ADF">
        <w:t>UDP flows that are terminated at the proxy</w:t>
      </w:r>
      <w:r w:rsidRPr="001B7C50">
        <w:t>.</w:t>
      </w:r>
    </w:p>
    <w:p w14:paraId="0C40FFA1" w14:textId="77777777" w:rsidR="001B02C3" w:rsidRDefault="001B02C3" w:rsidP="001B02C3">
      <w:pPr>
        <w:pStyle w:val="B1"/>
      </w:pPr>
      <w:r>
        <w:lastRenderedPageBreak/>
        <w:t>-</w:t>
      </w:r>
      <w:r>
        <w:tab/>
        <w:t>any QoS rules or PDRs that apply to the source MAC address for the MA PDU Session of Ethernet type also apply to the "MPQUIC link-specific multipath" IP addresses/prefixes and ports used by the UE to transmit Ethernet flows over 3GPP and non-3GPP accesses.</w:t>
      </w:r>
    </w:p>
    <w:p w14:paraId="349B8281" w14:textId="77777777" w:rsidR="001B02C3" w:rsidRDefault="001B02C3" w:rsidP="001B02C3">
      <w:pPr>
        <w:pStyle w:val="B1"/>
      </w:pPr>
      <w:r>
        <w:t>-</w:t>
      </w:r>
      <w:r>
        <w:tab/>
        <w:t>any QoS rules or PDRs that apply to the destination MAC address of the server in DN for the MA PDU Session of Ethernet type also apply to the IP address and port of the MPQUIC proxy for corresponding Ethernet flows that are terminated at the proxy.</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673" w:name="_CR5_32_5"/>
      <w:bookmarkStart w:id="4674" w:name="_Toc20150136"/>
      <w:bookmarkStart w:id="4675" w:name="_Toc27846938"/>
      <w:bookmarkStart w:id="4676" w:name="_Toc36188069"/>
      <w:bookmarkStart w:id="4677" w:name="_Toc45183974"/>
      <w:bookmarkStart w:id="4678" w:name="_Toc47342816"/>
      <w:bookmarkStart w:id="4679" w:name="_Toc51769518"/>
      <w:bookmarkStart w:id="4680" w:name="_Toc185601194"/>
      <w:bookmarkEnd w:id="4673"/>
      <w:r w:rsidRPr="001B7C50">
        <w:t>5.32.5</w:t>
      </w:r>
      <w:r w:rsidRPr="001B7C50">
        <w:tab/>
        <w:t>Access Network Performance Measurements</w:t>
      </w:r>
      <w:bookmarkEnd w:id="4674"/>
      <w:bookmarkEnd w:id="4675"/>
      <w:bookmarkEnd w:id="4676"/>
      <w:bookmarkEnd w:id="4677"/>
      <w:bookmarkEnd w:id="4678"/>
      <w:bookmarkEnd w:id="4679"/>
      <w:bookmarkEnd w:id="4680"/>
    </w:p>
    <w:p w14:paraId="26390077" w14:textId="77777777" w:rsidR="00D40151" w:rsidRPr="001B7C50" w:rsidRDefault="00D40151" w:rsidP="00D40151">
      <w:pPr>
        <w:pStyle w:val="Heading4"/>
      </w:pPr>
      <w:bookmarkStart w:id="4681" w:name="_CR5_32_5_1"/>
      <w:bookmarkStart w:id="4682" w:name="_Toc20150137"/>
      <w:bookmarkStart w:id="4683" w:name="_Toc27846939"/>
      <w:bookmarkStart w:id="4684" w:name="_Toc36188070"/>
      <w:bookmarkStart w:id="4685" w:name="_Toc45183975"/>
      <w:bookmarkStart w:id="4686" w:name="_Toc47342817"/>
      <w:bookmarkStart w:id="4687" w:name="_Toc51769519"/>
      <w:bookmarkStart w:id="4688" w:name="_Toc185601195"/>
      <w:bookmarkEnd w:id="4681"/>
      <w:r w:rsidRPr="001B7C50">
        <w:t>5.32.5.1</w:t>
      </w:r>
      <w:r w:rsidRPr="001B7C50">
        <w:tab/>
        <w:t>General principles</w:t>
      </w:r>
      <w:bookmarkEnd w:id="4682"/>
      <w:bookmarkEnd w:id="4683"/>
      <w:bookmarkEnd w:id="4684"/>
      <w:bookmarkEnd w:id="4685"/>
      <w:bookmarkEnd w:id="4686"/>
      <w:bookmarkEnd w:id="4687"/>
      <w:bookmarkEnd w:id="4688"/>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lastRenderedPageBreak/>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lastRenderedPageBreak/>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79BF7E1" w:rsidR="007C2ADF" w:rsidRDefault="00D40151" w:rsidP="00D40151">
      <w:r w:rsidRPr="001B7C50">
        <w:t>When the UE requests a MA PDU session and indicates it is capable to support</w:t>
      </w:r>
      <w:r w:rsidR="00593703">
        <w:t xml:space="preserve"> one or more of the steering functionalities below</w:t>
      </w:r>
      <w:r w:rsidR="007C2ADF">
        <w:t>:</w:t>
      </w:r>
    </w:p>
    <w:p w14:paraId="1EABDAFB" w14:textId="09F2DE48" w:rsidR="007C2ADF" w:rsidRDefault="007C2ADF" w:rsidP="007C2ADF">
      <w:pPr>
        <w:pStyle w:val="B1"/>
      </w:pPr>
      <w:r>
        <w:t>-</w:t>
      </w:r>
      <w:r>
        <w:tab/>
      </w:r>
      <w:r w:rsidR="00D40151" w:rsidRPr="001B7C50">
        <w:t xml:space="preserve">the </w:t>
      </w:r>
      <w:r w:rsidR="00593703">
        <w:t>"</w:t>
      </w:r>
      <w:r w:rsidR="00D40151" w:rsidRPr="001B7C50">
        <w:t>MPTCP functionality with any steering mode and the ATSSS-LL functionality with only the Active-Standby steering mode</w:t>
      </w:r>
      <w:r w:rsidR="00593703">
        <w:t>"</w:t>
      </w:r>
      <w:r w:rsidR="00D40151" w:rsidRPr="001B7C50">
        <w:t xml:space="preserve"> (as specified in clause 5.32.6.1)</w:t>
      </w:r>
      <w:r>
        <w:t>;</w:t>
      </w:r>
    </w:p>
    <w:p w14:paraId="7F853D4F" w14:textId="454631A5" w:rsidR="007C2ADF" w:rsidRDefault="007C2ADF" w:rsidP="007C2ADF">
      <w:pPr>
        <w:pStyle w:val="B1"/>
      </w:pPr>
      <w:r>
        <w:t>-</w:t>
      </w:r>
      <w:r>
        <w:tab/>
        <w:t xml:space="preserve">the </w:t>
      </w:r>
      <w:r w:rsidR="00593703">
        <w:t>"</w:t>
      </w:r>
      <w:r>
        <w:t>MPQUIC</w:t>
      </w:r>
      <w:r w:rsidR="00593703">
        <w:t>-UDP</w:t>
      </w:r>
      <w:r>
        <w:t xml:space="preserve"> functionality with any steering mode and the ATSSS-LL functionality with only the Active-Standby steering mode</w:t>
      </w:r>
      <w:r w:rsidR="00593703">
        <w:t>"</w:t>
      </w:r>
      <w:r>
        <w:t xml:space="preserve"> (as specified in clause 5.32.6.1);</w:t>
      </w:r>
    </w:p>
    <w:p w14:paraId="64665372" w14:textId="77777777" w:rsidR="00593703" w:rsidRDefault="00593703" w:rsidP="007C2ADF">
      <w:pPr>
        <w:pStyle w:val="B1"/>
      </w:pPr>
      <w:r>
        <w:t>-</w:t>
      </w:r>
      <w:r>
        <w:tab/>
        <w:t>the "MPQUIC-IP functionality with any steering mode and the ATSSS-LL functionality with only the Active-Standby steering mode";</w:t>
      </w:r>
    </w:p>
    <w:p w14:paraId="3A0CF608" w14:textId="77777777" w:rsidR="00593703" w:rsidRDefault="00593703" w:rsidP="007C2ADF">
      <w:pPr>
        <w:pStyle w:val="B1"/>
      </w:pPr>
      <w:r>
        <w:t>-</w:t>
      </w:r>
      <w:r>
        <w:tab/>
        <w:t>the "MPQUIC-E functionality with any steering mode and the ATSSS-LL functionality with only the Active-Standby steering mode";</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689" w:name="_CR5_32_5_1a"/>
      <w:bookmarkStart w:id="4690" w:name="_Toc185601196"/>
      <w:bookmarkStart w:id="4691" w:name="_Toc20150138"/>
      <w:bookmarkStart w:id="4692" w:name="_Toc27846940"/>
      <w:bookmarkStart w:id="4693" w:name="_Toc36188071"/>
      <w:bookmarkStart w:id="4694" w:name="_Toc45183976"/>
      <w:bookmarkStart w:id="4695" w:name="_Toc47342818"/>
      <w:bookmarkStart w:id="4696" w:name="_Toc51769520"/>
      <w:bookmarkEnd w:id="4689"/>
      <w:r w:rsidRPr="001B7C50">
        <w:t>5.32.5.1a</w:t>
      </w:r>
      <w:r w:rsidRPr="001B7C50">
        <w:tab/>
        <w:t>Address of PMF messages</w:t>
      </w:r>
      <w:bookmarkEnd w:id="4690"/>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 xml:space="preserve">low is performed, the Measurement Assistance Information contains UDP ports, one for each QoS Flow and access combination. When the UE sends PMF message over </w:t>
      </w:r>
      <w:r w:rsidRPr="001B7C50">
        <w:lastRenderedPageBreak/>
        <w:t>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56C7ED08"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w:t>
      </w:r>
      <w:r w:rsidR="00214C93">
        <w:t xml:space="preserve"> and</w:t>
      </w:r>
      <w:r w:rsidRPr="001B7C50">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97" w:name="_CR5_32_5_2"/>
      <w:bookmarkStart w:id="4698" w:name="_Toc185601197"/>
      <w:bookmarkEnd w:id="4697"/>
      <w:r w:rsidRPr="001B7C50">
        <w:t>5.32.5.2</w:t>
      </w:r>
      <w:r w:rsidRPr="001B7C50">
        <w:tab/>
        <w:t>Round Trip Time Measurements</w:t>
      </w:r>
      <w:bookmarkEnd w:id="4691"/>
      <w:bookmarkEnd w:id="4692"/>
      <w:bookmarkEnd w:id="4693"/>
      <w:bookmarkEnd w:id="4694"/>
      <w:bookmarkEnd w:id="4695"/>
      <w:bookmarkEnd w:id="4696"/>
      <w:bookmarkEnd w:id="4698"/>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lastRenderedPageBreak/>
        <w:t>The estimation of the RTT by the UE and by the UPF is based on the following mechanism:</w:t>
      </w:r>
    </w:p>
    <w:p w14:paraId="30F04756" w14:textId="1F8BADBA" w:rsidR="00D40151" w:rsidRPr="001B7C50" w:rsidRDefault="00D40151" w:rsidP="00D40151">
      <w:pPr>
        <w:pStyle w:val="B1"/>
      </w:pPr>
      <w:r w:rsidRPr="001B7C50">
        <w:t>1.</w:t>
      </w:r>
      <w:r w:rsidRPr="001B7C50">
        <w:tab/>
        <w:t>The PMF in the UE sends over the user plane PMF-Echo Request messages to the PMF in the UPF</w:t>
      </w:r>
      <w:r w:rsidR="00214C93">
        <w:t xml:space="preserve"> and</w:t>
      </w:r>
      <w:r w:rsidRPr="001B7C50">
        <w:t xml:space="preserve"> the PMF in the UPF responds to each one with a PMF-Echo Response message. Similarly, the PMF in the UPF sends over the user plane PMF-Echo Request messages to the PMF in the UE</w:t>
      </w:r>
      <w:r w:rsidR="00214C93">
        <w:t xml:space="preserve"> and</w:t>
      </w:r>
      <w:r w:rsidRPr="001B7C50">
        <w:t xml:space="preserve">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99" w:name="_CR5_32_5_2a"/>
      <w:bookmarkStart w:id="4700" w:name="_Toc185601198"/>
      <w:bookmarkStart w:id="4701" w:name="_Toc20150139"/>
      <w:bookmarkStart w:id="4702" w:name="_Toc27846941"/>
      <w:bookmarkStart w:id="4703" w:name="_Toc36188072"/>
      <w:bookmarkStart w:id="4704" w:name="_Toc45183977"/>
      <w:bookmarkStart w:id="4705" w:name="_Toc47342819"/>
      <w:bookmarkStart w:id="4706" w:name="_Toc51769521"/>
      <w:bookmarkEnd w:id="4699"/>
      <w:r w:rsidRPr="001B7C50">
        <w:t>5.32.5.2a</w:t>
      </w:r>
      <w:r w:rsidRPr="001B7C50">
        <w:tab/>
        <w:t>Packet Loss Rate Measurements</w:t>
      </w:r>
      <w:bookmarkEnd w:id="4700"/>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707" w:name="_CR5_32_5_3"/>
      <w:bookmarkStart w:id="4708" w:name="_Toc185601199"/>
      <w:bookmarkEnd w:id="4707"/>
      <w:r w:rsidRPr="001B7C50">
        <w:lastRenderedPageBreak/>
        <w:t>5.32.5.3</w:t>
      </w:r>
      <w:r w:rsidRPr="001B7C50">
        <w:tab/>
        <w:t>Access Availability/Unavailability Report</w:t>
      </w:r>
      <w:bookmarkEnd w:id="4701"/>
      <w:bookmarkEnd w:id="4702"/>
      <w:bookmarkEnd w:id="4703"/>
      <w:bookmarkEnd w:id="4704"/>
      <w:bookmarkEnd w:id="4705"/>
      <w:bookmarkEnd w:id="4706"/>
      <w:bookmarkEnd w:id="4708"/>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709" w:name="_CR5_32_5_4"/>
      <w:bookmarkStart w:id="4710" w:name="_Toc20150140"/>
      <w:bookmarkStart w:id="4711" w:name="_Toc27846942"/>
      <w:bookmarkStart w:id="4712" w:name="_Toc36188073"/>
      <w:bookmarkStart w:id="4713" w:name="_Toc45183978"/>
      <w:bookmarkStart w:id="4714" w:name="_Toc47342820"/>
      <w:bookmarkStart w:id="4715" w:name="_Toc51769522"/>
      <w:bookmarkStart w:id="4716" w:name="_Toc185601200"/>
      <w:bookmarkEnd w:id="4709"/>
      <w:r w:rsidRPr="001B7C50">
        <w:t>5.32.5.4</w:t>
      </w:r>
      <w:r w:rsidRPr="001B7C50">
        <w:tab/>
        <w:t>Protocol stack for user plane measurements and measurement reports</w:t>
      </w:r>
      <w:bookmarkEnd w:id="4710"/>
      <w:bookmarkEnd w:id="4711"/>
      <w:bookmarkEnd w:id="4712"/>
      <w:bookmarkEnd w:id="4713"/>
      <w:bookmarkEnd w:id="4714"/>
      <w:bookmarkEnd w:id="4715"/>
      <w:bookmarkEnd w:id="4716"/>
    </w:p>
    <w:p w14:paraId="14907D33" w14:textId="671C057F" w:rsidR="00C922CA" w:rsidRPr="001B7C50" w:rsidRDefault="00C922CA" w:rsidP="00B96062">
      <w:pPr>
        <w:pStyle w:val="TH"/>
      </w:pPr>
      <w:r w:rsidRPr="001B7C50">
        <w:object w:dxaOrig="6724" w:dyaOrig="3077" w14:anchorId="1D8F111E">
          <v:shape id="_x0000_i1111" type="#_x0000_t75" style="width:334.35pt;height:153.4pt" o:ole="">
            <v:imagedata r:id="rId181" o:title=""/>
          </v:shape>
          <o:OLEObject Type="Embed" ProgID="Word.Picture.8" ShapeID="_x0000_i1111" DrawAspect="Content" ObjectID="_1796214421" r:id="rId182"/>
        </w:object>
      </w:r>
    </w:p>
    <w:p w14:paraId="3C68FF27" w14:textId="3D55DCB0" w:rsidR="00D40151" w:rsidRPr="001B7C50" w:rsidRDefault="00D40151" w:rsidP="00D40151">
      <w:pPr>
        <w:pStyle w:val="TF"/>
      </w:pPr>
      <w:bookmarkStart w:id="4717" w:name="_CRFigure5_32_5_41"/>
      <w:r w:rsidRPr="001B7C50">
        <w:t xml:space="preserve">Figure </w:t>
      </w:r>
      <w:bookmarkEnd w:id="4717"/>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718" w:name="_MON_1693491459"/>
    <w:bookmarkEnd w:id="4718"/>
    <w:p w14:paraId="62E8E515" w14:textId="4B1B1AEB" w:rsidR="00824EE1" w:rsidRPr="001B7C50" w:rsidRDefault="00824EE1" w:rsidP="00461850">
      <w:pPr>
        <w:pStyle w:val="TH"/>
      </w:pPr>
      <w:r w:rsidRPr="001B7C50">
        <w:object w:dxaOrig="8931" w:dyaOrig="3399" w14:anchorId="4A94D779">
          <v:shape id="_x0000_i1112" type="#_x0000_t75" style="width:446.4pt;height:169.05pt" o:ole="">
            <v:imagedata r:id="rId183" o:title=""/>
          </v:shape>
          <o:OLEObject Type="Embed" ProgID="Word.Picture.8" ShapeID="_x0000_i1112" DrawAspect="Content" ObjectID="_1796214422" r:id="rId184"/>
        </w:object>
      </w:r>
    </w:p>
    <w:p w14:paraId="348F79D5" w14:textId="457F6D4F" w:rsidR="00D40151" w:rsidRPr="001B7C50" w:rsidRDefault="00D40151" w:rsidP="00D40151">
      <w:pPr>
        <w:pStyle w:val="TF"/>
      </w:pPr>
      <w:bookmarkStart w:id="4719" w:name="_CRFigure5_32_5_42"/>
      <w:r w:rsidRPr="001B7C50">
        <w:t xml:space="preserve">Figure </w:t>
      </w:r>
      <w:bookmarkEnd w:id="4719"/>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720" w:name="_Toc20150141"/>
    <w:bookmarkStart w:id="4721" w:name="_Toc27846943"/>
    <w:bookmarkStart w:id="4722" w:name="_Toc36188074"/>
    <w:bookmarkStart w:id="4723" w:name="_Toc45183979"/>
    <w:bookmarkStart w:id="4724" w:name="_Toc47342821"/>
    <w:bookmarkStart w:id="4725" w:name="_Toc51769523"/>
    <w:bookmarkStart w:id="4726" w:name="_MON_1693484984"/>
    <w:bookmarkEnd w:id="4726"/>
    <w:p w14:paraId="77E13F80" w14:textId="77777777" w:rsidR="00824EE1" w:rsidRPr="001B7C50" w:rsidRDefault="00824EE1" w:rsidP="00824EE1">
      <w:pPr>
        <w:pStyle w:val="TH"/>
      </w:pPr>
      <w:r w:rsidRPr="001B7C50">
        <w:object w:dxaOrig="8931" w:dyaOrig="3400" w14:anchorId="70834B00">
          <v:shape id="_x0000_i1113" type="#_x0000_t75" style="width:446.4pt;height:168.4pt" o:ole="">
            <v:imagedata r:id="rId185" o:title=""/>
          </v:shape>
          <o:OLEObject Type="Embed" ProgID="Word.Picture.8" ShapeID="_x0000_i1113" DrawAspect="Content" ObjectID="_1796214423" r:id="rId186"/>
        </w:object>
      </w:r>
    </w:p>
    <w:p w14:paraId="174DFF1F" w14:textId="77777777" w:rsidR="00824EE1" w:rsidRPr="001B7C50" w:rsidRDefault="00824EE1" w:rsidP="00824EE1">
      <w:pPr>
        <w:pStyle w:val="TF"/>
      </w:pPr>
      <w:bookmarkStart w:id="4727" w:name="_CRFigure5_32_5_43"/>
      <w:r w:rsidRPr="001B7C50">
        <w:t xml:space="preserve">Figure </w:t>
      </w:r>
      <w:bookmarkEnd w:id="4727"/>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28" w:name="_CR5_32_5_5"/>
      <w:bookmarkStart w:id="4729" w:name="_Toc185601201"/>
      <w:bookmarkEnd w:id="4728"/>
      <w:r w:rsidRPr="001B7C50">
        <w:t>5.32.5.5</w:t>
      </w:r>
      <w:r w:rsidRPr="001B7C50">
        <w:tab/>
        <w:t>UE Assistance</w:t>
      </w:r>
      <w:r w:rsidR="00C25C3D" w:rsidRPr="001B7C50">
        <w:t xml:space="preserve"> Operation</w:t>
      </w:r>
      <w:bookmarkEnd w:id="4729"/>
    </w:p>
    <w:p w14:paraId="513A3D7E" w14:textId="4E276141" w:rsidR="00C25C3D" w:rsidRPr="001B7C50" w:rsidRDefault="00C25C3D" w:rsidP="00C922CA">
      <w:r w:rsidRPr="001B7C50">
        <w:t>When UE-assistance operation is authorized by the PCF in the PCC Rule, the SMF provides an indication for UE-assistance in the ATSSS Rule to the UE, as described in clause 5.32.8</w:t>
      </w:r>
      <w:r w:rsidR="00214C93">
        <w:t xml:space="preserve"> and</w:t>
      </w:r>
      <w:r w:rsidRPr="001B7C50">
        <w:t xml:space="preserve">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62E290D9" w:rsidR="00C25C3D" w:rsidRPr="001B7C50" w:rsidRDefault="00C25C3D" w:rsidP="00C74FFE">
      <w:pPr>
        <w:pStyle w:val="NO"/>
      </w:pPr>
      <w:r w:rsidRPr="001B7C50">
        <w:t>NOTE:</w:t>
      </w:r>
      <w:r w:rsidRPr="001B7C50">
        <w:tab/>
        <w:t>If the UE has multiple ATSSS rules that allow UE-assistance operation</w:t>
      </w:r>
      <w:r w:rsidR="00214C93">
        <w:t xml:space="preserve"> and</w:t>
      </w:r>
      <w:r w:rsidRPr="001B7C50">
        <w:t xml:space="preserve">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730" w:name="_CR5_32_5_6"/>
      <w:bookmarkStart w:id="4731" w:name="_Toc185601202"/>
      <w:bookmarkEnd w:id="4730"/>
      <w:r>
        <w:t>5.32.5.6</w:t>
      </w:r>
      <w:r>
        <w:tab/>
        <w:t>Suspend and Resume Traffic Duplication</w:t>
      </w:r>
      <w:bookmarkEnd w:id="4731"/>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lastRenderedPageBreak/>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732" w:name="_CR5_32_6"/>
      <w:bookmarkStart w:id="4733" w:name="_Toc185601203"/>
      <w:bookmarkEnd w:id="4732"/>
      <w:r w:rsidRPr="001B7C50">
        <w:t>5.32.6</w:t>
      </w:r>
      <w:r w:rsidRPr="001B7C50">
        <w:tab/>
        <w:t>Support of Steering Functionalities</w:t>
      </w:r>
      <w:bookmarkEnd w:id="4720"/>
      <w:bookmarkEnd w:id="4721"/>
      <w:bookmarkEnd w:id="4722"/>
      <w:bookmarkEnd w:id="4723"/>
      <w:bookmarkEnd w:id="4724"/>
      <w:bookmarkEnd w:id="4725"/>
      <w:bookmarkEnd w:id="4733"/>
    </w:p>
    <w:p w14:paraId="7A3E4BBE" w14:textId="77777777" w:rsidR="00D40151" w:rsidRPr="001B7C50" w:rsidRDefault="00D40151" w:rsidP="00D40151">
      <w:pPr>
        <w:pStyle w:val="Heading4"/>
      </w:pPr>
      <w:bookmarkStart w:id="4734" w:name="_CR5_32_6_1"/>
      <w:bookmarkStart w:id="4735" w:name="_Toc20150142"/>
      <w:bookmarkStart w:id="4736" w:name="_Toc27846944"/>
      <w:bookmarkStart w:id="4737" w:name="_Toc36188075"/>
      <w:bookmarkStart w:id="4738" w:name="_Toc45183980"/>
      <w:bookmarkStart w:id="4739" w:name="_Toc47342822"/>
      <w:bookmarkStart w:id="4740" w:name="_Toc51769524"/>
      <w:bookmarkStart w:id="4741" w:name="_Toc185601204"/>
      <w:bookmarkEnd w:id="4734"/>
      <w:r w:rsidRPr="001B7C50">
        <w:t>5.32.6.1</w:t>
      </w:r>
      <w:r w:rsidRPr="001B7C50">
        <w:tab/>
        <w:t>General</w:t>
      </w:r>
      <w:bookmarkEnd w:id="4735"/>
      <w:bookmarkEnd w:id="4736"/>
      <w:bookmarkEnd w:id="4737"/>
      <w:bookmarkEnd w:id="4738"/>
      <w:bookmarkEnd w:id="4739"/>
      <w:bookmarkEnd w:id="4740"/>
      <w:bookmarkEnd w:id="4741"/>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523879AC" w14:textId="047CE1A9" w:rsidR="00593703" w:rsidRPr="001B7C50" w:rsidRDefault="00593703" w:rsidP="00593703">
      <w:pPr>
        <w:pStyle w:val="B1"/>
      </w:pPr>
      <w:r>
        <w:t>-</w:t>
      </w:r>
      <w:r>
        <w:tab/>
        <w:t>Steering functionalities based on multi-path protocols:</w:t>
      </w:r>
    </w:p>
    <w:p w14:paraId="5CE963A1" w14:textId="7CD24D6E" w:rsidR="00D40151" w:rsidRPr="001B7C50" w:rsidRDefault="007C2ADF" w:rsidP="007E16B7">
      <w:pPr>
        <w:pStyle w:val="B2"/>
      </w:pPr>
      <w:r>
        <w:t>-</w:t>
      </w:r>
      <w:r>
        <w:tab/>
      </w:r>
      <w:r w:rsidR="00593703">
        <w:t xml:space="preserve">Steering functionality that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0B00C946" w14:textId="58C09471" w:rsidR="00593703" w:rsidRDefault="00593703" w:rsidP="007E16B7">
      <w:pPr>
        <w:pStyle w:val="B2"/>
      </w:pPr>
      <w:r>
        <w:t>-</w:t>
      </w:r>
      <w:r>
        <w:tab/>
        <w:t>Steering functionalities based on MPQUIC that apply the QUIC protocol (IETF RFC 9000 [166], IETF RFC 9001 [167], IETF RFC 9002 [168]) and its multipath extensions (draft-ietf-quic-multipath [174]). The MPQUIC functionality in the UE may communicate with an associated MPQUIC Proxy functionality in the UPF, by using the QUIC protocol and its multipath extensions over the 3GPP and/or the non-3GPP user plane. The following MPQUIC-based steering functionalities are supported:</w:t>
      </w:r>
    </w:p>
    <w:p w14:paraId="0FD6F9C4" w14:textId="77777777" w:rsidR="00593703" w:rsidRDefault="00593703" w:rsidP="00972E70">
      <w:pPr>
        <w:pStyle w:val="B3"/>
      </w:pPr>
      <w:r>
        <w:t>-</w:t>
      </w:r>
      <w:r>
        <w:tab/>
        <w:t>"MPQUIC-UDP" steering functionality that can be applied to steer, switch and split UDP traffic flows identified in the ATSSS/N4 rules.</w:t>
      </w:r>
    </w:p>
    <w:p w14:paraId="42EAD990" w14:textId="77777777" w:rsidR="00593703" w:rsidRDefault="00593703" w:rsidP="00972E70">
      <w:pPr>
        <w:pStyle w:val="B3"/>
      </w:pPr>
      <w:r>
        <w:t>-</w:t>
      </w:r>
      <w:r>
        <w:tab/>
        <w:t>"MPQUIC-IP" steering functionality that can be applied to steer, switch and split IP traffic identified in the ATSSS/N4 rules.</w:t>
      </w:r>
    </w:p>
    <w:p w14:paraId="6611E5E2" w14:textId="77777777" w:rsidR="00593703" w:rsidRDefault="00593703" w:rsidP="00972E70">
      <w:pPr>
        <w:pStyle w:val="B3"/>
      </w:pPr>
      <w:r>
        <w:t>-</w:t>
      </w:r>
      <w:r>
        <w:tab/>
        <w:t>"MPQUIC-E" steering functionality that can be applied to steer, switch and split Ethernet traffic identified in the ATSSS/N4 rules.</w:t>
      </w:r>
    </w:p>
    <w:p w14:paraId="1F427D80" w14:textId="77777777" w:rsidR="00593703" w:rsidRDefault="00593703" w:rsidP="00D40151">
      <w:pPr>
        <w:pStyle w:val="B1"/>
      </w:pPr>
      <w:r>
        <w:t>-</w:t>
      </w:r>
      <w:r>
        <w:tab/>
        <w:t>Steering functionalities based on data switching:</w:t>
      </w:r>
    </w:p>
    <w:p w14:paraId="29999B4F" w14:textId="39AFBFA5" w:rsidR="00593703" w:rsidRDefault="00593703" w:rsidP="007E16B7">
      <w:pPr>
        <w:pStyle w:val="B2"/>
      </w:pPr>
      <w:r>
        <w:t>-</w:t>
      </w:r>
      <w:r>
        <w:tab/>
        <w:t>A steering functionality called "ATSSS Low-Layer functionality", or ATSSS-LL functionality (see clause 5.32.6.3.1): This steering functionality can be applied to steer, switch and split all types of traffic, including TCP traffic, UDP traffic, Ethernet traffic, etc.</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19F9B5FB" w:rsidR="00D40151" w:rsidRPr="001B7C50" w:rsidRDefault="00D40151" w:rsidP="00D40151">
      <w:r w:rsidRPr="001B7C50">
        <w:t>The UE indicates to the network its supported steering functionalities and steering modes by including in the UE ATSSS Capability one</w:t>
      </w:r>
      <w:r w:rsidR="004D0DF1">
        <w:t xml:space="preserve"> or more</w:t>
      </w:r>
      <w:r w:rsidRPr="001B7C50">
        <w:t xml:space="preserve"> of the following</w:t>
      </w:r>
      <w:r w:rsidR="004D0DF1">
        <w:t xml:space="preserve"> capabilities</w:t>
      </w:r>
      <w:r w:rsidRPr="001B7C50">
        <w:t>:</w:t>
      </w:r>
    </w:p>
    <w:p w14:paraId="71D3897F" w14:textId="77777777" w:rsidR="00D40151" w:rsidRPr="001B7C50" w:rsidRDefault="00D40151" w:rsidP="00D40151">
      <w:pPr>
        <w:pStyle w:val="B1"/>
      </w:pPr>
      <w:r w:rsidRPr="001B7C50">
        <w:lastRenderedPageBreak/>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2AC5F211" w:rsidR="00D40151" w:rsidRPr="001B7C50" w:rsidRDefault="00D40151" w:rsidP="00D40151">
      <w:pPr>
        <w:pStyle w:val="B1"/>
      </w:pPr>
      <w:r w:rsidRPr="001B7C50">
        <w:t>2)</w:t>
      </w:r>
      <w:r w:rsidRPr="001B7C50">
        <w:tab/>
        <w:t>MPTCP functionality with any steering mode and ATSSS-LL functionality with only Active-Standby steering mode.</w:t>
      </w:r>
      <w:r w:rsidR="004D0DF1">
        <w:t xml:space="preserve"> The MPTCP functionality shall not be used when the type of the MA PDU Session is Ethernet.</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4DB02569" w14:textId="101CE6B1" w:rsidR="007C2ADF" w:rsidRDefault="004D0DF1" w:rsidP="007C2ADF">
      <w:pPr>
        <w:pStyle w:val="B1"/>
      </w:pPr>
      <w:r>
        <w:t>3</w:t>
      </w:r>
      <w:r w:rsidR="007C2ADF">
        <w:t>)</w:t>
      </w:r>
      <w:r w:rsidR="007C2ADF">
        <w:tab/>
        <w:t>MPQUIC</w:t>
      </w:r>
      <w:r>
        <w:t>UDP</w:t>
      </w:r>
      <w:r w:rsidR="007C2ADF">
        <w:t xml:space="preserve"> functionality with any steering mode and ATSSS-LL functionality with only Active-Standby steering mode.</w:t>
      </w:r>
      <w:r>
        <w:t xml:space="preserve"> The MPQUIC-UDP functionality shall not be used when the type of the MA PDU Session is Ethernet.</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6C6EDB2E" w14:textId="77777777" w:rsidR="004D0DF1" w:rsidRDefault="004D0DF1" w:rsidP="00972E70">
      <w:pPr>
        <w:pStyle w:val="B1"/>
      </w:pPr>
      <w:r>
        <w:t>4)</w:t>
      </w:r>
      <w:r>
        <w:tab/>
        <w:t>MPQUIC IP functionality with any steering mode and ATSSS-LL functionality with only Active-Standby steering mode. The MPQUIC-IP functionality shall not be used when the type of the MA PDU Session is Ethernet.</w:t>
      </w:r>
    </w:p>
    <w:p w14:paraId="79E3F53B" w14:textId="77777777" w:rsidR="004D0DF1" w:rsidRDefault="004D0DF1" w:rsidP="00972E70">
      <w:pPr>
        <w:pStyle w:val="B1"/>
      </w:pPr>
      <w:r>
        <w:tab/>
        <w:t>In this case, the UE indicates that:</w:t>
      </w:r>
    </w:p>
    <w:p w14:paraId="7922EAD2" w14:textId="77777777" w:rsidR="004D0DF1" w:rsidRDefault="004D0DF1" w:rsidP="007E16B7">
      <w:pPr>
        <w:pStyle w:val="B2"/>
      </w:pPr>
      <w:r>
        <w:t>a)</w:t>
      </w:r>
      <w:r>
        <w:tab/>
        <w:t>it is capable to steer, switch and split all traffic of the MA PDU Session, by using the MPQUIC-IP functionality with any steering mode as specified in clause 5.32.8. and</w:t>
      </w:r>
    </w:p>
    <w:p w14:paraId="6B3F6976" w14:textId="77777777" w:rsidR="004D0DF1" w:rsidRDefault="004D0DF1" w:rsidP="007E16B7">
      <w:pPr>
        <w:pStyle w:val="B2"/>
      </w:pPr>
      <w:r>
        <w:t>b)</w:t>
      </w:r>
      <w:r>
        <w:tab/>
        <w:t>it is capable to steer and switch all traffic of the MA PDU Session by using the ATSSS-LL functionality with the Active-Standby steering mode specified in clause 5.32.8.</w:t>
      </w:r>
    </w:p>
    <w:p w14:paraId="51BEE23D" w14:textId="77777777" w:rsidR="004D0DF1" w:rsidRDefault="004D0DF1" w:rsidP="00972E70">
      <w:pPr>
        <w:pStyle w:val="B1"/>
      </w:pPr>
      <w:r>
        <w:t>5)</w:t>
      </w:r>
      <w:r>
        <w:tab/>
        <w:t>MPQUIC E functionality with any steering mode and ATSSS-LL functionality with only Active-Standby steering mode. MPQUIC E functionality shall be used only when the type of the MA PDU Session is Ethernet.</w:t>
      </w:r>
    </w:p>
    <w:p w14:paraId="6F1B8DCF" w14:textId="77777777" w:rsidR="004D0DF1" w:rsidRDefault="004D0DF1" w:rsidP="00972E70">
      <w:pPr>
        <w:pStyle w:val="B1"/>
      </w:pPr>
      <w:r>
        <w:tab/>
        <w:t>In this case, the UE indicates that:</w:t>
      </w:r>
    </w:p>
    <w:p w14:paraId="7A11DAC2" w14:textId="77777777" w:rsidR="004D0DF1" w:rsidRDefault="004D0DF1" w:rsidP="007E16B7">
      <w:pPr>
        <w:pStyle w:val="B2"/>
      </w:pPr>
      <w:r>
        <w:t>a)</w:t>
      </w:r>
      <w:r>
        <w:tab/>
        <w:t>it is capable to steer, switch and split all traffic of the MA PDU Session of type Ethernet, by using the MPQUIC-E functionality with any steering mode as specified in clause 5.32.8. and</w:t>
      </w:r>
    </w:p>
    <w:p w14:paraId="0A8A3F1C" w14:textId="77777777" w:rsidR="004D0DF1" w:rsidRDefault="004D0DF1" w:rsidP="007E16B7">
      <w:pPr>
        <w:pStyle w:val="B2"/>
      </w:pPr>
      <w:r>
        <w:t>b)</w:t>
      </w:r>
      <w:r>
        <w:tab/>
        <w:t>it is capable to steer and switch all traffic of the MA PDU Session by using the ATSSS-LL functionality with the Active-Standby steering mode specified in clause 5.32.8.</w:t>
      </w:r>
    </w:p>
    <w:p w14:paraId="454486EF" w14:textId="77777777" w:rsidR="004D0DF1" w:rsidRDefault="004D0DF1" w:rsidP="00972E70">
      <w:pPr>
        <w:pStyle w:val="B1"/>
      </w:pPr>
      <w:r>
        <w:t>6)</w:t>
      </w:r>
      <w:r>
        <w:tab/>
        <w:t>MPQUIC IP functionality with any steering mode without any ATSSS-LL functionality. The MPQUIC-IP functionality shall not be used when the type of the MA PDU Session is Ethernet. This capability shall be provided when the UE supports only MPQUIC-IP functionality.</w:t>
      </w:r>
    </w:p>
    <w:p w14:paraId="3CB72FF7" w14:textId="77777777" w:rsidR="004D0DF1" w:rsidRDefault="004D0DF1" w:rsidP="00972E70">
      <w:pPr>
        <w:pStyle w:val="B1"/>
      </w:pPr>
      <w:r>
        <w:tab/>
        <w:t>In this case, the UE indicates that it is capable to steer, switch and split all traffic of the MA PDU Session by using the MPQUIC-IP functionality with any steering mode as specified in clause 5.32.8.</w:t>
      </w:r>
    </w:p>
    <w:p w14:paraId="45FAC4B0" w14:textId="2A00C11D"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w:t>
      </w:r>
      <w:r w:rsidR="00593703">
        <w:t>-UDP</w:t>
      </w:r>
      <w:r w:rsidR="007C2ADF">
        <w:t xml:space="preserve">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p>
    <w:bookmarkStart w:id="4742" w:name="_CRFigure5_32_6_11"/>
    <w:p w14:paraId="01FE45BF" w14:textId="43E90300" w:rsidR="00593703" w:rsidRDefault="00593703" w:rsidP="007E16B7">
      <w:pPr>
        <w:pStyle w:val="TH"/>
      </w:pPr>
      <w:r w:rsidRPr="00F12E2D">
        <w:object w:dxaOrig="8781" w:dyaOrig="7761" w14:anchorId="62B7E56A">
          <v:shape id="_x0000_i1114" type="#_x0000_t75" style="width:5in;height:318.7pt" o:ole="">
            <v:imagedata r:id="rId187" o:title=""/>
          </v:shape>
          <o:OLEObject Type="Embed" ProgID="Visio.Drawing.15" ShapeID="_x0000_i1114" DrawAspect="Content" ObjectID="_1796214424" r:id="rId188"/>
        </w:object>
      </w:r>
    </w:p>
    <w:p w14:paraId="1E15FED6" w14:textId="3540620C" w:rsidR="00D40151" w:rsidRPr="001B7C50" w:rsidRDefault="00D40151" w:rsidP="00D40151">
      <w:pPr>
        <w:pStyle w:val="TF"/>
      </w:pPr>
      <w:r w:rsidRPr="001B7C50">
        <w:t xml:space="preserve">Figure </w:t>
      </w:r>
      <w:bookmarkEnd w:id="4742"/>
      <w:r w:rsidRPr="001B7C50">
        <w:t>5.32.6.1-1: Steering functionalities in an example UE model</w:t>
      </w:r>
    </w:p>
    <w:p w14:paraId="6F103FE6" w14:textId="30924749" w:rsidR="00593703" w:rsidRDefault="00593703" w:rsidP="00D40151">
      <w:r>
        <w:t>Within the same IP type MA PDU Session, it is possible to simultaneously steer different packet flows by different steering functionalities. For the same packet flow, only one steering functionality shall be used. For the same Ethernet type MA PDU Session, either ATSSS-LL steering functionality or MPQUIC-E steering functionality is enabled.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24035683" w:rsidR="00D40151" w:rsidRPr="001B7C50" w:rsidRDefault="00D40151" w:rsidP="00D40151">
      <w:r w:rsidRPr="001B7C50">
        <w:t>If the UE supports</w:t>
      </w:r>
      <w:r w:rsidR="007C2ADF">
        <w:t xml:space="preserve"> multiple steering functionalities,</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2F1AB622" w:rsidR="00D40151" w:rsidRPr="001B7C50" w:rsidRDefault="00D40151" w:rsidP="00D40151">
      <w:pPr>
        <w:pStyle w:val="Heading4"/>
      </w:pPr>
      <w:bookmarkStart w:id="4743" w:name="_CR5_32_6_2"/>
      <w:bookmarkStart w:id="4744" w:name="_Toc20150143"/>
      <w:bookmarkStart w:id="4745" w:name="_Toc27846945"/>
      <w:bookmarkStart w:id="4746" w:name="_Toc36188076"/>
      <w:bookmarkStart w:id="4747" w:name="_Toc45183981"/>
      <w:bookmarkStart w:id="4748" w:name="_Toc47342823"/>
      <w:bookmarkStart w:id="4749" w:name="_Toc51769525"/>
      <w:bookmarkStart w:id="4750" w:name="_Toc185601205"/>
      <w:bookmarkEnd w:id="4743"/>
      <w:r w:rsidRPr="001B7C50">
        <w:t>5.32.6.2</w:t>
      </w:r>
      <w:r w:rsidRPr="001B7C50">
        <w:tab/>
        <w:t>Steering Functionalities</w:t>
      </w:r>
      <w:bookmarkEnd w:id="4744"/>
      <w:bookmarkEnd w:id="4745"/>
      <w:bookmarkEnd w:id="4746"/>
      <w:bookmarkEnd w:id="4747"/>
      <w:bookmarkEnd w:id="4748"/>
      <w:bookmarkEnd w:id="4749"/>
      <w:r w:rsidR="00593703">
        <w:t xml:space="preserve"> based on multi-path protocols</w:t>
      </w:r>
      <w:bookmarkEnd w:id="4750"/>
    </w:p>
    <w:p w14:paraId="6FED54AA" w14:textId="77777777" w:rsidR="00D40151" w:rsidRPr="001B7C50" w:rsidRDefault="00D40151" w:rsidP="00D40151">
      <w:pPr>
        <w:pStyle w:val="Heading5"/>
      </w:pPr>
      <w:bookmarkStart w:id="4751" w:name="_CR5_32_6_2_1"/>
      <w:bookmarkStart w:id="4752" w:name="_Toc20150144"/>
      <w:bookmarkStart w:id="4753" w:name="_Toc27846946"/>
      <w:bookmarkStart w:id="4754" w:name="_Toc36188077"/>
      <w:bookmarkStart w:id="4755" w:name="_Toc45183982"/>
      <w:bookmarkStart w:id="4756" w:name="_Toc47342824"/>
      <w:bookmarkStart w:id="4757" w:name="_Toc51769526"/>
      <w:bookmarkStart w:id="4758" w:name="_Toc185601206"/>
      <w:bookmarkEnd w:id="4751"/>
      <w:r w:rsidRPr="001B7C50">
        <w:t>5.32.6.2.1</w:t>
      </w:r>
      <w:r w:rsidRPr="001B7C50">
        <w:tab/>
        <w:t>MPTCP Functionality</w:t>
      </w:r>
      <w:bookmarkEnd w:id="4752"/>
      <w:bookmarkEnd w:id="4753"/>
      <w:bookmarkEnd w:id="4754"/>
      <w:bookmarkEnd w:id="4755"/>
      <w:bookmarkEnd w:id="4756"/>
      <w:bookmarkEnd w:id="4757"/>
      <w:bookmarkEnd w:id="475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1BDC64E1" w:rsidR="00D40151" w:rsidRPr="001B7C50" w:rsidRDefault="00D40151" w:rsidP="00D40151">
      <w:r w:rsidRPr="001B7C50">
        <w:t>If the UE indicates it is capable of supporting the MPTCP functionality, as described in clause 5.32.2</w:t>
      </w:r>
      <w:r w:rsidR="00214C93">
        <w:t xml:space="preserve"> and</w:t>
      </w:r>
      <w:r w:rsidRPr="001B7C50">
        <w:t xml:space="preserve">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lastRenderedPageBreak/>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658A12C0"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w:t>
      </w:r>
      <w:r w:rsidR="00214C93">
        <w:t xml:space="preserve"> and</w:t>
      </w:r>
      <w:r w:rsidRPr="001B7C50">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214C93">
        <w:t xml:space="preserve"> and</w:t>
      </w:r>
      <w:r w:rsidRPr="001B7C50">
        <w:t xml:space="preserve">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66DBEF44" w:rsidR="007C2ADF" w:rsidRDefault="007C2ADF" w:rsidP="007C2ADF">
      <w:pPr>
        <w:pStyle w:val="Heading5"/>
      </w:pPr>
      <w:bookmarkStart w:id="4759" w:name="_CR5_32_6_2_2"/>
      <w:bookmarkStart w:id="4760" w:name="_Toc185601207"/>
      <w:bookmarkStart w:id="4761" w:name="_Toc20150145"/>
      <w:bookmarkStart w:id="4762" w:name="_Toc27846947"/>
      <w:bookmarkStart w:id="4763" w:name="_Toc36188078"/>
      <w:bookmarkStart w:id="4764" w:name="_Toc45183983"/>
      <w:bookmarkStart w:id="4765" w:name="_Toc47342825"/>
      <w:bookmarkStart w:id="4766" w:name="_Toc51769527"/>
      <w:bookmarkEnd w:id="4759"/>
      <w:r>
        <w:t>5.32.6.2.2</w:t>
      </w:r>
      <w:r>
        <w:tab/>
        <w:t>MPQUIC</w:t>
      </w:r>
      <w:r w:rsidR="00593703">
        <w:t>-based</w:t>
      </w:r>
      <w:r>
        <w:t xml:space="preserve"> Functionalit</w:t>
      </w:r>
      <w:r w:rsidR="00593703">
        <w:t>ies</w:t>
      </w:r>
      <w:bookmarkEnd w:id="4760"/>
    </w:p>
    <w:p w14:paraId="78509350" w14:textId="30C68864" w:rsidR="00593703" w:rsidRDefault="00593703" w:rsidP="007C2ADF">
      <w:r>
        <w:t>MPQUIC-based steering functionalities are supported as follows:</w:t>
      </w:r>
    </w:p>
    <w:p w14:paraId="2C0A608A" w14:textId="77777777" w:rsidR="00593703" w:rsidRDefault="00593703" w:rsidP="007E16B7">
      <w:pPr>
        <w:pStyle w:val="B1"/>
      </w:pPr>
      <w:r>
        <w:t>-</w:t>
      </w:r>
      <w:r>
        <w:tab/>
        <w:t>The MPQUIC-based functionalities enable steering, switching and splitting of data traffic between the UE and UPF, in accordance with the ATSSS policy created by the network.</w:t>
      </w:r>
    </w:p>
    <w:p w14:paraId="0AD0CC90" w14:textId="61249F57" w:rsidR="00593703" w:rsidRDefault="00593703" w:rsidP="007E16B7">
      <w:pPr>
        <w:pStyle w:val="B1"/>
      </w:pPr>
      <w:r>
        <w:lastRenderedPageBreak/>
        <w:t>-</w:t>
      </w:r>
      <w:r>
        <w:tab/>
        <w:t>The operation of the MPQUIC-UDP functionality is based on IETF RFC 9298 [170] "proxying UDP in HTTP", which specifies how UDP traffic can be transferred between a client (UE) and a proxy (UPF) using the IETF RFC 9114 [171] HTTP/3 protocol.</w:t>
      </w:r>
    </w:p>
    <w:p w14:paraId="7F64645E" w14:textId="77777777" w:rsidR="00593703" w:rsidRDefault="00593703" w:rsidP="007E16B7">
      <w:pPr>
        <w:pStyle w:val="B1"/>
      </w:pPr>
      <w:r>
        <w:tab/>
        <w:t>The MPQUIC-UDP functionality may be enabled for an MA PDU Session with type IPv4, IPv6 or IPv4v6, when both the UE and the network support this functionality. The MPQUIC-UDP functionality shall not be enabled when the type of the MA PDU Session is Ethernet.</w:t>
      </w:r>
    </w:p>
    <w:p w14:paraId="69CB45D0" w14:textId="52BACD1D" w:rsidR="00593703" w:rsidRDefault="00593703" w:rsidP="007E16B7">
      <w:pPr>
        <w:pStyle w:val="B1"/>
      </w:pPr>
      <w:r>
        <w:t>-</w:t>
      </w:r>
      <w:r>
        <w:tab/>
        <w:t>The operation of the MPQUIC-IP functionality is based on RFC 9484 [214] "Proxying IP in HTTP", which specifies how IP traffic can be transferred between a client (UE) and a proxy (UPF) using the IETF RFC 9114 [171] HTTP/3 protocol.</w:t>
      </w:r>
    </w:p>
    <w:p w14:paraId="28EA99C1" w14:textId="77777777" w:rsidR="00593703" w:rsidRDefault="00593703" w:rsidP="007E16B7">
      <w:pPr>
        <w:pStyle w:val="B1"/>
      </w:pPr>
      <w:r>
        <w:tab/>
        <w:t>The MPQUIC-IP functionality may be enabled for a MA PDU Session with type IPv4, IPv6 or IPv4v6, when both the UE and the network support this functionality. The MPQUIC-IP functionality shall not be enabled when the type of the MA PDU Session is Ethernet.</w:t>
      </w:r>
    </w:p>
    <w:p w14:paraId="4EB28465" w14:textId="43A025AF" w:rsidR="00593703" w:rsidRDefault="00593703" w:rsidP="007E16B7">
      <w:pPr>
        <w:pStyle w:val="B1"/>
      </w:pPr>
      <w:r>
        <w:t>-</w:t>
      </w:r>
      <w:r>
        <w:tab/>
        <w:t>The operation of the MPQUIC-E functionality is based on IETF draft-ietf-masque-connect-ethernet [215] "Proxying Ethernet in HTTP", which specifies how Ethernet traffic can be transferred between a client (UE) and a proxy (UPF) using the IETF RFC 9114 [171] HTTP/3 protocol.</w:t>
      </w:r>
    </w:p>
    <w:p w14:paraId="58FD1C62" w14:textId="491CA763" w:rsidR="00593703" w:rsidRDefault="00593703" w:rsidP="007E16B7">
      <w:pPr>
        <w:pStyle w:val="B1"/>
      </w:pPr>
      <w:r>
        <w:tab/>
        <w:t>The MPQUIC-E functionality may be enabled when the type of the MA PDU Session is Ethernet. In case MPQUIC-E functionality is enabled for an Ethernet type PDU Session, the SMF indicates PDU Session type as IP in the N2 information to NG-RAN, as described in TS 23.502 [3].</w:t>
      </w:r>
    </w:p>
    <w:p w14:paraId="5EC8145A" w14:textId="64A89CD0" w:rsidR="007C2ADF" w:rsidRDefault="007C2ADF" w:rsidP="007C2ADF">
      <w:r>
        <w:t>The HTTP/3 protocol operates on top of the QUIC protocol (</w:t>
      </w:r>
      <w:r w:rsidR="00593703">
        <w:t>IETF </w:t>
      </w:r>
      <w:r>
        <w:t xml:space="preserve">RFC 9000 [166], </w:t>
      </w:r>
      <w:r w:rsidR="00593703">
        <w:t>IETF </w:t>
      </w:r>
      <w:r>
        <w:t xml:space="preserve">RFC 9001 [167] , </w:t>
      </w:r>
      <w:r w:rsidR="00593703">
        <w:t>IETF </w:t>
      </w:r>
      <w:r>
        <w:t>RFC 9002 [168]), which supports simultaneous communication over multiple paths, as defined in draft-ietf-quic-multipath [174].</w:t>
      </w:r>
    </w:p>
    <w:p w14:paraId="2957CAF1" w14:textId="44A392EF" w:rsidR="007C2ADF" w:rsidRDefault="007C2ADF" w:rsidP="007C2ADF">
      <w:r>
        <w:t>The MPQUIC functionality</w:t>
      </w:r>
      <w:r w:rsidR="00593703">
        <w:t>(ies)</w:t>
      </w:r>
      <w:r>
        <w:t xml:space="preserve"> in the UE communicates with the</w:t>
      </w:r>
      <w:r w:rsidR="00593703">
        <w:t xml:space="preserve"> associated</w:t>
      </w:r>
      <w:r>
        <w:t xml:space="preserve"> MPQUIC Proxy functionality</w:t>
      </w:r>
      <w:r w:rsidR="00593703">
        <w:t>(ies)</w:t>
      </w:r>
      <w:r>
        <w:t xml:space="preserve"> in the UPF (see Figure 4.2.10-1) using the user plane of the 3GPP access, or the non-3GPP access, or both.</w:t>
      </w:r>
    </w:p>
    <w:p w14:paraId="680C841A" w14:textId="6AB70A77" w:rsidR="007C2ADF" w:rsidRDefault="007C2ADF" w:rsidP="007C2ADF">
      <w:r>
        <w:t>The MPQUIC</w:t>
      </w:r>
      <w:r w:rsidR="00593703">
        <w:t>-UDP, MPQUIC-IP and MPQUIC-E</w:t>
      </w:r>
      <w:r>
        <w:t xml:space="preserve"> functionality</w:t>
      </w:r>
      <w:r w:rsidR="00593703">
        <w:t>(ies) are</w:t>
      </w:r>
      <w:r>
        <w:t xml:space="preserve"> composed of three components:</w:t>
      </w:r>
    </w:p>
    <w:p w14:paraId="79D599FF" w14:textId="0B1976B0"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w:t>
      </w:r>
      <w:r w:rsidR="00593703">
        <w:t xml:space="preserve"> for MPQUIC-UDP functionality), IP flow (for MPQUIC-IP functionality) and Ethernet flow (for MPQUIC-E functionality)</w:t>
      </w:r>
      <w:r>
        <w:t xml:space="preserve">, it selects a QoS flow (based on the QoS rules), a steering mode and a transport mode (based on the ATSSS rules). This component in the UPF selects, for each downlink </w:t>
      </w:r>
      <w:r w:rsidR="00593703">
        <w:t xml:space="preserve">traffic </w:t>
      </w:r>
      <w:r>
        <w:t>flow</w:t>
      </w:r>
      <w:r w:rsidR="00593703">
        <w:t xml:space="preserve"> of respective type</w:t>
      </w:r>
      <w:r>
        <w:t>,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18F60825" w:rsidR="007C2ADF" w:rsidRDefault="007C2ADF" w:rsidP="00972E70">
      <w:pPr>
        <w:pStyle w:val="B2"/>
      </w:pPr>
      <w:r>
        <w:t>-</w:t>
      </w:r>
      <w:r>
        <w:tab/>
      </w:r>
      <w:r w:rsidR="00593703">
        <w:t>IETF </w:t>
      </w:r>
      <w:r>
        <w:t>RFC 9298 [170] for supporting UDP proxying over HTTP;</w:t>
      </w:r>
    </w:p>
    <w:p w14:paraId="70696C03" w14:textId="3542E84D" w:rsidR="00593703" w:rsidRDefault="00593703" w:rsidP="00972E70">
      <w:pPr>
        <w:pStyle w:val="B2"/>
      </w:pPr>
      <w:r>
        <w:t>-</w:t>
      </w:r>
      <w:r>
        <w:tab/>
        <w:t>IETF RFC 9484 [214] for supporting IP proxying over HTTP;</w:t>
      </w:r>
    </w:p>
    <w:p w14:paraId="19C53F9D" w14:textId="77777777" w:rsidR="00593703" w:rsidRDefault="00593703" w:rsidP="00972E70">
      <w:pPr>
        <w:pStyle w:val="B2"/>
      </w:pPr>
      <w:r>
        <w:t>-</w:t>
      </w:r>
      <w:r>
        <w:tab/>
        <w:t>IETF draft-ietf-masque-connect-ethernet: [215] for supporting Ethernet proxying over HTTP;</w:t>
      </w:r>
    </w:p>
    <w:p w14:paraId="31C3317C" w14:textId="1DC3FE2C" w:rsidR="007C2ADF" w:rsidRDefault="007C2ADF" w:rsidP="00972E70">
      <w:pPr>
        <w:pStyle w:val="B2"/>
      </w:pPr>
      <w:r>
        <w:t>-</w:t>
      </w:r>
      <w:r>
        <w:tab/>
      </w:r>
      <w:r w:rsidR="00593703">
        <w:t>IETF </w:t>
      </w:r>
      <w:r>
        <w:t>RFC 9297 [172] for supporting HTTP datagrams; and</w:t>
      </w:r>
    </w:p>
    <w:p w14:paraId="0E3A247B" w14:textId="34A5DBC6" w:rsidR="007C2ADF" w:rsidRDefault="007C2ADF" w:rsidP="00972E70">
      <w:pPr>
        <w:pStyle w:val="B2"/>
      </w:pPr>
      <w:r>
        <w:t>-</w:t>
      </w:r>
      <w:r>
        <w:tab/>
      </w:r>
      <w:r w:rsidR="00593703">
        <w:t>IETF </w:t>
      </w:r>
      <w:r>
        <w:t>RFC 9220 [173] for supporting Extended CONNECT.</w:t>
      </w:r>
    </w:p>
    <w:p w14:paraId="0F82EBE4" w14:textId="5211231E" w:rsidR="007C2ADF" w:rsidRDefault="007C2ADF" w:rsidP="00972E70">
      <w:pPr>
        <w:pStyle w:val="B1"/>
      </w:pPr>
      <w:r>
        <w:tab/>
        <w:t xml:space="preserve">The HTTP/3 layer selects a multipath QUIC connection to be used for each </w:t>
      </w:r>
      <w:r w:rsidR="00593703">
        <w:t xml:space="preserve">traffic </w:t>
      </w:r>
      <w:r>
        <w:t xml:space="preserve">flow and allocates a new QUIC stream on this connection that is associated with the </w:t>
      </w:r>
      <w:r w:rsidR="00593703">
        <w:t xml:space="preserve">traffic </w:t>
      </w:r>
      <w:r>
        <w:t>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25FDA7C6" w:rsidR="007C2ADF" w:rsidRDefault="007C2ADF" w:rsidP="00972E70">
      <w:pPr>
        <w:pStyle w:val="B1"/>
      </w:pPr>
      <w:r>
        <w:t>3)</w:t>
      </w:r>
      <w:r>
        <w:tab/>
        <w:t>QUIC layer: Supports the QUIC protocol as defined in the applicable IETF specifications (</w:t>
      </w:r>
      <w:r w:rsidR="00593703">
        <w:t>IETF </w:t>
      </w:r>
      <w:r>
        <w:t xml:space="preserve">RFC 9000 [166], </w:t>
      </w:r>
      <w:r w:rsidR="00593703">
        <w:t>IETF </w:t>
      </w:r>
      <w:r>
        <w:t xml:space="preserve">RFC 9001 [167], </w:t>
      </w:r>
      <w:r w:rsidR="00593703">
        <w:t>IETF </w:t>
      </w:r>
      <w:r>
        <w:t>RFC 9002 [168]) and the extensions defined in:</w:t>
      </w:r>
    </w:p>
    <w:p w14:paraId="312EED34" w14:textId="5DCDB67D" w:rsidR="007C2ADF" w:rsidRDefault="007C2ADF" w:rsidP="00972E70">
      <w:pPr>
        <w:pStyle w:val="B2"/>
      </w:pPr>
      <w:r>
        <w:t>-</w:t>
      </w:r>
      <w:r>
        <w:tab/>
      </w:r>
      <w:r w:rsidR="00593703">
        <w:t>IETF </w:t>
      </w:r>
      <w:r>
        <w:t>RFC 9221 [169] for supporting unreliable datagram transport with QUIC; and</w:t>
      </w:r>
    </w:p>
    <w:p w14:paraId="18419B91" w14:textId="4186F305" w:rsidR="007C2ADF" w:rsidRDefault="007C2ADF" w:rsidP="00972E70">
      <w:pPr>
        <w:pStyle w:val="B2"/>
      </w:pPr>
      <w:r>
        <w:lastRenderedPageBreak/>
        <w:t>-</w:t>
      </w:r>
      <w:r>
        <w:tab/>
        <w:t>draft-ietf-quic-multipath [174] for supporting QUIC connections using multiple paths simultaneously.</w:t>
      </w:r>
    </w:p>
    <w:p w14:paraId="0C9AAAA7" w14:textId="767D26D0" w:rsidR="007C2ADF" w:rsidRDefault="007C2ADF" w:rsidP="007C2ADF">
      <w:r>
        <w:t>When</w:t>
      </w:r>
      <w:r w:rsidR="00593703">
        <w:t xml:space="preserve"> any one of</w:t>
      </w:r>
      <w:r>
        <w:t xml:space="preserve"> the MPQUIC</w:t>
      </w:r>
      <w:r w:rsidR="00593703">
        <w:t xml:space="preserve"> based steering</w:t>
      </w:r>
      <w:r>
        <w:t xml:space="preserve"> functionalit</w:t>
      </w:r>
      <w:r w:rsidR="00593703">
        <w:t>ies</w:t>
      </w:r>
      <w:r>
        <w:t xml:space="preserve"> is applied, the protocol stack of the user plane is depicted in figure below.</w:t>
      </w:r>
    </w:p>
    <w:bookmarkStart w:id="4767" w:name="_CRFigure5_32_6_2_21"/>
    <w:p w14:paraId="2C406E32" w14:textId="39408EE1" w:rsidR="00593703" w:rsidRDefault="00593703" w:rsidP="007E16B7">
      <w:pPr>
        <w:pStyle w:val="TH"/>
      </w:pPr>
      <w:r w:rsidRPr="00F12E2D">
        <w:object w:dxaOrig="11911" w:dyaOrig="5271" w14:anchorId="57B849C4">
          <v:shape id="_x0000_i1115" type="#_x0000_t75" style="width:480.2pt;height:226.65pt" o:ole="">
            <v:imagedata r:id="rId189" o:title=""/>
          </v:shape>
          <o:OLEObject Type="Embed" ProgID="Visio.Drawing.15" ShapeID="_x0000_i1115" DrawAspect="Content" ObjectID="_1796214425" r:id="rId190"/>
        </w:object>
      </w:r>
    </w:p>
    <w:p w14:paraId="4AB783D2" w14:textId="4E5ED7BE" w:rsidR="007C2ADF" w:rsidRDefault="007C2ADF" w:rsidP="007C2ADF">
      <w:pPr>
        <w:pStyle w:val="TF"/>
      </w:pPr>
      <w:r>
        <w:t xml:space="preserve">Figure </w:t>
      </w:r>
      <w:bookmarkEnd w:id="4767"/>
      <w:r>
        <w:t xml:space="preserve">5.32.6.2.2-1: UP protocol stack when </w:t>
      </w:r>
      <w:r w:rsidR="00593703">
        <w:t xml:space="preserve">an </w:t>
      </w:r>
      <w:r>
        <w:t>MPQUIC</w:t>
      </w:r>
      <w:r w:rsidR="00593703">
        <w:t>-based</w:t>
      </w:r>
      <w:r>
        <w:t xml:space="preserve"> functionality is applied</w:t>
      </w:r>
    </w:p>
    <w:p w14:paraId="57008802" w14:textId="2787707D" w:rsidR="007C2ADF" w:rsidRDefault="007C2ADF" w:rsidP="007C2ADF">
      <w:r>
        <w:t>If the UE indicates that it is capable of supporting</w:t>
      </w:r>
      <w:r w:rsidR="00593703">
        <w:t xml:space="preserve"> any one of</w:t>
      </w:r>
      <w:r>
        <w:t xml:space="preserve"> the MPQUIC</w:t>
      </w:r>
      <w:r w:rsidR="00593703">
        <w:t>-UDP, MPQUIC-IP or MPQUIC-E</w:t>
      </w:r>
      <w:r>
        <w:t xml:space="preserve"> functionalit</w:t>
      </w:r>
      <w:r w:rsidR="00593703">
        <w:t>ies</w:t>
      </w:r>
      <w:r>
        <w:t>, as described in clause 5.32.2</w:t>
      </w:r>
      <w:r w:rsidR="00214C93">
        <w:t xml:space="preserve"> and</w:t>
      </w:r>
      <w:r>
        <w:t xml:space="preserve"> the network agrees to enable the</w:t>
      </w:r>
      <w:r w:rsidR="00593703">
        <w:t xml:space="preserve"> corresponding</w:t>
      </w:r>
      <w:r>
        <w:t xml:space="preserve"> MPQUIC functionality</w:t>
      </w:r>
      <w:r w:rsidR="00593703">
        <w:t>(ies)</w:t>
      </w:r>
      <w:r>
        <w:t xml:space="preserve">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463D0003" w:rsidR="007C2ADF" w:rsidRDefault="007C2ADF" w:rsidP="00972E70">
      <w:pPr>
        <w:pStyle w:val="B1"/>
      </w:pPr>
      <w:r>
        <w:t>ii)</w:t>
      </w:r>
      <w:r>
        <w:tab/>
        <w:t>The network allocates</w:t>
      </w:r>
      <w:r w:rsidR="00593703">
        <w:t xml:space="preserve"> two</w:t>
      </w:r>
      <w:r>
        <w:t xml:space="preserve"> IP addresses/prefixes, called "MPQUIC link-specific multipath" addresses/prefixes; one associated with 3GPP access and another associated with the non-3GPP access</w:t>
      </w:r>
      <w:r w:rsidR="00593703">
        <w:t xml:space="preserve"> (in the case of IP based PDU Session Types, the MPQUIC link-specific multipath addresses/prefixes are allocated in addition to the UE IP address/prefix for the MA PDU Session)</w:t>
      </w:r>
      <w:r>
        <w:t>. In the UE, these two</w:t>
      </w:r>
      <w:r w:rsidR="00593703">
        <w:t xml:space="preserve"> link-specific multipath</w:t>
      </w:r>
      <w:r>
        <w:t xml:space="preserve"> IP addresses/prefixes are used only by the</w:t>
      </w:r>
      <w:r w:rsidR="00593703">
        <w:t xml:space="preserve"> associated</w:t>
      </w:r>
      <w:r>
        <w:t xml:space="preserve"> MPQUIC functionality. Each "MPQUIC link-specific multipath" address/prefix assigned to UE may not be routable via N6. The MPQUIC functionality in the UE and the</w:t>
      </w:r>
      <w:r w:rsidR="00593703">
        <w:t xml:space="preserve"> associated</w:t>
      </w:r>
      <w:r>
        <w:t xml:space="preserve"> MPQUIC Proxy functionality in the UPF shall use the "MPQUIC link-specific multipath" addresses/prefixes for transmitting </w:t>
      </w:r>
      <w:r w:rsidR="00593703">
        <w:t xml:space="preserve">traffic </w:t>
      </w:r>
      <w:r>
        <w:t>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42533DB3" w14:textId="688AE2A0" w:rsidR="001B02C3" w:rsidRDefault="001B02C3" w:rsidP="001B02C3">
      <w:pPr>
        <w:pStyle w:val="NO"/>
      </w:pPr>
      <w:r>
        <w:t>NOTE 2:</w:t>
      </w:r>
      <w:r>
        <w:tab/>
        <w:t>When both MPQUIC-UDP and MPQUIC-IP steering functionalities are enabled for a single MA PDU Session, the network can allocate a common single pair of "MPQUIC link-specific multipath" addresses/prefixes to be used for both MPQUIC-UDP and MPQUIC-IP functionalities.</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09ADC8AF" w14:textId="7AC9F488" w:rsidR="001B02C3" w:rsidRDefault="001B02C3" w:rsidP="001B02C3">
      <w:pPr>
        <w:pStyle w:val="NO"/>
      </w:pPr>
      <w:r>
        <w:lastRenderedPageBreak/>
        <w:t>NOTE 3:</w:t>
      </w:r>
      <w:r>
        <w:tab/>
        <w:t>When both MPQUIC-UDP and MPQUIC-IP steering functionalities are enabled for a single MA PDU Session, the network can send a single MPQUIC proxy information (i.e. one IP address of UPF and one UDP port number) to the UE, to be used for both MPQUIC-UDP and MPQUIC-IP functionalities.</w:t>
      </w:r>
    </w:p>
    <w:p w14:paraId="38A8754C" w14:textId="2D365D0A"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traffic mapped to a single QoS flow.</w:t>
      </w:r>
    </w:p>
    <w:p w14:paraId="79FA3468" w14:textId="640F924C" w:rsidR="00D74156" w:rsidRDefault="00D74156" w:rsidP="00972E70">
      <w:pPr>
        <w:pStyle w:val="B1"/>
      </w:pPr>
      <w:r>
        <w:tab/>
        <w:t>Security aspects are defined in TS 33.501 [29].</w:t>
      </w:r>
    </w:p>
    <w:p w14:paraId="3888DB8C" w14:textId="458AD42A"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199C1C55" w:rsidR="007C2ADF" w:rsidRDefault="007C2ADF" w:rsidP="00972E70">
      <w:pPr>
        <w:pStyle w:val="B1"/>
      </w:pPr>
      <w:r>
        <w:t>vi)</w:t>
      </w:r>
      <w:r>
        <w:tab/>
        <w:t>After a QUIC connection establishment, the HTTP/3 client in the UE and the HTTP/3 proxy in the UPF negotiate HTTP settings and indicate support of HTTP Datagrams (see RFC 9297 [172]) and support of Extended CONNECT (see RFC 9220 [173]). To use MPQUIC</w:t>
      </w:r>
      <w:r w:rsidR="001B02C3">
        <w:t>-UDP</w:t>
      </w:r>
      <w:r>
        <w:t xml:space="preserve"> for a UDP traffic flow, the UE then sends a HTTP/3 CONNECT request (see RFC 9298 [170]) to the </w:t>
      </w:r>
      <w:r w:rsidR="00141A61">
        <w:t xml:space="preserve">HTTP/3 </w:t>
      </w:r>
      <w:r>
        <w:t>proxy in the UPF.</w:t>
      </w:r>
      <w:r w:rsidR="001B02C3">
        <w:t xml:space="preserve"> To use MPQUIC-IP for an IP traffic flow, the UE then sends a HTTP/3 CONNECT-IP request (see IETF RFC 9484 [214]) to the HTTP/3 proxy in the UPF. To use MPQUIC-E for an Ethernet traffic flow, the UE then sends a HTTP/3 CONNECT-Ethernet request (see IETF draft-ietf-masque-connect-ethernet [215]) to the HTTP/3 proxy in the UPF.</w:t>
      </w:r>
    </w:p>
    <w:p w14:paraId="10BCB2AF" w14:textId="0582D977" w:rsidR="007C2ADF" w:rsidRDefault="007C2ADF" w:rsidP="00972E70">
      <w:pPr>
        <w:pStyle w:val="B1"/>
      </w:pPr>
      <w:r>
        <w:t>vii) The network may indicate to UE the list of applications for which the MPQUIC</w:t>
      </w:r>
      <w:r w:rsidR="001B02C3">
        <w:t>-UDP, MPQUIC-IP or MPQUIC-E</w:t>
      </w:r>
      <w:r>
        <w:t xml:space="preserve"> functionality should be applied. This is achieved by using the Steering Functionality component of an ATSSS rule (see clause 5.32.8).</w:t>
      </w:r>
    </w:p>
    <w:p w14:paraId="3AA6F688" w14:textId="48302CC5" w:rsidR="007C2ADF" w:rsidRDefault="007C2ADF" w:rsidP="007C2ADF">
      <w:pPr>
        <w:pStyle w:val="H6"/>
      </w:pPr>
      <w:bookmarkStart w:id="4768" w:name="_CR5_32_6_2_2_1"/>
      <w:r>
        <w:t>5.32.6.2.2.1</w:t>
      </w:r>
      <w:r>
        <w:tab/>
        <w:t>Supported Transport Modes</w:t>
      </w:r>
    </w:p>
    <w:bookmarkEnd w:id="4768"/>
    <w:p w14:paraId="78BA38E6" w14:textId="1EC62661" w:rsidR="007C2ADF" w:rsidRDefault="007C2ADF" w:rsidP="007C2ADF">
      <w:r>
        <w:t>The MPQUIC</w:t>
      </w:r>
      <w:r w:rsidR="001B02C3">
        <w:t>-UDP, MPQUIC-IP and MPQUIC-E</w:t>
      </w:r>
      <w:r>
        <w:t xml:space="preserve"> functionalit</w:t>
      </w:r>
      <w:r w:rsidR="001B02C3">
        <w:t>ies</w:t>
      </w:r>
      <w:r>
        <w:t xml:space="preserve"> support the following transport modes for transmitting a </w:t>
      </w:r>
      <w:r w:rsidR="001B02C3">
        <w:t xml:space="preserve">traffic </w:t>
      </w:r>
      <w:r>
        <w:t xml:space="preserve">flow between UE and UPF. The PCF selects which of these transport modes shall be applied for a </w:t>
      </w:r>
      <w:r w:rsidR="001B02C3">
        <w:t xml:space="preserve">traffic </w:t>
      </w:r>
      <w:r>
        <w:t>flow (SDF). The selected transport mode is provided to UE and UPF within the ATSSS rules and N4/MAR rules respectively.</w:t>
      </w:r>
    </w:p>
    <w:p w14:paraId="66C8ABCA" w14:textId="32BB0C70" w:rsidR="007C2ADF" w:rsidRDefault="007C2ADF" w:rsidP="00972E70">
      <w:pPr>
        <w:pStyle w:val="B1"/>
      </w:pPr>
      <w:r>
        <w:t>-</w:t>
      </w:r>
      <w:r>
        <w:tab/>
        <w:t>Datagram mode 2: This transport mode encapsulates UDP packets</w:t>
      </w:r>
      <w:r w:rsidR="001B02C3">
        <w:t>, IP packets and Ethernet frames, as applicable,</w:t>
      </w:r>
      <w:r>
        <w:t xml:space="preserve"> within QUIC Datagram frames and provides unreliable transport with no sequence numbering and no packet reordering / deduplication.</w:t>
      </w:r>
      <w:r w:rsidR="001B02C3">
        <w:t xml:space="preserve"> The transport mode is defined in RFC 9298 [170] for MPQUIC-UDP functionality, in IETF RFC 9484 [214] for MPQUIC-IP functionality and in draft-ietf-masque-connect-ethernet [215] for MPQUIC-E functionality.</w:t>
      </w:r>
    </w:p>
    <w:p w14:paraId="47218CE9" w14:textId="3B75950B" w:rsidR="007C2ADF" w:rsidRDefault="007C2ADF" w:rsidP="00972E70">
      <w:pPr>
        <w:pStyle w:val="B1"/>
      </w:pPr>
      <w:r>
        <w:t>-</w:t>
      </w:r>
      <w:r>
        <w:tab/>
        <w:t xml:space="preserve">Datagram mode 1: This transport mode is an extension of the mode defined in </w:t>
      </w:r>
      <w:r w:rsidR="001B02C3">
        <w:t>IETF </w:t>
      </w:r>
      <w:r>
        <w:t>RFC 9298 [170]</w:t>
      </w:r>
      <w:r w:rsidR="001B02C3">
        <w:t>, IETF RFC 9484 [214] and draft-ietf-masque-connect-ethernet [215]</w:t>
      </w:r>
      <w:r>
        <w:t xml:space="preserve">. It encapsulates packets within QUIC Datagram frames and provides unreliable transport but with sequence numbering and with packet reordering / deduplication. It can be applied for any </w:t>
      </w:r>
      <w:r w:rsidR="001B02C3">
        <w:t xml:space="preserve">traffic </w:t>
      </w:r>
      <w:r>
        <w:t>flow. The details of the datagram mode 1</w:t>
      </w:r>
      <w:r w:rsidR="00396F31">
        <w:t xml:space="preserve"> are defined in TS 24.193 [109]</w:t>
      </w:r>
      <w:r>
        <w:t>.</w:t>
      </w:r>
    </w:p>
    <w:p w14:paraId="5678D39A" w14:textId="3F2B0896" w:rsidR="007C2ADF" w:rsidRDefault="007C2ADF" w:rsidP="00972E70">
      <w:pPr>
        <w:pStyle w:val="B1"/>
      </w:pPr>
      <w:r>
        <w:t>-</w:t>
      </w:r>
      <w:r>
        <w:tab/>
        <w:t xml:space="preserve">Stream mode: This transport mode is readily supported by the QUIC protocol. It encapsulates packets within QUIC Stream frames and provides reliable transport with sequence numbering and with packet reordering / deduplication. It can be applied for </w:t>
      </w:r>
      <w:r w:rsidR="001B02C3">
        <w:t xml:space="preserve">traffic </w:t>
      </w:r>
      <w:r>
        <w:t>flows where it is known that the application does not perform retransmissions.</w:t>
      </w:r>
    </w:p>
    <w:p w14:paraId="4BA4596C" w14:textId="1F5904E5" w:rsidR="007C2ADF" w:rsidRDefault="007C2ADF" w:rsidP="00972E70">
      <w:pPr>
        <w:pStyle w:val="NO"/>
      </w:pPr>
      <w:r>
        <w:lastRenderedPageBreak/>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247F10A7" w:rsidR="007C2ADF" w:rsidRDefault="007C2ADF" w:rsidP="00972E70">
      <w:pPr>
        <w:pStyle w:val="NO"/>
      </w:pPr>
      <w:r>
        <w:t>NOTE 2:</w:t>
      </w:r>
      <w:r>
        <w:tab/>
        <w:t xml:space="preserve">When a steering mode is supported by ATSSS-LL for a </w:t>
      </w:r>
      <w:r w:rsidR="001B02C3">
        <w:t xml:space="preserve">traffic </w:t>
      </w:r>
      <w:r>
        <w:t>flow (e.g. Active-Standby),</w:t>
      </w:r>
      <w:r w:rsidR="001B02C3">
        <w:t xml:space="preserve"> one of</w:t>
      </w:r>
      <w:r>
        <w:t xml:space="preserve"> the MPQUIC</w:t>
      </w:r>
      <w:r w:rsidR="001B02C3">
        <w:t>-UDP, MPQUIC-IP or MPQUIC-E</w:t>
      </w:r>
      <w:r>
        <w:t xml:space="preserve"> steering functionalit</w:t>
      </w:r>
      <w:r w:rsidR="001B02C3">
        <w:t>ies</w:t>
      </w:r>
      <w:r>
        <w:t xml:space="preserve"> can be selected if additional features, which are not supported by the ATSSS-LL steering functionality and PMF, are required for the traffic steering/switching/splitting of the </w:t>
      </w:r>
      <w:r w:rsidR="001B02C3">
        <w:t xml:space="preserve">traffic </w:t>
      </w:r>
      <w:r>
        <w:t>flow.</w:t>
      </w:r>
    </w:p>
    <w:p w14:paraId="0F8AA6A3" w14:textId="39AE8EDD" w:rsidR="00D40151" w:rsidRPr="001B7C50" w:rsidRDefault="00D40151" w:rsidP="00D40151">
      <w:pPr>
        <w:pStyle w:val="Heading4"/>
      </w:pPr>
      <w:bookmarkStart w:id="4769" w:name="_CR5_32_6_3"/>
      <w:bookmarkStart w:id="4770" w:name="_Toc185601208"/>
      <w:bookmarkEnd w:id="4769"/>
      <w:r w:rsidRPr="001B7C50">
        <w:t>5.32.6.3</w:t>
      </w:r>
      <w:r w:rsidRPr="001B7C50">
        <w:tab/>
        <w:t>Steering Functionalities</w:t>
      </w:r>
      <w:bookmarkEnd w:id="4761"/>
      <w:bookmarkEnd w:id="4762"/>
      <w:bookmarkEnd w:id="4763"/>
      <w:bookmarkEnd w:id="4764"/>
      <w:bookmarkEnd w:id="4765"/>
      <w:bookmarkEnd w:id="4766"/>
      <w:r w:rsidR="001B02C3">
        <w:t xml:space="preserve"> based on data switching</w:t>
      </w:r>
      <w:bookmarkEnd w:id="4770"/>
    </w:p>
    <w:p w14:paraId="55277030" w14:textId="77777777" w:rsidR="00D40151" w:rsidRPr="001B7C50" w:rsidRDefault="00D40151" w:rsidP="00D40151">
      <w:pPr>
        <w:pStyle w:val="Heading5"/>
      </w:pPr>
      <w:bookmarkStart w:id="4771" w:name="_CR5_32_6_3_1"/>
      <w:bookmarkStart w:id="4772" w:name="_Toc20150146"/>
      <w:bookmarkStart w:id="4773" w:name="_Toc27846948"/>
      <w:bookmarkStart w:id="4774" w:name="_Toc36188079"/>
      <w:bookmarkStart w:id="4775" w:name="_Toc45183984"/>
      <w:bookmarkStart w:id="4776" w:name="_Toc47342826"/>
      <w:bookmarkStart w:id="4777" w:name="_Toc51769528"/>
      <w:bookmarkStart w:id="4778" w:name="_Toc185601209"/>
      <w:bookmarkEnd w:id="4771"/>
      <w:r w:rsidRPr="001B7C50">
        <w:t>5.32.6.3.1</w:t>
      </w:r>
      <w:r w:rsidRPr="001B7C50">
        <w:tab/>
        <w:t>ATSSS-LL Functionality</w:t>
      </w:r>
      <w:bookmarkEnd w:id="4772"/>
      <w:bookmarkEnd w:id="4773"/>
      <w:bookmarkEnd w:id="4774"/>
      <w:bookmarkEnd w:id="4775"/>
      <w:bookmarkEnd w:id="4776"/>
      <w:bookmarkEnd w:id="4777"/>
      <w:bookmarkEnd w:id="4778"/>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6E55D2BD" w14:textId="0CB57C5E" w:rsidR="001B02C3" w:rsidRDefault="00D40151" w:rsidP="00D40151">
      <w:r w:rsidRPr="001B7C50">
        <w:t>The ATSSS-LL functionality</w:t>
      </w:r>
      <w:r w:rsidR="001B02C3">
        <w:t xml:space="preserve"> or MPQUIC-E functionality</w:t>
      </w:r>
      <w:r w:rsidRPr="001B7C50">
        <w:t xml:space="preserve"> is </w:t>
      </w:r>
      <w:r w:rsidR="001B02C3">
        <w:t xml:space="preserve">required </w:t>
      </w:r>
      <w:r w:rsidRPr="001B7C50">
        <w:t>in the UE for MA PDU Session of type Ethernet.</w:t>
      </w:r>
    </w:p>
    <w:p w14:paraId="036B084A" w14:textId="1C75CD68" w:rsidR="0029208C" w:rsidRDefault="0029208C" w:rsidP="00D40151">
      <w:r>
        <w:t>In addition:</w:t>
      </w:r>
    </w:p>
    <w:p w14:paraId="3EB5EDCA" w14:textId="3F1E7F37" w:rsidR="001B02C3" w:rsidRDefault="001B02C3" w:rsidP="0029208C">
      <w:pPr>
        <w:pStyle w:val="B1"/>
      </w:pPr>
      <w:r>
        <w:t>-</w:t>
      </w:r>
      <w:r>
        <w:tab/>
        <w:t>When the UE neither supports the MPTCP functionality, nor the MPQUIC-UDP functionality, nor the MPQUIC-IP functionality, the ATSSS-LL functionality is mandatory in the UE for an MA PDU Session of type IP.</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79" w:name="_CR5_32_7"/>
      <w:bookmarkStart w:id="4780" w:name="_Toc20150147"/>
      <w:bookmarkStart w:id="4781" w:name="_Toc27846949"/>
      <w:bookmarkStart w:id="4782" w:name="_Toc36188080"/>
      <w:bookmarkStart w:id="4783" w:name="_Toc45183985"/>
      <w:bookmarkStart w:id="4784" w:name="_Toc47342827"/>
      <w:bookmarkStart w:id="4785" w:name="_Toc51769529"/>
      <w:bookmarkStart w:id="4786" w:name="_Toc185601210"/>
      <w:bookmarkEnd w:id="4779"/>
      <w:r w:rsidRPr="001B7C50">
        <w:t>5.32.7</w:t>
      </w:r>
      <w:r w:rsidRPr="001B7C50">
        <w:tab/>
        <w:t>Interworking with EPS</w:t>
      </w:r>
      <w:bookmarkEnd w:id="4780"/>
      <w:bookmarkEnd w:id="4781"/>
      <w:bookmarkEnd w:id="4782"/>
      <w:bookmarkEnd w:id="4783"/>
      <w:bookmarkEnd w:id="4784"/>
      <w:bookmarkEnd w:id="4785"/>
      <w:bookmarkEnd w:id="4786"/>
    </w:p>
    <w:p w14:paraId="3230AA9F" w14:textId="77777777" w:rsidR="00D40151" w:rsidRPr="001B7C50" w:rsidRDefault="00D40151" w:rsidP="00D40151">
      <w:pPr>
        <w:pStyle w:val="Heading4"/>
      </w:pPr>
      <w:bookmarkStart w:id="4787" w:name="_CR5_32_7_1"/>
      <w:bookmarkStart w:id="4788" w:name="_Toc20150148"/>
      <w:bookmarkStart w:id="4789" w:name="_Toc27846950"/>
      <w:bookmarkStart w:id="4790" w:name="_Toc36188081"/>
      <w:bookmarkStart w:id="4791" w:name="_Toc45183986"/>
      <w:bookmarkStart w:id="4792" w:name="_Toc47342828"/>
      <w:bookmarkStart w:id="4793" w:name="_Toc51769530"/>
      <w:bookmarkStart w:id="4794" w:name="_Toc185601211"/>
      <w:bookmarkEnd w:id="4787"/>
      <w:r w:rsidRPr="001B7C50">
        <w:t>5.32.7.1</w:t>
      </w:r>
      <w:r w:rsidRPr="001B7C50">
        <w:tab/>
        <w:t>General</w:t>
      </w:r>
      <w:bookmarkEnd w:id="4788"/>
      <w:bookmarkEnd w:id="4789"/>
      <w:bookmarkEnd w:id="4790"/>
      <w:bookmarkEnd w:id="4791"/>
      <w:bookmarkEnd w:id="4792"/>
      <w:bookmarkEnd w:id="4793"/>
      <w:bookmarkEnd w:id="4794"/>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95" w:name="_CR5_32_7_2"/>
      <w:bookmarkStart w:id="4796" w:name="_Toc20150149"/>
      <w:bookmarkStart w:id="4797" w:name="_Toc27846951"/>
      <w:bookmarkStart w:id="4798" w:name="_Toc36188082"/>
      <w:bookmarkStart w:id="4799" w:name="_Toc45183987"/>
      <w:bookmarkStart w:id="4800" w:name="_Toc47342829"/>
      <w:bookmarkStart w:id="4801" w:name="_Toc51769531"/>
      <w:bookmarkStart w:id="4802" w:name="_Toc185601212"/>
      <w:bookmarkEnd w:id="4795"/>
      <w:r w:rsidRPr="001B7C50">
        <w:t>5.32.7.2</w:t>
      </w:r>
      <w:r w:rsidRPr="001B7C50">
        <w:tab/>
        <w:t>Interworking with N26 Interface</w:t>
      </w:r>
      <w:bookmarkEnd w:id="4796"/>
      <w:bookmarkEnd w:id="4797"/>
      <w:bookmarkEnd w:id="4798"/>
      <w:bookmarkEnd w:id="4799"/>
      <w:bookmarkEnd w:id="4800"/>
      <w:bookmarkEnd w:id="4801"/>
      <w:bookmarkEnd w:id="4802"/>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365D40E5" w:rsidR="00D40151" w:rsidRPr="001B7C50" w:rsidRDefault="00D40151" w:rsidP="00D40151">
      <w:pPr>
        <w:pStyle w:val="B1"/>
      </w:pPr>
      <w:r w:rsidRPr="001B7C50">
        <w:t>-</w:t>
      </w:r>
      <w:r w:rsidRPr="001B7C50">
        <w:tab/>
        <w:t>When the UE is registered to the same PLMN over 3GPP and non-3GPP accesses</w:t>
      </w:r>
      <w:r w:rsidR="00214C93">
        <w:t xml:space="preserve"> and</w:t>
      </w:r>
      <w:r w:rsidRPr="001B7C50">
        <w:t xml:space="preserve">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lastRenderedPageBreak/>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4803" w:name="_Toc20150150"/>
      <w:bookmarkStart w:id="4804" w:name="_Toc27846952"/>
      <w:bookmarkStart w:id="4805" w:name="_Toc36188083"/>
      <w:bookmarkStart w:id="4806" w:name="_Toc45183988"/>
      <w:bookmarkStart w:id="4807" w:name="_Toc47342830"/>
      <w:bookmarkStart w:id="4808" w:name="_Toc51769532"/>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4809" w:name="_CR5_32_7_3"/>
      <w:bookmarkStart w:id="4810" w:name="_Toc185601213"/>
      <w:bookmarkEnd w:id="4809"/>
      <w:r w:rsidRPr="001B7C50">
        <w:t>5.32.7.3</w:t>
      </w:r>
      <w:r w:rsidRPr="001B7C50">
        <w:tab/>
        <w:t>Interworking without N26 Interface</w:t>
      </w:r>
      <w:bookmarkEnd w:id="4803"/>
      <w:bookmarkEnd w:id="4804"/>
      <w:bookmarkEnd w:id="4805"/>
      <w:bookmarkEnd w:id="4806"/>
      <w:bookmarkEnd w:id="4807"/>
      <w:bookmarkEnd w:id="4808"/>
      <w:bookmarkEnd w:id="4810"/>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w:t>
      </w:r>
      <w:r w:rsidRPr="001B7C50">
        <w:lastRenderedPageBreak/>
        <w:t>"MA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811" w:name="_CR5_32_8"/>
      <w:bookmarkStart w:id="4812" w:name="_Toc20150151"/>
      <w:bookmarkStart w:id="4813" w:name="_Toc27846953"/>
      <w:bookmarkStart w:id="4814" w:name="_Toc36188084"/>
      <w:bookmarkStart w:id="4815" w:name="_Toc45183989"/>
      <w:bookmarkStart w:id="4816" w:name="_Toc47342831"/>
      <w:bookmarkStart w:id="4817" w:name="_Toc51769533"/>
      <w:bookmarkStart w:id="4818" w:name="_Toc185601214"/>
      <w:bookmarkEnd w:id="4811"/>
      <w:r w:rsidRPr="001B7C50">
        <w:t>5.32.8</w:t>
      </w:r>
      <w:r w:rsidRPr="001B7C50">
        <w:tab/>
        <w:t>ATSSS Rules</w:t>
      </w:r>
      <w:bookmarkEnd w:id="4812"/>
      <w:bookmarkEnd w:id="4813"/>
      <w:bookmarkEnd w:id="4814"/>
      <w:bookmarkEnd w:id="4815"/>
      <w:bookmarkEnd w:id="4816"/>
      <w:bookmarkEnd w:id="4817"/>
      <w:bookmarkEnd w:id="4818"/>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819" w:name="_CRTable5_32_81"/>
      <w:r w:rsidRPr="001B7C50">
        <w:lastRenderedPageBreak/>
        <w:t xml:space="preserve">Table </w:t>
      </w:r>
      <w:bookmarkEnd w:id="4819"/>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31BF4DEB" w:rsidR="00C25C3D" w:rsidRPr="001B7C50" w:rsidRDefault="00C25C3D" w:rsidP="00C25C3D">
            <w:pPr>
              <w:pStyle w:val="TAL"/>
            </w:pPr>
            <w:r w:rsidRPr="001B7C50">
              <w:t>Identifies whether the MPTCP functionality</w:t>
            </w:r>
            <w:r w:rsidR="007C2ADF">
              <w:t>, the MPQUIC</w:t>
            </w:r>
            <w:r w:rsidR="001B02C3">
              <w:t>-UDP</w:t>
            </w:r>
            <w:r w:rsidR="007C2ADF">
              <w:t xml:space="preserve"> functionality,</w:t>
            </w:r>
            <w:r w:rsidR="001B02C3">
              <w:t xml:space="preserve"> the MPQUIC-IP functionality, the MPQUIC-E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2C13BE">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6FDBEDBA" w:rsidR="007C2ADF" w:rsidRPr="001B7C50" w:rsidRDefault="007C2ADF" w:rsidP="007C2ADF">
            <w:pPr>
              <w:pStyle w:val="TAL"/>
            </w:pPr>
            <w:r>
              <w:t>Identifies the transport mode (see clause 5.32.6.2.2.1) that should be used for the matching traffic, when the Steering Functionality is the MPQUIC</w:t>
            </w:r>
            <w:r w:rsidR="001B02C3">
              <w:t>-UDP</w:t>
            </w:r>
            <w:r>
              <w:t xml:space="preserve"> functionality</w:t>
            </w:r>
            <w:r w:rsidR="001B02C3">
              <w:t>, MPQUIC-IP functionality or MPQUIC-E functionality</w:t>
            </w:r>
            <w:r>
              <w:t>.</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263B2797" w:rsidR="00F03116" w:rsidRDefault="007C2ADF" w:rsidP="007C2ADF">
            <w:pPr>
              <w:pStyle w:val="TAN"/>
            </w:pPr>
            <w:r>
              <w:t>NOTE 7:</w:t>
            </w:r>
            <w:r>
              <w:tab/>
              <w:t>The Transport Mode shall be included when the Steering Functionality is the MPQUIC</w:t>
            </w:r>
            <w:r w:rsidR="001B02C3">
              <w:t>-UDP</w:t>
            </w:r>
            <w:r>
              <w:t xml:space="preserve"> functionality</w:t>
            </w:r>
            <w:r w:rsidR="001B02C3">
              <w:t>, MPQUIC-IP functionality or MPQUIC-E functionality</w:t>
            </w:r>
            <w:r>
              <w:t>.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0D05E95E" w:rsidR="00D40151" w:rsidRPr="001B7C50" w:rsidRDefault="00D40151" w:rsidP="00D40151">
      <w:pPr>
        <w:pStyle w:val="B2"/>
      </w:pPr>
      <w:r w:rsidRPr="001B7C50">
        <w:t>-</w:t>
      </w:r>
      <w:r w:rsidRPr="001B7C50">
        <w:tab/>
        <w:t>Active-Standby: It is used to steer a SDF on one access (the Active access), when this access is available</w:t>
      </w:r>
      <w:r w:rsidR="00214C93">
        <w:t xml:space="preserve"> and</w:t>
      </w:r>
      <w:r w:rsidRPr="001B7C50">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6B0715FA" w:rsidR="00B04F2B" w:rsidRPr="001B7C50" w:rsidRDefault="00B04F2B" w:rsidP="00461850">
      <w:pPr>
        <w:pStyle w:val="B2"/>
      </w:pPr>
      <w:r w:rsidRPr="001B7C50">
        <w:lastRenderedPageBreak/>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214C93">
        <w:t xml:space="preserve"> and</w:t>
      </w:r>
      <w:r w:rsidRPr="001B7C50">
        <w:t xml:space="preserve"> that (b) the UE may inform the UPF how it decided to distribute the UL traffic of the matching SDF. In the normal cases, although with this indicator provided, the UE shall distribute the UL traffic as indicated by the network.</w:t>
      </w:r>
    </w:p>
    <w:p w14:paraId="288490D8" w14:textId="3F52DB34"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214C93">
        <w:t xml:space="preserve"> and</w:t>
      </w:r>
      <w:r w:rsidRPr="001B7C50">
        <w:t xml:space="preserve">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6805F593" w:rsidR="00D40151" w:rsidRPr="001B7C50" w:rsidRDefault="00D40151" w:rsidP="00D40151">
      <w:pPr>
        <w:pStyle w:val="B1"/>
      </w:pPr>
      <w:r w:rsidRPr="001B7C50">
        <w:t>-</w:t>
      </w:r>
      <w:r w:rsidRPr="001B7C50">
        <w:tab/>
        <w:t>A Steering Functionality, which identifies whether the MPTCP functionality</w:t>
      </w:r>
      <w:r w:rsidR="007C2ADF">
        <w:t>, or the MPQUIC</w:t>
      </w:r>
      <w:r w:rsidR="001B02C3">
        <w:t>-UDP</w:t>
      </w:r>
      <w:r w:rsidR="007C2ADF">
        <w:t xml:space="preserve"> functionality,</w:t>
      </w:r>
      <w:r w:rsidR="001B02C3">
        <w:t xml:space="preserve"> or the MPQUIC-IP functionality, or the MPQUIC-E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67DA9BD6" w:rsidR="007C2ADF" w:rsidRDefault="007C2ADF" w:rsidP="00972E70">
      <w:pPr>
        <w:pStyle w:val="B1"/>
      </w:pPr>
      <w:r>
        <w:t>-</w:t>
      </w:r>
      <w:r>
        <w:tab/>
        <w:t>A Transport Mode, which identifies the transport mode that should be applied by the MPQUIC</w:t>
      </w:r>
      <w:r w:rsidR="001B02C3">
        <w:t>-UDP</w:t>
      </w:r>
      <w:r>
        <w:t xml:space="preserve"> functionality</w:t>
      </w:r>
      <w:r w:rsidR="001B02C3">
        <w:t>, MPQUIC-IP functionality or MPQUIC-E functionality</w:t>
      </w:r>
      <w:r>
        <w:t xml:space="preserve"> for the matching traffic. The transport modes supported by the MPQUIC</w:t>
      </w:r>
      <w:r w:rsidR="001B02C3">
        <w:t>-UDP</w:t>
      </w:r>
      <w:r>
        <w:t xml:space="preserve"> functionality</w:t>
      </w:r>
      <w:r w:rsidR="001B02C3">
        <w:t>, MPQUIC-IP functionality and MPQUIC-E functionality</w:t>
      </w:r>
      <w:r>
        <w:t xml:space="preserve">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lastRenderedPageBreak/>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820" w:name="_Toc20150152"/>
      <w:bookmarkStart w:id="4821" w:name="_Toc27846954"/>
      <w:bookmarkStart w:id="4822" w:name="_Toc36188085"/>
      <w:bookmarkStart w:id="4823" w:name="_Toc45183990"/>
      <w:bookmarkStart w:id="4824" w:name="_Toc47342832"/>
      <w:bookmarkStart w:id="4825"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826" w:name="_CR5_33"/>
      <w:bookmarkStart w:id="4827" w:name="_Toc185601215"/>
      <w:bookmarkEnd w:id="4826"/>
      <w:r w:rsidRPr="001B7C50">
        <w:t>5.33</w:t>
      </w:r>
      <w:r w:rsidRPr="001B7C50">
        <w:tab/>
        <w:t>Support for Ultra Reliable Low Latency Communication</w:t>
      </w:r>
      <w:bookmarkEnd w:id="4820"/>
      <w:bookmarkEnd w:id="4821"/>
      <w:bookmarkEnd w:id="4822"/>
      <w:bookmarkEnd w:id="4823"/>
      <w:bookmarkEnd w:id="4824"/>
      <w:bookmarkEnd w:id="4825"/>
      <w:bookmarkEnd w:id="4827"/>
    </w:p>
    <w:p w14:paraId="5A8BE6C3" w14:textId="77777777" w:rsidR="00D40151" w:rsidRPr="001B7C50" w:rsidRDefault="00D40151" w:rsidP="00D40151">
      <w:pPr>
        <w:pStyle w:val="Heading3"/>
      </w:pPr>
      <w:bookmarkStart w:id="4828" w:name="_CR5_33_1"/>
      <w:bookmarkStart w:id="4829" w:name="_Toc20150153"/>
      <w:bookmarkStart w:id="4830" w:name="_Toc27846955"/>
      <w:bookmarkStart w:id="4831" w:name="_Toc36188086"/>
      <w:bookmarkStart w:id="4832" w:name="_Toc45183991"/>
      <w:bookmarkStart w:id="4833" w:name="_Toc47342833"/>
      <w:bookmarkStart w:id="4834" w:name="_Toc51769535"/>
      <w:bookmarkStart w:id="4835" w:name="_Toc185601216"/>
      <w:bookmarkEnd w:id="4828"/>
      <w:r w:rsidRPr="001B7C50">
        <w:t>5.33.1</w:t>
      </w:r>
      <w:r w:rsidRPr="001B7C50">
        <w:tab/>
        <w:t>General</w:t>
      </w:r>
      <w:bookmarkEnd w:id="4829"/>
      <w:bookmarkEnd w:id="4830"/>
      <w:bookmarkEnd w:id="4831"/>
      <w:bookmarkEnd w:id="4832"/>
      <w:bookmarkEnd w:id="4833"/>
      <w:bookmarkEnd w:id="4834"/>
      <w:bookmarkEnd w:id="4835"/>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lastRenderedPageBreak/>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36" w:name="_CR5_33_2"/>
      <w:bookmarkStart w:id="4837" w:name="_Toc20150154"/>
      <w:bookmarkStart w:id="4838" w:name="_Toc27846956"/>
      <w:bookmarkStart w:id="4839" w:name="_Toc36188087"/>
      <w:bookmarkStart w:id="4840" w:name="_Toc45183992"/>
      <w:bookmarkStart w:id="4841" w:name="_Toc47342834"/>
      <w:bookmarkStart w:id="4842" w:name="_Toc51769536"/>
      <w:bookmarkStart w:id="4843" w:name="_Toc185601217"/>
      <w:bookmarkEnd w:id="4836"/>
      <w:r w:rsidRPr="001B7C50">
        <w:t>5.33.2</w:t>
      </w:r>
      <w:r w:rsidRPr="001B7C50">
        <w:tab/>
        <w:t>Redundant transmission for high reliability communication</w:t>
      </w:r>
      <w:bookmarkEnd w:id="4837"/>
      <w:bookmarkEnd w:id="4838"/>
      <w:bookmarkEnd w:id="4839"/>
      <w:bookmarkEnd w:id="4840"/>
      <w:bookmarkEnd w:id="4841"/>
      <w:bookmarkEnd w:id="4842"/>
      <w:bookmarkEnd w:id="4843"/>
    </w:p>
    <w:p w14:paraId="13A5F960" w14:textId="77777777" w:rsidR="00D40151" w:rsidRPr="001B7C50" w:rsidRDefault="00D40151" w:rsidP="00D40151">
      <w:pPr>
        <w:pStyle w:val="Heading4"/>
      </w:pPr>
      <w:bookmarkStart w:id="4844" w:name="_CR5_33_2_1"/>
      <w:bookmarkStart w:id="4845" w:name="_Toc20150155"/>
      <w:bookmarkStart w:id="4846" w:name="_Toc27846957"/>
      <w:bookmarkStart w:id="4847" w:name="_Toc36188088"/>
      <w:bookmarkStart w:id="4848" w:name="_Toc45183993"/>
      <w:bookmarkStart w:id="4849" w:name="_Toc47342835"/>
      <w:bookmarkStart w:id="4850" w:name="_Toc51769537"/>
      <w:bookmarkStart w:id="4851" w:name="_Toc185601218"/>
      <w:bookmarkEnd w:id="4844"/>
      <w:r w:rsidRPr="001B7C50">
        <w:t>5.33.2.1</w:t>
      </w:r>
      <w:r w:rsidRPr="001B7C50">
        <w:tab/>
        <w:t>Dual Connectivity based end to end Redundant User Plane Paths</w:t>
      </w:r>
      <w:bookmarkEnd w:id="4845"/>
      <w:bookmarkEnd w:id="4846"/>
      <w:bookmarkEnd w:id="4847"/>
      <w:bookmarkEnd w:id="4848"/>
      <w:bookmarkEnd w:id="4849"/>
      <w:bookmarkEnd w:id="4850"/>
      <w:bookmarkEnd w:id="4851"/>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5ACAB534" w:rsidR="00D40151" w:rsidRPr="001B7C50" w:rsidRDefault="00D40151" w:rsidP="00D40151">
      <w:pPr>
        <w:pStyle w:val="B4"/>
      </w:pPr>
      <w:r w:rsidRPr="001B7C50">
        <w:t>-</w:t>
      </w:r>
      <w:r w:rsidRPr="001B7C50">
        <w:tab/>
        <w:t>RAN supports dual connectivity</w:t>
      </w:r>
      <w:r w:rsidR="00214C93">
        <w:t xml:space="preserve"> and</w:t>
      </w:r>
      <w:r w:rsidRPr="001B7C50">
        <w:t xml:space="preserve">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2CDFD86A"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w:t>
      </w:r>
      <w:r w:rsidR="00214C93">
        <w:t xml:space="preserve"> and</w:t>
      </w:r>
      <w:r w:rsidRPr="001B7C50">
        <w:t xml:space="preserve">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w:t>
      </w:r>
      <w:r w:rsidRPr="001B7C50">
        <w:lastRenderedPageBreak/>
        <w:t xml:space="preserve">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52" w:name="_MON_1615375242"/>
    <w:bookmarkEnd w:id="4852"/>
    <w:p w14:paraId="6EC49938" w14:textId="77777777" w:rsidR="00D40151" w:rsidRPr="001B7C50" w:rsidRDefault="00D40151" w:rsidP="00D40151">
      <w:pPr>
        <w:pStyle w:val="TH"/>
      </w:pPr>
      <w:r w:rsidRPr="001B7C50">
        <w:object w:dxaOrig="5070" w:dyaOrig="3618" w14:anchorId="2C5E72CE">
          <v:shape id="_x0000_i1116" type="#_x0000_t75" style="width:256.05pt;height:184.05pt" o:ole="">
            <v:imagedata r:id="rId191" o:title=""/>
          </v:shape>
          <o:OLEObject Type="Embed" ProgID="Word.Picture.8" ShapeID="_x0000_i1116" DrawAspect="Content" ObjectID="_1796214426" r:id="rId192"/>
        </w:object>
      </w:r>
    </w:p>
    <w:p w14:paraId="0736DA61" w14:textId="77777777" w:rsidR="00D40151" w:rsidRPr="001B7C50" w:rsidRDefault="00D40151" w:rsidP="00D40151">
      <w:pPr>
        <w:pStyle w:val="TF"/>
      </w:pPr>
      <w:bookmarkStart w:id="4853" w:name="_CRFigure5_33_2_11"/>
      <w:r w:rsidRPr="001B7C50">
        <w:t xml:space="preserve">Figure </w:t>
      </w:r>
      <w:bookmarkEnd w:id="4853"/>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lastRenderedPageBreak/>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54" w:name="_CR5_33_2_2"/>
      <w:bookmarkStart w:id="4855" w:name="_Toc20150156"/>
      <w:bookmarkStart w:id="4856" w:name="_Toc27846958"/>
      <w:bookmarkStart w:id="4857" w:name="_Toc36188089"/>
      <w:bookmarkStart w:id="4858" w:name="_Toc45183994"/>
      <w:bookmarkStart w:id="4859" w:name="_Toc47342836"/>
      <w:bookmarkStart w:id="4860" w:name="_Toc51769538"/>
      <w:bookmarkStart w:id="4861" w:name="_Toc185601219"/>
      <w:bookmarkEnd w:id="4854"/>
      <w:r w:rsidRPr="001B7C50">
        <w:t>5.33.2.2</w:t>
      </w:r>
      <w:r w:rsidRPr="001B7C50">
        <w:tab/>
        <w:t>Support of redundant transmission on N3/N9 interfaces</w:t>
      </w:r>
      <w:bookmarkEnd w:id="4855"/>
      <w:bookmarkEnd w:id="4856"/>
      <w:bookmarkEnd w:id="4857"/>
      <w:bookmarkEnd w:id="4858"/>
      <w:bookmarkEnd w:id="4859"/>
      <w:bookmarkEnd w:id="4860"/>
      <w:bookmarkEnd w:id="4861"/>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71CE1CEC" w:rsidR="00D40151" w:rsidRPr="001B7C50" w:rsidRDefault="00D40151" w:rsidP="00D40151">
      <w:pPr>
        <w:rPr>
          <w:lang w:eastAsia="x-none"/>
        </w:rPr>
      </w:pPr>
      <w:r w:rsidRPr="001B7C50">
        <w:rPr>
          <w:lang w:eastAsia="x-none"/>
        </w:rPr>
        <w:t>To ensure the two N3 tunnels are transferred via disjointed transport layer paths, the SMF or PSA UPF should provide different routing information in the tunnel information (e.g. different IP addresses or different Network Instances)</w:t>
      </w:r>
      <w:r w:rsidR="00214C93">
        <w:rPr>
          <w:lang w:eastAsia="x-none"/>
        </w:rPr>
        <w:t xml:space="preserve"> and</w:t>
      </w:r>
      <w:r w:rsidRPr="001B7C50">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33FAE153"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214C93">
        <w:rPr>
          <w:lang w:eastAsia="x-none"/>
        </w:rPr>
        <w:t xml:space="preserve"> and</w:t>
      </w:r>
      <w:r w:rsidRPr="001B7C50">
        <w:rPr>
          <w:lang w:eastAsia="x-none"/>
        </w:rPr>
        <w:t xml:space="preserve">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lastRenderedPageBreak/>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7" type="#_x0000_t75" style="width:346.85pt;height:105.2pt" o:ole="">
            <v:imagedata r:id="rId193" o:title=""/>
          </v:shape>
          <o:OLEObject Type="Embed" ProgID="Visio.Drawing.11" ShapeID="_x0000_i1117" DrawAspect="Content" ObjectID="_1796214427" r:id="rId194"/>
        </w:object>
      </w:r>
    </w:p>
    <w:p w14:paraId="2B3E2DD1" w14:textId="77777777" w:rsidR="00D40151" w:rsidRPr="001B7C50" w:rsidRDefault="00D40151" w:rsidP="00D40151">
      <w:pPr>
        <w:pStyle w:val="TF"/>
      </w:pPr>
      <w:bookmarkStart w:id="4862" w:name="_CRFigure5_33_2_21"/>
      <w:r w:rsidRPr="001B7C50">
        <w:t xml:space="preserve">Figure </w:t>
      </w:r>
      <w:bookmarkEnd w:id="4862"/>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8" type="#_x0000_t75" style="width:416.35pt;height:96.4pt" o:ole="">
            <v:imagedata r:id="rId195" o:title=""/>
          </v:shape>
          <o:OLEObject Type="Embed" ProgID="Visio.Drawing.11" ShapeID="_x0000_i1118" DrawAspect="Content" ObjectID="_1796214428" r:id="rId196"/>
        </w:object>
      </w:r>
    </w:p>
    <w:p w14:paraId="260654E4" w14:textId="77777777" w:rsidR="00D40151" w:rsidRPr="001B7C50" w:rsidRDefault="00D40151" w:rsidP="00D40151">
      <w:pPr>
        <w:pStyle w:val="TF"/>
      </w:pPr>
      <w:bookmarkStart w:id="4863" w:name="_CRFigure5_33_2_22"/>
      <w:r w:rsidRPr="001B7C50">
        <w:t xml:space="preserve">Figure </w:t>
      </w:r>
      <w:bookmarkEnd w:id="4863"/>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w:t>
      </w:r>
      <w:r w:rsidRPr="001B7C50">
        <w:rPr>
          <w:lang w:eastAsia="x-none"/>
        </w:rPr>
        <w:lastRenderedPageBreak/>
        <w:t>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64" w:name="_CR5_33_2_3"/>
      <w:bookmarkStart w:id="4865" w:name="_Toc20150157"/>
      <w:bookmarkStart w:id="4866" w:name="_Toc27846959"/>
      <w:bookmarkStart w:id="4867" w:name="_Toc36188090"/>
      <w:bookmarkStart w:id="4868" w:name="_Toc45183995"/>
      <w:bookmarkStart w:id="4869" w:name="_Toc47342837"/>
      <w:bookmarkStart w:id="4870" w:name="_Toc51769539"/>
      <w:bookmarkStart w:id="4871" w:name="_Toc185601220"/>
      <w:bookmarkEnd w:id="4864"/>
      <w:r w:rsidRPr="001B7C50">
        <w:t>5.33.2.3</w:t>
      </w:r>
      <w:r w:rsidRPr="001B7C50">
        <w:tab/>
        <w:t>Support for redundant transmission at transport layer</w:t>
      </w:r>
      <w:bookmarkEnd w:id="4865"/>
      <w:bookmarkEnd w:id="4866"/>
      <w:bookmarkEnd w:id="4867"/>
      <w:bookmarkEnd w:id="4868"/>
      <w:bookmarkEnd w:id="4869"/>
      <w:bookmarkEnd w:id="4870"/>
      <w:bookmarkEnd w:id="4871"/>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872" w:name="_CR5_33_3"/>
      <w:bookmarkStart w:id="4873" w:name="_Toc20150158"/>
      <w:bookmarkStart w:id="4874" w:name="_Toc27846960"/>
      <w:bookmarkStart w:id="4875" w:name="_Toc36188091"/>
      <w:bookmarkStart w:id="4876" w:name="_Toc45183996"/>
      <w:bookmarkStart w:id="4877" w:name="_Toc47342838"/>
      <w:bookmarkStart w:id="4878" w:name="_Toc51769540"/>
      <w:bookmarkStart w:id="4879" w:name="_Toc185601221"/>
      <w:bookmarkEnd w:id="4872"/>
      <w:r w:rsidRPr="001B7C50">
        <w:t>5.33.3</w:t>
      </w:r>
      <w:r w:rsidRPr="001B7C50">
        <w:tab/>
        <w:t>QoS Monitoring</w:t>
      </w:r>
      <w:r w:rsidR="003D4653">
        <w:t xml:space="preserve"> for packet delay</w:t>
      </w:r>
      <w:bookmarkEnd w:id="4873"/>
      <w:bookmarkEnd w:id="4874"/>
      <w:bookmarkEnd w:id="4875"/>
      <w:bookmarkEnd w:id="4876"/>
      <w:bookmarkEnd w:id="4877"/>
      <w:bookmarkEnd w:id="4878"/>
      <w:bookmarkEnd w:id="4879"/>
    </w:p>
    <w:p w14:paraId="7427C7F4" w14:textId="77777777" w:rsidR="00D40151" w:rsidRPr="001B7C50" w:rsidRDefault="00D40151" w:rsidP="00D40151">
      <w:pPr>
        <w:pStyle w:val="Heading4"/>
      </w:pPr>
      <w:bookmarkStart w:id="4880" w:name="_CR5_33_3_1"/>
      <w:bookmarkStart w:id="4881" w:name="_Toc20150159"/>
      <w:bookmarkStart w:id="4882" w:name="_Toc27846961"/>
      <w:bookmarkStart w:id="4883" w:name="_Toc36188092"/>
      <w:bookmarkStart w:id="4884" w:name="_Toc45183997"/>
      <w:bookmarkStart w:id="4885" w:name="_Toc47342839"/>
      <w:bookmarkStart w:id="4886" w:name="_Toc51769541"/>
      <w:bookmarkStart w:id="4887" w:name="_Toc185601222"/>
      <w:bookmarkEnd w:id="4880"/>
      <w:r w:rsidRPr="001B7C50">
        <w:t>5.33.3.1</w:t>
      </w:r>
      <w:r w:rsidRPr="001B7C50">
        <w:tab/>
        <w:t>General</w:t>
      </w:r>
      <w:bookmarkEnd w:id="4881"/>
      <w:bookmarkEnd w:id="4882"/>
      <w:bookmarkEnd w:id="4883"/>
      <w:bookmarkEnd w:id="4884"/>
      <w:bookmarkEnd w:id="4885"/>
      <w:bookmarkEnd w:id="4886"/>
      <w:bookmarkEnd w:id="4887"/>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888" w:name="_Toc20150160"/>
      <w:bookmarkStart w:id="4889"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890" w:name="_Toc36188093"/>
      <w:bookmarkStart w:id="4891" w:name="_Toc45183998"/>
      <w:bookmarkStart w:id="4892" w:name="_Toc47342840"/>
      <w:bookmarkStart w:id="4893"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894" w:name="_CR5_33_3_2"/>
      <w:bookmarkStart w:id="4895" w:name="_Toc185601223"/>
      <w:bookmarkEnd w:id="4894"/>
      <w:r w:rsidRPr="001B7C50">
        <w:lastRenderedPageBreak/>
        <w:t>5.33.3.2</w:t>
      </w:r>
      <w:r w:rsidRPr="001B7C50">
        <w:tab/>
        <w:t>Per QoS Flow per UE QoS</w:t>
      </w:r>
      <w:r w:rsidR="003D4653">
        <w:t xml:space="preserve"> Measurement</w:t>
      </w:r>
      <w:bookmarkEnd w:id="4888"/>
      <w:bookmarkEnd w:id="4889"/>
      <w:bookmarkEnd w:id="4890"/>
      <w:bookmarkEnd w:id="4891"/>
      <w:bookmarkEnd w:id="4892"/>
      <w:bookmarkEnd w:id="4893"/>
      <w:bookmarkEnd w:id="4895"/>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896"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897" w:name="_CR5_33_3_3"/>
      <w:bookmarkStart w:id="4898" w:name="_Toc27846963"/>
      <w:bookmarkStart w:id="4899" w:name="_Toc36188094"/>
      <w:bookmarkStart w:id="4900" w:name="_Toc45183999"/>
      <w:bookmarkStart w:id="4901" w:name="_Toc47342841"/>
      <w:bookmarkStart w:id="4902" w:name="_Toc51769543"/>
      <w:bookmarkStart w:id="4903" w:name="_Toc185601224"/>
      <w:bookmarkEnd w:id="4897"/>
      <w:r w:rsidRPr="001B7C50">
        <w:t>5.33.3.3</w:t>
      </w:r>
      <w:r w:rsidRPr="001B7C50">
        <w:tab/>
        <w:t>GTP-U Path</w:t>
      </w:r>
      <w:r w:rsidR="003D4653">
        <w:t xml:space="preserve"> Measurement</w:t>
      </w:r>
      <w:bookmarkEnd w:id="4896"/>
      <w:bookmarkEnd w:id="4898"/>
      <w:bookmarkEnd w:id="4899"/>
      <w:bookmarkEnd w:id="4900"/>
      <w:bookmarkEnd w:id="4901"/>
      <w:bookmarkEnd w:id="4902"/>
      <w:bookmarkEnd w:id="4903"/>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w:t>
      </w:r>
      <w:r w:rsidR="00EC761C" w:rsidRPr="001B7C50">
        <w:rPr>
          <w:lang w:eastAsia="x-none"/>
        </w:rPr>
        <w:lastRenderedPageBreak/>
        <w:t>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904" w:name="_CR5_34"/>
      <w:bookmarkStart w:id="4905" w:name="_Toc20150162"/>
      <w:bookmarkStart w:id="4906" w:name="_Toc27846964"/>
      <w:bookmarkStart w:id="4907" w:name="_Toc36188095"/>
      <w:bookmarkStart w:id="4908" w:name="_Toc45184000"/>
      <w:bookmarkStart w:id="4909" w:name="_Toc47342842"/>
      <w:bookmarkStart w:id="4910" w:name="_Toc51769544"/>
      <w:bookmarkStart w:id="4911" w:name="_Toc185601225"/>
      <w:bookmarkEnd w:id="4904"/>
      <w:r w:rsidRPr="001B7C50">
        <w:lastRenderedPageBreak/>
        <w:t>5.34</w:t>
      </w:r>
      <w:r w:rsidRPr="001B7C50">
        <w:tab/>
        <w:t>Support of deployments topologies with specific SMF Service Areas</w:t>
      </w:r>
      <w:bookmarkEnd w:id="4905"/>
      <w:bookmarkEnd w:id="4906"/>
      <w:bookmarkEnd w:id="4907"/>
      <w:bookmarkEnd w:id="4908"/>
      <w:bookmarkEnd w:id="4909"/>
      <w:bookmarkEnd w:id="4910"/>
      <w:bookmarkEnd w:id="4911"/>
    </w:p>
    <w:p w14:paraId="4F357843" w14:textId="77777777" w:rsidR="00D40151" w:rsidRPr="001B7C50" w:rsidRDefault="00D40151" w:rsidP="00D40151">
      <w:pPr>
        <w:pStyle w:val="Heading3"/>
      </w:pPr>
      <w:bookmarkStart w:id="4912" w:name="_CR5_34_1"/>
      <w:bookmarkStart w:id="4913" w:name="_Toc20150163"/>
      <w:bookmarkStart w:id="4914" w:name="_Toc27846965"/>
      <w:bookmarkStart w:id="4915" w:name="_Toc36188096"/>
      <w:bookmarkStart w:id="4916" w:name="_Toc45184001"/>
      <w:bookmarkStart w:id="4917" w:name="_Toc47342843"/>
      <w:bookmarkStart w:id="4918" w:name="_Toc51769545"/>
      <w:bookmarkStart w:id="4919" w:name="_Toc185601226"/>
      <w:bookmarkEnd w:id="4912"/>
      <w:r w:rsidRPr="001B7C50">
        <w:t>5.34.1</w:t>
      </w:r>
      <w:r w:rsidRPr="001B7C50">
        <w:tab/>
        <w:t>General</w:t>
      </w:r>
      <w:bookmarkEnd w:id="4913"/>
      <w:bookmarkEnd w:id="4914"/>
      <w:bookmarkEnd w:id="4915"/>
      <w:bookmarkEnd w:id="4916"/>
      <w:bookmarkEnd w:id="4917"/>
      <w:bookmarkEnd w:id="4918"/>
      <w:bookmarkEnd w:id="4919"/>
    </w:p>
    <w:p w14:paraId="515394D4" w14:textId="6E073B60"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00F1371A">
        <w:t xml:space="preserve"> or when the UE is within the SMF service area and Local Offloading Management (see clause 6.10 of TS 23.548 [130] and clause 5.34.11) is allowed</w:t>
      </w:r>
      <w:r w:rsidR="006101B9" w:rsidRPr="001B7C50">
        <w:t>,</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920"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921" w:name="_Toc27846966"/>
      <w:bookmarkStart w:id="4922"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923" w:name="_CR5_34_2"/>
      <w:bookmarkStart w:id="4924" w:name="_Toc45184002"/>
      <w:bookmarkStart w:id="4925" w:name="_Toc47342844"/>
      <w:bookmarkStart w:id="4926" w:name="_Toc51769546"/>
      <w:bookmarkStart w:id="4927" w:name="_Toc185601227"/>
      <w:bookmarkEnd w:id="4923"/>
      <w:r w:rsidRPr="001B7C50">
        <w:lastRenderedPageBreak/>
        <w:t>5.34.2</w:t>
      </w:r>
      <w:r w:rsidRPr="001B7C50">
        <w:tab/>
        <w:t>Architecture</w:t>
      </w:r>
      <w:bookmarkEnd w:id="4920"/>
      <w:bookmarkEnd w:id="4921"/>
      <w:bookmarkEnd w:id="4922"/>
      <w:bookmarkEnd w:id="4924"/>
      <w:bookmarkEnd w:id="4925"/>
      <w:bookmarkEnd w:id="4926"/>
      <w:bookmarkEnd w:id="4927"/>
    </w:p>
    <w:p w14:paraId="5F0B8E16" w14:textId="77777777" w:rsidR="00D40151" w:rsidRPr="001B7C50" w:rsidRDefault="00D40151" w:rsidP="00D40151">
      <w:pPr>
        <w:pStyle w:val="Heading4"/>
      </w:pPr>
      <w:bookmarkStart w:id="4928" w:name="_CR5_34_2_1"/>
      <w:bookmarkStart w:id="4929" w:name="_Toc20150165"/>
      <w:bookmarkStart w:id="4930" w:name="_Toc27846967"/>
      <w:bookmarkStart w:id="4931" w:name="_Toc36188098"/>
      <w:bookmarkStart w:id="4932" w:name="_Toc45184003"/>
      <w:bookmarkStart w:id="4933" w:name="_Toc47342845"/>
      <w:bookmarkStart w:id="4934" w:name="_Toc51769547"/>
      <w:bookmarkStart w:id="4935" w:name="_Toc185601228"/>
      <w:bookmarkEnd w:id="4928"/>
      <w:r w:rsidRPr="001B7C50">
        <w:t>5.34.2.1</w:t>
      </w:r>
      <w:r w:rsidRPr="001B7C50">
        <w:tab/>
        <w:t>SBA architecture</w:t>
      </w:r>
      <w:bookmarkEnd w:id="4929"/>
      <w:bookmarkEnd w:id="4930"/>
      <w:bookmarkEnd w:id="4931"/>
      <w:bookmarkEnd w:id="4932"/>
      <w:bookmarkEnd w:id="4933"/>
      <w:bookmarkEnd w:id="4934"/>
      <w:bookmarkEnd w:id="4935"/>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36" w:name="_CR5_34_2_2"/>
      <w:bookmarkStart w:id="4937" w:name="_Toc20150166"/>
      <w:bookmarkStart w:id="4938" w:name="_Toc27846968"/>
      <w:bookmarkStart w:id="4939" w:name="_Toc36188099"/>
      <w:bookmarkStart w:id="4940" w:name="_Toc45184004"/>
      <w:bookmarkStart w:id="4941" w:name="_Toc47342846"/>
      <w:bookmarkStart w:id="4942" w:name="_Toc51769548"/>
      <w:bookmarkStart w:id="4943" w:name="_Toc185601229"/>
      <w:bookmarkEnd w:id="4936"/>
      <w:r w:rsidRPr="001B7C50">
        <w:t>5.34.2.2</w:t>
      </w:r>
      <w:r w:rsidRPr="001B7C50">
        <w:tab/>
        <w:t>Non-roaming architecture</w:t>
      </w:r>
      <w:bookmarkEnd w:id="4937"/>
      <w:bookmarkEnd w:id="4938"/>
      <w:bookmarkEnd w:id="4939"/>
      <w:bookmarkEnd w:id="4940"/>
      <w:bookmarkEnd w:id="4941"/>
      <w:bookmarkEnd w:id="4942"/>
      <w:bookmarkEnd w:id="4943"/>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9" type="#_x0000_t75" style="width:408.2pt;height:189.1pt" o:ole="">
            <v:imagedata r:id="rId197" o:title=""/>
          </v:shape>
          <o:OLEObject Type="Embed" ProgID="Visio.Drawing.11" ShapeID="_x0000_i1119" DrawAspect="Content" ObjectID="_1796214429" r:id="rId198"/>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44" w:name="_CRFigure5_34_2_21"/>
      <w:r w:rsidRPr="001B7C50">
        <w:t xml:space="preserve">Figure </w:t>
      </w:r>
      <w:bookmarkEnd w:id="4944"/>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20" type="#_x0000_t75" style="width:472.7pt;height:222.25pt" o:ole="">
            <v:imagedata r:id="rId199" o:title=""/>
          </v:shape>
          <o:OLEObject Type="Embed" ProgID="Visio.Drawing.11" ShapeID="_x0000_i1120" DrawAspect="Content" ObjectID="_1796214430" r:id="rId200"/>
        </w:object>
      </w:r>
    </w:p>
    <w:p w14:paraId="01106C1F" w14:textId="77777777" w:rsidR="00D40151" w:rsidRPr="001B7C50" w:rsidRDefault="00D40151" w:rsidP="00D40151">
      <w:pPr>
        <w:pStyle w:val="TF"/>
      </w:pPr>
      <w:bookmarkStart w:id="4945" w:name="_CRFigure5_34_2_22"/>
      <w:r w:rsidRPr="001B7C50">
        <w:t xml:space="preserve">Figure </w:t>
      </w:r>
      <w:bookmarkEnd w:id="4945"/>
      <w:r w:rsidRPr="001B7C50">
        <w:t>5.34.2.2-2: Non-roaming architecture with I-SMF insertion to the PDU Session in reference point representation, with UL-CL/BP</w:t>
      </w:r>
    </w:p>
    <w:p w14:paraId="5394FF28" w14:textId="3522B309" w:rsidR="002A1388" w:rsidRPr="001B7C50" w:rsidRDefault="002A1388" w:rsidP="002A1388">
      <w:bookmarkStart w:id="4946" w:name="_CR5_34_2_3"/>
      <w:bookmarkStart w:id="4947" w:name="_Toc20150167"/>
      <w:bookmarkStart w:id="4948" w:name="_Toc27846969"/>
      <w:bookmarkStart w:id="4949" w:name="_Toc36188100"/>
      <w:bookmarkStart w:id="4950" w:name="_Toc45184005"/>
      <w:bookmarkStart w:id="4951" w:name="_Toc47342847"/>
      <w:bookmarkStart w:id="4952" w:name="_Toc51769549"/>
      <w:bookmarkEnd w:id="4946"/>
      <w:r>
        <w:t>For Local Offloading Management scenario in TS 23.548 [130], the architecture in Figure 5.34.2.2-2 applies with an additional reference point N88a for interface between I-SMF and EASDF, which is not shown for simplicity.</w:t>
      </w:r>
    </w:p>
    <w:p w14:paraId="6E1084ED" w14:textId="77777777" w:rsidR="00D40151" w:rsidRPr="001B7C50" w:rsidRDefault="00D40151" w:rsidP="00D40151">
      <w:pPr>
        <w:pStyle w:val="Heading4"/>
      </w:pPr>
      <w:bookmarkStart w:id="4953" w:name="_Toc185601230"/>
      <w:r w:rsidRPr="001B7C50">
        <w:t>5.34.2.3</w:t>
      </w:r>
      <w:r w:rsidRPr="001B7C50">
        <w:tab/>
        <w:t>Roaming architecture</w:t>
      </w:r>
      <w:bookmarkEnd w:id="4947"/>
      <w:bookmarkEnd w:id="4948"/>
      <w:bookmarkEnd w:id="4949"/>
      <w:bookmarkEnd w:id="4950"/>
      <w:bookmarkEnd w:id="4951"/>
      <w:bookmarkEnd w:id="4952"/>
      <w:bookmarkEnd w:id="4953"/>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21" type="#_x0000_t75" style="width:445.75pt;height:254.8pt" o:ole="">
            <v:imagedata r:id="rId201" o:title=""/>
          </v:shape>
          <o:OLEObject Type="Embed" ProgID="Visio.Drawing.11" ShapeID="_x0000_i1121" DrawAspect="Content" ObjectID="_1796214431" r:id="rId202"/>
        </w:object>
      </w:r>
    </w:p>
    <w:p w14:paraId="2E523C77" w14:textId="77777777" w:rsidR="00D40151" w:rsidRPr="001B7C50" w:rsidRDefault="00D40151" w:rsidP="00D40151">
      <w:pPr>
        <w:pStyle w:val="TF"/>
      </w:pPr>
      <w:bookmarkStart w:id="4954" w:name="_CRFigure5_34_2_31"/>
      <w:r w:rsidRPr="001B7C50">
        <w:t xml:space="preserve">Figure </w:t>
      </w:r>
      <w:bookmarkEnd w:id="4954"/>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55" w:name="_CR5_34_3"/>
      <w:bookmarkStart w:id="4956" w:name="_Toc20150168"/>
      <w:bookmarkStart w:id="4957" w:name="_Toc27846970"/>
      <w:bookmarkStart w:id="4958" w:name="_Toc36188101"/>
      <w:bookmarkStart w:id="4959" w:name="_Toc45184006"/>
      <w:bookmarkStart w:id="4960" w:name="_Toc47342848"/>
      <w:bookmarkStart w:id="4961" w:name="_Toc51769550"/>
      <w:bookmarkStart w:id="4962" w:name="_Toc185601231"/>
      <w:bookmarkEnd w:id="4955"/>
      <w:r w:rsidRPr="001B7C50">
        <w:lastRenderedPageBreak/>
        <w:t>5.34.3</w:t>
      </w:r>
      <w:r w:rsidRPr="001B7C50">
        <w:tab/>
        <w:t>I-SMF selection</w:t>
      </w:r>
      <w:bookmarkEnd w:id="4956"/>
      <w:bookmarkEnd w:id="4957"/>
      <w:r w:rsidRPr="001B7C50">
        <w:t>, V-SMF reselection</w:t>
      </w:r>
      <w:bookmarkEnd w:id="4958"/>
      <w:bookmarkEnd w:id="4959"/>
      <w:bookmarkEnd w:id="4960"/>
      <w:bookmarkEnd w:id="4961"/>
      <w:bookmarkEnd w:id="4962"/>
    </w:p>
    <w:p w14:paraId="58CED96A" w14:textId="616735A3" w:rsidR="006101B9" w:rsidRPr="001B7C50" w:rsidRDefault="00D40151" w:rsidP="00D40151">
      <w:r w:rsidRPr="001B7C50">
        <w:t>The AMF is responsible of detecting when to add or to remove an I-SMF or a V-SMF for a PDU Session. For this purpose, the AMF gets from NRF information about the Service Area</w:t>
      </w:r>
      <w:r w:rsidR="000D33EA">
        <w:t>,</w:t>
      </w:r>
      <w:r w:rsidR="006101B9" w:rsidRPr="001B7C50">
        <w:t xml:space="preserve"> supported DNAI(s)</w:t>
      </w:r>
      <w:r w:rsidRPr="001B7C50">
        <w:t xml:space="preserve"> of SMF(s)</w:t>
      </w:r>
      <w:r w:rsidR="002510FE">
        <w:t xml:space="preserve"> and SMF(s) supporting Local Offloading Management, if I-SMF insertion is triggered for Local Offloading Management described in clause 5.34.11 and in clause 6.10 of TS 23.548 [130]</w:t>
      </w:r>
      <w:r w:rsidRPr="001B7C50">
        <w:t>.</w:t>
      </w:r>
    </w:p>
    <w:p w14:paraId="57C4244E" w14:textId="6B812F01"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w:t>
      </w:r>
      <w:r w:rsidR="002510FE">
        <w:t xml:space="preserve"> If I-SMF is inserted for Local Offloading Management for a case when the UE is within or outside the anchor SMF service area, the AMF selects and inserts an I-SMF which can serve the UE location, the S-NSSAI and support Local Offloading Management.</w:t>
      </w:r>
      <w:r w:rsidRPr="001B7C50">
        <w:t xml:space="preserve"> Conversely if the AMF detects that an I-SMF is no more needed (as the service area of the SMF includes the new UE location) it removes the I-SMF and interfaces directly with the SMF of the PDU Session</w:t>
      </w:r>
      <w:r w:rsidR="002510FE">
        <w:t xml:space="preserve"> if the I-SMF is not inserted for Local Offloading Management</w:t>
      </w:r>
      <w:r w:rsidRPr="001B7C50">
        <w:t>.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4F8190D2"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 xml:space="preserve">The AMF sends Nsmf_PDUSession_CreateSMContext Request to SCP, which includes the endpoint (e.g. URI) of the selected SMF and the discovery and selection parameters as defined in clause 6.3.2 except the DNN and </w:t>
      </w:r>
      <w:r w:rsidRPr="001B7C50">
        <w:lastRenderedPageBreak/>
        <w:t>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963" w:name="_Toc20150169"/>
      <w:bookmarkStart w:id="4964"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965" w:name="_CR5_34_4"/>
      <w:bookmarkStart w:id="4966" w:name="_Toc36188102"/>
      <w:bookmarkStart w:id="4967" w:name="_Toc45184007"/>
      <w:bookmarkStart w:id="4968" w:name="_Toc47342849"/>
      <w:bookmarkStart w:id="4969" w:name="_Toc51769551"/>
      <w:bookmarkStart w:id="4970" w:name="_Toc185601232"/>
      <w:bookmarkEnd w:id="4965"/>
      <w:r w:rsidRPr="001B7C50">
        <w:t>5.34.4</w:t>
      </w:r>
      <w:r w:rsidRPr="001B7C50">
        <w:tab/>
        <w:t>Usage of an UL Classifier for a PDU Session controlled by I-SMF</w:t>
      </w:r>
      <w:bookmarkEnd w:id="4963"/>
      <w:bookmarkEnd w:id="4964"/>
      <w:bookmarkEnd w:id="4966"/>
      <w:bookmarkEnd w:id="4967"/>
      <w:bookmarkEnd w:id="4968"/>
      <w:bookmarkEnd w:id="4969"/>
      <w:bookmarkEnd w:id="4970"/>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71" w:name="_MON_1608475077"/>
    <w:bookmarkEnd w:id="4971"/>
    <w:p w14:paraId="1303D99D" w14:textId="77777777" w:rsidR="00D40151" w:rsidRPr="001B7C50" w:rsidRDefault="00D40151" w:rsidP="00D40151">
      <w:pPr>
        <w:pStyle w:val="TH"/>
      </w:pPr>
      <w:r w:rsidRPr="001B7C50">
        <w:object w:dxaOrig="7655" w:dyaOrig="3683" w14:anchorId="43AF3E1E">
          <v:shape id="_x0000_i1122" type="#_x0000_t75" style="width:381.9pt;height:185.3pt" o:ole="">
            <v:imagedata r:id="rId203" o:title=""/>
          </v:shape>
          <o:OLEObject Type="Embed" ProgID="Word.Picture.8" ShapeID="_x0000_i1122" DrawAspect="Content" ObjectID="_1796214432" r:id="rId204"/>
        </w:object>
      </w:r>
    </w:p>
    <w:p w14:paraId="15C00C4B" w14:textId="77777777" w:rsidR="00D40151" w:rsidRPr="001B7C50" w:rsidRDefault="00D40151" w:rsidP="00D40151">
      <w:pPr>
        <w:pStyle w:val="TF"/>
      </w:pPr>
      <w:bookmarkStart w:id="4972" w:name="_CRFigure5_34_41"/>
      <w:r w:rsidRPr="001B7C50">
        <w:t xml:space="preserve">Figure </w:t>
      </w:r>
      <w:bookmarkEnd w:id="4972"/>
      <w:r w:rsidRPr="001B7C50">
        <w:t>5.34.4-1: User plane Architecture for the Uplink Classifier controlled by I-SMF</w:t>
      </w:r>
    </w:p>
    <w:p w14:paraId="03A44BD4" w14:textId="44CC82C0" w:rsidR="00D40151" w:rsidRPr="001B7C50" w:rsidRDefault="00D40151" w:rsidP="00D40151">
      <w:r w:rsidRPr="001B7C50">
        <w:t>The I-SMF determines whether UL CL will be inserted based on information received from SMF</w:t>
      </w:r>
      <w:r w:rsidR="00214C93">
        <w:t xml:space="preserve"> and</w:t>
      </w:r>
      <w:r w:rsidRPr="001B7C50">
        <w:t xml:space="preserve"> the I-SMF selects the UPFs acting as UL CL and/or PDU Session Anchor providing local access to the Data Network.</w:t>
      </w:r>
    </w:p>
    <w:p w14:paraId="50FDA86E" w14:textId="77777777" w:rsidR="00D40151" w:rsidRPr="001B7C50" w:rsidRDefault="00D40151" w:rsidP="00D40151">
      <w:pPr>
        <w:pStyle w:val="Heading3"/>
      </w:pPr>
      <w:bookmarkStart w:id="4973" w:name="_CR5_34_5"/>
      <w:bookmarkStart w:id="4974" w:name="_Toc20150170"/>
      <w:bookmarkStart w:id="4975" w:name="_Toc27846972"/>
      <w:bookmarkStart w:id="4976" w:name="_Toc36188103"/>
      <w:bookmarkStart w:id="4977" w:name="_Toc45184008"/>
      <w:bookmarkStart w:id="4978" w:name="_Toc47342850"/>
      <w:bookmarkStart w:id="4979" w:name="_Toc51769552"/>
      <w:bookmarkStart w:id="4980" w:name="_Toc185601233"/>
      <w:bookmarkEnd w:id="4973"/>
      <w:r w:rsidRPr="001B7C50">
        <w:t>5.34.5</w:t>
      </w:r>
      <w:r w:rsidRPr="001B7C50">
        <w:tab/>
        <w:t>Usage of IPv6 multi-homing for a PDU Session controlled by I-SMF</w:t>
      </w:r>
      <w:bookmarkEnd w:id="4974"/>
      <w:bookmarkEnd w:id="4975"/>
      <w:bookmarkEnd w:id="4976"/>
      <w:bookmarkEnd w:id="4977"/>
      <w:bookmarkEnd w:id="4978"/>
      <w:bookmarkEnd w:id="4979"/>
      <w:bookmarkEnd w:id="4980"/>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81" w:name="_MON_1608475473"/>
    <w:bookmarkEnd w:id="4981"/>
    <w:p w14:paraId="306B484E" w14:textId="77777777" w:rsidR="00D40151" w:rsidRPr="001B7C50" w:rsidRDefault="00D40151" w:rsidP="00D40151">
      <w:pPr>
        <w:pStyle w:val="TH"/>
      </w:pPr>
      <w:r w:rsidRPr="001B7C50">
        <w:object w:dxaOrig="7655" w:dyaOrig="3683" w14:anchorId="34EEDCDE">
          <v:shape id="_x0000_i1123" type="#_x0000_t75" style="width:381.9pt;height:185.3pt" o:ole="">
            <v:imagedata r:id="rId205" o:title=""/>
          </v:shape>
          <o:OLEObject Type="Embed" ProgID="Word.Picture.8" ShapeID="_x0000_i1123" DrawAspect="Content" ObjectID="_1796214433" r:id="rId206"/>
        </w:object>
      </w:r>
    </w:p>
    <w:p w14:paraId="1EC1B566" w14:textId="77777777" w:rsidR="00D40151" w:rsidRPr="001B7C50" w:rsidRDefault="00D40151" w:rsidP="00D40151">
      <w:pPr>
        <w:pStyle w:val="TF"/>
      </w:pPr>
      <w:bookmarkStart w:id="4982" w:name="_CRFigure5_34_51"/>
      <w:r w:rsidRPr="001B7C50">
        <w:t xml:space="preserve">Figure </w:t>
      </w:r>
      <w:bookmarkEnd w:id="4982"/>
      <w:r w:rsidRPr="001B7C50">
        <w:t>5.34.5-1: Multi-homed PDU Session: Branching Point controlled by I-SMF</w:t>
      </w:r>
    </w:p>
    <w:p w14:paraId="0858D476" w14:textId="6E8E467C" w:rsidR="00D40151" w:rsidRPr="001B7C50" w:rsidRDefault="00D40151" w:rsidP="00D40151">
      <w:r w:rsidRPr="001B7C50">
        <w:t>The I-SMF determines whether BP will be inserted based on information received from SMF</w:t>
      </w:r>
      <w:r w:rsidR="00214C93">
        <w:t xml:space="preserve"> and</w:t>
      </w:r>
      <w:r w:rsidRPr="001B7C50">
        <w:t xml:space="preserve"> the I-SMF selects the UPFs acting as BP and/or PDU Session Anchor providing local access to the Data Network.</w:t>
      </w:r>
    </w:p>
    <w:p w14:paraId="52DB7481" w14:textId="77777777" w:rsidR="00D40151" w:rsidRPr="001B7C50" w:rsidRDefault="00D40151" w:rsidP="00D40151">
      <w:pPr>
        <w:pStyle w:val="Heading3"/>
      </w:pPr>
      <w:bookmarkStart w:id="4983" w:name="_CR5_34_6"/>
      <w:bookmarkStart w:id="4984" w:name="_Toc20150171"/>
      <w:bookmarkStart w:id="4985" w:name="_Toc27846973"/>
      <w:bookmarkStart w:id="4986" w:name="_Toc36188104"/>
      <w:bookmarkStart w:id="4987" w:name="_Toc45184009"/>
      <w:bookmarkStart w:id="4988" w:name="_Toc47342851"/>
      <w:bookmarkStart w:id="4989" w:name="_Toc51769553"/>
      <w:bookmarkStart w:id="4990" w:name="_Toc185601234"/>
      <w:bookmarkEnd w:id="4983"/>
      <w:r w:rsidRPr="001B7C50">
        <w:t>5.34.6</w:t>
      </w:r>
      <w:r w:rsidRPr="001B7C50">
        <w:tab/>
        <w:t>Interaction between I-SMF and SMF for the support of traffic offload by UPF controlled by the I-SMF</w:t>
      </w:r>
      <w:bookmarkEnd w:id="4984"/>
      <w:bookmarkEnd w:id="4985"/>
      <w:bookmarkEnd w:id="4986"/>
      <w:bookmarkEnd w:id="4987"/>
      <w:bookmarkEnd w:id="4988"/>
      <w:bookmarkEnd w:id="4989"/>
      <w:bookmarkEnd w:id="4990"/>
    </w:p>
    <w:p w14:paraId="48115733" w14:textId="77777777" w:rsidR="00D40151" w:rsidRPr="001B7C50" w:rsidRDefault="00D40151" w:rsidP="00D40151">
      <w:pPr>
        <w:pStyle w:val="Heading4"/>
      </w:pPr>
      <w:bookmarkStart w:id="4991" w:name="_CR5_34_6_1"/>
      <w:bookmarkStart w:id="4992" w:name="_Toc20150172"/>
      <w:bookmarkStart w:id="4993" w:name="_Toc27846974"/>
      <w:bookmarkStart w:id="4994" w:name="_Toc36188105"/>
      <w:bookmarkStart w:id="4995" w:name="_Toc45184010"/>
      <w:bookmarkStart w:id="4996" w:name="_Toc47342852"/>
      <w:bookmarkStart w:id="4997" w:name="_Toc51769554"/>
      <w:bookmarkStart w:id="4998" w:name="_Toc185601235"/>
      <w:bookmarkEnd w:id="4991"/>
      <w:r w:rsidRPr="001B7C50">
        <w:t>5.34.6.1</w:t>
      </w:r>
      <w:r w:rsidRPr="001B7C50">
        <w:tab/>
        <w:t>General</w:t>
      </w:r>
      <w:bookmarkEnd w:id="4992"/>
      <w:bookmarkEnd w:id="4993"/>
      <w:bookmarkEnd w:id="4994"/>
      <w:bookmarkEnd w:id="4995"/>
      <w:bookmarkEnd w:id="4996"/>
      <w:bookmarkEnd w:id="4997"/>
      <w:bookmarkEnd w:id="4998"/>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01C82A94" w14:textId="15CA3D61" w:rsidR="002A1388" w:rsidRDefault="002A1388" w:rsidP="00D40151">
      <w:r>
        <w:t>If the local offloading management is applied for the PDU session, see clause 6.10 of TS 23.548 [130] and clause 5.34.11.</w:t>
      </w:r>
    </w:p>
    <w:p w14:paraId="464A31A4" w14:textId="45C683AF"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w:t>
      </w:r>
      <w:r w:rsidR="008F01AE">
        <w:t xml:space="preserve"> and </w:t>
      </w:r>
      <w:r w:rsidR="00C32013">
        <w:t>L</w:t>
      </w:r>
      <w:r w:rsidR="008F01AE">
        <w:t xml:space="preserve">ocal </w:t>
      </w:r>
      <w:r w:rsidR="00C32013">
        <w:t>O</w:t>
      </w:r>
      <w:r w:rsidR="008F01AE">
        <w:t>ffloading</w:t>
      </w:r>
      <w:r w:rsidR="00C32013">
        <w:t xml:space="preserve"> Management</w:t>
      </w:r>
      <w:r w:rsidR="008F01AE">
        <w:t xml:space="preserve"> </w:t>
      </w:r>
      <w:r w:rsidR="00C32013">
        <w:t>P</w:t>
      </w:r>
      <w:r w:rsidR="008F01AE">
        <w:t>olicy received from PCF that indicates IP range(s) and/or FQDN(s) allowed to be routed to the local part of a DN</w:t>
      </w:r>
      <w:r w:rsidRPr="001B7C50">
        <w:t xml:space="preserve"> to the I-SMF e.g. immediately or when a new or updated or removed PCC rule(s) is/are received. The DNAI(s) of interest is derived from PCC rules.</w:t>
      </w:r>
      <w:r w:rsidR="008F01AE">
        <w:t xml:space="preserve"> The </w:t>
      </w:r>
      <w:r w:rsidR="00C32013">
        <w:t>L</w:t>
      </w:r>
      <w:r w:rsidR="008F01AE">
        <w:t xml:space="preserve">ocal </w:t>
      </w:r>
      <w:r w:rsidR="00C32013">
        <w:t>O</w:t>
      </w:r>
      <w:r w:rsidR="008F01AE">
        <w:t>ffloading</w:t>
      </w:r>
      <w:r w:rsidR="00C32013">
        <w:t xml:space="preserve"> Management</w:t>
      </w:r>
      <w:r w:rsidR="008F01AE">
        <w:t xml:space="preserve"> </w:t>
      </w:r>
      <w:r w:rsidR="00C32013">
        <w:t>P</w:t>
      </w:r>
      <w:r w:rsidR="008F01AE">
        <w:t>olicy received from PCF is sent via SMF to the I-SMF.</w:t>
      </w:r>
    </w:p>
    <w:p w14:paraId="275F4549" w14:textId="720D14D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214C93">
        <w:t xml:space="preserve"> and</w:t>
      </w:r>
      <w:r w:rsidRPr="001B7C50">
        <w:t xml:space="preserve">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 xml:space="preserve">N4 interactions related with traffic offloading. The SMF provide N4 information to the I-SMF for how the traffic shall be detected, enforced, monitored in UPF(s) controlled by the I-SMF: the SMF issues requests to the I-SMF </w:t>
      </w:r>
      <w:r w:rsidRPr="001B7C50">
        <w:lastRenderedPageBreak/>
        <w:t>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99"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5000" w:name="_CR5_34_6_2"/>
      <w:bookmarkStart w:id="5001" w:name="_Toc27846975"/>
      <w:bookmarkStart w:id="5002" w:name="_Toc36188106"/>
      <w:bookmarkStart w:id="5003" w:name="_Toc45184011"/>
      <w:bookmarkStart w:id="5004" w:name="_Toc47342853"/>
      <w:bookmarkStart w:id="5005" w:name="_Toc51769555"/>
      <w:bookmarkStart w:id="5006" w:name="_Toc185601236"/>
      <w:bookmarkEnd w:id="5000"/>
      <w:r w:rsidRPr="001B7C50">
        <w:t>5.34.6.2</w:t>
      </w:r>
      <w:r w:rsidRPr="001B7C50">
        <w:tab/>
        <w:t>N4 information sent from SMF to I-SMF for local traffic offload</w:t>
      </w:r>
      <w:bookmarkEnd w:id="4999"/>
      <w:bookmarkEnd w:id="5001"/>
      <w:bookmarkEnd w:id="5002"/>
      <w:bookmarkEnd w:id="5003"/>
      <w:bookmarkEnd w:id="5004"/>
      <w:bookmarkEnd w:id="5005"/>
      <w:bookmarkEnd w:id="5006"/>
    </w:p>
    <w:p w14:paraId="24197089" w14:textId="5F3F8400"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214C93">
        <w:rPr>
          <w:lang w:eastAsia="x-none"/>
        </w:rPr>
        <w:t xml:space="preserve"> and</w:t>
      </w:r>
      <w:r w:rsidRPr="001B7C50">
        <w:rPr>
          <w:lang w:eastAsia="x-none"/>
        </w:rPr>
        <w:t xml:space="preserve">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5007" w:name="_CR5_34_7"/>
      <w:bookmarkStart w:id="5008" w:name="_Toc27846976"/>
      <w:bookmarkStart w:id="5009" w:name="_Toc36188107"/>
      <w:bookmarkStart w:id="5010" w:name="_Toc45184012"/>
      <w:bookmarkStart w:id="5011" w:name="_Toc47342854"/>
      <w:bookmarkStart w:id="5012" w:name="_Toc51769556"/>
      <w:bookmarkStart w:id="5013" w:name="_Toc185601237"/>
      <w:bookmarkStart w:id="5014" w:name="_Toc20150174"/>
      <w:bookmarkEnd w:id="5007"/>
      <w:r w:rsidRPr="001B7C50">
        <w:t>5.34.7</w:t>
      </w:r>
      <w:r w:rsidRPr="001B7C50">
        <w:tab/>
        <w:t>Event Management</w:t>
      </w:r>
      <w:bookmarkEnd w:id="5008"/>
      <w:bookmarkEnd w:id="5009"/>
      <w:bookmarkEnd w:id="5010"/>
      <w:bookmarkEnd w:id="5011"/>
      <w:bookmarkEnd w:id="5012"/>
      <w:bookmarkEnd w:id="5013"/>
    </w:p>
    <w:p w14:paraId="075D52B4" w14:textId="77777777" w:rsidR="00D40151" w:rsidRPr="001B7C50" w:rsidRDefault="00D40151" w:rsidP="00D40151">
      <w:pPr>
        <w:pStyle w:val="Heading4"/>
      </w:pPr>
      <w:bookmarkStart w:id="5015" w:name="_CR5_34_7_1"/>
      <w:bookmarkStart w:id="5016" w:name="_Toc27846977"/>
      <w:bookmarkStart w:id="5017" w:name="_Toc36188108"/>
      <w:bookmarkStart w:id="5018" w:name="_Toc45184013"/>
      <w:bookmarkStart w:id="5019" w:name="_Toc47342855"/>
      <w:bookmarkStart w:id="5020" w:name="_Toc51769557"/>
      <w:bookmarkStart w:id="5021" w:name="_Toc185601238"/>
      <w:bookmarkEnd w:id="5015"/>
      <w:r w:rsidRPr="001B7C50">
        <w:t>5.34.7.1</w:t>
      </w:r>
      <w:r w:rsidRPr="001B7C50">
        <w:tab/>
        <w:t>UE's Mobility Event Management</w:t>
      </w:r>
      <w:bookmarkEnd w:id="5014"/>
      <w:bookmarkEnd w:id="5016"/>
      <w:bookmarkEnd w:id="5017"/>
      <w:bookmarkEnd w:id="5018"/>
      <w:bookmarkEnd w:id="5019"/>
      <w:bookmarkEnd w:id="5020"/>
      <w:bookmarkEnd w:id="5021"/>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lastRenderedPageBreak/>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5022"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5023" w:name="_CR5_34_7_2"/>
      <w:bookmarkStart w:id="5024" w:name="_Toc27846978"/>
      <w:bookmarkStart w:id="5025" w:name="_Toc36188109"/>
      <w:bookmarkStart w:id="5026" w:name="_Toc45184014"/>
      <w:bookmarkStart w:id="5027" w:name="_Toc47342856"/>
      <w:bookmarkStart w:id="5028" w:name="_Toc51769558"/>
      <w:bookmarkStart w:id="5029" w:name="_Toc185601239"/>
      <w:bookmarkEnd w:id="5023"/>
      <w:r w:rsidRPr="001B7C50">
        <w:t>5.34.7.2</w:t>
      </w:r>
      <w:r w:rsidRPr="001B7C50">
        <w:tab/>
        <w:t>SMF event exposure service</w:t>
      </w:r>
      <w:bookmarkEnd w:id="5024"/>
      <w:bookmarkEnd w:id="5025"/>
      <w:bookmarkEnd w:id="5026"/>
      <w:bookmarkEnd w:id="5027"/>
      <w:bookmarkEnd w:id="5028"/>
      <w:bookmarkEnd w:id="5029"/>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C6D6DD3" w:rsidR="00D40151" w:rsidRPr="001B7C50" w:rsidRDefault="00D40151" w:rsidP="00D40151">
      <w:pPr>
        <w:rPr>
          <w:lang w:eastAsia="x-none"/>
        </w:rPr>
      </w:pPr>
      <w:r w:rsidRPr="001B7C50">
        <w:rPr>
          <w:lang w:eastAsia="x-none"/>
        </w:rPr>
        <w:t>For Events "First downlink packet per source of the downlink IP traffic (buffered / discarded / transmitted)"</w:t>
      </w:r>
      <w:r w:rsidR="003179F5">
        <w:rPr>
          <w:lang w:eastAsia="x-none"/>
        </w:rPr>
        <w:t xml:space="preserve"> and UPF event exposure for User DataUsage Measures and User DataUsage Trends</w:t>
      </w:r>
      <w:r w:rsidRPr="001B7C50">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3179F5">
        <w:rPr>
          <w:lang w:eastAsia="x-none"/>
        </w:rPr>
        <w:t xml:space="preserve"> or I-UPF</w:t>
      </w:r>
      <w:r w:rsidRPr="001B7C50">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3179F5">
        <w:rPr>
          <w:lang w:eastAsia="x-none"/>
        </w:rPr>
        <w:t xml:space="preserve"> or UPF</w:t>
      </w:r>
      <w:r w:rsidRPr="001B7C50">
        <w:rPr>
          <w:lang w:eastAsia="x-none"/>
        </w:rPr>
        <w:t xml:space="preserve"> event</w:t>
      </w:r>
      <w:r w:rsidR="003179F5">
        <w:rPr>
          <w:lang w:eastAsia="x-none"/>
        </w:rPr>
        <w:t xml:space="preserve"> or to continue the UPF event subscription for the final consumer</w:t>
      </w:r>
      <w:r w:rsidRPr="001B7C50">
        <w:rPr>
          <w:lang w:eastAsia="x-none"/>
        </w:rPr>
        <w: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030" w:name="_CR5_34_7_3"/>
      <w:bookmarkStart w:id="5031" w:name="_Toc27846979"/>
      <w:bookmarkStart w:id="5032" w:name="_Toc36188110"/>
      <w:bookmarkStart w:id="5033" w:name="_Toc45184015"/>
      <w:bookmarkStart w:id="5034" w:name="_Toc47342857"/>
      <w:bookmarkStart w:id="5035" w:name="_Toc51769559"/>
      <w:bookmarkStart w:id="5036" w:name="_Toc185601240"/>
      <w:bookmarkEnd w:id="5030"/>
      <w:r w:rsidRPr="001B7C50">
        <w:t>5.34.7.3</w:t>
      </w:r>
      <w:r w:rsidRPr="001B7C50">
        <w:tab/>
        <w:t>AMF implicit subscription about events related with the PDU Session</w:t>
      </w:r>
      <w:bookmarkEnd w:id="5031"/>
      <w:bookmarkEnd w:id="5032"/>
      <w:bookmarkEnd w:id="5033"/>
      <w:bookmarkEnd w:id="5034"/>
      <w:bookmarkEnd w:id="5035"/>
      <w:bookmarkEnd w:id="5036"/>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37" w:name="_CR5_34_8"/>
      <w:bookmarkStart w:id="5038" w:name="_Toc27846980"/>
      <w:bookmarkStart w:id="5039" w:name="_Toc36188111"/>
      <w:bookmarkStart w:id="5040" w:name="_Toc45184016"/>
      <w:bookmarkStart w:id="5041" w:name="_Toc47342858"/>
      <w:bookmarkStart w:id="5042" w:name="_Toc51769560"/>
      <w:bookmarkStart w:id="5043" w:name="_Toc185601241"/>
      <w:bookmarkEnd w:id="5037"/>
      <w:r w:rsidRPr="001B7C50">
        <w:t>5.34.8</w:t>
      </w:r>
      <w:r w:rsidRPr="001B7C50">
        <w:tab/>
        <w:t>Support for Cellular IoT</w:t>
      </w:r>
      <w:bookmarkEnd w:id="5038"/>
      <w:bookmarkEnd w:id="5039"/>
      <w:bookmarkEnd w:id="5040"/>
      <w:bookmarkEnd w:id="5041"/>
      <w:bookmarkEnd w:id="5042"/>
      <w:bookmarkEnd w:id="5043"/>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20CB117F" w:rsidR="00D40151" w:rsidRPr="001B7C50" w:rsidRDefault="00D40151" w:rsidP="00D40151">
      <w:pPr>
        <w:pStyle w:val="B1"/>
      </w:pPr>
      <w:r w:rsidRPr="001B7C50">
        <w:t>-</w:t>
      </w:r>
      <w:r w:rsidRPr="001B7C50">
        <w:tab/>
        <w:t xml:space="preserve">For a PDU </w:t>
      </w:r>
      <w:r w:rsidR="00F176F5">
        <w:t>S</w:t>
      </w:r>
      <w:r w:rsidRPr="001B7C50">
        <w:t>ession towards a DNN/S-NSSAI for which the</w:t>
      </w:r>
      <w:r w:rsidR="00F176F5">
        <w:t xml:space="preserve"> SMF Selection S</w:t>
      </w:r>
      <w:r w:rsidRPr="001B7C50">
        <w:t>ubscription</w:t>
      </w:r>
      <w:r w:rsidR="00F176F5">
        <w:t xml:space="preserve"> data</w:t>
      </w:r>
      <w:r w:rsidRPr="001B7C50">
        <w:t xml:space="preserve"> includes</w:t>
      </w:r>
      <w:r w:rsidR="00F176F5">
        <w:t xml:space="preserve"> an Invoke NEF Indication</w:t>
      </w:r>
      <w:r w:rsidRPr="001B7C50">
        <w:t xml:space="preserve"> (i.e. for a PDU </w:t>
      </w:r>
      <w:r w:rsidR="00F176F5">
        <w:t>S</w:t>
      </w:r>
      <w:r w:rsidRPr="001B7C50">
        <w:t>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044" w:name="_CR5_34_9"/>
      <w:bookmarkStart w:id="5045" w:name="_Toc45184017"/>
      <w:bookmarkStart w:id="5046" w:name="_Toc47342859"/>
      <w:bookmarkStart w:id="5047" w:name="_Toc51769561"/>
      <w:bookmarkStart w:id="5048" w:name="_Toc185601242"/>
      <w:bookmarkStart w:id="5049" w:name="_Toc27846981"/>
      <w:bookmarkStart w:id="5050" w:name="_Toc36188112"/>
      <w:bookmarkEnd w:id="5044"/>
      <w:r w:rsidRPr="001B7C50">
        <w:t>5.34.9</w:t>
      </w:r>
      <w:r w:rsidRPr="001B7C50">
        <w:tab/>
        <w:t>Support of the Deployment Topologies with specific SMF Service Areas feature within and between PLMN(s)</w:t>
      </w:r>
      <w:bookmarkEnd w:id="5045"/>
      <w:bookmarkEnd w:id="5046"/>
      <w:bookmarkEnd w:id="5047"/>
      <w:bookmarkEnd w:id="5048"/>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lastRenderedPageBreak/>
        <w:t>NOTE 1:</w:t>
      </w:r>
      <w:r w:rsidRPr="001B7C50">
        <w:tab/>
        <w:t>The specifications do not support AMF selection related with Deployment Topologies with specific SMF Service Areas.</w:t>
      </w:r>
    </w:p>
    <w:p w14:paraId="7D76D282" w14:textId="6DC71416"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214C93">
        <w:t xml:space="preserve"> and</w:t>
      </w:r>
      <w:r w:rsidRPr="001B7C50">
        <w:t xml:space="preserve">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51" w:name="_CR5_34_10"/>
      <w:bookmarkStart w:id="5052" w:name="_Toc45184018"/>
      <w:bookmarkStart w:id="5053" w:name="_Toc47342860"/>
      <w:bookmarkStart w:id="5054" w:name="_Toc51769562"/>
      <w:bookmarkStart w:id="5055" w:name="_Toc185601243"/>
      <w:bookmarkEnd w:id="5051"/>
      <w:r w:rsidRPr="001B7C50">
        <w:t>5.34.10</w:t>
      </w:r>
      <w:r w:rsidRPr="001B7C50">
        <w:tab/>
        <w:t>Support for 5G LAN-type service</w:t>
      </w:r>
      <w:bookmarkEnd w:id="5052"/>
      <w:bookmarkEnd w:id="5053"/>
      <w:bookmarkEnd w:id="5054"/>
      <w:bookmarkEnd w:id="5055"/>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62DB5CE2" w14:textId="27F2E585" w:rsidR="00F1371A" w:rsidRDefault="00F1371A" w:rsidP="00F1371A">
      <w:pPr>
        <w:pStyle w:val="Heading3"/>
      </w:pPr>
      <w:bookmarkStart w:id="5056" w:name="_CR5_35"/>
      <w:bookmarkStart w:id="5057" w:name="_Toc185601244"/>
      <w:bookmarkStart w:id="5058" w:name="_Toc45184019"/>
      <w:bookmarkStart w:id="5059" w:name="_Toc47342861"/>
      <w:bookmarkStart w:id="5060" w:name="_Toc51769563"/>
      <w:bookmarkEnd w:id="5056"/>
      <w:r>
        <w:t>5.34.11</w:t>
      </w:r>
      <w:r>
        <w:tab/>
        <w:t>Support for Local Offloading Management</w:t>
      </w:r>
      <w:bookmarkEnd w:id="5057"/>
    </w:p>
    <w:p w14:paraId="77F13A7B" w14:textId="6112E139" w:rsidR="00F1371A" w:rsidRDefault="00F1371A" w:rsidP="00F1371A">
      <w:r>
        <w:t>When the Local Offloading Management is allowed based on SMF selection subscription data and the UE is within the local offloading management service area, an I-SMF supporting the Local Offloading Management is inserted between the SMF and the AMF.</w:t>
      </w:r>
    </w:p>
    <w:p w14:paraId="79017EFE" w14:textId="77777777" w:rsidR="00F1371A" w:rsidRDefault="00F1371A" w:rsidP="00F1371A">
      <w:r>
        <w:t>When an I-SMF is inserted to support Local Offloading Management to manage edge computing information locally, EAS deployment information management, EASDF selection, configuration and DNS message handling are performed by I-SMF as described in TS 23.548 [130].</w:t>
      </w:r>
    </w:p>
    <w:p w14:paraId="2B4FC555" w14:textId="77777777" w:rsidR="00F1371A" w:rsidRDefault="00F1371A" w:rsidP="00F1371A">
      <w:r>
        <w:t>The local offloading policy indicates IP range(s) and/or FQDN(s) allowed to be routed to the local part of a DN as specified in clause 6.4 of TS 23.503 [45].</w:t>
      </w:r>
    </w:p>
    <w:p w14:paraId="40FE7A11" w14:textId="51E4AE3B" w:rsidR="00F1371A" w:rsidRDefault="00F1371A" w:rsidP="00F1371A">
      <w:r>
        <w:t>The detailed procedures on I-SMF insertion during and after PDU session establishment and on EAS discovery are described in clause 6.10 of TS 23.548 [130]. The UL CL and UPF(s) can be inserted, changed, or removed by the I-SMF for the traffic offloaded for Local Offloading Management. For more detail handling (e.g. the interaction between I-SMF and SMF), refer to clause 6.10 of TS 23.548 [130].</w:t>
      </w:r>
    </w:p>
    <w:p w14:paraId="77C19B7F" w14:textId="77777777" w:rsidR="00D40151" w:rsidRPr="001B7C50" w:rsidRDefault="00D40151" w:rsidP="00D40151">
      <w:pPr>
        <w:pStyle w:val="Heading2"/>
      </w:pPr>
      <w:bookmarkStart w:id="5061" w:name="_Toc185601245"/>
      <w:r w:rsidRPr="001B7C50">
        <w:t>5.35</w:t>
      </w:r>
      <w:r w:rsidRPr="001B7C50">
        <w:tab/>
        <w:t>Support for Integrated access and backhaul (IAB)</w:t>
      </w:r>
      <w:bookmarkEnd w:id="5022"/>
      <w:bookmarkEnd w:id="5049"/>
      <w:bookmarkEnd w:id="5050"/>
      <w:bookmarkEnd w:id="5058"/>
      <w:bookmarkEnd w:id="5059"/>
      <w:bookmarkEnd w:id="5060"/>
      <w:bookmarkEnd w:id="5061"/>
    </w:p>
    <w:p w14:paraId="597761E7" w14:textId="77777777" w:rsidR="00D40151" w:rsidRPr="001B7C50" w:rsidRDefault="00D40151" w:rsidP="00D40151">
      <w:pPr>
        <w:pStyle w:val="Heading3"/>
      </w:pPr>
      <w:bookmarkStart w:id="5062" w:name="_CR5_35_1"/>
      <w:bookmarkStart w:id="5063" w:name="_Toc20150176"/>
      <w:bookmarkStart w:id="5064" w:name="_Toc27846982"/>
      <w:bookmarkStart w:id="5065" w:name="_Toc36188113"/>
      <w:bookmarkStart w:id="5066" w:name="_Toc45184020"/>
      <w:bookmarkStart w:id="5067" w:name="_Toc47342862"/>
      <w:bookmarkStart w:id="5068" w:name="_Toc51769564"/>
      <w:bookmarkStart w:id="5069" w:name="_Toc185601246"/>
      <w:bookmarkEnd w:id="5062"/>
      <w:r w:rsidRPr="001B7C50">
        <w:t>5.35.1</w:t>
      </w:r>
      <w:r w:rsidRPr="001B7C50">
        <w:tab/>
        <w:t>IAB architecture and functional entities</w:t>
      </w:r>
      <w:bookmarkEnd w:id="5063"/>
      <w:bookmarkEnd w:id="5064"/>
      <w:bookmarkEnd w:id="5065"/>
      <w:bookmarkEnd w:id="5066"/>
      <w:bookmarkEnd w:id="5067"/>
      <w:bookmarkEnd w:id="5068"/>
      <w:bookmarkEnd w:id="5069"/>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28354A39" w:rsidR="00D40151" w:rsidRPr="001B7C50" w:rsidRDefault="00D40151" w:rsidP="00D40151">
      <w:pPr>
        <w:pStyle w:val="B1"/>
      </w:pPr>
      <w:r w:rsidRPr="001B7C50">
        <w:lastRenderedPageBreak/>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w:t>
      </w:r>
      <w:r w:rsidR="00214C93">
        <w:t xml:space="preserve"> and</w:t>
      </w:r>
      <w:r w:rsidRPr="001B7C50">
        <w:t xml:space="preserve"> the IAB operation via F1 (between IAB-donor and IAB-node) is invisible to the 5GC;</w:t>
      </w:r>
    </w:p>
    <w:p w14:paraId="76D06EB2" w14:textId="316ADADE" w:rsidR="00D40151" w:rsidRPr="001B7C50" w:rsidRDefault="00D40151" w:rsidP="00D40151">
      <w:pPr>
        <w:pStyle w:val="B1"/>
      </w:pPr>
      <w:r w:rsidRPr="001B7C50">
        <w:t>-</w:t>
      </w:r>
      <w:r w:rsidRPr="001B7C50">
        <w:tab/>
        <w:t>IAB performs relaying at layer-2</w:t>
      </w:r>
      <w:r w:rsidR="00214C93">
        <w:t xml:space="preserve"> and</w:t>
      </w:r>
      <w:r w:rsidRPr="001B7C50">
        <w:t xml:space="preserve">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4" type="#_x0000_t75" style="width:244.8pt;height:302.4pt" o:ole="">
            <v:imagedata r:id="rId207" o:title=""/>
          </v:shape>
          <o:OLEObject Type="Embed" ProgID="Visio.Drawing.11" ShapeID="_x0000_i1124" DrawAspect="Content" ObjectID="_1796214434" r:id="rId208"/>
        </w:object>
      </w:r>
    </w:p>
    <w:p w14:paraId="7846062F" w14:textId="77777777" w:rsidR="00D40151" w:rsidRPr="001B7C50" w:rsidRDefault="00D40151" w:rsidP="00D40151">
      <w:pPr>
        <w:pStyle w:val="TF"/>
      </w:pPr>
      <w:bookmarkStart w:id="5070" w:name="_CRFigure5_35_11"/>
      <w:r w:rsidRPr="001B7C50">
        <w:t xml:space="preserve">Figure </w:t>
      </w:r>
      <w:bookmarkEnd w:id="5070"/>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3DC56DB0" w:rsidR="00D40151" w:rsidRPr="001B7C50" w:rsidRDefault="00D40151" w:rsidP="00D40151">
      <w:r w:rsidRPr="001B7C50">
        <w:t>The IAB-UE function behaves as a UE</w:t>
      </w:r>
      <w:r w:rsidR="00214C93">
        <w:t xml:space="preserve"> and</w:t>
      </w:r>
      <w:r w:rsidRPr="001B7C50">
        <w:t xml:space="preserve">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7D232614"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w:t>
      </w:r>
      <w:r w:rsidR="00214C93">
        <w:t xml:space="preserve"> and</w:t>
      </w:r>
      <w:r w:rsidRPr="001B7C50">
        <w:t xml:space="preserve">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t>
      </w:r>
      <w:r w:rsidRPr="001B7C50">
        <w:lastRenderedPageBreak/>
        <w:t xml:space="preserve">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071" w:name="_CR5_35_2"/>
      <w:bookmarkStart w:id="5072" w:name="_Toc20150177"/>
      <w:bookmarkStart w:id="5073" w:name="_Toc27846983"/>
      <w:bookmarkStart w:id="5074" w:name="_Toc36188114"/>
      <w:bookmarkStart w:id="5075" w:name="_Toc45184021"/>
      <w:bookmarkStart w:id="5076" w:name="_Toc47342863"/>
      <w:bookmarkStart w:id="5077" w:name="_Toc51769565"/>
      <w:bookmarkStart w:id="5078" w:name="_Toc185601247"/>
      <w:bookmarkEnd w:id="5071"/>
      <w:r w:rsidRPr="001B7C50">
        <w:t>5.35.2</w:t>
      </w:r>
      <w:r w:rsidRPr="001B7C50">
        <w:tab/>
        <w:t>5G System enhancements to support IAB</w:t>
      </w:r>
      <w:bookmarkEnd w:id="5072"/>
      <w:bookmarkEnd w:id="5073"/>
      <w:bookmarkEnd w:id="5074"/>
      <w:bookmarkEnd w:id="5075"/>
      <w:bookmarkEnd w:id="5076"/>
      <w:bookmarkEnd w:id="5077"/>
      <w:bookmarkEnd w:id="5078"/>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2442740D"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w:t>
      </w:r>
      <w:r w:rsidR="00214C93">
        <w:t xml:space="preserve"> and</w:t>
      </w:r>
      <w:r w:rsidRPr="001B7C50">
        <w:t xml:space="preserve"> NAI based SUPIs can be used.</w:t>
      </w:r>
    </w:p>
    <w:p w14:paraId="3A7E790F" w14:textId="109B9003" w:rsidR="00D40151" w:rsidRPr="001B7C50" w:rsidRDefault="00D40151" w:rsidP="00D40151">
      <w:r w:rsidRPr="001B7C50">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079" w:name="_CR5_35_3"/>
      <w:bookmarkStart w:id="5080" w:name="_Toc20150178"/>
      <w:bookmarkStart w:id="5081" w:name="_Toc27846984"/>
      <w:bookmarkStart w:id="5082" w:name="_Toc36188115"/>
      <w:bookmarkStart w:id="5083" w:name="_Toc45184022"/>
      <w:bookmarkStart w:id="5084" w:name="_Toc47342864"/>
      <w:bookmarkStart w:id="5085" w:name="_Toc51769566"/>
      <w:bookmarkStart w:id="5086" w:name="_Toc185601248"/>
      <w:bookmarkEnd w:id="5079"/>
      <w:r w:rsidRPr="001B7C50">
        <w:t>5.35.3</w:t>
      </w:r>
      <w:r w:rsidRPr="001B7C50">
        <w:tab/>
        <w:t>Data handling and QoS support with IAB</w:t>
      </w:r>
      <w:bookmarkEnd w:id="5080"/>
      <w:bookmarkEnd w:id="5081"/>
      <w:bookmarkEnd w:id="5082"/>
      <w:bookmarkEnd w:id="5083"/>
      <w:bookmarkEnd w:id="5084"/>
      <w:bookmarkEnd w:id="5085"/>
      <w:bookmarkEnd w:id="5086"/>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0B9C9E3" w:rsidR="00D40151" w:rsidRPr="001B7C50" w:rsidRDefault="00D40151" w:rsidP="00D40151">
      <w:pPr>
        <w:pStyle w:val="NO"/>
      </w:pPr>
      <w:bookmarkStart w:id="5087" w:name="_Toc20150179"/>
      <w:bookmarkStart w:id="5088" w:name="_Toc27846985"/>
      <w:bookmarkStart w:id="5089" w:name="_Toc36188116"/>
      <w:bookmarkStart w:id="5090" w:name="_Toc45184023"/>
      <w:bookmarkStart w:id="5091" w:name="_Toc47342865"/>
      <w:r w:rsidRPr="001B7C50">
        <w:t>NOTE:</w:t>
      </w:r>
      <w:r w:rsidRPr="001B7C50">
        <w:tab/>
        <w:t>For OAM traffic, based on their specific requirements, operators can select QoS characteristics and reference them by</w:t>
      </w:r>
      <w:r w:rsidR="00153C7D">
        <w:t xml:space="preserve"> pre-configured</w:t>
      </w:r>
      <w:r w:rsidRPr="001B7C50">
        <w:t xml:space="preserve"> 5QI(s) or using signalled QoS characteristics within the operator's network.</w:t>
      </w:r>
    </w:p>
    <w:p w14:paraId="0B8F105C" w14:textId="77777777" w:rsidR="00D40151" w:rsidRPr="001B7C50" w:rsidRDefault="00D40151" w:rsidP="00D40151">
      <w:pPr>
        <w:pStyle w:val="Heading3"/>
      </w:pPr>
      <w:bookmarkStart w:id="5092" w:name="_CR5_35_4"/>
      <w:bookmarkStart w:id="5093" w:name="_Toc51769567"/>
      <w:bookmarkStart w:id="5094" w:name="_Toc185601249"/>
      <w:bookmarkEnd w:id="5092"/>
      <w:r w:rsidRPr="001B7C50">
        <w:t>5.35.4</w:t>
      </w:r>
      <w:r w:rsidRPr="001B7C50">
        <w:tab/>
        <w:t>Mobility support with IAB</w:t>
      </w:r>
      <w:bookmarkEnd w:id="5087"/>
      <w:bookmarkEnd w:id="5088"/>
      <w:bookmarkEnd w:id="5089"/>
      <w:bookmarkEnd w:id="5090"/>
      <w:bookmarkEnd w:id="5091"/>
      <w:bookmarkEnd w:id="5093"/>
      <w:bookmarkEnd w:id="5094"/>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095" w:name="_CR5_35_5"/>
      <w:bookmarkStart w:id="5096" w:name="_Toc20150180"/>
      <w:bookmarkStart w:id="5097" w:name="_Toc27846986"/>
      <w:bookmarkStart w:id="5098" w:name="_Toc36188117"/>
      <w:bookmarkStart w:id="5099" w:name="_Toc45184024"/>
      <w:bookmarkStart w:id="5100" w:name="_Toc47342866"/>
      <w:bookmarkStart w:id="5101" w:name="_Toc51769568"/>
      <w:bookmarkStart w:id="5102" w:name="_Toc185601250"/>
      <w:bookmarkEnd w:id="5095"/>
      <w:r w:rsidRPr="001B7C50">
        <w:lastRenderedPageBreak/>
        <w:t>5.35.5</w:t>
      </w:r>
      <w:r w:rsidRPr="001B7C50">
        <w:tab/>
        <w:t>Charging support with IAB</w:t>
      </w:r>
      <w:bookmarkEnd w:id="5096"/>
      <w:bookmarkEnd w:id="5097"/>
      <w:bookmarkEnd w:id="5098"/>
      <w:bookmarkEnd w:id="5099"/>
      <w:bookmarkEnd w:id="5100"/>
      <w:bookmarkEnd w:id="5101"/>
      <w:bookmarkEnd w:id="5102"/>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103" w:name="_CR5_35_6"/>
      <w:bookmarkStart w:id="5104" w:name="_Toc185601251"/>
      <w:bookmarkStart w:id="5105" w:name="_Toc27846987"/>
      <w:bookmarkStart w:id="5106" w:name="_Toc36188118"/>
      <w:bookmarkStart w:id="5107" w:name="_Toc45184025"/>
      <w:bookmarkStart w:id="5108" w:name="_Toc47342867"/>
      <w:bookmarkStart w:id="5109" w:name="_Toc51769569"/>
      <w:bookmarkStart w:id="5110" w:name="_Toc20150181"/>
      <w:bookmarkEnd w:id="5103"/>
      <w:r w:rsidRPr="001B7C50">
        <w:t>5.35.6</w:t>
      </w:r>
      <w:r w:rsidRPr="001B7C50">
        <w:tab/>
        <w:t>IAB operation involving EPC</w:t>
      </w:r>
      <w:bookmarkEnd w:id="5104"/>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2F6CBD67" w:rsidR="004D7805" w:rsidRPr="001B7C50" w:rsidRDefault="004D7805" w:rsidP="004D7805">
      <w:pPr>
        <w:pStyle w:val="B1"/>
      </w:pPr>
      <w:r w:rsidRPr="001B7C50">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w:t>
      </w:r>
      <w:r w:rsidR="00214C93">
        <w:t xml:space="preserve"> and</w:t>
      </w:r>
      <w:r w:rsidRPr="001B7C50">
        <w:t xml:space="preserve">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111" w:name="_CR5_35A"/>
      <w:bookmarkStart w:id="5112" w:name="_Toc185601252"/>
      <w:bookmarkEnd w:id="5111"/>
      <w:r>
        <w:t>5.35A</w:t>
      </w:r>
      <w:r>
        <w:tab/>
        <w:t>Support for Mobile Base Station Relay (MBSR)</w:t>
      </w:r>
      <w:bookmarkEnd w:id="5112"/>
    </w:p>
    <w:p w14:paraId="385E2482" w14:textId="2BB5C777" w:rsidR="0030234B" w:rsidRDefault="0030234B" w:rsidP="0030234B">
      <w:pPr>
        <w:pStyle w:val="Heading3"/>
      </w:pPr>
      <w:bookmarkStart w:id="5113" w:name="_CR5_35A_1"/>
      <w:bookmarkStart w:id="5114" w:name="_Toc185601253"/>
      <w:bookmarkEnd w:id="5113"/>
      <w:r>
        <w:t>5.35A.1</w:t>
      </w:r>
      <w:r>
        <w:tab/>
        <w:t>General</w:t>
      </w:r>
      <w:bookmarkEnd w:id="5114"/>
    </w:p>
    <w:p w14:paraId="26843CCE" w14:textId="1CF697FA" w:rsidR="00A92B4B" w:rsidRDefault="00A92B4B" w:rsidP="00A92B4B">
      <w:r>
        <w:t>The MBSR uses the IAB architecture as defined in clause 5.35</w:t>
      </w:r>
      <w:r w:rsidR="00214C93">
        <w:t xml:space="preserve"> and</w:t>
      </w:r>
      <w:r>
        <w:t xml:space="preserve">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3EC2A4BA" w:rsidR="00A92B4B" w:rsidRDefault="00A92B4B" w:rsidP="00695DF1">
      <w:pPr>
        <w:pStyle w:val="B1"/>
      </w:pPr>
      <w:r>
        <w:t>-</w:t>
      </w:r>
      <w:r>
        <w:tab/>
        <w:t>NR Uu is used for the radio link between a MBSR and served UEs</w:t>
      </w:r>
      <w:r w:rsidR="00214C93">
        <w:t xml:space="preserve"> and</w:t>
      </w:r>
      <w:r>
        <w:t xml:space="preserve">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459955AC" w:rsidR="00A92B4B" w:rsidRDefault="00A92B4B" w:rsidP="00A92B4B">
      <w:r>
        <w:t>Roaming of the MBSR is supported, i.e. a MBSR can</w:t>
      </w:r>
      <w:r w:rsidR="00153C7D">
        <w:t xml:space="preserve"> be</w:t>
      </w:r>
      <w:r>
        <w:t xml:space="preserve"> integrated with a VPLMN's IAB-donor</w:t>
      </w:r>
      <w:r w:rsidR="00153C7D">
        <w:t xml:space="preserve"> gNB</w:t>
      </w:r>
      <w:r>
        <w:t xml:space="preserve"> node. The corresponding enhancements to support MBSR roaming are described in clause 5.35A.4.</w:t>
      </w:r>
    </w:p>
    <w:p w14:paraId="0FA9106A" w14:textId="562791B6" w:rsidR="00A92B4B" w:rsidRDefault="00A92B4B" w:rsidP="00A92B4B">
      <w:r>
        <w:t>CAG mechanism as defined in clause 5.30 can be used for the control of UE's access to the MBSR. Optional enhancements to the CAG mechanism for MBSR use are described in clause 5.35A.</w:t>
      </w:r>
      <w:r w:rsidR="003179F5">
        <w:t>7</w:t>
      </w:r>
      <w:r>
        <w:t>.</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lastRenderedPageBreak/>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115" w:name="_CR5_35A_2"/>
      <w:bookmarkStart w:id="5116" w:name="_Toc185601254"/>
      <w:bookmarkEnd w:id="5115"/>
      <w:r>
        <w:t>5.35A.2</w:t>
      </w:r>
      <w:r>
        <w:tab/>
      </w:r>
      <w:r>
        <w:tab/>
        <w:t>Configuration of the MBSR</w:t>
      </w:r>
      <w:bookmarkEnd w:id="5116"/>
    </w:p>
    <w:p w14:paraId="3A8D742B" w14:textId="5EBEAE9A" w:rsidR="0022127D" w:rsidRDefault="0022127D" w:rsidP="0022127D">
      <w:r>
        <w:t xml:space="preserve">In order for an MBSR to operate as a mobile IAB node, it receives configuration from the OAM system of the serving PLMN as specified in </w:t>
      </w:r>
      <w:r w:rsidR="00972E70">
        <w:t>TS 38.401 [</w:t>
      </w:r>
      <w:r>
        <w:t xml:space="preserve">42]. The MBSR </w:t>
      </w:r>
      <w:r w:rsidR="00153C7D">
        <w:t>(</w:t>
      </w:r>
      <w:r>
        <w:t>IAB-UE</w:t>
      </w:r>
      <w:r w:rsidR="00153C7D">
        <w:t>)</w:t>
      </w:r>
      <w:r>
        <w:t xml:space="preserv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0930ABC2" w:rsidR="0022127D" w:rsidRDefault="0022127D" w:rsidP="0022127D">
      <w:r>
        <w:t>When a PDU session is used for the MBSR to access the OAM server, the MBSR</w:t>
      </w:r>
      <w:r w:rsidR="00153C7D">
        <w:t xml:space="preserve"> (IAB-UE)</w:t>
      </w:r>
      <w:r>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117" w:name="_CR5_35A_3"/>
      <w:bookmarkStart w:id="5118" w:name="_Toc185601255"/>
      <w:bookmarkEnd w:id="5117"/>
      <w:r>
        <w:t>5.35A.3</w:t>
      </w:r>
      <w:r>
        <w:tab/>
        <w:t>Mobility support of UEs served by MBSR</w:t>
      </w:r>
      <w:bookmarkEnd w:id="5118"/>
    </w:p>
    <w:p w14:paraId="2EBBF7FA" w14:textId="77777777" w:rsidR="00A92B4B" w:rsidRDefault="00A92B4B" w:rsidP="00695DF1">
      <w:pPr>
        <w:pStyle w:val="Heading4"/>
      </w:pPr>
      <w:bookmarkStart w:id="5119" w:name="_CR5_35A_3_1"/>
      <w:bookmarkStart w:id="5120" w:name="_Toc185601256"/>
      <w:bookmarkEnd w:id="5119"/>
      <w:r>
        <w:t>5.35A.3.1</w:t>
      </w:r>
      <w:r>
        <w:tab/>
        <w:t>UE mobility between a fixed cell and MBSR cell</w:t>
      </w:r>
      <w:bookmarkEnd w:id="5120"/>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121" w:name="_CR5_35A_3_2"/>
      <w:bookmarkStart w:id="5122" w:name="_Toc185601257"/>
      <w:bookmarkEnd w:id="5121"/>
      <w:r>
        <w:t>5.35A.3.2</w:t>
      </w:r>
      <w:r>
        <w:tab/>
        <w:t>UE mobility between MBSR cells</w:t>
      </w:r>
      <w:bookmarkEnd w:id="5122"/>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123" w:name="_CR5_35A_3_3"/>
      <w:bookmarkStart w:id="5124" w:name="_Toc185601258"/>
      <w:bookmarkEnd w:id="5123"/>
      <w:r>
        <w:t>5.35A.3.3</w:t>
      </w:r>
      <w:r>
        <w:tab/>
        <w:t>UE mobility when moving together with a MBSR cell</w:t>
      </w:r>
      <w:bookmarkEnd w:id="5124"/>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125" w:name="_CR5_35A_3_4"/>
      <w:bookmarkStart w:id="5126" w:name="_Toc185601259"/>
      <w:bookmarkEnd w:id="5125"/>
      <w:r>
        <w:t>5.35A.3.4</w:t>
      </w:r>
      <w:r>
        <w:tab/>
        <w:t>MBSR mobility</w:t>
      </w:r>
      <w:bookmarkEnd w:id="5126"/>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w:t>
      </w:r>
      <w:r>
        <w:lastRenderedPageBreak/>
        <w:t>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127" w:name="_CR5_35A_4"/>
      <w:bookmarkStart w:id="5128" w:name="_Toc185601260"/>
      <w:bookmarkEnd w:id="5127"/>
      <w:r>
        <w:t>5.35A.4</w:t>
      </w:r>
      <w:r>
        <w:tab/>
        <w:t>MBSR authorization</w:t>
      </w:r>
      <w:bookmarkEnd w:id="5128"/>
    </w:p>
    <w:p w14:paraId="67A6B59F" w14:textId="358E36EC" w:rsidR="00A92B4B" w:rsidRDefault="00A92B4B" w:rsidP="00A92B4B">
      <w:r>
        <w:t>For a MBSR, the subscription information stored in the HPLMN indicates whether it is authorized to operate as MBSR</w:t>
      </w:r>
      <w:r w:rsidR="00214C93">
        <w:t xml:space="preserve"> and</w:t>
      </w:r>
      <w:r>
        <w:t xml:space="preserve">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4A3A94D3"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w:t>
      </w:r>
      <w:r w:rsidR="0050142C">
        <w:t xml:space="preserve"> gNB</w:t>
      </w:r>
      <w:r w:rsidR="0014088C">
        <w:t>-DU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39E2C2C8" w:rsidR="00252264" w:rsidRDefault="00252264" w:rsidP="00252264">
      <w:r>
        <w:t>MBSR (IAB</w:t>
      </w:r>
      <w:r w:rsidR="0050142C">
        <w:t xml:space="preserve"> gNB</w:t>
      </w:r>
      <w:r>
        <w:t>-DU)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3A9DDF38" w:rsidR="00A92B4B" w:rsidRDefault="00252264" w:rsidP="00A92B4B">
      <w:r>
        <w:t>If the MBSR operation is not authorized (e.g. due to location or time limitation</w:t>
      </w:r>
      <w:r w:rsidR="0050142C">
        <w:t>, or due to lack of authorization altogether to operate as MBSR</w:t>
      </w:r>
      <w:r>
        <w:t xml:space="preserve">), the </w:t>
      </w:r>
      <w:r w:rsidR="00A92B4B">
        <w:t>AMF of the MBSR</w:t>
      </w:r>
      <w:r w:rsidR="0050142C">
        <w:t xml:space="preserve"> (IAB-UE)</w:t>
      </w:r>
      <w:r w:rsidR="00A92B4B">
        <w:t xml:space="preserve"> can indicate to the MBSR</w:t>
      </w:r>
      <w:r w:rsidR="00AB1E8D">
        <w:t xml:space="preserve"> </w:t>
      </w:r>
      <w:r w:rsidR="0050142C">
        <w:t>(</w:t>
      </w:r>
      <w:r w:rsidR="00AB1E8D">
        <w:t>IAB-UE</w:t>
      </w:r>
      <w:r w:rsidR="0050142C">
        <w:t>)</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xml:space="preserve">. In this case, the AMF includes the MBSR authorization indication (not authorized) to </w:t>
      </w:r>
      <w:r w:rsidR="0050142C">
        <w:t>IAB-</w:t>
      </w:r>
      <w:r w:rsidR="00E26BE3">
        <w:t>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05E7855" w14:textId="5805E3E2" w:rsidR="00252264" w:rsidRDefault="00252264" w:rsidP="00252264">
      <w:r>
        <w:t>When the MBSR authorization state changes for a registered MBSR node (either authorized, or not authorized), the AMF</w:t>
      </w:r>
      <w:r w:rsidR="0050142C">
        <w:t xml:space="preserve"> of the MBSR (IAB-UE)</w:t>
      </w:r>
      <w:r>
        <w:t xml:space="preserve"> updates the MBSR</w:t>
      </w:r>
      <w:r w:rsidR="0050142C">
        <w:t xml:space="preserve"> (IAB-UE)</w:t>
      </w:r>
      <w:r>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Default="0050142C" w:rsidP="005A13C0">
      <w:pPr>
        <w:pStyle w:val="B1"/>
      </w:pPr>
      <w:r>
        <w:t>-</w:t>
      </w:r>
      <w:r>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Default="0050142C" w:rsidP="005A13C0">
      <w:pPr>
        <w:pStyle w:val="B1"/>
      </w:pPr>
      <w:r>
        <w:t>-</w:t>
      </w:r>
      <w:r>
        <w:tab/>
        <w:t>The Deregistration procedure without re-registration required indication is used if the PLMN does not allow the MBSR (IAB-UE) to remain registered in the PLMN.</w:t>
      </w:r>
    </w:p>
    <w:p w14:paraId="6BC5C893" w14:textId="77777777" w:rsidR="0050142C" w:rsidRDefault="0050142C" w:rsidP="005A13C0">
      <w:pPr>
        <w:pStyle w:val="B1"/>
      </w:pPr>
      <w:r>
        <w:lastRenderedPageBreak/>
        <w:t>-</w:t>
      </w:r>
      <w:r>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Default="00252264" w:rsidP="00252264">
      <w:r>
        <w:t>The AMF</w:t>
      </w:r>
      <w:r w:rsidR="0050142C">
        <w:t xml:space="preserve"> of the MBSR (IAB-UE)</w:t>
      </w:r>
      <w:r>
        <w:t xml:space="preserve"> informs the NG-RAN</w:t>
      </w:r>
      <w:r w:rsidR="0050142C">
        <w:t xml:space="preserve"> (i.e. the IAB-donor gNB)</w:t>
      </w:r>
      <w:r>
        <w:t xml:space="preserve">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51EE1EA3" w:rsidR="00FE24CE" w:rsidRDefault="00FE24CE" w:rsidP="00252264">
      <w:r>
        <w:t xml:space="preserve">If the Network-initiated Deregistration procedure is triggered for MBSR </w:t>
      </w:r>
      <w:r w:rsidR="0050142C">
        <w:t>(</w:t>
      </w:r>
      <w:r>
        <w:t>IAB-UE</w:t>
      </w:r>
      <w:r w:rsidR="0050142C">
        <w:t>)</w:t>
      </w:r>
      <w:r>
        <w:t xml:space="preserve"> that is registered with authorization to act as MBSR, the AMF sends the UE Context Modification message to</w:t>
      </w:r>
      <w:r w:rsidR="0050142C">
        <w:t xml:space="preserve"> the</w:t>
      </w:r>
      <w:r>
        <w:t xml:space="preserve"> NG-RAN</w:t>
      </w:r>
      <w:r w:rsidR="0050142C">
        <w:t xml:space="preserve"> (i.e. the IAB-donor gNB)</w:t>
      </w:r>
      <w:r>
        <w:t xml:space="preserve">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3006215B" w:rsidR="00252264" w:rsidRDefault="00252264" w:rsidP="00252264">
      <w:r>
        <w:t>If a PDU session is used to provide OAM access for MBSR when it is not authorized but remains registered, the AMF</w:t>
      </w:r>
      <w:r w:rsidR="0050142C">
        <w:t xml:space="preserve"> of the MBSR (IAB-UE)</w:t>
      </w:r>
      <w:r>
        <w:t xml:space="preserve">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129" w:name="_CR5_35A_5"/>
      <w:bookmarkStart w:id="5130" w:name="_Toc185601261"/>
      <w:bookmarkEnd w:id="5129"/>
      <w:r>
        <w:t>5.35A.5</w:t>
      </w:r>
      <w:r>
        <w:tab/>
        <w:t>Location Service Support of UEs served by MBSR</w:t>
      </w:r>
      <w:bookmarkEnd w:id="5130"/>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131" w:name="_CR5_35A_6"/>
      <w:bookmarkStart w:id="5132" w:name="_Toc185601262"/>
      <w:bookmarkEnd w:id="5131"/>
      <w:r>
        <w:t>5.35A.6</w:t>
      </w:r>
      <w:r>
        <w:tab/>
        <w:t>Providing cell ID/TAC of MBSR for services</w:t>
      </w:r>
      <w:bookmarkEnd w:id="5132"/>
    </w:p>
    <w:p w14:paraId="38A1E034" w14:textId="7B67EF91"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133" w:name="_CR5_35A_7"/>
      <w:bookmarkStart w:id="5134" w:name="_Toc185601263"/>
      <w:bookmarkEnd w:id="5133"/>
      <w:r>
        <w:t>5.35A.7</w:t>
      </w:r>
      <w:r>
        <w:tab/>
        <w:t>Control of UE access to MBSR</w:t>
      </w:r>
      <w:bookmarkEnd w:id="5134"/>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lastRenderedPageBreak/>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3F472CAC" w14:textId="7BD7F27E" w:rsidR="00A92B4B" w:rsidRDefault="00A92B4B" w:rsidP="00695DF1">
      <w:pPr>
        <w:pStyle w:val="B1"/>
      </w:pPr>
      <w:r>
        <w:t>-</w:t>
      </w:r>
      <w:r>
        <w:tab/>
        <w:t>Time</w:t>
      </w:r>
      <w:r w:rsidR="00217926">
        <w:t xml:space="preserve"> validity information</w:t>
      </w:r>
      <w:r>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135" w:name="_CR5_36"/>
      <w:bookmarkStart w:id="5136" w:name="_Toc27846988"/>
      <w:bookmarkStart w:id="5137" w:name="_Toc36188119"/>
      <w:bookmarkStart w:id="5138" w:name="_Toc45184026"/>
      <w:bookmarkStart w:id="5139" w:name="_Toc47342868"/>
      <w:bookmarkStart w:id="5140" w:name="_Toc51769570"/>
      <w:bookmarkStart w:id="5141" w:name="_Toc185601264"/>
      <w:bookmarkEnd w:id="5105"/>
      <w:bookmarkEnd w:id="5106"/>
      <w:bookmarkEnd w:id="5107"/>
      <w:bookmarkEnd w:id="5108"/>
      <w:bookmarkEnd w:id="5109"/>
      <w:bookmarkEnd w:id="5135"/>
      <w:r w:rsidRPr="001B7C50">
        <w:t>5.36</w:t>
      </w:r>
      <w:r w:rsidRPr="001B7C50">
        <w:tab/>
        <w:t>RIM Information Transfer</w:t>
      </w:r>
      <w:bookmarkEnd w:id="5136"/>
      <w:bookmarkEnd w:id="5137"/>
      <w:bookmarkEnd w:id="5138"/>
      <w:bookmarkEnd w:id="5139"/>
      <w:bookmarkEnd w:id="5140"/>
      <w:bookmarkEnd w:id="5141"/>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142" w:name="_CR5_37"/>
      <w:bookmarkStart w:id="5143" w:name="_Toc185601265"/>
      <w:bookmarkStart w:id="5144" w:name="_Toc27846989"/>
      <w:bookmarkStart w:id="5145" w:name="_Toc36188120"/>
      <w:bookmarkStart w:id="5146" w:name="_Toc45184027"/>
      <w:bookmarkStart w:id="5147" w:name="_Toc47342869"/>
      <w:bookmarkStart w:id="5148" w:name="_Toc51769571"/>
      <w:bookmarkEnd w:id="5142"/>
      <w:r w:rsidRPr="001B7C50">
        <w:t>5.37</w:t>
      </w:r>
      <w:r w:rsidRPr="001B7C50">
        <w:tab/>
        <w:t>Support for high data rate low latency services</w:t>
      </w:r>
      <w:r w:rsidR="002C4A81">
        <w:t>, eXtended Reality (XR) and interactive media services</w:t>
      </w:r>
      <w:bookmarkEnd w:id="5143"/>
    </w:p>
    <w:p w14:paraId="5E61C078" w14:textId="77777777" w:rsidR="002C4A81" w:rsidRPr="001B7C50" w:rsidRDefault="002C4A81" w:rsidP="002C4A81">
      <w:pPr>
        <w:pStyle w:val="Heading3"/>
      </w:pPr>
      <w:bookmarkStart w:id="5149" w:name="_CR5_37_1"/>
      <w:bookmarkStart w:id="5150" w:name="_Toc185601266"/>
      <w:bookmarkEnd w:id="5149"/>
      <w:r>
        <w:t>5.37.1</w:t>
      </w:r>
      <w:r>
        <w:tab/>
        <w:t>General</w:t>
      </w:r>
      <w:bookmarkEnd w:id="5150"/>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72D282C9" w14:textId="3119934C" w:rsidR="003D3709" w:rsidRDefault="003D3709" w:rsidP="003D3709">
      <w:pPr>
        <w:pStyle w:val="B1"/>
      </w:pPr>
      <w:bookmarkStart w:id="5151" w:name="_CR5_37_2"/>
      <w:bookmarkEnd w:id="5151"/>
      <w:r>
        <w:t>-</w:t>
      </w:r>
      <w:r>
        <w:tab/>
        <w:t>The 5GS may consider dynamically changed traffic characteristics for better resource management, see clause 5.37.10.</w:t>
      </w:r>
    </w:p>
    <w:p w14:paraId="1AFA7BF9" w14:textId="20E492B7" w:rsidR="003D3709" w:rsidRDefault="003D3709" w:rsidP="003D3709">
      <w:pPr>
        <w:pStyle w:val="B1"/>
      </w:pPr>
      <w:r>
        <w:lastRenderedPageBreak/>
        <w:t>-</w:t>
      </w:r>
      <w:r>
        <w:tab/>
        <w:t>The 5GS may support traffic identification for multiplexed media flows in the same transport layer connection, see clause 5.37.11.</w:t>
      </w:r>
    </w:p>
    <w:p w14:paraId="1838FCFA" w14:textId="27621D84" w:rsidR="0022112F" w:rsidRDefault="0022112F" w:rsidP="0022112F">
      <w:pPr>
        <w:pStyle w:val="B1"/>
      </w:pPr>
      <w:r>
        <w:t>-</w:t>
      </w:r>
      <w:r>
        <w:tab/>
        <w:t>The 5GC may perform PDU Set Importance based transport level packet marking, see clause 5.8.2.7.</w:t>
      </w:r>
    </w:p>
    <w:p w14:paraId="294CB87B" w14:textId="77777777" w:rsidR="00B5050B" w:rsidRDefault="00B5050B" w:rsidP="00B5050B">
      <w:pPr>
        <w:pStyle w:val="Heading3"/>
      </w:pPr>
      <w:bookmarkStart w:id="5152" w:name="_Toc185601267"/>
      <w:r>
        <w:t>5.37.2</w:t>
      </w:r>
      <w:r>
        <w:tab/>
        <w:t>Policy control enhancements to support multi-modal services</w:t>
      </w:r>
      <w:bookmarkEnd w:id="5152"/>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153" w:name="_CR5_37_3"/>
      <w:bookmarkStart w:id="5154" w:name="_Toc185601268"/>
      <w:bookmarkEnd w:id="5153"/>
      <w:r>
        <w:t>5.37.3</w:t>
      </w:r>
      <w:r>
        <w:tab/>
        <w:t>Support of ECN marking for L4S to expose the congestion information</w:t>
      </w:r>
      <w:bookmarkEnd w:id="5154"/>
    </w:p>
    <w:p w14:paraId="3AC89D07" w14:textId="77777777" w:rsidR="00D409DD" w:rsidRDefault="00D409DD" w:rsidP="00972E70">
      <w:pPr>
        <w:pStyle w:val="Heading4"/>
      </w:pPr>
      <w:bookmarkStart w:id="5155" w:name="_CR5_37_3_1"/>
      <w:bookmarkStart w:id="5156" w:name="_Toc185601269"/>
      <w:bookmarkEnd w:id="5155"/>
      <w:r>
        <w:t>5.37.3.1</w:t>
      </w:r>
      <w:r>
        <w:tab/>
        <w:t>General</w:t>
      </w:r>
      <w:bookmarkEnd w:id="5156"/>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0B169AD9" w:rsidR="00D409DD" w:rsidRDefault="00D409DD" w:rsidP="00D409DD">
      <w:r>
        <w:t>In 5G System, ECN marking for L4S may be supported. ECN marking for L4S is enabled on a per QoS Flow basis in the uplink and/or downlink direction and may be used for GBR and non-GBR QoS Flows.</w:t>
      </w:r>
      <w:r w:rsidR="00AD1FC7">
        <w:t xml:space="preserve"> In the case of 3GPP access,</w:t>
      </w:r>
      <w:r>
        <w:t xml:space="preserve"> ECN marking for the L4S in the IP header is supported in either the NG-RAN (see clause 5.37.3.2 and </w:t>
      </w:r>
      <w:r w:rsidR="00972E70">
        <w:t>TS 38.300 [</w:t>
      </w:r>
      <w:r>
        <w:t>27]), or in the PSA UPF (see clause 5.37.3.3).</w:t>
      </w:r>
      <w:r w:rsidR="00AD1FC7">
        <w:t xml:space="preserve"> In the case of untrusted/trusted non-3GPP access, ECN marking for L4S in the IP header is supported in the N3IWF/TNGF (see clause 5.37.3.4, clause 6.2.9 and clause 6.2.9A).</w:t>
      </w:r>
    </w:p>
    <w:p w14:paraId="744FC048" w14:textId="2D409003" w:rsidR="00D409DD" w:rsidRDefault="00D409DD" w:rsidP="00972E70">
      <w:pPr>
        <w:pStyle w:val="NO"/>
      </w:pPr>
      <w:r>
        <w:lastRenderedPageBreak/>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6314D0B2"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157" w:name="_CR5_37_3_2"/>
      <w:bookmarkStart w:id="5158" w:name="_Toc185601270"/>
      <w:bookmarkEnd w:id="5157"/>
      <w:r>
        <w:t>5.37.3.2</w:t>
      </w:r>
      <w:r>
        <w:tab/>
        <w:t>Support of ECN marking for L4S in NG-RAN</w:t>
      </w:r>
      <w:bookmarkEnd w:id="5158"/>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159" w:name="_CR5_37_3_3"/>
      <w:bookmarkStart w:id="5160" w:name="_Toc185601271"/>
      <w:bookmarkEnd w:id="5159"/>
      <w:r>
        <w:t>5.37.3.3</w:t>
      </w:r>
      <w:r>
        <w:tab/>
        <w:t>Support of ECN marking for L4S in PSA UPF</w:t>
      </w:r>
      <w:bookmarkEnd w:id="5160"/>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lastRenderedPageBreak/>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35BEEE6B" w14:textId="29332132" w:rsidR="00AD1FC7" w:rsidRDefault="00AD1FC7" w:rsidP="00AD1FC7">
      <w:pPr>
        <w:pStyle w:val="Heading4"/>
      </w:pPr>
      <w:bookmarkStart w:id="5161" w:name="_CR5_37_4"/>
      <w:bookmarkStart w:id="5162" w:name="_Toc185601272"/>
      <w:bookmarkEnd w:id="5161"/>
      <w:r>
        <w:t>5.37.3.4</w:t>
      </w:r>
      <w:r>
        <w:tab/>
        <w:t>Support of ECN marking for L4S in N3IWF and TNGF</w:t>
      </w:r>
      <w:bookmarkEnd w:id="5162"/>
    </w:p>
    <w:p w14:paraId="38E8560F" w14:textId="77777777" w:rsidR="00AD1FC7" w:rsidRDefault="00AD1FC7" w:rsidP="00AD1FC7">
      <w:r>
        <w:t>ECN marking for L4S may be supported in N3IWF and TNGF, as specified in clauses 6.2.9 and 6.2.9A, respectively.</w:t>
      </w:r>
    </w:p>
    <w:p w14:paraId="22E81FA4" w14:textId="7CDC29CF" w:rsidR="00AD1FC7" w:rsidRDefault="00AD1FC7" w:rsidP="00AD1FC7">
      <w:r>
        <w:t>To enable ECN marking for L4S in N3IWF and TNGF, dedicated QoS Flow(s) and non-3GPP access resources (i.e. IPsec Child SAs) are used for carrying L4S enabled IP traffic. The SMF may be instructed, based on either dynamic or predefined PCC rule, to provide an indication for ECN marking for L4S to N3IWF and TNGF for a L4S enabled QoS Flow(s) in UL and/or DL directions. In the absence of such PCC rule, the use of ECN marking for L4S in N3IWF and TNGF, on a QoS Flow is controlled by a coordinated configuration in N3IWF</w:t>
      </w:r>
      <w:r w:rsidR="00214C93">
        <w:t>,</w:t>
      </w:r>
      <w:r>
        <w:t>TNGF and 5GC.</w:t>
      </w:r>
    </w:p>
    <w:p w14:paraId="17BA2E2A" w14:textId="1C85969B" w:rsidR="00AD1FC7" w:rsidRDefault="00AD1FC7" w:rsidP="00AD1FC7">
      <w:r>
        <w:t>For DL, intermediate non-3GPP access nodes (i.e. N3IWF and TNGF) map the L4S-enabled QoS Flows to L4S enabled non-3GPP access resources.</w:t>
      </w:r>
    </w:p>
    <w:p w14:paraId="7AABB4BF" w14:textId="05DA1F52" w:rsidR="00AD1FC7" w:rsidRDefault="00AD1FC7" w:rsidP="007E16B7">
      <w:pPr>
        <w:pStyle w:val="NO"/>
      </w:pPr>
      <w:r>
        <w:t>NOTE:</w:t>
      </w:r>
      <w:r>
        <w:tab/>
        <w:t>Any non-3GPP access node (i.e. N3IWF and TNGF) supporting L4S and acting as an IP-in-IP tunnel endpoint between the XR application client and server is assumed to implement encapsulation and decapsulation as specified in IETF RFC 6040 [198] and IETF RFC 9599 [199].</w:t>
      </w:r>
    </w:p>
    <w:p w14:paraId="054903C9" w14:textId="77777777" w:rsidR="00AD1FC7" w:rsidRDefault="00AD1FC7" w:rsidP="00AD1FC7">
      <w:r>
        <w:t>The criteria based on which N3IWF and TNGF decide to mark ECN bits for L4S is implementation specific.</w:t>
      </w:r>
    </w:p>
    <w:p w14:paraId="1E36AC64" w14:textId="5D7F5A6D" w:rsidR="00AD1FC7" w:rsidRDefault="00AD1FC7" w:rsidP="00AD1FC7">
      <w:r>
        <w:t>ECN marking for L4S in W-AGF and 5G-RG is specified in clause 4.17.2 of TS 23.316 [84].</w:t>
      </w:r>
    </w:p>
    <w:p w14:paraId="521B5428" w14:textId="54EFAFE0" w:rsidR="00C92133" w:rsidRDefault="00C92133" w:rsidP="00C92133">
      <w:pPr>
        <w:pStyle w:val="Heading3"/>
      </w:pPr>
      <w:bookmarkStart w:id="5163" w:name="_Toc185601273"/>
      <w:r>
        <w:t>5.37.4</w:t>
      </w:r>
      <w:r>
        <w:tab/>
        <w:t>Network Exposure of 5GS information</w:t>
      </w:r>
      <w:bookmarkEnd w:id="5163"/>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 xml:space="preserve">It is determined based on the QoS Monitoring for packet delay of individual QoS Flows as described in clause 5.33.3. The PCF derives the separate QoS monitoring policies for each direction packet delay (see </w:t>
      </w:r>
      <w:r>
        <w:lastRenderedPageBreak/>
        <w:t>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164" w:name="_CR5_37_5"/>
      <w:bookmarkStart w:id="5165" w:name="_Toc185601274"/>
      <w:bookmarkEnd w:id="5164"/>
      <w:r>
        <w:t>5.37.5</w:t>
      </w:r>
      <w:r>
        <w:tab/>
        <w:t>PDU Set based Handling</w:t>
      </w:r>
      <w:bookmarkEnd w:id="5165"/>
    </w:p>
    <w:p w14:paraId="229C199F" w14:textId="245C6B68" w:rsidR="00C92133" w:rsidRDefault="00C92133" w:rsidP="00972E70">
      <w:pPr>
        <w:pStyle w:val="Heading4"/>
      </w:pPr>
      <w:bookmarkStart w:id="5166" w:name="_CR5_37_5_1"/>
      <w:bookmarkStart w:id="5167" w:name="_Toc185601275"/>
      <w:bookmarkEnd w:id="5166"/>
      <w:r>
        <w:t>5.37.5.1</w:t>
      </w:r>
      <w:r>
        <w:tab/>
        <w:t>General</w:t>
      </w:r>
      <w:bookmarkEnd w:id="5167"/>
    </w:p>
    <w:p w14:paraId="781D6089" w14:textId="2E50FC83" w:rsidR="00C92133" w:rsidRDefault="00C92133" w:rsidP="00C92133">
      <w:r>
        <w:t>A PDU Set is comprised of one or more PDUs carrying an application layer payload such as a video frame or video slice. The PDU Set based QoS handling by the</w:t>
      </w:r>
      <w:r w:rsidR="001B02C3">
        <w:t xml:space="preserve"> 5G-AN</w:t>
      </w:r>
      <w:r>
        <w:t xml:space="preserve">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05266E82" w:rsidR="00644F65" w:rsidRDefault="00644F65" w:rsidP="00FA7D5B">
      <w:pPr>
        <w:pStyle w:val="B2"/>
      </w:pPr>
      <w:r>
        <w:t>-</w:t>
      </w:r>
      <w:r>
        <w:tab/>
        <w:t>RTP or SRTP with RTP Header Extensions for PDU Set Marking as defined in TS 26.522 [179]</w:t>
      </w:r>
      <w:r w:rsidR="00214C93">
        <w:t xml:space="preserve"> and</w:t>
      </w:r>
      <w:r>
        <w:t xml:space="preserve"> together with RTP Payload Format (e.g. H.264 [187] or H.265 [188]);</w:t>
      </w:r>
    </w:p>
    <w:p w14:paraId="42D33A0C" w14:textId="6FC4C071" w:rsidR="00644F65" w:rsidRDefault="00644F65" w:rsidP="00FA7D5B">
      <w:pPr>
        <w:pStyle w:val="B2"/>
      </w:pPr>
      <w:r>
        <w:t>-</w:t>
      </w:r>
      <w:r>
        <w:tab/>
        <w:t>RTP or SRTP with other RTP Header Extensions following RFC 8285 [189]</w:t>
      </w:r>
      <w:r w:rsidR="00214C93">
        <w:t xml:space="preserve"> and</w:t>
      </w:r>
      <w:r>
        <w:t xml:space="preserve">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440AC58" w14:textId="6CB7C2C0" w:rsidR="000C416C" w:rsidRDefault="000C416C" w:rsidP="000C416C">
      <w:pPr>
        <w:pStyle w:val="B2"/>
      </w:pPr>
      <w:r>
        <w:t>-</w:t>
      </w:r>
      <w:r>
        <w:tab/>
        <w:t>Media over QUIC (MoQ) Transport, IETF draft-ietf-moq-transport [201] (as further described in clause 5.37.9.2).</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lastRenderedPageBreak/>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E051E15" w14:textId="77777777" w:rsidR="000C32E8" w:rsidRDefault="000C32E8" w:rsidP="00C92133">
      <w:r>
        <w:t>For end-to-end encrypted traffic, PDU Set Information is received as media related information from the Application Server, see clause 5.37.9.</w:t>
      </w:r>
    </w:p>
    <w:p w14:paraId="4ECBFD74" w14:textId="632E267C" w:rsidR="000C32E8" w:rsidRDefault="000C32E8" w:rsidP="007E16B7">
      <w:pPr>
        <w:pStyle w:val="NO"/>
      </w:pPr>
      <w:r>
        <w:t>NOTE 3:</w:t>
      </w:r>
      <w:r>
        <w:tab/>
        <w:t>Identification of PDU Set information for end-to-end encrypted traffic is supported in the DL direction only.</w:t>
      </w:r>
    </w:p>
    <w:p w14:paraId="33694151" w14:textId="2BD6140D"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73F3F96A" w:rsidR="00A13197" w:rsidRDefault="00A13197" w:rsidP="005A13C0">
      <w:pPr>
        <w:pStyle w:val="NO"/>
      </w:pPr>
      <w:r>
        <w:t>NOTE</w:t>
      </w:r>
      <w:r w:rsidR="00893B12">
        <w:t> </w:t>
      </w:r>
      <w:r w:rsidR="000C32E8">
        <w:t>4</w:t>
      </w:r>
      <w:r>
        <w:t>:</w:t>
      </w:r>
      <w:r>
        <w:tab/>
        <w:t>If the PSA UPF receives a PDU that does not belong to a PDU Set, then it is assumed that the UPF determines the PDU Set Importance value based on pre-configuration.</w:t>
      </w:r>
    </w:p>
    <w:p w14:paraId="55969368" w14:textId="69C502D8" w:rsidR="00893B12" w:rsidRDefault="00893B12" w:rsidP="00FA7D5B">
      <w:r>
        <w:t>For the uplink direction, the UE may identify PDU Sets</w:t>
      </w:r>
      <w:r w:rsidR="00214C93">
        <w:t xml:space="preserve"> and</w:t>
      </w:r>
      <w:r>
        <w:t xml:space="preserve"> how this is done is left up to UE implementation. The SMF may send</w:t>
      </w:r>
      <w:r w:rsidR="00456BDF">
        <w:t xml:space="preserve"> the UL</w:t>
      </w:r>
      <w:r>
        <w:t xml:space="preserve"> Protocol Description associated with the QoS rule to UE.</w:t>
      </w:r>
    </w:p>
    <w:p w14:paraId="0CA1ECCD" w14:textId="71B450D0" w:rsidR="00893B12" w:rsidRDefault="00893B12" w:rsidP="00893B12">
      <w:pPr>
        <w:pStyle w:val="NO"/>
      </w:pPr>
      <w:r>
        <w:t>NOTE </w:t>
      </w:r>
      <w:r w:rsidR="000C32E8">
        <w:t>5</w:t>
      </w:r>
      <w:r>
        <w:t>:</w:t>
      </w:r>
      <w:r>
        <w:tab/>
        <w:t>Using the Protocol Description or not is left to UE implementation. The use of Protocol Description does not impact QoS Flow Mapping in the UE.</w:t>
      </w:r>
    </w:p>
    <w:p w14:paraId="594C210D" w14:textId="6DB78F2D" w:rsidR="00FB6BEB" w:rsidRDefault="00FB6BEB" w:rsidP="00FB6BEB">
      <w:r>
        <w:t>In this Release, the PDU Set based handling is supported in 5GS for</w:t>
      </w:r>
      <w:r w:rsidR="001B02C3">
        <w:t xml:space="preserve"> a</w:t>
      </w:r>
      <w:r>
        <w:t xml:space="preserve"> UE registered in 3GPP access for single access PDU Session with IP PDU Session Type</w:t>
      </w:r>
      <w:r w:rsidR="001B02C3">
        <w:t>, for a UE registered in untrusted or trusted non-3GPP accesses for single access PDU Session with IP PDU Session Type, and for a 5G-RG registered in W-5GAN for single access PDU Session with IP PDU Session Type. The support of PDU Set based handling in 5G-RG is specified in TS 23.316 [84]</w:t>
      </w:r>
      <w:r>
        <w:t>.</w:t>
      </w:r>
    </w:p>
    <w:p w14:paraId="37DBD116" w14:textId="2ECF01E9" w:rsidR="00C92133" w:rsidRDefault="00C92133" w:rsidP="00972E70">
      <w:pPr>
        <w:pStyle w:val="Heading4"/>
      </w:pPr>
      <w:bookmarkStart w:id="5168" w:name="_CR5_37_5_2"/>
      <w:bookmarkStart w:id="5169" w:name="_Toc185601276"/>
      <w:bookmarkEnd w:id="5168"/>
      <w:r>
        <w:t>5.37.5.2</w:t>
      </w:r>
      <w:r>
        <w:tab/>
        <w:t>PDU Set Information and Identification</w:t>
      </w:r>
      <w:bookmarkEnd w:id="5169"/>
    </w:p>
    <w:p w14:paraId="06F10C8B" w14:textId="05179944" w:rsidR="00C92133" w:rsidRDefault="00C92133" w:rsidP="00C92133">
      <w:r>
        <w:t xml:space="preserve">To support PDU Set based QoS handling, the PSA UPF identifies PDUs that belong to </w:t>
      </w:r>
      <w:r w:rsidR="00CA290C">
        <w:t xml:space="preserve">a </w:t>
      </w:r>
      <w:r>
        <w:t>PDU Set and determines the below PDU Set Information</w:t>
      </w:r>
      <w:r w:rsidR="00CA290C">
        <w:t xml:space="preserve"> and</w:t>
      </w:r>
      <w:r>
        <w:t xml:space="preserve"> sends </w:t>
      </w:r>
      <w:r w:rsidR="00CA290C">
        <w:t xml:space="preserve">it </w:t>
      </w:r>
      <w:r>
        <w:t>to the</w:t>
      </w:r>
      <w:r w:rsidR="001B02C3">
        <w:t xml:space="preserve"> 5G-AN</w:t>
      </w:r>
      <w:r>
        <w:t xml:space="preserve"> in the GTP-U header. The PDU Set </w:t>
      </w:r>
      <w:r w:rsidR="000C32E8">
        <w:t>I</w:t>
      </w:r>
      <w:r>
        <w:t>nformation is used by the</w:t>
      </w:r>
      <w:r w:rsidR="001B02C3">
        <w:t xml:space="preserve"> 5G-AN</w:t>
      </w:r>
      <w:r>
        <w:t xml:space="preserve">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55F786D" w:rsidR="00C92133" w:rsidRDefault="00C92133" w:rsidP="00C92133">
      <w:r>
        <w:t>The</w:t>
      </w:r>
      <w:r w:rsidR="001B02C3">
        <w:t xml:space="preserve"> 5G-AN</w:t>
      </w:r>
      <w:r>
        <w:t xml:space="preserve"> may use the</w:t>
      </w:r>
      <w:r w:rsidR="00A51A83">
        <w:t xml:space="preserve"> Priority Level (see clause 5.7.3.3) across QoS Flows and</w:t>
      </w:r>
      <w:r>
        <w:t xml:space="preserve"> PDU Set Importance within a QoS Flow for PDU Set level packet discarding in presence of congestion.</w:t>
      </w:r>
    </w:p>
    <w:p w14:paraId="38A026D3" w14:textId="6A9BECAC" w:rsidR="00A51A83" w:rsidRDefault="00A51A83" w:rsidP="00A51A83">
      <w:pPr>
        <w:pStyle w:val="NO"/>
      </w:pPr>
      <w:r>
        <w:lastRenderedPageBreak/>
        <w:t>NOTE 1:</w:t>
      </w:r>
      <w:r>
        <w:tab/>
        <w:t>In addition to considering the PDU Set Importance within a QoS Flow,</w:t>
      </w:r>
      <w:r w:rsidR="001B02C3">
        <w:t xml:space="preserve"> 5G-AN</w:t>
      </w:r>
      <w:r>
        <w:t xml:space="preserve">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AD38515" w:rsidR="00C92133" w:rsidRDefault="00AF2D89" w:rsidP="00C92133">
      <w:r>
        <w:t>If the</w:t>
      </w:r>
      <w:r w:rsidR="001B02C3">
        <w:t xml:space="preserve"> 5G-AN</w:t>
      </w:r>
      <w:r>
        <w:t xml:space="preserve">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576633AF" w14:textId="2204C06B" w:rsidR="000C32E8" w:rsidRDefault="000C32E8" w:rsidP="00C92133">
      <w:r>
        <w:t>For end-to-end encrypted traffic, PDU Set Information is received as media related information from the Application Server, see clause 5.37.9.</w:t>
      </w:r>
    </w:p>
    <w:p w14:paraId="75654FE7" w14:textId="1FA56779"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w:t>
      </w:r>
      <w:r w:rsidR="001B02C3">
        <w:t xml:space="preserve"> 5G-AN</w:t>
      </w:r>
      <w:r>
        <w:t xml:space="preserve"> in the GTP-U header.</w:t>
      </w:r>
    </w:p>
    <w:p w14:paraId="061E4784" w14:textId="11FA171C" w:rsidR="00644F65" w:rsidRDefault="00644F65" w:rsidP="00644F65">
      <w:pPr>
        <w:pStyle w:val="NO"/>
      </w:pPr>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170" w:name="_CR5_37_5_3"/>
      <w:bookmarkStart w:id="5171" w:name="_Toc185601277"/>
      <w:bookmarkEnd w:id="5170"/>
      <w:r>
        <w:t>5.37.5.3</w:t>
      </w:r>
      <w:r>
        <w:tab/>
        <w:t>Non-homogenous support of PDU set based handling in NG-RAN</w:t>
      </w:r>
      <w:bookmarkEnd w:id="5171"/>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310E712D" w14:textId="468B9DF2" w:rsidR="00F176F5" w:rsidRPr="00F176F5" w:rsidRDefault="00F176F5" w:rsidP="007E16B7">
      <w:pPr>
        <w:pStyle w:val="NO"/>
      </w:pPr>
      <w:bookmarkStart w:id="5172" w:name="_CR5_37_6"/>
      <w:bookmarkEnd w:id="5172"/>
      <w:r>
        <w:t>NOTE:</w:t>
      </w:r>
      <w:r>
        <w:tab/>
        <w:t>Based on the PDU Set Based Handling Support Indication from the target NG-RAN, the SMF can update the QoS profile and, if applicable, Alternative QoS Profiles as defined in clauses 5.7.1.2 and 5.7.1.2a to include the PDU Set QoS parameters respectively.</w:t>
      </w:r>
    </w:p>
    <w:p w14:paraId="40328FFB" w14:textId="42C23F98" w:rsidR="009E78C1" w:rsidRDefault="009E78C1" w:rsidP="009E78C1">
      <w:pPr>
        <w:pStyle w:val="Heading3"/>
      </w:pPr>
      <w:bookmarkStart w:id="5173" w:name="_Toc185601278"/>
      <w:r>
        <w:t>5.37.</w:t>
      </w:r>
      <w:r w:rsidR="00B17714">
        <w:t>6</w:t>
      </w:r>
      <w:r>
        <w:tab/>
        <w:t>UL/DL policy control based on round-trip latency requirement</w:t>
      </w:r>
      <w:bookmarkEnd w:id="5173"/>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lastRenderedPageBreak/>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174" w:name="_CR5_37_7"/>
      <w:bookmarkStart w:id="5175" w:name="_Toc185601279"/>
      <w:bookmarkEnd w:id="5174"/>
      <w:r>
        <w:t>5.37.7</w:t>
      </w:r>
      <w:r>
        <w:tab/>
        <w:t>5GS Packet Delay Variation monitoring and reporting</w:t>
      </w:r>
      <w:bookmarkEnd w:id="5175"/>
    </w:p>
    <w:p w14:paraId="1FE88AE1" w14:textId="32964FF1" w:rsidR="00C92133" w:rsidRDefault="00C92133" w:rsidP="00972E70">
      <w:pPr>
        <w:pStyle w:val="Heading4"/>
      </w:pPr>
      <w:bookmarkStart w:id="5176" w:name="_CR5_37_7_1"/>
      <w:bookmarkStart w:id="5177" w:name="_Toc185601280"/>
      <w:bookmarkEnd w:id="5176"/>
      <w:r>
        <w:t>5.37.7.1</w:t>
      </w:r>
      <w:r>
        <w:tab/>
        <w:t>General</w:t>
      </w:r>
      <w:bookmarkEnd w:id="5177"/>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377407EF" w:rsidR="00C92133" w:rsidRDefault="00C92133" w:rsidP="00C92133">
      <w:r>
        <w:t>Upon AF request for Packet Delay Variation monitoring</w:t>
      </w:r>
      <w:r w:rsidR="002506F3">
        <w:t xml:space="preserve"> together with packet delay monitoring</w:t>
      </w:r>
      <w:r>
        <w:t>, the PCF triggers the QoS monitoring procedure</w:t>
      </w:r>
      <w:r w:rsidR="00214C93">
        <w:t xml:space="preserve"> and</w:t>
      </w:r>
      <w:r>
        <w:t xml:space="preserve">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178" w:name="_CR5_37_8"/>
      <w:bookmarkStart w:id="5179" w:name="_Toc185601281"/>
      <w:bookmarkEnd w:id="5178"/>
      <w:r>
        <w:t>5.37.8</w:t>
      </w:r>
      <w:r>
        <w:tab/>
        <w:t>UE power saving management</w:t>
      </w:r>
      <w:bookmarkEnd w:id="5179"/>
    </w:p>
    <w:p w14:paraId="1874BFF2" w14:textId="055087D3" w:rsidR="00C92133" w:rsidRDefault="00C92133" w:rsidP="00972E70">
      <w:pPr>
        <w:pStyle w:val="Heading4"/>
      </w:pPr>
      <w:bookmarkStart w:id="5180" w:name="_CR5_37_8_1"/>
      <w:bookmarkStart w:id="5181" w:name="_Toc185601282"/>
      <w:bookmarkEnd w:id="5180"/>
      <w:r>
        <w:t>5.37.8.1</w:t>
      </w:r>
      <w:r>
        <w:tab/>
        <w:t>General</w:t>
      </w:r>
      <w:bookmarkEnd w:id="5181"/>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182" w:name="_CR5_37_8_2"/>
      <w:bookmarkStart w:id="5183" w:name="_Toc185601283"/>
      <w:bookmarkEnd w:id="5182"/>
      <w:r>
        <w:t>5.37.8.2</w:t>
      </w:r>
      <w:r>
        <w:tab/>
        <w:t>Periodicity and N6 Jitter Information associated with Periodicity</w:t>
      </w:r>
      <w:bookmarkEnd w:id="5183"/>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lastRenderedPageBreak/>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421E11AF"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determined based on the DL periodicity.</w:t>
      </w:r>
    </w:p>
    <w:p w14:paraId="4813662E" w14:textId="2EB83770" w:rsidR="00C92133" w:rsidRDefault="00C92133" w:rsidP="00972E70">
      <w:pPr>
        <w:pStyle w:val="Heading4"/>
      </w:pPr>
      <w:bookmarkStart w:id="5184" w:name="_CR5_37_8_3"/>
      <w:bookmarkStart w:id="5185" w:name="_Toc185601284"/>
      <w:bookmarkEnd w:id="5184"/>
      <w:r>
        <w:t>5.37.8.3</w:t>
      </w:r>
      <w:r>
        <w:tab/>
        <w:t>End of Data Burst Indication</w:t>
      </w:r>
      <w:bookmarkEnd w:id="5185"/>
    </w:p>
    <w:p w14:paraId="2B43C150" w14:textId="4C350AB1" w:rsidR="00C92133" w:rsidRDefault="00C92133" w:rsidP="00C92133">
      <w:r>
        <w:t>An indication of End of Data Burst may be provided to the NG-RAN by the</w:t>
      </w:r>
      <w:r w:rsidR="00217926">
        <w:t xml:space="preserve"> PSA</w:t>
      </w:r>
      <w:r>
        <w:t xml:space="preserve"> UPF, e.g. to configure UE power management schemes like connected mode DRX.</w:t>
      </w:r>
    </w:p>
    <w:p w14:paraId="1D0534FC" w14:textId="582D8F43" w:rsidR="00C92133" w:rsidRDefault="00E26BE3" w:rsidP="00C92133">
      <w:r>
        <w:t xml:space="preserve">Based on the End of Data Burst Marking Indication in a PCC rule and/or on local operator policies, </w:t>
      </w:r>
      <w:r w:rsidR="00C92133">
        <w:t>SMF should request the</w:t>
      </w:r>
      <w:r w:rsidR="00217926">
        <w:t xml:space="preserve"> PSA</w:t>
      </w:r>
      <w:r w:rsidR="00C92133">
        <w:t xml:space="preserv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277F55B7" w:rsidR="00C92133" w:rsidRDefault="00C92133" w:rsidP="00C92133">
      <w:r>
        <w:t>According to the request and information from the SMF, the UPF identifies the last PDU of a Data burst in the DL traffic</w:t>
      </w:r>
      <w:r w:rsidR="00217926">
        <w:t xml:space="preserve"> using the DL Protocol Description and the received transport protocol headers as defined in TS 26.522 [179] or using implementation specific means</w:t>
      </w:r>
      <w:r>
        <w:t xml:space="preserve"> and provides an End of Data Burst indication to the NG-RAN </w:t>
      </w:r>
      <w:r w:rsidR="00217926">
        <w:t xml:space="preserve">in </w:t>
      </w:r>
      <w:r>
        <w:t>GTP-U</w:t>
      </w:r>
      <w:r w:rsidR="00217926">
        <w:t xml:space="preserve"> header</w:t>
      </w:r>
      <w:r>
        <w:t xml:space="preserve"> of the last PDU of </w:t>
      </w:r>
      <w:r w:rsidR="00217926">
        <w:t xml:space="preserve">the </w:t>
      </w:r>
      <w:r>
        <w:t>Data burst.</w:t>
      </w:r>
    </w:p>
    <w:p w14:paraId="6C5A5EB7" w14:textId="2B9E6DF6" w:rsidR="000C32E8" w:rsidRDefault="000C32E8" w:rsidP="007E16B7">
      <w:r>
        <w:t>For end-to-end encrypted traffic, the End of Data Burst Indication is received as media related information from the Application Server, see clause 5.37.9.</w:t>
      </w:r>
    </w:p>
    <w:p w14:paraId="1E42ABA7" w14:textId="27791D00" w:rsidR="00C92133" w:rsidRDefault="00C92133" w:rsidP="00972E70">
      <w:pPr>
        <w:pStyle w:val="NO"/>
      </w:pPr>
      <w:r>
        <w:t>NOTE:</w:t>
      </w:r>
      <w:r>
        <w:tab/>
        <w:t>There can be some packets from the Data Burst received by NG-RAN after the PDU with End of Data Burst Indication if packets are received out of sequence.</w:t>
      </w:r>
    </w:p>
    <w:p w14:paraId="6F72661A" w14:textId="03368D9B" w:rsidR="00AD1FC7" w:rsidRDefault="00AD1FC7" w:rsidP="00AD1FC7">
      <w:pPr>
        <w:pStyle w:val="Heading3"/>
      </w:pPr>
      <w:bookmarkStart w:id="5186" w:name="_CR5_38"/>
      <w:bookmarkStart w:id="5187" w:name="_Toc185601285"/>
      <w:bookmarkEnd w:id="5186"/>
      <w:r>
        <w:t>5.37.9</w:t>
      </w:r>
      <w:r>
        <w:tab/>
        <w:t>Support of transferring media related information over N6</w:t>
      </w:r>
      <w:bookmarkEnd w:id="5187"/>
    </w:p>
    <w:p w14:paraId="3F7AE5C8" w14:textId="77777777" w:rsidR="00AD1FC7" w:rsidRDefault="00AD1FC7" w:rsidP="007E16B7">
      <w:pPr>
        <w:pStyle w:val="Heading4"/>
      </w:pPr>
      <w:bookmarkStart w:id="5188" w:name="_Toc185601286"/>
      <w:r>
        <w:t>5.37.9.1</w:t>
      </w:r>
      <w:r>
        <w:tab/>
        <w:t>General</w:t>
      </w:r>
      <w:bookmarkEnd w:id="5188"/>
    </w:p>
    <w:p w14:paraId="6A847056" w14:textId="77777777" w:rsidR="00AD1FC7" w:rsidRDefault="00AD1FC7" w:rsidP="00AD1FC7">
      <w:r>
        <w:t>This clause describes the procedure to support transferring of media related information (i.e. information related to the media being transmitted, either explicitly provided by the AS or inferred from protocol headers or payload, e.g. PDU Set Information, Data Burst Size, etc.) over N6. Such support is necessary is when the end-to-end connection for XR media between the UE and Application Server is fully encrypted thus UPF not being able to identify, for example, PDU set information.</w:t>
      </w:r>
    </w:p>
    <w:p w14:paraId="1E7A6D0D" w14:textId="366EC0AF" w:rsidR="00AD1FC7" w:rsidRDefault="00AD1FC7" w:rsidP="00AD1FC7">
      <w:r>
        <w:lastRenderedPageBreak/>
        <w:t>On-path N6 signalling methods are used to transfer media related information over N6 where media related information is sent together with the encrypted payload allowing media related information to be received synchronously with the media packet. The following on-path N6 signalling methods are supported:</w:t>
      </w:r>
    </w:p>
    <w:p w14:paraId="403312BC" w14:textId="386577C7" w:rsidR="00AD1FC7" w:rsidRDefault="00AD1FC7" w:rsidP="007E16B7">
      <w:pPr>
        <w:pStyle w:val="B1"/>
      </w:pPr>
      <w:r>
        <w:t>-</w:t>
      </w:r>
      <w:r>
        <w:tab/>
        <w:t>Using Media over QUIC (MoQ)</w:t>
      </w:r>
      <w:r w:rsidR="00170AE2">
        <w:t>, IETF draft-ietf-moq-transport </w:t>
      </w:r>
      <w:r>
        <w:t>[201]</w:t>
      </w:r>
      <w:r w:rsidR="00170AE2">
        <w:t>,</w:t>
      </w:r>
      <w:r>
        <w:t xml:space="preserve"> whose usage is further defined in clause 5.37.9.2.</w:t>
      </w:r>
    </w:p>
    <w:p w14:paraId="44D57CC9" w14:textId="32C8F11F" w:rsidR="00AD1FC7" w:rsidRDefault="00AD1FC7" w:rsidP="007E16B7">
      <w:pPr>
        <w:pStyle w:val="B1"/>
      </w:pPr>
      <w:r>
        <w:t>-</w:t>
      </w:r>
      <w:r>
        <w:tab/>
        <w:t xml:space="preserve">Use of connect-UDP for Using Proxying-UDP-in-HTTP, IETF RFC 9298 [170] and QUIC-Aware Proxy, </w:t>
      </w:r>
      <w:r w:rsidR="00170AE2">
        <w:t>draft-ietf-masque-quic-proxy</w:t>
      </w:r>
      <w:r>
        <w:t> [200]</w:t>
      </w:r>
      <w:r w:rsidR="00170AE2">
        <w:t>,</w:t>
      </w:r>
      <w:r>
        <w:t xml:space="preserve"> whose usage is further defined in clause 5.37.9.3</w:t>
      </w:r>
    </w:p>
    <w:p w14:paraId="08F7A440" w14:textId="7DF51715" w:rsidR="00AD1FC7" w:rsidRDefault="00AD1FC7" w:rsidP="007E16B7">
      <w:pPr>
        <w:pStyle w:val="B1"/>
      </w:pPr>
      <w:r>
        <w:t>-</w:t>
      </w:r>
      <w:r>
        <w:tab/>
        <w:t>Using UDP-Options</w:t>
      </w:r>
      <w:r w:rsidR="00170AE2">
        <w:t>,</w:t>
      </w:r>
      <w:r>
        <w:t xml:space="preserve"> </w:t>
      </w:r>
      <w:r w:rsidR="00170AE2">
        <w:t>IETF draft-ietf-tsvwg-udp-options </w:t>
      </w:r>
      <w:r>
        <w:t>[202]</w:t>
      </w:r>
      <w:r w:rsidR="00170AE2">
        <w:t>,</w:t>
      </w:r>
      <w:r>
        <w:t xml:space="preserve"> whose usage is further defined in clause 5.37.9.4.</w:t>
      </w:r>
    </w:p>
    <w:p w14:paraId="7B5F9BA3" w14:textId="77777777" w:rsidR="00AD1FC7" w:rsidRDefault="00AD1FC7" w:rsidP="00AD1FC7">
      <w:r>
        <w:t>When Media over QUIC is used the UPF identifies PDU Set Information and End of Data Burst Indication from media related information specified in [201].</w:t>
      </w:r>
    </w:p>
    <w:p w14:paraId="1A313FE0" w14:textId="67F2F12F" w:rsidR="00AD1FC7" w:rsidRDefault="00AD1FC7" w:rsidP="00AD1FC7">
      <w:r>
        <w:t>When Proxying-UDP-in-HTTP RFC 9298 [170] or QUIC-Aware Proxy [200] or UDP-Options</w:t>
      </w:r>
      <w:r w:rsidR="00170AE2">
        <w:t>,</w:t>
      </w:r>
      <w:r>
        <w:t xml:space="preserve"> </w:t>
      </w:r>
      <w:r w:rsidR="00170AE2">
        <w:t>IETF draft-ietf-tsvwg-udp-options </w:t>
      </w:r>
      <w:r>
        <w:t>[202]</w:t>
      </w:r>
      <w:r w:rsidR="00170AE2">
        <w:t>,</w:t>
      </w:r>
      <w:r>
        <w:t xml:space="preserve"> is used, the following media related information are supported:</w:t>
      </w:r>
    </w:p>
    <w:p w14:paraId="4933EDCD" w14:textId="16658099" w:rsidR="00170AE2" w:rsidRDefault="00170AE2" w:rsidP="00170AE2">
      <w:pPr>
        <w:pStyle w:val="B1"/>
      </w:pPr>
      <w:r>
        <w:t>-</w:t>
      </w:r>
      <w:r>
        <w:tab/>
        <w:t>PDU Set Information (as described in clause 5.37.5.2).</w:t>
      </w:r>
    </w:p>
    <w:p w14:paraId="16A1535B" w14:textId="5EEAD157" w:rsidR="00170AE2" w:rsidRDefault="00170AE2" w:rsidP="00170AE2">
      <w:pPr>
        <w:pStyle w:val="B1"/>
      </w:pPr>
      <w:r>
        <w:t>-</w:t>
      </w:r>
      <w:r>
        <w:tab/>
        <w:t>End of Data Burst Indication (as described in clause 5.37.8.3).</w:t>
      </w:r>
    </w:p>
    <w:p w14:paraId="28D4FD87" w14:textId="301859D5" w:rsidR="00170AE2" w:rsidRDefault="00170AE2" w:rsidP="00170AE2">
      <w:pPr>
        <w:pStyle w:val="B1"/>
      </w:pPr>
      <w:r>
        <w:t>-</w:t>
      </w:r>
      <w:r>
        <w:tab/>
        <w:t>Expedited Transfer Indication (as described in clause 5.37.9).</w:t>
      </w:r>
    </w:p>
    <w:p w14:paraId="6FA49EFA" w14:textId="24E75CFD" w:rsidR="00170AE2" w:rsidRDefault="00170AE2" w:rsidP="00170AE2">
      <w:pPr>
        <w:pStyle w:val="B1"/>
      </w:pPr>
      <w:r>
        <w:t>-</w:t>
      </w:r>
      <w:r>
        <w:tab/>
        <w:t>Data Burst Size (as described in clause 5.37.9).</w:t>
      </w:r>
    </w:p>
    <w:p w14:paraId="41D2005D" w14:textId="0B898A30" w:rsidR="00170AE2" w:rsidRDefault="00170AE2" w:rsidP="00170AE2">
      <w:pPr>
        <w:pStyle w:val="B1"/>
      </w:pPr>
      <w:r>
        <w:t>-</w:t>
      </w:r>
      <w:r>
        <w:tab/>
        <w:t>Time to Next Burst (as described in clause 5.37.9).</w:t>
      </w:r>
    </w:p>
    <w:p w14:paraId="321A1F48" w14:textId="77777777" w:rsidR="00170AE2" w:rsidRDefault="00170AE2" w:rsidP="00170AE2">
      <w:r>
        <w:t>The mechanisms defined in clause 5.37.9 address only UE to XRM server (AS) communication and do not address UE-UE XRM communications. The mechanisms defined in clause 5.37.9 support only downlink media related information delivery to the UPF.</w:t>
      </w:r>
    </w:p>
    <w:p w14:paraId="3DA79478" w14:textId="77777777" w:rsidR="00170AE2" w:rsidRDefault="00170AE2" w:rsidP="00170AE2">
      <w:r>
        <w:t>The media related information is encrypted and integrity protected between the UPF and the AS, as defined in TS 33.501 [29].</w:t>
      </w:r>
    </w:p>
    <w:p w14:paraId="1339865B" w14:textId="77777777" w:rsidR="00170AE2" w:rsidRDefault="00170AE2" w:rsidP="007E16B7">
      <w:pPr>
        <w:pStyle w:val="EditorsNote"/>
      </w:pPr>
      <w:r>
        <w:t>Editor's note:</w:t>
      </w:r>
      <w:r>
        <w:tab/>
        <w:t>Other parameters related to KI#4 are FFS.</w:t>
      </w:r>
    </w:p>
    <w:p w14:paraId="2223FE07" w14:textId="42E0766B" w:rsidR="000C416C" w:rsidRDefault="000C416C" w:rsidP="000C416C">
      <w:pPr>
        <w:pStyle w:val="Heading4"/>
      </w:pPr>
      <w:bookmarkStart w:id="5189" w:name="_Toc185601287"/>
      <w:r>
        <w:t>5.37.9.2</w:t>
      </w:r>
      <w:r>
        <w:tab/>
        <w:t>Usage of Media Over QUIC in order to Handle end-to-end encrypted XR flows</w:t>
      </w:r>
      <w:bookmarkEnd w:id="5189"/>
    </w:p>
    <w:p w14:paraId="7E0729FC" w14:textId="31B6F83D" w:rsidR="000C416C" w:rsidRDefault="000C416C" w:rsidP="000C416C">
      <w:r>
        <w:t>When a PSA UPF that supports MoQ relay functionality has been selected, encrypted Metadata associated with XR traffic can be transported between the UPF and the AS via Media over QUIC (MoQ), IETF draft-ietf-moq-transport [201].</w:t>
      </w:r>
    </w:p>
    <w:p w14:paraId="5AFD0BC4" w14:textId="77777777" w:rsidR="000C416C" w:rsidRDefault="000C416C" w:rsidP="000C416C">
      <w:r>
        <w:t>A PSA UPF supporting the MoQ relay functionality can be selected by SMF with the consideration of the DNN and S-NSSAI provided by UE.</w:t>
      </w:r>
    </w:p>
    <w:p w14:paraId="35C462DE" w14:textId="087787A2" w:rsidR="000C416C" w:rsidRDefault="000C416C" w:rsidP="007E16B7">
      <w:pPr>
        <w:pStyle w:val="NO"/>
      </w:pPr>
      <w:r>
        <w:t>NOTE 1:</w:t>
      </w:r>
      <w:r>
        <w:tab/>
        <w:t>The application client uses MoQ Transport protocol and establishes a MoQ connection between the application client and MoQ relay in UPF as defined in MoQ, IETF draft-ietf-moq-transport [201].</w:t>
      </w:r>
    </w:p>
    <w:p w14:paraId="4802CAED" w14:textId="3F8A3F6D" w:rsidR="000C416C" w:rsidRDefault="000C416C" w:rsidP="000C416C">
      <w:r>
        <w:t>The SMF may get the address of MoQ Relay during N4 session management procedure as defined in the clause 4.4.1 of TS 23.502 [3] or the SMF may get MoQ relay address related to the PSA UPF from the NRF as described in clause 5.2.7.3.2 of TS 23.502 [3]. In the former case, the SMF indicates the PSA UPF to provide MoQ relay address in N4 Session Establishment/Modification Request and the PSA UPF returns MoQ relay address in N4 Session Establishment/Modification Response.</w:t>
      </w:r>
    </w:p>
    <w:p w14:paraId="1E902954" w14:textId="60D85303" w:rsidR="000C416C" w:rsidRDefault="000C416C" w:rsidP="007E16B7">
      <w:pPr>
        <w:pStyle w:val="NO"/>
      </w:pPr>
      <w:r>
        <w:t>NOTE 2:</w:t>
      </w:r>
      <w:r>
        <w:tab/>
        <w:t>The application client can obtain the MoQ relay address via application layer-based schemes.</w:t>
      </w:r>
    </w:p>
    <w:p w14:paraId="4C73287A" w14:textId="77777777" w:rsidR="000C416C" w:rsidRDefault="000C416C" w:rsidP="000C416C">
      <w:r>
        <w:t>In the case the EASDF based DNS procedure as described in clause 6.2.3.2.2 of TS 23.548 [48] is used, after SMF has received FQDN in DNS message report from EASDF, SMF determines the FQDN is for MoQ and gets the address of MoQ relay and then SMF provides DNS message handling rule with the address of MoQ relay to instruct EASDF to return the address of MoQ Relay in PSA UPF by setting the Forwarding Action as Respond directly to the DNS request according to TS 23.548 [130].</w:t>
      </w:r>
    </w:p>
    <w:p w14:paraId="7A85945A" w14:textId="1B7B6FFD" w:rsidR="000C416C" w:rsidRDefault="000C416C" w:rsidP="007E16B7">
      <w:pPr>
        <w:pStyle w:val="NO"/>
      </w:pPr>
      <w:r>
        <w:t>NOTE 3:</w:t>
      </w:r>
      <w:r>
        <w:tab/>
        <w:t>It is assumed an application client can send a DNS query to resolve FQDN.</w:t>
      </w:r>
    </w:p>
    <w:p w14:paraId="2194FC38" w14:textId="2B4ECBB1" w:rsidR="000C416C" w:rsidRDefault="000C416C" w:rsidP="007E16B7">
      <w:pPr>
        <w:pStyle w:val="NO"/>
      </w:pPr>
      <w:r>
        <w:lastRenderedPageBreak/>
        <w:t>NOTE 4:</w:t>
      </w:r>
      <w:r>
        <w:tab/>
        <w:t>The FQDN can be the FQDN for MoQ traffic and preconfigured in SMF or it can be the FQDN of the MoQ Relay and preconfigured in SMF and application client. It is assumed there is SLA between operator and application service provider for using MoQ relay functionality provided by operator.</w:t>
      </w:r>
    </w:p>
    <w:p w14:paraId="2E9399B3" w14:textId="05E56D13" w:rsidR="000C416C" w:rsidRDefault="000C416C" w:rsidP="007E16B7">
      <w:pPr>
        <w:pStyle w:val="NO"/>
      </w:pPr>
      <w:r>
        <w:t>NOTE 5:</w:t>
      </w:r>
      <w:r>
        <w:tab/>
        <w:t>In some other case, the application client can also obtain the MoQ relay address from the MoQ application server via the query during the MoQ session establishment between the application client and the MoQ application server as in MoQ, IETF draft-ietf-moq-transport [201], which is out of the scope of 3GPP. The MoQ application server can get the MoQ relay address via local configuration.</w:t>
      </w:r>
    </w:p>
    <w:p w14:paraId="1FE44D24" w14:textId="2435E2F2" w:rsidR="000C416C" w:rsidRDefault="000C416C" w:rsidP="007E16B7">
      <w:pPr>
        <w:pStyle w:val="NO"/>
      </w:pPr>
      <w:r>
        <w:t>NOTE 6:</w:t>
      </w:r>
      <w:r>
        <w:tab/>
        <w:t>Different MoQ application servers can correspond to different MoQ relays that are deployed on the same PSA UPF.</w:t>
      </w:r>
    </w:p>
    <w:p w14:paraId="2DCA367E" w14:textId="227A2AF6" w:rsidR="000C416C" w:rsidRDefault="000C416C" w:rsidP="000C416C">
      <w:r>
        <w:t>The AF provided Protocol Description indicating Media over QUIC Transport, IETF draft-ietf-moq-transport [201] can be used in determining the PCC Rule by the PCF as defined in clause 6.1.3.27.4 of TS 23.503 [45]. Based on the PCC rule, the SMF instructs the PSA UPF to perform PDU Set Information identification. Upon receiving the MoQ subscription message, the MoQ relay can establish a connection to the MoQ application server if there does not exist an established connection yet.</w:t>
      </w:r>
    </w:p>
    <w:p w14:paraId="23A2923D" w14:textId="32E9416C" w:rsidR="000C416C" w:rsidRDefault="000C416C" w:rsidP="000C416C">
      <w:r>
        <w:t>For the downlink service data flow using MoQ Transport, the PSA UPF can identify the PDU Set Information from the MoQ Metadata as defined in clause 7 of MoQ, IETF draft-ietf-moq-transport [201] that is extracted by the MoQ relay and provide the available PDU Set Information to the RAN in the GTP-U header.</w:t>
      </w:r>
    </w:p>
    <w:p w14:paraId="23D0BDD0" w14:textId="69DFA8C2" w:rsidR="000C416C" w:rsidRDefault="000C416C" w:rsidP="007E16B7">
      <w:pPr>
        <w:pStyle w:val="NO"/>
      </w:pPr>
      <w:r>
        <w:t>NOTE 7:</w:t>
      </w:r>
      <w:r>
        <w:tab/>
        <w:t>The mappings between the MoQ Metadata and the PDU Set Information can be based on local configuration, or operator-determined implementations.</w:t>
      </w:r>
    </w:p>
    <w:p w14:paraId="4B71ABB5" w14:textId="634D5B76" w:rsidR="000C32E8" w:rsidRDefault="000C32E8" w:rsidP="000C32E8">
      <w:pPr>
        <w:pStyle w:val="Heading4"/>
      </w:pPr>
      <w:bookmarkStart w:id="5190" w:name="_Toc185601288"/>
      <w:r>
        <w:t>5.37.9.3</w:t>
      </w:r>
      <w:r>
        <w:tab/>
        <w:t>Use of connect-UDP</w:t>
      </w:r>
      <w:bookmarkEnd w:id="5190"/>
    </w:p>
    <w:p w14:paraId="1058DBEC" w14:textId="77C9EF3D" w:rsidR="000C32E8" w:rsidRDefault="000C32E8" w:rsidP="000C32E8">
      <w:r>
        <w:t>When the traffic is UDP and encrypted end-to-end, the UPF may be configured by the SMF establish a connection to an HTTP/3 AS proxy using connect-UDP according to IETF RFC 9298 [170], acting as an HTTP/3 client configured to use a UDP proxy. The AS then provides media related information within HTTP datagrams. The media related information in the HTTP datagrams is protected by the security of the QUIC connection established between the UPF and the AS proxy. The mechanism for exchanging HTTP Datagrams and the associated format is defined in IETF RFC 9298 [170] and IETF RFC 9297 [172].</w:t>
      </w:r>
    </w:p>
    <w:p w14:paraId="61893B04" w14:textId="77777777" w:rsidR="000C32E8" w:rsidRDefault="000C32E8" w:rsidP="000C32E8">
      <w:r>
        <w:t>The AF may provide via the NEF an indication of support of connect-UDP protocol to deliver media related information for encrypted traffic together with the corresponding UDP proxy address and the corresponding QoS requirements. This is done using the AF session with QoS procedure (as defined in clause 4.15.6.6 of TS 23.502 [3]), Then:</w:t>
      </w:r>
    </w:p>
    <w:p w14:paraId="4CD01F3F" w14:textId="4D5262EE" w:rsidR="000C32E8" w:rsidRDefault="000C32E8" w:rsidP="007E16B7">
      <w:pPr>
        <w:pStyle w:val="B1"/>
      </w:pPr>
      <w:r>
        <w:t>-</w:t>
      </w:r>
      <w:r>
        <w:tab/>
        <w:t>The PCF generates PCC rules including On-path N6 signalling information for Connect-UDP as defined in TS 23.503 [3].</w:t>
      </w:r>
    </w:p>
    <w:p w14:paraId="5AB97106" w14:textId="77777777" w:rsidR="000C32E8" w:rsidRDefault="000C32E8" w:rsidP="007E16B7">
      <w:pPr>
        <w:pStyle w:val="B1"/>
      </w:pPr>
      <w:r>
        <w:t>-</w:t>
      </w:r>
      <w:r>
        <w:tab/>
        <w:t>The SMF provides N4 rules to the UPF including the corresponding On-path N6 connection information.</w:t>
      </w:r>
    </w:p>
    <w:p w14:paraId="6BCCE680" w14:textId="77777777" w:rsidR="000C32E8" w:rsidRDefault="000C32E8" w:rsidP="007E16B7">
      <w:pPr>
        <w:pStyle w:val="B2"/>
      </w:pPr>
      <w:r>
        <w:t>-</w:t>
      </w:r>
      <w:r>
        <w:tab/>
        <w:t>In the uplink direction, PDR rules are used to detect the UDP traffic flow subject to usage of connect-UDP and the associated FAR rules include the request to establish a connection to the AS proxy address using the connect-UDP protocol.</w:t>
      </w:r>
    </w:p>
    <w:p w14:paraId="545F9F52" w14:textId="77777777" w:rsidR="000C32E8" w:rsidRDefault="000C32E8" w:rsidP="007E16B7">
      <w:pPr>
        <w:pStyle w:val="B2"/>
      </w:pPr>
      <w:r>
        <w:t>-</w:t>
      </w:r>
      <w:r>
        <w:tab/>
        <w:t>In the downlink direction, PDR rules are used to detect the UDP traffic flows and QER rules are used to associate them with proper QoS related marking (e.g. including PDU set marking as defined in clause 5.37.5),</w:t>
      </w:r>
    </w:p>
    <w:p w14:paraId="72B8F150" w14:textId="77777777" w:rsidR="000C32E8" w:rsidRDefault="000C32E8" w:rsidP="000C32E8">
      <w:r>
        <w:t>The connection is established by the UPF, at the latest at reception of an UL UDP packet matching an N4 rule with On-path N6 connection information, if not already established. UPF may use the same or different QUIC connections for different UEs depending on implementation. In order to reuse the connection, UPF sends CONNECT requests for different UEs over a single QUIC connection to the AS proxy, opening different QUIC streams to handle the traffic for the UEs.</w:t>
      </w:r>
    </w:p>
    <w:p w14:paraId="620CB560" w14:textId="51FC67FE" w:rsidR="000C32E8" w:rsidRDefault="000C32E8" w:rsidP="000C32E8">
      <w:r>
        <w:t>If the traffic is carried over QUIC, UPF and AS proxy may agree on using the Forwarded Mode in IETF draft-ietf-masque-quic-proxy [200], which allows for forwarding of packets without requiring full re-encapsulation and re-encryption. In that case, the AS proxy provides the media related information within datagrams, together with the forwarded QUIC packets.</w:t>
      </w:r>
    </w:p>
    <w:p w14:paraId="511D6254" w14:textId="6D054E55" w:rsidR="000C32E8" w:rsidRDefault="000C32E8" w:rsidP="000C32E8">
      <w:r>
        <w:lastRenderedPageBreak/>
        <w:t>By default, UPF and AS proxy use Tunnelling Mode in IETF draft-ietf-masque-quic-proxy [200] to exchange XRM traffic. When Tunnelling Mode is used the AS provides media related information in HTTP Datagrams.</w:t>
      </w:r>
    </w:p>
    <w:p w14:paraId="3AC85BB1" w14:textId="30CA46A3" w:rsidR="000C32E8" w:rsidRDefault="000C32E8" w:rsidP="007E16B7">
      <w:pPr>
        <w:pStyle w:val="NO"/>
      </w:pPr>
      <w:r>
        <w:t>NOTE 1:</w:t>
      </w:r>
      <w:r>
        <w:tab/>
        <w:t>During the QUIC connection establishment between the UE and the AS proxy, the UPF can learn the end-to-end QUIC Connection IDs that are used in the end-to-end flows from UE to AS and those used in the flows from AS to UE. Based on the learnt Connection ID(s), the UPF can negotiate with AS proxy according to IETF draft-ietf-tsvwg-udp-options [202] to get Virtual Connection IDs (VCID(s)) corresponding to the end-to-end Connection IDs. These virtual CIDs can then be used by UPF and AS to support the Forwarded Mode.</w:t>
      </w:r>
    </w:p>
    <w:p w14:paraId="7FFD76C3" w14:textId="6F7FCF2B" w:rsidR="000C32E8" w:rsidRDefault="000C32E8" w:rsidP="000C32E8">
      <w:r>
        <w:t>When Forwarded Mode is active and possible for UL direction, the UPF sends UL QUIC packet towards the AS proxy using the Virtual Connection IDs negotiated via QUIC aware proxying with HTTP, IETF draft-ietf-tsvwg-udp-options [202]; such UL traffic contains only the UDP payload received from the UE.</w:t>
      </w:r>
    </w:p>
    <w:p w14:paraId="6CCD0393" w14:textId="77777777" w:rsidR="000C32E8" w:rsidRDefault="000C32E8" w:rsidP="000C32E8">
      <w:r>
        <w:t>When Forwarded Mode is active and possible for DL direction, media related information is included by the AS into the forwarded UDP payload packets via a packet transform defined by 3GPP. The UPF uses a 3GPP defined packet transformer [clause 5.3 of xx3] to retrieve the media related information and the content of the original end-to-end QUIC packet.</w:t>
      </w:r>
    </w:p>
    <w:p w14:paraId="0D9A5ECB" w14:textId="77777777" w:rsidR="000C32E8" w:rsidRDefault="000C32E8" w:rsidP="000C32E8">
      <w:r>
        <w:t>During the negotiation between UPF and AS proxy to activate the Forwarded Mode, the UPF and the AS proxy agree on the 3GPP packet transform to apply in the DL direction.</w:t>
      </w:r>
    </w:p>
    <w:p w14:paraId="37358776" w14:textId="52A187E7" w:rsidR="000C32E8" w:rsidRDefault="000C32E8" w:rsidP="007E16B7">
      <w:pPr>
        <w:pStyle w:val="NO"/>
      </w:pPr>
      <w:r>
        <w:t>NOTE 2:</w:t>
      </w:r>
      <w:r>
        <w:tab/>
        <w:t>The connect-UDP client in the UPF can only extract the full CIDs from e2e QUIC long-header packets to use these values in REGISTER_CLIENT_CID and REGISTER_TARGET_CID capsules defined in IETF IETF draft-ietf-moq-transport: [201]. Prior to forwarding QUIC packets with short header, the connect-UDP client (UL) and the proxy (DL) check whether the destination CID is identical to an already registered CIDs, if not, the packets are sent in tunnelled-mode.</w:t>
      </w:r>
    </w:p>
    <w:p w14:paraId="65C861BC" w14:textId="042A7555" w:rsidR="000C32E8" w:rsidRDefault="000C32E8" w:rsidP="007E16B7">
      <w:pPr>
        <w:pStyle w:val="NO"/>
      </w:pPr>
      <w:r>
        <w:t>NOTE 3:</w:t>
      </w:r>
      <w:r>
        <w:tab/>
        <w:t>The format of HTTP Datagrams and the format of Forwarded Mode Datagrams carrying media related information are defined in TS 29.561 [132].</w:t>
      </w:r>
    </w:p>
    <w:p w14:paraId="3236B426" w14:textId="11895BE0" w:rsidR="000C32E8" w:rsidRDefault="000C32E8" w:rsidP="000C32E8">
      <w:pPr>
        <w:pStyle w:val="Heading4"/>
      </w:pPr>
      <w:bookmarkStart w:id="5191" w:name="_Toc185601289"/>
      <w:r>
        <w:t>5.37.9.4</w:t>
      </w:r>
      <w:r>
        <w:tab/>
        <w:t>Usage of UDP Option transferring media related information over N6</w:t>
      </w:r>
      <w:bookmarkEnd w:id="5191"/>
    </w:p>
    <w:p w14:paraId="269753D7" w14:textId="6EEFDDEE" w:rsidR="000C32E8" w:rsidRDefault="000C32E8" w:rsidP="000C32E8">
      <w:r>
        <w:t>The mechanism described in this clause uses connect-udp in tunnel mode for On-path N6 signalling to establish a UDP tunnel between the UPF as HTTP/3 client and the AS as HTTP/3 proxy according to clause 5.37.9.2 to securely transfer media related information. This clause defines the differences with the mechanisms defined in clause 5.37.9.2 when media related information is carried over UDP Option.</w:t>
      </w:r>
    </w:p>
    <w:p w14:paraId="2656055D" w14:textId="675FD6E5" w:rsidR="000C32E8" w:rsidRDefault="000C32E8" w:rsidP="000C32E8">
      <w:r>
        <w:t xml:space="preserve">The media related information is encoded into UDP-Option as defined in </w:t>
      </w:r>
      <w:r w:rsidR="00EC72D7">
        <w:t>IETF draft-ietf-tsvwg-udp-options </w:t>
      </w:r>
      <w:r>
        <w:t>[</w:t>
      </w:r>
      <w:r w:rsidR="00EC72D7">
        <w:t>202</w:t>
      </w:r>
      <w:r>
        <w:t>] and transferred through the UDP tunnel over N6, in which the inner UDP datagram contains end-to-end encrypted XRM media packet between AS proxy and UE and the outer UDP datagram between AS proxy and UPF contains UDP-Option carrying media related information (see Annex W).</w:t>
      </w:r>
    </w:p>
    <w:p w14:paraId="4F7439DB" w14:textId="77777777" w:rsidR="000C32E8" w:rsidRDefault="000C32E8" w:rsidP="007E16B7">
      <w:pPr>
        <w:pStyle w:val="EditorsNote"/>
      </w:pPr>
      <w:r>
        <w:t>Editor's note:</w:t>
      </w:r>
      <w:r>
        <w:tab/>
        <w:t>The format of the media related information carried by the specific UDP-Option and exchanged between the UPF and the AS proxy will be further defined by 3GPP CT working groups.</w:t>
      </w:r>
    </w:p>
    <w:p w14:paraId="048110CA" w14:textId="77777777" w:rsidR="000C32E8" w:rsidRDefault="000C32E8" w:rsidP="007E16B7">
      <w:pPr>
        <w:pStyle w:val="EditorsNote"/>
      </w:pPr>
      <w:r>
        <w:t>Editor's note:</w:t>
      </w:r>
      <w:r>
        <w:tab/>
        <w:t>The details for documenting and assigning a UDP option kind value for carrying media related information in IETF are pending collaboration with IETF.</w:t>
      </w:r>
    </w:p>
    <w:p w14:paraId="1ED059CD" w14:textId="6384DA4F" w:rsidR="000C32E8" w:rsidRDefault="000C32E8" w:rsidP="000C32E8">
      <w:r>
        <w:t>The usage of UDP-Option transferring media related information over N6 is supported as defined in clause 5.37.9.2 with following differences:</w:t>
      </w:r>
    </w:p>
    <w:p w14:paraId="3B888F76" w14:textId="0DA1278E" w:rsidR="000C32E8" w:rsidRDefault="000C32E8" w:rsidP="007E16B7">
      <w:pPr>
        <w:pStyle w:val="B1"/>
      </w:pPr>
      <w:r>
        <w:t>-</w:t>
      </w:r>
      <w:r>
        <w:tab/>
        <w:t>When the AF provides On-path N6 signalling information for connect-udp, it may also provide an indication of UDP-Option in Protocol Description for transferring media related information. This is to instruct the PSA UPF that the media related information is carried in UDP-Option in UDP datagram over N6.</w:t>
      </w:r>
    </w:p>
    <w:p w14:paraId="3F31D54E" w14:textId="77777777" w:rsidR="000C32E8" w:rsidRDefault="000C32E8" w:rsidP="007E16B7">
      <w:pPr>
        <w:pStyle w:val="B1"/>
      </w:pPr>
      <w:r>
        <w:t>-</w:t>
      </w:r>
      <w:r>
        <w:tab/>
        <w:t>The inner UDP datagrams contain the unmodified payload for both UL and DL traffic and the media related information is included in the UDP option of the DL outer UDP datagram.</w:t>
      </w:r>
    </w:p>
    <w:p w14:paraId="0F040AAC" w14:textId="77777777" w:rsidR="000C32E8" w:rsidRDefault="000C32E8" w:rsidP="007E16B7">
      <w:pPr>
        <w:pStyle w:val="B1"/>
      </w:pPr>
      <w:r>
        <w:t>-</w:t>
      </w:r>
      <w:r>
        <w:tab/>
        <w:t>The UPF supports the HTTP/3 Client functionality for negotiation of security keys used for encrypting media related information carried in the UDP-Option. The UPF shall remove the UDP-Option carrying media related information before forwarding the XRM media packets over right PDU Session towards the (R)AN and the UE.</w:t>
      </w:r>
    </w:p>
    <w:p w14:paraId="685C4D4C" w14:textId="6B16197E" w:rsidR="000C32E8" w:rsidRDefault="000C32E8" w:rsidP="007E16B7">
      <w:pPr>
        <w:pStyle w:val="EditorsNote"/>
      </w:pPr>
      <w:r>
        <w:lastRenderedPageBreak/>
        <w:t>Editor's note:</w:t>
      </w:r>
      <w:r>
        <w:tab/>
        <w:t>Security keys for UDP-Option can be negotiated using connect-udp upgrade token in tunnelled mode between the UPF and AS proxy. The details are up to SA WG3.</w:t>
      </w:r>
    </w:p>
    <w:p w14:paraId="534960CE" w14:textId="7E89A6A3" w:rsidR="003D3709" w:rsidRDefault="003D3709" w:rsidP="003D3709">
      <w:pPr>
        <w:pStyle w:val="Heading3"/>
      </w:pPr>
      <w:bookmarkStart w:id="5192" w:name="_Toc185601290"/>
      <w:r>
        <w:t>5.37.10</w:t>
      </w:r>
      <w:r>
        <w:tab/>
        <w:t>Supporting dynamically changing traffic characteristics via the User Plane</w:t>
      </w:r>
      <w:bookmarkEnd w:id="5192"/>
    </w:p>
    <w:p w14:paraId="7A1D7CDA" w14:textId="77777777" w:rsidR="003D3709" w:rsidRDefault="003D3709" w:rsidP="007E16B7">
      <w:pPr>
        <w:pStyle w:val="Heading4"/>
      </w:pPr>
      <w:bookmarkStart w:id="5193" w:name="_Toc185601291"/>
      <w:r>
        <w:t>5.37.10.1</w:t>
      </w:r>
      <w:r>
        <w:tab/>
        <w:t>DL Data Burst Size marking</w:t>
      </w:r>
      <w:bookmarkEnd w:id="5193"/>
    </w:p>
    <w:p w14:paraId="4D8475AD" w14:textId="128CF5B8" w:rsidR="003D3709" w:rsidRDefault="003D3709" w:rsidP="003D3709">
      <w:r>
        <w:t>The Data Burst Size may be provided to the NG-RAN in the downlink GTP-U header by the UPF in order to assist radio resource management. As described in clause 6.1.3.27.5 of TS 23.503 [45] the PCF may include a Data Burst Size Marking Indication within a PCC Rule to request the UPF to identify and mark the Data Burst Size of the data burst for the corresponding QoS Flow. The PCF also includes the DL Protocol Description received from AF.</w:t>
      </w:r>
    </w:p>
    <w:p w14:paraId="786ECCF9" w14:textId="77777777" w:rsidR="003D3709" w:rsidRDefault="003D3709" w:rsidP="003D3709">
      <w:r>
        <w:t>Based on the Data Burst Size Marking Indication in a PCC Rule, the SMF instructs the UPF to identify and mark the Data Burst Size of the data burst in downlink for the corresponding PDR. The SMF may provide the UPF the Protocol Description received in the PCC Rule.</w:t>
      </w:r>
    </w:p>
    <w:p w14:paraId="4990854D" w14:textId="32D0C370" w:rsidR="003D3709" w:rsidRDefault="003D3709" w:rsidP="003D3709">
      <w:r>
        <w:t>According to the Data Burst Size Marking Indication and DL Protocol Description from the SMF, the UPF identifies in the first DL packets of the data burst the Data Burst Size carried in an N6 RTP Header Extension/ transport protocol header as defined in TS 26.522 [179]. The UPF sends the identified Data Burst size to NG-RAN in the downlink GTP-U header of the first PDUs of the data burst.</w:t>
      </w:r>
    </w:p>
    <w:p w14:paraId="11CF1360" w14:textId="27DD576F" w:rsidR="003D3709" w:rsidRDefault="003D3709" w:rsidP="003D3709">
      <w:pPr>
        <w:pStyle w:val="Heading4"/>
      </w:pPr>
      <w:bookmarkStart w:id="5194" w:name="_Toc185601292"/>
      <w:r>
        <w:t>5.37.10.2</w:t>
      </w:r>
      <w:r>
        <w:tab/>
        <w:t>Time to Next Burst marking</w:t>
      </w:r>
      <w:bookmarkEnd w:id="5194"/>
    </w:p>
    <w:p w14:paraId="0AA6C460" w14:textId="3C0809EA" w:rsidR="003D3709" w:rsidRDefault="003D3709" w:rsidP="003D3709">
      <w:r>
        <w:t>The time to next data burst may be provided to the NG-RAN by the UPF to assist NG-RAN's behaviour in downlink. As described in clause 6.1.3.27.5 of TS 23.503 [45] the PCF may include a Time to Next Burst Marking Indication within a PCC Rule to request the UPF to identify and mark the time to next data burst for the corresponding QoS Flow. The PCF also includes the DL Protocol Description received from AF.</w:t>
      </w:r>
    </w:p>
    <w:p w14:paraId="501BE9FE" w14:textId="77777777" w:rsidR="003D3709" w:rsidRDefault="003D3709" w:rsidP="003D3709">
      <w:r>
        <w:t>Based on the Time to Next Burst indication in a PCC Rule, the SMF instructs the UPF to identify and mark the time to next data burst in downlink. The SMF may provide the UPF the Protocol Description used by the service data flow received in the PCC Rule.</w:t>
      </w:r>
    </w:p>
    <w:p w14:paraId="461EEADF" w14:textId="77777777" w:rsidR="003D3709" w:rsidRDefault="003D3709" w:rsidP="003D3709">
      <w:r>
        <w:t>According to the Time to Next Burst indication and DL Protocol Description from the SMF, the UPF identifies the time to next data burst carried in an N6 RTP Header Extension/transport protocol header as defined in TS 26.522 [179] and sends the identified time to next data burst to NG-RAN in a downlink GTP-U header.</w:t>
      </w:r>
    </w:p>
    <w:p w14:paraId="35116714" w14:textId="77777777" w:rsidR="003D3709" w:rsidRDefault="003D3709" w:rsidP="003D3709">
      <w:r>
        <w:t>Time to next data burst marking is only used when the deployment is such that the time to next data burst is sufficiently accurate i.e. the jitter (e.g. the N6 jitter) is sufficiently limited without impact to the accuracy of the time to next data burst.</w:t>
      </w:r>
    </w:p>
    <w:p w14:paraId="2E8D3074" w14:textId="03718DCD" w:rsidR="003D3709" w:rsidRDefault="003D3709" w:rsidP="003D3709">
      <w:pPr>
        <w:pStyle w:val="Heading3"/>
      </w:pPr>
      <w:bookmarkStart w:id="5195" w:name="_Toc185601293"/>
      <w:r>
        <w:t>5.37.11</w:t>
      </w:r>
      <w:r>
        <w:tab/>
        <w:t>Traffic identification and differentiated QoS for multiplexed media flows</w:t>
      </w:r>
      <w:bookmarkEnd w:id="5195"/>
    </w:p>
    <w:p w14:paraId="1F8F86BF" w14:textId="77777777" w:rsidR="003D3709" w:rsidRDefault="003D3709" w:rsidP="003D3709">
      <w:r>
        <w:t>XR and interactive media services can send data traffic of different media components with different QoS requirements. Several media flows could be multiplexed on the same end-to-end transport layer connection. In order to uniquely identify each media flow, the IP Packet Filter can further include multiplexed media specific (S)RTP Multiplexed Media Identification Information to differentiate the media flow among multiple media flows that share the same transport layer related elements in the packet filter (see clause 5.7.6.2).</w:t>
      </w:r>
    </w:p>
    <w:p w14:paraId="0539A65B" w14:textId="5D6935C1" w:rsidR="003D3709" w:rsidRDefault="003D3709" w:rsidP="003D3709">
      <w:r>
        <w:t>The AF may provide individual QoS requirements for each individual RTP media flow within the multiplexed data flows and for the (S)RTCP that controls the (S)RTP transmission, by including the (S)RTP Multiplexed Media Identification Information associated with the individual QoS requirements within the flow description in the "AF session with the required QoS" procedure specified in clauses 4.15.6.6 and 4.15.6.6a of TS 23.502 [3]. The policy control related to multiplexed media flows identification is specified in clause 6.1.3.22 of TS 23.503 [45].</w:t>
      </w:r>
    </w:p>
    <w:p w14:paraId="09B09134" w14:textId="77777777" w:rsidR="003D3709" w:rsidRDefault="003D3709" w:rsidP="003D3709">
      <w: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36F87F3" w14:textId="77777777" w:rsidR="003D3709" w:rsidRDefault="003D3709" w:rsidP="003D3709">
      <w:r>
        <w:lastRenderedPageBreak/>
        <w:t>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If the UE has not indicated so, the SMF shall not provide the (S)RTP Multiplexed Media Identification information in the QoS Rule to the UE. Reflective QoS shall not be applied to SDFs which are identified with (S)RTP Multiplexed Media Identification Information defined in clause 5.7.6.2.</w:t>
      </w:r>
    </w:p>
    <w:p w14:paraId="224AC6B9" w14:textId="1D326AC4" w:rsidR="00C922CA" w:rsidRPr="001B7C50" w:rsidRDefault="00C922CA" w:rsidP="00C922CA">
      <w:pPr>
        <w:pStyle w:val="Heading2"/>
      </w:pPr>
      <w:bookmarkStart w:id="5196" w:name="_Toc185601294"/>
      <w:r w:rsidRPr="001B7C50">
        <w:t>5.38</w:t>
      </w:r>
      <w:r w:rsidRPr="001B7C50">
        <w:tab/>
        <w:t>Support for Multi-USIM UE</w:t>
      </w:r>
      <w:bookmarkEnd w:id="5196"/>
    </w:p>
    <w:p w14:paraId="125E441E" w14:textId="77777777" w:rsidR="00C922CA" w:rsidRPr="001B7C50" w:rsidRDefault="00C922CA" w:rsidP="00562E84">
      <w:pPr>
        <w:pStyle w:val="Heading3"/>
      </w:pPr>
      <w:bookmarkStart w:id="5197" w:name="_CR5_38_1"/>
      <w:bookmarkStart w:id="5198" w:name="_Toc185601295"/>
      <w:bookmarkEnd w:id="5197"/>
      <w:r w:rsidRPr="001B7C50">
        <w:t>5.38.1</w:t>
      </w:r>
      <w:r w:rsidRPr="001B7C50">
        <w:tab/>
        <w:t>General</w:t>
      </w:r>
      <w:bookmarkEnd w:id="5198"/>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0EFD03C6" w:rsidR="006648CD" w:rsidRPr="001B7C50" w:rsidRDefault="006648CD" w:rsidP="00461850">
      <w:pPr>
        <w:pStyle w:val="NO"/>
      </w:pPr>
      <w:r w:rsidRPr="001B7C50">
        <w:t>NOTE:</w:t>
      </w:r>
      <w:r w:rsidRPr="001B7C50">
        <w:tab/>
        <w:t>The Paging Timing Collision Control feature being based on the Mobility Registration Update</w:t>
      </w:r>
      <w:r w:rsidR="00214C93">
        <w:t xml:space="preserve"> and</w:t>
      </w:r>
      <w:r w:rsidRPr="001B7C50">
        <w:t xml:space="preserve">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199" w:name="_CR5_38_2"/>
      <w:bookmarkStart w:id="5200" w:name="_Toc185601296"/>
      <w:bookmarkEnd w:id="5199"/>
      <w:r w:rsidRPr="001B7C50">
        <w:t>5.38.2</w:t>
      </w:r>
      <w:r w:rsidRPr="001B7C50">
        <w:tab/>
        <w:t xml:space="preserve">Connection </w:t>
      </w:r>
      <w:r w:rsidR="008546A1" w:rsidRPr="001B7C50">
        <w:t>R</w:t>
      </w:r>
      <w:r w:rsidRPr="001B7C50">
        <w:t>elease</w:t>
      </w:r>
      <w:bookmarkEnd w:id="5200"/>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lastRenderedPageBreak/>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201" w:name="_CR5_38_3"/>
      <w:bookmarkStart w:id="5202" w:name="_Toc185601297"/>
      <w:bookmarkEnd w:id="5201"/>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202"/>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42B69C83"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214C93">
        <w:t xml:space="preserve"> and</w:t>
      </w:r>
      <w:r w:rsidR="006310D8" w:rsidRPr="001B7C50">
        <w:t xml:space="preserve">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203" w:name="_CR5_38_4"/>
      <w:bookmarkStart w:id="5204" w:name="_Toc185601298"/>
      <w:bookmarkEnd w:id="5203"/>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204"/>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205" w:name="_CR5_38_5"/>
      <w:bookmarkStart w:id="5206" w:name="_Toc185601299"/>
      <w:bookmarkEnd w:id="5205"/>
      <w:r w:rsidRPr="001B7C50">
        <w:t>5.38.5</w:t>
      </w:r>
      <w:r w:rsidRPr="001B7C50">
        <w:tab/>
        <w:t xml:space="preserve">Paging </w:t>
      </w:r>
      <w:r w:rsidR="008546A1" w:rsidRPr="001B7C50">
        <w:t>R</w:t>
      </w:r>
      <w:r w:rsidRPr="001B7C50">
        <w:t>estriction</w:t>
      </w:r>
      <w:bookmarkEnd w:id="5206"/>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w:t>
      </w:r>
      <w:r w:rsidRPr="001B7C50">
        <w:lastRenderedPageBreak/>
        <w:t>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207" w:name="_CR5_38_6"/>
      <w:bookmarkStart w:id="5208" w:name="_Toc185601300"/>
      <w:bookmarkEnd w:id="5207"/>
      <w:r w:rsidRPr="001B7C50">
        <w:t>5.38.6</w:t>
      </w:r>
      <w:r w:rsidRPr="001B7C50">
        <w:tab/>
        <w:t>Paging Timing Collision Control</w:t>
      </w:r>
      <w:bookmarkEnd w:id="5208"/>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209" w:name="_CR5_39"/>
      <w:bookmarkStart w:id="5210" w:name="_Toc185601301"/>
      <w:bookmarkEnd w:id="5209"/>
      <w:r w:rsidRPr="001B7C50">
        <w:t>5.39</w:t>
      </w:r>
      <w:r w:rsidRPr="001B7C50">
        <w:tab/>
        <w:t>Remote provisioning of credentials for NSSAA or secondary authentication/authorization</w:t>
      </w:r>
      <w:bookmarkEnd w:id="5210"/>
    </w:p>
    <w:p w14:paraId="4988DE2E" w14:textId="77777777" w:rsidR="00BA212C" w:rsidRPr="001B7C50" w:rsidRDefault="00BA212C" w:rsidP="00562E84">
      <w:pPr>
        <w:pStyle w:val="Heading3"/>
      </w:pPr>
      <w:bookmarkStart w:id="5211" w:name="_CR5_39_1"/>
      <w:bookmarkStart w:id="5212" w:name="_Toc185601302"/>
      <w:bookmarkEnd w:id="5211"/>
      <w:r w:rsidRPr="001B7C50">
        <w:t>5.39.1</w:t>
      </w:r>
      <w:r w:rsidRPr="001B7C50">
        <w:tab/>
        <w:t>General</w:t>
      </w:r>
      <w:bookmarkEnd w:id="5212"/>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lastRenderedPageBreak/>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213" w:name="_CR5_39_2"/>
      <w:bookmarkStart w:id="5214" w:name="_Toc185601303"/>
      <w:bookmarkEnd w:id="5213"/>
      <w:r w:rsidRPr="001B7C50">
        <w:t>5.39.2</w:t>
      </w:r>
      <w:r w:rsidRPr="001B7C50">
        <w:tab/>
        <w:t>Configuration for the UE</w:t>
      </w:r>
      <w:bookmarkEnd w:id="5214"/>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215" w:name="_CR5_40"/>
      <w:bookmarkStart w:id="5216" w:name="_Toc185601304"/>
      <w:bookmarkEnd w:id="5215"/>
      <w:r w:rsidRPr="001B7C50">
        <w:t>5.40</w:t>
      </w:r>
      <w:r w:rsidRPr="001B7C50">
        <w:tab/>
        <w:t>Support of Disaster Roaming with Minimization of Service Interruption</w:t>
      </w:r>
      <w:bookmarkEnd w:id="5216"/>
    </w:p>
    <w:p w14:paraId="0CD74C42" w14:textId="77777777" w:rsidR="00F8101C" w:rsidRPr="001B7C50" w:rsidRDefault="00F8101C" w:rsidP="00C74FFE">
      <w:pPr>
        <w:pStyle w:val="Heading3"/>
      </w:pPr>
      <w:bookmarkStart w:id="5217" w:name="_CR5_40_1"/>
      <w:bookmarkStart w:id="5218" w:name="_Toc185601305"/>
      <w:bookmarkEnd w:id="5217"/>
      <w:r w:rsidRPr="001B7C50">
        <w:t>5.40.1</w:t>
      </w:r>
      <w:r w:rsidRPr="001B7C50">
        <w:tab/>
        <w:t>General</w:t>
      </w:r>
      <w:bookmarkEnd w:id="5218"/>
    </w:p>
    <w:p w14:paraId="0ADDA40E" w14:textId="18BBA84E" w:rsidR="00F8101C" w:rsidRPr="001B7C50" w:rsidRDefault="00F8101C" w:rsidP="00F8101C">
      <w:r w:rsidRPr="001B7C50">
        <w:t>Subject to operator policy and national/regional regulations, 5GS provides Disaster Roaming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219" w:name="_CR5_40_2"/>
      <w:bookmarkStart w:id="5220" w:name="_Toc185601306"/>
      <w:bookmarkEnd w:id="5219"/>
      <w:r w:rsidRPr="001B7C50">
        <w:t>5.40.2</w:t>
      </w:r>
      <w:r w:rsidRPr="001B7C50">
        <w:tab/>
        <w:t>UE configuration and provisioning for Disaster Roaming</w:t>
      </w:r>
      <w:bookmarkEnd w:id="5220"/>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lastRenderedPageBreak/>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221" w:name="_CR5_40_3"/>
      <w:bookmarkStart w:id="5222" w:name="_Toc185601307"/>
      <w:bookmarkEnd w:id="5221"/>
      <w:r w:rsidRPr="001B7C50">
        <w:t>5.40.3</w:t>
      </w:r>
      <w:r w:rsidRPr="001B7C50">
        <w:tab/>
        <w:t>Disaster Condition Notification and Determination</w:t>
      </w:r>
      <w:bookmarkEnd w:id="5222"/>
    </w:p>
    <w:p w14:paraId="706901F7" w14:textId="6CCD934E" w:rsidR="00F8101C" w:rsidRPr="001B7C50" w:rsidRDefault="00F8101C" w:rsidP="00F8101C">
      <w:r w:rsidRPr="001B7C50">
        <w:t>The NG-RAN in the PLMN that provides Disaster Roaming service, broadcasts an indication of accessibility for Disaster Roaming service</w:t>
      </w:r>
      <w:r w:rsidR="00214C93">
        <w:t xml:space="preserve"> and</w:t>
      </w:r>
      <w:r w:rsidRPr="001B7C50">
        <w:t xml:space="preserve">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1279487A" w:rsidR="00F8101C" w:rsidRPr="001B7C50" w:rsidRDefault="00F8101C" w:rsidP="00F8101C">
      <w:r w:rsidRPr="001B7C50">
        <w:t>A UE determines the Disaster Condition based on the information broadcasted from the NG-RAN providing Disaster Roaming service</w:t>
      </w:r>
      <w:r w:rsidR="00214C93">
        <w:t xml:space="preserve"> and</w:t>
      </w:r>
      <w:r w:rsidRPr="001B7C50">
        <w:t xml:space="preserve">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025B7964"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w:t>
      </w:r>
      <w:r w:rsidR="00214C93">
        <w:t xml:space="preserve"> and</w:t>
      </w:r>
      <w:r w:rsidRPr="001B7C50">
        <w:t xml:space="preserve">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223" w:name="_CR5_40_4"/>
      <w:bookmarkStart w:id="5224" w:name="_Toc185601308"/>
      <w:bookmarkEnd w:id="5223"/>
      <w:r w:rsidRPr="001B7C50">
        <w:t>5.40.4</w:t>
      </w:r>
      <w:r w:rsidRPr="001B7C50">
        <w:tab/>
        <w:t>Registration for Disaster Roaming service</w:t>
      </w:r>
      <w:bookmarkEnd w:id="5224"/>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lastRenderedPageBreak/>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5A74F36D"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w:t>
      </w:r>
      <w:r w:rsidR="00214C93">
        <w:t xml:space="preserve"> and</w:t>
      </w:r>
      <w:r w:rsidRPr="001B7C50">
        <w:t xml:space="preserve">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4B052181" w:rsidR="00F8101C" w:rsidRPr="001B7C50" w:rsidRDefault="00F8101C" w:rsidP="00F8101C">
      <w:r w:rsidRPr="001B7C50">
        <w:t>The AMF in the PLMN providing Disaster Roaming service provides the mobility restriction list to the NG-RAN as specified in clause 5.3.4.1.1 considering the area with Disaster Condition</w:t>
      </w:r>
      <w:r w:rsidR="00214C93">
        <w:t xml:space="preserve"> and</w:t>
      </w:r>
      <w:r w:rsidRPr="001B7C50">
        <w:t xml:space="preserve">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7EC253B" w14:textId="7749F5A5" w:rsidR="00654FFA" w:rsidRPr="001B7C50" w:rsidRDefault="00654FFA" w:rsidP="00654FFA">
      <w:pPr>
        <w:pStyle w:val="NO"/>
      </w:pPr>
      <w:r w:rsidRPr="001B7C50">
        <w:t>NOTE </w:t>
      </w:r>
      <w:r>
        <w:t>3</w:t>
      </w:r>
      <w:r w:rsidRPr="001B7C50">
        <w:t>:</w:t>
      </w:r>
      <w:r w:rsidRPr="001B7C50">
        <w:tab/>
      </w:r>
      <w:r>
        <w:t>When the UE is registered for Disaster Roaming service, SMS over NAS can be supported with the procedures as described in clause 4.13.3.1 of TS 23.502 [3] based on subscription data.</w:t>
      </w:r>
    </w:p>
    <w:p w14:paraId="0ED780C8" w14:textId="489240D5" w:rsidR="00F8101C" w:rsidRPr="001B7C50" w:rsidRDefault="00F8101C" w:rsidP="00C74FFE">
      <w:pPr>
        <w:pStyle w:val="Heading3"/>
      </w:pPr>
      <w:bookmarkStart w:id="5225" w:name="_CR5_40_5"/>
      <w:bookmarkStart w:id="5226" w:name="_Toc185601309"/>
      <w:bookmarkEnd w:id="5225"/>
      <w:r w:rsidRPr="001B7C50">
        <w:t>5.40.5</w:t>
      </w:r>
      <w:r w:rsidRPr="001B7C50">
        <w:tab/>
        <w:t>Handling when a Disaster Condition is no longer applicable</w:t>
      </w:r>
      <w:bookmarkEnd w:id="5226"/>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lastRenderedPageBreak/>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227" w:name="_CR5_40_6"/>
      <w:bookmarkStart w:id="5228" w:name="_Toc185601310"/>
      <w:bookmarkEnd w:id="5227"/>
      <w:r w:rsidRPr="001B7C50">
        <w:t>5.40.6</w:t>
      </w:r>
      <w:r w:rsidRPr="001B7C50">
        <w:tab/>
        <w:t>Prevention of signalling overload related to Disaster Condition and Disaster Roaming service</w:t>
      </w:r>
      <w:bookmarkEnd w:id="5228"/>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6E639B0D" w:rsidR="00A46717" w:rsidRPr="001B7C50" w:rsidRDefault="00A46717" w:rsidP="00A46717">
      <w:pPr>
        <w:pStyle w:val="Heading2"/>
      </w:pPr>
      <w:bookmarkStart w:id="5229" w:name="_CR5_41"/>
      <w:bookmarkStart w:id="5230" w:name="_Toc185601311"/>
      <w:bookmarkEnd w:id="5229"/>
      <w:r w:rsidRPr="001B7C50">
        <w:t>5.41</w:t>
      </w:r>
      <w:r w:rsidRPr="001B7C50">
        <w:tab/>
        <w:t>NR RedCap</w:t>
      </w:r>
      <w:r w:rsidR="00153C7D">
        <w:t xml:space="preserve"> and NR eRedCap</w:t>
      </w:r>
      <w:r w:rsidRPr="001B7C50">
        <w:t xml:space="preserve"> UEs differentiation</w:t>
      </w:r>
      <w:bookmarkEnd w:id="5230"/>
    </w:p>
    <w:p w14:paraId="37DE4246" w14:textId="2C64E651" w:rsidR="00A46717" w:rsidRPr="001B7C50" w:rsidRDefault="00A46717" w:rsidP="00A46717">
      <w:r w:rsidRPr="001B7C50">
        <w:t>This functionality is used by the network to identify traffic to/from UEs accessing over NR RedCap</w:t>
      </w:r>
      <w:r w:rsidR="00153C7D">
        <w:t xml:space="preserve"> or NR eRedCap</w:t>
      </w:r>
      <w:r w:rsidRPr="001B7C50">
        <w:t>, e.g. for charging differentiation.</w:t>
      </w:r>
    </w:p>
    <w:p w14:paraId="0AD5EA30" w14:textId="0AA03ABC" w:rsidR="00A46717" w:rsidRPr="001B7C50" w:rsidRDefault="00A46717" w:rsidP="00A46717">
      <w:r w:rsidRPr="001B7C50">
        <w:t>An NR RedCap UE</w:t>
      </w:r>
      <w:r w:rsidR="00153C7D">
        <w:t xml:space="preserve"> or NR eRedCap UE</w:t>
      </w:r>
      <w:r w:rsidRPr="001B7C50">
        <w:t xml:space="preserve"> using NR shall provide an NR RedCap indication</w:t>
      </w:r>
      <w:r w:rsidR="00153C7D">
        <w:t xml:space="preserve"> or respectively an NR eRedCap indication</w:t>
      </w:r>
      <w:r w:rsidRPr="001B7C50">
        <w:t xml:space="preserve">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5A9C10A1" w:rsidR="00A46717" w:rsidRPr="001B7C50" w:rsidRDefault="00A46717" w:rsidP="00A46717">
      <w:r w:rsidRPr="001B7C50">
        <w:t>When the UE has provided an NR RedCap indication</w:t>
      </w:r>
      <w:r w:rsidR="00153C7D">
        <w:t xml:space="preserve"> indicating support of NR RedCap</w:t>
      </w:r>
      <w:r w:rsidRPr="001B7C50">
        <w:t xml:space="preserve">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C3E596C" w14:textId="793EA1EA" w:rsidR="00153C7D" w:rsidRDefault="00153C7D" w:rsidP="00A46717">
      <w:r>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23E894DB" w:rsidR="00A46717" w:rsidRPr="001B7C50" w:rsidRDefault="00A46717" w:rsidP="00A46717">
      <w:r w:rsidRPr="001B7C50">
        <w:t>When the AMF receives an NR RedCap Indication</w:t>
      </w:r>
      <w:r w:rsidR="00153C7D">
        <w:t xml:space="preserve"> or NR eRedCap Indication</w:t>
      </w:r>
      <w:r w:rsidRPr="001B7C50">
        <w:t xml:space="preserve"> from NG-RAN in an Initial UE Message, the AMF shall store the NR RedCap Indication</w:t>
      </w:r>
      <w:r w:rsidR="00153C7D">
        <w:t xml:space="preserve"> or NR RedCap Indication</w:t>
      </w:r>
      <w:r w:rsidRPr="001B7C50">
        <w:t xml:space="preserve"> in the UE context, consider that the RAT type is NR RedCap</w:t>
      </w:r>
      <w:r w:rsidR="00153C7D">
        <w:t xml:space="preserve"> or NR eRedCap</w:t>
      </w:r>
      <w:r w:rsidRPr="001B7C50">
        <w:t xml:space="preserve"> and signal it accordingly to the SMSF during registration procedure for SMS over NAS, to the SMF during PDU Session Establishment or PDU Session Modification procedure.</w:t>
      </w:r>
      <w:r w:rsidR="00CD22D1">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214C93">
        <w:t xml:space="preserve"> and</w:t>
      </w:r>
      <w:r w:rsidR="00CD22D1">
        <w:t xml:space="preserve"> from the SMF using the PCRT on Access Type change specified in clause 6.1.3.5 of TS 23.503 [45] during SM Policy Association Establishment or SM Policy Association Modification procedure.</w:t>
      </w:r>
    </w:p>
    <w:p w14:paraId="02D6724E" w14:textId="11523267" w:rsidR="00627C2F" w:rsidRPr="001B7C50" w:rsidRDefault="00627C2F" w:rsidP="00A46717">
      <w:r w:rsidRPr="001B7C50">
        <w:t>During handover from E-UTRA to NR, the target NG-RAN (i.e. gNB) provides the NR RedCap indication</w:t>
      </w:r>
      <w:r w:rsidR="00153C7D">
        <w:t xml:space="preserve"> or NR eRedCap indication</w:t>
      </w:r>
      <w:r w:rsidRPr="001B7C50">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307075EC" w:rsidR="00A46717" w:rsidRPr="001B7C50" w:rsidRDefault="00A46717" w:rsidP="00A46717">
      <w:r w:rsidRPr="001B7C50">
        <w:t>The NFs interacting with CHF shall include the NR RedCap</w:t>
      </w:r>
      <w:r w:rsidR="00153C7D">
        <w:t xml:space="preserve"> or NR eRedCap</w:t>
      </w:r>
      <w:r w:rsidRPr="001B7C50">
        <w:t xml:space="preserve"> as RAT type.</w:t>
      </w:r>
    </w:p>
    <w:p w14:paraId="318AB5B3" w14:textId="5A7AE4A3" w:rsidR="00A46717" w:rsidRPr="001B7C50" w:rsidRDefault="00A46717" w:rsidP="00A46717">
      <w:r w:rsidRPr="001B7C50">
        <w:lastRenderedPageBreak/>
        <w:t>Upon AMF change, the source AMF shall provide the "NR RedCap Indication"</w:t>
      </w:r>
      <w:r w:rsidR="00153C7D">
        <w:t xml:space="preserve"> or "NR eRedCap Indication"</w:t>
      </w:r>
      <w:r w:rsidRPr="001B7C50">
        <w:t xml:space="preserve"> to the target AMF.</w:t>
      </w:r>
    </w:p>
    <w:p w14:paraId="4582F93B" w14:textId="46E6AAF8" w:rsidR="00CD22D1" w:rsidRPr="001B7C50" w:rsidRDefault="00CD22D1" w:rsidP="00CD22D1">
      <w:r>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1B7C50" w:rsidRDefault="00D841E1" w:rsidP="00D841E1">
      <w:pPr>
        <w:pStyle w:val="Heading2"/>
      </w:pPr>
      <w:bookmarkStart w:id="5231" w:name="_CR5_42"/>
      <w:bookmarkStart w:id="5232" w:name="_Toc185601312"/>
      <w:bookmarkEnd w:id="5231"/>
      <w:r w:rsidRPr="001B7C50">
        <w:t>5.42</w:t>
      </w:r>
      <w:r w:rsidRPr="001B7C50">
        <w:tab/>
        <w:t>Support of Non-seamless WLAN offload</w:t>
      </w:r>
      <w:bookmarkEnd w:id="5232"/>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016F7D92" w:rsidR="00D45059" w:rsidRDefault="00D45059" w:rsidP="0073598F">
      <w:pPr>
        <w:pStyle w:val="NO"/>
      </w:pPr>
      <w:r>
        <w:t>NOTE:</w:t>
      </w:r>
      <w:r>
        <w:tab/>
        <w:t>A UE cannot first connect to a WLAN access network using 5GS credentials and without performing 5GS registration</w:t>
      </w:r>
      <w:r w:rsidR="00214C93">
        <w:t xml:space="preserve"> and</w:t>
      </w:r>
      <w:r>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lastRenderedPageBreak/>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233" w:name="_CR5_43"/>
      <w:bookmarkStart w:id="5234" w:name="_Toc185601313"/>
      <w:bookmarkEnd w:id="5233"/>
      <w:r>
        <w:t>5.43</w:t>
      </w:r>
      <w:r>
        <w:tab/>
        <w:t>Support for 5G Satellite Backhaul</w:t>
      </w:r>
      <w:bookmarkEnd w:id="5234"/>
    </w:p>
    <w:p w14:paraId="3194C126" w14:textId="23570A32" w:rsidR="004817F2" w:rsidRDefault="004817F2" w:rsidP="004817F2">
      <w:pPr>
        <w:pStyle w:val="Heading3"/>
      </w:pPr>
      <w:bookmarkStart w:id="5235" w:name="_CR5_43_1"/>
      <w:bookmarkStart w:id="5236" w:name="_Toc185601314"/>
      <w:bookmarkEnd w:id="5235"/>
      <w:r>
        <w:t>5.43.1</w:t>
      </w:r>
      <w:r>
        <w:tab/>
        <w:t>General</w:t>
      </w:r>
      <w:bookmarkEnd w:id="5236"/>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237" w:name="_CR5_43_2"/>
      <w:bookmarkStart w:id="5238" w:name="_Toc185601315"/>
      <w:bookmarkEnd w:id="5237"/>
      <w:r>
        <w:t>5.43.2</w:t>
      </w:r>
      <w:r>
        <w:tab/>
        <w:t>Edge Computing via UPF deployed on satellite</w:t>
      </w:r>
      <w:bookmarkEnd w:id="5238"/>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2EDF73DD" w:rsidR="00A92B4B" w:rsidRDefault="00A92B4B" w:rsidP="00695DF1">
      <w:pPr>
        <w:pStyle w:val="B1"/>
      </w:pPr>
      <w:r>
        <w:t>-</w:t>
      </w:r>
      <w:r>
        <w:tab/>
        <w:t>If the UE is accessing gNB with satellite backhaul</w:t>
      </w:r>
      <w:r w:rsidR="00214C93">
        <w:t xml:space="preserve"> and</w:t>
      </w:r>
      <w:r>
        <w:t xml:space="preserve">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239" w:name="_CR5_43_3"/>
      <w:bookmarkStart w:id="5240" w:name="_Toc185601316"/>
      <w:bookmarkEnd w:id="5239"/>
      <w:r>
        <w:lastRenderedPageBreak/>
        <w:t>5.43.3</w:t>
      </w:r>
      <w:r>
        <w:tab/>
        <w:t>Local switch for UE-to-UE communications via UPF deployed on GEO satellite</w:t>
      </w:r>
      <w:bookmarkEnd w:id="5240"/>
    </w:p>
    <w:p w14:paraId="350B4C00" w14:textId="5BBA44C3" w:rsidR="00A92B4B" w:rsidRDefault="00A92B4B" w:rsidP="00A92B4B">
      <w:pPr>
        <w:pStyle w:val="Heading4"/>
      </w:pPr>
      <w:bookmarkStart w:id="5241" w:name="_CR5_43_3_1"/>
      <w:bookmarkStart w:id="5242" w:name="_Toc185601317"/>
      <w:bookmarkEnd w:id="5241"/>
      <w:r>
        <w:t>5.43.3.1</w:t>
      </w:r>
      <w:r>
        <w:tab/>
        <w:t>General</w:t>
      </w:r>
      <w:bookmarkEnd w:id="5242"/>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243" w:name="_CR5_43_3_2"/>
      <w:bookmarkStart w:id="5244" w:name="_Toc185601318"/>
      <w:bookmarkEnd w:id="5243"/>
      <w:r>
        <w:t>5.43.3.2</w:t>
      </w:r>
      <w:r>
        <w:tab/>
        <w:t>Local switch with PSA UPF deployed on satellite</w:t>
      </w:r>
      <w:bookmarkEnd w:id="5244"/>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245" w:name="_CR5_43_3_3"/>
      <w:bookmarkStart w:id="5246" w:name="_Toc185601319"/>
      <w:bookmarkEnd w:id="5245"/>
      <w:r>
        <w:t>5.43.3.3</w:t>
      </w:r>
      <w:r>
        <w:tab/>
        <w:t>Local switch</w:t>
      </w:r>
      <w:r w:rsidR="00985055">
        <w:t>ing</w:t>
      </w:r>
      <w:r>
        <w:t xml:space="preserve"> with UL</w:t>
      </w:r>
      <w:r w:rsidR="00985055">
        <w:t xml:space="preserve"> </w:t>
      </w:r>
      <w:r>
        <w:t>CL/BP and local PSA UPF deployed on satellite</w:t>
      </w:r>
      <w:bookmarkEnd w:id="5246"/>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70672A02" w:rsidR="00A92B4B" w:rsidRDefault="00985055" w:rsidP="00A92B4B">
      <w:r>
        <w:lastRenderedPageBreak/>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w:t>
      </w:r>
      <w:r w:rsidR="00214C93">
        <w:t xml:space="preserve"> and</w:t>
      </w:r>
      <w:r w:rsidR="00A92B4B">
        <w:t xml:space="preserve">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247" w:name="_CR5_43_4"/>
      <w:bookmarkStart w:id="5248" w:name="_Toc185601320"/>
      <w:bookmarkEnd w:id="5247"/>
      <w:r>
        <w:t>5.43.4</w:t>
      </w:r>
      <w:r>
        <w:tab/>
        <w:t>Reporting of satellite backhaul to SMF</w:t>
      </w:r>
      <w:bookmarkEnd w:id="5248"/>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99093C3" w:rsidR="00A92B4B" w:rsidRDefault="00A92B4B" w:rsidP="00A92B4B">
      <w:r>
        <w:t>Satellite backhaul category refers to the type of the satellite</w:t>
      </w:r>
      <w:r w:rsidR="0028472D">
        <w:t xml:space="preserve"> (i.e. GEO, MEO, LEO or OTHERSAT, DYNAMIC_GEO, DYNAMIC_MEO, DYNAMIC_LEO</w:t>
      </w:r>
      <w:r w:rsidR="00214C93">
        <w:t xml:space="preserve"> and</w:t>
      </w:r>
      <w:r w:rsidR="0028472D">
        <w:t xml:space="preserve">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w:t>
      </w:r>
      <w:r w:rsidR="00214C93">
        <w:t xml:space="preserve"> and</w:t>
      </w:r>
      <w:r w:rsidR="0028472D">
        <w:t xml:space="preserve">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249" w:name="_CR5_43_5"/>
      <w:bookmarkStart w:id="5250" w:name="_Toc185601321"/>
      <w:bookmarkEnd w:id="5249"/>
      <w:r>
        <w:t>5.43.5</w:t>
      </w:r>
      <w:r>
        <w:tab/>
        <w:t>QoS monitoring when dynamic Satellite Backhaul is used</w:t>
      </w:r>
      <w:bookmarkEnd w:id="5250"/>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251" w:name="_CR5_44"/>
      <w:bookmarkStart w:id="5252" w:name="_Toc185601322"/>
      <w:bookmarkEnd w:id="5251"/>
      <w:r>
        <w:lastRenderedPageBreak/>
        <w:t>5.44</w:t>
      </w:r>
      <w:r>
        <w:tab/>
        <w:t>Support of Personal IoT network service</w:t>
      </w:r>
      <w:bookmarkEnd w:id="5252"/>
    </w:p>
    <w:p w14:paraId="12DB8BB1" w14:textId="77777777" w:rsidR="0030234B" w:rsidRDefault="0030234B" w:rsidP="00972E70">
      <w:pPr>
        <w:pStyle w:val="Heading3"/>
      </w:pPr>
      <w:bookmarkStart w:id="5253" w:name="_CR5_44_1"/>
      <w:bookmarkStart w:id="5254" w:name="_Toc185601323"/>
      <w:bookmarkEnd w:id="5253"/>
      <w:r>
        <w:t>5.44.1</w:t>
      </w:r>
      <w:r>
        <w:tab/>
        <w:t>General</w:t>
      </w:r>
      <w:bookmarkEnd w:id="5254"/>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r>
        <w:t>Redundant PDU session for URLLC is not supported in conjunction with PIN.</w:t>
      </w:r>
    </w:p>
    <w:p w14:paraId="1F4D8A7B" w14:textId="6A403035" w:rsidR="006514B8" w:rsidRDefault="006514B8" w:rsidP="006514B8">
      <w:pPr>
        <w:pStyle w:val="Heading3"/>
      </w:pPr>
      <w:bookmarkStart w:id="5255" w:name="_CR5_44_2"/>
      <w:bookmarkStart w:id="5256" w:name="_Toc185601324"/>
      <w:bookmarkEnd w:id="5255"/>
      <w:r>
        <w:t>5.44.2</w:t>
      </w:r>
      <w:r>
        <w:tab/>
        <w:t>UE policy delivery for PIN</w:t>
      </w:r>
      <w:bookmarkEnd w:id="5256"/>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257" w:name="_CR5_44_3"/>
      <w:bookmarkStart w:id="5258" w:name="_Toc185601325"/>
      <w:bookmarkEnd w:id="5257"/>
      <w:r>
        <w:t>5.44.3</w:t>
      </w:r>
      <w:r>
        <w:tab/>
        <w:t>Session management enhancement for PIN service support</w:t>
      </w:r>
      <w:bookmarkEnd w:id="5258"/>
    </w:p>
    <w:p w14:paraId="48DA6B6C" w14:textId="3BE4E30B" w:rsidR="006514B8" w:rsidRDefault="006514B8" w:rsidP="006514B8">
      <w:pPr>
        <w:pStyle w:val="Heading4"/>
      </w:pPr>
      <w:bookmarkStart w:id="5259" w:name="_CR5_44_3_1"/>
      <w:bookmarkStart w:id="5260" w:name="_Toc185601326"/>
      <w:bookmarkEnd w:id="5259"/>
      <w:r>
        <w:t>5.44.3.1</w:t>
      </w:r>
      <w:r>
        <w:tab/>
        <w:t>PDU Session Establishment for PIN</w:t>
      </w:r>
      <w:bookmarkEnd w:id="5260"/>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261" w:name="_CR5_44_3_2"/>
      <w:bookmarkStart w:id="5262" w:name="_Toc185601327"/>
      <w:bookmarkEnd w:id="5261"/>
      <w:r>
        <w:lastRenderedPageBreak/>
        <w:t>5.44.3.2</w:t>
      </w:r>
      <w:r>
        <w:tab/>
        <w:t>Session management related policy control</w:t>
      </w:r>
      <w:bookmarkEnd w:id="5262"/>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498D4841"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w:t>
      </w:r>
      <w:r w:rsidR="00214C93">
        <w:t xml:space="preserve"> and</w:t>
      </w:r>
      <w:r>
        <w:t xml:space="preserve">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263" w:name="_CR5_44_3_3"/>
      <w:bookmarkStart w:id="5264" w:name="_Toc185601328"/>
      <w:bookmarkEnd w:id="5263"/>
      <w:r>
        <w:t>5.44.3.3</w:t>
      </w:r>
      <w:r>
        <w:tab/>
        <w:t>Non-3GPP QoS Assistance Information</w:t>
      </w:r>
      <w:bookmarkEnd w:id="5264"/>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5B080F44"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265" w:name="_CR5_44_3_4"/>
      <w:bookmarkStart w:id="5266" w:name="_Toc185601329"/>
      <w:bookmarkEnd w:id="5265"/>
      <w:r>
        <w:t>5.44.3.4</w:t>
      </w:r>
      <w:r>
        <w:tab/>
        <w:t>Non-3GPP delay budget between PINE and PEGC</w:t>
      </w:r>
      <w:bookmarkEnd w:id="5266"/>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267" w:name="_CR5_44_4"/>
      <w:bookmarkStart w:id="5268" w:name="_Toc185601330"/>
      <w:bookmarkEnd w:id="5267"/>
      <w:r>
        <w:t>5.44.4</w:t>
      </w:r>
      <w:r>
        <w:tab/>
        <w:t>Identifiers for PIN</w:t>
      </w:r>
      <w:bookmarkEnd w:id="5268"/>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w:t>
      </w:r>
      <w:r>
        <w:lastRenderedPageBreak/>
        <w:t>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269" w:name="_CR5_45"/>
      <w:bookmarkStart w:id="5270" w:name="_Toc185601331"/>
      <w:bookmarkEnd w:id="5269"/>
      <w:r>
        <w:t>5.45</w:t>
      </w:r>
      <w:r>
        <w:tab/>
        <w:t>QoS Monitoring</w:t>
      </w:r>
      <w:bookmarkEnd w:id="5270"/>
    </w:p>
    <w:p w14:paraId="4F0263A2" w14:textId="17296D63" w:rsidR="001029D4" w:rsidRDefault="001029D4" w:rsidP="00972E70">
      <w:pPr>
        <w:pStyle w:val="Heading3"/>
      </w:pPr>
      <w:bookmarkStart w:id="5271" w:name="_CR5_45_1"/>
      <w:bookmarkStart w:id="5272" w:name="_Toc185601332"/>
      <w:bookmarkEnd w:id="5271"/>
      <w:r>
        <w:t>5.45.1</w:t>
      </w:r>
      <w:r>
        <w:tab/>
        <w:t>General</w:t>
      </w:r>
      <w:bookmarkEnd w:id="5272"/>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20D10FDC" w:rsidR="001029D4" w:rsidRDefault="00FB1520" w:rsidP="001029D4">
      <w:r>
        <w:t xml:space="preserve">The SMF may also configure </w:t>
      </w:r>
      <w:r w:rsidR="00A92D68">
        <w:t xml:space="preserve">NG </w:t>
      </w:r>
      <w:r>
        <w:t>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304B84FE" w14:textId="348D13E1" w:rsidR="00A92D68" w:rsidRDefault="00A92D68" w:rsidP="001029D4">
      <w:r>
        <w:t xml:space="preserve">Based on configuration, the AMF knows that the QoS monitoring feature is supported by all NG RAN nodes in an area. The AMF shall, when configured, inform the SMF about the support of the QoS monitoring feature by sending the parameter NG RAN QoS monitoring capability during PDU Session establishment, PDU Session modification, Service request and UE mobility procedures. The SMF determines whether QoS monitoring is possible or not for the PDU Session based on whether the NG RAN QoS monitoring capability is received (or not) from the AMF and the QoS monitoring capability of the UPF. QoS monitoring is possible if the SMF has received the NG RAN QoS monitoring capability in the last message received from AMF (i.e. Nsmf_PDUSession_CreateSMContext or Nsmf_PDUSession_UpdateSMContext service operation) and the UPF also supports the QoS monitoring capability. </w:t>
      </w:r>
      <w:r>
        <w:lastRenderedPageBreak/>
        <w:t>Otherwise, QoS monitoring is not possible for the PDU Session. The SMF may need to notify the PCF when the support for QoS monitoring has changed as described in clause 6.1.3.5 of TS 23.503 [45].</w:t>
      </w:r>
    </w:p>
    <w:p w14:paraId="61674FFE" w14:textId="0C659681"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273" w:name="_CR5_45_2"/>
      <w:bookmarkStart w:id="5274" w:name="_Toc185601333"/>
      <w:bookmarkEnd w:id="5273"/>
      <w:r>
        <w:t>5.45.2</w:t>
      </w:r>
      <w:r>
        <w:tab/>
        <w:t>Packet delay monitoring</w:t>
      </w:r>
      <w:bookmarkEnd w:id="5274"/>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275" w:name="_CR5_45_3"/>
      <w:bookmarkStart w:id="5276" w:name="_Toc185601334"/>
      <w:bookmarkEnd w:id="5275"/>
      <w:r>
        <w:t>5.45.</w:t>
      </w:r>
      <w:r w:rsidR="001029D4">
        <w:t>3</w:t>
      </w:r>
      <w:r>
        <w:tab/>
        <w:t>Congestion information monitoring</w:t>
      </w:r>
      <w:bookmarkEnd w:id="5276"/>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035F92D"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277" w:name="_CR5_45_4"/>
      <w:bookmarkStart w:id="5278" w:name="_Toc185601335"/>
      <w:bookmarkEnd w:id="5277"/>
      <w:r>
        <w:t>5.45.</w:t>
      </w:r>
      <w:r w:rsidR="001029D4">
        <w:t>4</w:t>
      </w:r>
      <w:r>
        <w:tab/>
        <w:t>Data rate monitoring</w:t>
      </w:r>
      <w:bookmarkEnd w:id="5278"/>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279" w:name="_CR5_45_5"/>
      <w:bookmarkStart w:id="5280" w:name="_Toc185601336"/>
      <w:bookmarkEnd w:id="5279"/>
      <w:r>
        <w:t>5.45.</w:t>
      </w:r>
      <w:r w:rsidR="001029D4">
        <w:t>5</w:t>
      </w:r>
      <w:r w:rsidR="003D25E4">
        <w:tab/>
        <w:t>Void</w:t>
      </w:r>
      <w:bookmarkEnd w:id="5280"/>
    </w:p>
    <w:p w14:paraId="3A132085" w14:textId="1B5740B8" w:rsidR="002B09F2" w:rsidRDefault="002B09F2" w:rsidP="003B7084"/>
    <w:p w14:paraId="22980822" w14:textId="77777777" w:rsidR="006514B8" w:rsidRDefault="006514B8" w:rsidP="006514B8">
      <w:pPr>
        <w:pStyle w:val="Heading2"/>
      </w:pPr>
      <w:bookmarkStart w:id="5281" w:name="_CR5_46"/>
      <w:bookmarkStart w:id="5282" w:name="_Toc185601337"/>
      <w:bookmarkEnd w:id="5281"/>
      <w:r>
        <w:lastRenderedPageBreak/>
        <w:t>5.46</w:t>
      </w:r>
      <w:r>
        <w:tab/>
        <w:t>Assistance to AI/ML Operations in the Application Layer</w:t>
      </w:r>
      <w:bookmarkEnd w:id="5282"/>
    </w:p>
    <w:p w14:paraId="745F0570" w14:textId="77777777" w:rsidR="006514B8" w:rsidRDefault="006514B8" w:rsidP="00972E70">
      <w:pPr>
        <w:pStyle w:val="Heading3"/>
      </w:pPr>
      <w:bookmarkStart w:id="5283" w:name="_CR5_46_1"/>
      <w:bookmarkStart w:id="5284" w:name="_Toc185601338"/>
      <w:bookmarkEnd w:id="5283"/>
      <w:r>
        <w:t>5.46.1</w:t>
      </w:r>
      <w:r>
        <w:tab/>
        <w:t>General</w:t>
      </w:r>
      <w:bookmarkEnd w:id="5284"/>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7EBEDE64"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w:t>
      </w:r>
      <w:r w:rsidR="00214C93">
        <w:t xml:space="preserve"> and</w:t>
      </w:r>
      <w:r w:rsidR="00FA5436">
        <w:t xml:space="preserve">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238AD81"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w:t>
      </w:r>
      <w:r w:rsidR="00214C93">
        <w:t xml:space="preserve"> and</w:t>
      </w:r>
      <w:r>
        <w:t xml:space="preserve">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lastRenderedPageBreak/>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285" w:name="_CR5_46_2"/>
      <w:bookmarkStart w:id="5286" w:name="_Toc185601339"/>
      <w:bookmarkEnd w:id="5285"/>
      <w:r>
        <w:t>5.46.2</w:t>
      </w:r>
      <w:r>
        <w:tab/>
      </w:r>
      <w:r w:rsidR="00A13197">
        <w:t xml:space="preserve">Member UE </w:t>
      </w:r>
      <w:r>
        <w:t>selection assistance functionality for application operation</w:t>
      </w:r>
      <w:bookmarkEnd w:id="5286"/>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733D9A6" w:rsidR="006514B8" w:rsidRDefault="006514B8" w:rsidP="006514B8">
      <w:r>
        <w:t xml:space="preserve">The </w:t>
      </w:r>
      <w:r w:rsidR="00A13197">
        <w:t xml:space="preserve">Member UE </w:t>
      </w:r>
      <w:r>
        <w:t>selection assistance functionality shall be hosted by NEF</w:t>
      </w:r>
      <w:r w:rsidR="00214C93">
        <w:t xml:space="preserve"> and</w:t>
      </w:r>
      <w:r>
        <w:t xml:space="preserve">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5E5587BF"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optionally (a) time window(s)</w:t>
      </w:r>
      <w:r w:rsidR="00214C93">
        <w:t xml:space="preserve"> and</w:t>
      </w:r>
      <w:r>
        <w:t xml:space="preserve">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70E8F739"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w:t>
      </w:r>
      <w:r w:rsidR="00214C93">
        <w:t xml:space="preserve"> and</w:t>
      </w:r>
      <w:r>
        <w:t xml:space="preserve">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287" w:name="_CR5_47"/>
      <w:bookmarkStart w:id="5288" w:name="_Toc185601340"/>
      <w:bookmarkEnd w:id="5287"/>
      <w:r>
        <w:lastRenderedPageBreak/>
        <w:t>5.47</w:t>
      </w:r>
      <w:r>
        <w:tab/>
        <w:t>Support for Network Controlled Repeater (NCR)</w:t>
      </w:r>
      <w:bookmarkEnd w:id="5288"/>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2090E426" w14:textId="2DFD6BF5" w:rsidR="00A92D68" w:rsidRPr="001B7C50" w:rsidRDefault="00A92D68" w:rsidP="00A92D68">
      <w:pPr>
        <w:pStyle w:val="Heading2"/>
      </w:pPr>
      <w:bookmarkStart w:id="5289" w:name="_CR5_48"/>
      <w:bookmarkStart w:id="5290" w:name="_Toc185601341"/>
      <w:bookmarkEnd w:id="5289"/>
      <w:r>
        <w:t>5.48</w:t>
      </w:r>
      <w:r>
        <w:tab/>
        <w:t>Subscription-based routing to a target core network</w:t>
      </w:r>
      <w:bookmarkEnd w:id="5290"/>
    </w:p>
    <w:p w14:paraId="718D5706" w14:textId="305C2FF1" w:rsidR="00A92D68" w:rsidRPr="001B7C50" w:rsidRDefault="00A92D68" w:rsidP="00A92D68">
      <w:pPr>
        <w:pStyle w:val="Heading3"/>
      </w:pPr>
      <w:bookmarkStart w:id="5291" w:name="_CR5_48_1"/>
      <w:bookmarkStart w:id="5292" w:name="_Toc185601342"/>
      <w:bookmarkEnd w:id="5291"/>
      <w:r>
        <w:t>5.48.1</w:t>
      </w:r>
      <w:r>
        <w:tab/>
        <w:t>Overview</w:t>
      </w:r>
      <w:bookmarkEnd w:id="5292"/>
    </w:p>
    <w:p w14:paraId="37183E70" w14:textId="7C3AAB0B" w:rsidR="00A92D68" w:rsidRDefault="00A92D68" w:rsidP="00A92D68">
      <w:r>
        <w:t>The "subscription-based routing to a target core network" feature forwards traffic related with a UE to a target (partner) PLMN as specified in clauses 4.2.3 and 4.2.4.</w:t>
      </w:r>
    </w:p>
    <w:p w14:paraId="14AAD906" w14:textId="190DFBEF" w:rsidR="00A92D68" w:rsidRDefault="00A92D68" w:rsidP="00A92D68">
      <w:r>
        <w:t>This subscription-based routing to a target core network feature may apply to all signalling and User Plane traffic related to a UE or only to the SM signalling and User Plane traffic related to the PDU sessions established by the UE to some DNN(s) and/or S-NSSAI(s) and/or related to a SUPI range and/or subscription data.</w:t>
      </w:r>
    </w:p>
    <w:p w14:paraId="56507D7C" w14:textId="4F9B8790" w:rsidR="00A92D68" w:rsidRDefault="00A92D68" w:rsidP="002C13BE">
      <w:pPr>
        <w:pStyle w:val="NO"/>
      </w:pPr>
      <w:r>
        <w:t>NOTE:</w:t>
      </w:r>
      <w:r>
        <w:tab/>
        <w:t>This function assumes relevant SLA between the HPLMN of the UE and the target PLMN.</w:t>
      </w:r>
    </w:p>
    <w:p w14:paraId="514A89BB" w14:textId="2210F9AB" w:rsidR="00A92D68" w:rsidRPr="001B7C50" w:rsidRDefault="00A92D68" w:rsidP="00A92D68">
      <w:r>
        <w:t>The NF/NF Service discovery and selection mechanisms for serving the UE (all signalling and User Plane traffic) or a PDU session (corresponding SM signalling and User Plane traffic) in the target PLMN makes use of a corresponding Routing Indicator, or SUPI range, or S-NSSAI(s) and DNN(s) as defined in clauses 6.3.1 and 6.3.8 to discover and select a NF/NF Service in the target network.</w:t>
      </w:r>
    </w:p>
    <w:p w14:paraId="608ECFAA" w14:textId="5AC38AE0" w:rsidR="00CA5447" w:rsidRDefault="00CA5447" w:rsidP="00CA5447">
      <w:pPr>
        <w:pStyle w:val="Heading2"/>
      </w:pPr>
      <w:bookmarkStart w:id="5293" w:name="_CR5_49"/>
      <w:bookmarkStart w:id="5294" w:name="_Toc185601343"/>
      <w:bookmarkEnd w:id="5293"/>
      <w:r>
        <w:t>5.49</w:t>
      </w:r>
      <w:r>
        <w:tab/>
        <w:t>Support for Mobile gNB with Wireless Access Backhauling (MWAB)</w:t>
      </w:r>
      <w:bookmarkEnd w:id="5294"/>
    </w:p>
    <w:p w14:paraId="28E39F2A" w14:textId="6EE0E7E2" w:rsidR="00CA5447" w:rsidRDefault="00CA5447" w:rsidP="00CA5447">
      <w:pPr>
        <w:pStyle w:val="Heading3"/>
      </w:pPr>
      <w:bookmarkStart w:id="5295" w:name="_CR5_49_1"/>
      <w:bookmarkStart w:id="5296" w:name="_Toc185601344"/>
      <w:bookmarkEnd w:id="5295"/>
      <w:r>
        <w:t>5.49.1</w:t>
      </w:r>
      <w:r>
        <w:tab/>
        <w:t>General</w:t>
      </w:r>
      <w:bookmarkEnd w:id="5296"/>
    </w:p>
    <w:p w14:paraId="7CB4E458" w14:textId="44D6435B" w:rsidR="00CA5447" w:rsidRDefault="00CA5447" w:rsidP="00CA5447">
      <w:pPr>
        <w:pStyle w:val="Heading4"/>
      </w:pPr>
      <w:bookmarkStart w:id="5297" w:name="_CR5_49_1_1"/>
      <w:bookmarkStart w:id="5298" w:name="_Toc185601345"/>
      <w:bookmarkEnd w:id="5297"/>
      <w:r>
        <w:t>5.49.1.1</w:t>
      </w:r>
      <w:r>
        <w:tab/>
        <w:t>Principles and functional entities</w:t>
      </w:r>
      <w:bookmarkEnd w:id="5298"/>
    </w:p>
    <w:p w14:paraId="68E56B5B" w14:textId="77777777" w:rsidR="00CA5447" w:rsidRDefault="00CA5447" w:rsidP="00CA5447">
      <w:r>
        <w:t>Mobile gNB with Wireless Access Backhauling (MWAB) provides an NR access link to UEs in proximity and connects to the 5GC serving the UE through an IP connectivity provided by a Backhaul PDU session(s), as illustrated in figure 5.49.1.1-1. The MWAB consists of a gNB component (MWAB-gNB) and a UE component (MWAB-UE). The MWAB-gNB is based on the gNB functionality specified in TS 38.300 [27] and TS 38.401 [42]. The MWAB may be mounted on a moving vehicle and may serve UEs inside or outside the vehicle.</w:t>
      </w:r>
    </w:p>
    <w:p w14:paraId="1A8F8AC3" w14:textId="5F3E8FF9" w:rsidR="00CA5447" w:rsidRDefault="00CA5447" w:rsidP="00CA5447">
      <w:r>
        <w:t>The MWAB-UE establishes the IP connectivity for the backhaul links for the MWAB-gNB, via NR Uu, using the existing registration procedure and PDU session establishment procedure. The backhaul links are between the MWAB-gNB and entities of the network (e.g. AMF, UPF, other gNBs and OAM server) that a MWAB-gNB cell serves. The IP connectivity provided by the MWAB-UE may be either via the same PLMN/SNPN that the MWAB-gNB serves or a different PLMN/SNPN, depend</w:t>
      </w:r>
      <w:r w:rsidR="008608DF">
        <w:t xml:space="preserve">ing </w:t>
      </w:r>
      <w:r>
        <w:t>on the MWAB-UE PLMN selection mechanism as specified in TS 23.122 [17]. Different possible deployment scenarios are presented in Annex S.</w:t>
      </w:r>
    </w:p>
    <w:p w14:paraId="6F6910E1" w14:textId="19B060EA" w:rsidR="00F176F5" w:rsidRDefault="00F176F5" w:rsidP="007E16B7">
      <w:pPr>
        <w:pStyle w:val="NO"/>
      </w:pPr>
      <w:r>
        <w:lastRenderedPageBreak/>
        <w:t>NOTE 1:</w:t>
      </w:r>
      <w:r>
        <w:tab/>
        <w:t>It is assumed that there is no address translation affecting the IP layer of the backhauling interfaces. The entity allocating the IP address (either the BH-SMF or the BH-UPF or an external server) ensures that the IP address is visible on the N6 reference point to the MWAB Broadcasted PLMN, i.e. no NAT is used on the BH-UPF based on the dedicated S-NSSAI(s) and DNN(s) for MWAB operation.</w:t>
      </w:r>
    </w:p>
    <w:p w14:paraId="2405E8E3" w14:textId="46BA2D4F" w:rsidR="00CA5447" w:rsidRDefault="00CA5447" w:rsidP="00CA5447">
      <w:r>
        <w:t>MWAB operation supports both PLMN and SNPN cases. When the MWAB-gNB is serving a PLMN, the UEs served by MWAB may be non-roaming or roaming in the MWAB Broadcasted PLMN. In case the MWAB-gNB is serving a SNPN, the subscribed SNPN of the UEs may be different from the MWAB Announced SNPN. The UEs served by the MWAB are not aware of the network serving the MWAB-UE.</w:t>
      </w:r>
    </w:p>
    <w:bookmarkStart w:id="5299" w:name="_CRFigure5_49_1_11"/>
    <w:p w14:paraId="3774954C" w14:textId="229DD92C" w:rsidR="002A1388" w:rsidRDefault="002A1388" w:rsidP="007E16B7">
      <w:pPr>
        <w:pStyle w:val="TH"/>
      </w:pPr>
      <w:r>
        <w:object w:dxaOrig="10485" w:dyaOrig="4861" w14:anchorId="076AADE5">
          <v:shape id="_x0000_i1125" type="#_x0000_t75" style="width:448.9pt;height:208.5pt" o:ole="">
            <v:imagedata r:id="rId209" o:title=""/>
          </v:shape>
          <o:OLEObject Type="Embed" ProgID="Visio.Drawing.15" ShapeID="_x0000_i1125" DrawAspect="Content" ObjectID="_1796214435" r:id="rId210"/>
        </w:object>
      </w:r>
    </w:p>
    <w:p w14:paraId="33E04DB5" w14:textId="4E052BF8" w:rsidR="00CA5447" w:rsidRDefault="00CA5447" w:rsidP="00CA5447">
      <w:pPr>
        <w:pStyle w:val="TF"/>
      </w:pPr>
      <w:r>
        <w:t xml:space="preserve">Figure </w:t>
      </w:r>
      <w:bookmarkEnd w:id="5299"/>
      <w:r>
        <w:t>5.49.1.1-1: MWAB architecture for 5GS</w:t>
      </w:r>
    </w:p>
    <w:p w14:paraId="4BAB0A3B" w14:textId="19F37F1E" w:rsidR="00CA5447" w:rsidRDefault="00CA5447" w:rsidP="00CA5447">
      <w:pPr>
        <w:pStyle w:val="NO"/>
      </w:pPr>
      <w:r>
        <w:t>NOTE </w:t>
      </w:r>
      <w:r w:rsidR="00F176F5">
        <w:t>2</w:t>
      </w:r>
      <w:r>
        <w:t>:</w:t>
      </w:r>
      <w:r>
        <w:tab/>
        <w:t>In this Release, the CU/DU split of the MWAB-gNB is not supported.</w:t>
      </w:r>
    </w:p>
    <w:p w14:paraId="4F673C0D" w14:textId="2D605946" w:rsidR="00CA5447" w:rsidRDefault="00CA5447" w:rsidP="00CA5447">
      <w:pPr>
        <w:pStyle w:val="NO"/>
      </w:pPr>
      <w:r>
        <w:t>NOTE </w:t>
      </w:r>
      <w:r w:rsidR="00F176F5">
        <w:t>3</w:t>
      </w:r>
      <w:r>
        <w:t>:</w:t>
      </w:r>
      <w:r>
        <w:tab/>
        <w:t>The interface between MWAB-UE and MWAB-gNB is implementation based and not in scope of this specification.</w:t>
      </w:r>
    </w:p>
    <w:p w14:paraId="541CD61E" w14:textId="644D8ED2" w:rsidR="00CA5447" w:rsidRDefault="00CA5447" w:rsidP="00257279">
      <w:r>
        <w:t>MWAB-UE has a single NR Uu hop to the</w:t>
      </w:r>
      <w:r w:rsidR="008608DF">
        <w:t xml:space="preserve"> BH</w:t>
      </w:r>
      <w:r>
        <w:t xml:space="preserve"> NG-RAN, using either TN or NTN access technology. The NR Uu access link between the MWAB-gNB and the served UE(s) does not use NTN access technology. 5G MOCN can be supported by the MWAB-gNB.</w:t>
      </w:r>
    </w:p>
    <w:p w14:paraId="69B2973A" w14:textId="77777777" w:rsidR="00CA5447" w:rsidRDefault="00CA5447" w:rsidP="00CA5447">
      <w:r>
        <w:t>The details of the MWAB configuration/provisioning process are described in clause 5.49.2.</w:t>
      </w:r>
    </w:p>
    <w:p w14:paraId="5C25F3F1" w14:textId="77777777" w:rsidR="00CA5447" w:rsidRDefault="00CA5447" w:rsidP="00CA5447">
      <w:r>
        <w:t>In order to operate as MWAB, the MWAB-gNB component and MWAB-UE component are authorized and controlled separately. The detailed procedures for the authorization of MWAB are described in clause 5.49.3.</w:t>
      </w:r>
    </w:p>
    <w:p w14:paraId="04F330E2" w14:textId="34010A8C" w:rsidR="008608DF" w:rsidRDefault="008608DF" w:rsidP="00CA5447">
      <w:r>
        <w:t>When UE(s) are served by MWAB, the MWAB-gNB provides additional User Location Information to the 5GC as described in clause 5.49.4.</w:t>
      </w:r>
    </w:p>
    <w:p w14:paraId="39EEF6E7" w14:textId="22FF6143" w:rsidR="00CA5447" w:rsidRDefault="00CA5447" w:rsidP="00CA5447">
      <w:r>
        <w:t>Service continuity for the UE(s) served by the MWAB-gNB is supported when the MWAB moves</w:t>
      </w:r>
      <w:r w:rsidR="008608DF">
        <w:t>. The</w:t>
      </w:r>
      <w:r>
        <w:t xml:space="preserve"> UE(s) move or do not move together with the MWAB. The detailed procedures for the support of mobility are described in clause 5.49.5.</w:t>
      </w:r>
    </w:p>
    <w:p w14:paraId="185D908B" w14:textId="3AB066A7" w:rsidR="00CA5447" w:rsidRDefault="00CA5447" w:rsidP="00CA5447">
      <w:r>
        <w:t>The MWAB shall be able to serve UE(s) without any MWAB-specific enhancements. For some operations, the MWAB may be configured to provide access</w:t>
      </w:r>
      <w:r w:rsidR="008608DF">
        <w:t xml:space="preserve"> only</w:t>
      </w:r>
      <w:r>
        <w:t xml:space="preserve"> to certain UEs. Existing access control mechanisms, e.g. CAG control, can be used to manage the UE(s)'s access to the MWAB-gNB. The details of the access control </w:t>
      </w:r>
      <w:r w:rsidR="008608DF">
        <w:t xml:space="preserve">for </w:t>
      </w:r>
      <w:r>
        <w:t>the UEs served by MWAB are described in clause 5.49.6.</w:t>
      </w:r>
    </w:p>
    <w:p w14:paraId="648F06F2" w14:textId="77777777" w:rsidR="00CA5447" w:rsidRDefault="00CA5447" w:rsidP="00CA5447">
      <w:r>
        <w:t>The LCS framework as defined in TS 23.273 [87] is used for providing the location service to the UE(s) served by MWAB. Details on supporting the LCS over MWAB are described in clause 5.49.7.</w:t>
      </w:r>
    </w:p>
    <w:p w14:paraId="4F8CB44E" w14:textId="2FD726BF" w:rsidR="00CA5447" w:rsidRDefault="00CA5447" w:rsidP="00CA5447">
      <w:r>
        <w:t>Regulatory services (e.g. emergency services, priority services) can be supported by the MWAB</w:t>
      </w:r>
      <w:r w:rsidR="00214C93">
        <w:t xml:space="preserve"> and</w:t>
      </w:r>
      <w:r>
        <w:t xml:space="preserve"> the details are provided in clause 5.49.8.</w:t>
      </w:r>
    </w:p>
    <w:p w14:paraId="12DE4B36" w14:textId="42B57F7B" w:rsidR="002A1388" w:rsidRDefault="002A1388" w:rsidP="002A1388">
      <w:bookmarkStart w:id="5300" w:name="_CR5_49_2_3"/>
      <w:bookmarkStart w:id="5301" w:name="_CR5_49_2"/>
      <w:bookmarkEnd w:id="5300"/>
      <w:bookmarkEnd w:id="5301"/>
      <w:r>
        <w:t>Details on MWAB-gNB's Xn connection are specified in TS 38.401 [42].</w:t>
      </w:r>
    </w:p>
    <w:p w14:paraId="29FC4592" w14:textId="6CB27E5D" w:rsidR="00CA30AC" w:rsidRDefault="00CA30AC" w:rsidP="00214C93">
      <w:pPr>
        <w:pStyle w:val="Heading4"/>
      </w:pPr>
      <w:bookmarkStart w:id="5302" w:name="_Toc185601346"/>
      <w:r>
        <w:lastRenderedPageBreak/>
        <w:t>5.49.1.2</w:t>
      </w:r>
      <w:r>
        <w:tab/>
        <w:t>Backhaul PDU Session handling for MWAB</w:t>
      </w:r>
      <w:bookmarkEnd w:id="5302"/>
    </w:p>
    <w:p w14:paraId="22B19DE2" w14:textId="77777777" w:rsidR="00CA30AC" w:rsidRDefault="00CA30AC" w:rsidP="00CA30AC">
      <w:r>
        <w:t>The use of multiple BH PDU Sessions for MWAB-gNB N2, N3, Xn interfaces and OAM access is based on configuration from OAM of the MWAB Broadcasted PLMN/SNPN.</w:t>
      </w:r>
    </w:p>
    <w:p w14:paraId="26589FF1" w14:textId="77777777" w:rsidR="00CA30AC" w:rsidRDefault="00CA30AC" w:rsidP="00CA30AC">
      <w:r>
        <w:t>The MWAB-gNB requests BH PDU Session(s) from the MWAB-UE by providing corresponding traffic descriptors specified in TS 23.503 [45] and TS 24.526 [110], via the implementation based internal communication between the MWAB-gNB and the MWAB-UE.</w:t>
      </w:r>
    </w:p>
    <w:p w14:paraId="4FA8089F" w14:textId="77777777" w:rsidR="00CA30AC" w:rsidRDefault="00CA30AC" w:rsidP="00CA30AC">
      <w:r>
        <w:t>The MWAB-UE establishes, modifies BH PDU Sessions based on the received traffic descriptors from MWAB-gNB, configured URSP rules, and local configuration.</w:t>
      </w:r>
    </w:p>
    <w:p w14:paraId="1EE5193C" w14:textId="77777777" w:rsidR="00CA30AC" w:rsidRDefault="00CA30AC" w:rsidP="007E16B7">
      <w:pPr>
        <w:pStyle w:val="NO"/>
      </w:pPr>
      <w:r>
        <w:t>NOTE:</w:t>
      </w:r>
      <w:r>
        <w:tab/>
        <w:t>The MWAB-gNB, acting as upper layer of the MWAB-UE described in TS 24.526 [110], can categorize the traffic in different ways (e.g. based on different interfaces Xn/N2/N3/OAM, or nature of the traffic (control signalling vs user plane traffic), or slices supported by the MWAB-gNB) and provides corresponding traffic descriptors to MWAB-UE. The internal communication details between MWAB-gNB and MWAB-UE is outside the scope of this specification. For slice information based categorization, see clause 5.49.1.4.</w:t>
      </w:r>
    </w:p>
    <w:p w14:paraId="68FB5E23" w14:textId="1A7F8ACB" w:rsidR="00214C93" w:rsidRDefault="00214C93" w:rsidP="00214C93">
      <w:pPr>
        <w:pStyle w:val="Heading4"/>
      </w:pPr>
      <w:bookmarkStart w:id="5303" w:name="_Toc185601347"/>
      <w:r>
        <w:t>5.49.1.3</w:t>
      </w:r>
      <w:r>
        <w:tab/>
        <w:t>Support of QoS for UEs served by a MWAB</w:t>
      </w:r>
      <w:bookmarkEnd w:id="5303"/>
    </w:p>
    <w:p w14:paraId="0CC25D1C" w14:textId="77777777" w:rsidR="00214C93" w:rsidRDefault="00214C93" w:rsidP="00214C93">
      <w:r>
        <w:t>The MWAB-UE considers the traffic from the MWAB-gNB as application layer traffic and applies the related QoS handling as specified in clause 5.7 for BH PDU Session(s). The MWAB-UE may establish and modify the BH PDU Sessions based on necessary information provided by MWAB-gNB (e.g. according to the QoS requirements identified by the MWAB-gNB based on the QoS information of the PDU Session(s) in the UE contexts of the MWAB-gNB and/or based on OAM configuration) via implementation-based internal communication between MWAB-gNB and MWAB-UE.</w:t>
      </w:r>
    </w:p>
    <w:p w14:paraId="7DE2F31B" w14:textId="77777777" w:rsidR="00214C93" w:rsidRDefault="00214C93" w:rsidP="00214C93">
      <w:r>
        <w:t>Based on configuration and traffic mapping specified in TS 38.414 [195] and clause 5.7.1.5, the MWAB-gNB (in the Uplink direction) and the UPFs (in the Downlink direction) in the MWAB Broadcasted PLMN/SNPN set proper marking information (DSCP) for the N3 GTP-U traffic for the UE(s) served by the MWAB-gNB. The MWAB gNB additionally marks the DSCP value based on configuration for N2, N3, Xn and OAM traffic it sources, i.e. not related to PDU Sessions(s) of the UE.</w:t>
      </w:r>
    </w:p>
    <w:p w14:paraId="35596B6D" w14:textId="77777777" w:rsidR="00214C93" w:rsidRDefault="00214C93" w:rsidP="00214C93">
      <w:r>
        <w:t>The MWAB-gNB provides the information to the MWAB-UE for the mapping of DSCP values used for N3 traffic in the MWAB Broadcasted PLMN/SNPN to QoS flows to be used in the BH PLMN/SNPN (including the required Packet Filter Set for filtering of packets) and the corresponding QoS requirements (e.g. QoS Flow level parameters including e.g. 5QI). The MWAB-UE then initiates PDU session establishment or modification procedure to establish or update the BH PDU session(s) for N3 traffic delivery based on the received information.</w:t>
      </w:r>
    </w:p>
    <w:p w14:paraId="65F4B81D" w14:textId="77777777" w:rsidR="00214C93" w:rsidRDefault="00214C93" w:rsidP="00214C93">
      <w:r>
        <w:t>Based on the information provided by the MWAB-gNB and received during the PDU session establishment/modification, the MWAB-UE processes the UL N3 traffic as described in clause 5.7.1.7. The BH UPF processes the DL N3 traffic as described in clause 5.7.1.6.</w:t>
      </w:r>
    </w:p>
    <w:p w14:paraId="7F38C83E" w14:textId="77777777" w:rsidR="00214C93" w:rsidRDefault="00214C93" w:rsidP="00214C93">
      <w:r>
        <w:t>The MWAB-UE may indicate to the MWAB-gNB the current BH PDU Session's QoS Flow level QoS parameters, e.g. for admission control of the QoS-Flows of the UEs served by the MWAB.</w:t>
      </w:r>
    </w:p>
    <w:p w14:paraId="4A80040A" w14:textId="77777777" w:rsidR="00214C93" w:rsidRDefault="00214C93" w:rsidP="007E16B7">
      <w:pPr>
        <w:pStyle w:val="EditorsNote"/>
      </w:pPr>
      <w:r>
        <w:t>Editor's note:</w:t>
      </w:r>
      <w:r>
        <w:tab/>
        <w:t>The handling of Xn is FFS.</w:t>
      </w:r>
    </w:p>
    <w:p w14:paraId="536A1CFF" w14:textId="1160ACD6" w:rsidR="00ED6B83" w:rsidRDefault="00ED6B83" w:rsidP="00ED6B83">
      <w:pPr>
        <w:pStyle w:val="Heading4"/>
      </w:pPr>
      <w:bookmarkStart w:id="5304" w:name="_Toc185601348"/>
      <w:r>
        <w:t>5.49.1.4</w:t>
      </w:r>
      <w:r>
        <w:tab/>
        <w:t>Support of network slicing for UEs served by a MWAB</w:t>
      </w:r>
      <w:bookmarkEnd w:id="5304"/>
    </w:p>
    <w:p w14:paraId="6BACC3CA" w14:textId="77777777" w:rsidR="00ED6B83" w:rsidRDefault="00ED6B83" w:rsidP="00ED6B83">
      <w:r>
        <w:t>A MWAB-gNB can be configured to associate S-NSSAI(s) in the MWAB-Broadcasted PLMN/SNPN to the traffic descriptor for selection of the BH PDU Sessions parameters e.g. use dedicated S-NSSAI in BH PLMN. If no such association exists for a specific S-NSSAIs of the MWAB Broadcasted PLMN/SNPN, the MWAB-gNB associates this S-NSSAI to default traffic descriptors for the selection of BH PDU Session(s) for the related N2 and/or N3 backhauling. The MWAB-gNB requests the BH PDU sessions as specified in clause 5.49.1.2.</w:t>
      </w:r>
    </w:p>
    <w:p w14:paraId="2046545E" w14:textId="77777777" w:rsidR="00ED6B83" w:rsidRDefault="00ED6B83" w:rsidP="00ED6B83">
      <w:r>
        <w:t>When the MWAB-gNB obtains the S-NSSAI of a UE PDU Sessions from the UE PDU session context during PDU session establishment, it checks whether a configured association exists for the S-NSSAI of the PDU session of the UE and, if so, it uses the related BH PDU session for the UE's PDU Session.</w:t>
      </w:r>
    </w:p>
    <w:p w14:paraId="249759B0" w14:textId="77777777" w:rsidR="00ED6B83" w:rsidRDefault="00ED6B83" w:rsidP="00ED6B83">
      <w:r>
        <w:lastRenderedPageBreak/>
        <w:t>If a new BH PDU Session needs to be established for supporting a UE's traffic for a S-NSSAI in the MWAB-Broadcasted PLMN/SNPN, after the completion of the PDU session establishment procedure, the MWAB-UE may trigger a PDU session resource modification procedure to shift the N3 traffic for the UE to the new BH PDU sessions.</w:t>
      </w:r>
    </w:p>
    <w:p w14:paraId="131B1801" w14:textId="77777777" w:rsidR="00ED6B83" w:rsidRDefault="00ED6B83" w:rsidP="007E16B7">
      <w:pPr>
        <w:pStyle w:val="NO"/>
      </w:pPr>
      <w:r>
        <w:t>NOTE:</w:t>
      </w:r>
      <w:r>
        <w:tab/>
        <w:t>Due to the limitation of the maximum number of PDU sessions supported by a UE, it is expected that there can only be a small number of dedicated BH PDU sessions for specific S-NSSAI(s) in the MWAB-broadcasted PLMN.</w:t>
      </w:r>
    </w:p>
    <w:p w14:paraId="32F18B91" w14:textId="4BEF5B39" w:rsidR="003179F5" w:rsidRDefault="003179F5" w:rsidP="003179F5">
      <w:pPr>
        <w:pStyle w:val="Heading3"/>
      </w:pPr>
      <w:bookmarkStart w:id="5305" w:name="_Toc185601349"/>
      <w:r>
        <w:t>5.49.</w:t>
      </w:r>
      <w:r w:rsidR="00B17A16">
        <w:t>2</w:t>
      </w:r>
      <w:r>
        <w:tab/>
        <w:t>Configuration of the MWAB</w:t>
      </w:r>
      <w:bookmarkEnd w:id="5305"/>
    </w:p>
    <w:p w14:paraId="246B4919" w14:textId="5B45E564" w:rsidR="003179F5" w:rsidRDefault="003179F5" w:rsidP="003179F5">
      <w:pPr>
        <w:pStyle w:val="Heading4"/>
      </w:pPr>
      <w:bookmarkStart w:id="5306" w:name="_CR5_49_3_1"/>
      <w:bookmarkStart w:id="5307" w:name="_CR5_49_2_1"/>
      <w:bookmarkStart w:id="5308" w:name="_Toc185601350"/>
      <w:bookmarkEnd w:id="5306"/>
      <w:bookmarkEnd w:id="5307"/>
      <w:r>
        <w:t>5.49.</w:t>
      </w:r>
      <w:r w:rsidR="00B17A16">
        <w:t>2</w:t>
      </w:r>
      <w:r>
        <w:t>.1</w:t>
      </w:r>
      <w:r>
        <w:tab/>
        <w:t>Configuration of the MWAB-UE</w:t>
      </w:r>
      <w:bookmarkEnd w:id="5308"/>
    </w:p>
    <w:p w14:paraId="1901E301" w14:textId="48BD763A" w:rsidR="003179F5" w:rsidRDefault="003179F5" w:rsidP="003179F5">
      <w:r>
        <w:t>The MWAB-UE manages the BH PDU Session(s) for the MWAB operation based on the configuration by the HPLMN or Subscribed SNPN of the MWAB-UE. The configuration of the MWAB-UE can be UE Local Configuration, or URSP rules as defined in TS 23.503 [45], for the determination of the proper PDU session parameters, e.g. the DNN, S-NSSAI, the SSC Mode, etc. The URSP rules can be preconfigured or provisioned to the MWAB-UE by its HPLMN using UE Policy delivery as described in clause 4.2.4.3 of TS 23.502 [3].</w:t>
      </w:r>
    </w:p>
    <w:p w14:paraId="36BF00F4" w14:textId="7FDF47CD" w:rsidR="003179F5" w:rsidRDefault="003179F5" w:rsidP="003179F5">
      <w:pPr>
        <w:pStyle w:val="Heading4"/>
      </w:pPr>
      <w:bookmarkStart w:id="5309" w:name="_CR5_49_3_2"/>
      <w:bookmarkStart w:id="5310" w:name="_CR5_49_2_2"/>
      <w:bookmarkStart w:id="5311" w:name="_Toc185601351"/>
      <w:bookmarkEnd w:id="5309"/>
      <w:bookmarkEnd w:id="5310"/>
      <w:r>
        <w:t>5.49.</w:t>
      </w:r>
      <w:r w:rsidR="00B17A16">
        <w:t>2</w:t>
      </w:r>
      <w:r>
        <w:t>.2</w:t>
      </w:r>
      <w:r>
        <w:tab/>
        <w:t>Configuration of the MWAB-gNB</w:t>
      </w:r>
      <w:bookmarkEnd w:id="5311"/>
    </w:p>
    <w:p w14:paraId="3451D510" w14:textId="6564BD64" w:rsidR="003179F5" w:rsidRDefault="003179F5" w:rsidP="003179F5">
      <w:r>
        <w:t>The MWAB-gNB's configuration is managed by the OAM of the MWAB Broadcasted PLMN/SNPN</w:t>
      </w:r>
      <w:r w:rsidR="00214C93">
        <w:t xml:space="preserve"> and</w:t>
      </w:r>
      <w:r>
        <w:t xml:space="preserve"> the address (or FQDN) of the OAM server per MWAB Broadcasted PLMN/SNPN may be configured at the MWAB-gNB. The OAM server of the MWAB Broadcasted PLMN/SNPN provides </w:t>
      </w:r>
      <w:r w:rsidR="000D33EA">
        <w:t>(re-)</w:t>
      </w:r>
      <w:r>
        <w:t>configuration parameters</w:t>
      </w:r>
      <w:r w:rsidR="000D33EA">
        <w:t xml:space="preserve"> considering location of MWAB as specified in TS 38.401 [42],</w:t>
      </w:r>
      <w:r>
        <w:t xml:space="preserve"> e.g. for the purpose including the access stratum operation of the MWAB-gNB, the N2, N3 and Xn interface management, activating/deactivating the MWAB-gNB operation</w:t>
      </w:r>
      <w:r w:rsidR="00214C93">
        <w:t xml:space="preserve"> and</w:t>
      </w:r>
      <w:r>
        <w:t xml:space="preserve"> to assist the MWAB-gNB providing information used by MWAB-UE for the BH PDU Session(s) management via URSP processing.</w:t>
      </w:r>
    </w:p>
    <w:p w14:paraId="0603676B" w14:textId="220E753E" w:rsidR="000D33EA" w:rsidRDefault="000D33EA" w:rsidP="007E16B7">
      <w:pPr>
        <w:pStyle w:val="NO"/>
      </w:pPr>
      <w:r>
        <w:t>NOTE 1:</w:t>
      </w:r>
      <w:r>
        <w:tab/>
        <w:t>It is expected the OAM of the MWAB Broadcasted PLMN/SNPN is aware of location in which the MWAB operation can be authorized and also can obtain MWAB's current location. Only when the MWAB is authorized successfully, the configuration information can be provisioned to the MWAB-gNB. Alternatively, the OAM can also provision configuration parameters related to different areas, as defined in TS 38.401 [42].</w:t>
      </w:r>
    </w:p>
    <w:p w14:paraId="115058D1" w14:textId="243E5303" w:rsidR="00ED6B83" w:rsidRDefault="00ED6B83" w:rsidP="00ED6B83">
      <w:r>
        <w:t>The MWAB-gNB shall be configured with the supported S-NSSAI(s) in the MWAB Broadcasted PLMN/SNPN.</w:t>
      </w:r>
    </w:p>
    <w:p w14:paraId="695F3FCA" w14:textId="2579C059" w:rsidR="00ED6B83" w:rsidRDefault="00ED6B83" w:rsidP="007E16B7">
      <w:pPr>
        <w:pStyle w:val="NO"/>
      </w:pPr>
      <w:r>
        <w:t>NOTE</w:t>
      </w:r>
      <w:r w:rsidR="000D33EA">
        <w:t> 2</w:t>
      </w:r>
      <w:r>
        <w:t>:</w:t>
      </w:r>
      <w:r>
        <w:tab/>
        <w:t>A MWAB gNB is not expected to be configured to support any dedicated S-NSSAI for MWAB operation in the MWAB Broadcasted PLMN/SNPN. The support at a MWAB-gNB of S-NSSAIs dedicated to MWAB in the MWAB Broadcasted PLMN/SNPN would mean that the MWAB-gNB could support serving MWAB-UEs BH-PDU sessions in the broadcasted PLMN/SNPN.</w:t>
      </w:r>
    </w:p>
    <w:p w14:paraId="603D3FDA" w14:textId="5B5AD7B6" w:rsidR="00B17A16" w:rsidRDefault="00B17A16" w:rsidP="003179F5">
      <w:pPr>
        <w:pStyle w:val="Heading3"/>
      </w:pPr>
      <w:bookmarkStart w:id="5312" w:name="_CR5_49_3"/>
      <w:bookmarkStart w:id="5313" w:name="_Toc185601352"/>
      <w:bookmarkEnd w:id="5312"/>
      <w:r>
        <w:t>5.49.3</w:t>
      </w:r>
      <w:r>
        <w:tab/>
        <w:t>Authorization aspects</w:t>
      </w:r>
      <w:bookmarkEnd w:id="5313"/>
    </w:p>
    <w:p w14:paraId="21F30A54" w14:textId="147AF104" w:rsidR="00B17A16" w:rsidRPr="00B17A16" w:rsidRDefault="00B6306A" w:rsidP="007E16B7">
      <w:pPr>
        <w:pStyle w:val="Heading4"/>
      </w:pPr>
      <w:bookmarkStart w:id="5314" w:name="_Toc185601353"/>
      <w:r>
        <w:t>5.49.3.1</w:t>
      </w:r>
      <w:r>
        <w:tab/>
        <w:t>General</w:t>
      </w:r>
      <w:bookmarkEnd w:id="5314"/>
    </w:p>
    <w:p w14:paraId="54B83818" w14:textId="77777777" w:rsidR="00B6306A" w:rsidRDefault="00B6306A" w:rsidP="00B6306A">
      <w:bookmarkStart w:id="5315" w:name="_CR5_49_4"/>
      <w:bookmarkEnd w:id="5315"/>
      <w:r>
        <w:t>There are two aspects related to the authorization of an MWAB. One aspect is the authorization of the MWAB-UE to establish a BH PDU Session. The other aspect is related to the authorization of the MWAB-gNB to operate as a gNB logically belonging to a MWAB Broadcasted PLMN/SNPN which the MWAB-gNB announces in the SIB.</w:t>
      </w:r>
    </w:p>
    <w:p w14:paraId="32425C3F" w14:textId="77777777" w:rsidR="00B6306A" w:rsidRDefault="00B6306A" w:rsidP="007E16B7">
      <w:pPr>
        <w:pStyle w:val="Heading4"/>
      </w:pPr>
      <w:bookmarkStart w:id="5316" w:name="_Toc185601354"/>
      <w:r>
        <w:t>5.49.3.2</w:t>
      </w:r>
      <w:r>
        <w:tab/>
        <w:t>MWAB-UE authorization</w:t>
      </w:r>
      <w:bookmarkEnd w:id="5316"/>
    </w:p>
    <w:p w14:paraId="1B785816" w14:textId="77777777" w:rsidR="00B6306A" w:rsidRDefault="00B6306A" w:rsidP="00B6306A">
      <w:r>
        <w:t>The MWAB-UE is authorized based on its subscription information which includes dedicated S-NSSAI(s) and DNN for MWAB operation. Such dedicated S-NSSAI(s) and DNN(s) shall be part of the subscription information for the MWAB-UE as specified in clause 5.2.3.3.1 of TS 23.502 [3].</w:t>
      </w:r>
    </w:p>
    <w:p w14:paraId="3FF12310" w14:textId="77777777" w:rsidR="00B6306A" w:rsidRDefault="00B6306A" w:rsidP="00B6306A">
      <w:r>
        <w:t>The authorization of the MWAB-UE to establish connectivity in a BH PLMN/SNPN is based on whether dedicated S-NSSAI(s) for MWAB operations are received as part of Allowed NSSAI in BH PLMN/SNPN following existing procedures as described in clause 5.15 and whether it can establish BH PDU session(s) in the BH PLMN/SNPN using the dedicated S-NSSAI(s) and DNN(s).</w:t>
      </w:r>
    </w:p>
    <w:p w14:paraId="6FE037AB" w14:textId="77777777" w:rsidR="00B6306A" w:rsidRDefault="00B6306A" w:rsidP="00B6306A">
      <w:r>
        <w:t>The MWAB-UE authorization supports time-based or location-based control.</w:t>
      </w:r>
    </w:p>
    <w:p w14:paraId="08ECBB9B" w14:textId="77777777" w:rsidR="00B6306A" w:rsidRDefault="00B6306A" w:rsidP="007E16B7">
      <w:pPr>
        <w:pStyle w:val="B1"/>
      </w:pPr>
      <w:r>
        <w:lastRenderedPageBreak/>
        <w:t>-</w:t>
      </w:r>
      <w:r>
        <w:tab/>
        <w:t>For time-based control, existing time-based network slice subscription control can be reused (including the enhancements in clause 5.15.16).</w:t>
      </w:r>
    </w:p>
    <w:p w14:paraId="03E267BA" w14:textId="77777777" w:rsidR="00B6306A" w:rsidRDefault="00B6306A" w:rsidP="007E16B7">
      <w:pPr>
        <w:pStyle w:val="B1"/>
      </w:pPr>
      <w:r>
        <w:t>-</w:t>
      </w:r>
      <w:r>
        <w:tab/>
        <w:t>For location-based control, existing mechanism, e.g. service area restriction, LADN based control (see e.g. clauses 5.6.5 and 5.6.5a) can be reused.</w:t>
      </w:r>
    </w:p>
    <w:p w14:paraId="0641B309" w14:textId="7223FFCC" w:rsidR="00B6306A" w:rsidRDefault="00B6306A" w:rsidP="007E16B7">
      <w:pPr>
        <w:pStyle w:val="NO"/>
      </w:pPr>
      <w:r>
        <w:t>NOTE 1:</w:t>
      </w:r>
      <w:r>
        <w:tab/>
        <w:t>When the MWAB-UE can no longer use S-NSSAI(s) dedicated to MWAB operation,, e.g. the dedicated S-NSSAIs and DNNs for MWAB operation are removed from the subscription (i.e. the MWAB becomes unauthorized) and a UE subscription update (including a UE configuration update) step happens, or the MWAB-UE moves to an area where the S-NSSAI is not available, if the AMF is configured to do so for the dedicated S-NSSAI and DNN for MWAB operation, the AMF delays the corresponding PDU session release based on an operator configuration (e.g. a local configured timer to allow time for the MWAB-gNB to handover the UE(s) it serves to other cells).</w:t>
      </w:r>
    </w:p>
    <w:p w14:paraId="44363608" w14:textId="63B30545" w:rsidR="00B6306A" w:rsidRDefault="00B6306A" w:rsidP="007E16B7">
      <w:pPr>
        <w:pStyle w:val="NO"/>
      </w:pPr>
      <w:r>
        <w:t>NOTE 2:</w:t>
      </w:r>
      <w:r>
        <w:tab/>
        <w:t>If the S-NSSAI(s) used by BH PLMN for MWAB operation is not dedicated for MWAB, the behaviours of AMF as in NOTE 1 cannot be limited to MWAB-UEs only. Additionally, it may also not be possible to configure specific treatment for MWAB-UEs (different from other UEs) in the NG-RAN.</w:t>
      </w:r>
    </w:p>
    <w:p w14:paraId="7361DEA0" w14:textId="77777777" w:rsidR="00B6306A" w:rsidRDefault="00B6306A" w:rsidP="00B6306A">
      <w:r>
        <w:t>The MWAB-UE may be connected to the BH PLMN/SNPN for other services, if allowed by the subscription data, even if the S-NSSAIs and DNNs for Backhaul PDU sessions are no longer authorized.</w:t>
      </w:r>
    </w:p>
    <w:p w14:paraId="76A5ED0D" w14:textId="77777777" w:rsidR="00B6306A" w:rsidRDefault="00B6306A" w:rsidP="007E16B7">
      <w:pPr>
        <w:pStyle w:val="Heading4"/>
      </w:pPr>
      <w:bookmarkStart w:id="5317" w:name="_Toc185601355"/>
      <w:r>
        <w:t>5.49.3.3</w:t>
      </w:r>
      <w:r>
        <w:tab/>
        <w:t>MWAB-gNB authorization</w:t>
      </w:r>
      <w:bookmarkEnd w:id="5317"/>
    </w:p>
    <w:p w14:paraId="02484B6F" w14:textId="77777777" w:rsidR="00B6306A" w:rsidRDefault="00B6306A" w:rsidP="00B6306A">
      <w:r>
        <w:t>The authorization of the MWAB-gNB is managed by the OAM system of the MWAB-Broadcasted PLMN/SNPN as specified in TS 38.401 [42]. The MWAB-gNB establishes a secure and trusted connection to the OAM server using the IP connectivity provided by the MWAB-UE via the Backhaul PDU Session(s) as specified in clause 5.49.1.</w:t>
      </w:r>
    </w:p>
    <w:p w14:paraId="05C1FCCB" w14:textId="77777777" w:rsidR="00B6306A" w:rsidRDefault="00B6306A" w:rsidP="00B6306A">
      <w:r>
        <w:t>The OAM of the MWAB Broadcasted PLMN/SNPN determines when/where the MWAB-gNB can operate or when/where it needs to shut down. The OAM of the MWAB Broadcasted PLMN/SNPN may pre-configure the MWAB-gNB to turn on/shut down the operations of respective MWAB Broadcasted PLMN/SNPN part. When the MWAB-gNB is no longer authorized to operate by OAM of the MWAB Broadcasted PLMN/SNPN, the MWAB-gNB should handover the UE(s) of the MWAB Broadcasted PLMN/SNPN to other cells.</w:t>
      </w:r>
    </w:p>
    <w:p w14:paraId="0370D8BB" w14:textId="77777777" w:rsidR="00B6306A" w:rsidRDefault="00B6306A" w:rsidP="007E16B7">
      <w:pPr>
        <w:pStyle w:val="NO"/>
      </w:pPr>
      <w:r>
        <w:t>NOTE:</w:t>
      </w:r>
      <w:r>
        <w:tab/>
        <w:t>It is expected the HPLMN/Subscribed SNPN network ensures that the BH PDU sessions authorization for MWAB UE does not interfere with the ability of the OAM of the MWAB Broadcasted PLMN/SNPN to manage the MWAB-gNB, e.g. the S-NSSAI(s) for the BH PDU session(s) of the MWAB-UE is(are) maintained long enough in the MWAB-UE subscription and are available for the MWAB-UE for a location and time that is sufficient for the MWAB-UE, so that the BH PDU sessions are available for the MWAB-gNB to be able to perform OAM-controlled shut down, which may include handing over the UEs it serves.</w:t>
      </w:r>
    </w:p>
    <w:p w14:paraId="2FCB56AE" w14:textId="77777777" w:rsidR="00B6306A" w:rsidRDefault="00B6306A" w:rsidP="00B6306A">
      <w:r>
        <w:t>When the MWAB-gNB stops operating under OAM control, the MWAB-gNB may trigger the MWAB-UE to release the BH PDU sessions.</w:t>
      </w:r>
    </w:p>
    <w:p w14:paraId="71348302" w14:textId="5E5A121B" w:rsidR="00BE7DA4" w:rsidRDefault="00BE7DA4" w:rsidP="00BE7DA4">
      <w:pPr>
        <w:pStyle w:val="Heading3"/>
      </w:pPr>
      <w:bookmarkStart w:id="5318" w:name="_Toc185601356"/>
      <w:r>
        <w:t>5.49.4</w:t>
      </w:r>
      <w:r>
        <w:tab/>
      </w:r>
      <w:r w:rsidR="00076289">
        <w:t>Support of Additional ULI</w:t>
      </w:r>
      <w:bookmarkEnd w:id="5318"/>
    </w:p>
    <w:p w14:paraId="4C27F43E" w14:textId="1FDBE3E3" w:rsidR="00BE7DA4" w:rsidRPr="00B17A16" w:rsidRDefault="00F176F5" w:rsidP="00BE7DA4">
      <w:r>
        <w:t>The TAC and cell ID broadcasted by the MWAB-gNB are configured and reconfigured e.g. upon MWAB mobility as specified in TS 38.401 [42]. The MWAB-gNB provides these in the User Location Information (ULI) to the AMF serving the UE accessing the MWAB.</w:t>
      </w:r>
    </w:p>
    <w:p w14:paraId="763FD671" w14:textId="77777777" w:rsidR="00F176F5" w:rsidRDefault="00F176F5" w:rsidP="00F176F5">
      <w:bookmarkStart w:id="5319" w:name="_CR5_49_5"/>
      <w:bookmarkEnd w:id="5319"/>
      <w:r>
        <w:t>The MWAB-gNB shall provide the Additional User Location Information (Additional ULI) that reflects the location of the MWAB-UE to the AMF when it sends the User Location Information (ULI) over N2 messages.</w:t>
      </w:r>
    </w:p>
    <w:p w14:paraId="52979274" w14:textId="77777777" w:rsidR="00F176F5" w:rsidRDefault="00F176F5" w:rsidP="00F176F5">
      <w:r>
        <w:t>Editor's note:</w:t>
      </w:r>
      <w:r>
        <w:tab/>
        <w:t>For the case that the BH PLMN and the MWAB broadcasted PLMN are different the exact content and handling of the Additional ULI will be defined based on RAN feedback.</w:t>
      </w:r>
    </w:p>
    <w:p w14:paraId="7D17B45A" w14:textId="77777777" w:rsidR="00F176F5" w:rsidRDefault="00F176F5" w:rsidP="00F176F5">
      <w:r>
        <w:t>If serving cell change report is required by AMF as specified in clause 4.10 of TS 23.502 [3], the MWAB-gNB shall report Additional ULI (and ULI) for the UE even when only serving cell of the MWAB-UE changes.</w:t>
      </w:r>
    </w:p>
    <w:p w14:paraId="62BCEBA5" w14:textId="77777777" w:rsidR="00F176F5" w:rsidRDefault="00F176F5" w:rsidP="00F176F5">
      <w:r>
        <w:t>The AMF may consider the 'Additional ULI' when it determines UE location and manages the UE location related functions (e.g. Mobility Restrictions).</w:t>
      </w:r>
    </w:p>
    <w:p w14:paraId="42302418" w14:textId="77777777" w:rsidR="00F176F5" w:rsidRDefault="00F176F5" w:rsidP="00F176F5">
      <w:r>
        <w:lastRenderedPageBreak/>
        <w:t>Based on operator policy, the AMF may send the Additional ULI when the AMF provides user location information it has received over the N2 interface to a NF (e.g. the LMF as specified in clause 5.19.1 of TS 23.273 [87]).</w:t>
      </w:r>
    </w:p>
    <w:p w14:paraId="02580621" w14:textId="32508064" w:rsidR="003179F5" w:rsidRDefault="003179F5" w:rsidP="003179F5">
      <w:pPr>
        <w:pStyle w:val="Heading3"/>
      </w:pPr>
      <w:bookmarkStart w:id="5320" w:name="_Toc185601357"/>
      <w:r>
        <w:t>5.49.</w:t>
      </w:r>
      <w:r w:rsidR="00B17A16">
        <w:t>5</w:t>
      </w:r>
      <w:r>
        <w:tab/>
        <w:t>Mobility support of MWAB</w:t>
      </w:r>
      <w:bookmarkEnd w:id="5320"/>
    </w:p>
    <w:p w14:paraId="5BBDBD20" w14:textId="16875F41" w:rsidR="003179F5" w:rsidRDefault="003179F5" w:rsidP="003179F5">
      <w:pPr>
        <w:pStyle w:val="Heading4"/>
      </w:pPr>
      <w:bookmarkStart w:id="5321" w:name="_CR5_49_4_1"/>
      <w:bookmarkStart w:id="5322" w:name="_CR5_49_5_1"/>
      <w:bookmarkStart w:id="5323" w:name="_Toc185601358"/>
      <w:bookmarkEnd w:id="5321"/>
      <w:bookmarkEnd w:id="5322"/>
      <w:r>
        <w:t>5.49.</w:t>
      </w:r>
      <w:r w:rsidR="00B17A16">
        <w:t>5</w:t>
      </w:r>
      <w:r>
        <w:t>.1</w:t>
      </w:r>
      <w:r>
        <w:tab/>
        <w:t>UE mobility when a MWAB-gNB cell is involved</w:t>
      </w:r>
      <w:bookmarkEnd w:id="5323"/>
    </w:p>
    <w:p w14:paraId="76367C8D" w14:textId="319E8389" w:rsidR="003179F5" w:rsidRDefault="003179F5" w:rsidP="003179F5">
      <w:r>
        <w:t>The existing UE mobility procedures without MWAB UE</w:t>
      </w:r>
      <w:r w:rsidR="00C32013">
        <w:t xml:space="preserve"> specific</w:t>
      </w:r>
      <w:r>
        <w:t xml:space="preserve"> enhancements can be reused to handle a UE mobility to and from a MWAB-gNB while the UE is in CM-IDLE or CM-CONNECTED modes, irrespective of whether the MWAB is static or the MWAB is moving, i.e.:</w:t>
      </w:r>
    </w:p>
    <w:p w14:paraId="13B437D5" w14:textId="1F473EDA" w:rsidR="003179F5" w:rsidRDefault="003179F5" w:rsidP="00257279">
      <w:pPr>
        <w:pStyle w:val="B1"/>
      </w:pPr>
      <w:r>
        <w:t>-</w:t>
      </w:r>
      <w:r>
        <w:tab/>
        <w:t>For UEs in RRC_IDLE and RRC_INACTIVE state</w:t>
      </w:r>
      <w:r w:rsidR="00C32013">
        <w:t>,</w:t>
      </w:r>
      <w:r>
        <w:t xml:space="preserve"> procedure for cell (re) selection as specified in TS 38.304 [50] and TS 23.122 [17] for RRC_IDLE and RRC_INACTIVE is used irrespective of cells are belonging to a MWAB-gNB or a gNB.</w:t>
      </w:r>
    </w:p>
    <w:p w14:paraId="31259A4E" w14:textId="23C0C453" w:rsidR="003179F5" w:rsidRDefault="003179F5" w:rsidP="00257279">
      <w:pPr>
        <w:pStyle w:val="B1"/>
      </w:pPr>
      <w:r>
        <w:t>-</w:t>
      </w:r>
      <w:r>
        <w:tab/>
        <w:t>For UEs in RRC_CONNECTED state, the MWAB-gNB or gNB triggers the handover procedures to the neighbouring cells</w:t>
      </w:r>
      <w:r w:rsidR="00C32013">
        <w:t xml:space="preserve"> as specified in TS 38.300 [27] and TS 23.502 [3]</w:t>
      </w:r>
      <w:r>
        <w:t xml:space="preserve"> irrespective of whether they are belonging to a MWAB-gNB or a gNB.</w:t>
      </w:r>
    </w:p>
    <w:p w14:paraId="0C1B4407" w14:textId="3C0B7E02" w:rsidR="003179F5" w:rsidRDefault="003179F5" w:rsidP="003179F5">
      <w:pPr>
        <w:pStyle w:val="Heading4"/>
      </w:pPr>
      <w:bookmarkStart w:id="5324" w:name="_CR5_49_4_2"/>
      <w:bookmarkStart w:id="5325" w:name="_CR5_49_5_2"/>
      <w:bookmarkStart w:id="5326" w:name="_Toc185601359"/>
      <w:bookmarkEnd w:id="5324"/>
      <w:bookmarkEnd w:id="5325"/>
      <w:r>
        <w:t>5.49.</w:t>
      </w:r>
      <w:r w:rsidR="00B17A16">
        <w:t>5</w:t>
      </w:r>
      <w:r>
        <w:t>.2</w:t>
      </w:r>
      <w:r>
        <w:tab/>
        <w:t>UE mobility when the UE is moving together with a MWAB cell</w:t>
      </w:r>
      <w:bookmarkEnd w:id="5326"/>
    </w:p>
    <w:p w14:paraId="0E1E9B8D" w14:textId="77777777" w:rsidR="003179F5" w:rsidRDefault="003179F5" w:rsidP="003179F5">
      <w:r>
        <w:t>For a UE served by an MWAB-gNB cell, the MWAB-gNB may trigger the handover procedures for UEs in CM-CONNECTED mode as specified in TS 38.401 [42].</w:t>
      </w:r>
    </w:p>
    <w:p w14:paraId="3A7F9BF8" w14:textId="22F99422" w:rsidR="003179F5" w:rsidRDefault="003179F5" w:rsidP="00257279">
      <w:pPr>
        <w:pStyle w:val="EditorsNote"/>
      </w:pPr>
      <w:r>
        <w:t>Editor's note:</w:t>
      </w:r>
      <w:r>
        <w:tab/>
        <w:t>This clause may need update once RAN WG3 concludes on mobility aspects for connected mode UEs upon MWAB mobility.</w:t>
      </w:r>
    </w:p>
    <w:p w14:paraId="760D40DF" w14:textId="53A3069E" w:rsidR="003179F5" w:rsidRDefault="003179F5" w:rsidP="003179F5">
      <w:pPr>
        <w:pStyle w:val="Heading4"/>
      </w:pPr>
      <w:bookmarkStart w:id="5327" w:name="_CR5_49_4_3"/>
      <w:bookmarkStart w:id="5328" w:name="_CR5_49_5_3"/>
      <w:bookmarkStart w:id="5329" w:name="_Toc185601360"/>
      <w:bookmarkEnd w:id="5327"/>
      <w:bookmarkEnd w:id="5328"/>
      <w:r>
        <w:t>5.49.</w:t>
      </w:r>
      <w:r w:rsidR="00B17A16">
        <w:t>5</w:t>
      </w:r>
      <w:r>
        <w:t>.3</w:t>
      </w:r>
      <w:r>
        <w:tab/>
        <w:t>Impact of MWAB mobility</w:t>
      </w:r>
      <w:bookmarkEnd w:id="5329"/>
    </w:p>
    <w:p w14:paraId="60AF6A71" w14:textId="77777777" w:rsidR="003179F5" w:rsidRDefault="003179F5" w:rsidP="00257279">
      <w:r>
        <w:t>The mobility of MWAB includes the MWAB-UE and the MWAB-gNB aspect.</w:t>
      </w:r>
    </w:p>
    <w:p w14:paraId="66D16344" w14:textId="77777777" w:rsidR="003179F5" w:rsidRDefault="003179F5" w:rsidP="003179F5">
      <w:pPr>
        <w:pStyle w:val="B1"/>
      </w:pPr>
      <w:r>
        <w:t>-</w:t>
      </w:r>
      <w:r>
        <w:tab/>
        <w:t>The mobility of the MWAB-UE reuses the exiting UE mobility procedures specified for normal UE.</w:t>
      </w:r>
    </w:p>
    <w:p w14:paraId="69F77DD6" w14:textId="40F550C5" w:rsidR="003179F5" w:rsidRDefault="003179F5" w:rsidP="003179F5">
      <w:pPr>
        <w:pStyle w:val="B1"/>
      </w:pPr>
      <w:r>
        <w:t>-</w:t>
      </w:r>
      <w:r>
        <w:tab/>
      </w:r>
      <w:r w:rsidR="000D33EA">
        <w:t xml:space="preserve">During Mobility, a </w:t>
      </w:r>
      <w:r>
        <w:t>MWAB-gNB can obtain</w:t>
      </w:r>
      <w:r w:rsidR="000D33EA">
        <w:t xml:space="preserve"> or apply</w:t>
      </w:r>
      <w:r>
        <w:t xml:space="preserve"> a new configuration</w:t>
      </w:r>
      <w:r w:rsidR="000D33EA">
        <w:t xml:space="preserve"> as specified in TS 38.401 [42]</w:t>
      </w:r>
      <w:r>
        <w:t xml:space="preserve"> from </w:t>
      </w:r>
      <w:r w:rsidR="000D33EA">
        <w:t xml:space="preserve">the </w:t>
      </w:r>
      <w:r>
        <w:t>OAM server of MWAB Broadcasted PLMN</w:t>
      </w:r>
      <w:r w:rsidR="000D33EA">
        <w:t xml:space="preserve"> and, if any new AMF was provided as part of the new configuration, the MWAB-gNB sets up the N2 connection with the new AMF and it releases the N2 connection with any old AMF removed from the MWAB-gNB configuration</w:t>
      </w:r>
      <w:r>
        <w:t>.</w:t>
      </w:r>
    </w:p>
    <w:p w14:paraId="2E2D0CE4" w14:textId="77777777" w:rsidR="003179F5" w:rsidRDefault="003179F5" w:rsidP="003179F5">
      <w:pPr>
        <w:pStyle w:val="B1"/>
      </w:pPr>
      <w:r>
        <w:t>-</w:t>
      </w:r>
      <w:r>
        <w:tab/>
        <w:t>The MWAB-UE may request new or modify existing BH PDU Sessions for the corresponding N2, N3 and Xn interfaces, upon request from the MWAB-gNB as it moves in the network and the MWAB-gNB updates the TNL association as specified in clause 5.21.1 and TS 38.401 [42] to use the new TNL information associated with the new BH PDU Session(s) as needed.</w:t>
      </w:r>
    </w:p>
    <w:p w14:paraId="6260AB2A" w14:textId="77777777" w:rsidR="003179F5" w:rsidRDefault="003179F5" w:rsidP="003179F5">
      <w:pPr>
        <w:pStyle w:val="B1"/>
      </w:pPr>
      <w:r>
        <w:t>-</w:t>
      </w:r>
      <w:r>
        <w:tab/>
        <w:t>SSC mode 3 may be applied to the BH PDU Sessions to minimize traffic interruption when UPF re-allocation for these BH PDU Sessions is required during the MWAB mobility.</w:t>
      </w:r>
    </w:p>
    <w:p w14:paraId="7B183432" w14:textId="77777777" w:rsidR="003179F5" w:rsidRDefault="003179F5" w:rsidP="003179F5">
      <w:pPr>
        <w:pStyle w:val="B1"/>
      </w:pPr>
      <w:r>
        <w:t>-</w:t>
      </w:r>
      <w:r>
        <w:tab/>
        <w:t>When it is required to change AMF for the UEs served by the MWAB-gNB upon mobility of a MWAB into a new region, the TAC(s) and Cell ID(s) the MWAB-gNB announces also change.</w:t>
      </w:r>
    </w:p>
    <w:p w14:paraId="663C3A1B" w14:textId="31715744" w:rsidR="00B17A16" w:rsidRDefault="00B17A16" w:rsidP="00825A6A">
      <w:pPr>
        <w:pStyle w:val="Heading3"/>
      </w:pPr>
      <w:bookmarkStart w:id="5330" w:name="_CR5_49_6"/>
      <w:bookmarkStart w:id="5331" w:name="_Toc185601361"/>
      <w:bookmarkEnd w:id="5330"/>
      <w:r>
        <w:t>5.</w:t>
      </w:r>
      <w:r w:rsidR="00076289">
        <w:t>49</w:t>
      </w:r>
      <w:r>
        <w:t>.6</w:t>
      </w:r>
      <w:r>
        <w:tab/>
        <w:t>Control of UE access to MWAB</w:t>
      </w:r>
      <w:bookmarkEnd w:id="5331"/>
    </w:p>
    <w:p w14:paraId="5A742A07" w14:textId="04F33CCE" w:rsidR="00B17A16" w:rsidRDefault="00593703" w:rsidP="00593703">
      <w:pPr>
        <w:pStyle w:val="Heading4"/>
      </w:pPr>
      <w:bookmarkStart w:id="5332" w:name="_Toc185601362"/>
      <w:r>
        <w:t>5.49.6.1</w:t>
      </w:r>
      <w:r>
        <w:tab/>
        <w:t>General</w:t>
      </w:r>
      <w:bookmarkEnd w:id="5332"/>
    </w:p>
    <w:p w14:paraId="77FBC39A" w14:textId="77777777" w:rsidR="00593703" w:rsidRDefault="00593703" w:rsidP="00593703">
      <w:r>
        <w:t>Control of UE access to MWAB is supported. If the MWAB-gNB is serving a PNI-NPN, the CAG mechanism described in clause 5.49.6.2 is used. If the MWAB-gNB is serving an SNPN, the SNPN control mechanism described in clause 5.49.6.3 is used.</w:t>
      </w:r>
    </w:p>
    <w:p w14:paraId="65E74896" w14:textId="75FFD664" w:rsidR="00593703" w:rsidRDefault="00593703" w:rsidP="00593703">
      <w:r>
        <w:t>The MWAB-gNB and the 5GC can reuse other existing mechanisms e.g. forbidden Tracking Area, UAC, to manage the UE's access to an MWAB-gNB cell.</w:t>
      </w:r>
    </w:p>
    <w:p w14:paraId="31FB3008" w14:textId="01E9A73F" w:rsidR="00593703" w:rsidRDefault="00593703" w:rsidP="007E16B7">
      <w:pPr>
        <w:pStyle w:val="NO"/>
      </w:pPr>
      <w:r>
        <w:lastRenderedPageBreak/>
        <w:t>NOTE:</w:t>
      </w:r>
      <w:r>
        <w:tab/>
        <w:t>MWAB-UE's access to the network is controlled with mechanisms defined in clause 5.2 for PLMN and clauses 5.30.2 and 5.30.3 for SNPN/PNI-NPN, based on subscription data of the MWAB-UE. It is not addressed in this clause.</w:t>
      </w:r>
    </w:p>
    <w:p w14:paraId="02137A60" w14:textId="77777777" w:rsidR="00593703" w:rsidRDefault="00593703" w:rsidP="007E16B7">
      <w:pPr>
        <w:pStyle w:val="Heading4"/>
      </w:pPr>
      <w:bookmarkStart w:id="5333" w:name="_Toc185601363"/>
      <w:r>
        <w:t>5.49.6.2</w:t>
      </w:r>
      <w:r>
        <w:tab/>
        <w:t>Control of UE access to an MWAB serving PNI-NPN</w:t>
      </w:r>
      <w:bookmarkEnd w:id="5333"/>
    </w:p>
    <w:p w14:paraId="01ABF536" w14:textId="77777777" w:rsidR="00593703" w:rsidRDefault="00593703" w:rsidP="00593703">
      <w:r>
        <w:t>According to operator's policy, access control may be applied to UE access to MWAB-gNB cell supporting a PNI-NPN.</w:t>
      </w:r>
    </w:p>
    <w:p w14:paraId="2F685BEF" w14:textId="77777777" w:rsidR="00593703" w:rsidRDefault="00593703" w:rsidP="00593703">
      <w:r>
        <w:t>If the MWAB-gNB is serving a PNI-NPN, the CAG mechanism defined in clause 5.30.3 can be used for managing UE's access to the MWAB-gNB cell, with the following additional considerations:</w:t>
      </w:r>
    </w:p>
    <w:p w14:paraId="17F201A0" w14:textId="77777777" w:rsidR="00593703" w:rsidRDefault="00593703" w:rsidP="007E16B7">
      <w:pPr>
        <w:pStyle w:val="B1"/>
      </w:pPr>
      <w:r>
        <w:t>-</w:t>
      </w:r>
      <w:r>
        <w:tab/>
        <w:t>The MWAB-gNB is configured either during the communication with the OAM of MWAB-gNB or (pre-)configuration mechanism, with one or more CAG identifiers which are unique within the scope of this PLMN.</w:t>
      </w:r>
    </w:p>
    <w:p w14:paraId="22EF8492" w14:textId="77777777" w:rsidR="00593703" w:rsidRDefault="00593703" w:rsidP="007E16B7">
      <w:pPr>
        <w:pStyle w:val="B1"/>
      </w:pPr>
      <w:r>
        <w:t>-</w:t>
      </w:r>
      <w:r>
        <w:tab/>
        <w:t>If the MWAB-gNB is (pre-)configured with the PLMN list supporting PNI-NPN, the corresponding CAG Identifiers per PLMN is also configured in the MWAB.</w:t>
      </w:r>
    </w:p>
    <w:p w14:paraId="1169E96D" w14:textId="77777777" w:rsidR="00593703" w:rsidRDefault="00593703" w:rsidP="007E16B7">
      <w:pPr>
        <w:pStyle w:val="B1"/>
      </w:pPr>
      <w:r>
        <w:t>-</w:t>
      </w:r>
      <w:r>
        <w:tab/>
        <w:t>The MWAB-gNB performs UE access control based on the CAG identifier associated with the MWAB-gNB cell, as defined in clause 5.30.3.4. The MWAB-gNB takes the role of the NG-RAN.</w:t>
      </w:r>
    </w:p>
    <w:p w14:paraId="6B27A033" w14:textId="77777777" w:rsidR="00593703" w:rsidRDefault="00593703" w:rsidP="007E16B7">
      <w:pPr>
        <w:pStyle w:val="NO"/>
      </w:pPr>
      <w:r>
        <w:t>NOTE:</w:t>
      </w:r>
      <w:r>
        <w:tab/>
        <w:t>In the case of UE not supporting CAG functionality, the MWAB-gNB and 5GC of MWAB Broadcasted PLMN can use other existing mechanisms e.g. forbidden Tracking Area, to manage UE's access to a MWAB-gNB cell.</w:t>
      </w:r>
    </w:p>
    <w:p w14:paraId="6489546D" w14:textId="77777777" w:rsidR="00593703" w:rsidRDefault="00593703" w:rsidP="007E16B7">
      <w:pPr>
        <w:pStyle w:val="B1"/>
      </w:pPr>
      <w:r>
        <w:t>-</w:t>
      </w:r>
      <w:r>
        <w:tab/>
        <w:t>Time validity information may be provided to the UE together with the CAG Identifier(s) of the MWAB-gNB(s) that the UE can access. If the evaluation of the time validity information of an entry in the Allowed CAG list changes, the updated Allowed CAG list will be provided to UE and MWAB-gNB by the AMF for enforcement, to make sure that UE not accessing the corresponding MWAB-gNB cell outside of the time duration.</w:t>
      </w:r>
    </w:p>
    <w:p w14:paraId="63E41428" w14:textId="77777777" w:rsidR="00593703" w:rsidRDefault="00593703" w:rsidP="00593703">
      <w:r>
        <w:t>Dedicated CAG ID(s) can be used for the control of UE access to a PNI-NPN via MWAB cells.</w:t>
      </w:r>
    </w:p>
    <w:p w14:paraId="5742DE73" w14:textId="77777777" w:rsidR="00593703" w:rsidRDefault="00593703" w:rsidP="007E16B7">
      <w:pPr>
        <w:pStyle w:val="Heading4"/>
      </w:pPr>
      <w:bookmarkStart w:id="5334" w:name="_Toc185601364"/>
      <w:r>
        <w:t>5.49.6.3</w:t>
      </w:r>
      <w:r>
        <w:tab/>
        <w:t>Control of UE access to an MWAB broadcasted SNPN</w:t>
      </w:r>
      <w:bookmarkEnd w:id="5334"/>
    </w:p>
    <w:p w14:paraId="734B0364" w14:textId="32B860A4" w:rsidR="00593703" w:rsidRDefault="00593703" w:rsidP="00593703">
      <w:r>
        <w:t>If the MWAB-gNB is serving an SNPN, as illustrated in Annex S, clause S.3, the existing SNPN control mechanism defined in clause 5.30.2.5 can be used to manage the UE's access to MWAB-gNB.</w:t>
      </w:r>
    </w:p>
    <w:p w14:paraId="049E8C55" w14:textId="77777777" w:rsidR="00593703" w:rsidRDefault="00593703" w:rsidP="00593703">
      <w:r>
        <w:t>Dedicated SNPN ID(s) or GIN(s) can be used if differentiation is desired in control of UE access to the SNPN via MWAB-gNB or other fixed gNBs.</w:t>
      </w:r>
    </w:p>
    <w:p w14:paraId="55A49893" w14:textId="1B56A673" w:rsidR="00825A6A" w:rsidRDefault="00825A6A" w:rsidP="00825A6A">
      <w:pPr>
        <w:pStyle w:val="Heading3"/>
      </w:pPr>
      <w:bookmarkStart w:id="5335" w:name="_CR5_49_7"/>
      <w:bookmarkStart w:id="5336" w:name="_Toc185601365"/>
      <w:bookmarkEnd w:id="5335"/>
      <w:r>
        <w:t>5.49.</w:t>
      </w:r>
      <w:r w:rsidR="009B035E">
        <w:t>7</w:t>
      </w:r>
      <w:r>
        <w:tab/>
        <w:t>Location Service Support of UEs served by MWAB</w:t>
      </w:r>
      <w:bookmarkEnd w:id="5336"/>
    </w:p>
    <w:p w14:paraId="394F24D5" w14:textId="353F8496" w:rsidR="00825A6A" w:rsidRPr="00825A6A" w:rsidRDefault="00825A6A" w:rsidP="00257279">
      <w:r>
        <w:t>Location Service involving MWAB is described in clause 5.19 of TS 23.273 [87].</w:t>
      </w:r>
    </w:p>
    <w:p w14:paraId="069F3DC2" w14:textId="17432E58" w:rsidR="00B17A16" w:rsidRDefault="00B17A16" w:rsidP="00B17A16">
      <w:pPr>
        <w:pStyle w:val="Heading3"/>
      </w:pPr>
      <w:bookmarkStart w:id="5337" w:name="_CR5_49_8"/>
      <w:bookmarkStart w:id="5338" w:name="_Toc185601366"/>
      <w:bookmarkEnd w:id="5337"/>
      <w:r>
        <w:t>5.</w:t>
      </w:r>
      <w:r w:rsidR="00076289">
        <w:t>49</w:t>
      </w:r>
      <w:r>
        <w:t>.8</w:t>
      </w:r>
      <w:r>
        <w:tab/>
        <w:t>Support of regulatory service via MWAB</w:t>
      </w:r>
      <w:bookmarkEnd w:id="5338"/>
    </w:p>
    <w:p w14:paraId="70645290" w14:textId="159A3226" w:rsidR="00B17A16" w:rsidRPr="00B17A16" w:rsidRDefault="00593703" w:rsidP="00B17A16">
      <w:r>
        <w:t>Based on the OAM configurations, an MWAB may support emergency services for UEs connected to the MWAB-gNB.</w:t>
      </w:r>
    </w:p>
    <w:p w14:paraId="4CC0BDA1" w14:textId="77777777" w:rsidR="00593703" w:rsidRDefault="00593703" w:rsidP="00593703">
      <w:bookmarkStart w:id="5339" w:name="_CR5_50"/>
      <w:bookmarkEnd w:id="5339"/>
      <w:r>
        <w:t>When the MWAB determines that the UE connects to the MWAB-gNB has initiated an emergency PDU Session, e.g. via AS layer signalling, or based on the ARP of the PDU Session context, the following handling applies:</w:t>
      </w:r>
    </w:p>
    <w:p w14:paraId="56D4A18E" w14:textId="77777777" w:rsidR="00593703" w:rsidRDefault="00593703" w:rsidP="007E16B7">
      <w:pPr>
        <w:pStyle w:val="B1"/>
      </w:pPr>
      <w:r>
        <w:t>-</w:t>
      </w:r>
      <w:r>
        <w:tab/>
        <w:t>The MWAB may decide to reuse the existing BH PDU Session if the existing BH PDU Session has sufficient QoS to support high availability of the N2/N3 interface.</w:t>
      </w:r>
    </w:p>
    <w:p w14:paraId="3195DF00" w14:textId="77777777" w:rsidR="00593703" w:rsidRDefault="00593703" w:rsidP="007E16B7">
      <w:pPr>
        <w:pStyle w:val="B1"/>
      </w:pPr>
      <w:r>
        <w:t>-</w:t>
      </w:r>
      <w:r>
        <w:tab/>
        <w:t>The MWAB may decide to establish a new BH PDU Session, if the HPLMN of MWAB-UE has configured it with specific S-NSSAI and DNN for BH PDU Session(s) to serve emergency PDU Session for UEs accessing this MWAB.</w:t>
      </w:r>
    </w:p>
    <w:p w14:paraId="577A463B" w14:textId="2D1CDBC8" w:rsidR="00593703" w:rsidRDefault="00593703" w:rsidP="007E16B7">
      <w:pPr>
        <w:pStyle w:val="B2"/>
      </w:pPr>
      <w:r>
        <w:t>-</w:t>
      </w:r>
      <w:r>
        <w:tab/>
        <w:t>The emergency PDU Session establishment procedure for the UE(s) should not be interrupted by the establishment of the new BH PDU Session. To avoid interruption of the establishment of the emergency PDU Sessions, the MWAB-gNB should complete of the emergency PDU Session establishment by using the existing BH PDU Sessions for N3 traffic and then trigger PDU Session resource modification procedure for the emergency PDU Sessions of the UE(s) to associate the emergency PDU Session N3 interface to the new BH PDU Session to serve emergency PDU Session for UEs accessing this MWAB.</w:t>
      </w:r>
    </w:p>
    <w:p w14:paraId="57DB4B18" w14:textId="77777777" w:rsidR="00593703" w:rsidRDefault="00593703" w:rsidP="007E16B7">
      <w:pPr>
        <w:pStyle w:val="B1"/>
      </w:pPr>
      <w:r>
        <w:lastRenderedPageBreak/>
        <w:t>-</w:t>
      </w:r>
      <w:r>
        <w:tab/>
        <w:t>If there are UEs with emergency services, the MWAB-gNB will not stop operating(e.g. due to de-authorization) as MWAB until it handovers the UEs to other cells as described in clause 5.49.3.</w:t>
      </w:r>
    </w:p>
    <w:p w14:paraId="50AC675C" w14:textId="2CF46355" w:rsidR="00593703" w:rsidRDefault="00593703" w:rsidP="007E16B7">
      <w:pPr>
        <w:pStyle w:val="B1"/>
      </w:pPr>
      <w:r>
        <w:t>-</w:t>
      </w:r>
      <w:r>
        <w:tab/>
        <w:t>Based on configuration for the specific S-NSSAI and DNN for BH PDU Session to serve emergency PDU Sessions, the BH PLMN/SNPN and the MWAB attempt to guarantee the resources of the BH PDU session(s) to serve emergency PDU Session in the BH PLMN/SNPN so that they are not be released when MWAB is serving the emergency services.</w:t>
      </w:r>
    </w:p>
    <w:p w14:paraId="1490A876" w14:textId="77777777" w:rsidR="00593703" w:rsidRDefault="00593703" w:rsidP="007E16B7">
      <w:pPr>
        <w:pStyle w:val="NO"/>
      </w:pPr>
      <w:r>
        <w:t>NOTE:</w:t>
      </w:r>
      <w:r>
        <w:tab/>
        <w:t>If the MWAB is configured to support emergency services for the UE, it is assumed that the MWAB Broadcasted PLMN/SNPN and BH PLMN/SNPN are in the same country.</w:t>
      </w:r>
    </w:p>
    <w:p w14:paraId="5D166E4D" w14:textId="1BDA0FD5" w:rsidR="003179F5" w:rsidRDefault="003179F5" w:rsidP="003179F5">
      <w:pPr>
        <w:pStyle w:val="Heading2"/>
      </w:pPr>
      <w:bookmarkStart w:id="5340" w:name="_Toc185601367"/>
      <w:r>
        <w:t>5.50</w:t>
      </w:r>
      <w:r>
        <w:tab/>
        <w:t>Support for</w:t>
      </w:r>
      <w:r w:rsidR="005A140E">
        <w:t xml:space="preserve"> NR</w:t>
      </w:r>
      <w:r>
        <w:t xml:space="preserve"> Femto</w:t>
      </w:r>
      <w:bookmarkEnd w:id="5340"/>
    </w:p>
    <w:p w14:paraId="6522709D" w14:textId="77777777" w:rsidR="003179F5" w:rsidRDefault="003179F5" w:rsidP="00257279">
      <w:pPr>
        <w:pStyle w:val="Heading3"/>
      </w:pPr>
      <w:bookmarkStart w:id="5341" w:name="_CR5_50_1"/>
      <w:bookmarkStart w:id="5342" w:name="_Toc185601368"/>
      <w:bookmarkEnd w:id="5341"/>
      <w:r>
        <w:t>5.50.1</w:t>
      </w:r>
      <w:r>
        <w:tab/>
        <w:t>Overview</w:t>
      </w:r>
      <w:bookmarkEnd w:id="5342"/>
    </w:p>
    <w:p w14:paraId="480511FF" w14:textId="179E2E55" w:rsidR="003179F5" w:rsidRDefault="003179F5" w:rsidP="003179F5">
      <w:r>
        <w:t>This</w:t>
      </w:r>
      <w:r w:rsidRPr="00076289">
        <w:t xml:space="preserve"> clause</w:t>
      </w:r>
      <w:r w:rsidR="00076289" w:rsidRPr="00076289">
        <w:t xml:space="preserve"> </w:t>
      </w:r>
      <w:r w:rsidRPr="00076289">
        <w:t>provides a</w:t>
      </w:r>
      <w:r>
        <w:t xml:space="preserve">n overview of 5GS functionalities and architecture to support </w:t>
      </w:r>
      <w:r w:rsidR="005A140E">
        <w:t xml:space="preserve">NR </w:t>
      </w:r>
      <w:r>
        <w:t>Femto deployments.</w:t>
      </w:r>
    </w:p>
    <w:p w14:paraId="780E180C" w14:textId="30774030" w:rsidR="005A140E" w:rsidRDefault="005A140E" w:rsidP="007E16B7">
      <w:pPr>
        <w:pStyle w:val="NO"/>
      </w:pPr>
      <w:r>
        <w:t>NOTE:</w:t>
      </w:r>
      <w:r>
        <w:tab/>
        <w:t>For NR Femto deployments, it is considered that NR Femto nodes are connected to 5GC, not EPC.</w:t>
      </w:r>
    </w:p>
    <w:p w14:paraId="418DE679" w14:textId="20E88A06" w:rsidR="00B6306A" w:rsidRDefault="00B6306A" w:rsidP="003179F5">
      <w:r>
        <w:t>For the support of NR Femto in 5GS, the architecture is described in clause 5.50.2.</w:t>
      </w:r>
    </w:p>
    <w:p w14:paraId="45C66682" w14:textId="092FAFB6" w:rsidR="008608DF" w:rsidRDefault="00B6306A" w:rsidP="003179F5">
      <w:r>
        <w:t xml:space="preserve">For the UE access control to the NR Femto cell, the </w:t>
      </w:r>
      <w:r w:rsidR="003179F5">
        <w:t>existing CAG concept defined in the clause 5.30.3 for PNI-NPN is used. The Femto cell may broadcast one or multiple CAG Identifiers as specified in the clause 5.30.3 if access control is needed.</w:t>
      </w:r>
    </w:p>
    <w:p w14:paraId="7B3276BF" w14:textId="7D2EE826" w:rsidR="003179F5" w:rsidRDefault="003179F5" w:rsidP="003179F5">
      <w:r>
        <w:t xml:space="preserve">The CAG owner or an authorized administrator </w:t>
      </w:r>
      <w:r w:rsidR="008608DF">
        <w:t xml:space="preserve">may </w:t>
      </w:r>
      <w:r>
        <w:t xml:space="preserve">control/provision subscribers to allow accessing their </w:t>
      </w:r>
      <w:r w:rsidR="005A140E">
        <w:t xml:space="preserve">NR </w:t>
      </w:r>
      <w:r>
        <w:t>Femto</w:t>
      </w:r>
      <w:r w:rsidR="005A140E">
        <w:t>/CAG</w:t>
      </w:r>
      <w:r>
        <w:t xml:space="preserve"> cells</w:t>
      </w:r>
      <w:r w:rsidR="008608DF">
        <w:t xml:space="preserve"> as described in clause 5.50.3</w:t>
      </w:r>
      <w:r>
        <w:t>.</w:t>
      </w:r>
    </w:p>
    <w:p w14:paraId="34AC3746" w14:textId="12DC72B1" w:rsidR="00F176F5" w:rsidRDefault="00F176F5" w:rsidP="00F176F5">
      <w:bookmarkStart w:id="5343" w:name="_CR5_50_2"/>
      <w:bookmarkEnd w:id="5343"/>
      <w:r>
        <w:t>An NR Femto Hosting Party plays the role of a CAG owner.</w:t>
      </w:r>
    </w:p>
    <w:p w14:paraId="2C036254" w14:textId="0B8CE255" w:rsidR="003179F5" w:rsidRDefault="003179F5" w:rsidP="00257279">
      <w:pPr>
        <w:pStyle w:val="Heading3"/>
      </w:pPr>
      <w:bookmarkStart w:id="5344" w:name="_Toc185601369"/>
      <w:r>
        <w:t>5.50.2</w:t>
      </w:r>
      <w:r>
        <w:tab/>
        <w:t>5G</w:t>
      </w:r>
      <w:r w:rsidR="005A140E">
        <w:t>S architecture to support NR</w:t>
      </w:r>
      <w:r>
        <w:t xml:space="preserve"> Femto</w:t>
      </w:r>
      <w:bookmarkEnd w:id="5344"/>
    </w:p>
    <w:p w14:paraId="3D9F6AD1" w14:textId="303B8D8B" w:rsidR="009A0E3B" w:rsidRDefault="009A0E3B" w:rsidP="003179F5">
      <w:r>
        <w:t>In 5GS, an NR Femto node connects to 5GC directly via NG interface or optionally connects to 5GC via NR Femto Gateway (NR Femto GW) as specified in TS 38.300 [27] (see Annex V).</w:t>
      </w:r>
    </w:p>
    <w:p w14:paraId="5E6279E2" w14:textId="77777777" w:rsidR="009A0E3B" w:rsidRDefault="009A0E3B" w:rsidP="003179F5">
      <w:r>
        <w:t>The NR Femto GW serves as a concentrator for the NG-C interface, as described in TS 38.300 [27]. The NR Femto GW appears to the AMF as a gNB. The NR Femto GW appears to the NR Femto node(s) as an AMF. The NG interface between the NR Femto node(s) and the 5GC is the same, regardless whether the NR Femto node(s) is(are) connected to the 5GC via an NR Femto GW or not.</w:t>
      </w:r>
    </w:p>
    <w:p w14:paraId="01DC5580" w14:textId="77777777" w:rsidR="009A0E3B" w:rsidRDefault="009A0E3B" w:rsidP="003179F5">
      <w:r>
        <w:t>In a deployment with a locally deployed UPF close to the location of NR Femto node(s), the edge computing functionality specified in clause 5.13 can be applied.</w:t>
      </w:r>
    </w:p>
    <w:p w14:paraId="216DA2B6" w14:textId="36D39957" w:rsidR="003179F5" w:rsidRDefault="003179F5" w:rsidP="00257279">
      <w:pPr>
        <w:pStyle w:val="Heading3"/>
      </w:pPr>
      <w:bookmarkStart w:id="5345" w:name="_CR5_50_3"/>
      <w:bookmarkStart w:id="5346" w:name="_Toc185601370"/>
      <w:bookmarkEnd w:id="5345"/>
      <w:r>
        <w:t>5.50.3</w:t>
      </w:r>
      <w:r>
        <w:tab/>
      </w:r>
      <w:r w:rsidR="008608DF">
        <w:t>CAG I</w:t>
      </w:r>
      <w:r>
        <w:t>nformation Provisioning</w:t>
      </w:r>
      <w:bookmarkEnd w:id="5346"/>
    </w:p>
    <w:p w14:paraId="79581155" w14:textId="36F91775" w:rsidR="003179F5" w:rsidRDefault="003179F5" w:rsidP="003179F5">
      <w:r>
        <w:t>In 5G, a CAG owner or an authorized administrator can control/provision subscribers allowed to access</w:t>
      </w:r>
      <w:r w:rsidR="008608DF">
        <w:t xml:space="preserve"> CAG</w:t>
      </w:r>
      <w:r>
        <w:t xml:space="preserve"> cells</w:t>
      </w:r>
      <w:r w:rsidR="008608DF">
        <w:t>, using the provisioning of CAG Information as defined in clause 4.15.6.2 and 4.15.6.3h of TS 23.502 [3]</w:t>
      </w:r>
      <w:r>
        <w:t>.</w:t>
      </w:r>
    </w:p>
    <w:p w14:paraId="4820FBA0" w14:textId="7BEFA7BF" w:rsidR="000D33EA" w:rsidRDefault="000D33EA" w:rsidP="003179F5">
      <w:r>
        <w:t>In this Release of the specification, CAG Information Provisioning is only supported for non-roaming (i.e. only applicable to HPLMN).</w:t>
      </w:r>
    </w:p>
    <w:p w14:paraId="443E7F39" w14:textId="05FB00D8" w:rsidR="00ED6B83" w:rsidRDefault="00ED6B83" w:rsidP="00ED6B83">
      <w:pPr>
        <w:pStyle w:val="Heading2"/>
      </w:pPr>
      <w:bookmarkStart w:id="5347" w:name="_CR6"/>
      <w:bookmarkStart w:id="5348" w:name="_Toc185601371"/>
      <w:bookmarkEnd w:id="5347"/>
      <w:r>
        <w:t>5.51</w:t>
      </w:r>
      <w:r>
        <w:tab/>
        <w:t>Support of Energy Efficiency and Energy Saving</w:t>
      </w:r>
      <w:bookmarkEnd w:id="5348"/>
    </w:p>
    <w:p w14:paraId="32BD413A" w14:textId="77777777" w:rsidR="00ED6B83" w:rsidRDefault="00ED6B83" w:rsidP="007E16B7">
      <w:pPr>
        <w:pStyle w:val="Heading3"/>
      </w:pPr>
      <w:bookmarkStart w:id="5349" w:name="_Toc185601372"/>
      <w:r>
        <w:t>5.51.1</w:t>
      </w:r>
      <w:r>
        <w:tab/>
        <w:t>General</w:t>
      </w:r>
      <w:bookmarkEnd w:id="5349"/>
    </w:p>
    <w:p w14:paraId="31DD7549" w14:textId="77777777" w:rsidR="00ED6B83" w:rsidRDefault="00ED6B83" w:rsidP="00ED6B83">
      <w:r>
        <w:t>The 5GS supports some features aimed at Energy saving described in the following clauses.</w:t>
      </w:r>
    </w:p>
    <w:p w14:paraId="69A13540" w14:textId="77777777" w:rsidR="00ED6B83" w:rsidRDefault="00ED6B83" w:rsidP="007E16B7">
      <w:pPr>
        <w:pStyle w:val="Heading3"/>
      </w:pPr>
      <w:bookmarkStart w:id="5350" w:name="_Toc185601373"/>
      <w:r>
        <w:lastRenderedPageBreak/>
        <w:t>5.51.2</w:t>
      </w:r>
      <w:r>
        <w:tab/>
        <w:t>Energy Consumption Information collection, calculation and exposure</w:t>
      </w:r>
      <w:bookmarkEnd w:id="5350"/>
    </w:p>
    <w:p w14:paraId="48D5C9D1" w14:textId="77777777" w:rsidR="00ED6B83" w:rsidRDefault="00ED6B83" w:rsidP="007E16B7">
      <w:pPr>
        <w:pStyle w:val="Heading4"/>
      </w:pPr>
      <w:bookmarkStart w:id="5351" w:name="_Toc185601374"/>
      <w:r>
        <w:t>5.51.2.1</w:t>
      </w:r>
      <w:r>
        <w:tab/>
        <w:t>General</w:t>
      </w:r>
      <w:bookmarkEnd w:id="5351"/>
    </w:p>
    <w:p w14:paraId="2578E61A" w14:textId="77777777" w:rsidR="00ED6B83" w:rsidRDefault="00ED6B83" w:rsidP="00ED6B83">
      <w:r>
        <w:t>The Energy Information Function (EIF) is defined to collect the UE related Energy Consumption information, calculate the Energy Consumption information at UE, PDU Session and/or QoS flow granularity and expose the Energy Consumption information to the authorized consumer NF(s) (AF/NEF or 5GC NF) subject to operator's policy.</w:t>
      </w:r>
    </w:p>
    <w:p w14:paraId="336D04C3" w14:textId="77777777" w:rsidR="00ED6B83" w:rsidRDefault="00ED6B83" w:rsidP="00ED6B83">
      <w:r>
        <w:t>Node level energy consumption is reported PLMN-wide at a configurable period T.</w:t>
      </w:r>
    </w:p>
    <w:p w14:paraId="538DA023" w14:textId="77777777" w:rsidR="00ED6B83" w:rsidRDefault="00ED6B83" w:rsidP="007E16B7">
      <w:pPr>
        <w:pStyle w:val="Heading4"/>
      </w:pPr>
      <w:bookmarkStart w:id="5352" w:name="_Toc185601375"/>
      <w:r>
        <w:t>5.51.2.2</w:t>
      </w:r>
      <w:r>
        <w:tab/>
        <w:t>Energy Consumption information collection</w:t>
      </w:r>
      <w:bookmarkEnd w:id="5352"/>
    </w:p>
    <w:p w14:paraId="58E384A6" w14:textId="77777777" w:rsidR="00ED6B83" w:rsidRDefault="00ED6B83" w:rsidP="00ED6B83">
      <w:r>
        <w:t>The Energy Information Function (EIF) collects the UE related Energy Consumption information include Node-level energy consumption information, Node-level data volume from OAM and data volume of the required granularities (i.e. PDU Session and/or QoS flow) from UPF (via SMF).</w:t>
      </w:r>
    </w:p>
    <w:p w14:paraId="508DB235" w14:textId="77777777" w:rsidR="00ED6B83" w:rsidRDefault="00ED6B83" w:rsidP="00ED6B83">
      <w:r>
        <w:t>The serving SMFs are retrieved from the UDM of the UE based on the provided input parameters including the UE ID and (S-NSSAI, DNN).</w:t>
      </w:r>
    </w:p>
    <w:p w14:paraId="0D1D417E" w14:textId="77777777" w:rsidR="00ED6B83" w:rsidRDefault="00ED6B83" w:rsidP="00ED6B83">
      <w:r>
        <w:t>EIF provides UE ID, DNN/S-NSSAI, IP 5-tuple to retrieve the information from SMF. And the information collected from SMF by EIF, is shown in Table 5.51.2.2-1.</w:t>
      </w:r>
    </w:p>
    <w:p w14:paraId="08F05AF2" w14:textId="77777777" w:rsidR="00ED6B83" w:rsidRDefault="00ED6B83" w:rsidP="00ED6B83">
      <w:r>
        <w:t>The data volume reporting period from the SMFs is the period T with PLMN-wide configuration.</w:t>
      </w:r>
    </w:p>
    <w:p w14:paraId="7506EC11" w14:textId="77777777" w:rsidR="00ED6B83" w:rsidRDefault="00ED6B83" w:rsidP="007E16B7">
      <w:pPr>
        <w:pStyle w:val="TH"/>
      </w:pPr>
      <w:r>
        <w:t>Table 5.51.2.2-1: Information from SMF for user-plane energy consumption calculation</w:t>
      </w:r>
    </w:p>
    <w:tbl>
      <w:tblPr>
        <w:tblStyle w:val="TableGrid"/>
        <w:tblW w:w="0" w:type="auto"/>
        <w:jc w:val="center"/>
        <w:tblLayout w:type="fixed"/>
        <w:tblLook w:val="04A0" w:firstRow="1" w:lastRow="0" w:firstColumn="1" w:lastColumn="0" w:noHBand="0" w:noVBand="1"/>
      </w:tblPr>
      <w:tblGrid>
        <w:gridCol w:w="2694"/>
        <w:gridCol w:w="5808"/>
      </w:tblGrid>
      <w:tr w:rsidR="00ED6B83" w:rsidRPr="00ED6B83" w14:paraId="1FF318D2" w14:textId="77777777" w:rsidTr="007E16B7">
        <w:trPr>
          <w:cantSplit/>
          <w:jc w:val="center"/>
        </w:trPr>
        <w:tc>
          <w:tcPr>
            <w:tcW w:w="2694" w:type="dxa"/>
          </w:tcPr>
          <w:p w14:paraId="10F97BE0" w14:textId="2C7FFA70" w:rsidR="00ED6B83" w:rsidRPr="00ED6B83" w:rsidRDefault="00ED6B83" w:rsidP="007E16B7">
            <w:pPr>
              <w:pStyle w:val="TAH"/>
            </w:pPr>
            <w:r>
              <w:t>Information</w:t>
            </w:r>
          </w:p>
        </w:tc>
        <w:tc>
          <w:tcPr>
            <w:tcW w:w="5808" w:type="dxa"/>
          </w:tcPr>
          <w:p w14:paraId="4E11E7B6" w14:textId="595EFBF9" w:rsidR="00ED6B83" w:rsidRPr="00ED6B83" w:rsidRDefault="00ED6B83" w:rsidP="007E16B7">
            <w:pPr>
              <w:pStyle w:val="TAH"/>
            </w:pPr>
            <w:r>
              <w:t>Description</w:t>
            </w:r>
          </w:p>
        </w:tc>
      </w:tr>
      <w:tr w:rsidR="00ED6B83" w:rsidRPr="00ED6B83" w14:paraId="3C90CFE6" w14:textId="77777777" w:rsidTr="007E16B7">
        <w:trPr>
          <w:cantSplit/>
          <w:jc w:val="center"/>
        </w:trPr>
        <w:tc>
          <w:tcPr>
            <w:tcW w:w="2694" w:type="dxa"/>
          </w:tcPr>
          <w:p w14:paraId="4C0BF2C0" w14:textId="5973821F" w:rsidR="00ED6B83" w:rsidRPr="00ED6B83" w:rsidRDefault="00ED6B83" w:rsidP="007E16B7">
            <w:pPr>
              <w:pStyle w:val="TAL"/>
            </w:pPr>
            <w:r w:rsidRPr="00582BAD">
              <w:t>UE IP address</w:t>
            </w:r>
          </w:p>
        </w:tc>
        <w:tc>
          <w:tcPr>
            <w:tcW w:w="5808" w:type="dxa"/>
          </w:tcPr>
          <w:p w14:paraId="016C8E04" w14:textId="3F53C278" w:rsidR="00ED6B83" w:rsidRPr="00ED6B83" w:rsidRDefault="00ED6B83" w:rsidP="007E16B7">
            <w:pPr>
              <w:pStyle w:val="TAL"/>
            </w:pPr>
            <w:r w:rsidRPr="00582BAD">
              <w:t>UE IP address.</w:t>
            </w:r>
          </w:p>
        </w:tc>
      </w:tr>
      <w:tr w:rsidR="00ED6B83" w:rsidRPr="00ED6B83" w14:paraId="2475D2F6" w14:textId="77777777" w:rsidTr="007E16B7">
        <w:trPr>
          <w:cantSplit/>
          <w:jc w:val="center"/>
        </w:trPr>
        <w:tc>
          <w:tcPr>
            <w:tcW w:w="2694" w:type="dxa"/>
          </w:tcPr>
          <w:p w14:paraId="1A8476FC" w14:textId="0B583BF4" w:rsidR="00ED6B83" w:rsidRPr="00ED6B83" w:rsidRDefault="00ED6B83" w:rsidP="007E16B7">
            <w:pPr>
              <w:pStyle w:val="TAL"/>
            </w:pPr>
            <w:r w:rsidRPr="00582BAD">
              <w:t>UE ID</w:t>
            </w:r>
          </w:p>
        </w:tc>
        <w:tc>
          <w:tcPr>
            <w:tcW w:w="5808" w:type="dxa"/>
          </w:tcPr>
          <w:p w14:paraId="66D56AF9" w14:textId="5300C89F" w:rsidR="00ED6B83" w:rsidRPr="00ED6B83" w:rsidRDefault="00ED6B83" w:rsidP="007E16B7">
            <w:pPr>
              <w:pStyle w:val="TAL"/>
            </w:pPr>
            <w:r w:rsidRPr="00582BAD">
              <w:t>SUPI.</w:t>
            </w:r>
          </w:p>
        </w:tc>
      </w:tr>
      <w:tr w:rsidR="00ED6B83" w:rsidRPr="00ED6B83" w14:paraId="338AA1B7" w14:textId="77777777" w:rsidTr="007E16B7">
        <w:trPr>
          <w:cantSplit/>
          <w:jc w:val="center"/>
        </w:trPr>
        <w:tc>
          <w:tcPr>
            <w:tcW w:w="2694" w:type="dxa"/>
          </w:tcPr>
          <w:p w14:paraId="572AEE8C" w14:textId="601D5274" w:rsidR="00ED6B83" w:rsidRPr="00ED6B83" w:rsidRDefault="00ED6B83" w:rsidP="007E16B7">
            <w:pPr>
              <w:pStyle w:val="TAL"/>
            </w:pPr>
            <w:r w:rsidRPr="00582BAD">
              <w:t>S-NSSAI +DNN</w:t>
            </w:r>
          </w:p>
        </w:tc>
        <w:tc>
          <w:tcPr>
            <w:tcW w:w="5808" w:type="dxa"/>
          </w:tcPr>
          <w:p w14:paraId="250E6021" w14:textId="5FF10C0C" w:rsidR="00ED6B83" w:rsidRPr="00ED6B83" w:rsidRDefault="00ED6B83" w:rsidP="007E16B7">
            <w:pPr>
              <w:pStyle w:val="TAL"/>
            </w:pPr>
            <w:r w:rsidRPr="00582BAD">
              <w:t>Slice and DNN applicable to a PDU session.</w:t>
            </w:r>
          </w:p>
        </w:tc>
      </w:tr>
      <w:tr w:rsidR="00ED6B83" w:rsidRPr="00ED6B83" w14:paraId="63D7FDCC" w14:textId="77777777" w:rsidTr="00ED6B83">
        <w:trPr>
          <w:cantSplit/>
          <w:jc w:val="center"/>
        </w:trPr>
        <w:tc>
          <w:tcPr>
            <w:tcW w:w="2694" w:type="dxa"/>
          </w:tcPr>
          <w:p w14:paraId="3F94D1ED" w14:textId="70305A44" w:rsidR="00ED6B83" w:rsidRPr="00582BAD" w:rsidRDefault="00ED6B83" w:rsidP="00ED6B83">
            <w:pPr>
              <w:pStyle w:val="TAL"/>
            </w:pPr>
            <w:r w:rsidRPr="00582BAD">
              <w:t>IP 5-Tuple</w:t>
            </w:r>
          </w:p>
        </w:tc>
        <w:tc>
          <w:tcPr>
            <w:tcW w:w="5808" w:type="dxa"/>
          </w:tcPr>
          <w:p w14:paraId="4B465281" w14:textId="0A03D6C5" w:rsidR="00ED6B83" w:rsidRPr="00582BAD" w:rsidRDefault="00ED6B83" w:rsidP="00ED6B83">
            <w:pPr>
              <w:pStyle w:val="TAL"/>
            </w:pPr>
            <w:r w:rsidRPr="00582BAD">
              <w:t>IP-5-tuple.</w:t>
            </w:r>
          </w:p>
        </w:tc>
      </w:tr>
      <w:tr w:rsidR="00ED6B83" w:rsidRPr="00ED6B83" w14:paraId="5531E64F" w14:textId="77777777" w:rsidTr="00ED6B83">
        <w:trPr>
          <w:cantSplit/>
          <w:jc w:val="center"/>
        </w:trPr>
        <w:tc>
          <w:tcPr>
            <w:tcW w:w="2694" w:type="dxa"/>
          </w:tcPr>
          <w:p w14:paraId="4EB9932C" w14:textId="765D5AC9" w:rsidR="00ED6B83" w:rsidRPr="00582BAD" w:rsidRDefault="00ED6B83" w:rsidP="00ED6B83">
            <w:pPr>
              <w:pStyle w:val="TAL"/>
            </w:pPr>
            <w:r w:rsidRPr="00582BAD">
              <w:rPr>
                <w:rFonts w:eastAsiaTheme="minorEastAsia"/>
              </w:rPr>
              <w:t>List of Data Volume information</w:t>
            </w:r>
          </w:p>
        </w:tc>
        <w:tc>
          <w:tcPr>
            <w:tcW w:w="5808" w:type="dxa"/>
          </w:tcPr>
          <w:p w14:paraId="404FEC88" w14:textId="7670B50C" w:rsidR="00ED6B83" w:rsidRPr="00582BAD" w:rsidRDefault="00ED6B83" w:rsidP="00ED6B83">
            <w:pPr>
              <w:pStyle w:val="TAL"/>
            </w:pPr>
            <w:r w:rsidRPr="00582BAD">
              <w:rPr>
                <w:rFonts w:eastAsiaTheme="minorEastAsia"/>
              </w:rPr>
              <w:t>The data volume and the associated UPF(s) and gNB(s) serving the UE within the time period.</w:t>
            </w:r>
          </w:p>
        </w:tc>
      </w:tr>
      <w:tr w:rsidR="00ED6B83" w:rsidRPr="00ED6B83" w14:paraId="3EEC6599" w14:textId="77777777" w:rsidTr="00ED6B83">
        <w:trPr>
          <w:cantSplit/>
          <w:jc w:val="center"/>
        </w:trPr>
        <w:tc>
          <w:tcPr>
            <w:tcW w:w="2694" w:type="dxa"/>
          </w:tcPr>
          <w:p w14:paraId="7E04573B" w14:textId="0E0286E3" w:rsidR="00ED6B83" w:rsidRPr="00582BAD" w:rsidRDefault="00ED6B83" w:rsidP="00ED6B83">
            <w:pPr>
              <w:pStyle w:val="TAL"/>
              <w:rPr>
                <w:rFonts w:eastAsiaTheme="minorEastAsia"/>
              </w:rPr>
            </w:pPr>
            <w:r w:rsidRPr="00582BAD">
              <w:t>&gt; UL/DL Data Volume of UPF</w:t>
            </w:r>
          </w:p>
        </w:tc>
        <w:tc>
          <w:tcPr>
            <w:tcW w:w="5808" w:type="dxa"/>
          </w:tcPr>
          <w:p w14:paraId="07937496" w14:textId="11FD5FF3" w:rsidR="00ED6B83" w:rsidRPr="00582BAD" w:rsidRDefault="00ED6B83" w:rsidP="00ED6B83">
            <w:pPr>
              <w:pStyle w:val="TAL"/>
              <w:rPr>
                <w:rFonts w:eastAsiaTheme="minorEastAsia"/>
              </w:rPr>
            </w:pPr>
            <w:r w:rsidRPr="00582BAD">
              <w:t>The UL/DL Data Volume of a PDU Session identified by (UE-ID, S-NSSAI/DNN) or a QoS flow (UE ID, S-NSSAI, DNN, IP 5-Tuple).</w:t>
            </w:r>
          </w:p>
        </w:tc>
      </w:tr>
      <w:tr w:rsidR="00ED6B83" w:rsidRPr="00ED6B83" w14:paraId="76A968AD" w14:textId="77777777" w:rsidTr="00ED6B83">
        <w:trPr>
          <w:cantSplit/>
          <w:jc w:val="center"/>
        </w:trPr>
        <w:tc>
          <w:tcPr>
            <w:tcW w:w="2694" w:type="dxa"/>
          </w:tcPr>
          <w:p w14:paraId="718E7115" w14:textId="5C21A04B" w:rsidR="00ED6B83" w:rsidRPr="00582BAD" w:rsidRDefault="00ED6B83" w:rsidP="00ED6B83">
            <w:pPr>
              <w:pStyle w:val="TAL"/>
            </w:pPr>
            <w:r w:rsidRPr="00582BAD">
              <w:t>&gt; (I-)UPF ID(s)</w:t>
            </w:r>
          </w:p>
        </w:tc>
        <w:tc>
          <w:tcPr>
            <w:tcW w:w="5808" w:type="dxa"/>
          </w:tcPr>
          <w:p w14:paraId="009531F0" w14:textId="110F54C3" w:rsidR="00ED6B83" w:rsidRPr="00582BAD" w:rsidRDefault="00ED6B83" w:rsidP="00ED6B83">
            <w:pPr>
              <w:pStyle w:val="TAL"/>
            </w:pPr>
            <w:r w:rsidRPr="00582BAD">
              <w:t>Identifier of any (I-)UPF(s) associated to a reported data volume used by a PDU Session identified by (UE-ID, S-NSSAI/DNN) or a QoS flow (UE ID, S-NSSAI, DNN, IP 5-Tuple).</w:t>
            </w:r>
          </w:p>
        </w:tc>
      </w:tr>
      <w:tr w:rsidR="00ED6B83" w:rsidRPr="00ED6B83" w14:paraId="5A099B52" w14:textId="77777777" w:rsidTr="00ED6B83">
        <w:trPr>
          <w:cantSplit/>
          <w:jc w:val="center"/>
        </w:trPr>
        <w:tc>
          <w:tcPr>
            <w:tcW w:w="2694" w:type="dxa"/>
          </w:tcPr>
          <w:p w14:paraId="17B08F54" w14:textId="3D9886B6" w:rsidR="00ED6B83" w:rsidRPr="00582BAD" w:rsidRDefault="00ED6B83" w:rsidP="00ED6B83">
            <w:pPr>
              <w:pStyle w:val="TAL"/>
            </w:pPr>
            <w:r w:rsidRPr="00582BAD">
              <w:t>&gt; gNB serving the UE</w:t>
            </w:r>
          </w:p>
        </w:tc>
        <w:tc>
          <w:tcPr>
            <w:tcW w:w="5808" w:type="dxa"/>
          </w:tcPr>
          <w:p w14:paraId="6B7747C7" w14:textId="1F74B981" w:rsidR="00ED6B83" w:rsidRPr="00582BAD" w:rsidRDefault="00ED6B83" w:rsidP="00ED6B83">
            <w:pPr>
              <w:pStyle w:val="TAL"/>
            </w:pPr>
            <w:r w:rsidRPr="00582BAD">
              <w:t>The gNB which serving the UE.</w:t>
            </w:r>
          </w:p>
        </w:tc>
      </w:tr>
      <w:tr w:rsidR="00ED6B83" w:rsidRPr="00ED6B83" w14:paraId="40373383" w14:textId="77777777" w:rsidTr="00ED6B83">
        <w:trPr>
          <w:cantSplit/>
          <w:jc w:val="center"/>
        </w:trPr>
        <w:tc>
          <w:tcPr>
            <w:tcW w:w="2694" w:type="dxa"/>
          </w:tcPr>
          <w:p w14:paraId="6CEA2207" w14:textId="20C00AD3" w:rsidR="00ED6B83" w:rsidRPr="00582BAD" w:rsidRDefault="00ED6B83" w:rsidP="00ED6B83">
            <w:pPr>
              <w:pStyle w:val="TAL"/>
            </w:pPr>
            <w:r w:rsidRPr="00582BAD">
              <w:t>Time period</w:t>
            </w:r>
          </w:p>
        </w:tc>
        <w:tc>
          <w:tcPr>
            <w:tcW w:w="5808" w:type="dxa"/>
          </w:tcPr>
          <w:p w14:paraId="6D285AFB" w14:textId="026BF927" w:rsidR="00ED6B83" w:rsidRPr="00582BAD" w:rsidRDefault="00ED6B83" w:rsidP="00ED6B83">
            <w:pPr>
              <w:pStyle w:val="TAL"/>
            </w:pPr>
            <w:r w:rsidRPr="00582BAD">
              <w:t>Time period of the collected information.</w:t>
            </w:r>
          </w:p>
        </w:tc>
      </w:tr>
    </w:tbl>
    <w:p w14:paraId="71B7894B" w14:textId="5BB2CA47" w:rsidR="00ED6B83" w:rsidRDefault="00ED6B83" w:rsidP="00ED6B83"/>
    <w:p w14:paraId="6F44C6DD" w14:textId="77777777" w:rsidR="00ED6B83" w:rsidRDefault="00ED6B83" w:rsidP="00ED6B83">
      <w:r>
        <w:t>Table 5.51.2.2-2 provides the list of information received from OAM. EIF requests the OAM information with providing the serving gNB ID(s) and (I-)UPF ID(s), which provided by SMFs. The reporting period from the OAM is the period T which is the same as data volume reporting period from SMFs.</w:t>
      </w:r>
    </w:p>
    <w:p w14:paraId="2D181079" w14:textId="77777777" w:rsidR="00ED6B83" w:rsidRDefault="00ED6B83" w:rsidP="007E16B7">
      <w:pPr>
        <w:pStyle w:val="TH"/>
      </w:pPr>
      <w:r>
        <w:t>Table 5.51.2.2-2: Information from OAM for user-plane energy consumption calculation</w:t>
      </w:r>
    </w:p>
    <w:tbl>
      <w:tblPr>
        <w:tblStyle w:val="TableGrid"/>
        <w:tblW w:w="0" w:type="auto"/>
        <w:jc w:val="center"/>
        <w:tblLayout w:type="fixed"/>
        <w:tblLook w:val="04A0" w:firstRow="1" w:lastRow="0" w:firstColumn="1" w:lastColumn="0" w:noHBand="0" w:noVBand="1"/>
      </w:tblPr>
      <w:tblGrid>
        <w:gridCol w:w="2694"/>
        <w:gridCol w:w="5808"/>
      </w:tblGrid>
      <w:tr w:rsidR="00ED6B83" w:rsidRPr="00ED6B83" w14:paraId="215D79FD" w14:textId="77777777" w:rsidTr="0053503B">
        <w:trPr>
          <w:cantSplit/>
          <w:jc w:val="center"/>
        </w:trPr>
        <w:tc>
          <w:tcPr>
            <w:tcW w:w="2694" w:type="dxa"/>
          </w:tcPr>
          <w:p w14:paraId="3C09090C" w14:textId="77777777" w:rsidR="00ED6B83" w:rsidRPr="00ED6B83" w:rsidRDefault="00ED6B83" w:rsidP="0053503B">
            <w:pPr>
              <w:pStyle w:val="TAH"/>
            </w:pPr>
            <w:r>
              <w:t>Information</w:t>
            </w:r>
          </w:p>
        </w:tc>
        <w:tc>
          <w:tcPr>
            <w:tcW w:w="5808" w:type="dxa"/>
          </w:tcPr>
          <w:p w14:paraId="41ACE86D" w14:textId="77777777" w:rsidR="00ED6B83" w:rsidRPr="00ED6B83" w:rsidRDefault="00ED6B83" w:rsidP="0053503B">
            <w:pPr>
              <w:pStyle w:val="TAH"/>
            </w:pPr>
            <w:r>
              <w:t>Description</w:t>
            </w:r>
          </w:p>
        </w:tc>
      </w:tr>
      <w:tr w:rsidR="00ED6B83" w:rsidRPr="00ED6B83" w14:paraId="23C2B7AF" w14:textId="77777777" w:rsidTr="0053503B">
        <w:trPr>
          <w:cantSplit/>
          <w:jc w:val="center"/>
        </w:trPr>
        <w:tc>
          <w:tcPr>
            <w:tcW w:w="2694" w:type="dxa"/>
          </w:tcPr>
          <w:p w14:paraId="1A1D90F7" w14:textId="154F32D1" w:rsidR="00ED6B83" w:rsidRPr="00ED6B83" w:rsidRDefault="00ED6B83" w:rsidP="0053503B">
            <w:pPr>
              <w:pStyle w:val="TAL"/>
            </w:pPr>
            <w:r>
              <w:t>gNB energy consumption</w:t>
            </w:r>
          </w:p>
        </w:tc>
        <w:tc>
          <w:tcPr>
            <w:tcW w:w="5808" w:type="dxa"/>
          </w:tcPr>
          <w:p w14:paraId="7B4F1417" w14:textId="52253452" w:rsidR="00ED6B83" w:rsidRPr="00ED6B83" w:rsidRDefault="00ED6B83" w:rsidP="0053503B">
            <w:pPr>
              <w:pStyle w:val="TAL"/>
            </w:pPr>
            <w:r>
              <w:t>The Energy consumed by a gNB over the configured time period T based on clause 6.7.3.4.2 of TS 28.554 [209].</w:t>
            </w:r>
          </w:p>
        </w:tc>
      </w:tr>
      <w:tr w:rsidR="00ED6B83" w:rsidRPr="00ED6B83" w14:paraId="617D0B37" w14:textId="77777777" w:rsidTr="0053503B">
        <w:trPr>
          <w:cantSplit/>
          <w:jc w:val="center"/>
        </w:trPr>
        <w:tc>
          <w:tcPr>
            <w:tcW w:w="2694" w:type="dxa"/>
          </w:tcPr>
          <w:p w14:paraId="000D7BD6" w14:textId="54DAE009" w:rsidR="00ED6B83" w:rsidRPr="00ED6B83" w:rsidRDefault="00ED6B83" w:rsidP="0053503B">
            <w:pPr>
              <w:pStyle w:val="TAL"/>
            </w:pPr>
            <w:r>
              <w:t>gNB data volume</w:t>
            </w:r>
          </w:p>
        </w:tc>
        <w:tc>
          <w:tcPr>
            <w:tcW w:w="5808" w:type="dxa"/>
          </w:tcPr>
          <w:p w14:paraId="20546A41" w14:textId="1CA18178" w:rsidR="00ED6B83" w:rsidRPr="00ED6B83" w:rsidRDefault="00ED6B83" w:rsidP="0053503B">
            <w:pPr>
              <w:pStyle w:val="TAL"/>
            </w:pPr>
            <w:r>
              <w:t>The UL/DL data volume handled by a gNB over the configured time period T based on clause 6.7.1.1 of TS 28.554 [209].</w:t>
            </w:r>
          </w:p>
        </w:tc>
      </w:tr>
      <w:tr w:rsidR="00ED6B83" w:rsidRPr="00ED6B83" w14:paraId="699D300B" w14:textId="77777777" w:rsidTr="0053503B">
        <w:trPr>
          <w:cantSplit/>
          <w:jc w:val="center"/>
        </w:trPr>
        <w:tc>
          <w:tcPr>
            <w:tcW w:w="2694" w:type="dxa"/>
          </w:tcPr>
          <w:p w14:paraId="644889E1" w14:textId="1F241C6C" w:rsidR="00ED6B83" w:rsidRDefault="00ED6B83" w:rsidP="0053503B">
            <w:pPr>
              <w:pStyle w:val="TAL"/>
            </w:pPr>
            <w:r>
              <w:t>UPF energy consumption</w:t>
            </w:r>
          </w:p>
        </w:tc>
        <w:tc>
          <w:tcPr>
            <w:tcW w:w="5808" w:type="dxa"/>
          </w:tcPr>
          <w:p w14:paraId="4DDE70E0" w14:textId="1A058543" w:rsidR="00ED6B83" w:rsidRDefault="00ED6B83" w:rsidP="0053503B">
            <w:pPr>
              <w:pStyle w:val="TAL"/>
            </w:pPr>
            <w:r>
              <w:t>The Energy consumed by a UPF over the configure time period T based on clause 6.7.3.1 of TS 28.554 [209].</w:t>
            </w:r>
          </w:p>
        </w:tc>
      </w:tr>
      <w:tr w:rsidR="00ED6B83" w:rsidRPr="00ED6B83" w14:paraId="04474BA7" w14:textId="77777777" w:rsidTr="0053503B">
        <w:trPr>
          <w:cantSplit/>
          <w:jc w:val="center"/>
        </w:trPr>
        <w:tc>
          <w:tcPr>
            <w:tcW w:w="2694" w:type="dxa"/>
          </w:tcPr>
          <w:p w14:paraId="4035867B" w14:textId="1A433AD3" w:rsidR="00ED6B83" w:rsidRDefault="00ED6B83" w:rsidP="0053503B">
            <w:pPr>
              <w:pStyle w:val="TAL"/>
            </w:pPr>
            <w:r>
              <w:t>UPF data volume</w:t>
            </w:r>
          </w:p>
        </w:tc>
        <w:tc>
          <w:tcPr>
            <w:tcW w:w="5808" w:type="dxa"/>
          </w:tcPr>
          <w:p w14:paraId="607504D5" w14:textId="5B34EA4B" w:rsidR="00ED6B83" w:rsidRDefault="00ED6B83" w:rsidP="0053503B">
            <w:pPr>
              <w:pStyle w:val="TAL"/>
            </w:pPr>
            <w:r>
              <w:t>Data volume consumed at a UPF.</w:t>
            </w:r>
          </w:p>
        </w:tc>
      </w:tr>
    </w:tbl>
    <w:p w14:paraId="2CF207C2" w14:textId="3C8DF5B6" w:rsidR="00ED6B83" w:rsidRDefault="00ED6B83" w:rsidP="00ED6B83"/>
    <w:p w14:paraId="6BC457CE" w14:textId="77777777" w:rsidR="00ED6B83" w:rsidRDefault="00ED6B83" w:rsidP="00ED6B83">
      <w:r>
        <w:t>When the gNB and/or the (I-)UPF(s) which serving the UE are changed, the serving gNB ID and UPF ID will be updated to the EIF through SMF(s).</w:t>
      </w:r>
    </w:p>
    <w:p w14:paraId="69BBDECF" w14:textId="138DAD77" w:rsidR="00ED6B83" w:rsidRDefault="00ED6B83" w:rsidP="007E16B7">
      <w:pPr>
        <w:pStyle w:val="NO"/>
      </w:pPr>
      <w:r>
        <w:t>NOTE 1:</w:t>
      </w:r>
      <w:r>
        <w:tab/>
        <w:t>The Node-level Energy Consumption information received from OAM could be used by EIF for all the UEs serving by the NF Node.</w:t>
      </w:r>
    </w:p>
    <w:p w14:paraId="5B92E7D9" w14:textId="4E09203A" w:rsidR="00ED6B83" w:rsidRDefault="00ED6B83" w:rsidP="007E16B7">
      <w:pPr>
        <w:pStyle w:val="NO"/>
      </w:pPr>
      <w:r>
        <w:lastRenderedPageBreak/>
        <w:t>NOTE 2:</w:t>
      </w:r>
      <w:r>
        <w:tab/>
        <w:t>In this Release, only the energy related information of user plane communication is supported and that of control plane signalling is not supported.</w:t>
      </w:r>
    </w:p>
    <w:p w14:paraId="4356161F" w14:textId="77777777" w:rsidR="00ED6B83" w:rsidRDefault="00ED6B83" w:rsidP="007E16B7">
      <w:pPr>
        <w:pStyle w:val="Heading4"/>
      </w:pPr>
      <w:bookmarkStart w:id="5353" w:name="_Toc185601376"/>
      <w:r>
        <w:t>5.51.2.3</w:t>
      </w:r>
      <w:r>
        <w:tab/>
        <w:t>Energy Consumption information calculation</w:t>
      </w:r>
      <w:bookmarkEnd w:id="5353"/>
    </w:p>
    <w:p w14:paraId="6FD45C52" w14:textId="5778EEBC" w:rsidR="00ED6B83" w:rsidRDefault="00ED6B83" w:rsidP="00ED6B83">
      <w:r>
        <w:t>EIF calculates the Energy Consumption information of the required granularities (UE, PDU Session and/or QoS flow), based on input parameters from Tables 5.51.2.2-1 and 5.51.2.2-2 and gets the results. Some example formulas to support the above calculation are described in Annex T.</w:t>
      </w:r>
    </w:p>
    <w:p w14:paraId="6E95BAF2" w14:textId="77777777" w:rsidR="00ED6B83" w:rsidRDefault="00ED6B83" w:rsidP="007E16B7">
      <w:pPr>
        <w:pStyle w:val="Heading4"/>
      </w:pPr>
      <w:bookmarkStart w:id="5354" w:name="_Toc185601377"/>
      <w:r>
        <w:t>5.51.2.4</w:t>
      </w:r>
      <w:r>
        <w:tab/>
        <w:t>Energy Consumption information exposure</w:t>
      </w:r>
      <w:bookmarkEnd w:id="5354"/>
    </w:p>
    <w:p w14:paraId="26DB7576" w14:textId="77777777" w:rsidR="00ED6B83" w:rsidRDefault="00ED6B83" w:rsidP="00ED6B83">
      <w:r>
        <w:t>AF/NEF or 5GC NF subscribes the EIF for Energy consumption information of required granularities (UE, PDU session and/or QoS flow).</w:t>
      </w:r>
    </w:p>
    <w:p w14:paraId="4E6A4A15" w14:textId="77777777" w:rsidR="00ED6B83" w:rsidRDefault="00ED6B83" w:rsidP="007E16B7">
      <w:pPr>
        <w:pStyle w:val="B1"/>
      </w:pPr>
      <w:r>
        <w:t>-</w:t>
      </w:r>
      <w:r>
        <w:tab/>
        <w:t>For UE level energy exposure, the consumer NF provides UE ID (SUPI/GPSI).</w:t>
      </w:r>
    </w:p>
    <w:p w14:paraId="11B03551" w14:textId="77777777" w:rsidR="00ED6B83" w:rsidRDefault="00ED6B83" w:rsidP="007E16B7">
      <w:pPr>
        <w:pStyle w:val="B1"/>
      </w:pPr>
      <w:r>
        <w:t>-</w:t>
      </w:r>
      <w:r>
        <w:tab/>
        <w:t>For PDU session level exposure, the consumer NF provides UE ID (SUPI/GPSI), DNN/S-NSSAI.</w:t>
      </w:r>
    </w:p>
    <w:p w14:paraId="37B3F372" w14:textId="77777777" w:rsidR="00ED6B83" w:rsidRDefault="00ED6B83" w:rsidP="007E16B7">
      <w:pPr>
        <w:pStyle w:val="B1"/>
      </w:pPr>
      <w:r>
        <w:t>-</w:t>
      </w:r>
      <w:r>
        <w:tab/>
        <w:t>For QoS flow level exposure, the consumer NF provides UE ID (SUPI/GPSI), DNN/S-NSSAI and Flow description(s).</w:t>
      </w:r>
    </w:p>
    <w:p w14:paraId="47FC25FC" w14:textId="77777777" w:rsidR="00ED6B83" w:rsidRDefault="00ED6B83" w:rsidP="007E16B7">
      <w:pPr>
        <w:pStyle w:val="B1"/>
      </w:pPr>
      <w:r>
        <w:t>-</w:t>
      </w:r>
      <w:r>
        <w:tab/>
        <w:t>The consumer NF may also subscribe the above information exposure with providing reporting period, reporting frequency.</w:t>
      </w:r>
    </w:p>
    <w:p w14:paraId="413B2F89" w14:textId="200BE45A" w:rsidR="00ED6B83" w:rsidRDefault="00ED6B83" w:rsidP="00ED6B83">
      <w:pPr>
        <w:pStyle w:val="EditorsNote"/>
      </w:pPr>
      <w:r>
        <w:t>Editor's note:</w:t>
      </w:r>
      <w:r>
        <w:tab/>
        <w:t>Whether there are other required parameters for energy consumption information exposure are FFS.</w:t>
      </w:r>
    </w:p>
    <w:p w14:paraId="62237561" w14:textId="4113D760" w:rsidR="00ED6B83" w:rsidRDefault="00ED6B83" w:rsidP="00ED6B83">
      <w:pPr>
        <w:pStyle w:val="EditorsNote"/>
      </w:pPr>
      <w:r>
        <w:t>Editor's note:</w:t>
      </w:r>
      <w:r>
        <w:tab/>
        <w:t>Whether and how the renewable energy is introduced is FFS and depending on SA WG5.</w:t>
      </w:r>
    </w:p>
    <w:p w14:paraId="6BDF5D7F" w14:textId="1F34B1B3" w:rsidR="00ED6B83" w:rsidRDefault="00ED6B83" w:rsidP="00ED6B83">
      <w:pPr>
        <w:pStyle w:val="EditorsNote"/>
      </w:pPr>
      <w:r>
        <w:t>Editor's note:</w:t>
      </w:r>
      <w:r>
        <w:tab/>
        <w:t>Whether and how the per application energy consumption information can be exposed are FFS.</w:t>
      </w:r>
    </w:p>
    <w:p w14:paraId="3F006CE0" w14:textId="5709EEC0" w:rsidR="008662AB" w:rsidRDefault="008662AB" w:rsidP="008662AB">
      <w:pPr>
        <w:pStyle w:val="Heading3"/>
      </w:pPr>
      <w:bookmarkStart w:id="5355" w:name="_Toc185601378"/>
      <w:r>
        <w:t>5.51.3</w:t>
      </w:r>
      <w:r>
        <w:tab/>
        <w:t>UP path selection and adjustment based on network energy related information</w:t>
      </w:r>
      <w:bookmarkEnd w:id="5355"/>
    </w:p>
    <w:p w14:paraId="047481A1" w14:textId="77777777" w:rsidR="008662AB" w:rsidRDefault="008662AB" w:rsidP="008662AB">
      <w:r>
        <w:t>SMFs may consider energy related information in the NF profile to select suitable UPF(s) for a PDU session.</w:t>
      </w:r>
    </w:p>
    <w:p w14:paraId="3055C882" w14:textId="77777777" w:rsidR="008662AB" w:rsidRDefault="008662AB" w:rsidP="007E16B7">
      <w:pPr>
        <w:pStyle w:val="EditorsNote"/>
      </w:pPr>
      <w:r>
        <w:t>Editor's note:</w:t>
      </w:r>
      <w:r>
        <w:tab/>
        <w:t>Further details of UP path adjustment consider energy related information are FFS.</w:t>
      </w:r>
    </w:p>
    <w:p w14:paraId="7A90F87E" w14:textId="77777777" w:rsidR="008662AB" w:rsidRDefault="008662AB" w:rsidP="007E16B7">
      <w:pPr>
        <w:pStyle w:val="EditorsNote"/>
      </w:pPr>
      <w:r>
        <w:t>Editor's note:</w:t>
      </w:r>
      <w:r>
        <w:tab/>
        <w:t>Considering energy related information from EIF and/or OAM for UP path adjustment of PDU session is FFS.</w:t>
      </w:r>
    </w:p>
    <w:p w14:paraId="2D5F0E9F" w14:textId="4A80DDAC" w:rsidR="008662AB" w:rsidRDefault="008662AB" w:rsidP="008662AB">
      <w:pPr>
        <w:pStyle w:val="Heading3"/>
      </w:pPr>
      <w:bookmarkStart w:id="5356" w:name="_Toc185601379"/>
      <w:r>
        <w:t>5.51.4</w:t>
      </w:r>
      <w:r>
        <w:tab/>
        <w:t>BDT based on network energy related information</w:t>
      </w:r>
      <w:bookmarkEnd w:id="5356"/>
    </w:p>
    <w:p w14:paraId="32C0C4E0" w14:textId="2494E702" w:rsidR="008662AB" w:rsidRDefault="008662AB" w:rsidP="008662AB">
      <w:r>
        <w:t>5GS supports BDT (background data transfer) policy selection and re-negotiation process by introducing energy related information. The PCF may make policy decisions based on energy related information. The PCF may also trigger the re-negotiation of BDT policy with the AF.</w:t>
      </w:r>
    </w:p>
    <w:p w14:paraId="0710161E" w14:textId="09F78557" w:rsidR="008662AB" w:rsidRDefault="008662AB" w:rsidP="008662AB">
      <w:pPr>
        <w:pStyle w:val="Heading3"/>
      </w:pPr>
      <w:bookmarkStart w:id="5357" w:name="_Toc185601380"/>
      <w:r>
        <w:t>5.51.5</w:t>
      </w:r>
      <w:r>
        <w:tab/>
        <w:t>Subscription information aspects</w:t>
      </w:r>
      <w:bookmarkEnd w:id="5357"/>
    </w:p>
    <w:p w14:paraId="25A28F8C" w14:textId="77777777" w:rsidR="008662AB" w:rsidRDefault="008662AB" w:rsidP="008662AB">
      <w:r>
        <w:t>The Subscription data for a UE may include an Energy Saving indicator that the UE is subject to network energy saving operation. The AMF receives the Energy Saving indicator in the UE Subscription data. The AMF forwards the Energy Saving indicator to the NG-RAN and to the PCF.</w:t>
      </w:r>
    </w:p>
    <w:p w14:paraId="3C9D9585" w14:textId="77777777" w:rsidR="008662AB" w:rsidRDefault="008662AB" w:rsidP="007E16B7">
      <w:pPr>
        <w:pStyle w:val="EditorsNote"/>
      </w:pPr>
      <w:r>
        <w:t>Editor's note:</w:t>
      </w:r>
      <w:r>
        <w:tab/>
        <w:t>The indicator is expected to select an energy saving strategy for the UE in the system. Whether there are multiple values of the indicator is FFS.</w:t>
      </w:r>
    </w:p>
    <w:p w14:paraId="5BA3813A" w14:textId="77777777" w:rsidR="008662AB" w:rsidRDefault="008662AB" w:rsidP="007E16B7">
      <w:pPr>
        <w:pStyle w:val="EditorsNote"/>
      </w:pPr>
      <w:r>
        <w:t>Editor's note:</w:t>
      </w:r>
      <w:r>
        <w:tab/>
        <w:t>Whether the indicator is provided to the NG-RAN and how it is used in the NG-RAN is FFS.</w:t>
      </w:r>
    </w:p>
    <w:p w14:paraId="11C7F185" w14:textId="77777777" w:rsidR="008662AB" w:rsidRDefault="008662AB" w:rsidP="007E16B7">
      <w:pPr>
        <w:pStyle w:val="EditorsNote"/>
      </w:pPr>
      <w:r>
        <w:t>Editor's note:</w:t>
      </w:r>
      <w:r>
        <w:tab/>
        <w:t>Whether the Energy Saving indicator is also stored in the UDR is FFS.</w:t>
      </w:r>
    </w:p>
    <w:p w14:paraId="318F9F81" w14:textId="77777777" w:rsidR="008662AB" w:rsidRDefault="008662AB" w:rsidP="007E16B7">
      <w:pPr>
        <w:pStyle w:val="Heading4"/>
      </w:pPr>
      <w:bookmarkStart w:id="5358" w:name="_Toc185601381"/>
      <w:r>
        <w:lastRenderedPageBreak/>
        <w:t>5.51.6</w:t>
      </w:r>
      <w:r>
        <w:tab/>
        <w:t>Policy control aspects</w:t>
      </w:r>
      <w:bookmarkEnd w:id="5358"/>
    </w:p>
    <w:p w14:paraId="23C8BE68" w14:textId="77777777" w:rsidR="008662AB" w:rsidRDefault="008662AB" w:rsidP="008662AB">
      <w:r>
        <w:t>During AM policy association establishment procedure, the AMF sends to the PCF the Energy Saving indicator as described in clause 5.51.5. Based on the Energy Saving indicator the PCF may make policy decisions reusing the existing parameters based on the operator policy.</w:t>
      </w:r>
    </w:p>
    <w:p w14:paraId="67284F9F" w14:textId="77777777" w:rsidR="008662AB" w:rsidRDefault="008662AB" w:rsidP="007E16B7">
      <w:pPr>
        <w:pStyle w:val="EditorsNote"/>
      </w:pPr>
      <w:r>
        <w:t>Editor's note:</w:t>
      </w:r>
      <w:r>
        <w:tab/>
        <w:t>A notification for the energy related information, if any, should not be provided from the UDM/UDR. Whether the notification for the energy related information from the EIF is provided to the PCF and what are the notification details, are FFS.</w:t>
      </w:r>
    </w:p>
    <w:p w14:paraId="755DD0BD" w14:textId="4F5A1C82" w:rsidR="008662AB" w:rsidRDefault="008662AB" w:rsidP="008662AB">
      <w:pPr>
        <w:pStyle w:val="Heading2"/>
      </w:pPr>
      <w:bookmarkStart w:id="5359" w:name="_Toc185601382"/>
      <w:r>
        <w:t>5.52</w:t>
      </w:r>
      <w:r>
        <w:tab/>
        <w:t>QoS differentiation of traffic for Non-3GPP Device Identifier</w:t>
      </w:r>
      <w:bookmarkEnd w:id="5359"/>
    </w:p>
    <w:p w14:paraId="4581F870" w14:textId="77777777" w:rsidR="008662AB" w:rsidRDefault="008662AB" w:rsidP="007E16B7">
      <w:pPr>
        <w:pStyle w:val="Heading3"/>
      </w:pPr>
      <w:bookmarkStart w:id="5360" w:name="_Toc185601383"/>
      <w:r>
        <w:t>5.52.1</w:t>
      </w:r>
      <w:r>
        <w:tab/>
        <w:t>General</w:t>
      </w:r>
      <w:bookmarkEnd w:id="5360"/>
    </w:p>
    <w:p w14:paraId="7D443FB0" w14:textId="77777777" w:rsidR="008662AB" w:rsidRDefault="008662AB" w:rsidP="008662AB">
      <w:r>
        <w:t>This clause specifies the scenario of a non-3GPP device connecting through the UE. In this scenario QoS differentiation of traffic is applied to the traffic that originates from or is directed to the non-3GPP device. The non-3GPP device does not use NAS and is not authenticated by 5GC.</w:t>
      </w:r>
    </w:p>
    <w:p w14:paraId="0F53C6D8" w14:textId="77777777" w:rsidR="008662AB" w:rsidRDefault="008662AB" w:rsidP="008662AB">
      <w:r>
        <w:t>The support of identification of traffic for non-3GPP devices connecting behind a 5G-RG is specified in TS 23.316 [84].</w:t>
      </w:r>
    </w:p>
    <w:p w14:paraId="492A0025" w14:textId="77777777" w:rsidR="008662AB" w:rsidRDefault="008662AB" w:rsidP="008662AB">
      <w:r>
        <w:t>The Non-3GPP Device Identifier is unique within the scope of the UE's SUPI.</w:t>
      </w:r>
    </w:p>
    <w:p w14:paraId="084DA216" w14:textId="77777777" w:rsidR="008662AB" w:rsidRDefault="008662AB" w:rsidP="007E16B7">
      <w:pPr>
        <w:pStyle w:val="Heading3"/>
      </w:pPr>
      <w:bookmarkStart w:id="5361" w:name="_Toc185601384"/>
      <w:r>
        <w:t>5.52.2</w:t>
      </w:r>
      <w:r>
        <w:tab/>
        <w:t>Traffic identification</w:t>
      </w:r>
      <w:bookmarkEnd w:id="5361"/>
    </w:p>
    <w:p w14:paraId="4ECAD4ED" w14:textId="77777777" w:rsidR="008662AB" w:rsidRDefault="008662AB" w:rsidP="008662AB">
      <w:r>
        <w:t>When a non-3GPP device is connecting to the UE, the UE may bind the Non-3GPP Device Identifier to a non-3GPP device, for the traffic of non-3GPP devices that require differentiated QoS. This binding enables the 5G System to distinguish between the traffic generated by different non-3GPP devices connected through the same UE.</w:t>
      </w:r>
    </w:p>
    <w:p w14:paraId="72A83699" w14:textId="7FC47623" w:rsidR="008662AB" w:rsidRDefault="008662AB" w:rsidP="007E16B7">
      <w:pPr>
        <w:pStyle w:val="NO"/>
      </w:pPr>
      <w:r>
        <w:t>NOTE 1:</w:t>
      </w:r>
      <w:r>
        <w:tab/>
        <w:t>How the UE identifies the non-3GPP device and binds the Non-3GPP Device Identifier to a non-3GPP device is implementation specific.</w:t>
      </w:r>
    </w:p>
    <w:p w14:paraId="0A38F90D" w14:textId="532C5584" w:rsidR="008662AB" w:rsidRDefault="008662AB" w:rsidP="007E16B7">
      <w:pPr>
        <w:pStyle w:val="NO"/>
      </w:pPr>
      <w:r>
        <w:t>NOTE 2:</w:t>
      </w:r>
      <w:r>
        <w:tab/>
        <w:t>At any point in time the Non-3GPP Device Identifier can be bound to only one non-3GPP device.</w:t>
      </w:r>
    </w:p>
    <w:p w14:paraId="7A7B7B1C" w14:textId="77777777" w:rsidR="008662AB" w:rsidRDefault="008662AB" w:rsidP="008662AB">
      <w:r>
        <w:t>Non-3GPP Device Identifier Information is stored in the UDR and includes a Non-3GPP Device Identifier and QoS Information.</w:t>
      </w:r>
    </w:p>
    <w:p w14:paraId="74B5EB22" w14:textId="77777777" w:rsidR="008662AB" w:rsidRDefault="008662AB" w:rsidP="007E16B7">
      <w:pPr>
        <w:pStyle w:val="Heading3"/>
      </w:pPr>
      <w:bookmarkStart w:id="5362" w:name="_Toc185601385"/>
      <w:r>
        <w:t>5.52.3</w:t>
      </w:r>
      <w:r>
        <w:tab/>
        <w:t>Session management enhancement</w:t>
      </w:r>
      <w:bookmarkEnd w:id="5362"/>
    </w:p>
    <w:p w14:paraId="64F5A736" w14:textId="77777777" w:rsidR="008662AB" w:rsidRDefault="008662AB" w:rsidP="008662AB">
      <w:r>
        <w:t>For the traffic of non-3GPP devices requiring differentiated QoS:</w:t>
      </w:r>
    </w:p>
    <w:p w14:paraId="48BE0041" w14:textId="77777777" w:rsidR="008662AB" w:rsidRDefault="008662AB" w:rsidP="007E16B7">
      <w:pPr>
        <w:pStyle w:val="B1"/>
      </w:pPr>
      <w:r>
        <w:t>-</w:t>
      </w:r>
      <w:r>
        <w:tab/>
        <w:t>For Ethernet PDU Session Type, the UE sends the Non-3GPP Device Identifier and may also send MAC address and/or the VLAN tag ID that is associated with the Non-3GPP Device Identifier to the SMF in PDU Session Modification procedure.</w:t>
      </w:r>
    </w:p>
    <w:p w14:paraId="63B735B7" w14:textId="77777777" w:rsidR="008662AB" w:rsidRDefault="008662AB" w:rsidP="007E16B7">
      <w:pPr>
        <w:pStyle w:val="B1"/>
      </w:pPr>
      <w:r>
        <w:t>-</w:t>
      </w:r>
      <w:r>
        <w:tab/>
        <w:t>For IPv4 PDU Session Type, the UE sends the Non-3GPP Device Identifier and may also send the IP Address and/port ranges associated with the Non-3GPP Device Identifier to the SMF in PDU Session Modification procedure.</w:t>
      </w:r>
    </w:p>
    <w:p w14:paraId="6D19870C" w14:textId="77777777" w:rsidR="008662AB" w:rsidRDefault="008662AB" w:rsidP="007E16B7">
      <w:pPr>
        <w:pStyle w:val="B1"/>
      </w:pPr>
      <w:r>
        <w:t>-</w:t>
      </w:r>
      <w:r>
        <w:tab/>
        <w:t>For IPv6 PDU Session Type, the UE sends the Non-3GPP Device Identifier and may also send the IPv6 Address/prefix(sub) that is associated with the Non-3GPP Device Identifier to the SMF in PDU Session Modification procedure.</w:t>
      </w:r>
    </w:p>
    <w:p w14:paraId="5B97AB9C" w14:textId="6B22977D" w:rsidR="008662AB" w:rsidRDefault="008662AB" w:rsidP="007E16B7">
      <w:pPr>
        <w:pStyle w:val="EditorsNote"/>
      </w:pPr>
      <w:r>
        <w:t>Editor's note:</w:t>
      </w:r>
      <w:r>
        <w:tab/>
        <w:t>Whether the UE sends the Non-3GPP Device Identifier and user plane information (e.g. IP Address) in PDU session establishment is FFS.</w:t>
      </w:r>
    </w:p>
    <w:p w14:paraId="508764C5" w14:textId="77777777" w:rsidR="008662AB" w:rsidRDefault="008662AB" w:rsidP="007E16B7">
      <w:pPr>
        <w:pStyle w:val="Heading3"/>
      </w:pPr>
      <w:bookmarkStart w:id="5363" w:name="_Toc185601386"/>
      <w:r>
        <w:t>5.52.4</w:t>
      </w:r>
      <w:r>
        <w:tab/>
        <w:t>QoS differentiation</w:t>
      </w:r>
      <w:bookmarkEnd w:id="5363"/>
    </w:p>
    <w:p w14:paraId="5046CEAF" w14:textId="22F6A28D" w:rsidR="008662AB" w:rsidRDefault="008662AB" w:rsidP="008662AB">
      <w:r>
        <w:t>QoS differentiation and policy control is defined in</w:t>
      </w:r>
      <w:r w:rsidRPr="008662AB">
        <w:t xml:space="preserve"> </w:t>
      </w:r>
      <w:r>
        <w:t>clause 6.1.3.30 of TS 23.503 [45].</w:t>
      </w:r>
    </w:p>
    <w:p w14:paraId="3BE43617" w14:textId="0F3DC8A3" w:rsidR="008662AB" w:rsidRPr="008662AB" w:rsidRDefault="008662AB" w:rsidP="007E16B7"/>
    <w:p w14:paraId="3F2AA37E" w14:textId="6494E41F" w:rsidR="00D40151" w:rsidRPr="001B7C50" w:rsidRDefault="00D40151" w:rsidP="00D40151">
      <w:pPr>
        <w:pStyle w:val="Heading1"/>
      </w:pPr>
      <w:bookmarkStart w:id="5364" w:name="_Toc185601387"/>
      <w:r w:rsidRPr="001B7C50">
        <w:lastRenderedPageBreak/>
        <w:t>6</w:t>
      </w:r>
      <w:r w:rsidRPr="001B7C50">
        <w:tab/>
        <w:t>Network Functions</w:t>
      </w:r>
      <w:bookmarkEnd w:id="5110"/>
      <w:bookmarkEnd w:id="5144"/>
      <w:bookmarkEnd w:id="5145"/>
      <w:bookmarkEnd w:id="5146"/>
      <w:bookmarkEnd w:id="5147"/>
      <w:bookmarkEnd w:id="5148"/>
      <w:bookmarkEnd w:id="5364"/>
    </w:p>
    <w:p w14:paraId="61CEE9EB" w14:textId="77777777" w:rsidR="00D40151" w:rsidRPr="001B7C50" w:rsidRDefault="00D40151" w:rsidP="00D40151">
      <w:pPr>
        <w:pStyle w:val="Heading2"/>
      </w:pPr>
      <w:bookmarkStart w:id="5365" w:name="_CR6_1"/>
      <w:bookmarkStart w:id="5366" w:name="_Toc20150182"/>
      <w:bookmarkStart w:id="5367" w:name="_Toc27846990"/>
      <w:bookmarkStart w:id="5368" w:name="_Toc36188121"/>
      <w:bookmarkStart w:id="5369" w:name="_Toc45184028"/>
      <w:bookmarkStart w:id="5370" w:name="_Toc47342870"/>
      <w:bookmarkStart w:id="5371" w:name="_Toc51769572"/>
      <w:bookmarkStart w:id="5372" w:name="_Toc185601388"/>
      <w:bookmarkEnd w:id="5365"/>
      <w:r w:rsidRPr="001B7C50">
        <w:t>6.1</w:t>
      </w:r>
      <w:r w:rsidRPr="001B7C50">
        <w:tab/>
        <w:t>General</w:t>
      </w:r>
      <w:bookmarkEnd w:id="5366"/>
      <w:bookmarkEnd w:id="5367"/>
      <w:bookmarkEnd w:id="5368"/>
      <w:bookmarkEnd w:id="5369"/>
      <w:bookmarkEnd w:id="5370"/>
      <w:bookmarkEnd w:id="5371"/>
      <w:bookmarkEnd w:id="5372"/>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373" w:name="_Toc20150183"/>
      <w:bookmarkStart w:id="5374" w:name="_Toc27846991"/>
      <w:bookmarkStart w:id="5375" w:name="_Toc36188122"/>
      <w:bookmarkStart w:id="5376" w:name="_Toc45184029"/>
      <w:bookmarkStart w:id="5377" w:name="_Toc47342871"/>
      <w:bookmarkStart w:id="5378"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379" w:name="_CR6_2"/>
      <w:bookmarkStart w:id="5380" w:name="_Toc185601389"/>
      <w:bookmarkEnd w:id="5379"/>
      <w:r w:rsidRPr="001B7C50">
        <w:t>6.2</w:t>
      </w:r>
      <w:r w:rsidRPr="001B7C50">
        <w:tab/>
        <w:t>Network Function Functional description</w:t>
      </w:r>
      <w:bookmarkEnd w:id="5373"/>
      <w:bookmarkEnd w:id="5374"/>
      <w:bookmarkEnd w:id="5375"/>
      <w:bookmarkEnd w:id="5376"/>
      <w:bookmarkEnd w:id="5377"/>
      <w:bookmarkEnd w:id="5378"/>
      <w:bookmarkEnd w:id="5380"/>
    </w:p>
    <w:p w14:paraId="41954925" w14:textId="77777777" w:rsidR="00D40151" w:rsidRPr="001B7C50" w:rsidRDefault="00D40151" w:rsidP="00D40151">
      <w:pPr>
        <w:pStyle w:val="Heading3"/>
      </w:pPr>
      <w:bookmarkStart w:id="5381" w:name="_CR6_2_1"/>
      <w:bookmarkStart w:id="5382" w:name="_Toc20150184"/>
      <w:bookmarkStart w:id="5383" w:name="_Toc27846992"/>
      <w:bookmarkStart w:id="5384" w:name="_Toc36188123"/>
      <w:bookmarkStart w:id="5385" w:name="_Toc45184030"/>
      <w:bookmarkStart w:id="5386" w:name="_Toc47342872"/>
      <w:bookmarkStart w:id="5387" w:name="_Toc51769574"/>
      <w:bookmarkStart w:id="5388" w:name="_Toc185601390"/>
      <w:bookmarkEnd w:id="5381"/>
      <w:r w:rsidRPr="001B7C50">
        <w:t>6.2.1</w:t>
      </w:r>
      <w:r w:rsidRPr="001B7C50">
        <w:tab/>
        <w:t>AMF</w:t>
      </w:r>
      <w:bookmarkEnd w:id="5382"/>
      <w:bookmarkEnd w:id="5383"/>
      <w:bookmarkEnd w:id="5384"/>
      <w:bookmarkEnd w:id="5385"/>
      <w:bookmarkEnd w:id="5386"/>
      <w:bookmarkEnd w:id="5387"/>
      <w:bookmarkEnd w:id="5388"/>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lastRenderedPageBreak/>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6349856F"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w:t>
      </w:r>
      <w:r w:rsidR="00214C93">
        <w:rPr>
          <w:rFonts w:eastAsia="Malgun Gothic"/>
          <w:lang w:eastAsia="ko-KR"/>
        </w:rPr>
        <w:t xml:space="preserve"> and</w:t>
      </w:r>
      <w:r w:rsidRPr="001B7C50">
        <w:rPr>
          <w:rFonts w:eastAsia="Malgun Gothic"/>
          <w:lang w:eastAsia="ko-KR"/>
        </w:rPr>
        <w:t xml:space="preserve">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4548B40" w:rsidR="00D40151" w:rsidRPr="001B7C50" w:rsidRDefault="00D40151" w:rsidP="00D40151">
      <w:pPr>
        <w:pStyle w:val="B1"/>
      </w:pPr>
      <w:r w:rsidRPr="001B7C50">
        <w:t>-</w:t>
      </w:r>
      <w:r w:rsidRPr="001B7C50">
        <w:tab/>
        <w:t>Management of mobility, authentication</w:t>
      </w:r>
      <w:r w:rsidR="00214C93">
        <w:t xml:space="preserve"> and</w:t>
      </w:r>
      <w:r w:rsidRPr="001B7C50">
        <w:t xml:space="preserve">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389" w:name="_Toc20150185"/>
      <w:bookmarkStart w:id="5390"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391"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71D5E211" w:rsidR="00967FB9" w:rsidRPr="001B7C50" w:rsidRDefault="00967FB9" w:rsidP="00323277">
      <w:bookmarkStart w:id="5392" w:name="_Toc45184031"/>
      <w:bookmarkStart w:id="5393" w:name="_Toc47342873"/>
      <w:bookmarkStart w:id="5394" w:name="_Toc51769575"/>
      <w:r w:rsidRPr="001B7C50">
        <w:t>In addition to the functionality of the AMF described above, the AMF may provide support for</w:t>
      </w:r>
      <w:r w:rsidR="00214C93">
        <w:t xml:space="preserve"> AMF overload control,</w:t>
      </w:r>
      <w:r w:rsidRPr="001B7C50">
        <w:t xml:space="preserve">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lastRenderedPageBreak/>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08272EA8" w14:textId="77777777" w:rsidR="00B23625" w:rsidRDefault="00B23625" w:rsidP="00D409DD">
      <w:r>
        <w:t>In addition to the functionalities of the AMF described above, the AMF may also include following functionalities for regenerative-based satellite access:</w:t>
      </w:r>
    </w:p>
    <w:p w14:paraId="3F684D8B" w14:textId="77777777" w:rsidR="00B23625" w:rsidRDefault="00B23625" w:rsidP="007E16B7">
      <w:pPr>
        <w:pStyle w:val="B1"/>
      </w:pPr>
      <w:r>
        <w:t>-</w:t>
      </w:r>
      <w:r>
        <w:tab/>
        <w:t>Support for NG Removal procedure defined in TS 38.413 [34].</w:t>
      </w:r>
    </w:p>
    <w:p w14:paraId="578A232A" w14:textId="6235A784"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1E56786E" w14:textId="77777777" w:rsidR="00A92D68" w:rsidRDefault="00A92D68" w:rsidP="00A92D68">
      <w:r>
        <w:t>In addition to the functionalities of the AMF described above, the AMF may also include following functionalities to support Indirect Network Sharing:</w:t>
      </w:r>
    </w:p>
    <w:p w14:paraId="57090DEA" w14:textId="77777777" w:rsidR="00A92D68" w:rsidRDefault="00A92D68" w:rsidP="002C13BE">
      <w:pPr>
        <w:pStyle w:val="B1"/>
      </w:pPr>
      <w:r>
        <w:t>-</w:t>
      </w:r>
      <w:r>
        <w:tab/>
        <w:t>Support for selecting the SMF of participating operator (H-SMF) possibly considering the relevant UE location information as specified in clause 6.3.2.</w:t>
      </w:r>
    </w:p>
    <w:p w14:paraId="1D3289BC" w14:textId="67590587" w:rsidR="008F01AE" w:rsidRDefault="008F01AE" w:rsidP="008F01AE">
      <w:pPr>
        <w:pStyle w:val="B1"/>
      </w:pPr>
      <w:r>
        <w:t>-</w:t>
      </w:r>
      <w:r>
        <w:tab/>
        <w:t>Support for Network Slicing handling considering what is described in clause 5.18.5.</w:t>
      </w:r>
    </w:p>
    <w:p w14:paraId="3E644694" w14:textId="36551597" w:rsidR="00A92D68" w:rsidRDefault="00A92D68" w:rsidP="002C13BE">
      <w:pPr>
        <w:pStyle w:val="NO"/>
      </w:pPr>
      <w:r>
        <w:t>NOTE 3:</w:t>
      </w:r>
      <w:r>
        <w:tab/>
        <w:t>The AMF of hosting operator can identify the UE's participating operator (i.e. in the case of Indirect Network Sharing) during the registration procedure based on internal implementation and then the H-SMF selection can be performed considering the relevant UE location information.</w:t>
      </w:r>
    </w:p>
    <w:p w14:paraId="70CE2853" w14:textId="0A3EA778" w:rsidR="00D40151" w:rsidRPr="001B7C50" w:rsidRDefault="00D40151" w:rsidP="00D40151">
      <w:pPr>
        <w:pStyle w:val="Heading3"/>
      </w:pPr>
      <w:bookmarkStart w:id="5395" w:name="_CR6_2_2"/>
      <w:bookmarkStart w:id="5396" w:name="_Toc185601391"/>
      <w:bookmarkEnd w:id="5395"/>
      <w:r w:rsidRPr="001B7C50">
        <w:t>6.2.2</w:t>
      </w:r>
      <w:r w:rsidRPr="001B7C50">
        <w:tab/>
        <w:t>SMF</w:t>
      </w:r>
      <w:bookmarkEnd w:id="5389"/>
      <w:bookmarkEnd w:id="5390"/>
      <w:bookmarkEnd w:id="5391"/>
      <w:bookmarkEnd w:id="5392"/>
      <w:bookmarkEnd w:id="5393"/>
      <w:bookmarkEnd w:id="5394"/>
      <w:bookmarkEnd w:id="5396"/>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 xml:space="preserve">5G VN group management, e.g. maintain the topology of the involved PSA UPFs, establish and release the N19 tunnels between PSA UPFs, configure traffic forwarding at UPF to apply local switching, N6-based forwarding </w:t>
      </w:r>
      <w:r w:rsidRPr="001B7C50">
        <w:rPr>
          <w:rFonts w:eastAsia="SimSun"/>
        </w:rPr>
        <w:lastRenderedPageBreak/>
        <w:t>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1C98EE9" w:rsidR="00D40151" w:rsidRPr="001B7C50" w:rsidRDefault="00D40151" w:rsidP="00D40151">
      <w:pPr>
        <w:pStyle w:val="NO"/>
        <w:rPr>
          <w:iCs/>
        </w:rPr>
      </w:pPr>
      <w:r w:rsidRPr="001B7C50">
        <w:rPr>
          <w:iCs/>
        </w:rPr>
        <w:t>NOTE</w:t>
      </w:r>
      <w:r w:rsidR="00F1371A">
        <w:rPr>
          <w:iCs/>
        </w:rPr>
        <w:t> 1</w:t>
      </w:r>
      <w:r w:rsidRPr="001B7C50">
        <w:rPr>
          <w:iCs/>
        </w:rPr>
        <w:t>:</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397" w:name="_Toc20150186"/>
      <w:bookmarkStart w:id="5398" w:name="_Toc27846994"/>
      <w:bookmarkStart w:id="5399"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400" w:name="_Toc45184032"/>
      <w:bookmarkStart w:id="5401" w:name="_Toc47342874"/>
      <w:bookmarkStart w:id="5402"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4346CBF4" w:rsidR="00B04F2B" w:rsidRPr="001B7C50" w:rsidRDefault="00B04F2B" w:rsidP="00562E84">
      <w:pPr>
        <w:pStyle w:val="B1"/>
      </w:pPr>
      <w:r w:rsidRPr="001B7C50">
        <w:t>-</w:t>
      </w:r>
      <w:r w:rsidRPr="001B7C50">
        <w:tab/>
        <w:t>Selection of EASDF</w:t>
      </w:r>
      <w:r w:rsidR="00CD22D1">
        <w:t>, obtain and/or provision DNS security information of the EASDF</w:t>
      </w:r>
      <w:r w:rsidRPr="001B7C50">
        <w:t xml:space="preserve">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lastRenderedPageBreak/>
        <w:t>-</w:t>
      </w:r>
      <w:r>
        <w:tab/>
        <w:t>For supporting the HR-SBO as defined in clause 6.7 of TS 23.548 [130].</w:t>
      </w:r>
    </w:p>
    <w:p w14:paraId="2816C5B5" w14:textId="77777777" w:rsidR="00F1371A" w:rsidRDefault="00F1371A" w:rsidP="007E16B7">
      <w:pPr>
        <w:pStyle w:val="B1"/>
      </w:pPr>
      <w:r>
        <w:t>-</w:t>
      </w:r>
      <w:r>
        <w:tab/>
        <w:t>For supporting Local Offloading Management as defined in clause 6.10 of TS 23.548 [130].</w:t>
      </w:r>
    </w:p>
    <w:p w14:paraId="2FBE5068" w14:textId="66CADBF6" w:rsidR="00F1371A" w:rsidRDefault="00F1371A" w:rsidP="007E16B7">
      <w:pPr>
        <w:pStyle w:val="NO"/>
      </w:pPr>
      <w:r>
        <w:t>NOTE 2:</w:t>
      </w:r>
      <w:r>
        <w:tab/>
        <w:t>In case an I-SMF is inserted to locally manage edge computing related information and the traffic is locally offloaded, only the I-SMF performs the EASDF selection and uses the EASDF services for the locally offloaded PDU sessions.</w:t>
      </w:r>
    </w:p>
    <w:p w14:paraId="4063DB29" w14:textId="77777777" w:rsidR="00EC72D7" w:rsidRDefault="00EC72D7" w:rsidP="007E16B7">
      <w:pPr>
        <w:pStyle w:val="B1"/>
      </w:pPr>
      <w:r>
        <w:t>-</w:t>
      </w:r>
      <w:r>
        <w:tab/>
        <w:t>For supporting the N6 delay measurement as described in clause 5.8.2.23.</w:t>
      </w:r>
    </w:p>
    <w:p w14:paraId="707CE416" w14:textId="77777777" w:rsidR="00EC72D7" w:rsidRDefault="00EC72D7" w:rsidP="007E16B7">
      <w:pPr>
        <w:pStyle w:val="B1"/>
      </w:pPr>
      <w:r>
        <w:t>-</w:t>
      </w:r>
      <w:r>
        <w:tab/>
        <w:t>Based on N6 delay measurements:</w:t>
      </w:r>
    </w:p>
    <w:p w14:paraId="79AB9DF3" w14:textId="77777777" w:rsidR="00EC72D7" w:rsidRDefault="00EC72D7" w:rsidP="007E16B7">
      <w:pPr>
        <w:pStyle w:val="B2"/>
      </w:pPr>
      <w:r>
        <w:t>-</w:t>
      </w:r>
      <w:r>
        <w:tab/>
        <w:t>Supporting the (re)selection of local PSA UPF as defined in clause 6.2.3.2 of TS 23.548 [130].</w:t>
      </w:r>
    </w:p>
    <w:p w14:paraId="38AFDE87" w14:textId="77777777" w:rsidR="00EC72D7" w:rsidRDefault="00EC72D7" w:rsidP="007E16B7">
      <w:pPr>
        <w:pStyle w:val="B2"/>
      </w:pPr>
      <w:r>
        <w:t>-</w:t>
      </w:r>
      <w:r>
        <w:tab/>
        <w:t>Supporting to trigger (re)discovery of EAS(es) as defined in clause 6.2.3.2 of TS 23.548 [130].</w:t>
      </w:r>
    </w:p>
    <w:p w14:paraId="56F27EC9" w14:textId="2C14E55D"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r>
        <w:t>The SMF may also include functionalities to support indirect UPF event exposure service subscription on behalf of the consumer NF(s) as described in clause 4.15.4.5 of TS 23.502 [3].</w:t>
      </w:r>
    </w:p>
    <w:p w14:paraId="63A7258E" w14:textId="4C823162" w:rsidR="00214C93" w:rsidRDefault="00214C93" w:rsidP="00214C93">
      <w:bookmarkStart w:id="5403" w:name="_CR6_2_3"/>
      <w:bookmarkEnd w:id="5403"/>
      <w:r>
        <w:t>In addition to the functionality of the SMF described above, the SMF may provide support for SMF overload control based on NWDAF analytics.</w:t>
      </w:r>
    </w:p>
    <w:p w14:paraId="3D9C719A" w14:textId="4C5D5E0A" w:rsidR="00D40151" w:rsidRPr="001B7C50" w:rsidRDefault="00D40151" w:rsidP="00D40151">
      <w:pPr>
        <w:pStyle w:val="Heading3"/>
      </w:pPr>
      <w:bookmarkStart w:id="5404" w:name="_Toc185601392"/>
      <w:r w:rsidRPr="001B7C50">
        <w:t>6.2.3</w:t>
      </w:r>
      <w:r w:rsidRPr="001B7C50">
        <w:tab/>
        <w:t>UPF</w:t>
      </w:r>
      <w:bookmarkEnd w:id="5397"/>
      <w:bookmarkEnd w:id="5398"/>
      <w:bookmarkEnd w:id="5399"/>
      <w:bookmarkEnd w:id="5400"/>
      <w:bookmarkEnd w:id="5401"/>
      <w:bookmarkEnd w:id="5402"/>
      <w:bookmarkEnd w:id="5404"/>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36FCD4E3"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r w:rsidR="00CB3169">
        <w:t>, IP or MAC filter-based packet detection functionality</w:t>
      </w:r>
      <w:r w:rsidRPr="001B7C50">
        <w:t>).</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lastRenderedPageBreak/>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405" w:name="_Toc20150187"/>
      <w:bookmarkStart w:id="5406"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407" w:name="_Toc36188126"/>
      <w:bookmarkStart w:id="5408" w:name="_Toc45184033"/>
      <w:bookmarkStart w:id="5409" w:name="_Toc47342875"/>
      <w:bookmarkStart w:id="5410"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101F6E55" w:rsidR="00AB1E8D" w:rsidRPr="001B7C50" w:rsidRDefault="00AB1E8D" w:rsidP="00AB1E8D">
      <w:pPr>
        <w:pStyle w:val="B1"/>
        <w:rPr>
          <w:lang w:eastAsia="zh-CN"/>
        </w:rPr>
      </w:pPr>
      <w:r>
        <w:rPr>
          <w:lang w:eastAsia="zh-CN"/>
        </w:rPr>
        <w:t>-</w:t>
      </w:r>
      <w:r>
        <w:rPr>
          <w:lang w:eastAsia="zh-CN"/>
        </w:rPr>
        <w:tab/>
        <w:t>Support</w:t>
      </w:r>
      <w:r w:rsidR="00F176F5">
        <w:rPr>
          <w:lang w:eastAsia="zh-CN"/>
        </w:rPr>
        <w:t xml:space="preserve"> of</w:t>
      </w:r>
      <w:r>
        <w:rPr>
          <w:lang w:eastAsia="zh-CN"/>
        </w:rPr>
        <w:t xml:space="preserve"> PDU Set Handling as defined in clause 5.37.</w:t>
      </w:r>
      <w:r w:rsidR="00C92133">
        <w:rPr>
          <w:lang w:eastAsia="zh-CN"/>
        </w:rPr>
        <w:t>5</w:t>
      </w:r>
      <w:r>
        <w:rPr>
          <w:lang w:eastAsia="zh-CN"/>
        </w:rPr>
        <w:t>.</w:t>
      </w:r>
    </w:p>
    <w:p w14:paraId="1DE202C8" w14:textId="59F7C93C" w:rsidR="000C416C" w:rsidRDefault="000C416C" w:rsidP="00CB3169">
      <w:pPr>
        <w:pStyle w:val="B1"/>
        <w:rPr>
          <w:lang w:eastAsia="zh-CN"/>
        </w:rPr>
      </w:pPr>
      <w:r>
        <w:rPr>
          <w:lang w:eastAsia="zh-CN"/>
        </w:rPr>
        <w:t>-</w:t>
      </w:r>
      <w:r>
        <w:rPr>
          <w:lang w:eastAsia="zh-CN"/>
        </w:rPr>
        <w:tab/>
        <w:t>Support MoQ relay functionality as defined in clause 5.37.9.2.</w:t>
      </w:r>
    </w:p>
    <w:p w14:paraId="07DBF3C0" w14:textId="403A0B49" w:rsidR="00CB3169" w:rsidRPr="001B7C50" w:rsidRDefault="00CB3169" w:rsidP="00CB3169">
      <w:pPr>
        <w:pStyle w:val="B1"/>
        <w:rPr>
          <w:lang w:eastAsia="zh-CN"/>
        </w:rPr>
      </w:pPr>
      <w:r>
        <w:rPr>
          <w:lang w:eastAsia="zh-CN"/>
        </w:rPr>
        <w:t>-</w:t>
      </w:r>
      <w:r>
        <w:rPr>
          <w:lang w:eastAsia="zh-CN"/>
        </w:rPr>
        <w:tab/>
        <w:t>NAT information exposure functionality (if NAT is deployed within UPF)</w:t>
      </w:r>
      <w:r w:rsidR="00F176F5">
        <w:rPr>
          <w:lang w:eastAsia="zh-CN"/>
        </w:rPr>
        <w:t xml:space="preserve"> as described in clause 5.8.2.17</w:t>
      </w:r>
      <w:r>
        <w:rPr>
          <w:lang w:eastAsia="zh-CN"/>
        </w:rPr>
        <w:t>.</w:t>
      </w:r>
    </w:p>
    <w:p w14:paraId="141F35A0" w14:textId="12BCEEC1" w:rsidR="008F01AE" w:rsidRPr="001B7C50" w:rsidRDefault="008F01AE" w:rsidP="008F01AE">
      <w:pPr>
        <w:pStyle w:val="B1"/>
        <w:rPr>
          <w:lang w:eastAsia="zh-CN"/>
        </w:rPr>
      </w:pPr>
      <w:r>
        <w:rPr>
          <w:lang w:eastAsia="zh-CN"/>
        </w:rPr>
        <w:t>-</w:t>
      </w:r>
      <w:r>
        <w:rPr>
          <w:lang w:eastAsia="zh-CN"/>
        </w:rPr>
        <w:tab/>
      </w:r>
      <w:r w:rsidR="00F176F5">
        <w:rPr>
          <w:lang w:eastAsia="zh-CN"/>
        </w:rPr>
        <w:t xml:space="preserve">Features indicated by the means </w:t>
      </w:r>
      <w:r>
        <w:rPr>
          <w:lang w:eastAsia="zh-CN"/>
        </w:rPr>
        <w:t>of operator</w:t>
      </w:r>
      <w:r w:rsidR="00F176F5">
        <w:rPr>
          <w:lang w:eastAsia="zh-CN"/>
        </w:rPr>
        <w:t xml:space="preserve"> supported</w:t>
      </w:r>
      <w:r>
        <w:rPr>
          <w:lang w:eastAsia="zh-CN"/>
        </w:rPr>
        <w:t xml:space="preserve"> configurable UPF capabilit</w:t>
      </w:r>
      <w:r w:rsidR="00F176F5">
        <w:rPr>
          <w:lang w:eastAsia="zh-CN"/>
        </w:rPr>
        <w:t>ies,</w:t>
      </w:r>
      <w:r>
        <w:rPr>
          <w:lang w:eastAsia="zh-CN"/>
        </w:rPr>
        <w:t xml:space="preserve"> as described in clause 5.8.2.21.</w:t>
      </w:r>
    </w:p>
    <w:p w14:paraId="7BBDACC7" w14:textId="553345D1" w:rsidR="00F1371A" w:rsidRPr="001B7C50" w:rsidRDefault="00F1371A" w:rsidP="00F1371A">
      <w:pPr>
        <w:pStyle w:val="B1"/>
        <w:rPr>
          <w:lang w:eastAsia="zh-CN"/>
        </w:rPr>
      </w:pPr>
      <w:bookmarkStart w:id="5411" w:name="_CR6_2_4"/>
      <w:bookmarkEnd w:id="5411"/>
      <w:r>
        <w:rPr>
          <w:lang w:eastAsia="zh-CN"/>
        </w:rPr>
        <w:t>-</w:t>
      </w:r>
      <w:r>
        <w:rPr>
          <w:lang w:eastAsia="zh-CN"/>
        </w:rPr>
        <w:tab/>
        <w:t>Handling of Payload Headers as defined in clause 5.8.2.22.</w:t>
      </w:r>
    </w:p>
    <w:p w14:paraId="7730A304" w14:textId="3B6BE07D" w:rsidR="00EC72D7" w:rsidRPr="001B7C50" w:rsidRDefault="00EC72D7" w:rsidP="00EC72D7">
      <w:pPr>
        <w:pStyle w:val="B1"/>
        <w:rPr>
          <w:lang w:eastAsia="zh-CN"/>
        </w:rPr>
      </w:pPr>
      <w:r>
        <w:rPr>
          <w:lang w:eastAsia="zh-CN"/>
        </w:rPr>
        <w:t>-</w:t>
      </w:r>
      <w:r>
        <w:rPr>
          <w:lang w:eastAsia="zh-CN"/>
        </w:rPr>
        <w:tab/>
        <w:t>Support N6 delay measurement and reporting to SMF, as defined in clause 5.8.2.23.</w:t>
      </w:r>
    </w:p>
    <w:p w14:paraId="35F49F4A" w14:textId="77777777" w:rsidR="00D40151" w:rsidRPr="001B7C50" w:rsidRDefault="00D40151" w:rsidP="00D40151">
      <w:pPr>
        <w:pStyle w:val="Heading3"/>
      </w:pPr>
      <w:bookmarkStart w:id="5412" w:name="_Toc185601393"/>
      <w:r w:rsidRPr="001B7C50">
        <w:t>6.2.4</w:t>
      </w:r>
      <w:r w:rsidRPr="001B7C50">
        <w:tab/>
        <w:t>PCF</w:t>
      </w:r>
      <w:bookmarkEnd w:id="5405"/>
      <w:bookmarkEnd w:id="5406"/>
      <w:bookmarkEnd w:id="5407"/>
      <w:bookmarkEnd w:id="5408"/>
      <w:bookmarkEnd w:id="5409"/>
      <w:bookmarkEnd w:id="5410"/>
      <w:bookmarkEnd w:id="5412"/>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413" w:name="_CR6_2_5"/>
      <w:bookmarkStart w:id="5414" w:name="_Toc20150188"/>
      <w:bookmarkStart w:id="5415" w:name="_Toc27846996"/>
      <w:bookmarkStart w:id="5416" w:name="_Toc36188127"/>
      <w:bookmarkStart w:id="5417" w:name="_Toc45184034"/>
      <w:bookmarkStart w:id="5418" w:name="_Toc47342876"/>
      <w:bookmarkStart w:id="5419" w:name="_Toc51769578"/>
      <w:bookmarkStart w:id="5420" w:name="_Toc185601394"/>
      <w:bookmarkEnd w:id="5413"/>
      <w:r w:rsidRPr="001B7C50">
        <w:lastRenderedPageBreak/>
        <w:t>6.2.5</w:t>
      </w:r>
      <w:r w:rsidRPr="001B7C50">
        <w:tab/>
        <w:t>NEF</w:t>
      </w:r>
      <w:bookmarkEnd w:id="5414"/>
      <w:bookmarkEnd w:id="5415"/>
      <w:bookmarkEnd w:id="5416"/>
      <w:bookmarkEnd w:id="5417"/>
      <w:bookmarkEnd w:id="5418"/>
      <w:bookmarkEnd w:id="5419"/>
      <w:bookmarkEnd w:id="5420"/>
    </w:p>
    <w:p w14:paraId="5749CE85" w14:textId="32B9A648" w:rsidR="00704A9E" w:rsidRPr="001B7C50" w:rsidRDefault="00704A9E" w:rsidP="00733F50">
      <w:pPr>
        <w:pStyle w:val="Heading4"/>
      </w:pPr>
      <w:bookmarkStart w:id="5421" w:name="_CR6_2_5_0"/>
      <w:bookmarkStart w:id="5422" w:name="_Toc185601395"/>
      <w:bookmarkEnd w:id="5421"/>
      <w:r w:rsidRPr="001B7C50">
        <w:t>6.2.5.0</w:t>
      </w:r>
      <w:r w:rsidRPr="001B7C50">
        <w:tab/>
        <w:t>NEF functionality</w:t>
      </w:r>
      <w:bookmarkEnd w:id="5422"/>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000A4F1B"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001B02C3">
        <w:t>,</w:t>
      </w:r>
      <w:r w:rsidR="00AB1E8D">
        <w:t xml:space="preserve"> PDU Set handling</w:t>
      </w:r>
      <w:r w:rsidRPr="001B7C50">
        <w:t xml:space="preserve"> service specific information</w:t>
      </w:r>
      <w:r w:rsidR="001B02C3">
        <w:t xml:space="preserve"> and Non-3GPP Device Identifier Information</w:t>
      </w:r>
      <w:r w:rsidRPr="001B7C50">
        <w:t>.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6F1B1BD7"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214C93">
        <w:t xml:space="preserve"> and</w:t>
      </w:r>
      <w:r w:rsidRPr="001B7C50">
        <w:t xml:space="preserve">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lastRenderedPageBreak/>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4C9B3284" w14:textId="225C6AA3" w:rsidR="00ED6B83" w:rsidRDefault="00ED6B83" w:rsidP="00ED6B83">
      <w:pPr>
        <w:pStyle w:val="B1"/>
      </w:pPr>
      <w:r>
        <w:t>-</w:t>
      </w:r>
      <w:r>
        <w:tab/>
        <w:t>Support request and exposure of energy related information as defined in clause 5.51.</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423" w:name="_CR6_2_5_1"/>
      <w:bookmarkStart w:id="5424" w:name="_Toc20150189"/>
      <w:bookmarkStart w:id="5425" w:name="_Toc27846997"/>
      <w:bookmarkStart w:id="5426" w:name="_Toc36188128"/>
      <w:bookmarkStart w:id="5427" w:name="_Toc45184035"/>
      <w:bookmarkStart w:id="5428" w:name="_Toc47342877"/>
      <w:bookmarkStart w:id="5429" w:name="_Toc51769579"/>
      <w:bookmarkStart w:id="5430" w:name="_Toc185601396"/>
      <w:bookmarkEnd w:id="5423"/>
      <w:r w:rsidRPr="001B7C50">
        <w:t>6.2.5.1</w:t>
      </w:r>
      <w:r w:rsidRPr="001B7C50">
        <w:tab/>
        <w:t>Support for CAPIF</w:t>
      </w:r>
      <w:bookmarkEnd w:id="5424"/>
      <w:bookmarkEnd w:id="5425"/>
      <w:bookmarkEnd w:id="5426"/>
      <w:bookmarkEnd w:id="5427"/>
      <w:bookmarkEnd w:id="5428"/>
      <w:bookmarkEnd w:id="5429"/>
      <w:bookmarkEnd w:id="5430"/>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431" w:name="_CR6_2_5a"/>
      <w:bookmarkStart w:id="5432" w:name="_Toc20150190"/>
      <w:bookmarkStart w:id="5433" w:name="_Toc27846998"/>
      <w:bookmarkStart w:id="5434" w:name="_Toc36188129"/>
      <w:bookmarkStart w:id="5435" w:name="_Toc45184036"/>
      <w:bookmarkStart w:id="5436" w:name="_Toc47342878"/>
      <w:bookmarkStart w:id="5437" w:name="_Toc51769580"/>
      <w:bookmarkStart w:id="5438" w:name="_Toc185601397"/>
      <w:bookmarkEnd w:id="5431"/>
      <w:r w:rsidRPr="001B7C50">
        <w:t>6.2.5a</w:t>
      </w:r>
      <w:r w:rsidRPr="001B7C50">
        <w:tab/>
        <w:t>Void</w:t>
      </w:r>
      <w:bookmarkEnd w:id="5432"/>
      <w:bookmarkEnd w:id="5433"/>
      <w:bookmarkEnd w:id="5434"/>
      <w:bookmarkEnd w:id="5435"/>
      <w:bookmarkEnd w:id="5436"/>
      <w:bookmarkEnd w:id="5437"/>
      <w:bookmarkEnd w:id="5438"/>
    </w:p>
    <w:p w14:paraId="4FBD62EA" w14:textId="77777777" w:rsidR="00D40151" w:rsidRPr="001B7C50" w:rsidRDefault="00D40151" w:rsidP="00D40151"/>
    <w:p w14:paraId="2F887CD5" w14:textId="77777777" w:rsidR="00D40151" w:rsidRPr="001B7C50" w:rsidRDefault="00D40151" w:rsidP="00D40151">
      <w:pPr>
        <w:pStyle w:val="Heading3"/>
      </w:pPr>
      <w:bookmarkStart w:id="5439" w:name="_CR6_2_6"/>
      <w:bookmarkStart w:id="5440" w:name="_Toc20150191"/>
      <w:bookmarkStart w:id="5441" w:name="_Toc27846999"/>
      <w:bookmarkStart w:id="5442" w:name="_Toc36188130"/>
      <w:bookmarkStart w:id="5443" w:name="_Toc45184037"/>
      <w:bookmarkStart w:id="5444" w:name="_Toc47342879"/>
      <w:bookmarkStart w:id="5445" w:name="_Toc51769581"/>
      <w:bookmarkStart w:id="5446" w:name="_Toc185601398"/>
      <w:bookmarkEnd w:id="5439"/>
      <w:r w:rsidRPr="001B7C50">
        <w:t>6.2.6</w:t>
      </w:r>
      <w:r w:rsidRPr="001B7C50">
        <w:tab/>
        <w:t>NRF</w:t>
      </w:r>
      <w:bookmarkEnd w:id="5440"/>
      <w:bookmarkEnd w:id="5441"/>
      <w:bookmarkEnd w:id="5442"/>
      <w:bookmarkEnd w:id="5443"/>
      <w:bookmarkEnd w:id="5444"/>
      <w:bookmarkEnd w:id="5445"/>
      <w:bookmarkEnd w:id="5446"/>
    </w:p>
    <w:p w14:paraId="2229B858" w14:textId="77777777" w:rsidR="00D40151" w:rsidRPr="001B7C50" w:rsidRDefault="00D40151" w:rsidP="00D40151">
      <w:pPr>
        <w:pStyle w:val="Heading4"/>
      </w:pPr>
      <w:bookmarkStart w:id="5447" w:name="_CR6_2_6_1"/>
      <w:bookmarkStart w:id="5448" w:name="_Toc45184038"/>
      <w:bookmarkStart w:id="5449" w:name="_Toc47342880"/>
      <w:bookmarkStart w:id="5450" w:name="_Toc51769582"/>
      <w:bookmarkStart w:id="5451" w:name="_Toc185601399"/>
      <w:bookmarkEnd w:id="5447"/>
      <w:r w:rsidRPr="001B7C50">
        <w:t>6.2.6.1</w:t>
      </w:r>
      <w:r w:rsidRPr="001B7C50">
        <w:tab/>
        <w:t>General</w:t>
      </w:r>
      <w:bookmarkEnd w:id="5448"/>
      <w:bookmarkEnd w:id="5449"/>
      <w:bookmarkEnd w:id="5450"/>
      <w:bookmarkEnd w:id="5451"/>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5674512E" w:rsidR="00D40151" w:rsidRPr="001B7C50" w:rsidRDefault="00D40151" w:rsidP="00D40151">
      <w:pPr>
        <w:pStyle w:val="B1"/>
      </w:pPr>
      <w:r w:rsidRPr="001B7C50">
        <w:lastRenderedPageBreak/>
        <w:t>-</w:t>
      </w:r>
      <w:r w:rsidRPr="001B7C50">
        <w:tab/>
        <w:t>Supports service discovery function. Receive NF Discovery Request from NF instance or SCP</w:t>
      </w:r>
      <w:r w:rsidR="00214C93">
        <w:t xml:space="preserve"> and</w:t>
      </w:r>
      <w:r w:rsidRPr="001B7C50">
        <w:t xml:space="preserve"> provides the information of the discovered NF instances (be discovered) to the NF instance or SCP</w:t>
      </w:r>
      <w:r w:rsidR="00A92D68">
        <w:t>, including the scenario of NF instances residing in a target PLMN to which traffic from certain UEs will be routed as specified in clause 6.44 of TS 22.261 [2]</w:t>
      </w:r>
      <w:r w:rsidRPr="001B7C50">
        <w:t>.</w:t>
      </w:r>
      <w:r w:rsidR="00214C93">
        <w:t xml:space="preserve"> The NRF may adjust the discovery results based on output of signalling storm analytics as described in TS 23.288 [86].</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52BCB515"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r w:rsidR="00214C93">
        <w:rPr>
          <w:rFonts w:eastAsia="DengXian"/>
        </w:rPr>
        <w:t xml:space="preserve"> (NWDAF may use the notification of updates for signalling storm analytics)</w:t>
      </w:r>
      <w:r w:rsidRPr="001B7C50">
        <w:rPr>
          <w:rFonts w:eastAsia="DengXian"/>
        </w:rPr>
        <w:t>.</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26ED9432"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w:t>
      </w:r>
      <w:r w:rsidR="00A92D68">
        <w:rPr>
          <w:lang w:eastAsia="zh-CN"/>
        </w:rPr>
        <w:t xml:space="preserve"> and optionally with information for target PLMN(s) to which traffic from certain UEs will be routed as specified by clause 6.44 of TS 22.261 [2]</w:t>
      </w:r>
      <w:r w:rsidRPr="001B7C50">
        <w:rPr>
          <w:lang w:eastAsia="zh-CN"/>
        </w:rPr>
        <w:t>, referenced by the vNRF via the N27 interface.</w:t>
      </w:r>
      <w:r w:rsidR="00A92D68">
        <w:rPr>
          <w:lang w:eastAsia="zh-CN"/>
        </w:rPr>
        <w:t xml:space="preserve"> The hNRF may also query a NRF in a target PLMN as specified in clause 4.17.5 of TS 23.502 [3].</w:t>
      </w:r>
    </w:p>
    <w:p w14:paraId="22702EAE" w14:textId="0408A1F9" w:rsidR="00A92D68" w:rsidRPr="001B7C50" w:rsidRDefault="00A92D68" w:rsidP="00A92D68">
      <w:pPr>
        <w:pStyle w:val="NO"/>
        <w:rPr>
          <w:rFonts w:eastAsia="Malgun Gothic"/>
          <w:lang w:eastAsia="ko-KR"/>
        </w:rPr>
      </w:pPr>
      <w:bookmarkStart w:id="5452" w:name="_Toc45184039"/>
      <w:bookmarkStart w:id="5453" w:name="_Toc47342881"/>
      <w:bookmarkStart w:id="5454" w:name="_Toc51769583"/>
      <w:r w:rsidRPr="001B7C50">
        <w:rPr>
          <w:rFonts w:eastAsia="Malgun Gothic"/>
          <w:lang w:eastAsia="ko-KR"/>
        </w:rPr>
        <w:t>NOTE:</w:t>
      </w:r>
      <w:r w:rsidRPr="001B7C50">
        <w:rPr>
          <w:rFonts w:eastAsia="Malgun Gothic"/>
          <w:lang w:eastAsia="ko-KR"/>
        </w:rPr>
        <w:tab/>
      </w:r>
      <w:r>
        <w:rPr>
          <w:rFonts w:eastAsia="Malgun Gothic"/>
          <w:lang w:eastAsia="ko-KR"/>
        </w:rPr>
        <w:t>The NRF in HPLMN interacts with NRF in target PLMN for certain UEs based on SUPI or Routing Indicator, if one of these parameters is included in the query.</w:t>
      </w:r>
    </w:p>
    <w:p w14:paraId="685848ED" w14:textId="77777777" w:rsidR="00D40151" w:rsidRPr="001B7C50" w:rsidRDefault="00D40151" w:rsidP="00D40151">
      <w:pPr>
        <w:pStyle w:val="Heading4"/>
      </w:pPr>
      <w:bookmarkStart w:id="5455" w:name="_CR6_2_6_2"/>
      <w:bookmarkStart w:id="5456" w:name="_Toc185601400"/>
      <w:bookmarkEnd w:id="5455"/>
      <w:r w:rsidRPr="001B7C50">
        <w:t>6.2.6.2</w:t>
      </w:r>
      <w:r w:rsidRPr="001B7C50">
        <w:tab/>
        <w:t>NF profile</w:t>
      </w:r>
      <w:bookmarkEnd w:id="5452"/>
      <w:bookmarkEnd w:id="5453"/>
      <w:bookmarkEnd w:id="5454"/>
      <w:bookmarkEnd w:id="5456"/>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lastRenderedPageBreak/>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FCFB762" w:rsidR="00D40151" w:rsidRPr="001B7C50" w:rsidRDefault="00D40151" w:rsidP="00D40151">
      <w:pPr>
        <w:pStyle w:val="B1"/>
      </w:pPr>
      <w:r w:rsidRPr="001B7C50">
        <w:t>-</w:t>
      </w:r>
      <w:r w:rsidRPr="001B7C50">
        <w:tab/>
        <w:t>Location information</w:t>
      </w:r>
      <w:r w:rsidR="008F01AE">
        <w:t xml:space="preserve"> or serving scope</w:t>
      </w:r>
      <w:r w:rsidRPr="001B7C50">
        <w:t xml:space="preserve">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21AA21F8" w:rsidR="00616F73" w:rsidRPr="001B7C50" w:rsidRDefault="00616F73" w:rsidP="00D40151">
      <w:pPr>
        <w:pStyle w:val="B1"/>
      </w:pPr>
      <w:r w:rsidRPr="001B7C50">
        <w:t>-</w:t>
      </w:r>
      <w:r w:rsidRPr="001B7C50">
        <w:tab/>
        <w:t>For UDM and AUSF</w:t>
      </w:r>
      <w:r w:rsidR="00214C93">
        <w:t xml:space="preserve"> and</w:t>
      </w:r>
      <w:r w:rsidRPr="001B7C50">
        <w:t xml:space="preserve">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0C7E0BA9" w:rsidR="00DA3BBC" w:rsidRPr="001B7C50" w:rsidRDefault="00DA3BBC" w:rsidP="00D40151">
      <w:pPr>
        <w:pStyle w:val="B1"/>
      </w:pPr>
      <w:r w:rsidRPr="001B7C50">
        <w:t>-</w:t>
      </w:r>
      <w:r w:rsidRPr="001B7C50">
        <w:tab/>
        <w:t>For UDM and AUSF</w:t>
      </w:r>
      <w:r w:rsidR="00214C93">
        <w:t xml:space="preserve"> and</w:t>
      </w:r>
      <w:r w:rsidRPr="001B7C50">
        <w:t xml:space="preserve">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52815137" w14:textId="3DCDBD4D" w:rsidR="002A1388" w:rsidRDefault="002A1388" w:rsidP="00D40151">
      <w:pPr>
        <w:pStyle w:val="B1"/>
      </w:pPr>
      <w:r>
        <w:t>-</w:t>
      </w:r>
      <w:r>
        <w:tab/>
        <w:t>CHF Group ID(s), range(s) of SUPIs, range(s) of GPSI(s), list of PLMN(s) for CHF, as defined in clause 6.1 of TS 32.290 [67] and TS 29.510 [58].</w:t>
      </w:r>
    </w:p>
    <w:p w14:paraId="0DE02CFD" w14:textId="7A560EC3"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556AB9B6" w:rsidR="00591B52" w:rsidRDefault="00591B52" w:rsidP="00D64A02">
      <w:pPr>
        <w:pStyle w:val="B2"/>
      </w:pPr>
      <w:r>
        <w:t>-</w:t>
      </w:r>
      <w:r>
        <w:tab/>
      </w:r>
      <w:r w:rsidR="00D40151" w:rsidRPr="001B7C50">
        <w:t>NWDAF Serving Area information</w:t>
      </w:r>
      <w:r w:rsidR="0017718B">
        <w:t xml:space="preserve"> (refer to clause 6.3.13)</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lastRenderedPageBreak/>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2D231406" w:rsidR="00591B52" w:rsidRDefault="00591B52" w:rsidP="00D64A02">
      <w:pPr>
        <w:pStyle w:val="B2"/>
      </w:pPr>
      <w:r>
        <w:t>-</w:t>
      </w:r>
      <w:r>
        <w:tab/>
      </w:r>
      <w:r w:rsidR="00F176F5">
        <w:t>H</w:t>
      </w:r>
      <w:r w:rsidR="00114986">
        <w:t>FL capability information per analytics ID including</w:t>
      </w:r>
      <w:r w:rsidR="001151EB">
        <w:t xml:space="preserve"> FL capability type (i.e. </w:t>
      </w:r>
      <w:r w:rsidR="00F176F5">
        <w:t>H</w:t>
      </w:r>
      <w:r w:rsidR="001151EB">
        <w:t>FL server</w:t>
      </w:r>
      <w:r w:rsidR="000C6BFB">
        <w:t xml:space="preserve"> </w:t>
      </w:r>
      <w:r w:rsidR="003D49E0">
        <w:t>and/</w:t>
      </w:r>
      <w:r w:rsidR="001151EB">
        <w:t xml:space="preserve">or </w:t>
      </w:r>
      <w:r w:rsidR="00F176F5">
        <w:t>H</w:t>
      </w:r>
      <w:r w:rsidR="001151EB">
        <w:t>FL client</w:t>
      </w:r>
      <w:r w:rsidR="00F176F5">
        <w:t>)</w:t>
      </w:r>
      <w:r w:rsidR="001151EB">
        <w:t>, if available)</w:t>
      </w:r>
      <w:r>
        <w:t>.</w:t>
      </w:r>
    </w:p>
    <w:p w14:paraId="7932A04B" w14:textId="414DC097" w:rsidR="00F176F5" w:rsidRDefault="00F176F5" w:rsidP="00D64A02">
      <w:pPr>
        <w:pStyle w:val="B2"/>
      </w:pPr>
      <w:r>
        <w:t>-</w:t>
      </w:r>
      <w:r>
        <w:tab/>
        <w:t>VFL capability information per analytics ID including VFL capability type (i.e. VFL server, VFL client), if available.</w:t>
      </w:r>
    </w:p>
    <w:p w14:paraId="126B4C82" w14:textId="07483C01"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498B26D0" w:rsidR="00821D9E" w:rsidRPr="001B7C50" w:rsidRDefault="00821D9E" w:rsidP="00821D9E">
      <w:pPr>
        <w:pStyle w:val="NO"/>
      </w:pPr>
      <w:r w:rsidRPr="001B7C50">
        <w:t>NOTE 6:</w:t>
      </w:r>
      <w:r w:rsidRPr="001B7C50">
        <w:tab/>
        <w:t>The determination of Supported Analytics Delay</w:t>
      </w:r>
      <w:r w:rsidR="00214C93">
        <w:t xml:space="preserve"> and</w:t>
      </w:r>
      <w:r w:rsidRPr="001B7C50">
        <w:t xml:space="preserve">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2DA661B6"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w:t>
      </w:r>
      <w:r w:rsidR="00214C93">
        <w:t xml:space="preserve"> and</w:t>
      </w:r>
      <w:r w:rsidRPr="001B7C50">
        <w:t xml:space="preserve">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457" w:name="_Toc45184040"/>
      <w:bookmarkStart w:id="5458" w:name="_Toc47342882"/>
      <w:bookmarkStart w:id="5459" w:name="_Toc20150192"/>
      <w:bookmarkStart w:id="5460" w:name="_Toc27847000"/>
      <w:bookmarkStart w:id="5461" w:name="_Toc36188131"/>
      <w:r w:rsidRPr="001B7C50">
        <w:t>-</w:t>
      </w:r>
      <w:r w:rsidRPr="001B7C50">
        <w:tab/>
        <w:t>SCP Domain the NF belongs to.</w:t>
      </w:r>
    </w:p>
    <w:p w14:paraId="408E7D87" w14:textId="6DF06053" w:rsidR="001F3682" w:rsidRPr="001B7C50" w:rsidRDefault="001F3682" w:rsidP="001F3682">
      <w:pPr>
        <w:pStyle w:val="B1"/>
      </w:pPr>
      <w:bookmarkStart w:id="5462"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5A4A367B" w14:textId="7EB37190" w:rsidR="008F01AE" w:rsidRDefault="008F01AE" w:rsidP="00246EB9">
      <w:pPr>
        <w:pStyle w:val="B1"/>
      </w:pPr>
      <w:r>
        <w:t>-</w:t>
      </w:r>
      <w:r>
        <w:tab/>
      </w:r>
      <w:r w:rsidR="00F176F5">
        <w:t>Supported o</w:t>
      </w:r>
      <w:r>
        <w:t>perator configurable UPF capabilit</w:t>
      </w:r>
      <w:r w:rsidR="00F176F5">
        <w:t>ies</w:t>
      </w:r>
      <w:r>
        <w:t xml:space="preserve"> </w:t>
      </w:r>
      <w:r w:rsidR="00F176F5">
        <w:t>(</w:t>
      </w:r>
      <w:r>
        <w:t>as described in clause 5.8.2.21</w:t>
      </w:r>
      <w:r w:rsidR="00F176F5">
        <w:t>) in the case of UPF</w:t>
      </w:r>
      <w:r>
        <w:t>.</w:t>
      </w:r>
    </w:p>
    <w:p w14:paraId="7FC1AFF8" w14:textId="17BD7550" w:rsidR="00CD22D1" w:rsidRDefault="00CD22D1" w:rsidP="00246EB9">
      <w:pPr>
        <w:pStyle w:val="B1"/>
      </w:pPr>
      <w:r>
        <w:lastRenderedPageBreak/>
        <w:t>-</w:t>
      </w:r>
      <w:r>
        <w:tab/>
        <w:t>Supported DNS security protocols, in the case of EASDF.</w:t>
      </w:r>
    </w:p>
    <w:p w14:paraId="23DA088D" w14:textId="30D89465"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r>
        <w:t>-</w:t>
      </w:r>
      <w:r>
        <w:tab/>
        <w:t>For additional information in PCF profile, see clause 5.2.7.2.2 of TS 23.502 [3].</w:t>
      </w:r>
    </w:p>
    <w:p w14:paraId="22A283A2" w14:textId="77777777" w:rsidR="00D40151" w:rsidRPr="001B7C50" w:rsidRDefault="00D40151" w:rsidP="00D40151">
      <w:pPr>
        <w:pStyle w:val="Heading4"/>
      </w:pPr>
      <w:bookmarkStart w:id="5463" w:name="_CR6_2_6_3"/>
      <w:bookmarkStart w:id="5464" w:name="_Toc185601401"/>
      <w:bookmarkEnd w:id="5463"/>
      <w:r w:rsidRPr="001B7C50">
        <w:t>6.2.6.3</w:t>
      </w:r>
      <w:r w:rsidRPr="001B7C50">
        <w:tab/>
        <w:t>SCP profile</w:t>
      </w:r>
      <w:bookmarkEnd w:id="5457"/>
      <w:bookmarkEnd w:id="5458"/>
      <w:bookmarkEnd w:id="5462"/>
      <w:bookmarkEnd w:id="5464"/>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1D662043" w14:textId="7FD42155" w:rsidR="00214C93" w:rsidRPr="001B7C50" w:rsidRDefault="00214C93" w:rsidP="00214C93">
      <w:pPr>
        <w:pStyle w:val="B1"/>
      </w:pPr>
      <w:r>
        <w:t>-</w:t>
      </w:r>
      <w:r>
        <w:tab/>
        <w:t>If the SCP acts as service producer: Names of supported services, NF Service Set ID of the NF service instance, NF Specific Service authorization information.</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465" w:name="_CR6_2_7"/>
      <w:bookmarkStart w:id="5466" w:name="_Toc45184041"/>
      <w:bookmarkStart w:id="5467" w:name="_Toc47342883"/>
      <w:bookmarkStart w:id="5468" w:name="_Toc51769585"/>
      <w:bookmarkStart w:id="5469" w:name="_Toc185601402"/>
      <w:bookmarkEnd w:id="5465"/>
      <w:r w:rsidRPr="001B7C50">
        <w:t>6.2.7</w:t>
      </w:r>
      <w:r w:rsidRPr="001B7C50">
        <w:tab/>
        <w:t>UDM</w:t>
      </w:r>
      <w:bookmarkEnd w:id="5459"/>
      <w:bookmarkEnd w:id="5460"/>
      <w:bookmarkEnd w:id="5461"/>
      <w:bookmarkEnd w:id="5466"/>
      <w:bookmarkEnd w:id="5467"/>
      <w:bookmarkEnd w:id="5468"/>
      <w:bookmarkEnd w:id="5469"/>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lastRenderedPageBreak/>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66847BC4"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w:t>
      </w:r>
      <w:r w:rsidR="00214C93">
        <w:rPr>
          <w:rFonts w:eastAsia="SimSun"/>
          <w:lang w:eastAsia="zh-CN"/>
        </w:rPr>
        <w:t xml:space="preserve"> and</w:t>
      </w:r>
      <w:r w:rsidRPr="001B7C50">
        <w:rPr>
          <w:rFonts w:eastAsia="SimSun"/>
          <w:lang w:eastAsia="zh-CN"/>
        </w:rPr>
        <w:t xml:space="preserve"> access the information of the UDR located in the same PLMN</w:t>
      </w:r>
      <w:r w:rsidRPr="001B7C50">
        <w:t>.</w:t>
      </w:r>
    </w:p>
    <w:p w14:paraId="62AA9F8B" w14:textId="77777777" w:rsidR="00D40151" w:rsidRPr="001B7C50" w:rsidRDefault="00D40151" w:rsidP="00D40151">
      <w:pPr>
        <w:pStyle w:val="Heading3"/>
      </w:pPr>
      <w:bookmarkStart w:id="5470" w:name="_CR6_2_8"/>
      <w:bookmarkStart w:id="5471" w:name="_Toc20150193"/>
      <w:bookmarkStart w:id="5472" w:name="_Toc27847001"/>
      <w:bookmarkStart w:id="5473" w:name="_Toc36188132"/>
      <w:bookmarkStart w:id="5474" w:name="_Toc45184042"/>
      <w:bookmarkStart w:id="5475" w:name="_Toc47342884"/>
      <w:bookmarkStart w:id="5476" w:name="_Toc51769586"/>
      <w:bookmarkStart w:id="5477" w:name="_Toc185601403"/>
      <w:bookmarkEnd w:id="5470"/>
      <w:r w:rsidRPr="001B7C50">
        <w:t>6.2.8</w:t>
      </w:r>
      <w:r w:rsidRPr="001B7C50">
        <w:tab/>
        <w:t>AUSF</w:t>
      </w:r>
      <w:bookmarkEnd w:id="5471"/>
      <w:bookmarkEnd w:id="5472"/>
      <w:bookmarkEnd w:id="5473"/>
      <w:bookmarkEnd w:id="5474"/>
      <w:bookmarkEnd w:id="5475"/>
      <w:bookmarkEnd w:id="5476"/>
      <w:bookmarkEnd w:id="5477"/>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478" w:name="_Toc20150194"/>
      <w:bookmarkStart w:id="5479" w:name="_Toc27847002"/>
      <w:bookmarkStart w:id="5480" w:name="_Toc36188133"/>
      <w:bookmarkStart w:id="5481" w:name="_Toc45184043"/>
      <w:bookmarkStart w:id="5482" w:name="_Toc47342885"/>
      <w:bookmarkStart w:id="5483"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484" w:name="_CR6_2_9"/>
      <w:bookmarkStart w:id="5485" w:name="_Toc185601404"/>
      <w:bookmarkEnd w:id="5484"/>
      <w:r w:rsidRPr="001B7C50">
        <w:t>6.2.9</w:t>
      </w:r>
      <w:r w:rsidRPr="001B7C50">
        <w:tab/>
        <w:t>N3IWF</w:t>
      </w:r>
      <w:bookmarkEnd w:id="5478"/>
      <w:bookmarkEnd w:id="5479"/>
      <w:bookmarkEnd w:id="5480"/>
      <w:bookmarkEnd w:id="5481"/>
      <w:bookmarkEnd w:id="5482"/>
      <w:bookmarkEnd w:id="5483"/>
      <w:bookmarkEnd w:id="5485"/>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1EFE6522" w:rsidR="00A51A83" w:rsidRDefault="00A51A83" w:rsidP="00D40151">
      <w:pPr>
        <w:pStyle w:val="B1"/>
      </w:pPr>
      <w:r>
        <w:lastRenderedPageBreak/>
        <w:t>-</w:t>
      </w:r>
      <w:r>
        <w:tab/>
        <w:t>Packet marking, e.g. setting the DSCP value based on the Establishment cause on N2</w:t>
      </w:r>
      <w:r w:rsidR="00214C93">
        <w:t xml:space="preserve"> and</w:t>
      </w:r>
      <w:r>
        <w:t xml:space="preserve">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3AF3CD23" w:rsidR="00D40151" w:rsidRPr="001B7C50" w:rsidRDefault="00D40151" w:rsidP="00D40151">
      <w:pPr>
        <w:pStyle w:val="B1"/>
        <w:rPr>
          <w:rFonts w:eastAsia="MS Mincho"/>
        </w:rPr>
      </w:pPr>
      <w:r w:rsidRPr="001B7C50">
        <w:t>-</w:t>
      </w:r>
      <w:r w:rsidRPr="001B7C50">
        <w:tab/>
        <w:t>Supporting AMF selection.</w:t>
      </w:r>
    </w:p>
    <w:p w14:paraId="2C59564C" w14:textId="77777777" w:rsidR="00AD1FC7" w:rsidRDefault="00AD1FC7" w:rsidP="00AD1FC7">
      <w:pPr>
        <w:pStyle w:val="B1"/>
      </w:pPr>
      <w:bookmarkStart w:id="5486" w:name="_CR6_2_9A"/>
      <w:bookmarkStart w:id="5487" w:name="_Toc20150195"/>
      <w:bookmarkStart w:id="5488" w:name="_Toc27847003"/>
      <w:bookmarkStart w:id="5489" w:name="_Toc36188134"/>
      <w:bookmarkStart w:id="5490" w:name="_Toc45184044"/>
      <w:bookmarkStart w:id="5491" w:name="_Toc47342886"/>
      <w:bookmarkStart w:id="5492" w:name="_Toc51769588"/>
      <w:bookmarkEnd w:id="5486"/>
      <w:r>
        <w:t>-</w:t>
      </w:r>
      <w:r>
        <w:tab/>
        <w:t>Support of ECN marking for L4S: The SMF, if applicable, provides ECN marking request per QoS flow level to the N3IWF as part of PDU session management procedures.</w:t>
      </w:r>
    </w:p>
    <w:p w14:paraId="7A5065A4" w14:textId="55EBD1C2" w:rsidR="00AD1FC7" w:rsidRDefault="00AD1FC7" w:rsidP="00AD1FC7">
      <w:pPr>
        <w:pStyle w:val="B1"/>
      </w:pPr>
      <w:r>
        <w:t>-</w:t>
      </w:r>
      <w:r>
        <w:tab/>
        <w:t>When ECN marking for L4S at N3IWF is enabled for downlink or uplink, the N3IWF should set the Congestion Experienced (CE) codepoint in downlink or uplink as per the recommendations in IETF RFC 9330 [159], IETF RFC 9331 [160], IETF RFC 9332 [161], IETF RFC 6040 [198] and IETF RFC 9599 [199].</w:t>
      </w:r>
    </w:p>
    <w:p w14:paraId="3F0B5472" w14:textId="4B5826D7" w:rsidR="001B02C3" w:rsidRPr="001B7C50" w:rsidRDefault="001B02C3" w:rsidP="001B02C3">
      <w:pPr>
        <w:pStyle w:val="B1"/>
        <w:rPr>
          <w:rFonts w:eastAsia="MS Mincho"/>
        </w:rPr>
      </w:pPr>
      <w:r>
        <w:rPr>
          <w:rFonts w:eastAsia="MS Mincho"/>
        </w:rPr>
        <w:t>-</w:t>
      </w:r>
      <w:r>
        <w:rPr>
          <w:rFonts w:eastAsia="MS Mincho"/>
        </w:rPr>
        <w:tab/>
        <w:t>Optionally, supporting PDU Set based Handling as defined in clause 5.37.5.</w:t>
      </w:r>
    </w:p>
    <w:p w14:paraId="459781C6" w14:textId="77777777" w:rsidR="00D40151" w:rsidRPr="001B7C50" w:rsidRDefault="00D40151" w:rsidP="00D40151">
      <w:pPr>
        <w:pStyle w:val="Heading3"/>
      </w:pPr>
      <w:bookmarkStart w:id="5493" w:name="_Toc185601405"/>
      <w:r w:rsidRPr="001B7C50">
        <w:t>6.2.9A</w:t>
      </w:r>
      <w:r w:rsidRPr="001B7C50">
        <w:tab/>
        <w:t>TNGF</w:t>
      </w:r>
      <w:bookmarkEnd w:id="5487"/>
      <w:bookmarkEnd w:id="5488"/>
      <w:bookmarkEnd w:id="5489"/>
      <w:bookmarkEnd w:id="5490"/>
      <w:bookmarkEnd w:id="5491"/>
      <w:bookmarkEnd w:id="5492"/>
      <w:bookmarkEnd w:id="5493"/>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6C36BD50" w:rsidR="00A51A83" w:rsidRPr="001B7C50" w:rsidRDefault="00A51A83" w:rsidP="00A51A83">
      <w:pPr>
        <w:pStyle w:val="B1"/>
      </w:pPr>
      <w:bookmarkStart w:id="5494" w:name="_Toc20150196"/>
      <w:bookmarkStart w:id="5495" w:name="_Toc27847004"/>
      <w:bookmarkStart w:id="5496" w:name="_Toc36188135"/>
      <w:bookmarkStart w:id="5497" w:name="_Toc45184045"/>
      <w:bookmarkStart w:id="5498" w:name="_Toc47342887"/>
      <w:bookmarkStart w:id="5499" w:name="_Toc51769589"/>
      <w:r>
        <w:t>-</w:t>
      </w:r>
      <w:r>
        <w:tab/>
        <w:t>Packet marking in the downlink</w:t>
      </w:r>
      <w:r w:rsidR="00214C93">
        <w:t xml:space="preserve"> and</w:t>
      </w:r>
      <w:r>
        <w:t xml:space="preserve"> the uplink on N2 and N3, as for the N3IWF (clause 6.2.9).</w:t>
      </w:r>
    </w:p>
    <w:p w14:paraId="7AD9EA63" w14:textId="1B65B4B7" w:rsidR="00AD1FC7" w:rsidRPr="001B7C50" w:rsidRDefault="00AD1FC7" w:rsidP="00AD1FC7">
      <w:pPr>
        <w:pStyle w:val="B1"/>
      </w:pPr>
      <w:bookmarkStart w:id="5500" w:name="_CR6_2_10"/>
      <w:bookmarkEnd w:id="5500"/>
      <w:r>
        <w:t>-</w:t>
      </w:r>
      <w:r>
        <w:tab/>
        <w:t>ECN marking for L4S, as for N3IWF (clause 6.2.9).</w:t>
      </w:r>
    </w:p>
    <w:p w14:paraId="43BFC3D2" w14:textId="5F11D622" w:rsidR="001B02C3" w:rsidRPr="001B7C50" w:rsidRDefault="001B02C3" w:rsidP="001B02C3">
      <w:pPr>
        <w:pStyle w:val="B1"/>
      </w:pPr>
      <w:r>
        <w:t>-</w:t>
      </w:r>
      <w:r>
        <w:tab/>
        <w:t>Optionally, supporting PDU Set based Handling as defined in clause 5.37.5.</w:t>
      </w:r>
    </w:p>
    <w:p w14:paraId="2CF65F73" w14:textId="77777777" w:rsidR="00D40151" w:rsidRPr="001B7C50" w:rsidRDefault="00D40151" w:rsidP="00D40151">
      <w:pPr>
        <w:pStyle w:val="Heading3"/>
      </w:pPr>
      <w:bookmarkStart w:id="5501" w:name="_Toc185601406"/>
      <w:r w:rsidRPr="001B7C50">
        <w:t>6.2.10</w:t>
      </w:r>
      <w:r w:rsidRPr="001B7C50">
        <w:tab/>
        <w:t>AF</w:t>
      </w:r>
      <w:bookmarkEnd w:id="5494"/>
      <w:bookmarkEnd w:id="5495"/>
      <w:bookmarkEnd w:id="5496"/>
      <w:bookmarkEnd w:id="5497"/>
      <w:bookmarkEnd w:id="5498"/>
      <w:bookmarkEnd w:id="5499"/>
      <w:bookmarkEnd w:id="5501"/>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lastRenderedPageBreak/>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502" w:name="_CR6_2_11"/>
      <w:bookmarkStart w:id="5503" w:name="_Toc20150197"/>
      <w:bookmarkStart w:id="5504" w:name="_Toc27847005"/>
      <w:bookmarkStart w:id="5505" w:name="_Toc36188136"/>
      <w:bookmarkStart w:id="5506" w:name="_Toc45184046"/>
      <w:bookmarkStart w:id="5507" w:name="_Toc47342888"/>
      <w:bookmarkStart w:id="5508" w:name="_Toc51769590"/>
      <w:bookmarkStart w:id="5509" w:name="_Toc185601407"/>
      <w:bookmarkEnd w:id="5502"/>
      <w:r w:rsidRPr="001B7C50">
        <w:t>6.2.11</w:t>
      </w:r>
      <w:r w:rsidRPr="001B7C50">
        <w:tab/>
        <w:t>UDR</w:t>
      </w:r>
      <w:bookmarkEnd w:id="5503"/>
      <w:bookmarkEnd w:id="5504"/>
      <w:bookmarkEnd w:id="5505"/>
      <w:bookmarkEnd w:id="5506"/>
      <w:bookmarkEnd w:id="5507"/>
      <w:bookmarkEnd w:id="5508"/>
      <w:bookmarkEnd w:id="5509"/>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00F038E6"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001B02C3">
        <w:rPr>
          <w:lang w:eastAsia="zh-CN"/>
        </w:rPr>
        <w:t>, Non-3GPP Device Identifier Information</w:t>
      </w:r>
      <w:r w:rsidRPr="001B7C50">
        <w:rPr>
          <w:lang w:eastAsia="zh-CN"/>
        </w:rPr>
        <w: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510" w:name="_CR6_2_12"/>
      <w:bookmarkStart w:id="5511" w:name="_Toc20150198"/>
      <w:bookmarkStart w:id="5512" w:name="_Toc27847006"/>
      <w:bookmarkStart w:id="5513" w:name="_Toc36188137"/>
      <w:bookmarkStart w:id="5514" w:name="_Toc45184047"/>
      <w:bookmarkStart w:id="5515" w:name="_Toc47342889"/>
      <w:bookmarkStart w:id="5516" w:name="_Toc51769591"/>
      <w:bookmarkStart w:id="5517" w:name="_Toc185601408"/>
      <w:bookmarkEnd w:id="5510"/>
      <w:r w:rsidRPr="001B7C50">
        <w:t>6.2.12</w:t>
      </w:r>
      <w:r w:rsidRPr="001B7C50">
        <w:tab/>
        <w:t>UDSF</w:t>
      </w:r>
      <w:bookmarkEnd w:id="5511"/>
      <w:bookmarkEnd w:id="5512"/>
      <w:bookmarkEnd w:id="5513"/>
      <w:bookmarkEnd w:id="5514"/>
      <w:bookmarkEnd w:id="5515"/>
      <w:bookmarkEnd w:id="5516"/>
      <w:bookmarkEnd w:id="5517"/>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518" w:name="_CR6_2_13"/>
      <w:bookmarkStart w:id="5519" w:name="_Toc20150199"/>
      <w:bookmarkStart w:id="5520" w:name="_Toc27847007"/>
      <w:bookmarkStart w:id="5521" w:name="_Toc36188138"/>
      <w:bookmarkStart w:id="5522" w:name="_Toc45184048"/>
      <w:bookmarkStart w:id="5523" w:name="_Toc47342890"/>
      <w:bookmarkStart w:id="5524" w:name="_Toc51769592"/>
      <w:bookmarkStart w:id="5525" w:name="_Toc185601409"/>
      <w:bookmarkEnd w:id="5518"/>
      <w:r w:rsidRPr="001B7C50">
        <w:t>6.2.13</w:t>
      </w:r>
      <w:r w:rsidRPr="001B7C50">
        <w:tab/>
        <w:t>SMSF</w:t>
      </w:r>
      <w:bookmarkEnd w:id="5519"/>
      <w:bookmarkEnd w:id="5520"/>
      <w:bookmarkEnd w:id="5521"/>
      <w:bookmarkEnd w:id="5522"/>
      <w:bookmarkEnd w:id="5523"/>
      <w:bookmarkEnd w:id="5524"/>
      <w:bookmarkEnd w:id="5525"/>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526" w:name="_CR6_2_14"/>
      <w:bookmarkStart w:id="5527" w:name="_Toc20150200"/>
      <w:bookmarkStart w:id="5528" w:name="_Toc27847008"/>
      <w:bookmarkStart w:id="5529" w:name="_Toc36188139"/>
      <w:bookmarkStart w:id="5530" w:name="_Toc45184049"/>
      <w:bookmarkStart w:id="5531" w:name="_Toc47342891"/>
      <w:bookmarkStart w:id="5532" w:name="_Toc51769593"/>
      <w:bookmarkStart w:id="5533" w:name="_Toc185601410"/>
      <w:bookmarkEnd w:id="5526"/>
      <w:r w:rsidRPr="001B7C50">
        <w:t>6.2.14</w:t>
      </w:r>
      <w:r w:rsidRPr="001B7C50">
        <w:tab/>
        <w:t>NSSF</w:t>
      </w:r>
      <w:bookmarkEnd w:id="5527"/>
      <w:bookmarkEnd w:id="5528"/>
      <w:bookmarkEnd w:id="5529"/>
      <w:bookmarkEnd w:id="5530"/>
      <w:bookmarkEnd w:id="5531"/>
      <w:bookmarkEnd w:id="5532"/>
      <w:bookmarkEnd w:id="5533"/>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534" w:name="_Toc20150201"/>
      <w:bookmarkStart w:id="5535" w:name="_Toc27847009"/>
      <w:bookmarkStart w:id="5536" w:name="_Toc36188140"/>
      <w:bookmarkStart w:id="5537" w:name="_Toc45184050"/>
      <w:bookmarkStart w:id="5538" w:name="_Toc47342892"/>
      <w:bookmarkStart w:id="5539"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540" w:name="_CR6_2_15"/>
      <w:bookmarkStart w:id="5541" w:name="_Toc185601411"/>
      <w:bookmarkEnd w:id="5540"/>
      <w:r w:rsidRPr="001B7C50">
        <w:t>6.2.</w:t>
      </w:r>
      <w:r w:rsidRPr="001B7C50">
        <w:rPr>
          <w:lang w:eastAsia="zh-CN"/>
        </w:rPr>
        <w:t>15</w:t>
      </w:r>
      <w:r w:rsidRPr="001B7C50">
        <w:tab/>
        <w:t>5G-</w:t>
      </w:r>
      <w:r w:rsidRPr="001B7C50">
        <w:rPr>
          <w:lang w:eastAsia="zh-CN"/>
        </w:rPr>
        <w:t>EIR</w:t>
      </w:r>
      <w:bookmarkEnd w:id="5534"/>
      <w:bookmarkEnd w:id="5535"/>
      <w:bookmarkEnd w:id="5536"/>
      <w:bookmarkEnd w:id="5537"/>
      <w:bookmarkEnd w:id="5538"/>
      <w:bookmarkEnd w:id="5539"/>
      <w:bookmarkEnd w:id="5541"/>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542" w:name="_CR6_2_16"/>
      <w:bookmarkStart w:id="5543" w:name="_Toc20150202"/>
      <w:bookmarkStart w:id="5544" w:name="_Toc27847010"/>
      <w:bookmarkStart w:id="5545" w:name="_Toc36188141"/>
      <w:bookmarkStart w:id="5546" w:name="_Toc45184051"/>
      <w:bookmarkStart w:id="5547" w:name="_Toc47342893"/>
      <w:bookmarkStart w:id="5548" w:name="_Toc51769595"/>
      <w:bookmarkStart w:id="5549" w:name="_Toc185601412"/>
      <w:bookmarkEnd w:id="5542"/>
      <w:r w:rsidRPr="001B7C50">
        <w:t>6.2.16</w:t>
      </w:r>
      <w:r w:rsidRPr="001B7C50">
        <w:tab/>
        <w:t>LMF</w:t>
      </w:r>
      <w:bookmarkEnd w:id="5543"/>
      <w:bookmarkEnd w:id="5544"/>
      <w:bookmarkEnd w:id="5545"/>
      <w:bookmarkEnd w:id="5546"/>
      <w:bookmarkEnd w:id="5547"/>
      <w:bookmarkEnd w:id="5548"/>
      <w:bookmarkEnd w:id="5549"/>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550" w:name="_CR6_2_16A"/>
      <w:bookmarkStart w:id="5551" w:name="_Toc20150203"/>
      <w:bookmarkStart w:id="5552" w:name="_Toc27847011"/>
      <w:bookmarkStart w:id="5553" w:name="_Toc36188142"/>
      <w:bookmarkStart w:id="5554" w:name="_Toc45184052"/>
      <w:bookmarkStart w:id="5555" w:name="_Toc47342894"/>
      <w:bookmarkStart w:id="5556" w:name="_Toc51769596"/>
      <w:bookmarkStart w:id="5557" w:name="_Toc185601413"/>
      <w:bookmarkEnd w:id="5550"/>
      <w:r w:rsidRPr="001B7C50">
        <w:t>6.2.16A</w:t>
      </w:r>
      <w:r w:rsidRPr="001B7C50">
        <w:tab/>
        <w:t>GMLC</w:t>
      </w:r>
      <w:bookmarkEnd w:id="5551"/>
      <w:bookmarkEnd w:id="5552"/>
      <w:bookmarkEnd w:id="5553"/>
      <w:bookmarkEnd w:id="5554"/>
      <w:bookmarkEnd w:id="5555"/>
      <w:bookmarkEnd w:id="5556"/>
      <w:bookmarkEnd w:id="5557"/>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558" w:name="_CR6_2_17"/>
      <w:bookmarkStart w:id="5559" w:name="_Toc20150204"/>
      <w:bookmarkStart w:id="5560" w:name="_Toc27847012"/>
      <w:bookmarkStart w:id="5561" w:name="_Toc36188143"/>
      <w:bookmarkStart w:id="5562" w:name="_Toc45184053"/>
      <w:bookmarkStart w:id="5563" w:name="_Toc47342895"/>
      <w:bookmarkStart w:id="5564" w:name="_Toc51769597"/>
      <w:bookmarkStart w:id="5565" w:name="_Toc185601414"/>
      <w:bookmarkEnd w:id="5558"/>
      <w:r w:rsidRPr="001B7C50">
        <w:t>6.2.</w:t>
      </w:r>
      <w:r w:rsidRPr="001B7C50">
        <w:rPr>
          <w:lang w:eastAsia="zh-CN"/>
        </w:rPr>
        <w:t>17</w:t>
      </w:r>
      <w:r w:rsidRPr="001B7C50">
        <w:tab/>
        <w:t>SEPP</w:t>
      </w:r>
      <w:bookmarkEnd w:id="5559"/>
      <w:bookmarkEnd w:id="5560"/>
      <w:bookmarkEnd w:id="5561"/>
      <w:bookmarkEnd w:id="5562"/>
      <w:bookmarkEnd w:id="5563"/>
      <w:bookmarkEnd w:id="5564"/>
      <w:bookmarkEnd w:id="5565"/>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566" w:name="_CR6_2_18"/>
      <w:bookmarkStart w:id="5567" w:name="_Toc20150205"/>
      <w:bookmarkStart w:id="5568" w:name="_Toc27847013"/>
      <w:bookmarkStart w:id="5569" w:name="_Toc36188144"/>
      <w:bookmarkStart w:id="5570" w:name="_Toc45184054"/>
      <w:bookmarkStart w:id="5571" w:name="_Toc47342896"/>
      <w:bookmarkStart w:id="5572" w:name="_Toc51769598"/>
      <w:bookmarkStart w:id="5573" w:name="_Toc185601415"/>
      <w:bookmarkEnd w:id="5566"/>
      <w:r w:rsidRPr="001B7C50">
        <w:t>6.2.18</w:t>
      </w:r>
      <w:r w:rsidRPr="001B7C50">
        <w:tab/>
        <w:t>Network Data Analytics Function (NWDAF)</w:t>
      </w:r>
      <w:bookmarkEnd w:id="5567"/>
      <w:bookmarkEnd w:id="5568"/>
      <w:bookmarkEnd w:id="5569"/>
      <w:bookmarkEnd w:id="5570"/>
      <w:bookmarkEnd w:id="5571"/>
      <w:bookmarkEnd w:id="5572"/>
      <w:bookmarkEnd w:id="5573"/>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lastRenderedPageBreak/>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574" w:name="_CR6_2_19"/>
      <w:bookmarkStart w:id="5575" w:name="_Toc20150206"/>
      <w:bookmarkStart w:id="5576" w:name="_Toc27847014"/>
      <w:bookmarkStart w:id="5577" w:name="_Toc36188145"/>
      <w:bookmarkStart w:id="5578" w:name="_Toc45184055"/>
      <w:bookmarkStart w:id="5579" w:name="_Toc47342897"/>
      <w:bookmarkStart w:id="5580" w:name="_Toc51769599"/>
      <w:bookmarkStart w:id="5581" w:name="_Toc185601416"/>
      <w:bookmarkEnd w:id="5574"/>
      <w:r w:rsidRPr="001B7C50">
        <w:t>6.2.19</w:t>
      </w:r>
      <w:r w:rsidRPr="001B7C50">
        <w:tab/>
        <w:t>SCP</w:t>
      </w:r>
      <w:bookmarkEnd w:id="5575"/>
      <w:bookmarkEnd w:id="5576"/>
      <w:bookmarkEnd w:id="5577"/>
      <w:bookmarkEnd w:id="5578"/>
      <w:bookmarkEnd w:id="5579"/>
      <w:bookmarkEnd w:id="5580"/>
      <w:bookmarkEnd w:id="5581"/>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616130BE" w14:textId="77777777" w:rsidR="00214C93" w:rsidRDefault="00214C93" w:rsidP="007E16B7">
      <w:pPr>
        <w:pStyle w:val="B1"/>
      </w:pPr>
      <w:r>
        <w:t>-</w:t>
      </w:r>
      <w:r>
        <w:tab/>
        <w:t>Optionally interact with NF and NWDAF, to support network abnormal behaviours (i.e. signalling storm) mitigation and prevention.</w:t>
      </w:r>
    </w:p>
    <w:p w14:paraId="5E8D37A7" w14:textId="6D6F4B64" w:rsidR="00214C93" w:rsidRDefault="00214C93" w:rsidP="007E16B7">
      <w:pPr>
        <w:pStyle w:val="B1"/>
      </w:pPr>
      <w:r>
        <w:t>-</w:t>
      </w:r>
      <w:r>
        <w:tab/>
        <w:t>Optionally expose events related to service-agnostic characteristics of messages the SCP passes such as Load, Delay, Error rate, number of messages.</w:t>
      </w:r>
    </w:p>
    <w:p w14:paraId="20A6247E" w14:textId="3E2191DF" w:rsidR="00214C93" w:rsidRDefault="00214C93" w:rsidP="00D40151">
      <w:pPr>
        <w:pStyle w:val="NO"/>
      </w:pPr>
      <w:r>
        <w:t>NOTE 1:</w:t>
      </w:r>
      <w:r>
        <w:tab/>
        <w:t>The use of received analytic information for routing optimisation/efficiency at SCP can be left to implementation.</w:t>
      </w:r>
    </w:p>
    <w:p w14:paraId="4FD5C9D7" w14:textId="6BDE6145" w:rsidR="00214C93" w:rsidRDefault="00214C93" w:rsidP="00D40151">
      <w:pPr>
        <w:pStyle w:val="NO"/>
      </w:pPr>
      <w:r>
        <w:t>NOTE 2:</w:t>
      </w:r>
      <w:r>
        <w:tab/>
        <w:t>NWDAF can leverage service-agnostic characteristics of messages provided by SCP.</w:t>
      </w:r>
    </w:p>
    <w:p w14:paraId="27FDD2D3" w14:textId="1699A089" w:rsidR="00D40151" w:rsidRPr="001B7C50" w:rsidRDefault="00D40151" w:rsidP="00D40151">
      <w:pPr>
        <w:pStyle w:val="NO"/>
      </w:pPr>
      <w:r w:rsidRPr="001B7C50">
        <w:t>NOTE </w:t>
      </w:r>
      <w:r w:rsidR="00214C93">
        <w:t>3</w:t>
      </w:r>
      <w:r w:rsidRPr="001B7C50">
        <w:t>:</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1EB07686" w:rsidR="00D40151" w:rsidRPr="001B7C50" w:rsidRDefault="00D40151" w:rsidP="00D40151">
      <w:pPr>
        <w:pStyle w:val="NO"/>
      </w:pPr>
      <w:r w:rsidRPr="001B7C50">
        <w:t>NOTE </w:t>
      </w:r>
      <w:r w:rsidR="00214C93">
        <w:t>4</w:t>
      </w:r>
      <w:r w:rsidRPr="001B7C50">
        <w:t>:</w:t>
      </w:r>
      <w:r w:rsidRPr="001B7C50">
        <w:tab/>
        <w:t>Load balancing, monitoring, overload control functionality provided by the SCP is left up to implementation.</w:t>
      </w:r>
    </w:p>
    <w:p w14:paraId="1C9C86B4" w14:textId="24140943" w:rsidR="00214C93" w:rsidRDefault="00214C93" w:rsidP="007E16B7">
      <w:pPr>
        <w:pStyle w:val="B1"/>
      </w:pPr>
      <w:r>
        <w:t>-</w:t>
      </w:r>
      <w:r>
        <w:tab/>
        <w:t>Network protection (for example, SCP may take measures to prevent or mitigate network signalling overload based on analytics from NWDAF (e.g. signalling storm analytics, NF load analytics).</w:t>
      </w:r>
    </w:p>
    <w:p w14:paraId="0812BF80" w14:textId="706638C3"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lastRenderedPageBreak/>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582" w:name="_Toc20150207"/>
      <w:bookmarkStart w:id="5583" w:name="_Toc27847015"/>
      <w:bookmarkStart w:id="5584"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585" w:name="_CR6_2_20"/>
      <w:bookmarkStart w:id="5586" w:name="_Toc45184056"/>
      <w:bookmarkStart w:id="5587" w:name="_Toc47342898"/>
      <w:bookmarkStart w:id="5588" w:name="_Toc51769600"/>
      <w:bookmarkStart w:id="5589" w:name="_Toc185601417"/>
      <w:bookmarkEnd w:id="5585"/>
      <w:r w:rsidRPr="001B7C50">
        <w:t>6.2.20</w:t>
      </w:r>
      <w:r w:rsidRPr="001B7C50">
        <w:tab/>
        <w:t>W-AGF</w:t>
      </w:r>
      <w:bookmarkEnd w:id="5582"/>
      <w:bookmarkEnd w:id="5583"/>
      <w:bookmarkEnd w:id="5584"/>
      <w:bookmarkEnd w:id="5586"/>
      <w:bookmarkEnd w:id="5587"/>
      <w:bookmarkEnd w:id="5588"/>
      <w:bookmarkEnd w:id="5589"/>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590" w:name="_CR6_2_21"/>
      <w:bookmarkStart w:id="5591" w:name="_Toc20150208"/>
      <w:bookmarkStart w:id="5592" w:name="_Toc27847016"/>
      <w:bookmarkStart w:id="5593" w:name="_Toc36188147"/>
      <w:bookmarkStart w:id="5594" w:name="_Toc45184057"/>
      <w:bookmarkStart w:id="5595" w:name="_Toc47342899"/>
      <w:bookmarkStart w:id="5596" w:name="_Toc51769601"/>
      <w:bookmarkStart w:id="5597" w:name="_Toc185601418"/>
      <w:bookmarkEnd w:id="5590"/>
      <w:r w:rsidRPr="001B7C50">
        <w:t>6.2.21</w:t>
      </w:r>
      <w:r w:rsidRPr="001B7C50">
        <w:tab/>
        <w:t>UE radio Capability Management Function (UCMF)</w:t>
      </w:r>
      <w:bookmarkEnd w:id="5591"/>
      <w:bookmarkEnd w:id="5592"/>
      <w:bookmarkEnd w:id="5593"/>
      <w:bookmarkEnd w:id="5594"/>
      <w:bookmarkEnd w:id="5595"/>
      <w:bookmarkEnd w:id="5596"/>
      <w:bookmarkEnd w:id="5597"/>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598" w:name="_Toc20150209"/>
      <w:r w:rsidRPr="001B7C50">
        <w:t>The UCMF stores a Version ID value for the PLMN assigned UE Radio Capability IDs so it is included in the PLMN assigned UE Radio Capability IDs it assigns. This shall be configured in the UCMF.</w:t>
      </w:r>
    </w:p>
    <w:p w14:paraId="70E9F44D" w14:textId="35D91AA2" w:rsidR="00D40151" w:rsidRPr="001B7C50" w:rsidRDefault="00D40151" w:rsidP="00D40151">
      <w:r w:rsidRPr="001B7C50">
        <w:t>The UCMF may be provisioned with a dictionary of Manufacturer-assigned UE Radio Capability IDs which include a "Vendor ID" that applies to the Manufacturers of these UE</w:t>
      </w:r>
      <w:r w:rsidR="00214C93">
        <w:t xml:space="preserve"> and</w:t>
      </w:r>
      <w:r w:rsidRPr="001B7C50">
        <w:t xml:space="preserve">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2D5C338D"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w:t>
      </w:r>
      <w:r w:rsidR="00214C93">
        <w:t xml:space="preserve"> and</w:t>
      </w:r>
      <w:r w:rsidRPr="001B7C50">
        <w:t xml:space="preserve"> rather quarantines it to avoid any future reassignment.</w:t>
      </w:r>
    </w:p>
    <w:p w14:paraId="6962FFD8" w14:textId="15FDED38" w:rsidR="00E83620" w:rsidRPr="001B7C50" w:rsidRDefault="00E83620" w:rsidP="00C74FFE">
      <w:bookmarkStart w:id="5599" w:name="_Toc36188148"/>
      <w:bookmarkStart w:id="5600" w:name="_Toc45184058"/>
      <w:bookmarkStart w:id="5601" w:name="_Toc47342900"/>
      <w:bookmarkStart w:id="5602" w:name="_Toc51769602"/>
      <w:bookmarkStart w:id="5603"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604" w:name="_CR6_2_22"/>
      <w:bookmarkStart w:id="5605" w:name="_Toc185601419"/>
      <w:bookmarkEnd w:id="5604"/>
      <w:r w:rsidRPr="001B7C50">
        <w:t>6.2.22</w:t>
      </w:r>
      <w:r w:rsidRPr="001B7C50">
        <w:tab/>
        <w:t>TWIF</w:t>
      </w:r>
      <w:bookmarkEnd w:id="5599"/>
      <w:bookmarkEnd w:id="5600"/>
      <w:bookmarkEnd w:id="5601"/>
      <w:bookmarkEnd w:id="5602"/>
      <w:bookmarkEnd w:id="5605"/>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606" w:name="_CR6_2_23"/>
      <w:bookmarkStart w:id="5607" w:name="_Toc45184059"/>
      <w:bookmarkStart w:id="5608" w:name="_Toc47342901"/>
      <w:bookmarkStart w:id="5609" w:name="_Toc51769603"/>
      <w:bookmarkStart w:id="5610" w:name="_Toc185601420"/>
      <w:bookmarkStart w:id="5611" w:name="_Toc36188149"/>
      <w:bookmarkEnd w:id="5606"/>
      <w:r w:rsidRPr="001B7C50">
        <w:t>6.2.23</w:t>
      </w:r>
      <w:r w:rsidRPr="001B7C50">
        <w:tab/>
        <w:t>NSSAAF</w:t>
      </w:r>
      <w:bookmarkEnd w:id="5607"/>
      <w:bookmarkEnd w:id="5608"/>
      <w:bookmarkEnd w:id="5609"/>
      <w:bookmarkEnd w:id="5610"/>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612" w:name="_Toc45184060"/>
      <w:bookmarkStart w:id="5613" w:name="_Toc47342902"/>
      <w:bookmarkStart w:id="5614"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lastRenderedPageBreak/>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615" w:name="_CR6_2_24"/>
      <w:bookmarkStart w:id="5616" w:name="_Toc185601421"/>
      <w:bookmarkEnd w:id="5615"/>
      <w:r w:rsidRPr="001B7C50">
        <w:t>6.2.24</w:t>
      </w:r>
      <w:r w:rsidRPr="001B7C50">
        <w:tab/>
        <w:t>DCCF</w:t>
      </w:r>
      <w:bookmarkEnd w:id="5616"/>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617" w:name="_CR6_2_25"/>
      <w:bookmarkStart w:id="5618" w:name="_Toc185601422"/>
      <w:bookmarkEnd w:id="5617"/>
      <w:r w:rsidRPr="001B7C50">
        <w:t>6.2.25</w:t>
      </w:r>
      <w:r w:rsidRPr="001B7C50">
        <w:tab/>
        <w:t>MFAF</w:t>
      </w:r>
      <w:bookmarkEnd w:id="5618"/>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619" w:name="_CR6_2_26"/>
      <w:bookmarkStart w:id="5620" w:name="_Toc185601423"/>
      <w:bookmarkEnd w:id="5619"/>
      <w:r w:rsidRPr="001B7C50">
        <w:t>6.2.26</w:t>
      </w:r>
      <w:r w:rsidRPr="001B7C50">
        <w:tab/>
        <w:t>ADRF</w:t>
      </w:r>
      <w:bookmarkEnd w:id="5620"/>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621" w:name="_CR6_2_27"/>
      <w:bookmarkStart w:id="5622" w:name="_Toc185601424"/>
      <w:bookmarkEnd w:id="5621"/>
      <w:r w:rsidRPr="001B7C50">
        <w:t>6.2.27</w:t>
      </w:r>
      <w:r w:rsidRPr="001B7C50">
        <w:tab/>
        <w:t>MB-SMF</w:t>
      </w:r>
      <w:bookmarkEnd w:id="5622"/>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623" w:name="_CR6_2_27a"/>
      <w:bookmarkStart w:id="5624" w:name="_Toc185601425"/>
      <w:bookmarkEnd w:id="5623"/>
      <w:r w:rsidRPr="001B7C50">
        <w:t>6.2.27</w:t>
      </w:r>
      <w:r w:rsidR="00366291" w:rsidRPr="001B7C50">
        <w:t>a</w:t>
      </w:r>
      <w:r w:rsidRPr="001B7C50">
        <w:tab/>
        <w:t>MB-UPF</w:t>
      </w:r>
      <w:bookmarkEnd w:id="5624"/>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625" w:name="_CR6_2_27b"/>
      <w:bookmarkStart w:id="5626" w:name="_Toc185601426"/>
      <w:bookmarkEnd w:id="5625"/>
      <w:r w:rsidRPr="001B7C50">
        <w:lastRenderedPageBreak/>
        <w:t>6.2.27</w:t>
      </w:r>
      <w:r w:rsidR="00366291" w:rsidRPr="001B7C50">
        <w:t>b</w:t>
      </w:r>
      <w:r w:rsidRPr="001B7C50">
        <w:tab/>
        <w:t>MBSF</w:t>
      </w:r>
      <w:bookmarkEnd w:id="5626"/>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627" w:name="_CR6_2_27c"/>
      <w:bookmarkStart w:id="5628" w:name="_Toc185601427"/>
      <w:bookmarkEnd w:id="5627"/>
      <w:r w:rsidRPr="001B7C50">
        <w:t>6.2.27</w:t>
      </w:r>
      <w:r w:rsidR="00366291" w:rsidRPr="001B7C50">
        <w:t>c</w:t>
      </w:r>
      <w:r w:rsidRPr="001B7C50">
        <w:tab/>
        <w:t>MBSTF</w:t>
      </w:r>
      <w:bookmarkEnd w:id="5628"/>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629" w:name="_CR6_2_28"/>
      <w:bookmarkStart w:id="5630" w:name="_Toc185601428"/>
      <w:bookmarkEnd w:id="5629"/>
      <w:r w:rsidRPr="001B7C50">
        <w:rPr>
          <w:lang w:eastAsia="zh-CN"/>
        </w:rPr>
        <w:t>6.2.28</w:t>
      </w:r>
      <w:r w:rsidRPr="001B7C50">
        <w:rPr>
          <w:lang w:eastAsia="zh-CN"/>
        </w:rPr>
        <w:tab/>
        <w:t>NSACF</w:t>
      </w:r>
      <w:bookmarkEnd w:id="5630"/>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631" w:name="_CR6_2_29"/>
      <w:bookmarkStart w:id="5632" w:name="_Toc185601429"/>
      <w:bookmarkEnd w:id="5631"/>
      <w:r w:rsidRPr="001B7C50">
        <w:rPr>
          <w:lang w:eastAsia="zh-CN"/>
        </w:rPr>
        <w:t>6.2.29</w:t>
      </w:r>
      <w:r w:rsidRPr="001B7C50">
        <w:rPr>
          <w:lang w:eastAsia="zh-CN"/>
        </w:rPr>
        <w:tab/>
        <w:t>TSCTSF</w:t>
      </w:r>
      <w:bookmarkEnd w:id="5632"/>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lastRenderedPageBreak/>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633" w:name="_CR6_2_30"/>
      <w:bookmarkStart w:id="5634" w:name="_Toc185601430"/>
      <w:bookmarkEnd w:id="5633"/>
      <w:r w:rsidRPr="001B7C50">
        <w:rPr>
          <w:lang w:eastAsia="zh-CN"/>
        </w:rPr>
        <w:t>6.2.30</w:t>
      </w:r>
      <w:r w:rsidRPr="001B7C50">
        <w:rPr>
          <w:lang w:eastAsia="zh-CN"/>
        </w:rPr>
        <w:tab/>
        <w:t>5G DDNMF</w:t>
      </w:r>
      <w:bookmarkEnd w:id="5634"/>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635" w:name="_CR6_2_31"/>
      <w:bookmarkStart w:id="5636" w:name="_Toc185601431"/>
      <w:bookmarkEnd w:id="5635"/>
      <w:r w:rsidRPr="001B7C50">
        <w:rPr>
          <w:lang w:eastAsia="zh-CN"/>
        </w:rPr>
        <w:t>6.2.31</w:t>
      </w:r>
      <w:r w:rsidRPr="001B7C50">
        <w:rPr>
          <w:lang w:eastAsia="zh-CN"/>
        </w:rPr>
        <w:tab/>
        <w:t>EASDF</w:t>
      </w:r>
      <w:bookmarkEnd w:id="5636"/>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637" w:name="_CR6_2_32"/>
      <w:bookmarkStart w:id="5638" w:name="_Toc185601432"/>
      <w:bookmarkEnd w:id="5637"/>
      <w:r w:rsidRPr="001B7C50">
        <w:rPr>
          <w:lang w:eastAsia="zh-CN"/>
        </w:rPr>
        <w:t>6.2.32</w:t>
      </w:r>
      <w:r w:rsidRPr="001B7C50">
        <w:rPr>
          <w:lang w:eastAsia="zh-CN"/>
        </w:rPr>
        <w:tab/>
        <w:t>TSN AF</w:t>
      </w:r>
      <w:bookmarkEnd w:id="5638"/>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639" w:name="_CR6_2_33"/>
      <w:bookmarkStart w:id="5640" w:name="_Toc185601433"/>
      <w:bookmarkEnd w:id="5639"/>
      <w:r>
        <w:rPr>
          <w:lang w:eastAsia="zh-CN"/>
        </w:rPr>
        <w:t>6.2.33</w:t>
      </w:r>
      <w:r>
        <w:rPr>
          <w:lang w:eastAsia="zh-CN"/>
        </w:rPr>
        <w:tab/>
        <w:t>NSWOF</w:t>
      </w:r>
      <w:bookmarkEnd w:id="5640"/>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5E1D8F4F" w14:textId="33828EB2" w:rsidR="008662AB" w:rsidRDefault="008662AB" w:rsidP="008662AB">
      <w:pPr>
        <w:pStyle w:val="Heading3"/>
        <w:rPr>
          <w:lang w:eastAsia="zh-CN"/>
        </w:rPr>
      </w:pPr>
      <w:bookmarkStart w:id="5641" w:name="_CR6_3"/>
      <w:bookmarkStart w:id="5642" w:name="_Toc185601434"/>
      <w:bookmarkEnd w:id="5641"/>
      <w:r>
        <w:rPr>
          <w:lang w:eastAsia="zh-CN"/>
        </w:rPr>
        <w:t>6.2.34</w:t>
      </w:r>
      <w:r>
        <w:rPr>
          <w:lang w:eastAsia="zh-CN"/>
        </w:rPr>
        <w:tab/>
        <w:t>EIF</w:t>
      </w:r>
      <w:bookmarkEnd w:id="5642"/>
    </w:p>
    <w:p w14:paraId="5E3B92E3" w14:textId="77777777" w:rsidR="008662AB" w:rsidRDefault="008662AB" w:rsidP="008662AB">
      <w:pPr>
        <w:rPr>
          <w:lang w:eastAsia="zh-CN"/>
        </w:rPr>
      </w:pPr>
      <w:r>
        <w:rPr>
          <w:lang w:eastAsia="zh-CN"/>
        </w:rPr>
        <w:t>The Energy Information Function (EIF) includes support for the following functionalities:</w:t>
      </w:r>
    </w:p>
    <w:p w14:paraId="588868A4" w14:textId="77777777" w:rsidR="008662AB" w:rsidRDefault="008662AB" w:rsidP="007E16B7">
      <w:pPr>
        <w:pStyle w:val="B1"/>
        <w:rPr>
          <w:lang w:eastAsia="zh-CN"/>
        </w:rPr>
      </w:pPr>
      <w:r>
        <w:rPr>
          <w:lang w:eastAsia="zh-CN"/>
        </w:rPr>
        <w:t>-</w:t>
      </w:r>
      <w:r>
        <w:rPr>
          <w:lang w:eastAsia="zh-CN"/>
        </w:rPr>
        <w:tab/>
        <w:t>Collect data from OAM and 5GC NF(s) to assist the calculation of energy related information.</w:t>
      </w:r>
    </w:p>
    <w:p w14:paraId="54406594" w14:textId="77777777" w:rsidR="008662AB" w:rsidRDefault="008662AB" w:rsidP="007E16B7">
      <w:pPr>
        <w:pStyle w:val="B1"/>
        <w:rPr>
          <w:lang w:eastAsia="zh-CN"/>
        </w:rPr>
      </w:pPr>
      <w:r>
        <w:rPr>
          <w:lang w:eastAsia="zh-CN"/>
        </w:rPr>
        <w:t>-</w:t>
      </w:r>
      <w:r>
        <w:rPr>
          <w:lang w:eastAsia="zh-CN"/>
        </w:rPr>
        <w:tab/>
        <w:t>Calculate the energy related information (including energy consumption information and renewable energy information) of user plane communication.</w:t>
      </w:r>
    </w:p>
    <w:p w14:paraId="3666BFB7" w14:textId="77777777" w:rsidR="008662AB" w:rsidRDefault="008662AB" w:rsidP="007E16B7">
      <w:pPr>
        <w:pStyle w:val="B1"/>
        <w:rPr>
          <w:lang w:eastAsia="zh-CN"/>
        </w:rPr>
      </w:pPr>
      <w:r>
        <w:rPr>
          <w:lang w:eastAsia="zh-CN"/>
        </w:rPr>
        <w:t>-</w:t>
      </w:r>
      <w:r>
        <w:rPr>
          <w:lang w:eastAsia="zh-CN"/>
        </w:rPr>
        <w:tab/>
        <w:t>Expose the calculated energy related information to authorized consumers.</w:t>
      </w:r>
    </w:p>
    <w:p w14:paraId="6103CAB0" w14:textId="77777777" w:rsidR="00D40151" w:rsidRPr="001B7C50" w:rsidRDefault="00D40151" w:rsidP="00D40151">
      <w:pPr>
        <w:pStyle w:val="Heading2"/>
      </w:pPr>
      <w:bookmarkStart w:id="5643" w:name="_Toc185601435"/>
      <w:r w:rsidRPr="001B7C50">
        <w:lastRenderedPageBreak/>
        <w:t>6.3</w:t>
      </w:r>
      <w:r w:rsidRPr="001B7C50">
        <w:tab/>
        <w:t>Principles for Network Function and Network Function Service discovery and selection</w:t>
      </w:r>
      <w:bookmarkEnd w:id="5598"/>
      <w:bookmarkEnd w:id="5603"/>
      <w:bookmarkEnd w:id="5611"/>
      <w:bookmarkEnd w:id="5612"/>
      <w:bookmarkEnd w:id="5613"/>
      <w:bookmarkEnd w:id="5614"/>
      <w:bookmarkEnd w:id="5643"/>
    </w:p>
    <w:p w14:paraId="6983BA92" w14:textId="77777777" w:rsidR="00D40151" w:rsidRPr="001B7C50" w:rsidRDefault="00D40151" w:rsidP="00D40151">
      <w:pPr>
        <w:pStyle w:val="Heading3"/>
        <w:rPr>
          <w:lang w:eastAsia="zh-CN"/>
        </w:rPr>
      </w:pPr>
      <w:bookmarkStart w:id="5644" w:name="_CR6_3_1"/>
      <w:bookmarkStart w:id="5645" w:name="_Toc20150210"/>
      <w:bookmarkStart w:id="5646" w:name="_Toc27847018"/>
      <w:bookmarkStart w:id="5647" w:name="_Toc36188150"/>
      <w:bookmarkStart w:id="5648" w:name="_Toc45184061"/>
      <w:bookmarkStart w:id="5649" w:name="_Toc47342903"/>
      <w:bookmarkStart w:id="5650" w:name="_Toc51769605"/>
      <w:bookmarkStart w:id="5651" w:name="_Toc185601436"/>
      <w:bookmarkEnd w:id="5644"/>
      <w:r w:rsidRPr="001B7C50">
        <w:rPr>
          <w:lang w:eastAsia="zh-CN"/>
        </w:rPr>
        <w:t>6.3.1</w:t>
      </w:r>
      <w:r w:rsidRPr="001B7C50">
        <w:rPr>
          <w:lang w:eastAsia="zh-CN"/>
        </w:rPr>
        <w:tab/>
        <w:t>General</w:t>
      </w:r>
      <w:bookmarkEnd w:id="5645"/>
      <w:bookmarkEnd w:id="5646"/>
      <w:bookmarkEnd w:id="5647"/>
      <w:bookmarkEnd w:id="5648"/>
      <w:bookmarkEnd w:id="5649"/>
      <w:bookmarkEnd w:id="5650"/>
      <w:bookmarkEnd w:id="5651"/>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lastRenderedPageBreak/>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652"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36106B4F"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w:t>
      </w:r>
      <w:r w:rsidR="00A92D68">
        <w:t xml:space="preserve"> If the NRF in the local PLMN indicated support, for the local PLMN, of indirect communication with delegated discovery with NF (re)selection at target PLMN (Model D in Annex E with SCP in target PLMN doing NF (re)selection) and/or of indirect communication without delegated discovery with NF (re)selection at target PLMN (Model C in Annex E with SCP in target PLMN doing NF (re)selection), based on operator's policy and the capabilities of the local PLMN, the NRF in the remote PLMN may also return an indication that indirect communication with delegated discovery with NF (re)selection at target PLMN</w:t>
      </w:r>
      <w:r w:rsidR="00146FD0">
        <w:t xml:space="preserve"> is requested </w:t>
      </w:r>
      <w:r w:rsidR="00A92D68">
        <w:t>or</w:t>
      </w:r>
      <w:r w:rsidR="00146FD0">
        <w:t xml:space="preserve"> that</w:t>
      </w:r>
      <w:r w:rsidR="00A92D68">
        <w:t xml:space="preserve"> indirect communication without delegated discovery with NF (re)selection at target PLMN is </w:t>
      </w:r>
      <w:r w:rsidR="00146FD0">
        <w:t xml:space="preserve">requested </w:t>
      </w:r>
      <w:r w:rsidR="00A92D68">
        <w:t>and, for delegated discovery in target PLMN, omit NF profiles.</w:t>
      </w:r>
      <w:r w:rsidRPr="001B7C50">
        <w:t xml:space="preserve"> The NRF in the local PLMN reaches the NRF in the remote PLMN by forming a </w:t>
      </w:r>
      <w:r w:rsidR="00A92D68">
        <w:t xml:space="preserve">remote </w:t>
      </w:r>
      <w:r w:rsidRPr="001B7C50">
        <w:t>PLMN specific query using the PLMN ID provided by the requester NF.</w:t>
      </w:r>
      <w:r w:rsidR="00A92D68">
        <w:t xml:space="preserve"> The remote PLMN NRF may further interact with a target PLMN NRF as specified in clause 6.2.6.1. Based on operator's policy and configuration, the NRF in the local PLMN may also determine without interaction with the NRF in the remote PLMN that indirect communication with delegated discovery with NF (re)selection at target PLMN is </w:t>
      </w:r>
      <w:r w:rsidR="00146FD0">
        <w:t xml:space="preserve">requested </w:t>
      </w:r>
      <w:r w:rsidR="00A92D68">
        <w:t>for communication for that remote PLMN.</w:t>
      </w:r>
      <w:r w:rsidR="00146FD0">
        <w:t xml:space="preserve"> The NF/NF service discovery procedure across PLMNs is specified in clauses 4.17.5, 4.17.10 and 4.17.10a of TS 23.502 [3].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3337D019" w14:textId="7F3B2F69" w:rsidR="00A92D68" w:rsidRPr="001B7C50" w:rsidRDefault="00A92D68" w:rsidP="00A92D68">
      <w:pPr>
        <w:pStyle w:val="NO"/>
      </w:pPr>
      <w:r w:rsidRPr="001B7C50">
        <w:t>NOTE </w:t>
      </w:r>
      <w:r>
        <w:t>6</w:t>
      </w:r>
      <w:r w:rsidRPr="001B7C50">
        <w:t>:</w:t>
      </w:r>
      <w:r w:rsidRPr="001B7C50">
        <w:tab/>
      </w:r>
      <w:r>
        <w:t>The NRF in the local PLMN can interact with NRFs in target PLMNs already before receiving related discovery requests to inquire the support of indirect communication by those target PLMNs, cache the received information</w:t>
      </w:r>
      <w:r w:rsidR="00214C93">
        <w:t xml:space="preserve"> and</w:t>
      </w:r>
      <w:r>
        <w:t xml:space="preserve"> use it for subsequent discovery requests.</w:t>
      </w:r>
    </w:p>
    <w:p w14:paraId="7A2BFDDC" w14:textId="77777777" w:rsidR="00D40151" w:rsidRPr="001B7C50" w:rsidRDefault="00D40151" w:rsidP="00D40151">
      <w:r w:rsidRPr="001B7C50">
        <w:t>For topology hiding, see clause 6.2.17.</w:t>
      </w:r>
    </w:p>
    <w:p w14:paraId="50C7800B" w14:textId="13D37690" w:rsidR="00214C93" w:rsidRPr="001B7C50" w:rsidRDefault="00214C93" w:rsidP="00214C93">
      <w:bookmarkStart w:id="5653" w:name="_CR6_3_1_0"/>
      <w:bookmarkStart w:id="5654" w:name="_Toc27847019"/>
      <w:bookmarkStart w:id="5655" w:name="_Toc36188151"/>
      <w:bookmarkStart w:id="5656" w:name="_Toc45184062"/>
      <w:bookmarkStart w:id="5657" w:name="_Toc47342904"/>
      <w:bookmarkStart w:id="5658" w:name="_Toc51769606"/>
      <w:bookmarkEnd w:id="5653"/>
      <w:r>
        <w:t>The NRF may take appropriate action, upon detection of certain local events, e.g. NF load that NF resource usage is abnormal, or from notification of subscription to signalling storm analytics to predict signalling storm from NWDAF.</w:t>
      </w:r>
    </w:p>
    <w:p w14:paraId="04B6E9BF" w14:textId="77777777" w:rsidR="00D40151" w:rsidRPr="001B7C50" w:rsidRDefault="00D40151" w:rsidP="00D40151">
      <w:pPr>
        <w:pStyle w:val="Heading4"/>
      </w:pPr>
      <w:bookmarkStart w:id="5659" w:name="_Toc185601437"/>
      <w:r w:rsidRPr="001B7C50">
        <w:t>6.3.1.0</w:t>
      </w:r>
      <w:r w:rsidRPr="001B7C50">
        <w:tab/>
        <w:t>Principles for Binding, Selection and Reselection</w:t>
      </w:r>
      <w:bookmarkEnd w:id="5652"/>
      <w:bookmarkEnd w:id="5654"/>
      <w:bookmarkEnd w:id="5655"/>
      <w:bookmarkEnd w:id="5656"/>
      <w:bookmarkEnd w:id="5657"/>
      <w:bookmarkEnd w:id="5658"/>
      <w:bookmarkEnd w:id="5659"/>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lastRenderedPageBreak/>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627475B3"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214C93">
        <w:rPr>
          <w:lang w:eastAsia="x-none"/>
        </w:rPr>
        <w:t xml:space="preserve"> and</w:t>
      </w:r>
      <w:r w:rsidRPr="001B7C50">
        <w:rPr>
          <w:lang w:eastAsia="x-none"/>
        </w:rPr>
        <w:t xml:space="preserve"> may also include the service name. The NF Service Set ID, NF service instance ID</w:t>
      </w:r>
      <w:r w:rsidR="00214C93">
        <w:rPr>
          <w:lang w:eastAsia="x-none"/>
        </w:rPr>
        <w:t xml:space="preserve"> and</w:t>
      </w:r>
      <w:r w:rsidRPr="001B7C50">
        <w:rPr>
          <w:lang w:eastAsia="x-none"/>
        </w:rPr>
        <w:t xml:space="preserve">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 xml:space="preserve">If the NF as an NF consumer provides a Binding Indication for services that the NF produces in service requests, the Binding Indication shall be associated with an applicability indicating other service and may contain the related service </w:t>
      </w:r>
      <w:r w:rsidRPr="001B7C50">
        <w:lastRenderedPageBreak/>
        <w:t>name(s), in addition to the other parameters listed in Table 6.3.1.0-1. If no service name(s) are provided, the Binding Indication relates to all services that the NF produces.</w:t>
      </w:r>
    </w:p>
    <w:p w14:paraId="4B79C915" w14:textId="108E9EEA" w:rsidR="00D40151" w:rsidRPr="001B7C50" w:rsidRDefault="00D40151" w:rsidP="00D40151">
      <w:r w:rsidRPr="001B7C50">
        <w:t>For NF Set or NF Instance level of binding, a Binding Indication for notifications and other services may be combined if it relates to the same service</w:t>
      </w:r>
      <w:r w:rsidR="00214C93">
        <w:t xml:space="preserve"> and</w:t>
      </w:r>
      <w:r w:rsidRPr="001B7C50">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185EEE21" w:rsidR="00D40151" w:rsidRPr="001B7C50" w:rsidRDefault="00D40151" w:rsidP="00D40151">
      <w:pPr>
        <w:pStyle w:val="NO"/>
      </w:pPr>
      <w:r w:rsidRPr="001B7C50">
        <w:t>NOTE 4:</w:t>
      </w:r>
      <w:r w:rsidRPr="001B7C50">
        <w:tab/>
        <w:t>Request messages can contain both the Binding Indications for services and for notifications</w:t>
      </w:r>
      <w:r w:rsidR="00214C93">
        <w:t xml:space="preserve"> and</w:t>
      </w:r>
      <w:r w:rsidRPr="001B7C50">
        <w:t xml:space="preserve">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660" w:name="_CRTable6_3_1_01"/>
      <w:r w:rsidRPr="001B7C50">
        <w:rPr>
          <w:lang w:eastAsia="zh-CN"/>
        </w:rPr>
        <w:t xml:space="preserve">Table </w:t>
      </w:r>
      <w:bookmarkEnd w:id="5660"/>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661" w:name="_PERM_MCCTEMPBM_CRPT99180005___2" w:colFirst="2" w:colLast="2"/>
            <w:bookmarkStart w:id="5662" w:name="_PERM_MCCTEMPBM_CRPT40600005___2" w:colFirst="2" w:colLast="2"/>
            <w:bookmarkStart w:id="5663" w:name="_PERM_MCCTEMPBM_CRPT31810005___2" w:colFirst="2" w:colLast="2"/>
            <w:bookmarkStart w:id="5664" w:name="_PERM_MCCTEMPBM_CRPT38860010___2" w:colFirst="2" w:colLast="2"/>
            <w:bookmarkStart w:id="5665"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661"/>
      <w:bookmarkEnd w:id="5662"/>
      <w:bookmarkEnd w:id="5663"/>
      <w:bookmarkEnd w:id="5664"/>
      <w:bookmarkEnd w:id="5665"/>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666" w:name="_CR6_3_1_1"/>
      <w:bookmarkStart w:id="5667" w:name="_Toc20150212"/>
      <w:bookmarkStart w:id="5668" w:name="_Toc27847020"/>
      <w:bookmarkStart w:id="5669" w:name="_Toc36188152"/>
      <w:bookmarkStart w:id="5670" w:name="_Toc45184063"/>
      <w:bookmarkStart w:id="5671" w:name="_Toc47342905"/>
      <w:bookmarkStart w:id="5672" w:name="_Toc51769607"/>
      <w:bookmarkStart w:id="5673" w:name="_Toc185601438"/>
      <w:bookmarkEnd w:id="5666"/>
      <w:r w:rsidRPr="001B7C50">
        <w:t>6.3.1.1</w:t>
      </w:r>
      <w:r w:rsidRPr="001B7C50">
        <w:tab/>
        <w:t>NF Discovery and Selection aspects relevant with indirect communication</w:t>
      </w:r>
      <w:bookmarkEnd w:id="5667"/>
      <w:bookmarkEnd w:id="5668"/>
      <w:bookmarkEnd w:id="5669"/>
      <w:bookmarkEnd w:id="5670"/>
      <w:bookmarkEnd w:id="5671"/>
      <w:bookmarkEnd w:id="5672"/>
      <w:bookmarkEnd w:id="5673"/>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lastRenderedPageBreak/>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674" w:name="_CR6_3_1_2"/>
      <w:bookmarkStart w:id="5675" w:name="_Toc20150213"/>
      <w:bookmarkStart w:id="5676" w:name="_Toc27847021"/>
      <w:bookmarkStart w:id="5677" w:name="_Toc36188153"/>
      <w:bookmarkStart w:id="5678" w:name="_Toc45184064"/>
      <w:bookmarkStart w:id="5679" w:name="_Toc47342906"/>
      <w:bookmarkStart w:id="5680" w:name="_Toc51769608"/>
      <w:bookmarkStart w:id="5681" w:name="_Toc185601439"/>
      <w:bookmarkEnd w:id="5674"/>
      <w:r w:rsidRPr="001B7C50">
        <w:t>6.3.1.2</w:t>
      </w:r>
      <w:r w:rsidRPr="001B7C50">
        <w:tab/>
        <w:t>Location information</w:t>
      </w:r>
      <w:bookmarkEnd w:id="5675"/>
      <w:bookmarkEnd w:id="5676"/>
      <w:bookmarkEnd w:id="5677"/>
      <w:bookmarkEnd w:id="5678"/>
      <w:bookmarkEnd w:id="5679"/>
      <w:bookmarkEnd w:id="5680"/>
      <w:bookmarkEnd w:id="5681"/>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682" w:name="_CR6_3_2"/>
      <w:bookmarkStart w:id="5683" w:name="_Toc20150214"/>
      <w:bookmarkStart w:id="5684" w:name="_Toc27847022"/>
      <w:bookmarkStart w:id="5685" w:name="_Toc36188154"/>
      <w:bookmarkStart w:id="5686" w:name="_Toc45184065"/>
      <w:bookmarkStart w:id="5687" w:name="_Toc47342907"/>
      <w:bookmarkStart w:id="5688" w:name="_Toc51769609"/>
      <w:bookmarkStart w:id="5689" w:name="_Toc185601440"/>
      <w:bookmarkEnd w:id="5682"/>
      <w:r w:rsidRPr="001B7C50">
        <w:t>6.3.2</w:t>
      </w:r>
      <w:r w:rsidRPr="001B7C50">
        <w:tab/>
        <w:t>SMF discovery and selection</w:t>
      </w:r>
      <w:bookmarkEnd w:id="5683"/>
      <w:bookmarkEnd w:id="5684"/>
      <w:bookmarkEnd w:id="5685"/>
      <w:bookmarkEnd w:id="5686"/>
      <w:bookmarkEnd w:id="5687"/>
      <w:bookmarkEnd w:id="5688"/>
      <w:bookmarkEnd w:id="5689"/>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13CF0BB1" w:rsidR="00D40151" w:rsidRPr="001B7C50" w:rsidRDefault="00D40151" w:rsidP="00D40151">
      <w:pPr>
        <w:pStyle w:val="B1"/>
      </w:pPr>
      <w:r w:rsidRPr="001B7C50">
        <w:t>a)</w:t>
      </w:r>
      <w:r w:rsidRPr="001B7C50">
        <w:tab/>
        <w:t>Selected Data Network Name (DNN).</w:t>
      </w:r>
      <w:r w:rsidR="00A92D68">
        <w:t xml:space="preserve"> The formulation of the DNN considers the information provided in f) below.</w:t>
      </w:r>
      <w:r w:rsidRPr="001B7C50">
        <w:t xml:space="preserve"> In the case of the home routed roaming, the DNN is not applied for the V-SMF selection.</w:t>
      </w:r>
    </w:p>
    <w:p w14:paraId="3C2B3C71" w14:textId="0F1360F5" w:rsidR="00D40151" w:rsidRPr="001B7C50" w:rsidRDefault="00D40151" w:rsidP="00D40151">
      <w:pPr>
        <w:pStyle w:val="B1"/>
      </w:pPr>
      <w:r w:rsidRPr="001B7C50">
        <w:t>b)</w:t>
      </w:r>
      <w:r w:rsidRPr="001B7C50">
        <w:tab/>
        <w:t>S-NSSAI of the HPLMN (for non-roaming and home-routed roaming scenarios)</w:t>
      </w:r>
      <w:r w:rsidR="00214C93">
        <w:t xml:space="preserve"> and</w:t>
      </w:r>
      <w:r w:rsidRPr="001B7C50">
        <w:t xml:space="preserve">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lastRenderedPageBreak/>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5DBD6BC9" w14:textId="77777777" w:rsidR="00A92D68" w:rsidRDefault="00A92D68" w:rsidP="002C13BE">
      <w:pPr>
        <w:pStyle w:val="B2"/>
      </w:pPr>
      <w:r>
        <w:t>-</w:t>
      </w:r>
      <w:r>
        <w:tab/>
        <w:t>per (S-NSSAI, subscribed DNN): Additional Parameters for SMF selection in target PLMN as defined in TS 23.502 [3] and may include the target network identifier (i.e. PLMN ID preferred by the operator).</w:t>
      </w:r>
    </w:p>
    <w:p w14:paraId="18BC003D" w14:textId="07A4A4EB" w:rsidR="00A92D68" w:rsidRDefault="00A92D68" w:rsidP="002C13BE">
      <w:pPr>
        <w:pStyle w:val="NO"/>
      </w:pPr>
      <w:r>
        <w:t>NOTE 3:</w:t>
      </w:r>
      <w:r>
        <w:tab/>
        <w:t>When AMF formulates the NRF query for SMF selection, the target network identifier (i.e. PLMN ID) in subscription data can be used as the Operator Identifier of the DNN parameter and as part of the Target PLMN List parameter.</w:t>
      </w:r>
    </w:p>
    <w:p w14:paraId="32D402D1" w14:textId="21C4DF6C"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257279" w:rsidRDefault="00D40151" w:rsidP="00D40151">
      <w:pPr>
        <w:pStyle w:val="B1"/>
        <w:rPr>
          <w:lang w:val="fr-FR"/>
        </w:rPr>
      </w:pPr>
      <w:r w:rsidRPr="00257279">
        <w:rPr>
          <w:lang w:val="fr-FR"/>
        </w:rPr>
        <w:t>k)</w:t>
      </w:r>
      <w:r w:rsidRPr="00257279">
        <w:rPr>
          <w:lang w:val="fr-FR"/>
        </w:rPr>
        <w:tab/>
        <w:t>UE location (i.e. TA).</w:t>
      </w:r>
    </w:p>
    <w:p w14:paraId="2937055A" w14:textId="3F555E24" w:rsidR="00D40151" w:rsidRPr="001B7C50" w:rsidRDefault="00D40151" w:rsidP="00D40151">
      <w:pPr>
        <w:pStyle w:val="B1"/>
      </w:pPr>
      <w:r w:rsidRPr="001B7C50">
        <w:t>l)</w:t>
      </w:r>
      <w:r w:rsidRPr="001B7C50">
        <w:tab/>
        <w:t>Service Area of the candidate SMFs</w:t>
      </w:r>
      <w:r w:rsidR="00A92D68">
        <w:t xml:space="preserve"> or serving scope/preferred locality (which may be formulated by AMF, as specified in TS 29.510 [58], based on UE location) of the candidate SMFs</w:t>
      </w:r>
      <w:r w:rsidRPr="001B7C50">
        <w:t>.</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4DCD061F" w14:textId="5BBA2717" w:rsidR="00F1371A" w:rsidRPr="001B7C50" w:rsidRDefault="00F1371A" w:rsidP="00F1371A">
      <w:pPr>
        <w:pStyle w:val="B1"/>
      </w:pPr>
      <w:r>
        <w:t>u)</w:t>
      </w:r>
      <w:r>
        <w:tab/>
        <w:t>Capability of the SMF (I-SMF) to support Local Offloading management (according to clause 6.10 of TS 23.548 [130]).</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7C0BFBBD" w:rsidR="00D40151" w:rsidRPr="001B7C50" w:rsidRDefault="00D40151" w:rsidP="00D40151">
      <w:r w:rsidRPr="001B7C50">
        <w:t>If there is an existing PDU Session and the UE requests to establish another PDU Session to the same DNN and S-NSSAI of the HPLMN</w:t>
      </w:r>
      <w:r w:rsidR="00214C93">
        <w:t xml:space="preserve"> and</w:t>
      </w:r>
      <w:r w:rsidRPr="001B7C50">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w:t>
      </w:r>
      <w:r w:rsidRPr="001B7C50">
        <w:lastRenderedPageBreak/>
        <w:t>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3ADBA351" w14:textId="0AF7D861" w:rsidR="00A92D68" w:rsidRDefault="00A92D68" w:rsidP="00D40151">
      <w:r>
        <w:t>In the case of Indirect Network Sharing, the SMF selection of the anchor SMF in the participating operator's network reuses the procedure of H-SMF selection for home-routed roaming but may furthermore take into account the location information based on current UE location.</w:t>
      </w:r>
    </w:p>
    <w:p w14:paraId="7774D1AE" w14:textId="29519C08" w:rsidR="00114986" w:rsidRDefault="00114986" w:rsidP="00D40151">
      <w:r>
        <w:t>If the HR-SBO roaming is allowed for the PDU Session, the DNN is also considered for V-SMF selection.</w:t>
      </w:r>
    </w:p>
    <w:p w14:paraId="551AAB5C" w14:textId="5EECF0DD" w:rsidR="00F1371A" w:rsidRDefault="00F1371A" w:rsidP="00D40151">
      <w:r>
        <w:t>If Local Offloading Management is allowed for the non-roaming PDU Session, the capability of supporting Local Offloading Management is considered for SMF and I-SMF selection.</w:t>
      </w:r>
    </w:p>
    <w:p w14:paraId="30E56654" w14:textId="6AC2FAC1"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64E4901C" w:rsidR="00D40151" w:rsidRPr="001B7C50" w:rsidRDefault="00D40151" w:rsidP="00D40151">
      <w:pPr>
        <w:pStyle w:val="B1"/>
      </w:pPr>
      <w:r w:rsidRPr="001B7C50">
        <w:t>-</w:t>
      </w:r>
      <w:r w:rsidRPr="001B7C50">
        <w:tab/>
        <w:t>If the AMF does discovery, both an SMF in VPLMN and an SMF in HPLMN are selected</w:t>
      </w:r>
      <w:r w:rsidR="00214C93">
        <w:t xml:space="preserve"> and</w:t>
      </w:r>
      <w:r w:rsidRPr="001B7C50">
        <w:t xml:space="preserve">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64213623" w:rsidR="00D40151" w:rsidRPr="001B7C50" w:rsidRDefault="00D40151" w:rsidP="00D40151">
      <w:pPr>
        <w:pStyle w:val="B2"/>
      </w:pPr>
      <w:r w:rsidRPr="001B7C50">
        <w:t>-</w:t>
      </w:r>
      <w:r w:rsidRPr="001B7C50">
        <w:tab/>
        <w:t>The AMF sends Nsmf_PDUSession_CreateSMContext Request to SCP, which includes the endpoint (e.g. URI) of the selected H-SMF</w:t>
      </w:r>
      <w:r w:rsidR="00214C93">
        <w:t xml:space="preserve"> and</w:t>
      </w:r>
      <w:r w:rsidRPr="001B7C50">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18AC6D46" w:rsidR="00D40151" w:rsidRPr="001B7C50" w:rsidRDefault="00D40151" w:rsidP="00D40151">
      <w:r w:rsidRPr="001B7C50">
        <w:lastRenderedPageBreak/>
        <w:t>Additional details of AMF selection of an I-SMF are described in clause 5.34</w:t>
      </w:r>
      <w:r w:rsidR="00F1371A">
        <w:t xml:space="preserve"> and in clause 6.10 of TS 23.548 [130] for Local Offloading Management</w:t>
      </w:r>
      <w:r w:rsidRPr="001B7C50">
        <w:t>.</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690" w:name="_CR6_3_3"/>
      <w:bookmarkStart w:id="5691" w:name="_Toc20150215"/>
      <w:bookmarkStart w:id="5692" w:name="_Toc27847023"/>
      <w:bookmarkStart w:id="5693" w:name="_Toc36188155"/>
      <w:bookmarkStart w:id="5694" w:name="_Toc45184066"/>
      <w:bookmarkStart w:id="5695" w:name="_Toc47342908"/>
      <w:bookmarkStart w:id="5696" w:name="_Toc51769610"/>
      <w:bookmarkStart w:id="5697" w:name="_Toc185601441"/>
      <w:bookmarkEnd w:id="5690"/>
      <w:r w:rsidRPr="001B7C50">
        <w:t>6.3.3</w:t>
      </w:r>
      <w:r w:rsidRPr="001B7C50">
        <w:tab/>
        <w:t>User Plane Function Selection</w:t>
      </w:r>
      <w:bookmarkEnd w:id="5691"/>
      <w:bookmarkEnd w:id="5692"/>
      <w:bookmarkEnd w:id="5693"/>
      <w:bookmarkEnd w:id="5694"/>
      <w:bookmarkEnd w:id="5695"/>
      <w:bookmarkEnd w:id="5696"/>
      <w:bookmarkEnd w:id="5697"/>
    </w:p>
    <w:p w14:paraId="1C49D087" w14:textId="77777777" w:rsidR="00D40151" w:rsidRPr="001B7C50" w:rsidRDefault="00D40151" w:rsidP="00D40151">
      <w:pPr>
        <w:pStyle w:val="Heading4"/>
      </w:pPr>
      <w:bookmarkStart w:id="5698" w:name="_CR6_3_3_1"/>
      <w:bookmarkStart w:id="5699" w:name="_Toc20150216"/>
      <w:bookmarkStart w:id="5700" w:name="_Toc27847024"/>
      <w:bookmarkStart w:id="5701" w:name="_Toc36188156"/>
      <w:bookmarkStart w:id="5702" w:name="_Toc45184067"/>
      <w:bookmarkStart w:id="5703" w:name="_Toc47342909"/>
      <w:bookmarkStart w:id="5704" w:name="_Toc51769611"/>
      <w:bookmarkStart w:id="5705" w:name="_Toc185601442"/>
      <w:bookmarkEnd w:id="5698"/>
      <w:r w:rsidRPr="001B7C50">
        <w:t>6.3.3.1</w:t>
      </w:r>
      <w:r w:rsidRPr="001B7C50">
        <w:tab/>
        <w:t>Overview</w:t>
      </w:r>
      <w:bookmarkEnd w:id="5699"/>
      <w:bookmarkEnd w:id="5700"/>
      <w:bookmarkEnd w:id="5701"/>
      <w:bookmarkEnd w:id="5702"/>
      <w:bookmarkEnd w:id="5703"/>
      <w:bookmarkEnd w:id="5704"/>
      <w:bookmarkEnd w:id="5705"/>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7891E3AF" w14:textId="77D047A7" w:rsidR="00F176F5" w:rsidRDefault="00F176F5" w:rsidP="00D40151">
      <w:r>
        <w:t>The SMF may be made aware of UPF capabilities (e.g. operator configurable UPF capabilities, NAT information exposure functionality, IP or MAC filter-based packet detection functionality) during N4 association setup procedure or N4 association update procedure as described in clause 4.4.3 of TS 23.502 [3], or the SMF may utilize the NRF to discover UPF(s) that supports those capabilities as described in clause 4.17 of TS 23.502 [3].</w:t>
      </w:r>
    </w:p>
    <w:p w14:paraId="3E0F2491" w14:textId="5C8BC1AD" w:rsidR="00D40151" w:rsidRPr="001B7C50" w:rsidRDefault="00CD22D1" w:rsidP="00D40151">
      <w:r>
        <w:t xml:space="preserve">When the </w:t>
      </w:r>
      <w:r w:rsidR="007C2ADF">
        <w:t>UPF selection for PDU session establishment</w:t>
      </w:r>
      <w:r>
        <w:t xml:space="preserve"> takes place</w:t>
      </w:r>
      <w:r w:rsidR="007C2ADF">
        <w:t xml:space="preserve"> in </w:t>
      </w:r>
      <w:r w:rsidR="00D40151" w:rsidRPr="001B7C50">
        <w:t>home routed roaming case, the UPF(s) in home PLMN is selected by SMF(s) in HPLMN</w:t>
      </w:r>
      <w:r w:rsidR="00214C93">
        <w:t xml:space="preserve"> and</w:t>
      </w:r>
      <w:r w:rsidR="00D40151" w:rsidRPr="001B7C50">
        <w:t xml:space="preserve">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129C43AC" w:rsidR="00D40151" w:rsidRPr="001B7C50" w:rsidRDefault="00D40151" w:rsidP="00D40151">
      <w:pPr>
        <w:pStyle w:val="B1"/>
      </w:pPr>
      <w:r w:rsidRPr="001B7C50">
        <w:t>-</w:t>
      </w:r>
      <w:r w:rsidRPr="001B7C50">
        <w:tab/>
      </w:r>
      <w:r w:rsidR="00CD22D1">
        <w:t>A</w:t>
      </w:r>
      <w:r w:rsidRPr="001B7C50">
        <w:t xml:space="preserve"> step of SMF Provisioning of available UPF(s)</w:t>
      </w:r>
      <w:r w:rsidR="00CD22D1">
        <w:t xml:space="preserve"> (details are described in clause 6.3.3.2)</w:t>
      </w:r>
      <w:r w:rsidRPr="001B7C50">
        <w:t>. This step may take place while there is no PDU Session to establish and</w:t>
      </w:r>
      <w:r w:rsidR="00CD22D1">
        <w:t xml:space="preserve"> is</w:t>
      </w:r>
      <w:r w:rsidRPr="001B7C50">
        <w:t xml:space="preserv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0FDCCFC4" w:rsidR="00D40151" w:rsidRPr="001B7C50" w:rsidRDefault="00D40151" w:rsidP="00D40151">
      <w:pPr>
        <w:pStyle w:val="B1"/>
      </w:pPr>
      <w:r w:rsidRPr="001B7C50">
        <w:t>-</w:t>
      </w:r>
      <w:r w:rsidRPr="001B7C50">
        <w:tab/>
        <w:t>A step of selection of an UPF for a particular PDU Session</w:t>
      </w:r>
      <w:r w:rsidR="00CD22D1">
        <w:t xml:space="preserve"> (details are described in clause 6.3.3.3) which</w:t>
      </w:r>
      <w:r w:rsidRPr="001B7C50">
        <w:t xml:space="preserve">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219D9DC6" w:rsidR="007C2ADF" w:rsidRDefault="00CD22D1" w:rsidP="007C2ADF">
      <w:bookmarkStart w:id="5706" w:name="_Toc20150217"/>
      <w:bookmarkStart w:id="5707" w:name="_Toc27847025"/>
      <w:bookmarkStart w:id="5708" w:name="_Toc36188157"/>
      <w:bookmarkStart w:id="5709" w:name="_Toc45184068"/>
      <w:bookmarkStart w:id="5710" w:name="_Toc47342910"/>
      <w:bookmarkStart w:id="5711" w:name="_Toc51769612"/>
      <w:r>
        <w:t xml:space="preserve">The selection and reselection of the UPF is also performed by an NF (other than the SMF) in order to </w:t>
      </w:r>
      <w:r w:rsidR="007C2ADF">
        <w:t>collect the data from the UPF as defined in clause 5.8.2.17</w:t>
      </w:r>
      <w:r>
        <w:t>. In this case</w:t>
      </w:r>
      <w:r w:rsidR="007C2ADF">
        <w:t>, the related dedicated UPF is discovered and selected as follow</w:t>
      </w:r>
      <w:r>
        <w:t>s</w:t>
      </w:r>
      <w:r w:rsidR="007C2ADF">
        <w:t>:</w:t>
      </w:r>
    </w:p>
    <w:p w14:paraId="0B497086" w14:textId="51551658" w:rsidR="007C2ADF" w:rsidRDefault="007C2ADF" w:rsidP="00972E70">
      <w:pPr>
        <w:pStyle w:val="B1"/>
      </w:pPr>
      <w:r>
        <w:t>-</w:t>
      </w:r>
      <w:r>
        <w:tab/>
        <w:t>When the NF consumer or SCP directly subscribes to the UPF</w:t>
      </w:r>
      <w:r w:rsidR="00CD22D1">
        <w:t xml:space="preserve"> (if allowed by the conditions defined in clause 5.8.2.17)</w:t>
      </w:r>
      <w:r>
        <w:t>, the NF consumer or SCP queries the NRF including the related discovery parameter</w:t>
      </w:r>
      <w:r w:rsidR="00CD22D1">
        <w:t>s</w:t>
      </w:r>
      <w:r>
        <w:t>. The NRF returns the UPF(s) which meet(s) the discovery request.</w:t>
      </w:r>
    </w:p>
    <w:p w14:paraId="5A03C04F" w14:textId="7D50972F"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t xml:space="preserve">UE </w:t>
      </w:r>
      <w:r>
        <w:t>IP address, DNN and S-NSSAI).</w:t>
      </w:r>
    </w:p>
    <w:p w14:paraId="7602A21A" w14:textId="48BE9EC1" w:rsidR="00D40151" w:rsidRPr="001B7C50" w:rsidRDefault="00D40151" w:rsidP="00D40151">
      <w:pPr>
        <w:pStyle w:val="Heading4"/>
      </w:pPr>
      <w:bookmarkStart w:id="5712" w:name="_CR6_3_3_2"/>
      <w:bookmarkStart w:id="5713" w:name="_Toc185601443"/>
      <w:bookmarkEnd w:id="5712"/>
      <w:r w:rsidRPr="001B7C50">
        <w:t>6.3.3.2</w:t>
      </w:r>
      <w:r w:rsidRPr="001B7C50">
        <w:tab/>
        <w:t>SMF Provisioning of available UPF(s)</w:t>
      </w:r>
      <w:bookmarkEnd w:id="5706"/>
      <w:bookmarkEnd w:id="5707"/>
      <w:bookmarkEnd w:id="5708"/>
      <w:bookmarkEnd w:id="5709"/>
      <w:bookmarkEnd w:id="5710"/>
      <w:bookmarkEnd w:id="5711"/>
      <w:bookmarkEnd w:id="5713"/>
    </w:p>
    <w:p w14:paraId="5E11B4EE" w14:textId="21F1625F" w:rsidR="00D40151" w:rsidRPr="001B7C50" w:rsidRDefault="00D40151" w:rsidP="00D40151">
      <w:r w:rsidRPr="001B7C50">
        <w:t>SMF may be locally configured with the information about the available UPFs, e.g. by OAM system when</w:t>
      </w:r>
      <w:r w:rsidR="00CD22D1">
        <w:t xml:space="preserve"> a</w:t>
      </w:r>
      <w:r w:rsidRPr="001B7C50">
        <w:t xml:space="preserve"> UPF is instantiated or removed</w:t>
      </w:r>
      <w:r w:rsidR="00CD22D1">
        <w:t>, or the SMF may become aware of a UPF via a UPF initiated N4 Association establishment (as described in clause 4.4.3 of TS 23.502 [3])</w:t>
      </w:r>
      <w:r w:rsidRPr="001B7C50">
        <w:t>.</w:t>
      </w:r>
    </w:p>
    <w:p w14:paraId="68570778" w14:textId="50513DB8"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OAM system any time after the initial provisioning, or UPF itself updates its information to the SMF</w:t>
      </w:r>
      <w:r w:rsidR="00CD22D1">
        <w:t xml:space="preserve"> via N4</w:t>
      </w:r>
      <w:r w:rsidRPr="001B7C50">
        <w:t xml:space="preserve"> node level</w:t>
      </w:r>
      <w:r w:rsidR="00CD22D1">
        <w:t xml:space="preserve"> procedures anytime after N4 Association establishment</w:t>
      </w:r>
      <w:r w:rsidRPr="001B7C50">
        <w:t>.</w:t>
      </w:r>
    </w:p>
    <w:p w14:paraId="6DC66DD8" w14:textId="38E9E407" w:rsidR="00D40151" w:rsidRPr="001B7C50" w:rsidRDefault="00D40151" w:rsidP="00D40151">
      <w:r w:rsidRPr="001B7C50">
        <w:t>The UPF selection functionality in the SMF may optionally utilize the NRF to discover UPF(s).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w:t>
      </w:r>
      <w:r w:rsidR="00CB3169">
        <w:t>, NAT information exposure functionality, IP or MAC filter-based packet detection functionality,</w:t>
      </w:r>
      <w:r w:rsidR="00F176F5">
        <w:t xml:space="preserve"> </w:t>
      </w:r>
      <w:r w:rsidR="00F176F5">
        <w:lastRenderedPageBreak/>
        <w:t>operator configurable UPF capabilities,</w:t>
      </w:r>
      <w:r w:rsidR="0054077B">
        <w:t xml:space="preserve"> etc.)</w:t>
      </w:r>
      <w:r w:rsidRPr="001B7C50">
        <w:t>. In its answer, the NRF provides the NF profile(s) that include(s) the IP address(es) or the FQDN of the N4 interface of corresponding UPF(s) to the SMF.</w:t>
      </w:r>
      <w:r w:rsidR="00F176F5">
        <w:t xml:space="preserve"> If required and/or preferred UPF functionalities are received from UDM (see clause 5.2.3.3.1 of TS 23.502 [3]), the SMF considers this information for discovering UPF(s).</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2600C10" w:rsidR="00D40151" w:rsidRPr="001B7C50" w:rsidRDefault="00D40151" w:rsidP="00D40151">
      <w:r w:rsidRPr="001B7C50">
        <w:t xml:space="preserve">The NRF may be configured by OAM with information on the available UPF(s) or the UPF(s)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714" w:name="_CR6_3_3_3"/>
      <w:bookmarkStart w:id="5715" w:name="_Toc20150218"/>
      <w:bookmarkStart w:id="5716" w:name="_Toc27847026"/>
      <w:bookmarkStart w:id="5717" w:name="_Toc36188158"/>
      <w:bookmarkStart w:id="5718" w:name="_Toc45184069"/>
      <w:bookmarkStart w:id="5719" w:name="_Toc47342911"/>
      <w:bookmarkStart w:id="5720" w:name="_Toc51769613"/>
      <w:bookmarkStart w:id="5721" w:name="_Toc185601444"/>
      <w:bookmarkEnd w:id="5714"/>
      <w:r w:rsidRPr="001B7C50">
        <w:t>6.3.3.3</w:t>
      </w:r>
      <w:r w:rsidRPr="001B7C50">
        <w:tab/>
        <w:t>Selection of an UPF for a particular PDU Session</w:t>
      </w:r>
      <w:bookmarkEnd w:id="5715"/>
      <w:bookmarkEnd w:id="5716"/>
      <w:bookmarkEnd w:id="5717"/>
      <w:bookmarkEnd w:id="5718"/>
      <w:bookmarkEnd w:id="5719"/>
      <w:bookmarkEnd w:id="5720"/>
      <w:bookmarkEnd w:id="5721"/>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21BD4AEB"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w:t>
      </w:r>
      <w:r w:rsidR="00214C93">
        <w:t xml:space="preserve"> and</w:t>
      </w:r>
      <w:r w:rsidRPr="001B7C50">
        <w:t xml:space="preserve">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649A0BD" w14:textId="7898BF26" w:rsidR="00CD22D1" w:rsidRDefault="00CD22D1" w:rsidP="002C13BE">
      <w:pPr>
        <w:pStyle w:val="NO"/>
      </w:pPr>
      <w:r>
        <w:t>NOTE 1:</w:t>
      </w:r>
      <w:r>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lastRenderedPageBreak/>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1A764F60"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sidR="003D3709">
        <w:rPr>
          <w:lang w:eastAsia="zh-CN"/>
        </w:rPr>
        <w:t>, time to next data burst marking, specified in clause 5.37.10.2</w:t>
      </w:r>
      <w:r w:rsidR="0022112F">
        <w:rPr>
          <w:lang w:eastAsia="zh-CN"/>
        </w:rPr>
        <w:t>, PDU Set Importance based transport level packet marking, specified in clause 5.8.2.7</w:t>
      </w:r>
      <w:r w:rsidR="00357584">
        <w:rPr>
          <w:lang w:eastAsia="zh-CN"/>
        </w:rPr>
        <w:t>)</w:t>
      </w:r>
      <w:r>
        <w:rPr>
          <w:lang w:eastAsia="zh-CN"/>
        </w:rPr>
        <w:t>.</w:t>
      </w:r>
    </w:p>
    <w:p w14:paraId="67001BED" w14:textId="46422E56" w:rsidR="000C32E8" w:rsidRDefault="000C32E8" w:rsidP="00562E84">
      <w:pPr>
        <w:pStyle w:val="B1"/>
        <w:rPr>
          <w:lang w:eastAsia="zh-CN"/>
        </w:rPr>
      </w:pPr>
      <w:r>
        <w:rPr>
          <w:lang w:eastAsia="zh-CN"/>
        </w:rPr>
        <w:t>-</w:t>
      </w:r>
      <w:r>
        <w:rPr>
          <w:lang w:eastAsia="zh-CN"/>
        </w:rPr>
        <w:tab/>
        <w:t>Support for the On-path N6 signalling methods, e.g. MoQ relay functionality and/or CONNECT-UDP HTTP client functionality and/or UDP option functionality (as described in clause 5.37.9)</w:t>
      </w:r>
    </w:p>
    <w:p w14:paraId="593BFBFA" w14:textId="6532C017"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077E2434" w14:textId="4FCE51B5" w:rsidR="00CB3169" w:rsidRPr="001B7C50" w:rsidRDefault="00CB3169" w:rsidP="00CB3169">
      <w:pPr>
        <w:pStyle w:val="B1"/>
        <w:rPr>
          <w:lang w:eastAsia="zh-CN"/>
        </w:rPr>
      </w:pPr>
      <w:r>
        <w:rPr>
          <w:lang w:eastAsia="zh-CN"/>
        </w:rPr>
        <w:t>-</w:t>
      </w:r>
      <w:r>
        <w:rPr>
          <w:lang w:eastAsia="zh-CN"/>
        </w:rPr>
        <w:tab/>
        <w:t>Information regarding required and/or preferred UPF functionalities</w:t>
      </w:r>
      <w:r w:rsidR="00F176F5">
        <w:rPr>
          <w:lang w:eastAsia="zh-CN"/>
        </w:rPr>
        <w:t xml:space="preserve"> (see clause 5.2.3.3.1 of TS 23.502 [3])</w:t>
      </w:r>
      <w:r>
        <w:rPr>
          <w:lang w:eastAsia="zh-CN"/>
        </w:rPr>
        <w:t>. If received from UDM, the SMF selects a PSA UPF supporting the required UPF functionalities and the best set of preferred functionalities based on their priorities</w:t>
      </w:r>
      <w:r w:rsidR="00F176F5">
        <w:rPr>
          <w:lang w:eastAsia="zh-CN"/>
        </w:rPr>
        <w:t xml:space="preserve"> if received</w:t>
      </w:r>
      <w:r>
        <w:rPr>
          <w:lang w:eastAsia="zh-CN"/>
        </w:rPr>
        <w:t>.</w:t>
      </w:r>
    </w:p>
    <w:p w14:paraId="0AFA52D0" w14:textId="77777777" w:rsidR="00F176F5" w:rsidRDefault="00F176F5" w:rsidP="008F01AE">
      <w:pPr>
        <w:pStyle w:val="B1"/>
        <w:rPr>
          <w:lang w:eastAsia="zh-CN"/>
        </w:rPr>
      </w:pPr>
      <w:r>
        <w:rPr>
          <w:lang w:eastAsia="zh-CN"/>
        </w:rPr>
        <w:t>-</w:t>
      </w:r>
      <w:r>
        <w:rPr>
          <w:lang w:eastAsia="zh-CN"/>
        </w:rPr>
        <w:tab/>
        <w:t>Support of NAT information exposure functionality.</w:t>
      </w:r>
    </w:p>
    <w:p w14:paraId="17A2BC84" w14:textId="77777777" w:rsidR="00F176F5" w:rsidRDefault="00F176F5" w:rsidP="008F01AE">
      <w:pPr>
        <w:pStyle w:val="B1"/>
        <w:rPr>
          <w:lang w:eastAsia="zh-CN"/>
        </w:rPr>
      </w:pPr>
      <w:r>
        <w:rPr>
          <w:lang w:eastAsia="zh-CN"/>
        </w:rPr>
        <w:t>-</w:t>
      </w:r>
      <w:r>
        <w:rPr>
          <w:lang w:eastAsia="zh-CN"/>
        </w:rPr>
        <w:tab/>
        <w:t>Support of IP or MAC filter-based packet detection functionality.</w:t>
      </w:r>
    </w:p>
    <w:p w14:paraId="33F10A8B" w14:textId="24780B38" w:rsidR="008F01AE" w:rsidRPr="001B7C50" w:rsidRDefault="008F01AE" w:rsidP="008F01AE">
      <w:pPr>
        <w:pStyle w:val="B1"/>
        <w:rPr>
          <w:lang w:eastAsia="zh-CN"/>
        </w:rPr>
      </w:pPr>
      <w:r>
        <w:rPr>
          <w:lang w:eastAsia="zh-CN"/>
        </w:rPr>
        <w:t>-</w:t>
      </w:r>
      <w:r>
        <w:rPr>
          <w:lang w:eastAsia="zh-CN"/>
        </w:rPr>
        <w:tab/>
        <w:t>Support</w:t>
      </w:r>
      <w:r w:rsidR="00F176F5">
        <w:rPr>
          <w:lang w:eastAsia="zh-CN"/>
        </w:rPr>
        <w:t>ed</w:t>
      </w:r>
      <w:r>
        <w:rPr>
          <w:lang w:eastAsia="zh-CN"/>
        </w:rPr>
        <w:t xml:space="preserve"> operator configurable UPF capabilit</w:t>
      </w:r>
      <w:r w:rsidR="00F176F5">
        <w:rPr>
          <w:lang w:eastAsia="zh-CN"/>
        </w:rPr>
        <w:t>ies</w:t>
      </w:r>
      <w:r>
        <w:rPr>
          <w:lang w:eastAsia="zh-CN"/>
        </w:rPr>
        <w:t xml:space="preserve"> as described in clause 5.8.2.21.</w:t>
      </w:r>
    </w:p>
    <w:p w14:paraId="185ECDD5" w14:textId="70773A19" w:rsidR="00EC72D7" w:rsidRPr="001B7C50" w:rsidRDefault="00EC72D7" w:rsidP="00EC72D7">
      <w:pPr>
        <w:pStyle w:val="B1"/>
        <w:rPr>
          <w:lang w:eastAsia="zh-CN"/>
        </w:rPr>
      </w:pPr>
      <w:r>
        <w:rPr>
          <w:lang w:eastAsia="zh-CN"/>
        </w:rPr>
        <w:t>-</w:t>
      </w:r>
      <w:r>
        <w:rPr>
          <w:lang w:eastAsia="zh-CN"/>
        </w:rPr>
        <w:tab/>
        <w:t>N6 delay between the candidate UPF(s) and measurement endpoint in the DN as specified in clause 5.8.2.23.</w:t>
      </w:r>
    </w:p>
    <w:p w14:paraId="75F98A57" w14:textId="564D514D" w:rsidR="00D40151" w:rsidRPr="001B7C50" w:rsidRDefault="00D40151" w:rsidP="00D40151">
      <w:pPr>
        <w:pStyle w:val="NO"/>
        <w:rPr>
          <w:lang w:eastAsia="zh-CN"/>
        </w:rPr>
      </w:pPr>
      <w:r w:rsidRPr="001B7C50">
        <w:rPr>
          <w:lang w:eastAsia="zh-CN"/>
        </w:rPr>
        <w:t>NOTE </w:t>
      </w:r>
      <w:r w:rsidR="00CD22D1">
        <w:rPr>
          <w:lang w:eastAsia="zh-CN"/>
        </w:rPr>
        <w:t>2</w:t>
      </w:r>
      <w:r w:rsidRPr="001B7C50">
        <w:rPr>
          <w:lang w:eastAsia="zh-CN"/>
        </w:rPr>
        <w:t>:</w:t>
      </w:r>
      <w:r w:rsidRPr="001B7C50">
        <w:rPr>
          <w:lang w:eastAsia="zh-CN"/>
        </w:rPr>
        <w:tab/>
        <w:t>How the SMF determines information about the user plane network topology from information listed above</w:t>
      </w:r>
      <w:r w:rsidR="00214C93">
        <w:rPr>
          <w:lang w:eastAsia="zh-CN"/>
        </w:rPr>
        <w:t xml:space="preserve"> and</w:t>
      </w:r>
      <w:r w:rsidRPr="001B7C50">
        <w:rPr>
          <w:lang w:eastAsia="zh-CN"/>
        </w:rPr>
        <w:t xml:space="preserve"> what information is considered by the SMF, is based on operator configuration.</w:t>
      </w:r>
    </w:p>
    <w:p w14:paraId="013D2C90" w14:textId="73D2A117" w:rsidR="00D40151" w:rsidRPr="001B7C50" w:rsidRDefault="00D40151" w:rsidP="00D40151">
      <w:pPr>
        <w:pStyle w:val="NO"/>
        <w:rPr>
          <w:lang w:eastAsia="zh-CN"/>
        </w:rPr>
      </w:pPr>
      <w:r w:rsidRPr="001B7C50">
        <w:rPr>
          <w:lang w:eastAsia="zh-CN"/>
        </w:rPr>
        <w:t>NOTE </w:t>
      </w:r>
      <w:r w:rsidR="00CD22D1">
        <w:rPr>
          <w:lang w:eastAsia="zh-CN"/>
        </w:rPr>
        <w:t>3</w:t>
      </w:r>
      <w:r w:rsidRPr="001B7C50">
        <w:rPr>
          <w:lang w:eastAsia="zh-CN"/>
        </w:rPr>
        <w:t>:</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48D6FBFF" w14:textId="1495A258" w:rsidR="00CD22D1" w:rsidRDefault="00CD22D1" w:rsidP="00CD22D1">
      <w:pPr>
        <w:rPr>
          <w:lang w:eastAsia="zh-CN"/>
        </w:rPr>
      </w:pPr>
      <w:bookmarkStart w:id="5722" w:name="_Toc20150219"/>
      <w:bookmarkStart w:id="5723" w:name="_Toc27847027"/>
      <w:bookmarkStart w:id="5724" w:name="_Toc36188159"/>
      <w:bookmarkStart w:id="5725" w:name="_Toc45184070"/>
      <w:bookmarkStart w:id="5726" w:name="_Toc47342912"/>
      <w:bookmarkStart w:id="5727" w:name="_Toc51769614"/>
      <w:r>
        <w:rPr>
          <w:lang w:eastAsia="zh-CN"/>
        </w:rPr>
        <w:t>If there is an existing PDU Session</w:t>
      </w:r>
      <w:r w:rsidR="00214C93">
        <w:rPr>
          <w:lang w:eastAsia="zh-CN"/>
        </w:rPr>
        <w:t xml:space="preserve"> and</w:t>
      </w:r>
      <w:r>
        <w:rPr>
          <w:lang w:eastAsia="zh-CN"/>
        </w:rPr>
        <w:t xml:space="preserve"> the SMF receives another PDU Session request to the same DNN and S-NSSAI</w:t>
      </w:r>
      <w:r w:rsidR="00214C93">
        <w:rPr>
          <w:lang w:eastAsia="zh-CN"/>
        </w:rPr>
        <w:t xml:space="preserve"> and</w:t>
      </w:r>
      <w:r>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Default="00CD22D1" w:rsidP="00CD22D1">
      <w:pPr>
        <w:rPr>
          <w:lang w:eastAsia="zh-CN"/>
        </w:rPr>
      </w:pPr>
      <w:r>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1B7C50" w:rsidRDefault="00D40151" w:rsidP="00D40151">
      <w:pPr>
        <w:pStyle w:val="Heading3"/>
        <w:rPr>
          <w:rFonts w:eastAsia="Malgun Gothic"/>
          <w:lang w:eastAsia="ko-KR"/>
        </w:rPr>
      </w:pPr>
      <w:bookmarkStart w:id="5728" w:name="_CR6_3_4"/>
      <w:bookmarkStart w:id="5729" w:name="_Toc185601445"/>
      <w:bookmarkEnd w:id="5728"/>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722"/>
      <w:bookmarkEnd w:id="5723"/>
      <w:bookmarkEnd w:id="5724"/>
      <w:bookmarkEnd w:id="5725"/>
      <w:bookmarkEnd w:id="5726"/>
      <w:bookmarkEnd w:id="5727"/>
      <w:bookmarkEnd w:id="5729"/>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lastRenderedPageBreak/>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39D99802"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214C93">
        <w:t xml:space="preserve"> and</w:t>
      </w:r>
      <w:r w:rsidRPr="001B7C50">
        <w:t xml:space="preserve">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730" w:name="_CR6_3_5"/>
      <w:bookmarkStart w:id="5731" w:name="_Toc20150220"/>
      <w:bookmarkStart w:id="5732" w:name="_Toc27847028"/>
      <w:bookmarkStart w:id="5733" w:name="_Toc36188160"/>
      <w:bookmarkStart w:id="5734" w:name="_Toc45184071"/>
      <w:bookmarkStart w:id="5735" w:name="_Toc47342913"/>
      <w:bookmarkStart w:id="5736" w:name="_Toc51769615"/>
      <w:bookmarkStart w:id="5737" w:name="_Toc185601446"/>
      <w:bookmarkEnd w:id="5730"/>
      <w:r w:rsidRPr="001B7C50">
        <w:t>6.3.5</w:t>
      </w:r>
      <w:r w:rsidRPr="001B7C50">
        <w:tab/>
        <w:t>AMF discovery and selection</w:t>
      </w:r>
      <w:bookmarkEnd w:id="5731"/>
      <w:bookmarkEnd w:id="5732"/>
      <w:bookmarkEnd w:id="5733"/>
      <w:bookmarkEnd w:id="5734"/>
      <w:bookmarkEnd w:id="5735"/>
      <w:bookmarkEnd w:id="5736"/>
      <w:bookmarkEnd w:id="5737"/>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lastRenderedPageBreak/>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3D3763FA" w14:textId="42DE3940" w:rsidR="00B23625" w:rsidRPr="001B7C50" w:rsidRDefault="00B23625" w:rsidP="00B23625">
      <w:pPr>
        <w:pStyle w:val="NO"/>
      </w:pPr>
      <w:r>
        <w:t>NOTE 1:</w:t>
      </w:r>
      <w:r>
        <w:tab/>
        <w:t>When the UE accesses NG-RAN onboard satellite (i.e. regenerative based satellite access), the NG-RAN can be configured to select AMF set(s) supporting NG Removal procedure defined in TS 38.413 [34].</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3E48CBB3" w:rsidR="00DC49BB" w:rsidRPr="001B7C50" w:rsidRDefault="00DC49BB" w:rsidP="00323277">
      <w:pPr>
        <w:pStyle w:val="B1"/>
      </w:pPr>
      <w:r w:rsidRPr="001B7C50">
        <w:t>4)</w:t>
      </w:r>
      <w:r w:rsidRPr="001B7C50">
        <w:tab/>
        <w:t>When the UE attempts to establish a signalling connection</w:t>
      </w:r>
      <w:r w:rsidR="00214C93">
        <w:t xml:space="preserve"> and</w:t>
      </w:r>
      <w:r w:rsidRPr="001B7C50">
        <w:t xml:space="preserve">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0C2A5033" w:rsidR="00DC49BB" w:rsidRPr="001B7C50" w:rsidRDefault="00DC49BB" w:rsidP="00323277">
      <w:pPr>
        <w:pStyle w:val="NO"/>
      </w:pPr>
      <w:r w:rsidRPr="001B7C50">
        <w:t>NOTE</w:t>
      </w:r>
      <w:r w:rsidR="00B23625">
        <w:t> 2</w:t>
      </w:r>
      <w:r w:rsidRPr="001B7C50">
        <w:t>:</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lastRenderedPageBreak/>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t>-</w:t>
      </w:r>
      <w:r>
        <w:tab/>
        <w:t>Mobile IAB-indication.</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364C1525" w:rsidR="00D40151" w:rsidRPr="001B7C50" w:rsidRDefault="00D40151" w:rsidP="00D40151">
      <w:r w:rsidRPr="001B7C50">
        <w:t>When 5G-S-TMSI or GUAMI provided by the UE to the 5G-AN contains an AMF Set ID that is usable</w:t>
      </w:r>
      <w:r w:rsidR="00214C93">
        <w:t xml:space="preserve"> and</w:t>
      </w:r>
      <w:r w:rsidRPr="001B7C50">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lastRenderedPageBreak/>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4F189E24"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w:t>
      </w:r>
      <w:r w:rsidR="00214C93">
        <w:rPr>
          <w:rFonts w:eastAsia="Malgun Gothic"/>
          <w:lang w:eastAsia="ko-KR"/>
        </w:rPr>
        <w:t xml:space="preserve"> and</w:t>
      </w:r>
      <w:r w:rsidRPr="001B7C50">
        <w:rPr>
          <w:rFonts w:eastAsia="Malgun Gothic"/>
          <w:lang w:eastAsia="ko-KR"/>
        </w:rPr>
        <w:t xml:space="preserve">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284553BF"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214C93">
        <w:rPr>
          <w:rFonts w:eastAsia="Malgun Gothic"/>
          <w:lang w:eastAsia="ko-KR"/>
        </w:rPr>
        <w:t xml:space="preserve"> and</w:t>
      </w:r>
      <w:r w:rsidRPr="001B7C50">
        <w:rPr>
          <w:rFonts w:eastAsia="Malgun Gothic"/>
          <w:lang w:eastAsia="ko-KR"/>
        </w:rPr>
        <w:t xml:space="preserve">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738" w:name="_CR6_3_6"/>
      <w:bookmarkStart w:id="5739" w:name="_Toc20150221"/>
      <w:bookmarkStart w:id="5740" w:name="_Toc27847029"/>
      <w:bookmarkStart w:id="5741" w:name="_Toc36188161"/>
      <w:bookmarkStart w:id="5742" w:name="_Toc45184072"/>
      <w:bookmarkStart w:id="5743" w:name="_Toc47342914"/>
      <w:bookmarkStart w:id="5744" w:name="_Toc51769616"/>
      <w:bookmarkStart w:id="5745" w:name="_Toc185601447"/>
      <w:bookmarkEnd w:id="5738"/>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739"/>
      <w:bookmarkEnd w:id="5740"/>
      <w:bookmarkEnd w:id="5741"/>
      <w:bookmarkEnd w:id="5742"/>
      <w:bookmarkEnd w:id="5743"/>
      <w:bookmarkEnd w:id="5744"/>
      <w:bookmarkEnd w:id="5745"/>
    </w:p>
    <w:p w14:paraId="7DFB2DF3" w14:textId="77777777" w:rsidR="00D40151" w:rsidRPr="001B7C50" w:rsidRDefault="00D40151" w:rsidP="00D40151">
      <w:pPr>
        <w:pStyle w:val="Heading4"/>
      </w:pPr>
      <w:bookmarkStart w:id="5746" w:name="_CR6_3_6_1"/>
      <w:bookmarkStart w:id="5747" w:name="_Toc20150222"/>
      <w:bookmarkStart w:id="5748" w:name="_Toc27847030"/>
      <w:bookmarkStart w:id="5749" w:name="_Toc36188162"/>
      <w:bookmarkStart w:id="5750" w:name="_Toc45184073"/>
      <w:bookmarkStart w:id="5751" w:name="_Toc47342915"/>
      <w:bookmarkStart w:id="5752" w:name="_Toc51769617"/>
      <w:bookmarkStart w:id="5753" w:name="_Toc185601448"/>
      <w:bookmarkEnd w:id="5746"/>
      <w:r w:rsidRPr="001B7C50">
        <w:rPr>
          <w:lang w:eastAsia="ko-KR"/>
        </w:rPr>
        <w:t>6.3.6.1</w:t>
      </w:r>
      <w:r w:rsidRPr="001B7C50">
        <w:tab/>
        <w:t>General</w:t>
      </w:r>
      <w:bookmarkEnd w:id="5747"/>
      <w:bookmarkEnd w:id="5748"/>
      <w:bookmarkEnd w:id="5749"/>
      <w:bookmarkEnd w:id="5750"/>
      <w:bookmarkEnd w:id="5751"/>
      <w:bookmarkEnd w:id="5752"/>
      <w:bookmarkEnd w:id="5753"/>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lastRenderedPageBreak/>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3C316910"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w:t>
      </w:r>
      <w:r w:rsidR="00214C93">
        <w:rPr>
          <w:lang w:eastAsia="ko-KR"/>
        </w:rPr>
        <w:t xml:space="preserve"> and</w:t>
      </w:r>
      <w:r w:rsidR="0069561D">
        <w:rPr>
          <w:lang w:eastAsia="ko-KR"/>
        </w:rPr>
        <w:t xml:space="preserve">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754" w:name="_Toc20150223"/>
      <w:bookmarkStart w:id="5755" w:name="_Toc27847031"/>
      <w:bookmarkStart w:id="5756" w:name="_Toc36188163"/>
      <w:bookmarkStart w:id="5757" w:name="_Toc45184074"/>
      <w:bookmarkStart w:id="5758" w:name="_Toc47342916"/>
      <w:bookmarkStart w:id="5759"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7A992782"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 xml:space="preserve">shall send a Registration Reject message to the UE. The AMF may include target N3IWF information (FQDN and/or IP address) in the Registration Reject so that the UE can, if supported by the UE, use the target N3IWF </w:t>
      </w:r>
      <w:r>
        <w:rPr>
          <w:lang w:eastAsia="ko-KR"/>
        </w:rPr>
        <w:lastRenderedPageBreak/>
        <w:t>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760" w:name="_CR6_3_6_2"/>
      <w:bookmarkStart w:id="5761" w:name="_Toc185601449"/>
      <w:bookmarkEnd w:id="5760"/>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754"/>
      <w:bookmarkEnd w:id="5755"/>
      <w:bookmarkEnd w:id="5756"/>
      <w:bookmarkEnd w:id="5757"/>
      <w:bookmarkEnd w:id="5758"/>
      <w:bookmarkEnd w:id="5759"/>
      <w:bookmarkEnd w:id="5761"/>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lastRenderedPageBreak/>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762" w:name="_CR6_3_6_2a"/>
      <w:bookmarkStart w:id="5763" w:name="_Toc185601450"/>
      <w:bookmarkStart w:id="5764" w:name="_Toc20150224"/>
      <w:bookmarkStart w:id="5765" w:name="_Toc27847032"/>
      <w:bookmarkStart w:id="5766" w:name="_Toc36188164"/>
      <w:bookmarkStart w:id="5767" w:name="_Toc45184075"/>
      <w:bookmarkStart w:id="5768" w:name="_Toc47342917"/>
      <w:bookmarkStart w:id="5769" w:name="_Toc51769619"/>
      <w:bookmarkEnd w:id="5762"/>
      <w:r w:rsidRPr="001B7C50">
        <w:t>6.3.6.2a</w:t>
      </w:r>
      <w:r w:rsidRPr="001B7C50">
        <w:tab/>
        <w:t>SNPN N3IWF selection</w:t>
      </w:r>
      <w:bookmarkEnd w:id="5763"/>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lastRenderedPageBreak/>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770" w:name="_CR6_3_6_3"/>
      <w:bookmarkStart w:id="5771" w:name="_Toc185601451"/>
      <w:bookmarkEnd w:id="5770"/>
      <w:r w:rsidRPr="001B7C50">
        <w:t>6.3.6.3</w:t>
      </w:r>
      <w:r w:rsidRPr="001B7C50">
        <w:tab/>
        <w:t>Combined N3IWF/ePDG Selection</w:t>
      </w:r>
      <w:bookmarkEnd w:id="5764"/>
      <w:bookmarkEnd w:id="5765"/>
      <w:bookmarkEnd w:id="5766"/>
      <w:bookmarkEnd w:id="5767"/>
      <w:bookmarkEnd w:id="5768"/>
      <w:bookmarkEnd w:id="5769"/>
      <w:bookmarkEnd w:id="5771"/>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lastRenderedPageBreak/>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72EF79C6"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r w:rsidR="00214C93">
        <w:t xml:space="preserve"> and</w:t>
      </w:r>
      <w:r w:rsidRPr="001B7C50">
        <w:t xml:space="preserve">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lastRenderedPageBreak/>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772" w:name="_Toc20150225"/>
      <w:bookmarkStart w:id="5773" w:name="_Toc27847033"/>
      <w:bookmarkStart w:id="5774" w:name="_Toc36188165"/>
      <w:bookmarkStart w:id="5775" w:name="_Toc45184076"/>
      <w:bookmarkStart w:id="5776" w:name="_Toc47342918"/>
      <w:bookmarkStart w:id="5777"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778" w:name="_CR6_3_6_4"/>
      <w:bookmarkStart w:id="5779" w:name="_Toc185601452"/>
      <w:bookmarkEnd w:id="5778"/>
      <w:r w:rsidRPr="001B7C50">
        <w:t>6.3.6.4</w:t>
      </w:r>
      <w:r w:rsidRPr="001B7C50">
        <w:tab/>
        <w:t>PLMN</w:t>
      </w:r>
      <w:r w:rsidR="00E3255E" w:rsidRPr="001B7C50">
        <w:t xml:space="preserve"> and non-3GPP access node</w:t>
      </w:r>
      <w:r w:rsidRPr="001B7C50">
        <w:t xml:space="preserve"> Selection for emergency services</w:t>
      </w:r>
      <w:bookmarkEnd w:id="5772"/>
      <w:bookmarkEnd w:id="5773"/>
      <w:bookmarkEnd w:id="5774"/>
      <w:bookmarkEnd w:id="5775"/>
      <w:bookmarkEnd w:id="5776"/>
      <w:bookmarkEnd w:id="5777"/>
      <w:bookmarkEnd w:id="5779"/>
    </w:p>
    <w:p w14:paraId="08FD1055" w14:textId="79D5D3FC" w:rsidR="00E3255E" w:rsidRPr="001B7C50" w:rsidRDefault="00E3255E" w:rsidP="00562E84">
      <w:pPr>
        <w:pStyle w:val="Heading5"/>
      </w:pPr>
      <w:bookmarkStart w:id="5780" w:name="_CR6_3_6_4_1"/>
      <w:bookmarkStart w:id="5781" w:name="_Toc185601453"/>
      <w:bookmarkEnd w:id="5780"/>
      <w:r w:rsidRPr="001B7C50">
        <w:t>6.3.6.4.1</w:t>
      </w:r>
      <w:r w:rsidRPr="001B7C50">
        <w:tab/>
        <w:t>General</w:t>
      </w:r>
      <w:bookmarkEnd w:id="5781"/>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782" w:name="_CR6_3_6_4_2"/>
      <w:bookmarkStart w:id="5783" w:name="_Toc185601454"/>
      <w:bookmarkEnd w:id="5782"/>
      <w:r w:rsidRPr="001B7C50">
        <w:t>6.3.6.4.2</w:t>
      </w:r>
      <w:r w:rsidRPr="001B7C50">
        <w:tab/>
        <w:t>Stand-alone N3IWF selection</w:t>
      </w:r>
      <w:bookmarkEnd w:id="5783"/>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lastRenderedPageBreak/>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784" w:name="_CR6_3_6_3_3"/>
      <w:bookmarkStart w:id="5785" w:name="_Toc185601455"/>
      <w:bookmarkEnd w:id="5784"/>
      <w:r w:rsidRPr="001B7C50">
        <w:t>6.3.6.3.3</w:t>
      </w:r>
      <w:r w:rsidRPr="001B7C50">
        <w:tab/>
        <w:t>Combined N3IWF/ePDG Selection</w:t>
      </w:r>
      <w:bookmarkEnd w:id="5785"/>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78C23676"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w:t>
      </w:r>
      <w:r w:rsidR="00214C93">
        <w:rPr>
          <w:lang w:eastAsia="x-none"/>
        </w:rPr>
        <w:t xml:space="preserve"> and</w:t>
      </w:r>
      <w:r w:rsidR="00D40151" w:rsidRPr="001B7C50">
        <w:rPr>
          <w:lang w:eastAsia="x-none"/>
        </w:rPr>
        <w:t xml:space="preserve">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 xml:space="preserve">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w:t>
      </w:r>
      <w:r w:rsidRPr="001B7C50">
        <w:lastRenderedPageBreak/>
        <w:t>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786" w:name="_CR6_3_7"/>
      <w:bookmarkStart w:id="5787" w:name="_Toc20150226"/>
      <w:bookmarkStart w:id="5788" w:name="_Toc27847034"/>
      <w:bookmarkStart w:id="5789" w:name="_Toc36188166"/>
      <w:bookmarkStart w:id="5790" w:name="_Toc45184077"/>
      <w:bookmarkStart w:id="5791" w:name="_Toc47342919"/>
      <w:bookmarkStart w:id="5792" w:name="_Toc51769621"/>
      <w:bookmarkStart w:id="5793" w:name="_Toc185601456"/>
      <w:bookmarkEnd w:id="578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787"/>
      <w:bookmarkEnd w:id="5788"/>
      <w:bookmarkEnd w:id="5789"/>
      <w:bookmarkEnd w:id="5790"/>
      <w:bookmarkEnd w:id="5791"/>
      <w:bookmarkEnd w:id="5792"/>
      <w:bookmarkEnd w:id="5793"/>
    </w:p>
    <w:p w14:paraId="1F4A60D6" w14:textId="77777777" w:rsidR="00D40151" w:rsidRPr="001B7C50" w:rsidRDefault="00D40151" w:rsidP="00D40151">
      <w:pPr>
        <w:pStyle w:val="Heading4"/>
      </w:pPr>
      <w:bookmarkStart w:id="5794" w:name="_CR6_3_7_0"/>
      <w:bookmarkStart w:id="5795" w:name="_Toc20150227"/>
      <w:bookmarkStart w:id="5796" w:name="_Toc27847035"/>
      <w:bookmarkStart w:id="5797" w:name="_Toc36188167"/>
      <w:bookmarkStart w:id="5798" w:name="_Toc45184078"/>
      <w:bookmarkStart w:id="5799" w:name="_Toc47342920"/>
      <w:bookmarkStart w:id="5800" w:name="_Toc51769622"/>
      <w:bookmarkStart w:id="5801" w:name="_Toc185601457"/>
      <w:bookmarkEnd w:id="5794"/>
      <w:r w:rsidRPr="001B7C50">
        <w:t>6.3.7.0</w:t>
      </w:r>
      <w:r w:rsidRPr="001B7C50">
        <w:tab/>
        <w:t>General principles</w:t>
      </w:r>
      <w:bookmarkEnd w:id="5795"/>
      <w:bookmarkEnd w:id="5796"/>
      <w:bookmarkEnd w:id="5797"/>
      <w:bookmarkEnd w:id="5798"/>
      <w:bookmarkEnd w:id="5799"/>
      <w:bookmarkEnd w:id="5800"/>
      <w:bookmarkEnd w:id="5801"/>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802" w:name="_CR6_3_7_1"/>
      <w:bookmarkStart w:id="5803" w:name="_Toc20150228"/>
      <w:bookmarkStart w:id="5804" w:name="_Toc27847036"/>
      <w:bookmarkStart w:id="5805" w:name="_Toc36188168"/>
      <w:bookmarkStart w:id="5806" w:name="_Toc45184079"/>
      <w:bookmarkStart w:id="5807" w:name="_Toc47342921"/>
      <w:bookmarkStart w:id="5808" w:name="_Toc51769623"/>
      <w:bookmarkStart w:id="5809" w:name="_Toc185601458"/>
      <w:bookmarkEnd w:id="5802"/>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803"/>
      <w:bookmarkEnd w:id="5804"/>
      <w:bookmarkEnd w:id="5805"/>
      <w:bookmarkEnd w:id="5806"/>
      <w:bookmarkEnd w:id="5807"/>
      <w:bookmarkEnd w:id="5808"/>
      <w:bookmarkEnd w:id="5809"/>
    </w:p>
    <w:p w14:paraId="6A9120A8" w14:textId="31647233"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009B3A05">
        <w:t xml:space="preserve"> for the PDU Session</w:t>
      </w:r>
      <w:r w:rsidRPr="001B7C50">
        <w:t xml:space="preserve"> and follows the principles in clause 6.3.1.</w:t>
      </w:r>
    </w:p>
    <w:p w14:paraId="5C9EC092" w14:textId="31B89926" w:rsidR="00D40151" w:rsidRPr="001B7C50" w:rsidRDefault="00D40151" w:rsidP="00D40151">
      <w:r w:rsidRPr="001B7C50">
        <w:t>When the NF service consumer performs</w:t>
      </w:r>
      <w:r w:rsidR="009B3A05">
        <w:t xml:space="preserve"> PCF</w:t>
      </w:r>
      <w:r w:rsidRPr="001B7C50">
        <w:t xml:space="preserve">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3F88FDBB" w:rsidR="00893B12" w:rsidRDefault="00D40151" w:rsidP="00D40151">
      <w:r w:rsidRPr="001B7C50">
        <w:t xml:space="preserve">In the non roaming case, the AMF selects a PCF instance for AM </w:t>
      </w:r>
      <w:r w:rsidR="009B3A05">
        <w:t>P</w:t>
      </w:r>
      <w:r w:rsidRPr="001B7C50">
        <w:t xml:space="preserve">olicy </w:t>
      </w:r>
      <w:r w:rsidR="009B3A05">
        <w:t>A</w:t>
      </w:r>
      <w:r w:rsidRPr="001B7C50">
        <w:t xml:space="preserve">ssociation and selects the same PCF instance for UE </w:t>
      </w:r>
      <w:r w:rsidR="009B3A05">
        <w:t>P</w:t>
      </w:r>
      <w:r w:rsidRPr="001B7C50">
        <w:t xml:space="preserve">olicy </w:t>
      </w:r>
      <w:r w:rsidR="009B3A05">
        <w:t>A</w:t>
      </w:r>
      <w:r w:rsidRPr="001B7C50">
        <w:t xml:space="preserve">ssociation. In the roaming case, the AMF selects a V-PCF instance for AM </w:t>
      </w:r>
      <w:r w:rsidR="009B3A05">
        <w:t>P</w:t>
      </w:r>
      <w:r w:rsidRPr="001B7C50">
        <w:t xml:space="preserve">olicy </w:t>
      </w:r>
      <w:r w:rsidR="009B3A05">
        <w:t>A</w:t>
      </w:r>
      <w:r w:rsidRPr="001B7C50">
        <w:t xml:space="preserve">ssociation and selects the same V-PCF instance for UE </w:t>
      </w:r>
      <w:r w:rsidR="009B3A05">
        <w:t>P</w:t>
      </w:r>
      <w:r w:rsidRPr="001B7C50">
        <w:t xml:space="preserve">olicy </w:t>
      </w:r>
      <w:r w:rsidR="009B3A05">
        <w:t>A</w:t>
      </w:r>
      <w:r w:rsidRPr="001B7C50">
        <w:t>ssociation.</w:t>
      </w:r>
    </w:p>
    <w:p w14:paraId="1F44D322" w14:textId="47E367A6" w:rsidR="00893B12" w:rsidRDefault="00893B12" w:rsidP="00D40151">
      <w:r>
        <w:t xml:space="preserve">The PCF for </w:t>
      </w:r>
      <w:r w:rsidR="009B3A05">
        <w:t xml:space="preserve">the </w:t>
      </w:r>
      <w:r>
        <w:t xml:space="preserve">PDU Session selects a (V-)PCF instance for UE </w:t>
      </w:r>
      <w:r w:rsidR="009B3A05">
        <w:t>P</w:t>
      </w:r>
      <w:r>
        <w:t xml:space="preserve">olicy </w:t>
      </w:r>
      <w:r w:rsidR="009B3A05">
        <w:t>A</w:t>
      </w:r>
      <w:r>
        <w:t>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lastRenderedPageBreak/>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65FA84AB" w:rsidR="00D40151" w:rsidRPr="001B7C50" w:rsidRDefault="00D40151" w:rsidP="00D40151">
      <w:r w:rsidRPr="001B7C50">
        <w:t>When the NF service consumer performs</w:t>
      </w:r>
      <w:r w:rsidR="009B3A05">
        <w:t xml:space="preserve"> PCF</w:t>
      </w:r>
      <w:r w:rsidRPr="001B7C50">
        <w:t xml:space="preserve">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A0C1508" w:rsidR="00D40151" w:rsidRPr="001B7C50" w:rsidRDefault="00D40151" w:rsidP="00D40151">
      <w:pPr>
        <w:pStyle w:val="B1"/>
      </w:pPr>
      <w:r w:rsidRPr="001B7C50">
        <w:tab/>
        <w:t xml:space="preserve">The following factors may be considered at PCF discovery and selection for a PDU </w:t>
      </w:r>
      <w:r w:rsidR="009B3A05">
        <w:t>S</w:t>
      </w:r>
      <w:r w:rsidRPr="001B7C50">
        <w:t>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3C8FC9EB" w:rsidR="00D40151" w:rsidRPr="001B7C50" w:rsidRDefault="00D40151" w:rsidP="00D40151">
      <w:pPr>
        <w:pStyle w:val="B2"/>
      </w:pPr>
      <w:r w:rsidRPr="001B7C50">
        <w:t>f)</w:t>
      </w:r>
      <w:r w:rsidRPr="001B7C50">
        <w:tab/>
        <w:t xml:space="preserve">MA PDU Session capability of the PCF, for an MA PDU </w:t>
      </w:r>
      <w:r w:rsidR="009B3A05">
        <w:t>S</w:t>
      </w:r>
      <w:r w:rsidRPr="001B7C50">
        <w:t>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73421981" w:rsidR="00D40151" w:rsidRPr="001B7C50" w:rsidRDefault="00D40151" w:rsidP="00D40151">
      <w:r w:rsidRPr="001B7C50">
        <w:t xml:space="preserve">The selected PCF instance for serving the UE and the selected PCF instance for serving a PDU </w:t>
      </w:r>
      <w:r w:rsidR="009B3A05">
        <w:t>S</w:t>
      </w:r>
      <w:r w:rsidRPr="001B7C50">
        <w:t>ession of this UE may be the same or may be different.</w:t>
      </w:r>
    </w:p>
    <w:p w14:paraId="5EDFC051" w14:textId="6734BD00"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w:t>
      </w:r>
      <w:r w:rsidRPr="001B7C50">
        <w:lastRenderedPageBreak/>
        <w:t xml:space="preserve">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w:t>
      </w:r>
      <w:r w:rsidR="00146FD0">
        <w:t xml:space="preserve"> endpoint</w:t>
      </w:r>
      <w:r w:rsidRPr="001B7C50">
        <w:t xml:space="preserve"> address of the PCF instance may not be present):</w:t>
      </w:r>
    </w:p>
    <w:p w14:paraId="48E1D923" w14:textId="6030C7DB" w:rsidR="00D40151" w:rsidRPr="001B7C50" w:rsidRDefault="00D40151" w:rsidP="00D40151">
      <w:r w:rsidRPr="001B7C50">
        <w:t>When NF service consumer performs</w:t>
      </w:r>
      <w:r w:rsidR="009B3A05">
        <w:t xml:space="preserve"> PCF</w:t>
      </w:r>
      <w:r w:rsidRPr="001B7C50">
        <w:t xml:space="preserve"> discovery and selection, the following applies:</w:t>
      </w:r>
    </w:p>
    <w:p w14:paraId="1B53FB45" w14:textId="3FFD1CCD"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w:t>
      </w:r>
      <w:r w:rsidR="00214C93">
        <w:t xml:space="preserve"> and</w:t>
      </w:r>
      <w:r w:rsidRPr="001B7C50">
        <w:t xml:space="preserve"> the target AMF may decide based on operator policy either to use the same PCF or select a new PCF.</w:t>
      </w:r>
    </w:p>
    <w:p w14:paraId="7FDB3A96" w14:textId="49D96199"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w:t>
      </w:r>
      <w:r w:rsidR="009B3A05">
        <w:t>S</w:t>
      </w:r>
      <w:r w:rsidR="00FD5C4A" w:rsidRPr="001B7C50">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60BA4D49"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w:t>
      </w:r>
      <w:r w:rsidR="00146FD0">
        <w:t xml:space="preserve"> may</w:t>
      </w:r>
      <w:r w:rsidRPr="001B7C50">
        <w:t xml:space="preserve"> send the ID</w:t>
      </w:r>
      <w:r w:rsidR="00146FD0">
        <w:t xml:space="preserve"> and/or endpoint address (e.g. URI)</w:t>
      </w:r>
      <w:r w:rsidRPr="001B7C50">
        <w:t xml:space="preserve"> of the selected H-PCF instance to the V-PCF during the </w:t>
      </w:r>
      <w:r w:rsidR="009B3A05">
        <w:t>UE P</w:t>
      </w:r>
      <w:r w:rsidRPr="001B7C50">
        <w:t xml:space="preserve">olicy </w:t>
      </w:r>
      <w:r w:rsidR="009B3A05">
        <w:t>A</w:t>
      </w:r>
      <w:r w:rsidRPr="001B7C50">
        <w:t>ssociation establishment procedure.</w:t>
      </w:r>
    </w:p>
    <w:p w14:paraId="3FFF247B" w14:textId="154BBBE3" w:rsidR="00D40151" w:rsidRPr="001B7C50" w:rsidRDefault="00D40151" w:rsidP="00D40151">
      <w:r w:rsidRPr="001B7C50">
        <w:t xml:space="preserve">When the SMF receives a redirection indication with PCF ID from the PCF for the PDU </w:t>
      </w:r>
      <w:r w:rsidR="009B3A05">
        <w:t>S</w:t>
      </w:r>
      <w:r w:rsidRPr="001B7C50">
        <w:t xml:space="preserve">ession, the SMF shall terminate the current SM Policy </w:t>
      </w:r>
      <w:r w:rsidR="009B3A05">
        <w:t>A</w:t>
      </w:r>
      <w:r w:rsidRPr="001B7C50">
        <w:t xml:space="preserve">ssociation and reselects a PCF based on the received PCF ID. The SMF shall then establish an SM Policy </w:t>
      </w:r>
      <w:r w:rsidR="009B3A05">
        <w:t>A</w:t>
      </w:r>
      <w:r w:rsidRPr="001B7C50">
        <w:t>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57ACCCE2" w:rsidR="00D40151" w:rsidRPr="001B7C50" w:rsidRDefault="00D40151" w:rsidP="00D40151">
      <w:pPr>
        <w:pStyle w:val="B1"/>
      </w:pPr>
      <w:r w:rsidRPr="001B7C50">
        <w:t>-</w:t>
      </w:r>
      <w:r w:rsidRPr="001B7C50">
        <w:tab/>
        <w:t xml:space="preserve">The AMF first establishes an AM </w:t>
      </w:r>
      <w:r w:rsidR="009B3A05">
        <w:t>P</w:t>
      </w:r>
      <w:r w:rsidRPr="001B7C50">
        <w:t xml:space="preserve">olicy </w:t>
      </w:r>
      <w:r w:rsidR="009B3A05">
        <w:t>A</w:t>
      </w:r>
      <w:r w:rsidRPr="001B7C50">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9B3A05">
        <w:t>P</w:t>
      </w:r>
      <w:r w:rsidRPr="001B7C50">
        <w:t xml:space="preserve">olicy </w:t>
      </w:r>
      <w:r w:rsidR="009B3A05">
        <w:t>A</w:t>
      </w:r>
      <w:r w:rsidRPr="001B7C50">
        <w:t xml:space="preserve">ssociation towards the SCP. The SCP selects the (V-)PCF instance for UE </w:t>
      </w:r>
      <w:r w:rsidR="009B3A05">
        <w:t>P</w:t>
      </w:r>
      <w:r w:rsidRPr="001B7C50">
        <w:t xml:space="preserve">olicy </w:t>
      </w:r>
      <w:r w:rsidR="009B3A05">
        <w:t>A</w:t>
      </w:r>
      <w:r w:rsidRPr="001B7C50">
        <w:t>ssociation based on the received discovery and selection parameters.</w:t>
      </w:r>
    </w:p>
    <w:p w14:paraId="21093FBC" w14:textId="7BCA8DE7"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00214C93">
        <w:t xml:space="preserve"> and</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w:t>
      </w:r>
      <w:r w:rsidR="009B3A05">
        <w:t>P</w:t>
      </w:r>
      <w:r w:rsidRPr="001B7C50">
        <w:t>olicy</w:t>
      </w:r>
      <w:r w:rsidR="009B3A05">
        <w:t xml:space="preserve"> Association</w:t>
      </w:r>
      <w:r w:rsidRPr="001B7C50">
        <w:t xml:space="preserve">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895713E"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w:t>
      </w:r>
      <w:r w:rsidR="00146FD0">
        <w:t xml:space="preserve"> and endpoint address (e.g. URI)</w:t>
      </w:r>
      <w:r w:rsidRPr="001B7C50">
        <w:t xml:space="preserve"> and available binding information received during the AM </w:t>
      </w:r>
      <w:r w:rsidR="009B3A05">
        <w:t>P</w:t>
      </w:r>
      <w:r w:rsidRPr="001B7C50">
        <w:t xml:space="preserve">olicy </w:t>
      </w:r>
      <w:r w:rsidR="009B3A05">
        <w:t>A</w:t>
      </w:r>
      <w:r w:rsidRPr="001B7C50">
        <w:t xml:space="preserve">ssociation procedure to send the UE </w:t>
      </w:r>
      <w:r w:rsidR="009B3A05">
        <w:t>P</w:t>
      </w:r>
      <w:r w:rsidRPr="001B7C50">
        <w:t xml:space="preserve">olicy </w:t>
      </w:r>
      <w:r w:rsidR="009B3A05">
        <w:t>A</w:t>
      </w:r>
      <w:r w:rsidRPr="001B7C50">
        <w:t>ssociation establishment request, which</w:t>
      </w:r>
      <w:r w:rsidR="00146FD0">
        <w:t xml:space="preserve"> may</w:t>
      </w:r>
      <w:r w:rsidRPr="001B7C50">
        <w:t xml:space="preserve"> also include the H-PCF ID</w:t>
      </w:r>
      <w:r w:rsidR="00146FD0">
        <w:t xml:space="preserve"> and/or endpoint address (e.g. URI)</w:t>
      </w:r>
      <w:r w:rsidRPr="001B7C50">
        <w:t xml:space="preserve">, to the SCP. The SCP discovers and selects the V-PCF. The V-PCF sends an UE </w:t>
      </w:r>
      <w:r w:rsidR="009B3A05">
        <w:t>P</w:t>
      </w:r>
      <w:r w:rsidRPr="001B7C50">
        <w:t xml:space="preserve">olicy </w:t>
      </w:r>
      <w:r w:rsidR="009B3A05">
        <w:t>A</w:t>
      </w:r>
      <w:r w:rsidRPr="001B7C50">
        <w:t xml:space="preserve">ssociation establishment request </w:t>
      </w:r>
      <w:r w:rsidRPr="001B7C50">
        <w:lastRenderedPageBreak/>
        <w:t>towards the HPLMN, which</w:t>
      </w:r>
      <w:r w:rsidR="00146FD0">
        <w:t xml:space="preserve"> may</w:t>
      </w:r>
      <w:r w:rsidRPr="001B7C50">
        <w:t xml:space="preserve"> include the H-PCF ID</w:t>
      </w:r>
      <w:r w:rsidR="00146FD0">
        <w:t xml:space="preserve"> and/or endpoint address (e.g. URI)</w:t>
      </w:r>
      <w:r w:rsidRPr="001B7C50">
        <w:t xml:space="preserve"> as a discovery and selection parameter to SCP.</w:t>
      </w:r>
    </w:p>
    <w:p w14:paraId="1183B3F0" w14:textId="77777777" w:rsidR="00D40151" w:rsidRPr="001B7C50" w:rsidRDefault="00D40151" w:rsidP="00D40151">
      <w:pPr>
        <w:pStyle w:val="Heading4"/>
        <w:rPr>
          <w:rFonts w:eastAsia="Malgun Gothic"/>
          <w:lang w:eastAsia="ko-KR"/>
        </w:rPr>
      </w:pPr>
      <w:bookmarkStart w:id="5810" w:name="_CR6_3_7_2"/>
      <w:bookmarkStart w:id="5811" w:name="_Toc20150229"/>
      <w:bookmarkStart w:id="5812" w:name="_Toc27847037"/>
      <w:bookmarkStart w:id="5813" w:name="_Toc36188169"/>
      <w:bookmarkStart w:id="5814" w:name="_Toc45184080"/>
      <w:bookmarkStart w:id="5815" w:name="_Toc47342922"/>
      <w:bookmarkStart w:id="5816" w:name="_Toc51769624"/>
      <w:bookmarkStart w:id="5817" w:name="_Toc185601459"/>
      <w:bookmarkEnd w:id="5810"/>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811"/>
      <w:bookmarkEnd w:id="5812"/>
      <w:bookmarkEnd w:id="5813"/>
      <w:bookmarkEnd w:id="5814"/>
      <w:bookmarkEnd w:id="5815"/>
      <w:bookmarkEnd w:id="5816"/>
      <w:bookmarkEnd w:id="5817"/>
    </w:p>
    <w:p w14:paraId="049AB7E3" w14:textId="3133EBC6"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214C93">
        <w:rPr>
          <w:rFonts w:eastAsia="Malgun Gothic"/>
          <w:lang w:eastAsia="ko-KR"/>
        </w:rPr>
        <w:t xml:space="preserve"> and</w:t>
      </w:r>
      <w:r w:rsidRPr="001B7C50">
        <w:rPr>
          <w:rFonts w:eastAsia="Malgun Gothic"/>
          <w:lang w:eastAsia="ko-KR"/>
        </w:rPr>
        <w:t xml:space="preserve">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324D1FCD" w:rsidR="00D40151" w:rsidRPr="001B7C50" w:rsidRDefault="00D40151" w:rsidP="00D40151">
      <w:r w:rsidRPr="001B7C50">
        <w:t>PCF(s) that need to receive AF requests that targets a DNN (and slice)</w:t>
      </w:r>
      <w:r w:rsidR="00214C93">
        <w:t xml:space="preserve"> and</w:t>
      </w:r>
      <w:r w:rsidRPr="001B7C50">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234EB2F0"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w:t>
      </w:r>
      <w:r w:rsidR="00214C93">
        <w:t xml:space="preserve"> and</w:t>
      </w:r>
      <w:r w:rsidRPr="001B7C50">
        <w:t>/or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818" w:name="_CR6_3_7_3"/>
      <w:bookmarkStart w:id="5819" w:name="_Toc20150230"/>
      <w:bookmarkStart w:id="5820" w:name="_Toc27847038"/>
      <w:bookmarkStart w:id="5821" w:name="_Toc36188170"/>
      <w:bookmarkStart w:id="5822" w:name="_Toc45184081"/>
      <w:bookmarkStart w:id="5823" w:name="_Toc47342923"/>
      <w:bookmarkStart w:id="5824" w:name="_Toc51769625"/>
      <w:bookmarkStart w:id="5825" w:name="_Toc185601460"/>
      <w:bookmarkEnd w:id="5818"/>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819"/>
      <w:bookmarkEnd w:id="5820"/>
      <w:bookmarkEnd w:id="5821"/>
      <w:bookmarkEnd w:id="5822"/>
      <w:bookmarkEnd w:id="5823"/>
      <w:bookmarkEnd w:id="5824"/>
      <w:bookmarkEnd w:id="5825"/>
    </w:p>
    <w:p w14:paraId="3D96CCF7" w14:textId="64C7F95C" w:rsidR="00D40151" w:rsidRPr="001B7C50" w:rsidRDefault="00D40151" w:rsidP="00D40151">
      <w:r w:rsidRPr="001B7C50">
        <w:t>Binding an AF request</w:t>
      </w:r>
      <w:r w:rsidR="009B3A05">
        <w:t xml:space="preserve"> targeting a UE address</w:t>
      </w:r>
      <w:r w:rsidRPr="001B7C50">
        <w:t xml:space="preserve"> to the relevant PCF instance is described in</w:t>
      </w:r>
      <w:r w:rsidR="009B3A05">
        <w:t xml:space="preserve"> clause 6.1.1.2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826" w:name="_CR6_3_7_4"/>
      <w:bookmarkStart w:id="5827" w:name="_Toc185601461"/>
      <w:bookmarkStart w:id="5828" w:name="_Toc20150231"/>
      <w:bookmarkStart w:id="5829" w:name="_Toc27847039"/>
      <w:bookmarkStart w:id="5830" w:name="_Toc36188171"/>
      <w:bookmarkStart w:id="5831" w:name="_Toc45184082"/>
      <w:bookmarkStart w:id="5832" w:name="_Toc47342924"/>
      <w:bookmarkStart w:id="5833" w:name="_Toc51769626"/>
      <w:bookmarkEnd w:id="58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827"/>
    </w:p>
    <w:p w14:paraId="46369829" w14:textId="582639AE" w:rsidR="001E021F" w:rsidRPr="001B7C50" w:rsidRDefault="001E021F" w:rsidP="001E021F">
      <w:r w:rsidRPr="001B7C50">
        <w:t>Binding an AF request</w:t>
      </w:r>
      <w:r w:rsidR="009B3A05">
        <w:t xml:space="preserve"> targeting a UE</w:t>
      </w:r>
      <w:r w:rsidRPr="001B7C50">
        <w:t xml:space="preserve"> to the relevant PCF is described in</w:t>
      </w:r>
      <w:r w:rsidR="009B3A05">
        <w:t xml:space="preserve"> clause 6.1.1.2a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834" w:name="_CR6_3_8"/>
      <w:bookmarkStart w:id="5835" w:name="_Toc185601462"/>
      <w:bookmarkEnd w:id="5834"/>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828"/>
      <w:bookmarkEnd w:id="5829"/>
      <w:bookmarkEnd w:id="5830"/>
      <w:bookmarkEnd w:id="5831"/>
      <w:bookmarkEnd w:id="5832"/>
      <w:bookmarkEnd w:id="5833"/>
      <w:bookmarkEnd w:id="583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lastRenderedPageBreak/>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836" w:name="_CR6_3_9"/>
      <w:bookmarkStart w:id="5837" w:name="_Toc20150232"/>
      <w:bookmarkStart w:id="5838" w:name="_Toc27847040"/>
      <w:bookmarkStart w:id="5839" w:name="_Toc36188172"/>
      <w:bookmarkStart w:id="5840" w:name="_Toc45184083"/>
      <w:bookmarkStart w:id="5841" w:name="_Toc47342925"/>
      <w:bookmarkStart w:id="5842" w:name="_Toc51769627"/>
      <w:bookmarkStart w:id="5843" w:name="_Toc185601463"/>
      <w:bookmarkEnd w:id="5836"/>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837"/>
      <w:bookmarkEnd w:id="5838"/>
      <w:bookmarkEnd w:id="5839"/>
      <w:bookmarkEnd w:id="5840"/>
      <w:bookmarkEnd w:id="5841"/>
      <w:bookmarkEnd w:id="5842"/>
      <w:bookmarkEnd w:id="5843"/>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18591264" w14:textId="10033322" w:rsidR="005A140E" w:rsidRDefault="005A140E" w:rsidP="00D40151">
      <w:r>
        <w:t>For the resolution of the NF Group ID corresponding to a subscriber identifier, the UDR NF consumer (e.g. NRF, SCP) shall select a UDR instance that supports the Nudr_GroupIDMap service.</w:t>
      </w:r>
    </w:p>
    <w:p w14:paraId="34F2C3C0" w14:textId="2C531EC3" w:rsidR="00D40151" w:rsidRPr="001B7C50" w:rsidRDefault="005A140E" w:rsidP="00D40151">
      <w:r>
        <w:t xml:space="preserve">For data management procedures, the </w:t>
      </w:r>
      <w:r w:rsidR="00D40151" w:rsidRPr="001B7C50">
        <w:rPr>
          <w:lang w:eastAsia="zh-CN"/>
        </w:rPr>
        <w:t>UDR</w:t>
      </w:r>
      <w:r w:rsidR="00D40151" w:rsidRPr="001B7C50">
        <w:t xml:space="preserve"> </w:t>
      </w:r>
      <w:r w:rsidR="00D40151"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00D40151"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00D40151" w:rsidRPr="001B7C50">
        <w:rPr>
          <w:lang w:eastAsia="zh-CN"/>
        </w:rPr>
        <w:t xml:space="preserve">3]). Additionally, the </w:t>
      </w:r>
      <w:r w:rsidR="00D40151" w:rsidRPr="001B7C50">
        <w:rPr>
          <w:lang w:eastAsia="zh-CN"/>
        </w:rPr>
        <w:lastRenderedPageBreak/>
        <w:t>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00D40151"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844" w:name="_CR6_3_10"/>
      <w:bookmarkStart w:id="5845" w:name="_Toc20150233"/>
      <w:bookmarkStart w:id="5846" w:name="_Toc27847041"/>
      <w:bookmarkStart w:id="5847" w:name="_Toc36188173"/>
      <w:bookmarkStart w:id="5848" w:name="_Toc45184084"/>
      <w:bookmarkStart w:id="5849" w:name="_Toc47342926"/>
      <w:bookmarkStart w:id="5850" w:name="_Toc51769628"/>
      <w:bookmarkStart w:id="5851" w:name="_Toc185601464"/>
      <w:bookmarkEnd w:id="5844"/>
      <w:r w:rsidRPr="001B7C50">
        <w:t>6.3.10</w:t>
      </w:r>
      <w:r w:rsidRPr="001B7C50">
        <w:tab/>
        <w:t>SMSF discovery and selection</w:t>
      </w:r>
      <w:bookmarkEnd w:id="5845"/>
      <w:bookmarkEnd w:id="5846"/>
      <w:bookmarkEnd w:id="5847"/>
      <w:bookmarkEnd w:id="5848"/>
      <w:bookmarkEnd w:id="5849"/>
      <w:bookmarkEnd w:id="5850"/>
      <w:bookmarkEnd w:id="5851"/>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852"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853" w:name="_CR6_3_11"/>
      <w:bookmarkStart w:id="5854" w:name="_Toc27847042"/>
      <w:bookmarkStart w:id="5855" w:name="_Toc36188174"/>
      <w:bookmarkStart w:id="5856" w:name="_Toc45184085"/>
      <w:bookmarkStart w:id="5857" w:name="_Toc47342927"/>
      <w:bookmarkStart w:id="5858" w:name="_Toc51769629"/>
      <w:bookmarkStart w:id="5859" w:name="_Toc185601465"/>
      <w:bookmarkEnd w:id="5853"/>
      <w:r w:rsidRPr="001B7C50">
        <w:t>6.3.11</w:t>
      </w:r>
      <w:r w:rsidRPr="001B7C50">
        <w:tab/>
        <w:t>CHF discovery and selection</w:t>
      </w:r>
      <w:bookmarkEnd w:id="5852"/>
      <w:bookmarkEnd w:id="5854"/>
      <w:bookmarkEnd w:id="5855"/>
      <w:bookmarkEnd w:id="5856"/>
      <w:bookmarkEnd w:id="5857"/>
      <w:bookmarkEnd w:id="5858"/>
      <w:bookmarkEnd w:id="5859"/>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lastRenderedPageBreak/>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14BCC6C2"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214C93">
        <w:rPr>
          <w:rFonts w:eastAsia="SimSun"/>
          <w:noProof/>
          <w:lang w:eastAsia="zh-CN"/>
        </w:rPr>
        <w:t xml:space="preserve"> and</w:t>
      </w:r>
      <w:r w:rsidRPr="001B7C50">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007180E3" w14:textId="77777777" w:rsidR="00A92D68" w:rsidRDefault="00A92D68" w:rsidP="00D40151">
      <w:pPr>
        <w:rPr>
          <w:lang w:eastAsia="zh-CN"/>
        </w:rPr>
      </w:pPr>
      <w:bookmarkStart w:id="5860" w:name="_Toc20150235"/>
      <w:r>
        <w:rPr>
          <w:lang w:eastAsia="zh-CN"/>
        </w:rPr>
        <w:t>In the non-roaming case it is possible to either:</w:t>
      </w:r>
    </w:p>
    <w:p w14:paraId="11878B54" w14:textId="673C6894" w:rsidR="00A92D68" w:rsidRDefault="00A92D68" w:rsidP="002C13BE">
      <w:pPr>
        <w:pStyle w:val="B1"/>
        <w:rPr>
          <w:lang w:eastAsia="zh-CN"/>
        </w:rPr>
      </w:pPr>
      <w:r>
        <w:rPr>
          <w:lang w:eastAsia="zh-CN"/>
        </w:rPr>
        <w:t>a)</w:t>
      </w:r>
      <w:r>
        <w:rPr>
          <w:lang w:eastAsia="zh-CN"/>
        </w:rPr>
        <w:tab/>
        <w:t xml:space="preserve">Have the SMF select the same CHF that is selected by the PCF for </w:t>
      </w:r>
      <w:r w:rsidR="009B3A05">
        <w:rPr>
          <w:lang w:eastAsia="zh-CN"/>
        </w:rPr>
        <w:t xml:space="preserve">the </w:t>
      </w:r>
      <w:r>
        <w:rPr>
          <w:lang w:eastAsia="zh-CN"/>
        </w:rPr>
        <w:t>PDU Session. In this case, operator policies in the PCF indicate it to provide the selected CHF address(es) and, if available, the associated CHF instance ID(s) and/or CHF set ID(s) in the PDU Session related policy information to the SMF as described in Table 6.4-1 of TS 23.503 [45] and the SMF applies the CHF address and if available, the associated CHF instance ID(s) and/or CHF set ID(s) passed from the PCF as defined in clause 5.1.8 of TS 32.255 [68] or</w:t>
      </w:r>
    </w:p>
    <w:p w14:paraId="41FC8614" w14:textId="77777777" w:rsidR="00A92D68" w:rsidRDefault="00A92D68" w:rsidP="002C13BE">
      <w:pPr>
        <w:pStyle w:val="B1"/>
        <w:rPr>
          <w:lang w:eastAsia="zh-CN"/>
        </w:rPr>
      </w:pPr>
      <w:r>
        <w:rPr>
          <w:lang w:eastAsia="zh-CN"/>
        </w:rPr>
        <w:t>b)</w:t>
      </w:r>
      <w:r>
        <w:rPr>
          <w:lang w:eastAsia="zh-CN"/>
        </w:rPr>
        <w:tab/>
        <w:t>Have the SMF select a CHF based on other criteria as defined in clause 5.1.8 of TS 32.255 [68].</w:t>
      </w:r>
    </w:p>
    <w:p w14:paraId="43D83933" w14:textId="36C7BF82" w:rsidR="00A92D68" w:rsidRDefault="00A92D68" w:rsidP="00D40151">
      <w:pPr>
        <w:rPr>
          <w:lang w:eastAsia="zh-CN"/>
        </w:rPr>
      </w:pPr>
      <w:r>
        <w:rPr>
          <w:lang w:eastAsia="zh-CN"/>
        </w:rPr>
        <w:t>In the Home Routed roaming case, the above text shall apply with the change that SMF is replaced by H-SMF, PCF is replaced by H-PCF, CHF is replaced by H-CHF and for b) the other criteria is defined in clause 5.1.9.2 of TS 32.255 [68].</w:t>
      </w:r>
    </w:p>
    <w:p w14:paraId="6CBDFED0" w14:textId="77777777" w:rsidR="00A92D68" w:rsidRDefault="00A92D68" w:rsidP="00D40151">
      <w:pPr>
        <w:rPr>
          <w:lang w:eastAsia="zh-CN"/>
        </w:rPr>
      </w:pPr>
      <w:r>
        <w:rPr>
          <w:lang w:eastAsia="zh-CN"/>
        </w:rPr>
        <w:t>In the non-roaming case, it is possible to either:</w:t>
      </w:r>
    </w:p>
    <w:p w14:paraId="21B0E6DA" w14:textId="6023D835" w:rsidR="00A92D68" w:rsidRDefault="00A92D68" w:rsidP="00A92D68">
      <w:pPr>
        <w:pStyle w:val="B1"/>
        <w:rPr>
          <w:lang w:eastAsia="zh-CN"/>
        </w:rPr>
      </w:pPr>
      <w:r>
        <w:rPr>
          <w:lang w:eastAsia="zh-CN"/>
        </w:rPr>
        <w:t>a)</w:t>
      </w:r>
      <w:r>
        <w:rPr>
          <w:lang w:eastAsia="zh-CN"/>
        </w:rPr>
        <w:tab/>
        <w:t xml:space="preserve">Have the AMF select the same CHF that is selected by the PCF for </w:t>
      </w:r>
      <w:r w:rsidR="009B3A05">
        <w:rPr>
          <w:lang w:eastAsia="zh-CN"/>
        </w:rPr>
        <w:t xml:space="preserve">the </w:t>
      </w:r>
      <w:r>
        <w:rPr>
          <w:lang w:eastAsia="zh-CN"/>
        </w:rPr>
        <w:t>UE. In this case operator policies in the PCF indicate it to provide the selected CHF address(es) and, if available, the associated CHF instance ID(s) and/or CHF set ID(s) in the Access and mobility related policy information and/or in the UE Policy Association supplementary information to the AMF as described in Table 6.5-1 and Table 6.6.7-1 of TS 23.503 [45] respectively</w:t>
      </w:r>
      <w:r w:rsidR="00214C93">
        <w:rPr>
          <w:lang w:eastAsia="zh-CN"/>
        </w:rPr>
        <w:t xml:space="preserve"> and</w:t>
      </w:r>
      <w:r>
        <w:rPr>
          <w:lang w:eastAsia="zh-CN"/>
        </w:rPr>
        <w:t xml:space="preserve"> the AMF applies the CHF address and if available, the associated CHF instance ID(s) and/or CHF set ID(s) passed from the PCF as defined in clause 5.1.3 of TS 32.256 [114] or</w:t>
      </w:r>
    </w:p>
    <w:p w14:paraId="62110892" w14:textId="77777777" w:rsidR="00A92D68" w:rsidRDefault="00A92D68" w:rsidP="00A92D68">
      <w:pPr>
        <w:pStyle w:val="B1"/>
        <w:rPr>
          <w:lang w:eastAsia="zh-CN"/>
        </w:rPr>
      </w:pPr>
      <w:r>
        <w:rPr>
          <w:lang w:eastAsia="zh-CN"/>
        </w:rPr>
        <w:t>b)</w:t>
      </w:r>
      <w:r>
        <w:rPr>
          <w:lang w:eastAsia="zh-CN"/>
        </w:rPr>
        <w:tab/>
        <w:t>Have the AMF select a CHF based on other criteria as defined in clause 5.1.3 of TS 32.256 [114].</w:t>
      </w:r>
    </w:p>
    <w:p w14:paraId="782A6DA8" w14:textId="70207522" w:rsidR="00A92D68" w:rsidRDefault="00A92D68" w:rsidP="00A92D68">
      <w:pPr>
        <w:rPr>
          <w:lang w:eastAsia="zh-CN"/>
        </w:rPr>
      </w:pPr>
      <w:r>
        <w:rPr>
          <w:lang w:eastAsia="zh-CN"/>
        </w:rPr>
        <w:t>In the roaming case, the above text shall apply with the change that PCF is replaced by H-PCF, CHF is replaced by H-CHF, Access and mobility related policy information is not relevant, UE Policy Association supplementary information is between the AMF and the V-PCF and between the V-PCF and the H-PCF and for b) the other criteria is defined in clause 5.1.5.2 of TS 32.256 [114].</w:t>
      </w:r>
    </w:p>
    <w:p w14:paraId="1E544109" w14:textId="5A4E9EC9" w:rsidR="00A92D68" w:rsidRDefault="00A92D68" w:rsidP="002C13BE">
      <w:pPr>
        <w:pStyle w:val="NO"/>
        <w:rPr>
          <w:lang w:eastAsia="zh-CN"/>
        </w:rPr>
      </w:pPr>
      <w:r>
        <w:rPr>
          <w:lang w:eastAsia="zh-CN"/>
        </w:rPr>
        <w:t>NOTE 2:</w:t>
      </w:r>
      <w:r>
        <w:rPr>
          <w:lang w:eastAsia="zh-CN"/>
        </w:rPr>
        <w:tab/>
        <w:t>Clause 5.1.2 of TS 32.256 [114] describes the charging reporting requirements on the AMF in the roaming scenario.</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lastRenderedPageBreak/>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0020F62D" w:rsidR="00D40151" w:rsidRPr="001B7C50" w:rsidRDefault="00D40151" w:rsidP="00D40151">
      <w:pPr>
        <w:pStyle w:val="NO"/>
        <w:rPr>
          <w:lang w:eastAsia="zh-CN"/>
        </w:rPr>
      </w:pPr>
      <w:r w:rsidRPr="001B7C50">
        <w:rPr>
          <w:lang w:eastAsia="zh-CN"/>
        </w:rPr>
        <w:t>NOTE</w:t>
      </w:r>
      <w:r w:rsidR="00252264">
        <w:rPr>
          <w:lang w:eastAsia="zh-CN"/>
        </w:rPr>
        <w:t> </w:t>
      </w:r>
      <w:r w:rsidR="00A92D68">
        <w:rPr>
          <w:lang w:eastAsia="zh-CN"/>
        </w:rPr>
        <w:t>3</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861" w:name="_CR6_3_12"/>
      <w:bookmarkStart w:id="5862" w:name="_Toc27847043"/>
      <w:bookmarkStart w:id="5863" w:name="_Toc36188175"/>
      <w:bookmarkStart w:id="5864" w:name="_Toc45184086"/>
      <w:bookmarkStart w:id="5865" w:name="_Toc47342928"/>
      <w:bookmarkStart w:id="5866" w:name="_Toc51769630"/>
      <w:bookmarkStart w:id="5867" w:name="_Toc185601466"/>
      <w:bookmarkEnd w:id="5861"/>
      <w:r w:rsidRPr="001B7C50">
        <w:rPr>
          <w:lang w:eastAsia="zh-CN"/>
        </w:rPr>
        <w:t>6.3.12</w:t>
      </w:r>
      <w:r w:rsidRPr="001B7C50">
        <w:rPr>
          <w:lang w:eastAsia="zh-CN"/>
        </w:rPr>
        <w:tab/>
        <w:t>Trusted Non-3GPP Access Network selection</w:t>
      </w:r>
      <w:bookmarkEnd w:id="5860"/>
      <w:bookmarkEnd w:id="5862"/>
      <w:bookmarkEnd w:id="5863"/>
      <w:bookmarkEnd w:id="5864"/>
      <w:bookmarkEnd w:id="5865"/>
      <w:bookmarkEnd w:id="5866"/>
      <w:bookmarkEnd w:id="5867"/>
    </w:p>
    <w:p w14:paraId="77AA5A18" w14:textId="77777777" w:rsidR="00D40151" w:rsidRPr="001B7C50" w:rsidRDefault="00D40151" w:rsidP="00D40151">
      <w:pPr>
        <w:pStyle w:val="Heading4"/>
      </w:pPr>
      <w:bookmarkStart w:id="5868" w:name="_CR6_3_12_1"/>
      <w:bookmarkStart w:id="5869" w:name="_Toc20150236"/>
      <w:bookmarkStart w:id="5870" w:name="_Toc27847044"/>
      <w:bookmarkStart w:id="5871" w:name="_Toc36188176"/>
      <w:bookmarkStart w:id="5872" w:name="_Toc45184087"/>
      <w:bookmarkStart w:id="5873" w:name="_Toc47342929"/>
      <w:bookmarkStart w:id="5874" w:name="_Toc51769631"/>
      <w:bookmarkStart w:id="5875" w:name="_Toc185601467"/>
      <w:bookmarkEnd w:id="5868"/>
      <w:r w:rsidRPr="001B7C50">
        <w:t>6.3.12.1</w:t>
      </w:r>
      <w:r w:rsidRPr="001B7C50">
        <w:tab/>
        <w:t>General</w:t>
      </w:r>
      <w:bookmarkEnd w:id="5869"/>
      <w:bookmarkEnd w:id="5870"/>
      <w:bookmarkEnd w:id="5871"/>
      <w:bookmarkEnd w:id="5872"/>
      <w:bookmarkEnd w:id="5873"/>
      <w:bookmarkEnd w:id="5874"/>
      <w:bookmarkEnd w:id="5875"/>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2B5C123A"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214C93">
        <w:rPr>
          <w:lang w:eastAsia="zh-CN"/>
        </w:rPr>
        <w:t xml:space="preserve"> and</w:t>
      </w:r>
      <w:r w:rsidRPr="001B7C50">
        <w:rPr>
          <w:lang w:eastAsia="zh-CN"/>
        </w:rPr>
        <w:t xml:space="preserve">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w:t>
      </w:r>
      <w:r w:rsidRPr="001B7C50">
        <w:rPr>
          <w:lang w:eastAsia="zh-CN"/>
        </w:rPr>
        <w:lastRenderedPageBreak/>
        <w:t xml:space="preserve">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6" type="#_x0000_t75" style="width:460.8pt;height:467.7pt" o:ole="">
            <v:imagedata r:id="rId211" o:title=""/>
          </v:shape>
          <o:OLEObject Type="Embed" ProgID="Visio.Drawing.11" ShapeID="_x0000_i1126" DrawAspect="Content" ObjectID="_1796214436" r:id="rId212"/>
        </w:object>
      </w:r>
    </w:p>
    <w:p w14:paraId="68172F74" w14:textId="77777777" w:rsidR="00D40151" w:rsidRPr="001B7C50" w:rsidRDefault="00D40151" w:rsidP="00D40151">
      <w:pPr>
        <w:pStyle w:val="TF"/>
        <w:rPr>
          <w:lang w:eastAsia="zh-CN"/>
        </w:rPr>
      </w:pPr>
      <w:bookmarkStart w:id="5876" w:name="_CRFigure6_3_12_11"/>
      <w:r w:rsidRPr="001B7C50">
        <w:rPr>
          <w:lang w:eastAsia="zh-CN"/>
        </w:rPr>
        <w:t xml:space="preserve">Figure </w:t>
      </w:r>
      <w:bookmarkEnd w:id="5876"/>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877" w:name="_CR6_3_12_2"/>
      <w:bookmarkStart w:id="5878" w:name="_Toc20150237"/>
      <w:bookmarkStart w:id="5879" w:name="_Toc27847045"/>
      <w:bookmarkStart w:id="5880" w:name="_Toc36188177"/>
      <w:bookmarkStart w:id="5881" w:name="_Toc45184088"/>
      <w:bookmarkStart w:id="5882" w:name="_Toc47342930"/>
      <w:bookmarkStart w:id="5883" w:name="_Toc51769632"/>
      <w:bookmarkStart w:id="5884" w:name="_Toc185601468"/>
      <w:bookmarkEnd w:id="5877"/>
      <w:r w:rsidRPr="001B7C50">
        <w:t>6.3.12.2</w:t>
      </w:r>
      <w:r w:rsidRPr="001B7C50">
        <w:tab/>
        <w:t>Access Network Selection Procedure</w:t>
      </w:r>
      <w:bookmarkEnd w:id="5878"/>
      <w:bookmarkEnd w:id="5879"/>
      <w:bookmarkEnd w:id="5880"/>
      <w:bookmarkEnd w:id="5881"/>
      <w:bookmarkEnd w:id="5882"/>
      <w:bookmarkEnd w:id="5883"/>
      <w:bookmarkEnd w:id="5884"/>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lastRenderedPageBreak/>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3DC0F32" w:rsidR="00D40151" w:rsidRPr="001B7C50" w:rsidRDefault="00D40151" w:rsidP="00D40151">
      <w:pPr>
        <w:pStyle w:val="B4"/>
      </w:pPr>
      <w:r w:rsidRPr="001B7C50">
        <w:t>-</w:t>
      </w:r>
      <w:r w:rsidRPr="001B7C50">
        <w:tab/>
        <w:t>If the UE determines that it is not mandatory to select a PLMN in the visited country</w:t>
      </w:r>
      <w:r w:rsidR="00214C93">
        <w:t xml:space="preserve"> and</w:t>
      </w:r>
      <w:r w:rsidRPr="001B7C50">
        <w:t xml:space="preserve">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lastRenderedPageBreak/>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885" w:name="_Toc20150238"/>
      <w:bookmarkStart w:id="5886" w:name="_Toc27847046"/>
      <w:bookmarkStart w:id="5887" w:name="_Toc36188178"/>
      <w:bookmarkStart w:id="5888" w:name="_Toc45184089"/>
      <w:bookmarkStart w:id="5889" w:name="_Toc47342931"/>
      <w:bookmarkStart w:id="5890"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4C232FCD"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193035D8" w14:textId="0E94F9BE" w:rsidR="00153C7D" w:rsidRDefault="00153C7D" w:rsidP="00153C7D">
      <w:pPr>
        <w:pStyle w:val="NO"/>
      </w:pPr>
      <w:r>
        <w:t>NOTE 2:</w:t>
      </w:r>
      <w:r>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15E0454D" w:rsidR="00587044" w:rsidRDefault="00587044" w:rsidP="00972E70">
      <w:r>
        <w:lastRenderedPageBreak/>
        <w:t>The AMF may determine the target TNAN based on the list of supported TAs and the corresponding list of supported slices for each TA obtained as defined in clause 5.15.8</w:t>
      </w:r>
      <w:r w:rsidR="00214C93">
        <w:t xml:space="preserve"> and</w:t>
      </w:r>
      <w:r>
        <w:t xml:space="preserve"> considering UE location.</w:t>
      </w:r>
    </w:p>
    <w:p w14:paraId="352A8770" w14:textId="33552A62" w:rsidR="00114986" w:rsidRDefault="00114986" w:rsidP="00114986">
      <w:pPr>
        <w:pStyle w:val="NO"/>
      </w:pPr>
      <w:r>
        <w:t>NOTE </w:t>
      </w:r>
      <w:r w:rsidR="00153C7D">
        <w:t>3</w:t>
      </w:r>
      <w:r>
        <w:t>:</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891" w:name="_CR6_3_12a"/>
      <w:bookmarkStart w:id="5892" w:name="_Toc185601469"/>
      <w:bookmarkEnd w:id="5891"/>
      <w:r w:rsidRPr="001B7C50">
        <w:t>6.3.12a</w:t>
      </w:r>
      <w:r w:rsidRPr="001B7C50">
        <w:tab/>
        <w:t>Access Network selection for devices that do not support 5GC NAS over WLAN</w:t>
      </w:r>
      <w:bookmarkEnd w:id="5885"/>
      <w:bookmarkEnd w:id="5886"/>
      <w:bookmarkEnd w:id="5887"/>
      <w:bookmarkEnd w:id="5888"/>
      <w:bookmarkEnd w:id="5889"/>
      <w:bookmarkEnd w:id="5890"/>
      <w:bookmarkEnd w:id="5892"/>
    </w:p>
    <w:p w14:paraId="0EF5C274" w14:textId="77777777" w:rsidR="00D40151" w:rsidRPr="001B7C50" w:rsidRDefault="00D40151" w:rsidP="00D40151">
      <w:pPr>
        <w:pStyle w:val="Heading4"/>
      </w:pPr>
      <w:bookmarkStart w:id="5893" w:name="_CR6_3_12a_1"/>
      <w:bookmarkStart w:id="5894" w:name="_Toc20150239"/>
      <w:bookmarkStart w:id="5895" w:name="_Toc27847047"/>
      <w:bookmarkStart w:id="5896" w:name="_Toc36188179"/>
      <w:bookmarkStart w:id="5897" w:name="_Toc45184090"/>
      <w:bookmarkStart w:id="5898" w:name="_Toc47342932"/>
      <w:bookmarkStart w:id="5899" w:name="_Toc51769634"/>
      <w:bookmarkStart w:id="5900" w:name="_Toc185601470"/>
      <w:bookmarkEnd w:id="5893"/>
      <w:r w:rsidRPr="001B7C50">
        <w:t>6.3.12a.1</w:t>
      </w:r>
      <w:r w:rsidRPr="001B7C50">
        <w:tab/>
        <w:t>General</w:t>
      </w:r>
      <w:bookmarkEnd w:id="5894"/>
      <w:bookmarkEnd w:id="5895"/>
      <w:bookmarkEnd w:id="5896"/>
      <w:bookmarkEnd w:id="5897"/>
      <w:bookmarkEnd w:id="5898"/>
      <w:bookmarkEnd w:id="5899"/>
      <w:bookmarkEnd w:id="5900"/>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6B934CB4"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w:t>
      </w:r>
      <w:r w:rsidR="00214C93">
        <w:rPr>
          <w:lang w:eastAsia="x-none"/>
        </w:rPr>
        <w:t xml:space="preserve"> and</w:t>
      </w:r>
      <w:r w:rsidRPr="001B7C50">
        <w:rPr>
          <w:lang w:eastAsia="x-none"/>
        </w:rPr>
        <w:t xml:space="preserve">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901" w:name="_CR6_3_12a_2"/>
      <w:bookmarkStart w:id="5902" w:name="_Toc20150240"/>
      <w:bookmarkStart w:id="5903" w:name="_Toc27847048"/>
      <w:bookmarkStart w:id="5904" w:name="_Toc36188180"/>
      <w:bookmarkStart w:id="5905" w:name="_Toc45184091"/>
      <w:bookmarkStart w:id="5906" w:name="_Toc47342933"/>
      <w:bookmarkStart w:id="5907" w:name="_Toc51769635"/>
      <w:bookmarkStart w:id="5908" w:name="_Toc185601471"/>
      <w:bookmarkEnd w:id="5901"/>
      <w:r w:rsidRPr="001B7C50">
        <w:t>6.3.12a.2</w:t>
      </w:r>
      <w:r w:rsidRPr="001B7C50">
        <w:tab/>
        <w:t>Access Network Selection Procedure</w:t>
      </w:r>
      <w:bookmarkEnd w:id="5902"/>
      <w:bookmarkEnd w:id="5903"/>
      <w:bookmarkEnd w:id="5904"/>
      <w:bookmarkEnd w:id="5905"/>
      <w:bookmarkEnd w:id="5906"/>
      <w:bookmarkEnd w:id="5907"/>
      <w:bookmarkEnd w:id="590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lastRenderedPageBreak/>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47A0E5F9" w:rsidR="00D40151" w:rsidRPr="001B7C50" w:rsidRDefault="00D40151" w:rsidP="00D40151">
      <w:pPr>
        <w:pStyle w:val="B4"/>
      </w:pPr>
      <w:r w:rsidRPr="001B7C50">
        <w:t>-</w:t>
      </w:r>
      <w:r w:rsidRPr="001B7C50">
        <w:tab/>
        <w:t>If the N5CW device determines that it is not mandatory to select a PLMN in the visited country</w:t>
      </w:r>
      <w:r w:rsidR="00214C93">
        <w:t xml:space="preserve"> and</w:t>
      </w:r>
      <w:r w:rsidRPr="001B7C50">
        <w:t xml:space="preserve">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909" w:name="_CR6_3_12b"/>
      <w:bookmarkStart w:id="5910" w:name="_Toc185601472"/>
      <w:bookmarkStart w:id="5911" w:name="_Toc20150241"/>
      <w:bookmarkStart w:id="5912" w:name="_Toc27847049"/>
      <w:bookmarkStart w:id="5913" w:name="_Toc36188181"/>
      <w:bookmarkStart w:id="5914" w:name="_Toc45184092"/>
      <w:bookmarkStart w:id="5915" w:name="_Toc47342934"/>
      <w:bookmarkStart w:id="5916" w:name="_Toc51769636"/>
      <w:bookmarkEnd w:id="5909"/>
      <w:r>
        <w:t>6.3.12b</w:t>
      </w:r>
      <w:r>
        <w:tab/>
        <w:t>Access Network selection for 5G NSWO</w:t>
      </w:r>
      <w:bookmarkEnd w:id="5910"/>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lastRenderedPageBreak/>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917" w:name="_CR6_3_13"/>
      <w:bookmarkStart w:id="5918" w:name="_Toc185601473"/>
      <w:bookmarkEnd w:id="5917"/>
      <w:r w:rsidRPr="001B7C50">
        <w:t>6.3.13</w:t>
      </w:r>
      <w:r w:rsidRPr="001B7C50">
        <w:tab/>
        <w:t>NWDAF discovery and selection</w:t>
      </w:r>
      <w:bookmarkEnd w:id="5911"/>
      <w:bookmarkEnd w:id="5912"/>
      <w:bookmarkEnd w:id="5913"/>
      <w:bookmarkEnd w:id="5914"/>
      <w:bookmarkEnd w:id="5915"/>
      <w:bookmarkEnd w:id="5916"/>
      <w:bookmarkEnd w:id="5918"/>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4E611283"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w:t>
      </w:r>
      <w:r w:rsidR="0017718B">
        <w:t xml:space="preserve"> services and collect data</w:t>
      </w:r>
      <w:r w:rsidR="009B42A2">
        <w:t>; for each item of this list, a weight may be defined in the NWDAF NF profile to indicate the priority of the NWDAF to cover the TA</w:t>
      </w:r>
      <w:r w:rsidRPr="001B7C50">
        <w:t>.</w:t>
      </w:r>
      <w:r w:rsidR="002A4DF8">
        <w:t xml:space="preserve"> If there exists AoI, then the NWDAF whose serving area covers the AoI may be selected.</w:t>
      </w:r>
    </w:p>
    <w:p w14:paraId="1B9A9E7C" w14:textId="77777777" w:rsidR="00405088" w:rsidRPr="001B7C50" w:rsidRDefault="00405088" w:rsidP="00405088">
      <w:pPr>
        <w:pStyle w:val="NO"/>
      </w:pPr>
      <w:bookmarkStart w:id="5919" w:name="_Toc20150242"/>
      <w:bookmarkStart w:id="5920" w:name="_Toc27847050"/>
      <w:bookmarkStart w:id="5921" w:name="_Toc36188182"/>
      <w:bookmarkStart w:id="5922" w:name="_Toc45184093"/>
      <w:bookmarkStart w:id="5923" w:name="_Toc47342935"/>
      <w:bookmarkStart w:id="5924"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14FDEFB2"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w:t>
      </w:r>
      <w:r w:rsidR="002A4DF8">
        <w:t xml:space="preserve"> or NF type</w:t>
      </w:r>
      <w:r w:rsidRPr="001B7C50">
        <w:t xml:space="preserve"> of the data source</w:t>
      </w:r>
      <w:r w:rsidR="002A4DF8">
        <w:t>, or using Area of Interest</w:t>
      </w:r>
      <w:r w:rsidRPr="001B7C50">
        <w:t>.</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2F262E4D" w14:textId="1BBF01D4" w:rsidR="003179F5" w:rsidRPr="001B7C50" w:rsidRDefault="003179F5" w:rsidP="003179F5">
      <w:pPr>
        <w:pStyle w:val="B1"/>
      </w:pPr>
      <w:r>
        <w:t>-</w:t>
      </w:r>
      <w:r>
        <w:tab/>
        <w:t>Vendor ID(s) of potential target AnLF(s), e.g. used in transfer procedure.</w:t>
      </w:r>
    </w:p>
    <w:p w14:paraId="4B97DB74" w14:textId="5C6D427D" w:rsidR="001F3682" w:rsidRPr="001B7C50" w:rsidRDefault="001F3682" w:rsidP="00323277">
      <w:r w:rsidRPr="001B7C50">
        <w:lastRenderedPageBreak/>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3EE21DE0" w:rsidR="00227007" w:rsidRPr="001B7C50" w:rsidRDefault="00227007" w:rsidP="009D42BF">
      <w:r w:rsidRPr="001B7C50">
        <w:t>Applicable when NF consumer cannot determine a suitable NWDAF instance based on NRF discovery response</w:t>
      </w:r>
      <w:r w:rsidR="00214C93">
        <w:t xml:space="preserve"> and</w:t>
      </w:r>
      <w:r w:rsidRPr="001B7C50">
        <w:t xml:space="preserve">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10B8C8FB" w:rsidR="001151EB" w:rsidRDefault="001151EB" w:rsidP="001151EB">
      <w:r>
        <w:t>When selecting an NWDAF that supports</w:t>
      </w:r>
      <w:r w:rsidR="00F176F5">
        <w:t xml:space="preserve"> Horizontal</w:t>
      </w:r>
      <w:r>
        <w:t xml:space="preserve"> Federated Learning</w:t>
      </w:r>
      <w:r w:rsidR="00F176F5">
        <w:t xml:space="preserve"> (HFL)</w:t>
      </w:r>
      <w:r>
        <w:t>,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621CCEDB" w:rsidR="001151EB" w:rsidRDefault="001151EB" w:rsidP="00695DF1">
      <w:pPr>
        <w:pStyle w:val="B1"/>
      </w:pPr>
      <w:r>
        <w:t>-</w:t>
      </w:r>
      <w:r>
        <w:tab/>
        <w:t xml:space="preserve">when selecting </w:t>
      </w:r>
      <w:r w:rsidR="00F176F5">
        <w:t>H</w:t>
      </w:r>
      <w:r>
        <w:t>FL client</w:t>
      </w:r>
      <w:r w:rsidR="000C6BFB">
        <w:t xml:space="preserve"> NWDAF</w:t>
      </w:r>
      <w:r>
        <w:t>:</w:t>
      </w:r>
    </w:p>
    <w:p w14:paraId="7ED169D9" w14:textId="59CE81E4" w:rsidR="001151EB" w:rsidRDefault="001151EB" w:rsidP="00695DF1">
      <w:pPr>
        <w:pStyle w:val="B2"/>
      </w:pPr>
      <w:r>
        <w:t>-</w:t>
      </w:r>
      <w:r>
        <w:tab/>
        <w:t xml:space="preserve">FL capability type as </w:t>
      </w:r>
      <w:r w:rsidR="00F176F5">
        <w:t>H</w:t>
      </w:r>
      <w:r>
        <w:t>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0F1E8DEA" w:rsidR="001151EB" w:rsidRDefault="001151EB" w:rsidP="00695DF1">
      <w:pPr>
        <w:pStyle w:val="B1"/>
      </w:pPr>
      <w:r>
        <w:t>-</w:t>
      </w:r>
      <w:r>
        <w:tab/>
        <w:t xml:space="preserve">when selecting </w:t>
      </w:r>
      <w:r w:rsidR="00F176F5">
        <w:t>H</w:t>
      </w:r>
      <w:r>
        <w:t>FL server</w:t>
      </w:r>
      <w:r w:rsidR="000C6BFB">
        <w:t xml:space="preserve"> NWDAF</w:t>
      </w:r>
      <w:r>
        <w:t>:</w:t>
      </w:r>
    </w:p>
    <w:p w14:paraId="53B21E8D" w14:textId="0B45AD90" w:rsidR="001151EB" w:rsidRDefault="001151EB" w:rsidP="00695DF1">
      <w:pPr>
        <w:pStyle w:val="B2"/>
      </w:pPr>
      <w:r>
        <w:t>-</w:t>
      </w:r>
      <w:r>
        <w:tab/>
        <w:t xml:space="preserve">FL capability type as </w:t>
      </w:r>
      <w:r w:rsidR="00F176F5">
        <w:t>H</w:t>
      </w:r>
      <w:r>
        <w:t>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3CFFAF95" w14:textId="77777777" w:rsidR="00F176F5" w:rsidRDefault="00F176F5" w:rsidP="005A13C0">
      <w:r>
        <w:t>When selecting an NWDAF that supports Vertical Federated Learning (VFL), the following additional factors may be considered by the NWDAF:</w:t>
      </w:r>
    </w:p>
    <w:p w14:paraId="76726551" w14:textId="77777777" w:rsidR="00F176F5" w:rsidRDefault="00F176F5" w:rsidP="007E16B7">
      <w:pPr>
        <w:pStyle w:val="B1"/>
      </w:pPr>
      <w:r>
        <w:t>-</w:t>
      </w:r>
      <w:r>
        <w:tab/>
        <w:t>Time Period of Interest: time interval [start…end], during which the Vertical Federated Learning will be performed.</w:t>
      </w:r>
    </w:p>
    <w:p w14:paraId="7B6E122B" w14:textId="77777777" w:rsidR="00F176F5" w:rsidRDefault="00F176F5" w:rsidP="007E16B7">
      <w:pPr>
        <w:pStyle w:val="B1"/>
      </w:pPr>
      <w:r>
        <w:t>-</w:t>
      </w:r>
      <w:r>
        <w:tab/>
        <w:t>when selecting VFL client NWDAF:</w:t>
      </w:r>
    </w:p>
    <w:p w14:paraId="6B1DE8FC" w14:textId="77777777" w:rsidR="00F176F5" w:rsidRDefault="00F176F5" w:rsidP="007E16B7">
      <w:pPr>
        <w:pStyle w:val="B2"/>
      </w:pPr>
      <w:r>
        <w:t>-</w:t>
      </w:r>
      <w:r>
        <w:tab/>
        <w:t>VFL capability type as VFL client NWDAF per Analytics ID.</w:t>
      </w:r>
    </w:p>
    <w:p w14:paraId="4B5B4190" w14:textId="77777777" w:rsidR="00F176F5" w:rsidRDefault="00F176F5" w:rsidP="007E16B7">
      <w:pPr>
        <w:pStyle w:val="B1"/>
      </w:pPr>
      <w:r>
        <w:t>-</w:t>
      </w:r>
      <w:r>
        <w:tab/>
        <w:t>when selecting VFL server NWDAF:</w:t>
      </w:r>
    </w:p>
    <w:p w14:paraId="1E5488C5" w14:textId="77777777" w:rsidR="00F176F5" w:rsidRDefault="00F176F5" w:rsidP="007E16B7">
      <w:pPr>
        <w:pStyle w:val="B2"/>
      </w:pPr>
      <w:r>
        <w:t>-</w:t>
      </w:r>
      <w:r>
        <w:tab/>
        <w:t>VFL capability type as VFL server NWDAF per Analytics ID.</w:t>
      </w:r>
    </w:p>
    <w:p w14:paraId="0329BE0D" w14:textId="77777777" w:rsidR="00F176F5" w:rsidRDefault="00F176F5" w:rsidP="007E16B7">
      <w:pPr>
        <w:pStyle w:val="EditorsNote"/>
      </w:pPr>
      <w:r>
        <w:t>Editor's note:</w:t>
      </w:r>
      <w:r>
        <w:tab/>
        <w:t>Whether to register and discover VFL server is FFS.</w:t>
      </w:r>
    </w:p>
    <w:p w14:paraId="2D9AD53C" w14:textId="77777777" w:rsidR="00F176F5" w:rsidRDefault="00F176F5" w:rsidP="007E16B7">
      <w:pPr>
        <w:pStyle w:val="EditorsNote"/>
      </w:pPr>
      <w:r>
        <w:t>Editor's note:</w:t>
      </w:r>
      <w:r>
        <w:tab/>
        <w:t>Additional VFL learning related discovery parameters are FFS.</w:t>
      </w:r>
    </w:p>
    <w:p w14:paraId="21059651" w14:textId="736CBCFB"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925" w:name="_CR6_3_14"/>
      <w:bookmarkStart w:id="5926" w:name="_Toc185601474"/>
      <w:bookmarkEnd w:id="5925"/>
      <w:r w:rsidRPr="001B7C50">
        <w:lastRenderedPageBreak/>
        <w:t>6.3.14</w:t>
      </w:r>
      <w:r w:rsidRPr="001B7C50">
        <w:tab/>
        <w:t>NEF Discovery</w:t>
      </w:r>
      <w:bookmarkEnd w:id="5919"/>
      <w:bookmarkEnd w:id="5920"/>
      <w:bookmarkEnd w:id="5921"/>
      <w:bookmarkEnd w:id="5922"/>
      <w:bookmarkEnd w:id="5923"/>
      <w:bookmarkEnd w:id="5924"/>
      <w:bookmarkEnd w:id="5926"/>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927" w:name="_Toc36188183"/>
      <w:bookmarkStart w:id="5928" w:name="_Toc45184094"/>
      <w:bookmarkStart w:id="5929" w:name="_Toc47342936"/>
      <w:bookmarkStart w:id="5930" w:name="_Toc51769638"/>
      <w:bookmarkStart w:id="5931" w:name="_Toc20150243"/>
      <w:bookmarkStart w:id="5932"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933" w:name="_CR6_3_15"/>
      <w:bookmarkStart w:id="5934" w:name="_Toc185601475"/>
      <w:bookmarkEnd w:id="5933"/>
      <w:r w:rsidRPr="001B7C50">
        <w:t>6.3.15</w:t>
      </w:r>
      <w:r w:rsidRPr="001B7C50">
        <w:tab/>
        <w:t>UCMF Discovery and Selection</w:t>
      </w:r>
      <w:bookmarkEnd w:id="5927"/>
      <w:bookmarkEnd w:id="5928"/>
      <w:bookmarkEnd w:id="5929"/>
      <w:bookmarkEnd w:id="5930"/>
      <w:bookmarkEnd w:id="5934"/>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935" w:name="_CR6_3_16"/>
      <w:bookmarkStart w:id="5936" w:name="_Toc45184095"/>
      <w:bookmarkStart w:id="5937" w:name="_Toc47342937"/>
      <w:bookmarkStart w:id="5938" w:name="_Toc51769639"/>
      <w:bookmarkStart w:id="5939" w:name="_Toc185601476"/>
      <w:bookmarkStart w:id="5940" w:name="_Toc36188184"/>
      <w:bookmarkEnd w:id="5935"/>
      <w:r w:rsidRPr="001B7C50">
        <w:lastRenderedPageBreak/>
        <w:t>6.3.16</w:t>
      </w:r>
      <w:r w:rsidRPr="001B7C50">
        <w:tab/>
        <w:t>SCP discovery and selection</w:t>
      </w:r>
      <w:bookmarkEnd w:id="5936"/>
      <w:bookmarkEnd w:id="5937"/>
      <w:bookmarkEnd w:id="5938"/>
      <w:bookmarkEnd w:id="5939"/>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7FF12718" w14:textId="6BD15176" w:rsidR="00214C93" w:rsidRDefault="00214C93" w:rsidP="00D40151">
      <w:r>
        <w:t>An SCP may consider analytics such as signalling storm analytics from the NWDAF to discover or/and select the next hop SCP.</w:t>
      </w:r>
    </w:p>
    <w:p w14:paraId="6F9219BF" w14:textId="43A3DA0E"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65BE5FFA" w14:textId="04560A43" w:rsidR="00214C93" w:rsidRPr="001B7C50" w:rsidRDefault="00214C93" w:rsidP="00214C93">
      <w:bookmarkStart w:id="5941" w:name="_CR6_3_17"/>
      <w:bookmarkStart w:id="5942" w:name="_Toc45184096"/>
      <w:bookmarkStart w:id="5943" w:name="_Toc47342938"/>
      <w:bookmarkStart w:id="5944" w:name="_Toc51769640"/>
      <w:bookmarkEnd w:id="5941"/>
      <w:r>
        <w:t>For the discovery of an SCP acting as NF service producer for the services listed in clause 7.2.30, the procedures in clause 6.3.1 apply.</w:t>
      </w:r>
    </w:p>
    <w:p w14:paraId="2A54F5D5" w14:textId="77777777" w:rsidR="00D40151" w:rsidRPr="001B7C50" w:rsidRDefault="00D40151" w:rsidP="00D40151">
      <w:pPr>
        <w:pStyle w:val="Heading3"/>
      </w:pPr>
      <w:bookmarkStart w:id="5945" w:name="_Toc185601477"/>
      <w:r w:rsidRPr="001B7C50">
        <w:t>6.3.17</w:t>
      </w:r>
      <w:r w:rsidRPr="001B7C50">
        <w:tab/>
        <w:t>NSSAAF discovery and selection</w:t>
      </w:r>
      <w:bookmarkEnd w:id="5942"/>
      <w:bookmarkEnd w:id="5943"/>
      <w:bookmarkEnd w:id="5944"/>
      <w:bookmarkEnd w:id="5945"/>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946" w:name="_CR6_3_18"/>
      <w:bookmarkStart w:id="5947" w:name="_Toc185601478"/>
      <w:bookmarkStart w:id="5948" w:name="_Toc45184097"/>
      <w:bookmarkStart w:id="5949" w:name="_Toc47342939"/>
      <w:bookmarkStart w:id="5950" w:name="_Toc51769641"/>
      <w:bookmarkEnd w:id="5946"/>
      <w:r w:rsidRPr="001B7C50">
        <w:lastRenderedPageBreak/>
        <w:t>6.3.18</w:t>
      </w:r>
      <w:r w:rsidRPr="001B7C50">
        <w:tab/>
        <w:t>5G-EIR discovery and selection</w:t>
      </w:r>
      <w:bookmarkEnd w:id="5947"/>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951" w:name="_CR6_3_19"/>
      <w:bookmarkStart w:id="5952" w:name="_Toc185601479"/>
      <w:bookmarkEnd w:id="5951"/>
      <w:r w:rsidRPr="001B7C50">
        <w:t>6.3.19</w:t>
      </w:r>
      <w:r w:rsidRPr="001B7C50">
        <w:tab/>
        <w:t>DCCF discovery and selection</w:t>
      </w:r>
      <w:bookmarkEnd w:id="5952"/>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953" w:name="_CR6_3_20"/>
      <w:bookmarkStart w:id="5954" w:name="_Toc185601480"/>
      <w:bookmarkEnd w:id="5953"/>
      <w:r w:rsidRPr="001B7C50">
        <w:t>6.3.20</w:t>
      </w:r>
      <w:r w:rsidRPr="001B7C50">
        <w:tab/>
        <w:t>ADRF discovery and selection</w:t>
      </w:r>
      <w:bookmarkEnd w:id="5954"/>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955" w:name="_CR6_3_21"/>
      <w:bookmarkStart w:id="5956" w:name="_Toc185601481"/>
      <w:bookmarkEnd w:id="5955"/>
      <w:r w:rsidRPr="001B7C50">
        <w:t>6.3.21</w:t>
      </w:r>
      <w:r w:rsidRPr="001B7C50">
        <w:tab/>
        <w:t>MFAF discovery and selection</w:t>
      </w:r>
      <w:bookmarkEnd w:id="5956"/>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5727C0B8" w:rsidR="00D63C5A" w:rsidRPr="001B7C50" w:rsidRDefault="00D63C5A" w:rsidP="00323277">
      <w:pPr>
        <w:pStyle w:val="B1"/>
      </w:pPr>
      <w:r w:rsidRPr="001B7C50">
        <w:lastRenderedPageBreak/>
        <w:t>-</w:t>
      </w:r>
      <w:r w:rsidRPr="001B7C50">
        <w:tab/>
        <w:t>MFAF Serving Area information, i.e. list of TAIs for which the MFAF may receive data</w:t>
      </w:r>
      <w:r w:rsidR="00AF5D25">
        <w:t xml:space="preserve"> and/or analytics</w:t>
      </w:r>
      <w:r w:rsidRPr="001B7C50">
        <w:t xml:space="preserve"> from Data Sources.</w:t>
      </w:r>
    </w:p>
    <w:p w14:paraId="30E858A1" w14:textId="3EDF7E1B" w:rsidR="00D63C5A" w:rsidRPr="001B7C50" w:rsidRDefault="00757CAF" w:rsidP="00757CAF">
      <w:pPr>
        <w:pStyle w:val="Heading3"/>
      </w:pPr>
      <w:bookmarkStart w:id="5957" w:name="_CR6_3_22"/>
      <w:bookmarkStart w:id="5958" w:name="_Toc185601482"/>
      <w:bookmarkEnd w:id="5957"/>
      <w:r w:rsidRPr="001B7C50">
        <w:t>6.3.22</w:t>
      </w:r>
      <w:r w:rsidRPr="001B7C50">
        <w:tab/>
        <w:t>NSACF discovery and selection</w:t>
      </w:r>
      <w:bookmarkEnd w:id="5958"/>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959" w:name="_CR6_3_23"/>
      <w:bookmarkStart w:id="5960" w:name="_Toc185601483"/>
      <w:bookmarkEnd w:id="5959"/>
      <w:r w:rsidRPr="001B7C50">
        <w:t>6.3.23</w:t>
      </w:r>
      <w:r w:rsidRPr="001B7C50">
        <w:tab/>
        <w:t>EASDF discovery and selection</w:t>
      </w:r>
      <w:bookmarkEnd w:id="5960"/>
    </w:p>
    <w:p w14:paraId="48295ED5" w14:textId="7586B478" w:rsidR="00BA212C" w:rsidRPr="001B7C50" w:rsidRDefault="00BA212C" w:rsidP="00BA212C">
      <w:r w:rsidRPr="001B7C50">
        <w:t>Multiple instances of EASDF may be deployed in a network. NF consumers mentioned in this clause</w:t>
      </w:r>
      <w:r w:rsidR="00F1371A">
        <w:t xml:space="preserve"> </w:t>
      </w:r>
      <w:r w:rsidRPr="001B7C50">
        <w:t>are SMF(s)</w:t>
      </w:r>
      <w:r w:rsidR="00F1371A">
        <w:t xml:space="preserve"> or I-SMF in the case that I-SMF based Local Offloading Management applies.</w:t>
      </w:r>
      <w:r w:rsidRPr="001B7C50">
        <w:t>.</w:t>
      </w:r>
    </w:p>
    <w:p w14:paraId="21444F16" w14:textId="174AB89F" w:rsidR="00F1371A" w:rsidRDefault="00F1371A" w:rsidP="00BA212C">
      <w:r>
        <w:t>In the case that I-SMF based Local Offloading Management applies, EASDF discovery and selection is only performed by the selected I-SMF.</w:t>
      </w:r>
    </w:p>
    <w:p w14:paraId="3E3D0E17" w14:textId="2E056D71"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lastRenderedPageBreak/>
        <w:t>-</w:t>
      </w:r>
      <w:r w:rsidRPr="001B7C50">
        <w:tab/>
        <w:t>Location as per NF profile.</w:t>
      </w:r>
    </w:p>
    <w:p w14:paraId="5B8101DE" w14:textId="3D0FD942" w:rsidR="00BA212C" w:rsidRPr="001B7C50" w:rsidRDefault="00BA212C" w:rsidP="00562E84">
      <w:pPr>
        <w:pStyle w:val="B1"/>
      </w:pPr>
      <w:r w:rsidRPr="001B7C50">
        <w:t>-</w:t>
      </w:r>
      <w:r w:rsidRPr="001B7C50">
        <w:tab/>
        <w:t>DNAI (if exist).</w:t>
      </w:r>
    </w:p>
    <w:p w14:paraId="70139D88" w14:textId="75358FAD" w:rsidR="00CD22D1" w:rsidRDefault="00CD22D1" w:rsidP="00CD22D1">
      <w:pPr>
        <w:pStyle w:val="B1"/>
      </w:pPr>
      <w:r>
        <w:t>-</w:t>
      </w:r>
      <w:r>
        <w:tab/>
        <w:t>Supported DNS security protocols (if existing).</w:t>
      </w:r>
    </w:p>
    <w:p w14:paraId="0D697165" w14:textId="0D349F1A" w:rsidR="00055D0B" w:rsidRPr="001B7C50" w:rsidRDefault="00055D0B" w:rsidP="00055D0B">
      <w:pPr>
        <w:pStyle w:val="Heading3"/>
      </w:pPr>
      <w:bookmarkStart w:id="5961" w:name="_CR6_3_24"/>
      <w:bookmarkStart w:id="5962" w:name="_Toc185601484"/>
      <w:bookmarkEnd w:id="5961"/>
      <w:r w:rsidRPr="001B7C50">
        <w:t>6.3.24</w:t>
      </w:r>
      <w:r w:rsidRPr="001B7C50">
        <w:tab/>
        <w:t>TSCTSF Discovery</w:t>
      </w:r>
      <w:bookmarkEnd w:id="5962"/>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963" w:name="_CR6_3_25"/>
      <w:bookmarkStart w:id="5964" w:name="_Toc185601485"/>
      <w:bookmarkEnd w:id="5963"/>
      <w:r w:rsidRPr="001B7C50">
        <w:t>6.3.25</w:t>
      </w:r>
      <w:r w:rsidRPr="001B7C50">
        <w:tab/>
        <w:t>AF Discovery and Selection</w:t>
      </w:r>
      <w:bookmarkEnd w:id="5964"/>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4FCB2CDD"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r w:rsidR="00F176F5">
        <w:t xml:space="preserve"> In the case of Vertical Federated Learning (VFL), the NF consumer (e.g. NWDAF) may also consider the VFL capability Information, including VFL capability type (e.g. VFL client).</w:t>
      </w:r>
    </w:p>
    <w:p w14:paraId="5DFD5E14" w14:textId="6CD0B4B9" w:rsidR="006E7E83" w:rsidRDefault="006E7E83" w:rsidP="006E7E83">
      <w:pPr>
        <w:pStyle w:val="Heading3"/>
      </w:pPr>
      <w:bookmarkStart w:id="5965" w:name="_CR6_3_26"/>
      <w:bookmarkStart w:id="5966" w:name="_Toc185601486"/>
      <w:bookmarkEnd w:id="5965"/>
      <w:r>
        <w:t>6.3.26</w:t>
      </w:r>
      <w:r>
        <w:tab/>
        <w:t>NRF discovery and selection</w:t>
      </w:r>
      <w:bookmarkEnd w:id="5966"/>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lastRenderedPageBreak/>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D1B382" w14:textId="42F923CA" w:rsidR="00B73373" w:rsidRDefault="00B73373" w:rsidP="00B73373">
      <w:pPr>
        <w:pStyle w:val="Heading3"/>
      </w:pPr>
      <w:bookmarkStart w:id="5967" w:name="_CR6_3_27"/>
      <w:bookmarkStart w:id="5968" w:name="_Toc185601487"/>
      <w:bookmarkEnd w:id="5967"/>
      <w:r>
        <w:t>6.3.27</w:t>
      </w:r>
      <w:r>
        <w:tab/>
        <w:t>EIF discovery and selection</w:t>
      </w:r>
      <w:bookmarkEnd w:id="5968"/>
    </w:p>
    <w:p w14:paraId="0EFF1C32" w14:textId="77777777" w:rsidR="00B73373" w:rsidRDefault="00B73373" w:rsidP="00B73373">
      <w:r>
        <w:t>The NF consumers (e.g. NEF, AF, PCF) may utilise the NRF services to discover EIF instance(s) or the EIF selection information may be locally configured in NF consumers.</w:t>
      </w:r>
    </w:p>
    <w:p w14:paraId="72611242" w14:textId="77777777" w:rsidR="00B73373" w:rsidRDefault="00B73373" w:rsidP="007E16B7">
      <w:pPr>
        <w:pStyle w:val="EditorsNote"/>
      </w:pPr>
      <w:r>
        <w:t>Editor's note:</w:t>
      </w:r>
      <w:r>
        <w:tab/>
        <w:t>The factors to be considered for EIF selection are FFS.</w:t>
      </w:r>
    </w:p>
    <w:p w14:paraId="041CC746" w14:textId="55DC07AD" w:rsidR="00FA3939" w:rsidRDefault="00FA3939" w:rsidP="00FA3939">
      <w:pPr>
        <w:pStyle w:val="Heading3"/>
      </w:pPr>
      <w:bookmarkStart w:id="5969" w:name="_CR7"/>
      <w:bookmarkStart w:id="5970" w:name="_Toc185601488"/>
      <w:bookmarkEnd w:id="5969"/>
      <w:r>
        <w:t>6.3.28</w:t>
      </w:r>
      <w:r>
        <w:tab/>
        <w:t>NSSF discovery and selection</w:t>
      </w:r>
      <w:bookmarkEnd w:id="5970"/>
    </w:p>
    <w:p w14:paraId="66104A2F" w14:textId="77777777" w:rsidR="00FA3939" w:rsidRDefault="00FA3939" w:rsidP="00FA3939">
      <w:r>
        <w:t>The following mechanisms may be used for discovery of NSSF service instances and their endpoint addresses in the serving network:</w:t>
      </w:r>
    </w:p>
    <w:p w14:paraId="49A3FB81" w14:textId="77777777" w:rsidR="00FA3939" w:rsidRDefault="00FA3939" w:rsidP="007E16B7">
      <w:pPr>
        <w:pStyle w:val="B1"/>
      </w:pPr>
      <w:r>
        <w:t>-</w:t>
      </w:r>
      <w:r>
        <w:tab/>
        <w:t>NF consumer (i.e. AMF) or SCP may have all the NSSF services instances and their endpoint addresses locally configured.</w:t>
      </w:r>
    </w:p>
    <w:p w14:paraId="1DFBF9D7" w14:textId="77777777" w:rsidR="00FA3939" w:rsidRDefault="00FA3939" w:rsidP="007E16B7">
      <w:pPr>
        <w:pStyle w:val="B1"/>
      </w:pPr>
      <w:r>
        <w:t>-</w:t>
      </w:r>
      <w:r>
        <w:tab/>
        <w:t>NF consumer (i.e. AMF) or SCP may utilise the NRF discovery service to discover the NSSF(s) and get the NF profile(s) of the NSSF(s). In this case, NSSF discovery and selection uses a PLMN-level NRF (i.e. not a slice-specific).</w:t>
      </w:r>
    </w:p>
    <w:p w14:paraId="7F6B86F0" w14:textId="77777777" w:rsidR="00FA3939" w:rsidRDefault="00FA3939" w:rsidP="007E16B7">
      <w:pPr>
        <w:pStyle w:val="NO"/>
      </w:pPr>
      <w:r>
        <w:t>NOTE:</w:t>
      </w:r>
      <w:r>
        <w:tab/>
        <w:t>Location information as defined in clause 6.3.1.2 can be used by the NF consumer for selecting an NSSF.</w:t>
      </w:r>
    </w:p>
    <w:p w14:paraId="791D875F" w14:textId="77777777" w:rsidR="00FA3939" w:rsidRDefault="00FA3939" w:rsidP="00FA3939">
      <w:r>
        <w:t>For an NSSF in visited network to discover and select an NSSF in home network, NSSF services instances and their endpoint addresses of the home NSSF is either locally configured in the visited NSSF or are discovered based on the self-constructed FQDN as specified in TS 23.003 [19].</w:t>
      </w:r>
    </w:p>
    <w:p w14:paraId="5108A4B2" w14:textId="77777777" w:rsidR="00D40151" w:rsidRPr="001B7C50" w:rsidRDefault="00D40151" w:rsidP="00D40151">
      <w:pPr>
        <w:pStyle w:val="Heading1"/>
      </w:pPr>
      <w:bookmarkStart w:id="5971" w:name="_Toc185601489"/>
      <w:r w:rsidRPr="001B7C50">
        <w:t>7</w:t>
      </w:r>
      <w:r w:rsidRPr="001B7C50">
        <w:tab/>
        <w:t>Network Function Services and descriptions</w:t>
      </w:r>
      <w:bookmarkEnd w:id="5931"/>
      <w:bookmarkEnd w:id="5932"/>
      <w:bookmarkEnd w:id="5940"/>
      <w:bookmarkEnd w:id="5948"/>
      <w:bookmarkEnd w:id="5949"/>
      <w:bookmarkEnd w:id="5950"/>
      <w:bookmarkEnd w:id="5971"/>
    </w:p>
    <w:p w14:paraId="53A31F5F" w14:textId="77777777" w:rsidR="00D40151" w:rsidRPr="001B7C50" w:rsidRDefault="00D40151" w:rsidP="00D40151">
      <w:pPr>
        <w:pStyle w:val="Heading2"/>
      </w:pPr>
      <w:bookmarkStart w:id="5972" w:name="_CR7_1"/>
      <w:bookmarkStart w:id="5973" w:name="_Toc20150244"/>
      <w:bookmarkStart w:id="5974" w:name="_Toc27847052"/>
      <w:bookmarkStart w:id="5975" w:name="_Toc36188185"/>
      <w:bookmarkStart w:id="5976" w:name="_Toc45184098"/>
      <w:bookmarkStart w:id="5977" w:name="_Toc47342940"/>
      <w:bookmarkStart w:id="5978" w:name="_Toc51769642"/>
      <w:bookmarkStart w:id="5979" w:name="_Toc185601490"/>
      <w:bookmarkEnd w:id="5972"/>
      <w:r w:rsidRPr="001B7C50">
        <w:t>7.1</w:t>
      </w:r>
      <w:r w:rsidRPr="001B7C50">
        <w:tab/>
        <w:t>Network Function Service Framework</w:t>
      </w:r>
      <w:bookmarkEnd w:id="5973"/>
      <w:bookmarkEnd w:id="5974"/>
      <w:bookmarkEnd w:id="5975"/>
      <w:bookmarkEnd w:id="5976"/>
      <w:bookmarkEnd w:id="5977"/>
      <w:bookmarkEnd w:id="5978"/>
      <w:bookmarkEnd w:id="5979"/>
    </w:p>
    <w:p w14:paraId="33F77021" w14:textId="77777777" w:rsidR="00D40151" w:rsidRPr="001B7C50" w:rsidRDefault="00D40151" w:rsidP="00D40151">
      <w:pPr>
        <w:pStyle w:val="Heading3"/>
      </w:pPr>
      <w:bookmarkStart w:id="5980" w:name="_CR7_1_1"/>
      <w:bookmarkStart w:id="5981" w:name="_Toc20150245"/>
      <w:bookmarkStart w:id="5982" w:name="_Toc27847053"/>
      <w:bookmarkStart w:id="5983" w:name="_Toc36188186"/>
      <w:bookmarkStart w:id="5984" w:name="_Toc45184099"/>
      <w:bookmarkStart w:id="5985" w:name="_Toc47342941"/>
      <w:bookmarkStart w:id="5986" w:name="_Toc51769643"/>
      <w:bookmarkStart w:id="5987" w:name="_Toc185601491"/>
      <w:bookmarkEnd w:id="5980"/>
      <w:r w:rsidRPr="001B7C50">
        <w:t>7.1.1</w:t>
      </w:r>
      <w:r w:rsidRPr="001B7C50">
        <w:tab/>
        <w:t>General</w:t>
      </w:r>
      <w:bookmarkEnd w:id="5981"/>
      <w:bookmarkEnd w:id="5982"/>
      <w:bookmarkEnd w:id="5983"/>
      <w:bookmarkEnd w:id="5984"/>
      <w:bookmarkEnd w:id="5985"/>
      <w:bookmarkEnd w:id="5986"/>
      <w:bookmarkEnd w:id="5987"/>
    </w:p>
    <w:p w14:paraId="36957C0E" w14:textId="63AE009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w:t>
      </w:r>
      <w:r w:rsidR="00214C93">
        <w:rPr>
          <w:rFonts w:eastAsia="SimSun"/>
          <w:lang w:eastAsia="zh-CN"/>
        </w:rPr>
        <w:t xml:space="preserve"> and</w:t>
      </w:r>
      <w:r w:rsidRPr="001B7C50">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 xml:space="preserve">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w:t>
      </w:r>
      <w:r w:rsidRPr="001B7C50">
        <w:lastRenderedPageBreak/>
        <w:t>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7" type="#_x0000_t75" style="width:418.25pt;height:115.2pt" o:ole="">
            <v:imagedata r:id="rId213" o:title=""/>
          </v:shape>
          <o:OLEObject Type="Embed" ProgID="Word.Picture.8" ShapeID="_x0000_i1127" DrawAspect="Content" ObjectID="_1796214437" r:id="rId214"/>
        </w:object>
      </w:r>
    </w:p>
    <w:p w14:paraId="6751109E" w14:textId="427B26BC" w:rsidR="00D40151" w:rsidRPr="001B7C50" w:rsidRDefault="00D40151" w:rsidP="00D40151">
      <w:pPr>
        <w:pStyle w:val="TF"/>
      </w:pPr>
      <w:bookmarkStart w:id="5988" w:name="_CRFigure7_1_11"/>
      <w:r w:rsidRPr="001B7C50">
        <w:t xml:space="preserve">Figure </w:t>
      </w:r>
      <w:bookmarkEnd w:id="5988"/>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989" w:name="_CR7_1_2"/>
      <w:bookmarkStart w:id="5990" w:name="_Toc20150246"/>
      <w:bookmarkStart w:id="5991" w:name="_Toc27847054"/>
      <w:bookmarkStart w:id="5992" w:name="_Toc36188187"/>
      <w:bookmarkStart w:id="5993" w:name="_Toc45184100"/>
      <w:bookmarkStart w:id="5994" w:name="_Toc47342942"/>
      <w:bookmarkStart w:id="5995" w:name="_Toc51769644"/>
      <w:bookmarkStart w:id="5996" w:name="_Toc185601492"/>
      <w:bookmarkEnd w:id="5989"/>
      <w:r w:rsidRPr="001B7C50">
        <w:t>7.1.2</w:t>
      </w:r>
      <w:r w:rsidRPr="001B7C50">
        <w:tab/>
        <w:t>NF Service Consumer - NF Service Producer interactions</w:t>
      </w:r>
      <w:bookmarkEnd w:id="5990"/>
      <w:bookmarkEnd w:id="5991"/>
      <w:bookmarkEnd w:id="5992"/>
      <w:bookmarkEnd w:id="5993"/>
      <w:bookmarkEnd w:id="5994"/>
      <w:bookmarkEnd w:id="5995"/>
      <w:bookmarkEnd w:id="5996"/>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997" w:name="_MON_1546752556"/>
    <w:bookmarkEnd w:id="5997"/>
    <w:p w14:paraId="7A9FB428" w14:textId="77777777" w:rsidR="00D40151" w:rsidRPr="001B7C50" w:rsidRDefault="00D40151" w:rsidP="00D40151">
      <w:pPr>
        <w:pStyle w:val="TH"/>
      </w:pPr>
      <w:r w:rsidRPr="001B7C50">
        <w:object w:dxaOrig="3702" w:dyaOrig="1838" w14:anchorId="3B6129C6">
          <v:shape id="_x0000_i1128" type="#_x0000_t75" style="width:187.85pt;height:93.3pt" o:ole="">
            <v:imagedata r:id="rId215" o:title=""/>
          </v:shape>
          <o:OLEObject Type="Embed" ProgID="Word.Picture.8" ShapeID="_x0000_i1128" DrawAspect="Content" ObjectID="_1796214438" r:id="rId216"/>
        </w:object>
      </w:r>
    </w:p>
    <w:p w14:paraId="5BCF6402" w14:textId="77777777" w:rsidR="00D40151" w:rsidRPr="001B7C50" w:rsidRDefault="00D40151" w:rsidP="00D40151">
      <w:pPr>
        <w:pStyle w:val="TF"/>
      </w:pPr>
      <w:bookmarkStart w:id="5998" w:name="_CRFigure7_1_21"/>
      <w:r w:rsidRPr="001B7C50">
        <w:t xml:space="preserve">Figure </w:t>
      </w:r>
      <w:bookmarkEnd w:id="5998"/>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lastRenderedPageBreak/>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999" w:name="_MON_1546752585"/>
    <w:bookmarkEnd w:id="5999"/>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9" type="#_x0000_t75" style="width:187.85pt;height:85.75pt" o:ole="">
            <v:imagedata r:id="rId217" o:title=""/>
          </v:shape>
          <o:OLEObject Type="Embed" ProgID="Word.Picture.8" ShapeID="_x0000_i1129" DrawAspect="Content" ObjectID="_1796214439" r:id="rId218"/>
        </w:object>
      </w:r>
    </w:p>
    <w:p w14:paraId="2DB09E6D" w14:textId="77777777" w:rsidR="00D40151" w:rsidRPr="001B7C50" w:rsidRDefault="00D40151" w:rsidP="00D40151">
      <w:pPr>
        <w:pStyle w:val="TF"/>
      </w:pPr>
      <w:bookmarkStart w:id="6000" w:name="_CRFigure7_1_22"/>
      <w:r w:rsidRPr="001B7C50">
        <w:t xml:space="preserve">Figure </w:t>
      </w:r>
      <w:bookmarkEnd w:id="6000"/>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6001" w:name="_MON_1560317298"/>
    <w:bookmarkEnd w:id="6001"/>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30" type="#_x0000_t75" style="width:332.45pt;height:86.4pt" o:ole="">
            <v:imagedata r:id="rId219" o:title=""/>
          </v:shape>
          <o:OLEObject Type="Embed" ProgID="Word.Picture.8" ShapeID="_x0000_i1130" DrawAspect="Content" ObjectID="_1796214440" r:id="rId220"/>
        </w:object>
      </w:r>
    </w:p>
    <w:p w14:paraId="01B6C087" w14:textId="77777777" w:rsidR="00D40151" w:rsidRPr="001B7C50" w:rsidRDefault="00D40151" w:rsidP="00D40151">
      <w:pPr>
        <w:pStyle w:val="TF"/>
      </w:pPr>
      <w:bookmarkStart w:id="6002" w:name="_CRFigure7_1_23"/>
      <w:r w:rsidRPr="001B7C50">
        <w:t xml:space="preserve">Figure </w:t>
      </w:r>
      <w:bookmarkEnd w:id="6002"/>
      <w:r w:rsidRPr="001B7C50">
        <w:t>7.1.2-</w:t>
      </w:r>
      <w:r w:rsidRPr="001B7C50">
        <w:rPr>
          <w:lang w:eastAsia="zh-CN"/>
        </w:rPr>
        <w:t>3</w:t>
      </w:r>
      <w:r w:rsidRPr="001B7C50">
        <w:t>: "Subscribe-Notify" NF Service illustration</w:t>
      </w:r>
      <w:r w:rsidRPr="001B7C50">
        <w:rPr>
          <w:lang w:eastAsia="zh-CN"/>
        </w:rPr>
        <w:t xml:space="preserve"> 2</w:t>
      </w:r>
    </w:p>
    <w:p w14:paraId="5B049A70" w14:textId="61DCD61A"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214C93">
        <w:rPr>
          <w:lang w:eastAsia="zh-CN"/>
        </w:rPr>
        <w:t xml:space="preserve"> and</w:t>
      </w:r>
      <w:r w:rsidRPr="001B7C50">
        <w:rPr>
          <w:lang w:eastAsia="zh-CN"/>
        </w:rPr>
        <w:t xml:space="preserve"> may do discovery and associated selection of the NF service producer on behalf of a NF service </w:t>
      </w:r>
      <w:r w:rsidRPr="001B7C50">
        <w:rPr>
          <w:lang w:eastAsia="zh-CN"/>
        </w:rPr>
        <w:lastRenderedPageBreak/>
        <w:t>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31" type="#_x0000_t75" style="width:333.7pt;height:122.1pt" o:ole="">
            <v:imagedata r:id="rId221" o:title=""/>
          </v:shape>
          <o:OLEObject Type="Embed" ProgID="Word.Picture.8" ShapeID="_x0000_i1131" DrawAspect="Content" ObjectID="_1796214441" r:id="rId222"/>
        </w:object>
      </w:r>
    </w:p>
    <w:p w14:paraId="1DDE009B" w14:textId="2DA04C27" w:rsidR="00D40151" w:rsidRPr="001B7C50" w:rsidRDefault="00D40151" w:rsidP="00D40151">
      <w:pPr>
        <w:pStyle w:val="TF"/>
      </w:pPr>
      <w:bookmarkStart w:id="6003" w:name="_CRFigure7_1_24"/>
      <w:r w:rsidRPr="001B7C50">
        <w:t xml:space="preserve">Figure </w:t>
      </w:r>
      <w:bookmarkEnd w:id="6003"/>
      <w:r w:rsidRPr="001B7C50">
        <w:t>7.1.2-4: Request response using Indirect Communication</w:t>
      </w:r>
    </w:p>
    <w:bookmarkStart w:id="6004" w:name="_MON_1685418305"/>
    <w:bookmarkEnd w:id="6004"/>
    <w:p w14:paraId="121072C6" w14:textId="3860D27D" w:rsidR="00131D56" w:rsidRPr="001B7C50" w:rsidRDefault="00131D56" w:rsidP="00131D56">
      <w:pPr>
        <w:pStyle w:val="TH"/>
      </w:pPr>
      <w:r w:rsidRPr="001B7C50">
        <w:object w:dxaOrig="9574" w:dyaOrig="2789" w14:anchorId="3A9C1CFA">
          <v:shape id="_x0000_i1132" type="#_x0000_t75" style="width:482.1pt;height:2in" o:ole="">
            <v:imagedata r:id="rId223" o:title=""/>
          </v:shape>
          <o:OLEObject Type="Embed" ProgID="Word.Picture.8" ShapeID="_x0000_i1132" DrawAspect="Content" ObjectID="_1796214442" r:id="rId224"/>
        </w:object>
      </w:r>
    </w:p>
    <w:p w14:paraId="2A8DD1D3" w14:textId="77777777" w:rsidR="00D40151" w:rsidRPr="001B7C50" w:rsidRDefault="00D40151" w:rsidP="00D40151">
      <w:pPr>
        <w:pStyle w:val="TF"/>
      </w:pPr>
      <w:bookmarkStart w:id="6005" w:name="_CRFigure7_1_25"/>
      <w:r w:rsidRPr="001B7C50">
        <w:t xml:space="preserve">Figure </w:t>
      </w:r>
      <w:bookmarkEnd w:id="6005"/>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6006" w:name="_CR7_1_3"/>
      <w:bookmarkStart w:id="6007" w:name="_Toc20150247"/>
      <w:bookmarkStart w:id="6008" w:name="_Toc27847055"/>
      <w:bookmarkStart w:id="6009" w:name="_Toc36188188"/>
      <w:bookmarkStart w:id="6010" w:name="_Toc45184101"/>
      <w:bookmarkStart w:id="6011" w:name="_Toc47342943"/>
      <w:bookmarkStart w:id="6012" w:name="_Toc51769645"/>
      <w:bookmarkStart w:id="6013" w:name="_Toc185601493"/>
      <w:bookmarkEnd w:id="6006"/>
      <w:r w:rsidRPr="001B7C50">
        <w:t>7.1.3</w:t>
      </w:r>
      <w:r w:rsidRPr="001B7C50">
        <w:tab/>
        <w:t>Network Function Service discovery</w:t>
      </w:r>
      <w:bookmarkEnd w:id="6007"/>
      <w:bookmarkEnd w:id="6008"/>
      <w:bookmarkEnd w:id="6009"/>
      <w:bookmarkEnd w:id="6010"/>
      <w:bookmarkEnd w:id="6011"/>
      <w:bookmarkEnd w:id="6012"/>
      <w:bookmarkEnd w:id="6013"/>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6014" w:name="_CR7_1_4"/>
      <w:bookmarkStart w:id="6015" w:name="_Toc20150248"/>
      <w:bookmarkStart w:id="6016" w:name="_Toc27847056"/>
      <w:bookmarkStart w:id="6017" w:name="_Toc36188189"/>
      <w:bookmarkStart w:id="6018" w:name="_Toc45184102"/>
      <w:bookmarkStart w:id="6019" w:name="_Toc47342944"/>
      <w:bookmarkStart w:id="6020" w:name="_Toc51769646"/>
      <w:bookmarkStart w:id="6021" w:name="_Toc185601494"/>
      <w:bookmarkEnd w:id="6014"/>
      <w:r w:rsidRPr="001B7C50">
        <w:t>7.1.4</w:t>
      </w:r>
      <w:r w:rsidRPr="001B7C50">
        <w:tab/>
        <w:t>Network Function Service Authorization</w:t>
      </w:r>
      <w:bookmarkEnd w:id="6015"/>
      <w:bookmarkEnd w:id="6016"/>
      <w:bookmarkEnd w:id="6017"/>
      <w:bookmarkEnd w:id="6018"/>
      <w:bookmarkEnd w:id="6019"/>
      <w:bookmarkEnd w:id="6020"/>
      <w:bookmarkEnd w:id="6021"/>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lastRenderedPageBreak/>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6022" w:name="_CR7_1_5"/>
      <w:bookmarkStart w:id="6023" w:name="_Toc20150249"/>
      <w:bookmarkStart w:id="6024" w:name="_Toc27847057"/>
      <w:bookmarkStart w:id="6025" w:name="_Toc36188190"/>
      <w:bookmarkStart w:id="6026" w:name="_Toc45184103"/>
      <w:bookmarkStart w:id="6027" w:name="_Toc47342945"/>
      <w:bookmarkStart w:id="6028" w:name="_Toc51769647"/>
      <w:bookmarkStart w:id="6029" w:name="_Toc185601495"/>
      <w:bookmarkEnd w:id="6022"/>
      <w:r w:rsidRPr="001B7C50">
        <w:t>7.1.5</w:t>
      </w:r>
      <w:r w:rsidRPr="001B7C50">
        <w:tab/>
        <w:t>Network Function and Network Function Service registration and de-registration</w:t>
      </w:r>
      <w:bookmarkEnd w:id="6023"/>
      <w:bookmarkEnd w:id="6024"/>
      <w:bookmarkEnd w:id="6025"/>
      <w:bookmarkEnd w:id="6026"/>
      <w:bookmarkEnd w:id="6027"/>
      <w:bookmarkEnd w:id="6028"/>
      <w:bookmarkEnd w:id="6029"/>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6030" w:name="_CR7_2"/>
      <w:bookmarkStart w:id="6031" w:name="_Toc20150250"/>
      <w:bookmarkStart w:id="6032" w:name="_Toc27847058"/>
      <w:bookmarkStart w:id="6033" w:name="_Toc36188191"/>
      <w:bookmarkStart w:id="6034" w:name="_Toc45184104"/>
      <w:bookmarkStart w:id="6035" w:name="_Toc47342946"/>
      <w:bookmarkStart w:id="6036" w:name="_Toc51769648"/>
      <w:bookmarkStart w:id="6037" w:name="_Toc185601496"/>
      <w:bookmarkEnd w:id="6030"/>
      <w:r w:rsidRPr="001B7C50">
        <w:t>7.2</w:t>
      </w:r>
      <w:r w:rsidRPr="001B7C50">
        <w:tab/>
        <w:t>Network Function Services</w:t>
      </w:r>
      <w:bookmarkEnd w:id="6031"/>
      <w:bookmarkEnd w:id="6032"/>
      <w:bookmarkEnd w:id="6033"/>
      <w:bookmarkEnd w:id="6034"/>
      <w:bookmarkEnd w:id="6035"/>
      <w:bookmarkEnd w:id="6036"/>
      <w:bookmarkEnd w:id="6037"/>
    </w:p>
    <w:p w14:paraId="0510AD84" w14:textId="77777777" w:rsidR="00D40151" w:rsidRPr="001B7C50" w:rsidRDefault="00D40151" w:rsidP="00D40151">
      <w:pPr>
        <w:pStyle w:val="Heading3"/>
      </w:pPr>
      <w:bookmarkStart w:id="6038" w:name="_CR7_2_1"/>
      <w:bookmarkStart w:id="6039" w:name="_Toc20150251"/>
      <w:bookmarkStart w:id="6040" w:name="_Toc27847059"/>
      <w:bookmarkStart w:id="6041" w:name="_Toc36188192"/>
      <w:bookmarkStart w:id="6042" w:name="_Toc45184105"/>
      <w:bookmarkStart w:id="6043" w:name="_Toc47342947"/>
      <w:bookmarkStart w:id="6044" w:name="_Toc51769649"/>
      <w:bookmarkStart w:id="6045" w:name="_Toc185601497"/>
      <w:bookmarkEnd w:id="6038"/>
      <w:r w:rsidRPr="001B7C50">
        <w:t>7.2.1</w:t>
      </w:r>
      <w:r w:rsidRPr="001B7C50">
        <w:tab/>
        <w:t>General</w:t>
      </w:r>
      <w:bookmarkEnd w:id="6039"/>
      <w:bookmarkEnd w:id="6040"/>
      <w:bookmarkEnd w:id="6041"/>
      <w:bookmarkEnd w:id="6042"/>
      <w:bookmarkEnd w:id="6043"/>
      <w:bookmarkEnd w:id="6044"/>
      <w:bookmarkEnd w:id="6045"/>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6046" w:name="_MON_1554128146"/>
    <w:bookmarkEnd w:id="6046"/>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33" type="#_x0000_t75" style="width:266.1pt;height:115.85pt" o:ole="">
            <v:imagedata r:id="rId225" o:title=""/>
          </v:shape>
          <o:OLEObject Type="Embed" ProgID="Word.Picture.8" ShapeID="_x0000_i1133" DrawAspect="Content" ObjectID="_1796214443" r:id="rId226"/>
        </w:object>
      </w:r>
    </w:p>
    <w:p w14:paraId="0CC137A2" w14:textId="77777777" w:rsidR="00D40151" w:rsidRPr="001B7C50" w:rsidRDefault="00D40151" w:rsidP="00D40151">
      <w:pPr>
        <w:pStyle w:val="TF"/>
        <w:rPr>
          <w:lang w:eastAsia="zh-CN"/>
        </w:rPr>
      </w:pPr>
      <w:bookmarkStart w:id="6047" w:name="_CRFigure7_2_11"/>
      <w:r w:rsidRPr="001B7C50">
        <w:rPr>
          <w:lang w:eastAsia="zh-CN"/>
        </w:rPr>
        <w:t>Figure </w:t>
      </w:r>
      <w:bookmarkEnd w:id="6047"/>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6048" w:name="_MON_1554128213"/>
    <w:bookmarkEnd w:id="6048"/>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4" type="#_x0000_t75" style="width:266.1pt;height:165.9pt" o:ole="">
            <v:imagedata r:id="rId227" o:title=""/>
          </v:shape>
          <o:OLEObject Type="Embed" ProgID="Word.Picture.8" ShapeID="_x0000_i1134" DrawAspect="Content" ObjectID="_1796214444" r:id="rId228"/>
        </w:object>
      </w:r>
    </w:p>
    <w:p w14:paraId="12510BD4" w14:textId="77777777" w:rsidR="00D40151" w:rsidRPr="001B7C50" w:rsidRDefault="00D40151" w:rsidP="00D40151">
      <w:pPr>
        <w:pStyle w:val="TF"/>
        <w:rPr>
          <w:lang w:eastAsia="zh-CN"/>
        </w:rPr>
      </w:pPr>
      <w:bookmarkStart w:id="6049" w:name="_CRFigure7_2_12"/>
      <w:r w:rsidRPr="001B7C50">
        <w:rPr>
          <w:lang w:eastAsia="zh-CN"/>
        </w:rPr>
        <w:t>Figure </w:t>
      </w:r>
      <w:bookmarkEnd w:id="6049"/>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6050" w:name="_MON_1554128042"/>
    <w:bookmarkEnd w:id="6050"/>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5" type="#_x0000_t75" style="width:468.3pt;height:165.3pt" o:ole="">
            <v:imagedata r:id="rId229" o:title=""/>
          </v:shape>
          <o:OLEObject Type="Embed" ProgID="Word.Picture.8" ShapeID="_x0000_i1135" DrawAspect="Content" ObjectID="_1796214445" r:id="rId230"/>
        </w:object>
      </w:r>
    </w:p>
    <w:p w14:paraId="50F70B32" w14:textId="77777777" w:rsidR="00D40151" w:rsidRPr="001B7C50" w:rsidRDefault="00D40151" w:rsidP="00D40151">
      <w:pPr>
        <w:pStyle w:val="TF"/>
        <w:rPr>
          <w:lang w:eastAsia="zh-CN"/>
        </w:rPr>
      </w:pPr>
      <w:bookmarkStart w:id="6051" w:name="_CRFigure7_2_13"/>
      <w:r w:rsidRPr="001B7C50">
        <w:rPr>
          <w:lang w:eastAsia="zh-CN"/>
        </w:rPr>
        <w:t>Figure </w:t>
      </w:r>
      <w:bookmarkEnd w:id="6051"/>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6052" w:name="_CR7_2_2"/>
      <w:bookmarkStart w:id="6053" w:name="_Toc20150252"/>
      <w:bookmarkStart w:id="6054" w:name="_Toc27847060"/>
      <w:bookmarkStart w:id="6055" w:name="_Toc36188193"/>
      <w:bookmarkStart w:id="6056" w:name="_Toc45184106"/>
      <w:bookmarkStart w:id="6057" w:name="_Toc47342948"/>
      <w:bookmarkStart w:id="6058" w:name="_Toc51769650"/>
      <w:bookmarkStart w:id="6059" w:name="_Toc185601498"/>
      <w:bookmarkEnd w:id="6052"/>
      <w:r w:rsidRPr="001B7C50">
        <w:t>7.2.2</w:t>
      </w:r>
      <w:r w:rsidRPr="001B7C50">
        <w:tab/>
        <w:t>AMF Services</w:t>
      </w:r>
      <w:bookmarkEnd w:id="6053"/>
      <w:bookmarkEnd w:id="6054"/>
      <w:bookmarkEnd w:id="6055"/>
      <w:bookmarkEnd w:id="6056"/>
      <w:bookmarkEnd w:id="6057"/>
      <w:bookmarkEnd w:id="6058"/>
      <w:bookmarkEnd w:id="6059"/>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6060" w:name="_CRTable7_2_21"/>
      <w:r w:rsidRPr="001B7C50">
        <w:lastRenderedPageBreak/>
        <w:t xml:space="preserve">Table </w:t>
      </w:r>
      <w:bookmarkEnd w:id="6060"/>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6061" w:name="_CR7_2_3"/>
      <w:bookmarkStart w:id="6062" w:name="_Toc20150253"/>
      <w:bookmarkStart w:id="6063" w:name="_Toc27847061"/>
      <w:bookmarkStart w:id="6064" w:name="_Toc36188194"/>
      <w:bookmarkStart w:id="6065" w:name="_Toc45184107"/>
      <w:bookmarkStart w:id="6066" w:name="_Toc47342949"/>
      <w:bookmarkStart w:id="6067" w:name="_Toc51769651"/>
      <w:bookmarkStart w:id="6068" w:name="_Toc185601499"/>
      <w:bookmarkEnd w:id="6061"/>
      <w:r w:rsidRPr="001B7C50">
        <w:t>7.2.3</w:t>
      </w:r>
      <w:r w:rsidRPr="001B7C50">
        <w:tab/>
        <w:t>SMF Services</w:t>
      </w:r>
      <w:bookmarkEnd w:id="6062"/>
      <w:bookmarkEnd w:id="6063"/>
      <w:bookmarkEnd w:id="6064"/>
      <w:bookmarkEnd w:id="6065"/>
      <w:bookmarkEnd w:id="6066"/>
      <w:bookmarkEnd w:id="6067"/>
      <w:bookmarkEnd w:id="6068"/>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6069" w:name="_CRTable7_2_31"/>
      <w:r w:rsidRPr="001B7C50">
        <w:t xml:space="preserve">Table </w:t>
      </w:r>
      <w:bookmarkEnd w:id="6069"/>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6070" w:name="_CR7_2_4"/>
      <w:bookmarkStart w:id="6071" w:name="_Toc20150254"/>
      <w:bookmarkStart w:id="6072" w:name="_Toc27847062"/>
      <w:bookmarkStart w:id="6073" w:name="_Toc36188195"/>
      <w:bookmarkStart w:id="6074" w:name="_Toc45184108"/>
      <w:bookmarkStart w:id="6075" w:name="_Toc47342950"/>
      <w:bookmarkStart w:id="6076" w:name="_Toc51769652"/>
      <w:bookmarkStart w:id="6077" w:name="_Toc185601500"/>
      <w:bookmarkEnd w:id="6070"/>
      <w:r w:rsidRPr="001B7C50">
        <w:t>7.2.4</w:t>
      </w:r>
      <w:r w:rsidRPr="001B7C50">
        <w:tab/>
        <w:t>PCF Services</w:t>
      </w:r>
      <w:bookmarkEnd w:id="6071"/>
      <w:bookmarkEnd w:id="6072"/>
      <w:bookmarkEnd w:id="6073"/>
      <w:bookmarkEnd w:id="6074"/>
      <w:bookmarkEnd w:id="6075"/>
      <w:bookmarkEnd w:id="6076"/>
      <w:bookmarkEnd w:id="6077"/>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6078" w:name="_CRTable7_2_41"/>
      <w:r w:rsidRPr="001B7C50">
        <w:lastRenderedPageBreak/>
        <w:t xml:space="preserve">Table </w:t>
      </w:r>
      <w:bookmarkEnd w:id="6078"/>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6079" w:name="_CR7_2_5"/>
      <w:bookmarkStart w:id="6080" w:name="_Toc20150255"/>
      <w:bookmarkStart w:id="6081" w:name="_Toc27847063"/>
      <w:bookmarkStart w:id="6082" w:name="_Toc36188196"/>
      <w:bookmarkStart w:id="6083" w:name="_Toc45184109"/>
      <w:bookmarkStart w:id="6084" w:name="_Toc47342951"/>
      <w:bookmarkStart w:id="6085" w:name="_Toc51769653"/>
      <w:bookmarkStart w:id="6086" w:name="_Toc185601501"/>
      <w:bookmarkEnd w:id="6079"/>
      <w:r w:rsidRPr="001B7C50">
        <w:t>7.2.5</w:t>
      </w:r>
      <w:r w:rsidRPr="001B7C50">
        <w:tab/>
        <w:t>UDM Services</w:t>
      </w:r>
      <w:bookmarkEnd w:id="6080"/>
      <w:bookmarkEnd w:id="6081"/>
      <w:bookmarkEnd w:id="6082"/>
      <w:bookmarkEnd w:id="6083"/>
      <w:bookmarkEnd w:id="6084"/>
      <w:bookmarkEnd w:id="6085"/>
      <w:bookmarkEnd w:id="6086"/>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6087" w:name="_CRTable7_2_51"/>
      <w:r w:rsidRPr="001B7C50">
        <w:lastRenderedPageBreak/>
        <w:t xml:space="preserve">Table </w:t>
      </w:r>
      <w:bookmarkEnd w:id="6087"/>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6088"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6089" w:name="_PERM_MCCTEMPBM_CRPT99180007___2" w:colFirst="1" w:colLast="1"/>
            <w:bookmarkEnd w:id="6088"/>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6090" w:name="_PERM_MCCTEMPBM_CRPT99180008___2" w:colFirst="1" w:colLast="1"/>
            <w:bookmarkEnd w:id="6089"/>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6091" w:name="_PERM_MCCTEMPBM_CRPT99180009___2" w:colFirst="1" w:colLast="1"/>
            <w:bookmarkEnd w:id="6090"/>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6091"/>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6092" w:name="_PERM_MCCTEMPBM_CRPT99180010___2"/>
            <w:r w:rsidRPr="001B7C50">
              <w:rPr>
                <w:lang w:eastAsia="zh-CN"/>
              </w:rPr>
              <w:t>1.</w:t>
            </w:r>
            <w:r w:rsidRPr="001B7C50">
              <w:rPr>
                <w:lang w:eastAsia="zh-CN"/>
              </w:rPr>
              <w:tab/>
              <w:t>To provision information which can be used for the UE in 5GS.</w:t>
            </w:r>
            <w:bookmarkEnd w:id="6092"/>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6093" w:name="_PERM_MCCTEMPBM_CRPT99180011___2"/>
            <w:r w:rsidRPr="001B7C50">
              <w:rPr>
                <w:lang w:eastAsia="zh-CN"/>
              </w:rPr>
              <w:t>1.</w:t>
            </w:r>
            <w:r w:rsidRPr="001B7C50">
              <w:rPr>
                <w:lang w:eastAsia="zh-CN"/>
              </w:rPr>
              <w:tab/>
              <w:t>To authorise an NIDD configuration request for the received External Group Identifier or GPSI.</w:t>
            </w:r>
            <w:bookmarkEnd w:id="6093"/>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6094" w:name="_PERM_MCCTEMPBM_CRPT99180012___2"/>
            <w:r w:rsidRPr="001B7C50">
              <w:rPr>
                <w:lang w:eastAsia="zh-CN"/>
              </w:rPr>
              <w:t>1.</w:t>
            </w:r>
            <w:r w:rsidRPr="001B7C50">
              <w:rPr>
                <w:lang w:eastAsia="zh-CN"/>
              </w:rPr>
              <w:tab/>
              <w:t>To authorise for a specific service configuration.</w:t>
            </w:r>
            <w:bookmarkEnd w:id="6094"/>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6095" w:name="_PERM_MCCTEMPBM_CRPT40600013___2"/>
            <w:r>
              <w:rPr>
                <w:lang w:eastAsia="zh-CN"/>
              </w:rPr>
              <w:t>1.</w:t>
            </w:r>
            <w:r>
              <w:rPr>
                <w:lang w:eastAsia="zh-CN"/>
              </w:rPr>
              <w:tab/>
              <w:t>To report the SM-Delivery Status to UDM.</w:t>
            </w:r>
            <w:bookmarkEnd w:id="6095"/>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6096" w:name="_PERM_MCCTEMPBM_CRPT38860019___2"/>
            <w:r>
              <w:rPr>
                <w:lang w:eastAsia="zh-CN"/>
              </w:rPr>
              <w:t>1.</w:t>
            </w:r>
            <w:r>
              <w:rPr>
                <w:lang w:eastAsia="zh-CN"/>
              </w:rPr>
              <w:tab/>
              <w:t>UE state and domain selection info for terminating services.</w:t>
            </w:r>
            <w:bookmarkEnd w:id="6096"/>
          </w:p>
        </w:tc>
        <w:tc>
          <w:tcPr>
            <w:tcW w:w="1843" w:type="dxa"/>
          </w:tcPr>
          <w:p w14:paraId="76BB5B41" w14:textId="48CCFD66" w:rsidR="00AB1E8D" w:rsidRDefault="00AB1E8D" w:rsidP="009D14FB">
            <w:pPr>
              <w:pStyle w:val="TAC"/>
              <w:rPr>
                <w:lang w:eastAsia="zh-CN"/>
              </w:rPr>
            </w:pPr>
            <w:r>
              <w:rPr>
                <w:lang w:eastAsia="zh-CN"/>
              </w:rPr>
              <w:t>TS 23.632 [102]</w:t>
            </w:r>
          </w:p>
        </w:tc>
      </w:tr>
      <w:tr w:rsidR="00CD22D1" w:rsidRPr="001B7C50" w14:paraId="0D8DE382" w14:textId="77777777" w:rsidTr="00FD5C4A">
        <w:trPr>
          <w:cantSplit/>
          <w:jc w:val="center"/>
        </w:trPr>
        <w:tc>
          <w:tcPr>
            <w:tcW w:w="2376" w:type="dxa"/>
          </w:tcPr>
          <w:p w14:paraId="69592E96" w14:textId="56E211C9" w:rsidR="00CD22D1" w:rsidRDefault="00CD22D1" w:rsidP="00CD22D1">
            <w:pPr>
              <w:pStyle w:val="TAL"/>
              <w:rPr>
                <w:lang w:eastAsia="zh-CN"/>
              </w:rPr>
            </w:pPr>
            <w:r>
              <w:rPr>
                <w:lang w:eastAsia="zh-CN"/>
              </w:rPr>
              <w:t>Nudm_UEIdentifier</w:t>
            </w:r>
          </w:p>
        </w:tc>
        <w:tc>
          <w:tcPr>
            <w:tcW w:w="3686" w:type="dxa"/>
          </w:tcPr>
          <w:p w14:paraId="1D5D3019" w14:textId="0D6C2A5E" w:rsidR="00CD22D1" w:rsidRDefault="00CD22D1" w:rsidP="00CD22D1">
            <w:pPr>
              <w:pStyle w:val="TAL"/>
              <w:ind w:left="290" w:hanging="290"/>
              <w:rPr>
                <w:lang w:eastAsia="zh-CN"/>
              </w:rPr>
            </w:pPr>
            <w:r>
              <w:rPr>
                <w:lang w:eastAsia="zh-CN"/>
              </w:rPr>
              <w:t>1.</w:t>
            </w:r>
            <w:r>
              <w:rPr>
                <w:lang w:eastAsia="zh-CN"/>
              </w:rPr>
              <w:tab/>
              <w:t>De-conceal the SUCI of a (Remote) UE to its SUPI</w:t>
            </w:r>
          </w:p>
        </w:tc>
        <w:tc>
          <w:tcPr>
            <w:tcW w:w="1843" w:type="dxa"/>
          </w:tcPr>
          <w:p w14:paraId="1B0AEF60" w14:textId="660D35D7" w:rsidR="00CD22D1" w:rsidRDefault="00CD22D1" w:rsidP="00CD22D1">
            <w:pPr>
              <w:pStyle w:val="TAC"/>
              <w:rPr>
                <w:lang w:eastAsia="zh-CN"/>
              </w:rPr>
            </w:pPr>
            <w:r>
              <w:rPr>
                <w:lang w:eastAsia="zh-CN"/>
              </w:rPr>
              <w:t>Clause 7.4.3 of TS 33.503 [194]</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6097" w:name="_CR7_2_6"/>
      <w:bookmarkStart w:id="6098" w:name="_Toc20150256"/>
      <w:bookmarkStart w:id="6099" w:name="_Toc27847064"/>
      <w:bookmarkStart w:id="6100" w:name="_Toc36188197"/>
      <w:bookmarkStart w:id="6101" w:name="_Toc45184110"/>
      <w:bookmarkStart w:id="6102" w:name="_Toc47342952"/>
      <w:bookmarkStart w:id="6103" w:name="_Toc51769654"/>
      <w:bookmarkStart w:id="6104" w:name="_Toc185601502"/>
      <w:bookmarkEnd w:id="6097"/>
      <w:r w:rsidRPr="001B7C50">
        <w:t>7.2.6</w:t>
      </w:r>
      <w:r w:rsidRPr="001B7C50">
        <w:tab/>
        <w:t>NRF Services</w:t>
      </w:r>
      <w:bookmarkEnd w:id="6098"/>
      <w:bookmarkEnd w:id="6099"/>
      <w:bookmarkEnd w:id="6100"/>
      <w:bookmarkEnd w:id="6101"/>
      <w:bookmarkEnd w:id="6102"/>
      <w:bookmarkEnd w:id="6103"/>
      <w:bookmarkEnd w:id="6104"/>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6105" w:name="_CRTable7_2_61"/>
      <w:r w:rsidRPr="001B7C50">
        <w:lastRenderedPageBreak/>
        <w:t xml:space="preserve">Table </w:t>
      </w:r>
      <w:bookmarkEnd w:id="6105"/>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6106" w:name="_CR7_2_7"/>
      <w:bookmarkStart w:id="6107" w:name="_Toc20150257"/>
      <w:bookmarkStart w:id="6108" w:name="_Toc27847065"/>
      <w:bookmarkStart w:id="6109" w:name="_Toc36188198"/>
      <w:bookmarkStart w:id="6110" w:name="_Toc45184111"/>
      <w:bookmarkStart w:id="6111" w:name="_Toc47342953"/>
      <w:bookmarkStart w:id="6112" w:name="_Toc51769655"/>
      <w:bookmarkStart w:id="6113" w:name="_Toc185601503"/>
      <w:bookmarkEnd w:id="6106"/>
      <w:r w:rsidRPr="001B7C50">
        <w:t>7.2.7</w:t>
      </w:r>
      <w:r w:rsidRPr="001B7C50">
        <w:tab/>
        <w:t>AUSF Services</w:t>
      </w:r>
      <w:bookmarkEnd w:id="6107"/>
      <w:bookmarkEnd w:id="6108"/>
      <w:bookmarkEnd w:id="6109"/>
      <w:bookmarkEnd w:id="6110"/>
      <w:bookmarkEnd w:id="6111"/>
      <w:bookmarkEnd w:id="6112"/>
      <w:bookmarkEnd w:id="6113"/>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6114" w:name="_CRTable7_2_71"/>
      <w:r w:rsidRPr="001B7C50">
        <w:t xml:space="preserve">Table </w:t>
      </w:r>
      <w:bookmarkEnd w:id="6114"/>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6115" w:name="_Toc20150258"/>
      <w:bookmarkStart w:id="6116" w:name="_Toc27847066"/>
      <w:bookmarkStart w:id="6117" w:name="_Toc36188199"/>
    </w:p>
    <w:p w14:paraId="541D4040" w14:textId="77777777" w:rsidR="00D40151" w:rsidRPr="001B7C50" w:rsidRDefault="00D40151" w:rsidP="00D40151">
      <w:pPr>
        <w:pStyle w:val="Heading3"/>
      </w:pPr>
      <w:bookmarkStart w:id="6118" w:name="_CR7_2_8"/>
      <w:bookmarkStart w:id="6119" w:name="_Toc45184112"/>
      <w:bookmarkStart w:id="6120" w:name="_Toc47342954"/>
      <w:bookmarkStart w:id="6121" w:name="_Toc51769656"/>
      <w:bookmarkStart w:id="6122" w:name="_Toc185601504"/>
      <w:bookmarkEnd w:id="6118"/>
      <w:r w:rsidRPr="001B7C50">
        <w:t>7.2.8</w:t>
      </w:r>
      <w:r w:rsidRPr="001B7C50">
        <w:tab/>
        <w:t>NEF Services</w:t>
      </w:r>
      <w:bookmarkEnd w:id="6115"/>
      <w:bookmarkEnd w:id="6116"/>
      <w:bookmarkEnd w:id="6117"/>
      <w:bookmarkEnd w:id="6119"/>
      <w:bookmarkEnd w:id="6120"/>
      <w:bookmarkEnd w:id="6121"/>
      <w:bookmarkEnd w:id="6122"/>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123" w:name="_CRTable7_2_81"/>
      <w:r w:rsidRPr="001B7C50">
        <w:lastRenderedPageBreak/>
        <w:t xml:space="preserve">Table </w:t>
      </w:r>
      <w:bookmarkEnd w:id="6123"/>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2C13B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2C13B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2C13BE">
            <w:pPr>
              <w:pStyle w:val="TAC"/>
              <w:rPr>
                <w:rFonts w:eastAsia="SimSun"/>
                <w:lang w:eastAsia="zh-CN"/>
              </w:rPr>
            </w:pPr>
            <w:r w:rsidRPr="001B7C50">
              <w:rPr>
                <w:rFonts w:eastAsia="SimSun"/>
                <w:lang w:eastAsia="zh-CN"/>
              </w:rPr>
              <w:t>TS 23.256 [136]</w:t>
            </w:r>
          </w:p>
        </w:tc>
      </w:tr>
      <w:tr w:rsidR="0053150F" w:rsidRPr="001B7C50" w14:paraId="23D94392" w14:textId="77777777" w:rsidTr="002C13BE">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2C13BE">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2C13BE">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2C13BE">
        <w:trPr>
          <w:cantSplit/>
          <w:jc w:val="center"/>
        </w:trPr>
        <w:tc>
          <w:tcPr>
            <w:tcW w:w="2689" w:type="dxa"/>
          </w:tcPr>
          <w:p w14:paraId="63492201" w14:textId="77777777" w:rsidR="00700DBF" w:rsidRPr="001B7C50" w:rsidRDefault="00700DBF" w:rsidP="0082686E">
            <w:pPr>
              <w:pStyle w:val="TAL"/>
            </w:pPr>
            <w:r w:rsidRPr="0082686E">
              <w:lastRenderedPageBreak/>
              <w:t>Nnef_UEId</w:t>
            </w:r>
          </w:p>
        </w:tc>
        <w:tc>
          <w:tcPr>
            <w:tcW w:w="4110" w:type="dxa"/>
          </w:tcPr>
          <w:p w14:paraId="07AA59FB" w14:textId="5D067510" w:rsidR="00700DBF" w:rsidRPr="001B7C50" w:rsidRDefault="00700DBF" w:rsidP="002C13BE">
            <w:pPr>
              <w:pStyle w:val="TAL"/>
            </w:pPr>
            <w:r w:rsidRPr="001B7C50">
              <w:t xml:space="preserve">UE Identifier service, which supports </w:t>
            </w:r>
            <w:r w:rsidR="00C32013">
              <w:t xml:space="preserve">the </w:t>
            </w:r>
            <w:r w:rsidRPr="001B7C50">
              <w:t>retriev</w:t>
            </w:r>
            <w:r w:rsidR="00C32013">
              <w:t>al of</w:t>
            </w:r>
            <w:r w:rsidR="00883CA6">
              <w:t xml:space="preserve"> an</w:t>
            </w:r>
            <w:r w:rsidRPr="001B7C50">
              <w:t xml:space="preserve"> AF specific UE Identifier</w:t>
            </w:r>
            <w:r w:rsidR="00C32013">
              <w:t xml:space="preserve"> or GPSI in the form of MSISDN</w:t>
            </w:r>
            <w:r w:rsidRPr="001B7C50">
              <w:t xml:space="preserve"> based on</w:t>
            </w:r>
            <w:r w:rsidR="00883CA6">
              <w:t xml:space="preserve"> the</w:t>
            </w:r>
            <w:r w:rsidRPr="001B7C50">
              <w:t xml:space="preserve"> UE address.</w:t>
            </w:r>
            <w:r w:rsidR="00C32013">
              <w:t xml:space="preserve"> It also supports MSISDN verification of given UE.</w:t>
            </w:r>
          </w:p>
        </w:tc>
        <w:tc>
          <w:tcPr>
            <w:tcW w:w="1843" w:type="dxa"/>
          </w:tcPr>
          <w:p w14:paraId="2D4AAEF4" w14:textId="77777777" w:rsidR="00700DBF" w:rsidRPr="001B7C50" w:rsidRDefault="00700DBF" w:rsidP="002C13BE">
            <w:pPr>
              <w:pStyle w:val="TAC"/>
              <w:rPr>
                <w:rFonts w:eastAsia="SimSun"/>
                <w:lang w:eastAsia="zh-CN"/>
              </w:rPr>
            </w:pPr>
            <w:r w:rsidRPr="001B7C50">
              <w:rPr>
                <w:rFonts w:eastAsia="SimSun"/>
                <w:lang w:eastAsia="zh-CN"/>
              </w:rPr>
              <w:t>5.2.6.27</w:t>
            </w:r>
          </w:p>
        </w:tc>
      </w:tr>
      <w:tr w:rsidR="00BB2064" w:rsidRPr="001B7C50" w14:paraId="6A38F569" w14:textId="77777777" w:rsidTr="002C13BE">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2C13BE">
            <w:pPr>
              <w:pStyle w:val="TAL"/>
            </w:pPr>
            <w:r w:rsidRPr="001B7C50">
              <w:t>Allows AF to request allocation/deallocation of TMGI(s) for MBS Session.</w:t>
            </w:r>
          </w:p>
        </w:tc>
        <w:tc>
          <w:tcPr>
            <w:tcW w:w="1843" w:type="dxa"/>
          </w:tcPr>
          <w:p w14:paraId="3D0B012D" w14:textId="18BB1271" w:rsidR="00BB2064" w:rsidRPr="001B7C50" w:rsidRDefault="00BB2064" w:rsidP="002C13BE">
            <w:pPr>
              <w:pStyle w:val="TAC"/>
              <w:rPr>
                <w:rFonts w:eastAsia="SimSun"/>
                <w:lang w:eastAsia="zh-CN"/>
              </w:rPr>
            </w:pPr>
            <w:r w:rsidRPr="001B7C50">
              <w:rPr>
                <w:rFonts w:eastAsia="SimSun"/>
                <w:lang w:eastAsia="zh-CN"/>
              </w:rPr>
              <w:t>TS 23.247 [129]</w:t>
            </w:r>
          </w:p>
        </w:tc>
      </w:tr>
      <w:tr w:rsidR="00BB2064" w:rsidRPr="001B7C50" w14:paraId="50C17151" w14:textId="77777777" w:rsidTr="002C13BE">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2C13BE">
        <w:trPr>
          <w:cantSplit/>
          <w:jc w:val="center"/>
        </w:trPr>
        <w:tc>
          <w:tcPr>
            <w:tcW w:w="2689" w:type="dxa"/>
          </w:tcPr>
          <w:p w14:paraId="6343A51E" w14:textId="46909150" w:rsidR="002C4A81" w:rsidRPr="001B7C50" w:rsidRDefault="002C4A81" w:rsidP="002C13BE">
            <w:pPr>
              <w:pStyle w:val="TAL"/>
            </w:pPr>
            <w:r>
              <w:t>Nnef_MBSGroupMsgDelivery</w:t>
            </w:r>
          </w:p>
        </w:tc>
        <w:tc>
          <w:tcPr>
            <w:tcW w:w="4110" w:type="dxa"/>
          </w:tcPr>
          <w:p w14:paraId="35226743" w14:textId="44806E8D" w:rsidR="002C4A81" w:rsidRPr="001B7C50" w:rsidRDefault="002C4A81" w:rsidP="002C13BE">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2C13BE">
            <w:pPr>
              <w:pStyle w:val="TAC"/>
              <w:rPr>
                <w:rFonts w:eastAsia="SimSun"/>
                <w:lang w:eastAsia="zh-CN"/>
              </w:rPr>
            </w:pPr>
            <w:r>
              <w:rPr>
                <w:rFonts w:eastAsia="SimSun"/>
                <w:lang w:eastAsia="zh-CN"/>
              </w:rPr>
              <w:t>TS 23.247 [129]</w:t>
            </w:r>
          </w:p>
        </w:tc>
      </w:tr>
      <w:tr w:rsidR="00F50296" w:rsidRPr="001B7C50" w14:paraId="1C18F9C5" w14:textId="77777777" w:rsidTr="002C13BE">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2C13BE">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2C13BE">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2C13BE">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2C13BE">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2C13BE">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2C13BE">
        <w:trPr>
          <w:cantSplit/>
          <w:jc w:val="center"/>
        </w:trPr>
        <w:tc>
          <w:tcPr>
            <w:tcW w:w="2689" w:type="dxa"/>
          </w:tcPr>
          <w:p w14:paraId="200DA137" w14:textId="25148F31" w:rsidR="00A10084" w:rsidRDefault="00A10084" w:rsidP="002C13BE">
            <w:pPr>
              <w:pStyle w:val="TAL"/>
            </w:pPr>
            <w:r>
              <w:t>Nnef_ECSAddress</w:t>
            </w:r>
          </w:p>
        </w:tc>
        <w:tc>
          <w:tcPr>
            <w:tcW w:w="4110" w:type="dxa"/>
          </w:tcPr>
          <w:p w14:paraId="45EE8502" w14:textId="32F28D57" w:rsidR="00A10084" w:rsidRDefault="00A10084" w:rsidP="002C13BE">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2C13BE">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124" w:name="_Toc20150259"/>
      <w:bookmarkStart w:id="6125" w:name="_Toc27847067"/>
      <w:bookmarkStart w:id="6126" w:name="_Toc36188200"/>
      <w:bookmarkStart w:id="6127" w:name="_Toc45184113"/>
      <w:bookmarkStart w:id="6128" w:name="_Toc47342955"/>
      <w:bookmarkStart w:id="6129" w:name="_Toc51769657"/>
    </w:p>
    <w:p w14:paraId="1199E58E" w14:textId="77777777" w:rsidR="00D40151" w:rsidRPr="001B7C50" w:rsidRDefault="00D40151" w:rsidP="00D40151">
      <w:pPr>
        <w:pStyle w:val="Heading3"/>
      </w:pPr>
      <w:bookmarkStart w:id="6130" w:name="_CR7_2_8A"/>
      <w:bookmarkStart w:id="6131" w:name="_Toc185601505"/>
      <w:bookmarkEnd w:id="6130"/>
      <w:r w:rsidRPr="001B7C50">
        <w:t>7.2.8A</w:t>
      </w:r>
      <w:r w:rsidRPr="001B7C50">
        <w:tab/>
        <w:t>Void</w:t>
      </w:r>
      <w:bookmarkEnd w:id="6124"/>
      <w:bookmarkEnd w:id="6125"/>
      <w:bookmarkEnd w:id="6126"/>
      <w:bookmarkEnd w:id="6127"/>
      <w:bookmarkEnd w:id="6128"/>
      <w:bookmarkEnd w:id="6129"/>
      <w:bookmarkEnd w:id="6131"/>
    </w:p>
    <w:p w14:paraId="58084131" w14:textId="77777777" w:rsidR="00D40151" w:rsidRPr="001B7C50" w:rsidRDefault="00D40151" w:rsidP="00D40151"/>
    <w:p w14:paraId="4FB9CF04" w14:textId="77777777" w:rsidR="00D40151" w:rsidRPr="001B7C50" w:rsidRDefault="00D40151" w:rsidP="00D40151">
      <w:pPr>
        <w:pStyle w:val="Heading3"/>
      </w:pPr>
      <w:bookmarkStart w:id="6132" w:name="_CR7_2_9"/>
      <w:bookmarkStart w:id="6133" w:name="_Toc20150260"/>
      <w:bookmarkStart w:id="6134" w:name="_Toc27847068"/>
      <w:bookmarkStart w:id="6135" w:name="_Toc36188201"/>
      <w:bookmarkStart w:id="6136" w:name="_Toc45184114"/>
      <w:bookmarkStart w:id="6137" w:name="_Toc47342956"/>
      <w:bookmarkStart w:id="6138" w:name="_Toc51769658"/>
      <w:bookmarkStart w:id="6139" w:name="_Toc185601506"/>
      <w:bookmarkEnd w:id="6132"/>
      <w:r w:rsidRPr="001B7C50">
        <w:t>7.2.9</w:t>
      </w:r>
      <w:r w:rsidRPr="001B7C50">
        <w:tab/>
        <w:t>SM</w:t>
      </w:r>
      <w:r w:rsidRPr="001B7C50">
        <w:rPr>
          <w:lang w:eastAsia="zh-CN"/>
        </w:rPr>
        <w:t>S</w:t>
      </w:r>
      <w:r w:rsidRPr="001B7C50">
        <w:t>F Services</w:t>
      </w:r>
      <w:bookmarkEnd w:id="6133"/>
      <w:bookmarkEnd w:id="6134"/>
      <w:bookmarkEnd w:id="6135"/>
      <w:bookmarkEnd w:id="6136"/>
      <w:bookmarkEnd w:id="6137"/>
      <w:bookmarkEnd w:id="6138"/>
      <w:bookmarkEnd w:id="6139"/>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140" w:name="_CRTable7_2_91"/>
      <w:r w:rsidRPr="001B7C50">
        <w:t xml:space="preserve">Table </w:t>
      </w:r>
      <w:bookmarkEnd w:id="6140"/>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141" w:name="_CR7_2_10"/>
      <w:bookmarkStart w:id="6142" w:name="_Toc20150261"/>
      <w:bookmarkStart w:id="6143" w:name="_Toc27847069"/>
      <w:bookmarkStart w:id="6144" w:name="_Toc36188202"/>
      <w:bookmarkStart w:id="6145" w:name="_Toc45184115"/>
      <w:bookmarkStart w:id="6146" w:name="_Toc47342957"/>
      <w:bookmarkStart w:id="6147" w:name="_Toc51769659"/>
      <w:bookmarkStart w:id="6148" w:name="_Toc185601507"/>
      <w:bookmarkEnd w:id="6141"/>
      <w:r w:rsidRPr="001B7C50">
        <w:t>7.2.10</w:t>
      </w:r>
      <w:r w:rsidRPr="001B7C50">
        <w:tab/>
        <w:t>UDR Services</w:t>
      </w:r>
      <w:bookmarkEnd w:id="6142"/>
      <w:bookmarkEnd w:id="6143"/>
      <w:bookmarkEnd w:id="6144"/>
      <w:bookmarkEnd w:id="6145"/>
      <w:bookmarkEnd w:id="6146"/>
      <w:bookmarkEnd w:id="6147"/>
      <w:bookmarkEnd w:id="6148"/>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149" w:name="_CRTable7_2_101"/>
      <w:r w:rsidRPr="001B7C50">
        <w:lastRenderedPageBreak/>
        <w:t xml:space="preserve">Table </w:t>
      </w:r>
      <w:bookmarkEnd w:id="6149"/>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5BC5D39B" w:rsidR="00D40151" w:rsidRPr="001B7C50" w:rsidRDefault="00D40151" w:rsidP="009D14FB">
            <w:pPr>
              <w:pStyle w:val="TAC"/>
            </w:pPr>
            <w:r w:rsidRPr="001B7C50">
              <w:t>5.2.12.</w:t>
            </w:r>
            <w:r w:rsidR="002A1388">
              <w:t>3</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150" w:name="_CR7_2_11"/>
      <w:bookmarkStart w:id="6151" w:name="_Toc20150262"/>
      <w:bookmarkStart w:id="6152" w:name="_Toc27847070"/>
      <w:bookmarkStart w:id="6153" w:name="_Toc36188203"/>
      <w:bookmarkStart w:id="6154" w:name="_Toc45184116"/>
      <w:bookmarkStart w:id="6155" w:name="_Toc47342958"/>
      <w:bookmarkStart w:id="6156" w:name="_Toc51769660"/>
      <w:bookmarkStart w:id="6157" w:name="_Toc185601508"/>
      <w:bookmarkEnd w:id="6150"/>
      <w:r w:rsidRPr="001B7C50">
        <w:rPr>
          <w:lang w:eastAsia="zh-CN"/>
        </w:rPr>
        <w:t>7.2.11</w:t>
      </w:r>
      <w:r w:rsidRPr="001B7C50">
        <w:rPr>
          <w:lang w:eastAsia="zh-CN"/>
        </w:rPr>
        <w:tab/>
        <w:t>5G-EIR Services</w:t>
      </w:r>
      <w:bookmarkEnd w:id="6151"/>
      <w:bookmarkEnd w:id="6152"/>
      <w:bookmarkEnd w:id="6153"/>
      <w:bookmarkEnd w:id="6154"/>
      <w:bookmarkEnd w:id="6155"/>
      <w:bookmarkEnd w:id="6156"/>
      <w:bookmarkEnd w:id="6157"/>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158" w:name="_CRTable7_2_111"/>
      <w:r w:rsidRPr="001B7C50">
        <w:t xml:space="preserve">Table </w:t>
      </w:r>
      <w:bookmarkEnd w:id="6158"/>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159" w:name="_CR7_2_12"/>
      <w:bookmarkStart w:id="6160" w:name="_Toc20150263"/>
      <w:bookmarkStart w:id="6161" w:name="_Toc27847071"/>
      <w:bookmarkStart w:id="6162" w:name="_Toc36188204"/>
      <w:bookmarkStart w:id="6163" w:name="_Toc45184117"/>
      <w:bookmarkStart w:id="6164" w:name="_Toc47342959"/>
      <w:bookmarkStart w:id="6165" w:name="_Toc51769661"/>
      <w:bookmarkStart w:id="6166" w:name="_Toc185601509"/>
      <w:bookmarkEnd w:id="6159"/>
      <w:r w:rsidRPr="001B7C50">
        <w:rPr>
          <w:lang w:eastAsia="zh-CN"/>
        </w:rPr>
        <w:t>7.2.12</w:t>
      </w:r>
      <w:r w:rsidRPr="001B7C50">
        <w:rPr>
          <w:lang w:eastAsia="zh-CN"/>
        </w:rPr>
        <w:tab/>
        <w:t>NWDAF Services</w:t>
      </w:r>
      <w:bookmarkEnd w:id="6160"/>
      <w:bookmarkEnd w:id="6161"/>
      <w:bookmarkEnd w:id="6162"/>
      <w:bookmarkEnd w:id="6163"/>
      <w:bookmarkEnd w:id="6164"/>
      <w:bookmarkEnd w:id="6165"/>
      <w:bookmarkEnd w:id="6166"/>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167" w:name="_CRTable7_2_121"/>
      <w:r w:rsidRPr="001B7C50">
        <w:lastRenderedPageBreak/>
        <w:t xml:space="preserve">Table </w:t>
      </w:r>
      <w:bookmarkEnd w:id="6167"/>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2C13BE">
        <w:trPr>
          <w:cantSplit/>
          <w:jc w:val="center"/>
        </w:trPr>
        <w:tc>
          <w:tcPr>
            <w:tcW w:w="2819" w:type="dxa"/>
          </w:tcPr>
          <w:p w14:paraId="2681E037" w14:textId="7FFFA128" w:rsidR="00BE0437" w:rsidRPr="001B7C50" w:rsidRDefault="00BE0437" w:rsidP="002C13BE">
            <w:pPr>
              <w:pStyle w:val="TAL"/>
            </w:pPr>
            <w:r>
              <w:t>Nnwdaf_MLModelTraining</w:t>
            </w:r>
          </w:p>
        </w:tc>
        <w:tc>
          <w:tcPr>
            <w:tcW w:w="3827" w:type="dxa"/>
          </w:tcPr>
          <w:p w14:paraId="5F836C5B" w14:textId="105063A4" w:rsidR="00BE0437" w:rsidRPr="001B7C50" w:rsidRDefault="00BE0437" w:rsidP="002C13BE">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2C13BE">
            <w:pPr>
              <w:pStyle w:val="TAC"/>
            </w:pPr>
            <w:r>
              <w:t>7.10</w:t>
            </w:r>
          </w:p>
        </w:tc>
      </w:tr>
      <w:tr w:rsidR="00BE0437" w:rsidRPr="001B7C50" w14:paraId="47FDEE03" w14:textId="77777777" w:rsidTr="002C13BE">
        <w:trPr>
          <w:cantSplit/>
          <w:jc w:val="center"/>
        </w:trPr>
        <w:tc>
          <w:tcPr>
            <w:tcW w:w="2819" w:type="dxa"/>
          </w:tcPr>
          <w:p w14:paraId="0AD4B3AF" w14:textId="1EB58F55" w:rsidR="00BE0437" w:rsidRPr="001B7C50" w:rsidRDefault="00BE0437" w:rsidP="002C13BE">
            <w:pPr>
              <w:pStyle w:val="TAL"/>
            </w:pPr>
            <w:r>
              <w:t>Nnwdaf_MLModelTrainingInfo</w:t>
            </w:r>
          </w:p>
        </w:tc>
        <w:tc>
          <w:tcPr>
            <w:tcW w:w="3827" w:type="dxa"/>
          </w:tcPr>
          <w:p w14:paraId="1CFDE7C4" w14:textId="0226F52F" w:rsidR="00BE0437" w:rsidRPr="001B7C50" w:rsidRDefault="00BE0437" w:rsidP="002C13BE">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2C13BE">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168" w:name="_CR7_2_13"/>
      <w:bookmarkStart w:id="6169" w:name="_Toc20150264"/>
      <w:bookmarkStart w:id="6170" w:name="_Toc27847072"/>
      <w:bookmarkStart w:id="6171" w:name="_Toc36188205"/>
      <w:bookmarkStart w:id="6172" w:name="_Toc45184118"/>
      <w:bookmarkStart w:id="6173" w:name="_Toc47342960"/>
      <w:bookmarkStart w:id="6174" w:name="_Toc51769662"/>
      <w:bookmarkStart w:id="6175" w:name="_Toc185601510"/>
      <w:bookmarkEnd w:id="6168"/>
      <w:r w:rsidRPr="001B7C50">
        <w:t>7.2.13</w:t>
      </w:r>
      <w:r w:rsidRPr="001B7C50">
        <w:tab/>
        <w:t>UDSF Services</w:t>
      </w:r>
      <w:bookmarkEnd w:id="6169"/>
      <w:bookmarkEnd w:id="6170"/>
      <w:bookmarkEnd w:id="6171"/>
      <w:bookmarkEnd w:id="6172"/>
      <w:bookmarkEnd w:id="6173"/>
      <w:bookmarkEnd w:id="6174"/>
      <w:bookmarkEnd w:id="6175"/>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176" w:name="_CRTable7_2_131"/>
      <w:r w:rsidRPr="001B7C50">
        <w:t xml:space="preserve">Table </w:t>
      </w:r>
      <w:bookmarkEnd w:id="6176"/>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3B8985F6" w:rsidR="00D40151" w:rsidRPr="001B7C50" w:rsidRDefault="00D40151" w:rsidP="009D14FB">
            <w:pPr>
              <w:pStyle w:val="TAL"/>
              <w:rPr>
                <w:lang w:eastAsia="zh-CN"/>
              </w:rPr>
            </w:pPr>
            <w:r w:rsidRPr="001B7C50">
              <w:rPr>
                <w:lang w:eastAsia="zh-CN"/>
              </w:rPr>
              <w:t>Allows NF consumers to retrieve, create, update</w:t>
            </w:r>
            <w:r w:rsidR="00214C93">
              <w:rPr>
                <w:lang w:eastAsia="zh-CN"/>
              </w:rPr>
              <w:t xml:space="preserve"> and</w:t>
            </w:r>
            <w:r w:rsidRPr="001B7C50">
              <w:rPr>
                <w:lang w:eastAsia="zh-CN"/>
              </w:rPr>
              <w:t xml:space="preserve">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7A2B242" w:rsidR="006F101E" w:rsidRPr="001B7C50" w:rsidRDefault="006F101E" w:rsidP="009D14FB">
            <w:pPr>
              <w:pStyle w:val="TAL"/>
              <w:rPr>
                <w:lang w:eastAsia="zh-CN"/>
              </w:rPr>
            </w:pPr>
            <w:r>
              <w:rPr>
                <w:lang w:eastAsia="zh-CN"/>
              </w:rPr>
              <w:t>Allows NF consumers to start, stop, update</w:t>
            </w:r>
            <w:r w:rsidR="00214C93">
              <w:rPr>
                <w:lang w:eastAsia="zh-CN"/>
              </w:rPr>
              <w:t xml:space="preserve"> and</w:t>
            </w:r>
            <w:r>
              <w:rPr>
                <w:lang w:eastAsia="zh-CN"/>
              </w:rPr>
              <w:t xml:space="preserve">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177" w:name="_CR7_2_14"/>
      <w:bookmarkStart w:id="6178" w:name="_Toc20150265"/>
      <w:bookmarkStart w:id="6179" w:name="_Toc27847073"/>
      <w:bookmarkStart w:id="6180" w:name="_Toc36188206"/>
      <w:bookmarkStart w:id="6181" w:name="_Toc45184119"/>
      <w:bookmarkStart w:id="6182" w:name="_Toc47342961"/>
      <w:bookmarkStart w:id="6183" w:name="_Toc51769663"/>
      <w:bookmarkStart w:id="6184" w:name="_Toc185601511"/>
      <w:bookmarkEnd w:id="6177"/>
      <w:r w:rsidRPr="001B7C50">
        <w:t>7.2.14</w:t>
      </w:r>
      <w:r w:rsidRPr="001B7C50">
        <w:tab/>
        <w:t>NSSF Services</w:t>
      </w:r>
      <w:bookmarkEnd w:id="6178"/>
      <w:bookmarkEnd w:id="6179"/>
      <w:bookmarkEnd w:id="6180"/>
      <w:bookmarkEnd w:id="6181"/>
      <w:bookmarkEnd w:id="6182"/>
      <w:bookmarkEnd w:id="6183"/>
      <w:bookmarkEnd w:id="6184"/>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185" w:name="_CRTable7_2_141"/>
      <w:r w:rsidRPr="001B7C50">
        <w:lastRenderedPageBreak/>
        <w:t xml:space="preserve">Table </w:t>
      </w:r>
      <w:bookmarkEnd w:id="6185"/>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186" w:name="_CR7_2_15"/>
      <w:bookmarkStart w:id="6187" w:name="_Toc20150266"/>
      <w:bookmarkStart w:id="6188" w:name="_Toc27847074"/>
      <w:bookmarkStart w:id="6189" w:name="_Toc36188207"/>
      <w:bookmarkStart w:id="6190" w:name="_Toc45184120"/>
      <w:bookmarkStart w:id="6191" w:name="_Toc47342962"/>
      <w:bookmarkStart w:id="6192" w:name="_Toc51769664"/>
      <w:bookmarkStart w:id="6193" w:name="_Toc185601512"/>
      <w:bookmarkEnd w:id="6186"/>
      <w:r w:rsidRPr="001B7C50">
        <w:t>7.2.15</w:t>
      </w:r>
      <w:r w:rsidRPr="001B7C50">
        <w:tab/>
        <w:t>BSF Services</w:t>
      </w:r>
      <w:bookmarkEnd w:id="6187"/>
      <w:bookmarkEnd w:id="6188"/>
      <w:bookmarkEnd w:id="6189"/>
      <w:bookmarkEnd w:id="6190"/>
      <w:bookmarkEnd w:id="6191"/>
      <w:bookmarkEnd w:id="6192"/>
      <w:bookmarkEnd w:id="6193"/>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194" w:name="_CRTable7_2_151"/>
      <w:r w:rsidRPr="001B7C50">
        <w:t xml:space="preserve">Table </w:t>
      </w:r>
      <w:bookmarkEnd w:id="6194"/>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C0D8FDB" w:rsidR="00967FB9" w:rsidRPr="001B7C50" w:rsidRDefault="00967FB9" w:rsidP="00323277">
            <w:pPr>
              <w:pStyle w:val="TAN"/>
              <w:rPr>
                <w:lang w:eastAsia="zh-CN"/>
              </w:rPr>
            </w:pPr>
            <w:r w:rsidRPr="001B7C50">
              <w:rPr>
                <w:lang w:eastAsia="zh-CN"/>
              </w:rPr>
              <w:t>NOTE 1:</w:t>
            </w:r>
            <w:r w:rsidRPr="001B7C50">
              <w:rPr>
                <w:lang w:eastAsia="zh-CN"/>
              </w:rPr>
              <w:tab/>
              <w:t>There may be both</w:t>
            </w:r>
            <w:r w:rsidR="009B3A05">
              <w:rPr>
                <w:lang w:eastAsia="zh-CN"/>
              </w:rPr>
              <w:t>, a</w:t>
            </w:r>
            <w:r w:rsidRPr="001B7C50">
              <w:rPr>
                <w:lang w:eastAsia="zh-CN"/>
              </w:rPr>
              <w:t xml:space="preserve"> PCF for </w:t>
            </w:r>
            <w:r w:rsidR="009B3A05">
              <w:rPr>
                <w:lang w:eastAsia="zh-CN"/>
              </w:rPr>
              <w:t xml:space="preserve">the </w:t>
            </w:r>
            <w:r w:rsidRPr="001B7C50">
              <w:rPr>
                <w:lang w:eastAsia="zh-CN"/>
              </w:rPr>
              <w:t xml:space="preserve">PDU Session and </w:t>
            </w:r>
            <w:r w:rsidR="009B3A05">
              <w:rPr>
                <w:lang w:eastAsia="zh-CN"/>
              </w:rPr>
              <w:t xml:space="preserve">a </w:t>
            </w:r>
            <w:r w:rsidRPr="001B7C50">
              <w:rPr>
                <w:lang w:eastAsia="zh-CN"/>
              </w:rPr>
              <w:t xml:space="preserve">PCF for </w:t>
            </w:r>
            <w:r w:rsidR="009B3A05">
              <w:rPr>
                <w:lang w:eastAsia="zh-CN"/>
              </w:rPr>
              <w:t xml:space="preserve">the </w:t>
            </w:r>
            <w:r w:rsidRPr="001B7C50">
              <w:rPr>
                <w:lang w:eastAsia="zh-CN"/>
              </w:rPr>
              <w:t>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195" w:name="_CR7_2_16"/>
      <w:bookmarkStart w:id="6196" w:name="_Toc20150267"/>
      <w:bookmarkStart w:id="6197" w:name="_Toc27847075"/>
      <w:bookmarkStart w:id="6198" w:name="_Toc36188208"/>
      <w:bookmarkStart w:id="6199" w:name="_Toc45184121"/>
      <w:bookmarkStart w:id="6200" w:name="_Toc47342963"/>
      <w:bookmarkStart w:id="6201" w:name="_Toc51769665"/>
      <w:bookmarkStart w:id="6202" w:name="_Toc185601513"/>
      <w:bookmarkEnd w:id="6195"/>
      <w:r w:rsidRPr="001B7C50">
        <w:t>7.2.16</w:t>
      </w:r>
      <w:r w:rsidRPr="001B7C50">
        <w:tab/>
        <w:t>LMF Services</w:t>
      </w:r>
      <w:bookmarkEnd w:id="6196"/>
      <w:bookmarkEnd w:id="6197"/>
      <w:bookmarkEnd w:id="6198"/>
      <w:bookmarkEnd w:id="6199"/>
      <w:bookmarkEnd w:id="6200"/>
      <w:bookmarkEnd w:id="6201"/>
      <w:bookmarkEnd w:id="6202"/>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203" w:name="_CRTable7_2_161"/>
      <w:r w:rsidRPr="001B7C50">
        <w:t xml:space="preserve">Table </w:t>
      </w:r>
      <w:bookmarkEnd w:id="6203"/>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204" w:name="_CR7_2_16A"/>
      <w:bookmarkStart w:id="6205" w:name="_Toc20150268"/>
      <w:bookmarkStart w:id="6206" w:name="_Toc27847076"/>
      <w:bookmarkStart w:id="6207" w:name="_Toc36188209"/>
      <w:bookmarkStart w:id="6208" w:name="_Toc45184122"/>
      <w:bookmarkStart w:id="6209" w:name="_Toc47342964"/>
      <w:bookmarkStart w:id="6210" w:name="_Toc51769666"/>
      <w:bookmarkStart w:id="6211" w:name="_Toc185601514"/>
      <w:bookmarkEnd w:id="6204"/>
      <w:r w:rsidRPr="001B7C50">
        <w:t>7.2.16A</w:t>
      </w:r>
      <w:r w:rsidRPr="001B7C50">
        <w:tab/>
        <w:t>GMLC Services</w:t>
      </w:r>
      <w:bookmarkEnd w:id="6205"/>
      <w:bookmarkEnd w:id="6206"/>
      <w:bookmarkEnd w:id="6207"/>
      <w:bookmarkEnd w:id="6208"/>
      <w:bookmarkEnd w:id="6209"/>
      <w:bookmarkEnd w:id="6210"/>
      <w:bookmarkEnd w:id="6211"/>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212" w:name="_CRTable7_2_16A1"/>
      <w:r w:rsidRPr="001B7C50">
        <w:t xml:space="preserve">Table </w:t>
      </w:r>
      <w:bookmarkEnd w:id="6212"/>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213" w:name="_CR7_2_17"/>
      <w:bookmarkStart w:id="6214" w:name="_Toc20150269"/>
      <w:bookmarkStart w:id="6215" w:name="_Toc27847077"/>
      <w:bookmarkStart w:id="6216" w:name="_Toc36188210"/>
      <w:bookmarkStart w:id="6217" w:name="_Toc45184123"/>
      <w:bookmarkStart w:id="6218" w:name="_Toc47342965"/>
      <w:bookmarkStart w:id="6219" w:name="_Toc51769667"/>
      <w:bookmarkStart w:id="6220" w:name="_Toc185601515"/>
      <w:bookmarkEnd w:id="6213"/>
      <w:r w:rsidRPr="001B7C50">
        <w:t>7.2.17</w:t>
      </w:r>
      <w:r w:rsidRPr="001B7C50">
        <w:tab/>
        <w:t>CHF Services</w:t>
      </w:r>
      <w:bookmarkEnd w:id="6214"/>
      <w:bookmarkEnd w:id="6215"/>
      <w:bookmarkEnd w:id="6216"/>
      <w:bookmarkEnd w:id="6217"/>
      <w:bookmarkEnd w:id="6218"/>
      <w:bookmarkEnd w:id="6219"/>
      <w:bookmarkEnd w:id="622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221" w:name="_CRTable7_2_171"/>
      <w:r w:rsidRPr="001B7C50">
        <w:lastRenderedPageBreak/>
        <w:t xml:space="preserve">Table </w:t>
      </w:r>
      <w:bookmarkEnd w:id="6221"/>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222" w:name="_CR7_2_18"/>
      <w:bookmarkStart w:id="6223" w:name="_Toc20150270"/>
      <w:bookmarkStart w:id="6224" w:name="_Toc27847078"/>
      <w:bookmarkStart w:id="6225" w:name="_Toc36188211"/>
      <w:bookmarkStart w:id="6226" w:name="_Toc45184124"/>
      <w:bookmarkStart w:id="6227" w:name="_Toc47342966"/>
      <w:bookmarkStart w:id="6228" w:name="_Toc51769668"/>
      <w:bookmarkStart w:id="6229" w:name="_Toc185601516"/>
      <w:bookmarkEnd w:id="6222"/>
      <w:r w:rsidRPr="001B7C50">
        <w:t>7.2.18</w:t>
      </w:r>
      <w:r w:rsidRPr="001B7C50">
        <w:tab/>
        <w:t>UCMF Services</w:t>
      </w:r>
      <w:bookmarkEnd w:id="6223"/>
      <w:bookmarkEnd w:id="6224"/>
      <w:bookmarkEnd w:id="6225"/>
      <w:bookmarkEnd w:id="6226"/>
      <w:bookmarkEnd w:id="6227"/>
      <w:bookmarkEnd w:id="6228"/>
      <w:bookmarkEnd w:id="6229"/>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230" w:name="_CRTable7_2_181"/>
      <w:r w:rsidRPr="001B7C50">
        <w:t xml:space="preserve">Table </w:t>
      </w:r>
      <w:bookmarkEnd w:id="6230"/>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231" w:name="_CR7_2_19"/>
      <w:bookmarkStart w:id="6232" w:name="_Toc20150271"/>
      <w:bookmarkStart w:id="6233" w:name="_Toc27847079"/>
      <w:bookmarkStart w:id="6234" w:name="_Toc36188212"/>
      <w:bookmarkStart w:id="6235" w:name="_Toc45184125"/>
      <w:bookmarkStart w:id="6236" w:name="_Toc47342967"/>
      <w:bookmarkStart w:id="6237" w:name="_Toc51769669"/>
      <w:bookmarkStart w:id="6238" w:name="_Toc185601517"/>
      <w:bookmarkEnd w:id="6231"/>
      <w:r w:rsidRPr="001B7C50">
        <w:t>7.2.19</w:t>
      </w:r>
      <w:r w:rsidRPr="001B7C50">
        <w:tab/>
        <w:t>AF Services</w:t>
      </w:r>
      <w:bookmarkEnd w:id="6232"/>
      <w:bookmarkEnd w:id="6233"/>
      <w:bookmarkEnd w:id="6234"/>
      <w:bookmarkEnd w:id="6235"/>
      <w:bookmarkEnd w:id="6236"/>
      <w:bookmarkEnd w:id="6237"/>
      <w:bookmarkEnd w:id="6238"/>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239" w:name="_CRTable7_2_191"/>
      <w:r w:rsidRPr="001B7C50">
        <w:lastRenderedPageBreak/>
        <w:t xml:space="preserve">Table </w:t>
      </w:r>
      <w:bookmarkEnd w:id="6239"/>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240" w:name="_CR7_2_20"/>
      <w:bookmarkStart w:id="6241" w:name="_Toc45184126"/>
      <w:bookmarkStart w:id="6242" w:name="_Toc47342968"/>
      <w:bookmarkStart w:id="6243" w:name="_Toc51769670"/>
      <w:bookmarkStart w:id="6244" w:name="_Toc185601518"/>
      <w:bookmarkStart w:id="6245" w:name="_Toc20150272"/>
      <w:bookmarkStart w:id="6246" w:name="_Toc27847080"/>
      <w:bookmarkStart w:id="6247" w:name="_Toc36188213"/>
      <w:bookmarkEnd w:id="6240"/>
      <w:r w:rsidRPr="001B7C50">
        <w:t>7.2.20</w:t>
      </w:r>
      <w:r w:rsidRPr="001B7C50">
        <w:tab/>
        <w:t>NSSAAF Services</w:t>
      </w:r>
      <w:bookmarkEnd w:id="6241"/>
      <w:bookmarkEnd w:id="6242"/>
      <w:bookmarkEnd w:id="6243"/>
      <w:bookmarkEnd w:id="6244"/>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248" w:name="_CRTable7_2_201"/>
      <w:r w:rsidRPr="001B7C50">
        <w:t xml:space="preserve">Table </w:t>
      </w:r>
      <w:bookmarkEnd w:id="6248"/>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249" w:name="_CR7_2_21"/>
      <w:bookmarkStart w:id="6250" w:name="_Toc185601519"/>
      <w:bookmarkStart w:id="6251" w:name="_Toc45184127"/>
      <w:bookmarkStart w:id="6252" w:name="_Toc47342969"/>
      <w:bookmarkStart w:id="6253" w:name="_Toc51769671"/>
      <w:bookmarkEnd w:id="6249"/>
      <w:r w:rsidRPr="001B7C50">
        <w:t>7.2.21</w:t>
      </w:r>
      <w:r w:rsidRPr="001B7C50">
        <w:tab/>
        <w:t>DCCF Services</w:t>
      </w:r>
      <w:bookmarkEnd w:id="6250"/>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254" w:name="_CRTable7_2_211"/>
      <w:r w:rsidRPr="001B7C50">
        <w:t xml:space="preserve">Table </w:t>
      </w:r>
      <w:bookmarkEnd w:id="6254"/>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311FF19B" w:rsidR="00FD5C4A" w:rsidRPr="001B7C50" w:rsidRDefault="00FD5C4A" w:rsidP="0047544D">
            <w:pPr>
              <w:pStyle w:val="TAL"/>
              <w:rPr>
                <w:lang w:eastAsia="zh-CN"/>
              </w:rPr>
            </w:pPr>
            <w:r w:rsidRPr="001B7C50">
              <w:rPr>
                <w:lang w:eastAsia="zh-CN"/>
              </w:rPr>
              <w:t>This service enables a Data Consumer to request data</w:t>
            </w:r>
            <w:r w:rsidR="00214C93">
              <w:rPr>
                <w:lang w:eastAsia="zh-CN"/>
              </w:rPr>
              <w:t xml:space="preserve"> and</w:t>
            </w:r>
            <w:r w:rsidRPr="001B7C50">
              <w:rPr>
                <w:lang w:eastAsia="zh-CN"/>
              </w:rPr>
              <w:t xml:space="preserve">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255" w:name="_CR7_2_22"/>
      <w:bookmarkStart w:id="6256" w:name="_Toc185601520"/>
      <w:bookmarkEnd w:id="6255"/>
      <w:r w:rsidRPr="001B7C50">
        <w:t>7.2.22</w:t>
      </w:r>
      <w:r w:rsidRPr="001B7C50">
        <w:tab/>
        <w:t>MFAF Services</w:t>
      </w:r>
      <w:bookmarkEnd w:id="6256"/>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257" w:name="_CRTable7_2_221"/>
      <w:r w:rsidRPr="001B7C50">
        <w:lastRenderedPageBreak/>
        <w:t xml:space="preserve">Table </w:t>
      </w:r>
      <w:bookmarkEnd w:id="6257"/>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r w:rsidR="00F176F5" w:rsidRPr="001B7C50" w14:paraId="3EDA6CDC" w14:textId="77777777" w:rsidTr="00FD5C4A">
        <w:trPr>
          <w:cantSplit/>
          <w:jc w:val="center"/>
        </w:trPr>
        <w:tc>
          <w:tcPr>
            <w:tcW w:w="2235" w:type="dxa"/>
          </w:tcPr>
          <w:p w14:paraId="0AEC9C2F" w14:textId="1FB02FB3" w:rsidR="00F176F5" w:rsidRPr="001B7C50" w:rsidRDefault="00F176F5" w:rsidP="00FD5C4A">
            <w:pPr>
              <w:pStyle w:val="TAL"/>
              <w:rPr>
                <w:lang w:eastAsia="zh-CN"/>
              </w:rPr>
            </w:pPr>
            <w:r>
              <w:rPr>
                <w:lang w:eastAsia="zh-CN"/>
              </w:rPr>
              <w:t>Nmfaf_ContextManagement</w:t>
            </w:r>
          </w:p>
        </w:tc>
        <w:tc>
          <w:tcPr>
            <w:tcW w:w="3827" w:type="dxa"/>
          </w:tcPr>
          <w:p w14:paraId="32306382" w14:textId="4F7C3786" w:rsidR="00F176F5" w:rsidRPr="001B7C50" w:rsidRDefault="00F176F5" w:rsidP="00FD5C4A">
            <w:pPr>
              <w:pStyle w:val="TAL"/>
              <w:rPr>
                <w:lang w:eastAsia="zh-CN"/>
              </w:rPr>
            </w:pPr>
            <w:r>
              <w:rPr>
                <w:lang w:eastAsia="zh-CN"/>
              </w:rPr>
              <w:t>This service allows the transfer of an MFAF UE context to a consumer (e.g. a target MFAF).</w:t>
            </w:r>
          </w:p>
        </w:tc>
        <w:tc>
          <w:tcPr>
            <w:tcW w:w="1843" w:type="dxa"/>
          </w:tcPr>
          <w:p w14:paraId="0566410E" w14:textId="5C4D76A7" w:rsidR="00F176F5" w:rsidRPr="001B7C50" w:rsidRDefault="00F176F5" w:rsidP="00FD5C4A">
            <w:pPr>
              <w:pStyle w:val="TAC"/>
              <w:rPr>
                <w:lang w:eastAsia="zh-CN"/>
              </w:rPr>
            </w:pPr>
            <w:r>
              <w:rPr>
                <w:lang w:eastAsia="zh-CN"/>
              </w:rPr>
              <w:t>9.4</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258" w:name="_CR7_2_23"/>
      <w:bookmarkStart w:id="6259" w:name="_Toc185601521"/>
      <w:bookmarkEnd w:id="6258"/>
      <w:r w:rsidRPr="001B7C50">
        <w:t>7.2.23</w:t>
      </w:r>
      <w:r w:rsidRPr="001B7C50">
        <w:tab/>
        <w:t>ADRF Services</w:t>
      </w:r>
      <w:bookmarkEnd w:id="6259"/>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260" w:name="_CRTable7_2_231"/>
      <w:r w:rsidRPr="001B7C50">
        <w:t xml:space="preserve">Table </w:t>
      </w:r>
      <w:bookmarkEnd w:id="6260"/>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261" w:name="_CR7_2_24"/>
      <w:bookmarkStart w:id="6262" w:name="_Toc185601522"/>
      <w:bookmarkEnd w:id="6261"/>
      <w:r w:rsidRPr="001B7C50">
        <w:t>7.2.24</w:t>
      </w:r>
      <w:r w:rsidRPr="001B7C50">
        <w:tab/>
        <w:t>5G DDNMF Services</w:t>
      </w:r>
      <w:bookmarkEnd w:id="6262"/>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263" w:name="_CR7_2_25"/>
      <w:bookmarkStart w:id="6264" w:name="_Toc185601523"/>
      <w:bookmarkEnd w:id="6263"/>
      <w:r w:rsidRPr="001B7C50">
        <w:t>7.2.25</w:t>
      </w:r>
      <w:r w:rsidRPr="001B7C50">
        <w:tab/>
        <w:t>EASDF Services</w:t>
      </w:r>
      <w:bookmarkEnd w:id="6264"/>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265" w:name="_CRTable7_2_251"/>
      <w:r w:rsidRPr="001B7C50">
        <w:t xml:space="preserve">Table </w:t>
      </w:r>
      <w:bookmarkEnd w:id="6265"/>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4F221C5"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r w:rsidR="00CD22D1">
              <w:rPr>
                <w:lang w:eastAsia="zh-CN"/>
              </w:rPr>
              <w:t xml:space="preserve"> and receives the DNS security information of EASDF</w:t>
            </w:r>
            <w:r w:rsidRPr="001B7C50">
              <w:rPr>
                <w:lang w:eastAsia="zh-CN"/>
              </w:rPr>
              <w:t>.</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266" w:name="_CR7_2_26"/>
      <w:bookmarkStart w:id="6267" w:name="_Toc185601524"/>
      <w:bookmarkEnd w:id="6266"/>
      <w:r w:rsidRPr="001B7C50">
        <w:t>7.2.26</w:t>
      </w:r>
      <w:r w:rsidRPr="001B7C50">
        <w:tab/>
        <w:t>TSCTSF Services</w:t>
      </w:r>
      <w:bookmarkEnd w:id="6267"/>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268" w:name="_CRTable7_2_261"/>
      <w:r w:rsidRPr="001B7C50">
        <w:lastRenderedPageBreak/>
        <w:t xml:space="preserve">Table </w:t>
      </w:r>
      <w:bookmarkEnd w:id="6268"/>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269" w:name="_CR7_2_27"/>
      <w:bookmarkStart w:id="6270" w:name="_Toc185601525"/>
      <w:bookmarkEnd w:id="6269"/>
      <w:r w:rsidRPr="001B7C50">
        <w:t>7.2.27</w:t>
      </w:r>
      <w:r w:rsidRPr="001B7C50">
        <w:tab/>
        <w:t>NSACF Services</w:t>
      </w:r>
      <w:bookmarkEnd w:id="6270"/>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271" w:name="_CRTable7_2_271"/>
      <w:r w:rsidRPr="001B7C50">
        <w:t xml:space="preserve">Table </w:t>
      </w:r>
      <w:bookmarkEnd w:id="6271"/>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272" w:name="_CR7_2_28"/>
      <w:bookmarkStart w:id="6273" w:name="_Toc185601526"/>
      <w:bookmarkEnd w:id="6272"/>
      <w:r w:rsidRPr="001B7C50">
        <w:t>7.2.28</w:t>
      </w:r>
      <w:r w:rsidRPr="001B7C50">
        <w:tab/>
        <w:t>MB-SMF Services</w:t>
      </w:r>
      <w:bookmarkEnd w:id="6273"/>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274" w:name="_CRTable7_2_281"/>
      <w:r w:rsidRPr="001B7C50">
        <w:lastRenderedPageBreak/>
        <w:t xml:space="preserve">Table </w:t>
      </w:r>
      <w:bookmarkEnd w:id="6274"/>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2C13BE">
        <w:trPr>
          <w:cantSplit/>
          <w:tblHeader/>
          <w:jc w:val="center"/>
        </w:trPr>
        <w:tc>
          <w:tcPr>
            <w:tcW w:w="3827" w:type="dxa"/>
          </w:tcPr>
          <w:p w14:paraId="42CDC37F" w14:textId="77777777" w:rsidR="00BB2064" w:rsidRPr="001B7C50" w:rsidRDefault="00BB2064" w:rsidP="002C13BE">
            <w:pPr>
              <w:pStyle w:val="TAH"/>
            </w:pPr>
            <w:r w:rsidRPr="001B7C50">
              <w:t>Service Name</w:t>
            </w:r>
          </w:p>
        </w:tc>
        <w:tc>
          <w:tcPr>
            <w:tcW w:w="3253" w:type="dxa"/>
          </w:tcPr>
          <w:p w14:paraId="6AD1B8E6" w14:textId="77777777" w:rsidR="00BB2064" w:rsidRPr="001B7C50" w:rsidRDefault="00BB2064" w:rsidP="002C13BE">
            <w:pPr>
              <w:pStyle w:val="TAH"/>
            </w:pPr>
            <w:r w:rsidRPr="001B7C50">
              <w:t>Description</w:t>
            </w:r>
          </w:p>
        </w:tc>
        <w:tc>
          <w:tcPr>
            <w:tcW w:w="1843" w:type="dxa"/>
          </w:tcPr>
          <w:p w14:paraId="0AAF40A0" w14:textId="693DE48F" w:rsidR="00BB2064" w:rsidRPr="001B7C50" w:rsidRDefault="00BB2064" w:rsidP="002C13BE">
            <w:pPr>
              <w:pStyle w:val="TAH"/>
            </w:pPr>
            <w:r w:rsidRPr="001B7C50">
              <w:t>Reference in TS 23.247 [129]</w:t>
            </w:r>
          </w:p>
        </w:tc>
      </w:tr>
      <w:tr w:rsidR="00BB2064" w:rsidRPr="001B7C50" w14:paraId="603216EA" w14:textId="77777777" w:rsidTr="002C13BE">
        <w:trPr>
          <w:cantSplit/>
          <w:jc w:val="center"/>
        </w:trPr>
        <w:tc>
          <w:tcPr>
            <w:tcW w:w="3827" w:type="dxa"/>
          </w:tcPr>
          <w:p w14:paraId="6F8DB826" w14:textId="561F9F71" w:rsidR="00BB2064" w:rsidRPr="001B7C50" w:rsidRDefault="00BB2064" w:rsidP="002C13BE">
            <w:pPr>
              <w:pStyle w:val="TAL"/>
              <w:rPr>
                <w:lang w:eastAsia="zh-CN"/>
              </w:rPr>
            </w:pPr>
            <w:r w:rsidRPr="001B7C50">
              <w:rPr>
                <w:lang w:eastAsia="zh-CN"/>
              </w:rPr>
              <w:t>Nmbsmf_TMGI</w:t>
            </w:r>
          </w:p>
        </w:tc>
        <w:tc>
          <w:tcPr>
            <w:tcW w:w="3253" w:type="dxa"/>
          </w:tcPr>
          <w:p w14:paraId="2ADE7B53" w14:textId="61B22AC5" w:rsidR="00BB2064" w:rsidRPr="001B7C50" w:rsidRDefault="00BB2064" w:rsidP="002C13BE">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2C13BE">
            <w:pPr>
              <w:pStyle w:val="TAC"/>
              <w:rPr>
                <w:lang w:eastAsia="zh-CN"/>
              </w:rPr>
            </w:pPr>
            <w:r w:rsidRPr="001B7C50">
              <w:rPr>
                <w:lang w:eastAsia="zh-CN"/>
              </w:rPr>
              <w:t>9.1.2</w:t>
            </w:r>
          </w:p>
        </w:tc>
      </w:tr>
      <w:tr w:rsidR="00BB2064" w:rsidRPr="001B7C50" w14:paraId="4FEF751C" w14:textId="77777777" w:rsidTr="002C13BE">
        <w:trPr>
          <w:cantSplit/>
          <w:jc w:val="center"/>
        </w:trPr>
        <w:tc>
          <w:tcPr>
            <w:tcW w:w="3827" w:type="dxa"/>
          </w:tcPr>
          <w:p w14:paraId="7CA5EACB" w14:textId="12FB49D3" w:rsidR="00BB2064" w:rsidRPr="001B7C50" w:rsidRDefault="00BB2064" w:rsidP="002C13BE">
            <w:pPr>
              <w:pStyle w:val="TAL"/>
              <w:rPr>
                <w:lang w:eastAsia="zh-CN"/>
              </w:rPr>
            </w:pPr>
            <w:r w:rsidRPr="001B7C50">
              <w:rPr>
                <w:lang w:eastAsia="zh-CN"/>
              </w:rPr>
              <w:t>Nmbsmf_MBSSession</w:t>
            </w:r>
          </w:p>
        </w:tc>
        <w:tc>
          <w:tcPr>
            <w:tcW w:w="3253" w:type="dxa"/>
          </w:tcPr>
          <w:p w14:paraId="042D5B25" w14:textId="29264FFC" w:rsidR="00BB2064" w:rsidRPr="001B7C50" w:rsidRDefault="00BB2064" w:rsidP="002C13BE">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2C13BE">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275" w:name="_CR7_2_29"/>
      <w:bookmarkStart w:id="6276" w:name="_Toc185601527"/>
      <w:bookmarkEnd w:id="6275"/>
      <w:r>
        <w:t>7.2.29</w:t>
      </w:r>
      <w:r>
        <w:tab/>
        <w:t>UPF Services</w:t>
      </w:r>
      <w:bookmarkEnd w:id="6276"/>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277" w:name="_CRTable7_2_291"/>
      <w:r>
        <w:t xml:space="preserve">Table </w:t>
      </w:r>
      <w:bookmarkEnd w:id="6277"/>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2C13BE">
        <w:trPr>
          <w:cantSplit/>
          <w:tblHeader/>
          <w:jc w:val="center"/>
        </w:trPr>
        <w:tc>
          <w:tcPr>
            <w:tcW w:w="3827" w:type="dxa"/>
          </w:tcPr>
          <w:p w14:paraId="1B1D790F" w14:textId="77777777" w:rsidR="003E5241" w:rsidRPr="001B7C50" w:rsidRDefault="003E5241" w:rsidP="002C13BE">
            <w:pPr>
              <w:pStyle w:val="TAH"/>
            </w:pPr>
            <w:r w:rsidRPr="001B7C50">
              <w:t>Service Name</w:t>
            </w:r>
          </w:p>
        </w:tc>
        <w:tc>
          <w:tcPr>
            <w:tcW w:w="3253" w:type="dxa"/>
          </w:tcPr>
          <w:p w14:paraId="54BA0299" w14:textId="77777777" w:rsidR="003E5241" w:rsidRPr="001B7C50" w:rsidRDefault="003E5241" w:rsidP="002C13BE">
            <w:pPr>
              <w:pStyle w:val="TAH"/>
            </w:pPr>
            <w:r w:rsidRPr="001B7C50">
              <w:t>Description</w:t>
            </w:r>
          </w:p>
        </w:tc>
        <w:tc>
          <w:tcPr>
            <w:tcW w:w="1843" w:type="dxa"/>
          </w:tcPr>
          <w:p w14:paraId="7F0292BA" w14:textId="61159608" w:rsidR="003E5241" w:rsidRPr="001B7C50" w:rsidRDefault="003E5241" w:rsidP="002C13BE">
            <w:pPr>
              <w:pStyle w:val="TAH"/>
            </w:pPr>
            <w:r>
              <w:t>Reference in TS 23.502 [3]</w:t>
            </w:r>
          </w:p>
        </w:tc>
      </w:tr>
      <w:tr w:rsidR="003E5241" w:rsidRPr="001B7C50" w14:paraId="04B3C5A9" w14:textId="77777777" w:rsidTr="002C13BE">
        <w:trPr>
          <w:cantSplit/>
          <w:jc w:val="center"/>
        </w:trPr>
        <w:tc>
          <w:tcPr>
            <w:tcW w:w="3827" w:type="dxa"/>
          </w:tcPr>
          <w:p w14:paraId="1576737E" w14:textId="410EC04D" w:rsidR="003E5241" w:rsidRPr="001B7C50" w:rsidRDefault="003E5241" w:rsidP="002C13BE">
            <w:pPr>
              <w:pStyle w:val="TAL"/>
              <w:rPr>
                <w:lang w:eastAsia="zh-CN"/>
              </w:rPr>
            </w:pPr>
            <w:r>
              <w:rPr>
                <w:lang w:eastAsia="zh-CN"/>
              </w:rPr>
              <w:t>Nupf_EventExposure</w:t>
            </w:r>
          </w:p>
        </w:tc>
        <w:tc>
          <w:tcPr>
            <w:tcW w:w="3253" w:type="dxa"/>
          </w:tcPr>
          <w:p w14:paraId="7C39616A" w14:textId="48DF573C" w:rsidR="003E5241" w:rsidRPr="001B7C50" w:rsidRDefault="003E5241" w:rsidP="002C13BE">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2C13BE">
            <w:pPr>
              <w:pStyle w:val="TAC"/>
              <w:rPr>
                <w:lang w:eastAsia="zh-CN"/>
              </w:rPr>
            </w:pPr>
            <w:r>
              <w:rPr>
                <w:lang w:eastAsia="zh-CN"/>
              </w:rPr>
              <w:t>5.2.26.2</w:t>
            </w:r>
          </w:p>
        </w:tc>
      </w:tr>
      <w:tr w:rsidR="002C4A81" w:rsidRPr="001B7C50" w14:paraId="533D1F4D" w14:textId="77777777" w:rsidTr="002C13BE">
        <w:trPr>
          <w:cantSplit/>
          <w:jc w:val="center"/>
        </w:trPr>
        <w:tc>
          <w:tcPr>
            <w:tcW w:w="3827" w:type="dxa"/>
          </w:tcPr>
          <w:p w14:paraId="1F1B7305" w14:textId="6BC74A09" w:rsidR="002C4A81" w:rsidRDefault="002C4A81" w:rsidP="002C13BE">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2C13BE">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2C13BE">
            <w:pPr>
              <w:pStyle w:val="TAC"/>
              <w:rPr>
                <w:lang w:eastAsia="zh-CN"/>
              </w:rPr>
            </w:pPr>
            <w:r>
              <w:rPr>
                <w:lang w:eastAsia="zh-CN"/>
              </w:rPr>
              <w:t>5.2.26.3</w:t>
            </w:r>
          </w:p>
        </w:tc>
      </w:tr>
    </w:tbl>
    <w:p w14:paraId="1005A719" w14:textId="77777777" w:rsidR="003E5241" w:rsidRPr="001B7C50" w:rsidRDefault="003E5241" w:rsidP="003E5241"/>
    <w:p w14:paraId="6F33F093" w14:textId="168C9F19" w:rsidR="00214C93" w:rsidRDefault="00214C93" w:rsidP="00214C93">
      <w:pPr>
        <w:pStyle w:val="Heading3"/>
      </w:pPr>
      <w:bookmarkStart w:id="6278" w:name="_CR7_3"/>
      <w:bookmarkStart w:id="6279" w:name="_Toc185601528"/>
      <w:bookmarkEnd w:id="6278"/>
      <w:r>
        <w:t>7.2.30</w:t>
      </w:r>
      <w:r>
        <w:tab/>
        <w:t>SCP Services</w:t>
      </w:r>
      <w:bookmarkEnd w:id="6279"/>
    </w:p>
    <w:p w14:paraId="0D4C5DBF" w14:textId="77777777" w:rsidR="00214C93" w:rsidRDefault="00214C93" w:rsidP="00214C93">
      <w:r>
        <w:t>The following NF service is specified for SCP.</w:t>
      </w:r>
    </w:p>
    <w:p w14:paraId="4F87C421" w14:textId="77777777" w:rsidR="00214C93" w:rsidRDefault="00214C93" w:rsidP="007E16B7">
      <w:pPr>
        <w:pStyle w:val="TH"/>
      </w:pPr>
      <w:r>
        <w:t>Table 7.2.30-1: NF Services provided by SCP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214C93" w:rsidRPr="001B7C50" w14:paraId="0D8DBCDB" w14:textId="77777777" w:rsidTr="005D49A8">
        <w:trPr>
          <w:cantSplit/>
          <w:tblHeader/>
          <w:jc w:val="center"/>
        </w:trPr>
        <w:tc>
          <w:tcPr>
            <w:tcW w:w="3827" w:type="dxa"/>
          </w:tcPr>
          <w:p w14:paraId="41510DC0" w14:textId="77777777" w:rsidR="00214C93" w:rsidRPr="001B7C50" w:rsidRDefault="00214C93" w:rsidP="005D49A8">
            <w:pPr>
              <w:pStyle w:val="TAH"/>
            </w:pPr>
            <w:r w:rsidRPr="001B7C50">
              <w:t>Service Name</w:t>
            </w:r>
          </w:p>
        </w:tc>
        <w:tc>
          <w:tcPr>
            <w:tcW w:w="3253" w:type="dxa"/>
          </w:tcPr>
          <w:p w14:paraId="5D8952D1" w14:textId="77777777" w:rsidR="00214C93" w:rsidRPr="001B7C50" w:rsidRDefault="00214C93" w:rsidP="005D49A8">
            <w:pPr>
              <w:pStyle w:val="TAH"/>
            </w:pPr>
            <w:r w:rsidRPr="001B7C50">
              <w:t>Description</w:t>
            </w:r>
          </w:p>
        </w:tc>
        <w:tc>
          <w:tcPr>
            <w:tcW w:w="1843" w:type="dxa"/>
          </w:tcPr>
          <w:p w14:paraId="783B147B" w14:textId="77777777" w:rsidR="00214C93" w:rsidRPr="001B7C50" w:rsidRDefault="00214C93" w:rsidP="005D49A8">
            <w:pPr>
              <w:pStyle w:val="TAH"/>
            </w:pPr>
            <w:r>
              <w:t>Reference in TS 23.502 [3]</w:t>
            </w:r>
          </w:p>
        </w:tc>
      </w:tr>
      <w:tr w:rsidR="00214C93" w:rsidRPr="001B7C50" w14:paraId="3B6C9319" w14:textId="77777777" w:rsidTr="005D49A8">
        <w:trPr>
          <w:cantSplit/>
          <w:jc w:val="center"/>
        </w:trPr>
        <w:tc>
          <w:tcPr>
            <w:tcW w:w="3827" w:type="dxa"/>
          </w:tcPr>
          <w:p w14:paraId="1192CEF1" w14:textId="76B87019" w:rsidR="00214C93" w:rsidRPr="001B7C50" w:rsidRDefault="00214C93" w:rsidP="005D49A8">
            <w:pPr>
              <w:pStyle w:val="TAL"/>
              <w:rPr>
                <w:lang w:eastAsia="zh-CN"/>
              </w:rPr>
            </w:pPr>
            <w:r>
              <w:rPr>
                <w:lang w:eastAsia="zh-CN"/>
              </w:rPr>
              <w:t>Nscp_EventExposure</w:t>
            </w:r>
          </w:p>
        </w:tc>
        <w:tc>
          <w:tcPr>
            <w:tcW w:w="3253" w:type="dxa"/>
          </w:tcPr>
          <w:p w14:paraId="48199B90" w14:textId="5DFFCA6A" w:rsidR="00214C93" w:rsidRPr="001B7C50" w:rsidRDefault="00214C93" w:rsidP="005D49A8">
            <w:pPr>
              <w:pStyle w:val="TAL"/>
              <w:rPr>
                <w:lang w:eastAsia="zh-CN"/>
              </w:rPr>
            </w:pPr>
            <w:r>
              <w:rPr>
                <w:lang w:eastAsia="zh-CN"/>
              </w:rPr>
              <w:t>This service exposes SCP related information to the consumer NFs.</w:t>
            </w:r>
          </w:p>
        </w:tc>
        <w:tc>
          <w:tcPr>
            <w:tcW w:w="1843" w:type="dxa"/>
          </w:tcPr>
          <w:p w14:paraId="1971BD01" w14:textId="60618ACA" w:rsidR="00214C93" w:rsidRPr="001B7C50" w:rsidRDefault="00D513CD" w:rsidP="005D49A8">
            <w:pPr>
              <w:pStyle w:val="TAC"/>
              <w:rPr>
                <w:lang w:eastAsia="zh-CN"/>
              </w:rPr>
            </w:pPr>
            <w:r>
              <w:rPr>
                <w:lang w:eastAsia="zh-CN"/>
              </w:rPr>
              <w:t>5.2.28.2</w:t>
            </w:r>
          </w:p>
        </w:tc>
      </w:tr>
    </w:tbl>
    <w:p w14:paraId="0F57660C" w14:textId="45B518DE" w:rsidR="00214C93" w:rsidRPr="00214C93" w:rsidRDefault="00214C93" w:rsidP="007E16B7"/>
    <w:p w14:paraId="5CC9D3B1" w14:textId="662A6B83" w:rsidR="0022112F" w:rsidRDefault="0022112F" w:rsidP="0022112F">
      <w:pPr>
        <w:pStyle w:val="Heading3"/>
      </w:pPr>
      <w:bookmarkStart w:id="6280" w:name="_Toc185601529"/>
      <w:r>
        <w:t>7.2.31</w:t>
      </w:r>
      <w:r>
        <w:tab/>
        <w:t>EIF Services</w:t>
      </w:r>
      <w:bookmarkEnd w:id="6280"/>
    </w:p>
    <w:p w14:paraId="3132AE86" w14:textId="77777777" w:rsidR="0022112F" w:rsidRDefault="0022112F" w:rsidP="0022112F">
      <w:r>
        <w:t>The following NF service is specified for EIF.</w:t>
      </w:r>
    </w:p>
    <w:p w14:paraId="3302BE26" w14:textId="77777777" w:rsidR="0022112F" w:rsidRDefault="0022112F" w:rsidP="007E16B7">
      <w:pPr>
        <w:pStyle w:val="TH"/>
      </w:pPr>
      <w:r>
        <w:t>Table 7.2.31-1: NF Services provided by EIF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22112F" w:rsidRPr="001B7C50" w14:paraId="19BD9EB4" w14:textId="77777777" w:rsidTr="000D0852">
        <w:trPr>
          <w:cantSplit/>
          <w:tblHeader/>
          <w:jc w:val="center"/>
        </w:trPr>
        <w:tc>
          <w:tcPr>
            <w:tcW w:w="3827" w:type="dxa"/>
          </w:tcPr>
          <w:p w14:paraId="69936D14" w14:textId="77777777" w:rsidR="0022112F" w:rsidRPr="001B7C50" w:rsidRDefault="0022112F" w:rsidP="000D0852">
            <w:pPr>
              <w:pStyle w:val="TAH"/>
            </w:pPr>
            <w:r w:rsidRPr="001B7C50">
              <w:t>Service Name</w:t>
            </w:r>
          </w:p>
        </w:tc>
        <w:tc>
          <w:tcPr>
            <w:tcW w:w="3253" w:type="dxa"/>
          </w:tcPr>
          <w:p w14:paraId="57CC751A" w14:textId="77777777" w:rsidR="0022112F" w:rsidRPr="001B7C50" w:rsidRDefault="0022112F" w:rsidP="000D0852">
            <w:pPr>
              <w:pStyle w:val="TAH"/>
            </w:pPr>
            <w:r w:rsidRPr="001B7C50">
              <w:t>Description</w:t>
            </w:r>
          </w:p>
        </w:tc>
        <w:tc>
          <w:tcPr>
            <w:tcW w:w="1843" w:type="dxa"/>
          </w:tcPr>
          <w:p w14:paraId="59B5424E" w14:textId="77777777" w:rsidR="0022112F" w:rsidRPr="001B7C50" w:rsidRDefault="0022112F" w:rsidP="000D0852">
            <w:pPr>
              <w:pStyle w:val="TAH"/>
            </w:pPr>
            <w:r>
              <w:t>Reference in TS 23.502 [3]</w:t>
            </w:r>
          </w:p>
        </w:tc>
      </w:tr>
      <w:tr w:rsidR="0022112F" w:rsidRPr="001B7C50" w14:paraId="62C52335" w14:textId="77777777" w:rsidTr="000D0852">
        <w:trPr>
          <w:cantSplit/>
          <w:jc w:val="center"/>
        </w:trPr>
        <w:tc>
          <w:tcPr>
            <w:tcW w:w="3827" w:type="dxa"/>
          </w:tcPr>
          <w:p w14:paraId="1A7E163E" w14:textId="34E08884" w:rsidR="0022112F" w:rsidRPr="001B7C50" w:rsidRDefault="0022112F" w:rsidP="000D0852">
            <w:pPr>
              <w:pStyle w:val="TAL"/>
              <w:rPr>
                <w:lang w:eastAsia="zh-CN"/>
              </w:rPr>
            </w:pPr>
            <w:r>
              <w:rPr>
                <w:lang w:eastAsia="zh-CN"/>
              </w:rPr>
              <w:t>Neif_EventExposure</w:t>
            </w:r>
          </w:p>
        </w:tc>
        <w:tc>
          <w:tcPr>
            <w:tcW w:w="3253" w:type="dxa"/>
          </w:tcPr>
          <w:p w14:paraId="7227FA7F" w14:textId="3A1DFF0D" w:rsidR="0022112F" w:rsidRPr="001B7C50" w:rsidRDefault="0022112F" w:rsidP="000D0852">
            <w:pPr>
              <w:pStyle w:val="TAL"/>
              <w:rPr>
                <w:lang w:eastAsia="zh-CN"/>
              </w:rPr>
            </w:pPr>
            <w:r>
              <w:rPr>
                <w:lang w:eastAsia="zh-CN"/>
              </w:rPr>
              <w:t>Enables other NF consumers to subscribe of the energy consumption information as described in clause 5.51.</w:t>
            </w:r>
          </w:p>
        </w:tc>
        <w:tc>
          <w:tcPr>
            <w:tcW w:w="1843" w:type="dxa"/>
          </w:tcPr>
          <w:p w14:paraId="02C1E043" w14:textId="7C036F08" w:rsidR="0022112F" w:rsidRPr="001B7C50" w:rsidRDefault="0022112F" w:rsidP="000D0852">
            <w:pPr>
              <w:pStyle w:val="TAC"/>
              <w:rPr>
                <w:lang w:eastAsia="zh-CN"/>
              </w:rPr>
            </w:pPr>
            <w:r>
              <w:rPr>
                <w:lang w:eastAsia="zh-CN"/>
              </w:rPr>
              <w:t>5.2.28</w:t>
            </w:r>
          </w:p>
        </w:tc>
      </w:tr>
    </w:tbl>
    <w:p w14:paraId="3FE4A34A" w14:textId="77777777" w:rsidR="0022112F" w:rsidRPr="00214C93" w:rsidRDefault="0022112F" w:rsidP="0022112F"/>
    <w:p w14:paraId="5C8A7762" w14:textId="005E0C19" w:rsidR="0022112F" w:rsidRPr="0022112F" w:rsidRDefault="0022112F" w:rsidP="007E16B7"/>
    <w:p w14:paraId="0EBB29CA" w14:textId="77777777" w:rsidR="00D40151" w:rsidRPr="001B7C50" w:rsidRDefault="00D40151" w:rsidP="00D40151">
      <w:pPr>
        <w:pStyle w:val="Heading2"/>
      </w:pPr>
      <w:bookmarkStart w:id="6281" w:name="_Toc185601530"/>
      <w:r w:rsidRPr="001B7C50">
        <w:t>7.3</w:t>
      </w:r>
      <w:r w:rsidRPr="001B7C50">
        <w:tab/>
        <w:t>Exposure</w:t>
      </w:r>
      <w:bookmarkEnd w:id="6245"/>
      <w:bookmarkEnd w:id="6246"/>
      <w:bookmarkEnd w:id="6247"/>
      <w:bookmarkEnd w:id="6251"/>
      <w:bookmarkEnd w:id="6252"/>
      <w:bookmarkEnd w:id="6253"/>
      <w:bookmarkEnd w:id="6281"/>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282" w:name="_CR8"/>
      <w:bookmarkStart w:id="6283" w:name="_Toc20150273"/>
      <w:bookmarkStart w:id="6284" w:name="_Toc27847081"/>
      <w:bookmarkStart w:id="6285" w:name="_Toc36188214"/>
      <w:bookmarkStart w:id="6286" w:name="_Toc45184128"/>
      <w:bookmarkStart w:id="6287" w:name="_Toc47342970"/>
      <w:bookmarkStart w:id="6288" w:name="_Toc51769672"/>
      <w:bookmarkStart w:id="6289" w:name="_Toc185601531"/>
      <w:bookmarkEnd w:id="6282"/>
      <w:r w:rsidRPr="001B7C50">
        <w:lastRenderedPageBreak/>
        <w:t>8</w:t>
      </w:r>
      <w:r w:rsidRPr="001B7C50">
        <w:tab/>
        <w:t>Control and User Plane Protocol Stacks</w:t>
      </w:r>
      <w:bookmarkEnd w:id="6283"/>
      <w:bookmarkEnd w:id="6284"/>
      <w:bookmarkEnd w:id="6285"/>
      <w:bookmarkEnd w:id="6286"/>
      <w:bookmarkEnd w:id="6287"/>
      <w:bookmarkEnd w:id="6288"/>
      <w:bookmarkEnd w:id="6289"/>
    </w:p>
    <w:p w14:paraId="093C8C4F" w14:textId="77777777" w:rsidR="00D40151" w:rsidRPr="001B7C50" w:rsidRDefault="00D40151" w:rsidP="00D40151">
      <w:pPr>
        <w:pStyle w:val="Heading2"/>
      </w:pPr>
      <w:bookmarkStart w:id="6290" w:name="_CR8_1"/>
      <w:bookmarkStart w:id="6291" w:name="_Toc20150274"/>
      <w:bookmarkStart w:id="6292" w:name="_Toc27847082"/>
      <w:bookmarkStart w:id="6293" w:name="_Toc36188215"/>
      <w:bookmarkStart w:id="6294" w:name="_Toc45184129"/>
      <w:bookmarkStart w:id="6295" w:name="_Toc47342971"/>
      <w:bookmarkStart w:id="6296" w:name="_Toc51769673"/>
      <w:bookmarkStart w:id="6297" w:name="_Toc185601532"/>
      <w:bookmarkEnd w:id="6290"/>
      <w:r w:rsidRPr="001B7C50">
        <w:t>8.1</w:t>
      </w:r>
      <w:r w:rsidRPr="001B7C50">
        <w:tab/>
        <w:t>General</w:t>
      </w:r>
      <w:bookmarkEnd w:id="6291"/>
      <w:bookmarkEnd w:id="6292"/>
      <w:bookmarkEnd w:id="6293"/>
      <w:bookmarkEnd w:id="6294"/>
      <w:bookmarkEnd w:id="6295"/>
      <w:bookmarkEnd w:id="6296"/>
      <w:bookmarkEnd w:id="6297"/>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298" w:name="_CR8_2"/>
      <w:bookmarkStart w:id="6299" w:name="_Toc20150275"/>
      <w:bookmarkStart w:id="6300" w:name="_Toc27847083"/>
      <w:bookmarkStart w:id="6301" w:name="_Toc36188216"/>
      <w:bookmarkStart w:id="6302" w:name="_Toc45184130"/>
      <w:bookmarkStart w:id="6303" w:name="_Toc47342972"/>
      <w:bookmarkStart w:id="6304" w:name="_Toc51769674"/>
      <w:bookmarkStart w:id="6305" w:name="_Toc185601533"/>
      <w:bookmarkEnd w:id="6298"/>
      <w:r w:rsidRPr="001B7C50">
        <w:t>8.2</w:t>
      </w:r>
      <w:r w:rsidRPr="001B7C50">
        <w:tab/>
        <w:t>Control Plane Protocol Stacks</w:t>
      </w:r>
      <w:bookmarkEnd w:id="6299"/>
      <w:bookmarkEnd w:id="6300"/>
      <w:bookmarkEnd w:id="6301"/>
      <w:bookmarkEnd w:id="6302"/>
      <w:bookmarkEnd w:id="6303"/>
      <w:bookmarkEnd w:id="6304"/>
      <w:bookmarkEnd w:id="6305"/>
    </w:p>
    <w:p w14:paraId="14823AAB" w14:textId="77777777" w:rsidR="00D40151" w:rsidRPr="001B7C50" w:rsidRDefault="00D40151" w:rsidP="00D40151">
      <w:pPr>
        <w:pStyle w:val="Heading3"/>
        <w:rPr>
          <w:lang w:eastAsia="zh-CN"/>
        </w:rPr>
      </w:pPr>
      <w:bookmarkStart w:id="6306" w:name="_1407230184"/>
      <w:bookmarkStart w:id="6307" w:name="_CR8_2_1"/>
      <w:bookmarkStart w:id="6308" w:name="_Toc20150276"/>
      <w:bookmarkStart w:id="6309" w:name="_Toc27847084"/>
      <w:bookmarkStart w:id="6310" w:name="_Toc36188217"/>
      <w:bookmarkStart w:id="6311" w:name="_Toc45184131"/>
      <w:bookmarkStart w:id="6312" w:name="_Toc47342973"/>
      <w:bookmarkStart w:id="6313" w:name="_Toc51769675"/>
      <w:bookmarkStart w:id="6314" w:name="_Toc185601534"/>
      <w:bookmarkEnd w:id="6306"/>
      <w:bookmarkEnd w:id="6307"/>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308"/>
      <w:bookmarkEnd w:id="6309"/>
      <w:bookmarkEnd w:id="6310"/>
      <w:bookmarkEnd w:id="6311"/>
      <w:bookmarkEnd w:id="6312"/>
      <w:bookmarkEnd w:id="6313"/>
      <w:bookmarkEnd w:id="6314"/>
    </w:p>
    <w:p w14:paraId="6311722F" w14:textId="77777777" w:rsidR="00D40151" w:rsidRPr="001B7C50" w:rsidRDefault="00D40151" w:rsidP="00D40151">
      <w:pPr>
        <w:pStyle w:val="Heading4"/>
      </w:pPr>
      <w:bookmarkStart w:id="6315" w:name="_CR8_2_1_1"/>
      <w:bookmarkStart w:id="6316" w:name="_Toc20150277"/>
      <w:bookmarkStart w:id="6317" w:name="_Toc27847085"/>
      <w:bookmarkStart w:id="6318" w:name="_Toc36188218"/>
      <w:bookmarkStart w:id="6319" w:name="_Toc45184132"/>
      <w:bookmarkStart w:id="6320" w:name="_Toc47342974"/>
      <w:bookmarkStart w:id="6321" w:name="_Toc51769676"/>
      <w:bookmarkStart w:id="6322" w:name="_Toc185601535"/>
      <w:bookmarkEnd w:id="6315"/>
      <w:r w:rsidRPr="001B7C50">
        <w:t>8.2.1</w:t>
      </w:r>
      <w:r w:rsidRPr="001B7C50">
        <w:rPr>
          <w:lang w:eastAsia="zh-CN"/>
        </w:rPr>
        <w:t>.</w:t>
      </w:r>
      <w:r w:rsidRPr="001B7C50">
        <w:t>1</w:t>
      </w:r>
      <w:r w:rsidRPr="001B7C50">
        <w:tab/>
        <w:t>General</w:t>
      </w:r>
      <w:bookmarkEnd w:id="6316"/>
      <w:bookmarkEnd w:id="6317"/>
      <w:bookmarkEnd w:id="6318"/>
      <w:bookmarkEnd w:id="6319"/>
      <w:bookmarkEnd w:id="6320"/>
      <w:bookmarkEnd w:id="6321"/>
      <w:bookmarkEnd w:id="6322"/>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323" w:name="_CR8_2_1_2"/>
      <w:bookmarkStart w:id="6324" w:name="_Toc20150278"/>
      <w:bookmarkStart w:id="6325" w:name="_Toc27847086"/>
      <w:bookmarkStart w:id="6326" w:name="_Toc36188219"/>
      <w:bookmarkStart w:id="6327" w:name="_Toc45184133"/>
      <w:bookmarkStart w:id="6328" w:name="_Toc47342975"/>
      <w:bookmarkStart w:id="6329" w:name="_Toc51769677"/>
      <w:bookmarkStart w:id="6330" w:name="_Toc185601536"/>
      <w:bookmarkEnd w:id="6323"/>
      <w:r w:rsidRPr="001B7C50">
        <w:rPr>
          <w:lang w:eastAsia="zh-CN"/>
        </w:rPr>
        <w:lastRenderedPageBreak/>
        <w:t>8</w:t>
      </w:r>
      <w:r w:rsidRPr="001B7C50">
        <w:t>.</w:t>
      </w:r>
      <w:r w:rsidRPr="001B7C50">
        <w:rPr>
          <w:lang w:eastAsia="zh-CN"/>
        </w:rPr>
        <w:t>2</w:t>
      </w:r>
      <w:r w:rsidRPr="001B7C50">
        <w:t>.1</w:t>
      </w:r>
      <w:r w:rsidRPr="001B7C50">
        <w:rPr>
          <w:lang w:eastAsia="zh-CN"/>
        </w:rPr>
        <w:t>.2</w:t>
      </w:r>
      <w:r w:rsidRPr="001B7C50">
        <w:tab/>
        <w:t>5G-AN - AMF</w:t>
      </w:r>
      <w:bookmarkEnd w:id="6324"/>
      <w:bookmarkEnd w:id="6325"/>
      <w:bookmarkEnd w:id="6326"/>
      <w:bookmarkEnd w:id="6327"/>
      <w:bookmarkEnd w:id="6328"/>
      <w:bookmarkEnd w:id="6329"/>
      <w:bookmarkEnd w:id="6330"/>
    </w:p>
    <w:p w14:paraId="47DE83F0" w14:textId="77777777" w:rsidR="00D40151" w:rsidRPr="001B7C50" w:rsidRDefault="00D40151" w:rsidP="00D40151">
      <w:pPr>
        <w:pStyle w:val="TH"/>
      </w:pPr>
      <w:r w:rsidRPr="001B7C50">
        <w:object w:dxaOrig="3759" w:dyaOrig="2625" w14:anchorId="2EFCB1F4">
          <v:shape id="_x0000_i1136" type="#_x0000_t75" style="width:187.2pt;height:130.25pt" o:ole="">
            <v:imagedata r:id="rId231" o:title=""/>
          </v:shape>
          <o:OLEObject Type="Embed" ProgID="Visio.Drawing.11" ShapeID="_x0000_i1136" DrawAspect="Content" ObjectID="_1796214446" r:id="rId232"/>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331" w:name="_CRFigure8_2_1_21"/>
      <w:r w:rsidRPr="001B7C50">
        <w:t xml:space="preserve">Figure </w:t>
      </w:r>
      <w:bookmarkEnd w:id="6331"/>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332" w:name="_CR8_2_1_3"/>
      <w:bookmarkStart w:id="6333" w:name="_Toc20150279"/>
      <w:bookmarkStart w:id="6334" w:name="_Toc27847087"/>
      <w:bookmarkStart w:id="6335" w:name="_Toc36188220"/>
      <w:bookmarkStart w:id="6336" w:name="_Toc45184134"/>
      <w:bookmarkStart w:id="6337" w:name="_Toc47342976"/>
      <w:bookmarkStart w:id="6338" w:name="_Toc51769678"/>
      <w:bookmarkStart w:id="6339" w:name="_Toc185601537"/>
      <w:bookmarkEnd w:id="6332"/>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333"/>
      <w:bookmarkEnd w:id="6334"/>
      <w:bookmarkEnd w:id="6335"/>
      <w:bookmarkEnd w:id="6336"/>
      <w:bookmarkEnd w:id="6337"/>
      <w:bookmarkEnd w:id="6338"/>
      <w:bookmarkEnd w:id="6339"/>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7" type="#_x0000_t75" style="width:314.9pt;height:150.9pt" o:ole="">
            <v:imagedata r:id="rId233" o:title=""/>
          </v:shape>
          <o:OLEObject Type="Embed" ProgID="Visio.Drawing.11" ShapeID="_x0000_i1137" DrawAspect="Content" ObjectID="_1796214447" r:id="rId234"/>
        </w:object>
      </w:r>
    </w:p>
    <w:p w14:paraId="32D77BE5" w14:textId="77777777" w:rsidR="00D40151" w:rsidRPr="001B7C50" w:rsidRDefault="00D40151" w:rsidP="00D40151">
      <w:pPr>
        <w:pStyle w:val="NF"/>
        <w:rPr>
          <w:b/>
        </w:rPr>
      </w:pPr>
      <w:r w:rsidRPr="001B7C50">
        <w:rPr>
          <w:b/>
        </w:rPr>
        <w:t>Legend:</w:t>
      </w:r>
    </w:p>
    <w:p w14:paraId="0FB8D829" w14:textId="1D98360A"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w:t>
      </w:r>
      <w:r w:rsidR="00214C93">
        <w:rPr>
          <w:rFonts w:eastAsia="SimSun"/>
          <w:lang w:eastAsia="zh-CN"/>
        </w:rPr>
        <w:t xml:space="preserve"> and</w:t>
      </w:r>
      <w:r w:rsidRPr="001B7C50">
        <w:rPr>
          <w:rFonts w:eastAsia="SimSun"/>
          <w:lang w:eastAsia="zh-CN"/>
        </w:rPr>
        <w:t xml:space="preserve">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340" w:name="_CRFigure8_2_1_31"/>
      <w:r w:rsidRPr="001B7C50">
        <w:t xml:space="preserve">Figure </w:t>
      </w:r>
      <w:bookmarkEnd w:id="6340"/>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341" w:name="_CR8_2_2"/>
      <w:bookmarkStart w:id="6342" w:name="_Toc20150280"/>
      <w:bookmarkStart w:id="6343" w:name="_Toc27847088"/>
      <w:bookmarkStart w:id="6344" w:name="_Toc36188221"/>
      <w:bookmarkStart w:id="6345" w:name="_Toc45184135"/>
      <w:bookmarkStart w:id="6346" w:name="_Toc47342977"/>
      <w:bookmarkStart w:id="6347" w:name="_Toc51769679"/>
      <w:bookmarkStart w:id="6348" w:name="_Toc185601538"/>
      <w:bookmarkEnd w:id="6341"/>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342"/>
      <w:bookmarkEnd w:id="6343"/>
      <w:bookmarkEnd w:id="6344"/>
      <w:bookmarkEnd w:id="6345"/>
      <w:bookmarkEnd w:id="6346"/>
      <w:bookmarkEnd w:id="6347"/>
      <w:bookmarkEnd w:id="6348"/>
    </w:p>
    <w:p w14:paraId="07280F2B" w14:textId="77777777" w:rsidR="00D40151" w:rsidRPr="001B7C50" w:rsidRDefault="00D40151" w:rsidP="00D40151">
      <w:pPr>
        <w:pStyle w:val="Heading4"/>
      </w:pPr>
      <w:bookmarkStart w:id="6349" w:name="_CR8_2_2_1"/>
      <w:bookmarkStart w:id="6350" w:name="_Toc20150281"/>
      <w:bookmarkStart w:id="6351" w:name="_Toc27847089"/>
      <w:bookmarkStart w:id="6352" w:name="_Toc36188222"/>
      <w:bookmarkStart w:id="6353" w:name="_Toc45184136"/>
      <w:bookmarkStart w:id="6354" w:name="_Toc47342978"/>
      <w:bookmarkStart w:id="6355" w:name="_Toc51769680"/>
      <w:bookmarkStart w:id="6356" w:name="_Toc185601539"/>
      <w:bookmarkEnd w:id="6349"/>
      <w:r w:rsidRPr="001B7C50">
        <w:t>8.2.2</w:t>
      </w:r>
      <w:r w:rsidRPr="001B7C50">
        <w:rPr>
          <w:lang w:eastAsia="zh-CN"/>
        </w:rPr>
        <w:t>.</w:t>
      </w:r>
      <w:r w:rsidRPr="001B7C50">
        <w:t>1</w:t>
      </w:r>
      <w:r w:rsidRPr="001B7C50">
        <w:tab/>
        <w:t>General</w:t>
      </w:r>
      <w:bookmarkEnd w:id="6350"/>
      <w:bookmarkEnd w:id="6351"/>
      <w:bookmarkEnd w:id="6352"/>
      <w:bookmarkEnd w:id="6353"/>
      <w:bookmarkEnd w:id="6354"/>
      <w:bookmarkEnd w:id="6355"/>
      <w:bookmarkEnd w:id="6356"/>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8" type="#_x0000_t75" style="width:482.7pt;height:244.8pt" o:ole="">
            <v:imagedata r:id="rId235" o:title=""/>
          </v:shape>
          <o:OLEObject Type="Embed" ProgID="Word.Picture.8" ShapeID="_x0000_i1138" DrawAspect="Content" ObjectID="_1796214448" r:id="rId236"/>
        </w:object>
      </w:r>
    </w:p>
    <w:p w14:paraId="53F9B841" w14:textId="77777777" w:rsidR="00D40151" w:rsidRPr="001B7C50" w:rsidRDefault="00D40151" w:rsidP="00D40151">
      <w:pPr>
        <w:pStyle w:val="TF"/>
        <w:rPr>
          <w:noProof/>
          <w:lang w:eastAsia="zh-CN"/>
        </w:rPr>
      </w:pPr>
      <w:bookmarkStart w:id="6357" w:name="_CRFigure8_2_2_11NAStransportforSMSMSUE"/>
      <w:r w:rsidRPr="001B7C50">
        <w:t xml:space="preserve">Figure </w:t>
      </w:r>
      <w:bookmarkEnd w:id="6357"/>
      <w:r w:rsidRPr="001B7C50">
        <w:t>8.2.2.1-1 NAS transport for SM, SMS, UE Policy and LCS</w:t>
      </w:r>
    </w:p>
    <w:p w14:paraId="2E1E6D95" w14:textId="77777777" w:rsidR="00D40151" w:rsidRPr="001B7C50" w:rsidRDefault="00D40151" w:rsidP="00D40151">
      <w:pPr>
        <w:pStyle w:val="Heading4"/>
        <w:rPr>
          <w:lang w:eastAsia="zh-CN"/>
        </w:rPr>
      </w:pPr>
      <w:bookmarkStart w:id="6358" w:name="_CR8_2_2_2"/>
      <w:bookmarkStart w:id="6359" w:name="_Toc20150282"/>
      <w:bookmarkStart w:id="6360" w:name="_Toc27847090"/>
      <w:bookmarkStart w:id="6361" w:name="_Toc36188223"/>
      <w:bookmarkStart w:id="6362" w:name="_Toc45184137"/>
      <w:bookmarkStart w:id="6363" w:name="_Toc47342979"/>
      <w:bookmarkStart w:id="6364" w:name="_Toc51769681"/>
      <w:bookmarkStart w:id="6365" w:name="_Toc185601540"/>
      <w:bookmarkEnd w:id="6358"/>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359"/>
      <w:bookmarkEnd w:id="6360"/>
      <w:bookmarkEnd w:id="6361"/>
      <w:bookmarkEnd w:id="6362"/>
      <w:bookmarkEnd w:id="6363"/>
      <w:bookmarkEnd w:id="6364"/>
      <w:bookmarkEnd w:id="6365"/>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9" type="#_x0000_t75" style="width:367.5pt;height:158.4pt" o:ole="">
            <v:imagedata r:id="rId237" o:title=""/>
          </v:shape>
          <o:OLEObject Type="Embed" ProgID="Visio.Drawing.11" ShapeID="_x0000_i1139" DrawAspect="Content" ObjectID="_1796214449" r:id="rId238"/>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366" w:name="_CRFigure8_2_2_21"/>
      <w:r w:rsidRPr="001B7C50">
        <w:t xml:space="preserve">Figure </w:t>
      </w:r>
      <w:bookmarkEnd w:id="6366"/>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367" w:name="_CR8_2_2_3"/>
      <w:bookmarkStart w:id="6368" w:name="_Toc20150283"/>
      <w:bookmarkStart w:id="6369" w:name="_Toc27847091"/>
      <w:bookmarkStart w:id="6370" w:name="_Toc36188224"/>
      <w:bookmarkStart w:id="6371" w:name="_Toc45184138"/>
      <w:bookmarkStart w:id="6372" w:name="_Toc47342980"/>
      <w:bookmarkStart w:id="6373" w:name="_Toc51769682"/>
      <w:bookmarkStart w:id="6374" w:name="_Toc185601541"/>
      <w:bookmarkEnd w:id="6367"/>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368"/>
      <w:bookmarkEnd w:id="6369"/>
      <w:bookmarkEnd w:id="6370"/>
      <w:bookmarkEnd w:id="6371"/>
      <w:bookmarkEnd w:id="6372"/>
      <w:bookmarkEnd w:id="6373"/>
      <w:bookmarkEnd w:id="6374"/>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5D64DDB2" w:rsidR="00D40151" w:rsidRPr="001B7C50" w:rsidRDefault="00D40151" w:rsidP="00D40151">
      <w:pPr>
        <w:pStyle w:val="B2"/>
      </w:pPr>
      <w:r w:rsidRPr="001B7C50">
        <w:t>-</w:t>
      </w:r>
      <w:r w:rsidRPr="001B7C50">
        <w:tab/>
        <w:t>The receiving NAS-MM processes the NAS-MM part of the message, i.e. performs integrity check</w:t>
      </w:r>
      <w:r w:rsidR="00214C93">
        <w:t xml:space="preserve"> and</w:t>
      </w:r>
      <w:r w:rsidRPr="001B7C50">
        <w:t xml:space="preserve">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40" type="#_x0000_t75" style="width:460.8pt;height:187.2pt" o:ole="">
            <v:imagedata r:id="rId239" o:title=""/>
          </v:shape>
          <o:OLEObject Type="Embed" ProgID="Visio.Drawing.11" ShapeID="_x0000_i1140" DrawAspect="Content" ObjectID="_1796214450" r:id="rId240"/>
        </w:object>
      </w:r>
    </w:p>
    <w:p w14:paraId="09B07D6A" w14:textId="77777777" w:rsidR="00D40151" w:rsidRPr="001B7C50" w:rsidRDefault="00D40151" w:rsidP="00D40151">
      <w:pPr>
        <w:pStyle w:val="NF"/>
        <w:rPr>
          <w:b/>
        </w:rPr>
      </w:pPr>
      <w:r w:rsidRPr="001B7C50">
        <w:rPr>
          <w:b/>
        </w:rPr>
        <w:t>Legend:</w:t>
      </w:r>
    </w:p>
    <w:p w14:paraId="52C7F11F" w14:textId="03872D55"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w:t>
      </w:r>
      <w:r w:rsidR="00214C93">
        <w:t xml:space="preserve"> and</w:t>
      </w:r>
      <w:r w:rsidRPr="001B7C50">
        <w:t xml:space="preserve">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375" w:name="_CRFigure8_2_2_31"/>
      <w:r w:rsidRPr="001B7C50">
        <w:t xml:space="preserve">Figure </w:t>
      </w:r>
      <w:bookmarkEnd w:id="6375"/>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376" w:name="_CR8_2_3"/>
      <w:bookmarkStart w:id="6377" w:name="_Toc20150284"/>
      <w:bookmarkStart w:id="6378" w:name="_Toc27847092"/>
      <w:bookmarkStart w:id="6379" w:name="_Toc36188225"/>
      <w:bookmarkStart w:id="6380" w:name="_Toc45184139"/>
      <w:bookmarkStart w:id="6381" w:name="_Toc47342981"/>
      <w:bookmarkStart w:id="6382" w:name="_Toc51769683"/>
      <w:bookmarkStart w:id="6383" w:name="_Toc185601542"/>
      <w:bookmarkEnd w:id="6376"/>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377"/>
      <w:bookmarkEnd w:id="6378"/>
      <w:bookmarkEnd w:id="6379"/>
      <w:bookmarkEnd w:id="6380"/>
      <w:bookmarkEnd w:id="6381"/>
      <w:bookmarkEnd w:id="6382"/>
      <w:bookmarkEnd w:id="6383"/>
    </w:p>
    <w:p w14:paraId="60773B3E" w14:textId="77777777" w:rsidR="00D40151" w:rsidRPr="001B7C50" w:rsidRDefault="00D40151" w:rsidP="00D40151">
      <w:pPr>
        <w:pStyle w:val="Heading4"/>
      </w:pPr>
      <w:bookmarkStart w:id="6384" w:name="_CR8_2_3_1"/>
      <w:bookmarkStart w:id="6385" w:name="_Toc20150285"/>
      <w:bookmarkStart w:id="6386" w:name="_Toc27847093"/>
      <w:bookmarkStart w:id="6387" w:name="_Toc36188226"/>
      <w:bookmarkStart w:id="6388" w:name="_Toc45184140"/>
      <w:bookmarkStart w:id="6389" w:name="_Toc47342982"/>
      <w:bookmarkStart w:id="6390" w:name="_Toc51769684"/>
      <w:bookmarkStart w:id="6391" w:name="_Toc185601543"/>
      <w:bookmarkEnd w:id="6384"/>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385"/>
      <w:bookmarkEnd w:id="6386"/>
      <w:bookmarkEnd w:id="6387"/>
      <w:bookmarkEnd w:id="6388"/>
      <w:bookmarkEnd w:id="6389"/>
      <w:bookmarkEnd w:id="6390"/>
      <w:bookmarkEnd w:id="6391"/>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392" w:name="_CR8_2_3_2"/>
      <w:bookmarkStart w:id="6393" w:name="_Toc20150286"/>
      <w:bookmarkStart w:id="6394" w:name="_Toc27847094"/>
      <w:bookmarkStart w:id="6395" w:name="_Toc36188227"/>
      <w:bookmarkStart w:id="6396" w:name="_Toc45184141"/>
      <w:bookmarkStart w:id="6397" w:name="_Toc47342983"/>
      <w:bookmarkStart w:id="6398" w:name="_Toc51769685"/>
      <w:bookmarkStart w:id="6399" w:name="_Toc185601544"/>
      <w:bookmarkEnd w:id="6392"/>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393"/>
      <w:bookmarkEnd w:id="6394"/>
      <w:bookmarkEnd w:id="6395"/>
      <w:bookmarkEnd w:id="6396"/>
      <w:bookmarkEnd w:id="6397"/>
      <w:bookmarkEnd w:id="6398"/>
      <w:bookmarkEnd w:id="6399"/>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400" w:name="_CR8_2_4"/>
      <w:bookmarkStart w:id="6401" w:name="_Toc20150287"/>
      <w:bookmarkStart w:id="6402" w:name="_Toc27847095"/>
      <w:bookmarkStart w:id="6403" w:name="_Toc36188228"/>
      <w:bookmarkStart w:id="6404" w:name="_Toc45184142"/>
      <w:bookmarkStart w:id="6405" w:name="_Toc47342984"/>
      <w:bookmarkStart w:id="6406" w:name="_Toc51769686"/>
      <w:bookmarkStart w:id="6407" w:name="_Toc185601545"/>
      <w:bookmarkEnd w:id="6400"/>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401"/>
      <w:bookmarkEnd w:id="6402"/>
      <w:bookmarkEnd w:id="6403"/>
      <w:bookmarkEnd w:id="6404"/>
      <w:bookmarkEnd w:id="6405"/>
      <w:bookmarkEnd w:id="6406"/>
      <w:bookmarkEnd w:id="6407"/>
    </w:p>
    <w:p w14:paraId="058EF4C2" w14:textId="77777777" w:rsidR="00D40151" w:rsidRPr="001B7C50" w:rsidRDefault="00D40151" w:rsidP="00D40151">
      <w:pPr>
        <w:pStyle w:val="TH"/>
      </w:pPr>
      <w:r w:rsidRPr="001B7C50">
        <w:object w:dxaOrig="7809" w:dyaOrig="2761" w14:anchorId="1FDB8E27">
          <v:shape id="_x0000_i1141" type="#_x0000_t75" style="width:5in;height:130.25pt" o:ole="">
            <v:imagedata r:id="rId241" o:title=""/>
          </v:shape>
          <o:OLEObject Type="Embed" ProgID="Visio.Drawing.11" ShapeID="_x0000_i1141" DrawAspect="Content" ObjectID="_1796214451" r:id="rId242"/>
        </w:object>
      </w:r>
    </w:p>
    <w:p w14:paraId="58506215" w14:textId="77777777" w:rsidR="00D40151" w:rsidRPr="001B7C50" w:rsidRDefault="00D40151" w:rsidP="00D40151">
      <w:pPr>
        <w:pStyle w:val="TF"/>
        <w:rPr>
          <w:noProof/>
          <w:lang w:eastAsia="zh-CN"/>
        </w:rPr>
      </w:pPr>
      <w:bookmarkStart w:id="6408" w:name="_CRFigure8_2_41"/>
      <w:r w:rsidRPr="001B7C50">
        <w:t>Figure </w:t>
      </w:r>
      <w:bookmarkEnd w:id="6408"/>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42" type="#_x0000_t75" style="width:396.3pt;height:136.5pt" o:ole="">
            <v:imagedata r:id="rId243" o:title=""/>
          </v:shape>
          <o:OLEObject Type="Embed" ProgID="Visio.Drawing.11" ShapeID="_x0000_i1142" DrawAspect="Content" ObjectID="_1796214452" r:id="rId244"/>
        </w:object>
      </w:r>
    </w:p>
    <w:p w14:paraId="215B72EF" w14:textId="77777777" w:rsidR="00D40151" w:rsidRPr="001B7C50" w:rsidRDefault="00D40151" w:rsidP="00D40151">
      <w:pPr>
        <w:pStyle w:val="TF"/>
        <w:rPr>
          <w:noProof/>
          <w:lang w:eastAsia="zh-CN"/>
        </w:rPr>
      </w:pPr>
      <w:bookmarkStart w:id="6409" w:name="_CRFigure8_2_42"/>
      <w:r w:rsidRPr="001B7C50">
        <w:t>Figure </w:t>
      </w:r>
      <w:bookmarkEnd w:id="6409"/>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43" type="#_x0000_t75" style="width:381.3pt;height:93.9pt" o:ole="">
            <v:imagedata r:id="rId245" o:title=""/>
          </v:shape>
          <o:OLEObject Type="Embed" ProgID="Visio.Drawing.11" ShapeID="_x0000_i1143" DrawAspect="Content" ObjectID="_1796214453" r:id="rId246"/>
        </w:object>
      </w:r>
    </w:p>
    <w:p w14:paraId="7383CAB7" w14:textId="77777777" w:rsidR="00D40151" w:rsidRPr="001B7C50" w:rsidRDefault="00D40151" w:rsidP="00D40151">
      <w:pPr>
        <w:pStyle w:val="TF"/>
        <w:rPr>
          <w:noProof/>
          <w:lang w:eastAsia="zh-CN"/>
        </w:rPr>
      </w:pPr>
      <w:bookmarkStart w:id="6410" w:name="_CRFigure8_2_43"/>
      <w:r w:rsidRPr="001B7C50">
        <w:t>Figure </w:t>
      </w:r>
      <w:bookmarkEnd w:id="6410"/>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411" w:name="_CR8_2_5"/>
      <w:bookmarkStart w:id="6412" w:name="_Toc20150288"/>
      <w:bookmarkStart w:id="6413" w:name="_Toc27847096"/>
      <w:bookmarkStart w:id="6414" w:name="_Toc36188229"/>
      <w:bookmarkStart w:id="6415" w:name="_Toc45184143"/>
      <w:bookmarkStart w:id="6416" w:name="_Toc47342985"/>
      <w:bookmarkStart w:id="6417" w:name="_Toc51769687"/>
      <w:bookmarkStart w:id="6418" w:name="_Toc185601546"/>
      <w:bookmarkEnd w:id="6411"/>
      <w:r w:rsidRPr="001B7C50">
        <w:rPr>
          <w:lang w:eastAsia="zh-CN"/>
        </w:rPr>
        <w:lastRenderedPageBreak/>
        <w:t>8.2.5</w:t>
      </w:r>
      <w:r w:rsidRPr="001B7C50">
        <w:rPr>
          <w:lang w:eastAsia="zh-CN"/>
        </w:rPr>
        <w:tab/>
        <w:t>Control Plane for trusted non-3GPP Access</w:t>
      </w:r>
      <w:bookmarkEnd w:id="6412"/>
      <w:bookmarkEnd w:id="6413"/>
      <w:bookmarkEnd w:id="6414"/>
      <w:bookmarkEnd w:id="6415"/>
      <w:bookmarkEnd w:id="6416"/>
      <w:bookmarkEnd w:id="6417"/>
      <w:bookmarkEnd w:id="6418"/>
    </w:p>
    <w:p w14:paraId="2132CCFE" w14:textId="77777777" w:rsidR="00D40151" w:rsidRPr="001B7C50" w:rsidRDefault="00D40151" w:rsidP="00D40151">
      <w:pPr>
        <w:pStyle w:val="TH"/>
        <w:rPr>
          <w:lang w:eastAsia="zh-CN"/>
        </w:rPr>
      </w:pPr>
      <w:r w:rsidRPr="001B7C50">
        <w:object w:dxaOrig="7809" w:dyaOrig="2372" w14:anchorId="5182A1F3">
          <v:shape id="_x0000_i1144" type="#_x0000_t75" style="width:390.05pt;height:115.85pt" o:ole="">
            <v:imagedata r:id="rId247" o:title=""/>
          </v:shape>
          <o:OLEObject Type="Embed" ProgID="Visio.Drawing.11" ShapeID="_x0000_i1144" DrawAspect="Content" ObjectID="_1796214454" r:id="rId248"/>
        </w:object>
      </w:r>
    </w:p>
    <w:p w14:paraId="34EF01D8" w14:textId="77777777" w:rsidR="00D40151" w:rsidRPr="001B7C50" w:rsidRDefault="00D40151" w:rsidP="00D40151">
      <w:pPr>
        <w:pStyle w:val="TF"/>
        <w:rPr>
          <w:lang w:eastAsia="zh-CN"/>
        </w:rPr>
      </w:pPr>
      <w:bookmarkStart w:id="6419" w:name="_CRFigure8_2_51"/>
      <w:r w:rsidRPr="001B7C50">
        <w:rPr>
          <w:lang w:eastAsia="zh-CN"/>
        </w:rPr>
        <w:t xml:space="preserve">Figure </w:t>
      </w:r>
      <w:bookmarkEnd w:id="6419"/>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5" type="#_x0000_t75" style="width:396.3pt;height:136.5pt" o:ole="">
            <v:imagedata r:id="rId249" o:title=""/>
          </v:shape>
          <o:OLEObject Type="Embed" ProgID="Visio.Drawing.11" ShapeID="_x0000_i1145" DrawAspect="Content" ObjectID="_1796214455" r:id="rId250"/>
        </w:object>
      </w:r>
    </w:p>
    <w:p w14:paraId="6FF92EDF" w14:textId="77777777" w:rsidR="00D40151" w:rsidRPr="001B7C50" w:rsidRDefault="00D40151" w:rsidP="00D40151">
      <w:pPr>
        <w:pStyle w:val="TF"/>
        <w:rPr>
          <w:lang w:eastAsia="zh-CN"/>
        </w:rPr>
      </w:pPr>
      <w:bookmarkStart w:id="6420" w:name="_CRFigure8_2_52"/>
      <w:r w:rsidRPr="001B7C50">
        <w:rPr>
          <w:lang w:eastAsia="zh-CN"/>
        </w:rPr>
        <w:t xml:space="preserve">Figure </w:t>
      </w:r>
      <w:bookmarkEnd w:id="6420"/>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6" type="#_x0000_t75" style="width:388.8pt;height:93.9pt" o:ole="">
            <v:imagedata r:id="rId251" o:title=""/>
          </v:shape>
          <o:OLEObject Type="Embed" ProgID="Visio.Drawing.11" ShapeID="_x0000_i1146" DrawAspect="Content" ObjectID="_1796214456" r:id="rId252"/>
        </w:object>
      </w:r>
    </w:p>
    <w:p w14:paraId="4D15E40E" w14:textId="77777777" w:rsidR="00D40151" w:rsidRPr="001B7C50" w:rsidRDefault="00D40151" w:rsidP="00D40151">
      <w:pPr>
        <w:pStyle w:val="TF"/>
        <w:rPr>
          <w:lang w:eastAsia="zh-CN"/>
        </w:rPr>
      </w:pPr>
      <w:bookmarkStart w:id="6421" w:name="_CRFigure8_2_53"/>
      <w:r w:rsidRPr="001B7C50">
        <w:rPr>
          <w:lang w:eastAsia="zh-CN"/>
        </w:rPr>
        <w:t xml:space="preserve">Figure </w:t>
      </w:r>
      <w:bookmarkEnd w:id="6421"/>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422" w:name="_CR8_2_6"/>
      <w:bookmarkStart w:id="6423" w:name="_Toc20150289"/>
      <w:bookmarkStart w:id="6424" w:name="_Toc27847097"/>
      <w:bookmarkStart w:id="6425" w:name="_Toc36188230"/>
      <w:bookmarkStart w:id="6426" w:name="_Toc45184144"/>
      <w:bookmarkStart w:id="6427" w:name="_Toc47342986"/>
      <w:bookmarkStart w:id="6428" w:name="_Toc51769688"/>
      <w:bookmarkStart w:id="6429" w:name="_Toc185601547"/>
      <w:bookmarkEnd w:id="6422"/>
      <w:r w:rsidRPr="001B7C50">
        <w:rPr>
          <w:lang w:eastAsia="zh-CN"/>
        </w:rPr>
        <w:t>8.2.6</w:t>
      </w:r>
      <w:r w:rsidRPr="001B7C50">
        <w:rPr>
          <w:lang w:eastAsia="zh-CN"/>
        </w:rPr>
        <w:tab/>
        <w:t>Control Plane for W-5GAN Access</w:t>
      </w:r>
      <w:bookmarkEnd w:id="6423"/>
      <w:bookmarkEnd w:id="6424"/>
      <w:bookmarkEnd w:id="6425"/>
      <w:bookmarkEnd w:id="6426"/>
      <w:bookmarkEnd w:id="6427"/>
      <w:bookmarkEnd w:id="6428"/>
      <w:bookmarkEnd w:id="6429"/>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430" w:name="_CR8_2_7"/>
      <w:bookmarkStart w:id="6431" w:name="_Toc185601548"/>
      <w:bookmarkStart w:id="6432" w:name="_Toc20150290"/>
      <w:bookmarkStart w:id="6433" w:name="_Toc27847098"/>
      <w:bookmarkStart w:id="6434" w:name="_Toc36188231"/>
      <w:bookmarkStart w:id="6435" w:name="_Toc45184145"/>
      <w:bookmarkStart w:id="6436" w:name="_Toc47342987"/>
      <w:bookmarkStart w:id="6437" w:name="_Toc51769689"/>
      <w:bookmarkEnd w:id="6430"/>
      <w:r w:rsidRPr="001B7C50">
        <w:rPr>
          <w:lang w:eastAsia="zh-CN"/>
        </w:rPr>
        <w:lastRenderedPageBreak/>
        <w:t>8.2.7</w:t>
      </w:r>
      <w:r w:rsidRPr="001B7C50">
        <w:rPr>
          <w:lang w:eastAsia="zh-CN"/>
        </w:rPr>
        <w:tab/>
        <w:t>Control Plane for Trusted WLAN Access for N5CW Device</w:t>
      </w:r>
      <w:bookmarkEnd w:id="6431"/>
    </w:p>
    <w:p w14:paraId="005F8F59" w14:textId="05EB5518" w:rsidR="00D52D28" w:rsidRPr="001B7C50" w:rsidRDefault="00D52D28" w:rsidP="008546A1">
      <w:pPr>
        <w:pStyle w:val="TH"/>
      </w:pPr>
      <w:r w:rsidRPr="001B7C50">
        <w:object w:dxaOrig="8789" w:dyaOrig="1982" w14:anchorId="1B289EC4">
          <v:shape id="_x0000_i1147" type="#_x0000_t75" style="width:437pt;height:100.8pt" o:ole="">
            <v:imagedata r:id="rId253" o:title=""/>
          </v:shape>
          <o:OLEObject Type="Embed" ProgID="Word.Picture.8" ShapeID="_x0000_i1147" DrawAspect="Content" ObjectID="_1796214457" r:id="rId254"/>
        </w:object>
      </w:r>
    </w:p>
    <w:p w14:paraId="6C07E551" w14:textId="3C886B71" w:rsidR="00D52D28" w:rsidRPr="001B7C50" w:rsidRDefault="00D52D28" w:rsidP="00D52D28">
      <w:pPr>
        <w:pStyle w:val="TF"/>
        <w:rPr>
          <w:lang w:eastAsia="zh-CN"/>
        </w:rPr>
      </w:pPr>
      <w:bookmarkStart w:id="6438" w:name="_CRFigure8_2_71"/>
      <w:r w:rsidRPr="001B7C50">
        <w:rPr>
          <w:lang w:eastAsia="zh-CN"/>
        </w:rPr>
        <w:t xml:space="preserve">Figure </w:t>
      </w:r>
      <w:bookmarkEnd w:id="6438"/>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439" w:name="_CR8_3"/>
      <w:bookmarkStart w:id="6440" w:name="_Toc185601549"/>
      <w:bookmarkEnd w:id="6439"/>
      <w:r w:rsidRPr="001B7C50">
        <w:t>8.3</w:t>
      </w:r>
      <w:r w:rsidRPr="001B7C50">
        <w:tab/>
        <w:t>User Plane Protocol Stacks</w:t>
      </w:r>
      <w:bookmarkEnd w:id="6432"/>
      <w:bookmarkEnd w:id="6433"/>
      <w:bookmarkEnd w:id="6434"/>
      <w:bookmarkEnd w:id="6435"/>
      <w:bookmarkEnd w:id="6436"/>
      <w:bookmarkEnd w:id="6437"/>
      <w:bookmarkEnd w:id="6440"/>
    </w:p>
    <w:p w14:paraId="4D43C845" w14:textId="77777777" w:rsidR="00D40151" w:rsidRPr="001B7C50" w:rsidRDefault="00D40151" w:rsidP="00D40151">
      <w:pPr>
        <w:pStyle w:val="Heading3"/>
        <w:rPr>
          <w:lang w:eastAsia="zh-CN"/>
        </w:rPr>
      </w:pPr>
      <w:bookmarkStart w:id="6441" w:name="_CR8_3_1"/>
      <w:bookmarkStart w:id="6442" w:name="_Toc20150291"/>
      <w:bookmarkStart w:id="6443" w:name="_Toc27847099"/>
      <w:bookmarkStart w:id="6444" w:name="_Toc36188232"/>
      <w:bookmarkStart w:id="6445" w:name="_Toc45184146"/>
      <w:bookmarkStart w:id="6446" w:name="_Toc47342988"/>
      <w:bookmarkStart w:id="6447" w:name="_Toc51769690"/>
      <w:bookmarkStart w:id="6448" w:name="_Toc185601550"/>
      <w:bookmarkEnd w:id="6441"/>
      <w:r w:rsidRPr="001B7C50">
        <w:rPr>
          <w:lang w:eastAsia="zh-CN"/>
        </w:rPr>
        <w:t>8.3.1</w:t>
      </w:r>
      <w:r w:rsidRPr="001B7C50">
        <w:tab/>
        <w:t>User Plane Protocol Stack for a PDU Session</w:t>
      </w:r>
      <w:bookmarkEnd w:id="6442"/>
      <w:bookmarkEnd w:id="6443"/>
      <w:bookmarkEnd w:id="6444"/>
      <w:bookmarkEnd w:id="6445"/>
      <w:bookmarkEnd w:id="6446"/>
      <w:bookmarkEnd w:id="6447"/>
      <w:bookmarkEnd w:id="6448"/>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8" type="#_x0000_t75" style="width:425.75pt;height:180.3pt" o:ole="">
            <v:imagedata r:id="rId255" o:title=""/>
          </v:shape>
          <o:OLEObject Type="Embed" ProgID="Visio.Drawing.11" ShapeID="_x0000_i1148" DrawAspect="Content" ObjectID="_1796214458" r:id="rId256"/>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449" w:name="_CRFigure8_3_11"/>
      <w:r w:rsidRPr="001B7C50">
        <w:t xml:space="preserve">Figure </w:t>
      </w:r>
      <w:bookmarkEnd w:id="6449"/>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450" w:name="_CR8_3_2"/>
      <w:bookmarkStart w:id="6451" w:name="_Toc20150292"/>
      <w:bookmarkStart w:id="6452" w:name="_Toc27847100"/>
      <w:bookmarkStart w:id="6453" w:name="_Toc36188233"/>
      <w:bookmarkStart w:id="6454" w:name="_Toc45184147"/>
      <w:bookmarkStart w:id="6455" w:name="_Toc47342989"/>
      <w:bookmarkStart w:id="6456" w:name="_Toc51769691"/>
      <w:bookmarkStart w:id="6457" w:name="_Toc185601551"/>
      <w:bookmarkEnd w:id="6450"/>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451"/>
      <w:bookmarkEnd w:id="6452"/>
      <w:bookmarkEnd w:id="6453"/>
      <w:bookmarkEnd w:id="6454"/>
      <w:bookmarkEnd w:id="6455"/>
      <w:bookmarkEnd w:id="6456"/>
      <w:bookmarkEnd w:id="6457"/>
    </w:p>
    <w:bookmarkStart w:id="6458" w:name="_MON_1546339004"/>
    <w:bookmarkStart w:id="6459" w:name="_MON_1546382590"/>
    <w:bookmarkStart w:id="6460" w:name="_MON_1546402358"/>
    <w:bookmarkStart w:id="6461" w:name="_MON_1548689771"/>
    <w:bookmarkEnd w:id="6458"/>
    <w:bookmarkEnd w:id="6459"/>
    <w:bookmarkEnd w:id="6460"/>
    <w:bookmarkEnd w:id="6461"/>
    <w:bookmarkStart w:id="6462" w:name="_MON_1545478660"/>
    <w:bookmarkEnd w:id="6462"/>
    <w:p w14:paraId="73EE6FBB" w14:textId="77777777" w:rsidR="00D40151" w:rsidRPr="001B7C50" w:rsidRDefault="00D40151" w:rsidP="00D40151">
      <w:pPr>
        <w:pStyle w:val="TH"/>
      </w:pPr>
      <w:r w:rsidRPr="001B7C50">
        <w:object w:dxaOrig="9207" w:dyaOrig="3237" w14:anchorId="13B94F3C">
          <v:shape id="_x0000_i1149" type="#_x0000_t75" style="width:460.15pt;height:164.65pt" o:ole="">
            <v:imagedata r:id="rId257" o:title=""/>
          </v:shape>
          <o:OLEObject Type="Embed" ProgID="Visio.Drawing.11" ShapeID="_x0000_i1149" DrawAspect="Content" ObjectID="_1796214459" r:id="rId258"/>
        </w:object>
      </w:r>
    </w:p>
    <w:p w14:paraId="1D415FF5" w14:textId="77777777" w:rsidR="00D40151" w:rsidRPr="001B7C50" w:rsidRDefault="00D40151" w:rsidP="00D40151">
      <w:pPr>
        <w:pStyle w:val="TF"/>
      </w:pPr>
      <w:bookmarkStart w:id="6463" w:name="_CRFigure8_3_21"/>
      <w:r w:rsidRPr="001B7C50">
        <w:t xml:space="preserve">Figure </w:t>
      </w:r>
      <w:bookmarkEnd w:id="6463"/>
      <w:r w:rsidRPr="001B7C50">
        <w:t>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464" w:name="_CR8_3_3"/>
      <w:bookmarkStart w:id="6465" w:name="_Toc20150293"/>
      <w:bookmarkStart w:id="6466" w:name="_Toc27847101"/>
      <w:bookmarkStart w:id="6467" w:name="_Toc36188234"/>
      <w:bookmarkStart w:id="6468" w:name="_Toc45184148"/>
      <w:bookmarkStart w:id="6469" w:name="_Toc47342990"/>
      <w:bookmarkStart w:id="6470" w:name="_Toc51769692"/>
      <w:bookmarkStart w:id="6471" w:name="_Toc185601552"/>
      <w:bookmarkEnd w:id="6464"/>
      <w:r w:rsidRPr="001B7C50">
        <w:rPr>
          <w:lang w:eastAsia="zh-CN"/>
        </w:rPr>
        <w:t>8.3.3</w:t>
      </w:r>
      <w:r w:rsidRPr="001B7C50">
        <w:rPr>
          <w:lang w:eastAsia="zh-CN"/>
        </w:rPr>
        <w:tab/>
        <w:t>User Plane for trusted non-3GPP Access</w:t>
      </w:r>
      <w:bookmarkEnd w:id="6465"/>
      <w:bookmarkEnd w:id="6466"/>
      <w:bookmarkEnd w:id="6467"/>
      <w:bookmarkEnd w:id="6468"/>
      <w:bookmarkEnd w:id="6469"/>
      <w:bookmarkEnd w:id="6470"/>
      <w:bookmarkEnd w:id="6471"/>
    </w:p>
    <w:p w14:paraId="2D361813" w14:textId="77777777" w:rsidR="00D40151" w:rsidRPr="001B7C50" w:rsidRDefault="00D40151" w:rsidP="00D40151">
      <w:pPr>
        <w:pStyle w:val="TH"/>
      </w:pPr>
      <w:r w:rsidRPr="001B7C50">
        <w:object w:dxaOrig="9207" w:dyaOrig="3237" w14:anchorId="4721791A">
          <v:shape id="_x0000_i1150" type="#_x0000_t75" style="width:460.15pt;height:164.65pt" o:ole="">
            <v:imagedata r:id="rId259" o:title=""/>
          </v:shape>
          <o:OLEObject Type="Embed" ProgID="Visio.Drawing.11" ShapeID="_x0000_i1150" DrawAspect="Content" ObjectID="_1796214460" r:id="rId260"/>
        </w:object>
      </w:r>
    </w:p>
    <w:p w14:paraId="0F465949" w14:textId="5AD439D2" w:rsidR="00D40151" w:rsidRPr="001B7C50" w:rsidRDefault="00D40151" w:rsidP="00D40151">
      <w:pPr>
        <w:pStyle w:val="TF"/>
      </w:pPr>
      <w:bookmarkStart w:id="6472" w:name="_CRFigure8_3_31"/>
      <w:r w:rsidRPr="001B7C50">
        <w:t xml:space="preserve">Figure </w:t>
      </w:r>
      <w:bookmarkEnd w:id="6472"/>
      <w:r w:rsidRPr="001B7C50">
        <w:t>8.3.</w:t>
      </w:r>
      <w:r w:rsidR="00CA290C">
        <w:t>3</w:t>
      </w:r>
      <w:r w:rsidRPr="001B7C50">
        <w:t>-1: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473" w:name="_CR8_3_4"/>
      <w:bookmarkStart w:id="6474" w:name="_Toc20150294"/>
      <w:bookmarkStart w:id="6475" w:name="_Toc27847102"/>
      <w:bookmarkStart w:id="6476" w:name="_Toc36188235"/>
      <w:bookmarkStart w:id="6477" w:name="_Toc45184149"/>
      <w:bookmarkStart w:id="6478" w:name="_Toc47342991"/>
      <w:bookmarkStart w:id="6479" w:name="_Toc51769693"/>
      <w:bookmarkStart w:id="6480" w:name="_Toc185601553"/>
      <w:bookmarkEnd w:id="6473"/>
      <w:r w:rsidRPr="001B7C50">
        <w:rPr>
          <w:lang w:eastAsia="zh-CN"/>
        </w:rPr>
        <w:t>8.3.4</w:t>
      </w:r>
      <w:r w:rsidRPr="001B7C50">
        <w:rPr>
          <w:lang w:eastAsia="zh-CN"/>
        </w:rPr>
        <w:tab/>
        <w:t>User Plane for W-5GAN Access</w:t>
      </w:r>
      <w:bookmarkEnd w:id="6474"/>
      <w:bookmarkEnd w:id="6475"/>
      <w:bookmarkEnd w:id="6476"/>
      <w:bookmarkEnd w:id="6477"/>
      <w:bookmarkEnd w:id="6478"/>
      <w:bookmarkEnd w:id="6479"/>
      <w:bookmarkEnd w:id="6480"/>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481" w:name="_CR8_3_5"/>
      <w:bookmarkStart w:id="6482" w:name="_Toc20150295"/>
      <w:bookmarkStart w:id="6483" w:name="_Toc27847103"/>
      <w:bookmarkStart w:id="6484" w:name="_Toc36188236"/>
      <w:bookmarkStart w:id="6485" w:name="_Toc45184150"/>
      <w:bookmarkStart w:id="6486" w:name="_Toc47342992"/>
      <w:bookmarkStart w:id="6487" w:name="_Toc51769694"/>
      <w:bookmarkStart w:id="6488" w:name="_Toc185601554"/>
      <w:bookmarkEnd w:id="6481"/>
      <w:r w:rsidRPr="001B7C50">
        <w:rPr>
          <w:lang w:eastAsia="zh-CN"/>
        </w:rPr>
        <w:t>8.3.5</w:t>
      </w:r>
      <w:r w:rsidRPr="001B7C50">
        <w:rPr>
          <w:lang w:eastAsia="zh-CN"/>
        </w:rPr>
        <w:tab/>
        <w:t>User Plane for N19-based forwarding of a 5G VN group</w:t>
      </w:r>
      <w:bookmarkEnd w:id="6482"/>
      <w:bookmarkEnd w:id="6483"/>
      <w:bookmarkEnd w:id="6484"/>
      <w:bookmarkEnd w:id="6485"/>
      <w:bookmarkEnd w:id="6486"/>
      <w:bookmarkEnd w:id="6487"/>
      <w:bookmarkEnd w:id="6488"/>
    </w:p>
    <w:bookmarkStart w:id="6489" w:name="_MON_1546401238"/>
    <w:bookmarkEnd w:id="6489"/>
    <w:p w14:paraId="3740F0E3" w14:textId="77777777" w:rsidR="00D40151" w:rsidRPr="001B7C50" w:rsidRDefault="00D40151" w:rsidP="00D40151">
      <w:pPr>
        <w:pStyle w:val="TH"/>
        <w:rPr>
          <w:lang w:eastAsia="zh-CN"/>
        </w:rPr>
      </w:pPr>
      <w:r w:rsidRPr="001B7C50">
        <w:object w:dxaOrig="8506" w:dyaOrig="3510" w14:anchorId="6A2FBF26">
          <v:shape id="_x0000_i1151" type="#_x0000_t75" style="width:425.75pt;height:180.3pt" o:ole="">
            <v:imagedata r:id="rId261" o:title=""/>
          </v:shape>
          <o:OLEObject Type="Embed" ProgID="Visio.Drawing.11" ShapeID="_x0000_i1151" DrawAspect="Content" ObjectID="_1796214461" r:id="rId262"/>
        </w:object>
      </w:r>
    </w:p>
    <w:p w14:paraId="51660DC7" w14:textId="77777777" w:rsidR="00D40151" w:rsidRPr="001B7C50" w:rsidRDefault="00D40151" w:rsidP="00D40151">
      <w:pPr>
        <w:pStyle w:val="TF"/>
        <w:rPr>
          <w:lang w:eastAsia="zh-CN"/>
        </w:rPr>
      </w:pPr>
      <w:bookmarkStart w:id="6490" w:name="_CRFigure8_3_51"/>
      <w:r w:rsidRPr="001B7C50">
        <w:rPr>
          <w:lang w:eastAsia="zh-CN"/>
        </w:rPr>
        <w:t xml:space="preserve">Figure </w:t>
      </w:r>
      <w:bookmarkEnd w:id="6490"/>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491" w:name="_CR8_3_6"/>
      <w:bookmarkStart w:id="6492" w:name="_Toc185601555"/>
      <w:bookmarkEnd w:id="6491"/>
      <w:r w:rsidRPr="001B7C50">
        <w:rPr>
          <w:lang w:eastAsia="zh-CN"/>
        </w:rPr>
        <w:t>8.3.6</w:t>
      </w:r>
      <w:r w:rsidRPr="001B7C50">
        <w:rPr>
          <w:lang w:eastAsia="zh-CN"/>
        </w:rPr>
        <w:tab/>
        <w:t>User Plane for Trusted WLAN Access for N5CW Device</w:t>
      </w:r>
      <w:bookmarkEnd w:id="6492"/>
    </w:p>
    <w:p w14:paraId="06D2E562" w14:textId="6FDDC074" w:rsidR="00D52D28" w:rsidRPr="001B7C50" w:rsidRDefault="00D52D28" w:rsidP="008546A1">
      <w:pPr>
        <w:pStyle w:val="TH"/>
      </w:pPr>
      <w:r w:rsidRPr="001B7C50">
        <w:object w:dxaOrig="9072" w:dyaOrig="2549" w14:anchorId="51676678">
          <v:shape id="_x0000_i1152" type="#_x0000_t75" style="width:453.9pt;height:129.6pt" o:ole="">
            <v:imagedata r:id="rId263" o:title=""/>
          </v:shape>
          <o:OLEObject Type="Embed" ProgID="Word.Picture.8" ShapeID="_x0000_i1152" DrawAspect="Content" ObjectID="_1796214462" r:id="rId264"/>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493" w:name="_CRFigure8_2_81"/>
      <w:r w:rsidRPr="001B7C50">
        <w:rPr>
          <w:lang w:eastAsia="zh-CN"/>
        </w:rPr>
        <w:t xml:space="preserve">Figure </w:t>
      </w:r>
      <w:bookmarkEnd w:id="6493"/>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494" w:name="_CRAnnexAinformative"/>
      <w:bookmarkEnd w:id="6494"/>
      <w:r w:rsidRPr="001B7C50">
        <w:br w:type="page"/>
      </w:r>
      <w:bookmarkStart w:id="6495" w:name="_Toc20150296"/>
      <w:bookmarkStart w:id="6496" w:name="_Toc27847104"/>
      <w:bookmarkStart w:id="6497" w:name="_Toc36188237"/>
      <w:bookmarkStart w:id="6498" w:name="_Toc45184151"/>
      <w:bookmarkStart w:id="6499" w:name="_Toc47342993"/>
      <w:bookmarkStart w:id="6500" w:name="_Toc51769695"/>
      <w:bookmarkStart w:id="6501" w:name="_Toc185601556"/>
      <w:r w:rsidRPr="001B7C50">
        <w:lastRenderedPageBreak/>
        <w:t>Annex A (informative):</w:t>
      </w:r>
      <w:r w:rsidRPr="001B7C50">
        <w:br/>
      </w:r>
      <w:r w:rsidRPr="001B7C50">
        <w:rPr>
          <w:lang w:eastAsia="ja-JP"/>
        </w:rPr>
        <w:t>Relationship between Service-Based Interfaces and Reference Points</w:t>
      </w:r>
      <w:bookmarkEnd w:id="6495"/>
      <w:bookmarkEnd w:id="6496"/>
      <w:bookmarkEnd w:id="6497"/>
      <w:bookmarkEnd w:id="6498"/>
      <w:bookmarkEnd w:id="6499"/>
      <w:bookmarkEnd w:id="6500"/>
      <w:bookmarkEnd w:id="6501"/>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502" w:name="_MON_1554128775"/>
    <w:bookmarkEnd w:id="650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53" type="#_x0000_t75" style="width:187.2pt;height:129.6pt" o:ole="">
            <v:imagedata r:id="rId265" o:title=""/>
          </v:shape>
          <o:OLEObject Type="Embed" ProgID="Word.Picture.8" ShapeID="_x0000_i1153" DrawAspect="Content" ObjectID="_1796214463" r:id="rId266"/>
        </w:object>
      </w:r>
    </w:p>
    <w:p w14:paraId="435E8CC8" w14:textId="77777777" w:rsidR="00D40151" w:rsidRPr="001B7C50" w:rsidRDefault="00D40151" w:rsidP="00D40151">
      <w:pPr>
        <w:pStyle w:val="TF"/>
      </w:pPr>
      <w:bookmarkStart w:id="6503" w:name="_CRFigureA1"/>
      <w:r w:rsidRPr="001B7C50">
        <w:t xml:space="preserve">Figure </w:t>
      </w:r>
      <w:bookmarkEnd w:id="6503"/>
      <w:r w:rsidRPr="001B7C50">
        <w:t>A-1: Example show a Reference Point replaced by two Service based Interfaces</w:t>
      </w:r>
    </w:p>
    <w:bookmarkStart w:id="6504" w:name="_MON_1554128953"/>
    <w:bookmarkEnd w:id="6504"/>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4" type="#_x0000_t75" style="width:187.2pt;height:129.6pt" o:ole="">
            <v:imagedata r:id="rId267" o:title=""/>
          </v:shape>
          <o:OLEObject Type="Embed" ProgID="Word.Picture.8" ShapeID="_x0000_i1154" DrawAspect="Content" ObjectID="_1796214464" r:id="rId268"/>
        </w:object>
      </w:r>
    </w:p>
    <w:p w14:paraId="7BDF4AE4" w14:textId="77777777" w:rsidR="00D40151" w:rsidRPr="001B7C50" w:rsidRDefault="00D40151" w:rsidP="00D40151">
      <w:pPr>
        <w:pStyle w:val="TF"/>
      </w:pPr>
      <w:bookmarkStart w:id="6505" w:name="_CRFigureA2"/>
      <w:r w:rsidRPr="001B7C50">
        <w:t xml:space="preserve">Figure </w:t>
      </w:r>
      <w:bookmarkEnd w:id="6505"/>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506" w:name="_MON_1554129120"/>
    <w:bookmarkEnd w:id="6506"/>
    <w:p w14:paraId="4CFBC3DC" w14:textId="77777777" w:rsidR="00D40151" w:rsidRPr="001B7C50" w:rsidRDefault="00D40151" w:rsidP="00D40151">
      <w:pPr>
        <w:pStyle w:val="TH"/>
      </w:pPr>
      <w:r w:rsidRPr="001B7C50">
        <w:object w:dxaOrig="3778" w:dyaOrig="2386" w14:anchorId="1059366E">
          <v:shape id="_x0000_i1155" type="#_x0000_t75" style="width:187.2pt;height:122.7pt" o:ole="">
            <v:imagedata r:id="rId269" o:title=""/>
          </v:shape>
          <o:OLEObject Type="Embed" ProgID="Word.Picture.8" ShapeID="_x0000_i1155" DrawAspect="Content" ObjectID="_1796214465" r:id="rId270"/>
        </w:object>
      </w:r>
    </w:p>
    <w:p w14:paraId="7195B545" w14:textId="77777777" w:rsidR="00D40151" w:rsidRPr="001B7C50" w:rsidRDefault="00D40151" w:rsidP="00D40151">
      <w:pPr>
        <w:pStyle w:val="TF"/>
      </w:pPr>
      <w:bookmarkStart w:id="6507" w:name="_CRFigureA3"/>
      <w:r w:rsidRPr="001B7C50">
        <w:t xml:space="preserve">Figure </w:t>
      </w:r>
      <w:bookmarkEnd w:id="6507"/>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6" type="#_x0000_t75" style="width:267.35pt;height:79.5pt" o:ole="">
            <v:imagedata r:id="rId271" o:title="" cropbottom="22655f" cropright="15878f"/>
          </v:shape>
          <o:OLEObject Type="Embed" ProgID="Visio.Drawing.15" ShapeID="_x0000_i1156" DrawAspect="Content" ObjectID="_1796214466" r:id="rId272"/>
        </w:object>
      </w:r>
    </w:p>
    <w:p w14:paraId="5D761124" w14:textId="77777777" w:rsidR="00D40151" w:rsidRPr="001B7C50" w:rsidRDefault="00D40151" w:rsidP="00D40151">
      <w:pPr>
        <w:pStyle w:val="TF"/>
      </w:pPr>
      <w:bookmarkStart w:id="6508" w:name="_CRFigureA4"/>
      <w:r w:rsidRPr="001B7C50">
        <w:t xml:space="preserve">Figure </w:t>
      </w:r>
      <w:bookmarkEnd w:id="6508"/>
      <w:r w:rsidRPr="001B7C50">
        <w:t>A-4: One or more Services exposed by one Network Function</w:t>
      </w:r>
    </w:p>
    <w:p w14:paraId="157C736A" w14:textId="77777777" w:rsidR="00D40151" w:rsidRPr="001B7C50" w:rsidRDefault="00D40151" w:rsidP="00D40151">
      <w:pPr>
        <w:pStyle w:val="Heading8"/>
      </w:pPr>
      <w:bookmarkStart w:id="6509" w:name="_CRAnnexBnormative"/>
      <w:bookmarkEnd w:id="6509"/>
      <w:r w:rsidRPr="001B7C50">
        <w:br w:type="page"/>
      </w:r>
      <w:bookmarkStart w:id="6510" w:name="_Toc20150297"/>
      <w:bookmarkStart w:id="6511" w:name="_Toc27847105"/>
      <w:bookmarkStart w:id="6512" w:name="_Toc36188238"/>
      <w:bookmarkStart w:id="6513" w:name="_Toc45184152"/>
      <w:bookmarkStart w:id="6514" w:name="_Toc47342994"/>
      <w:bookmarkStart w:id="6515" w:name="_Toc51769696"/>
      <w:bookmarkStart w:id="6516" w:name="_Toc185601557"/>
      <w:r w:rsidRPr="001B7C50">
        <w:lastRenderedPageBreak/>
        <w:t>Annex B (normative):</w:t>
      </w:r>
      <w:r w:rsidRPr="001B7C50">
        <w:br/>
        <w:t>Mapping between temporary identities</w:t>
      </w:r>
      <w:bookmarkEnd w:id="6510"/>
      <w:bookmarkEnd w:id="6511"/>
      <w:bookmarkEnd w:id="6512"/>
      <w:bookmarkEnd w:id="6513"/>
      <w:bookmarkEnd w:id="6514"/>
      <w:bookmarkEnd w:id="6515"/>
      <w:bookmarkEnd w:id="6516"/>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517" w:name="_CRAnnexCinformative"/>
      <w:bookmarkEnd w:id="6517"/>
      <w:r w:rsidRPr="001B7C50">
        <w:br w:type="page"/>
      </w:r>
      <w:bookmarkStart w:id="6518" w:name="_Toc20150298"/>
      <w:bookmarkStart w:id="6519" w:name="_Toc27847106"/>
      <w:bookmarkStart w:id="6520" w:name="_Toc36188239"/>
      <w:bookmarkStart w:id="6521" w:name="_Toc45184153"/>
      <w:bookmarkStart w:id="6522" w:name="_Toc47342995"/>
      <w:bookmarkStart w:id="6523" w:name="_Toc51769697"/>
      <w:bookmarkStart w:id="6524" w:name="_Toc185601558"/>
      <w:r w:rsidRPr="001B7C50">
        <w:lastRenderedPageBreak/>
        <w:t>Annex C (informative):</w:t>
      </w:r>
      <w:r w:rsidRPr="001B7C50">
        <w:br/>
        <w:t>Guidelines and Principles for Compute-Storage Separation</w:t>
      </w:r>
      <w:bookmarkEnd w:id="6518"/>
      <w:bookmarkEnd w:id="6519"/>
      <w:bookmarkEnd w:id="6520"/>
      <w:bookmarkEnd w:id="6521"/>
      <w:bookmarkEnd w:id="6522"/>
      <w:bookmarkEnd w:id="6523"/>
      <w:bookmarkEnd w:id="6524"/>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bookmarkStart w:id="6525" w:name="_CRAnnexDinformative"/>
      <w:bookmarkEnd w:id="6525"/>
      <w:r w:rsidRPr="001B7C50">
        <w:br w:type="page"/>
      </w:r>
      <w:bookmarkStart w:id="6526" w:name="_Toc20150299"/>
      <w:bookmarkStart w:id="6527" w:name="_Toc27847107"/>
      <w:bookmarkStart w:id="6528" w:name="_Toc36188240"/>
      <w:bookmarkStart w:id="6529" w:name="_Toc45184154"/>
      <w:bookmarkStart w:id="6530" w:name="_Toc47342996"/>
      <w:bookmarkStart w:id="6531" w:name="_Toc51769698"/>
      <w:bookmarkStart w:id="6532" w:name="_Toc185601559"/>
      <w:r w:rsidRPr="001B7C50">
        <w:lastRenderedPageBreak/>
        <w:t>Annex D (informative):</w:t>
      </w:r>
      <w:r w:rsidRPr="001B7C50">
        <w:br/>
        <w:t>5GS support for Non-Public Network deployment options</w:t>
      </w:r>
      <w:bookmarkEnd w:id="6526"/>
      <w:bookmarkEnd w:id="6527"/>
      <w:bookmarkEnd w:id="6528"/>
      <w:bookmarkEnd w:id="6529"/>
      <w:bookmarkEnd w:id="6530"/>
      <w:bookmarkEnd w:id="6531"/>
      <w:bookmarkEnd w:id="6532"/>
    </w:p>
    <w:p w14:paraId="33124F7C" w14:textId="77777777" w:rsidR="00D40151" w:rsidRPr="001B7C50" w:rsidRDefault="00D40151" w:rsidP="00D40151">
      <w:pPr>
        <w:pStyle w:val="Heading1"/>
      </w:pPr>
      <w:bookmarkStart w:id="6533" w:name="_CRD_1"/>
      <w:bookmarkStart w:id="6534" w:name="_Toc20150300"/>
      <w:bookmarkStart w:id="6535" w:name="_Toc27847108"/>
      <w:bookmarkStart w:id="6536" w:name="_Toc36188241"/>
      <w:bookmarkStart w:id="6537" w:name="_Toc45184155"/>
      <w:bookmarkStart w:id="6538" w:name="_Toc47342997"/>
      <w:bookmarkStart w:id="6539" w:name="_Toc51769699"/>
      <w:bookmarkStart w:id="6540" w:name="_Toc185601560"/>
      <w:bookmarkEnd w:id="6533"/>
      <w:r w:rsidRPr="001B7C50">
        <w:t>D.1</w:t>
      </w:r>
      <w:r w:rsidRPr="001B7C50">
        <w:tab/>
        <w:t>Introduction</w:t>
      </w:r>
      <w:bookmarkEnd w:id="6534"/>
      <w:bookmarkEnd w:id="6535"/>
      <w:bookmarkEnd w:id="6536"/>
      <w:bookmarkEnd w:id="6537"/>
      <w:bookmarkEnd w:id="6538"/>
      <w:bookmarkEnd w:id="6539"/>
      <w:bookmarkEnd w:id="6540"/>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541" w:name="_Toc20150301"/>
      <w:bookmarkStart w:id="6542" w:name="_Toc27847109"/>
      <w:bookmarkStart w:id="6543" w:name="_Toc36188242"/>
      <w:bookmarkStart w:id="6544" w:name="_Toc45184156"/>
      <w:bookmarkStart w:id="6545" w:name="_Toc47342998"/>
      <w:bookmarkStart w:id="6546"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547" w:name="_CRD_2"/>
      <w:bookmarkStart w:id="6548" w:name="_Toc185601561"/>
      <w:bookmarkEnd w:id="6547"/>
      <w:r w:rsidRPr="001B7C50">
        <w:t>D.2</w:t>
      </w:r>
      <w:r w:rsidRPr="001B7C50">
        <w:tab/>
        <w:t>Support of Non-Public Network as a network slice of a PLMN</w:t>
      </w:r>
      <w:bookmarkEnd w:id="6541"/>
      <w:bookmarkEnd w:id="6542"/>
      <w:bookmarkEnd w:id="6543"/>
      <w:bookmarkEnd w:id="6544"/>
      <w:bookmarkEnd w:id="6545"/>
      <w:bookmarkEnd w:id="6546"/>
      <w:bookmarkEnd w:id="6548"/>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549"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550" w:name="_CRD_3"/>
      <w:bookmarkStart w:id="6551" w:name="_Toc27847110"/>
      <w:bookmarkStart w:id="6552" w:name="_Toc36188243"/>
      <w:bookmarkStart w:id="6553" w:name="_Toc45184157"/>
      <w:bookmarkStart w:id="6554" w:name="_Toc47342999"/>
      <w:bookmarkStart w:id="6555" w:name="_Toc51769701"/>
      <w:bookmarkStart w:id="6556" w:name="_Toc185601562"/>
      <w:bookmarkEnd w:id="6550"/>
      <w:r w:rsidRPr="001B7C50">
        <w:t>D.3</w:t>
      </w:r>
      <w:r w:rsidRPr="001B7C50">
        <w:tab/>
        <w:t>Support for access to PLMN services via Stand-alone Non-Public Network and access to Stand-alone Non Public Network services via PLMN</w:t>
      </w:r>
      <w:bookmarkEnd w:id="6549"/>
      <w:bookmarkEnd w:id="6551"/>
      <w:bookmarkEnd w:id="6552"/>
      <w:bookmarkEnd w:id="6553"/>
      <w:bookmarkEnd w:id="6554"/>
      <w:bookmarkEnd w:id="6555"/>
      <w:bookmarkEnd w:id="6556"/>
    </w:p>
    <w:p w14:paraId="3239B355" w14:textId="32D39D1E" w:rsidR="00704A9E" w:rsidRPr="001B7C50" w:rsidRDefault="00704A9E" w:rsidP="008A60FE">
      <w:pPr>
        <w:pStyle w:val="TH"/>
      </w:pPr>
      <w:r w:rsidRPr="001B7C50">
        <w:object w:dxaOrig="9646" w:dyaOrig="4739" w14:anchorId="3AADA257">
          <v:shape id="_x0000_i1157" type="#_x0000_t75" style="width:482.1pt;height:236.65pt" o:ole="">
            <v:imagedata r:id="rId273" o:title=""/>
          </v:shape>
          <o:OLEObject Type="Embed" ProgID="Word.Picture.8" ShapeID="_x0000_i1157" DrawAspect="Content" ObjectID="_1796214467" r:id="rId274"/>
        </w:object>
      </w:r>
    </w:p>
    <w:p w14:paraId="1833FEC8" w14:textId="56135143" w:rsidR="00D40151" w:rsidRPr="001B7C50" w:rsidRDefault="00D40151" w:rsidP="00D40151">
      <w:pPr>
        <w:pStyle w:val="TF"/>
      </w:pPr>
      <w:bookmarkStart w:id="6557" w:name="_CRFigureD_31"/>
      <w:r w:rsidRPr="001B7C50">
        <w:t xml:space="preserve">Figure </w:t>
      </w:r>
      <w:bookmarkEnd w:id="6557"/>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8" type="#_x0000_t75" style="width:482.7pt;height:245.45pt" o:ole="">
            <v:imagedata r:id="rId275" o:title=""/>
          </v:shape>
          <o:OLEObject Type="Embed" ProgID="Word.Picture.8" ShapeID="_x0000_i1158" DrawAspect="Content" ObjectID="_1796214468" r:id="rId276"/>
        </w:object>
      </w:r>
    </w:p>
    <w:p w14:paraId="7B19D80F" w14:textId="77777777" w:rsidR="00D40151" w:rsidRPr="001B7C50" w:rsidRDefault="00D40151" w:rsidP="00D40151">
      <w:pPr>
        <w:pStyle w:val="TF"/>
      </w:pPr>
      <w:bookmarkStart w:id="6558" w:name="_CRFigureD_32"/>
      <w:r w:rsidRPr="001B7C50">
        <w:t xml:space="preserve">Figure </w:t>
      </w:r>
      <w:bookmarkEnd w:id="6558"/>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559" w:name="_Toc20150303"/>
      <w:bookmarkStart w:id="6560" w:name="_Toc27847111"/>
      <w:bookmarkStart w:id="6561" w:name="_Toc36188244"/>
      <w:bookmarkStart w:id="6562" w:name="_Toc45184158"/>
      <w:bookmarkStart w:id="6563" w:name="_Toc47343000"/>
      <w:bookmarkStart w:id="656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565" w:name="_CRD_4"/>
      <w:bookmarkStart w:id="6566" w:name="_Toc185601563"/>
      <w:bookmarkEnd w:id="6565"/>
      <w:r w:rsidRPr="001B7C50">
        <w:t>D.4</w:t>
      </w:r>
      <w:r w:rsidRPr="001B7C50">
        <w:tab/>
        <w:t>Support for UE capable of simultaneously connecting to an SNPN and a PLMN</w:t>
      </w:r>
      <w:bookmarkEnd w:id="6559"/>
      <w:bookmarkEnd w:id="6560"/>
      <w:bookmarkEnd w:id="6561"/>
      <w:bookmarkEnd w:id="6562"/>
      <w:bookmarkEnd w:id="6563"/>
      <w:bookmarkEnd w:id="6564"/>
      <w:bookmarkEnd w:id="6566"/>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567" w:name="_CRD_5"/>
      <w:bookmarkStart w:id="6568" w:name="_Toc185601564"/>
      <w:bookmarkEnd w:id="6567"/>
      <w:r w:rsidRPr="001B7C50">
        <w:t>D.5</w:t>
      </w:r>
      <w:r w:rsidRPr="001B7C50">
        <w:tab/>
        <w:t>Support for keeping UE in CM-CONNECTED state in overlay network when accessing services via NWu</w:t>
      </w:r>
      <w:bookmarkEnd w:id="6568"/>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569" w:name="_CRD_6"/>
      <w:bookmarkStart w:id="6570" w:name="_Toc185601565"/>
      <w:bookmarkEnd w:id="6569"/>
      <w:r w:rsidRPr="001B7C50">
        <w:t>D.6</w:t>
      </w:r>
      <w:r w:rsidRPr="001B7C50">
        <w:tab/>
        <w:t>Support for session/service continuity between SNPN and PLMN when using N3IWF</w:t>
      </w:r>
      <w:bookmarkEnd w:id="6570"/>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9" type="#_x0000_t75" style="width:482.1pt;height:310.55pt" o:ole="">
            <v:imagedata r:id="rId277" o:title=""/>
          </v:shape>
          <o:OLEObject Type="Embed" ProgID="Visio.Drawing.15" ShapeID="_x0000_i1159" DrawAspect="Content" ObjectID="_1796214469" r:id="rId278"/>
        </w:object>
      </w:r>
    </w:p>
    <w:p w14:paraId="3AF6E51B" w14:textId="1D24A4B3" w:rsidR="00967FB9" w:rsidRPr="001B7C50" w:rsidRDefault="00967FB9" w:rsidP="00323277">
      <w:pPr>
        <w:pStyle w:val="TF"/>
      </w:pPr>
      <w:bookmarkStart w:id="6571" w:name="_CRFigureD_61"/>
      <w:r w:rsidRPr="001B7C50">
        <w:t xml:space="preserve">Figure </w:t>
      </w:r>
      <w:bookmarkEnd w:id="6571"/>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572" w:name="_CRD_7"/>
      <w:bookmarkStart w:id="6573" w:name="_Toc185601566"/>
      <w:bookmarkEnd w:id="6572"/>
      <w:r w:rsidRPr="001B7C50">
        <w:t>D.7</w:t>
      </w:r>
      <w:r w:rsidRPr="001B7C50">
        <w:tab/>
        <w:t>Guidance for underlay network to support QoS differentiation for User Plane IPsec Child SA</w:t>
      </w:r>
      <w:bookmarkEnd w:id="6573"/>
    </w:p>
    <w:p w14:paraId="7F49CCD4" w14:textId="069E12E3" w:rsidR="00BA212C" w:rsidRPr="001B7C50" w:rsidRDefault="00BA212C" w:rsidP="00BA212C">
      <w:pPr>
        <w:pStyle w:val="Heading2"/>
      </w:pPr>
      <w:bookmarkStart w:id="6574" w:name="_CRD_7_1"/>
      <w:bookmarkStart w:id="6575" w:name="_Toc185601567"/>
      <w:bookmarkEnd w:id="6574"/>
      <w:r w:rsidRPr="001B7C50">
        <w:t>D.7.1</w:t>
      </w:r>
      <w:r w:rsidRPr="001B7C50">
        <w:tab/>
        <w:t>Network initiated QoS</w:t>
      </w:r>
      <w:bookmarkEnd w:id="6575"/>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AA36CA8"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00214C93">
        <w:t xml:space="preserve"> and</w:t>
      </w:r>
      <w:r w:rsidRPr="001B7C50">
        <w:t xml:space="preserve">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576" w:name="_CRD_7_2"/>
      <w:bookmarkStart w:id="6577" w:name="_Toc185601568"/>
      <w:bookmarkEnd w:id="6576"/>
      <w:r w:rsidRPr="001B7C50">
        <w:t>D.7.2</w:t>
      </w:r>
      <w:r w:rsidRPr="001B7C50">
        <w:tab/>
        <w:t>UE initiated QoS</w:t>
      </w:r>
      <w:bookmarkEnd w:id="6577"/>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578" w:name="_CRAnnexEinformative"/>
      <w:bookmarkEnd w:id="6578"/>
      <w:r w:rsidRPr="001B7C50">
        <w:br w:type="page"/>
      </w:r>
      <w:bookmarkStart w:id="6579" w:name="_Toc20150304"/>
      <w:bookmarkStart w:id="6580" w:name="_Toc27847112"/>
      <w:bookmarkStart w:id="6581" w:name="_Toc36188245"/>
      <w:bookmarkStart w:id="6582" w:name="_Toc45184159"/>
      <w:bookmarkStart w:id="6583" w:name="_Toc47343001"/>
      <w:bookmarkStart w:id="6584" w:name="_Toc51769703"/>
      <w:bookmarkStart w:id="6585" w:name="_Toc185601569"/>
      <w:r w:rsidRPr="001B7C50">
        <w:lastRenderedPageBreak/>
        <w:t>Annex E (informative):</w:t>
      </w:r>
      <w:r w:rsidRPr="001B7C50">
        <w:br/>
        <w:t>Communication models for NF/NF services interaction</w:t>
      </w:r>
      <w:bookmarkEnd w:id="6579"/>
      <w:bookmarkEnd w:id="6580"/>
      <w:bookmarkEnd w:id="6581"/>
      <w:bookmarkEnd w:id="6582"/>
      <w:bookmarkEnd w:id="6583"/>
      <w:bookmarkEnd w:id="6584"/>
      <w:bookmarkEnd w:id="6585"/>
    </w:p>
    <w:p w14:paraId="06ED4923" w14:textId="77777777" w:rsidR="00D40151" w:rsidRPr="001B7C50" w:rsidRDefault="00D40151" w:rsidP="00D40151">
      <w:pPr>
        <w:pStyle w:val="Heading1"/>
      </w:pPr>
      <w:bookmarkStart w:id="6586" w:name="_CRE_1"/>
      <w:bookmarkStart w:id="6587" w:name="_Toc20150305"/>
      <w:bookmarkStart w:id="6588" w:name="_Toc27847113"/>
      <w:bookmarkStart w:id="6589" w:name="_Toc36188246"/>
      <w:bookmarkStart w:id="6590" w:name="_Toc45184160"/>
      <w:bookmarkStart w:id="6591" w:name="_Toc47343002"/>
      <w:bookmarkStart w:id="6592" w:name="_Toc51769704"/>
      <w:bookmarkStart w:id="6593" w:name="_Toc185601570"/>
      <w:bookmarkEnd w:id="6586"/>
      <w:r w:rsidRPr="001B7C50">
        <w:t>E.1</w:t>
      </w:r>
      <w:r w:rsidRPr="001B7C50">
        <w:tab/>
        <w:t>General</w:t>
      </w:r>
      <w:bookmarkEnd w:id="6587"/>
      <w:bookmarkEnd w:id="6588"/>
      <w:bookmarkEnd w:id="6589"/>
      <w:bookmarkEnd w:id="6590"/>
      <w:bookmarkEnd w:id="6591"/>
      <w:bookmarkEnd w:id="6592"/>
      <w:bookmarkEnd w:id="6593"/>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594" w:name="_CRTableE_11"/>
      <w:r w:rsidRPr="001B7C50">
        <w:t xml:space="preserve">Table </w:t>
      </w:r>
      <w:bookmarkEnd w:id="6594"/>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60" type="#_x0000_t75" style="width:482.1pt;height:274.25pt" o:ole="">
            <v:imagedata r:id="rId279" o:title=""/>
          </v:shape>
          <o:OLEObject Type="Embed" ProgID="Word.Picture.8" ShapeID="_x0000_i1160" DrawAspect="Content" ObjectID="_1796214470" r:id="rId280"/>
        </w:object>
      </w:r>
    </w:p>
    <w:p w14:paraId="790DF0C3" w14:textId="77777777" w:rsidR="00D40151" w:rsidRPr="001B7C50" w:rsidRDefault="00D40151" w:rsidP="00D40151">
      <w:pPr>
        <w:pStyle w:val="TF"/>
      </w:pPr>
      <w:bookmarkStart w:id="6595" w:name="_CRFigureE_11"/>
      <w:r w:rsidRPr="001B7C50">
        <w:t xml:space="preserve">Figure </w:t>
      </w:r>
      <w:bookmarkEnd w:id="6595"/>
      <w:r w:rsidRPr="001B7C50">
        <w:t>E.1-1: Communication models for NF/NF services interaction</w:t>
      </w:r>
    </w:p>
    <w:p w14:paraId="26DA67C5" w14:textId="77777777" w:rsidR="00D40151" w:rsidRPr="001B7C50" w:rsidRDefault="00D40151" w:rsidP="00D40151">
      <w:pPr>
        <w:pStyle w:val="Heading8"/>
      </w:pPr>
      <w:bookmarkStart w:id="6596" w:name="_CRAnnexFinformative"/>
      <w:bookmarkEnd w:id="6596"/>
      <w:r w:rsidRPr="001B7C50">
        <w:br w:type="page"/>
      </w:r>
      <w:bookmarkStart w:id="6597" w:name="_Toc20150306"/>
      <w:bookmarkStart w:id="6598" w:name="_Toc27847114"/>
      <w:bookmarkStart w:id="6599" w:name="_Toc36188247"/>
      <w:bookmarkStart w:id="6600" w:name="_Toc45184161"/>
      <w:bookmarkStart w:id="6601" w:name="_Toc47343003"/>
      <w:bookmarkStart w:id="6602" w:name="_Toc51769705"/>
      <w:bookmarkStart w:id="6603" w:name="_Toc185601571"/>
      <w:r w:rsidRPr="001B7C50">
        <w:lastRenderedPageBreak/>
        <w:t>Annex F (informative):</w:t>
      </w:r>
      <w:r w:rsidRPr="001B7C50">
        <w:br/>
        <w:t>Redundant user plane paths based on multiple UEs per device</w:t>
      </w:r>
      <w:bookmarkEnd w:id="6597"/>
      <w:bookmarkEnd w:id="6598"/>
      <w:bookmarkEnd w:id="6599"/>
      <w:bookmarkEnd w:id="6600"/>
      <w:bookmarkEnd w:id="6601"/>
      <w:bookmarkEnd w:id="6602"/>
      <w:bookmarkEnd w:id="6603"/>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61" type="#_x0000_t75" style="width:259.2pt;height:194.7pt" o:ole="">
            <v:imagedata r:id="rId281" o:title=""/>
          </v:shape>
          <o:OLEObject Type="Embed" ProgID="Word.Picture.8" ShapeID="_x0000_i1161" DrawAspect="Content" ObjectID="_1796214471" r:id="rId282"/>
        </w:object>
      </w:r>
    </w:p>
    <w:p w14:paraId="0A3500FC" w14:textId="77777777" w:rsidR="00D40151" w:rsidRPr="001B7C50" w:rsidRDefault="00D40151" w:rsidP="00D40151">
      <w:pPr>
        <w:pStyle w:val="TF"/>
      </w:pPr>
      <w:bookmarkStart w:id="6604" w:name="_CRFigureF1"/>
      <w:r w:rsidRPr="001B7C50">
        <w:t xml:space="preserve">Figure </w:t>
      </w:r>
      <w:bookmarkEnd w:id="6604"/>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66627794"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214C93">
        <w:t xml:space="preserve"> and</w:t>
      </w:r>
      <w:r w:rsidRPr="001B7C50">
        <w:t xml:space="preserve">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62" type="#_x0000_t75" style="width:258.55pt;height:209.75pt" o:ole="">
            <v:imagedata r:id="rId283" o:title=""/>
          </v:shape>
          <o:OLEObject Type="Embed" ProgID="Word.Picture.8" ShapeID="_x0000_i1162" DrawAspect="Content" ObjectID="_1796214472" r:id="rId284"/>
        </w:object>
      </w:r>
    </w:p>
    <w:p w14:paraId="537C96FE" w14:textId="77777777" w:rsidR="00D40151" w:rsidRPr="001B7C50" w:rsidRDefault="00D40151" w:rsidP="00D40151">
      <w:pPr>
        <w:pStyle w:val="TF"/>
      </w:pPr>
      <w:bookmarkStart w:id="6605" w:name="_CRFigureF2"/>
      <w:r w:rsidRPr="001B7C50">
        <w:t xml:space="preserve">Figure </w:t>
      </w:r>
      <w:bookmarkEnd w:id="6605"/>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606" w:name="_CRAnnexGinformative"/>
      <w:bookmarkEnd w:id="6606"/>
      <w:r w:rsidRPr="001B7C50">
        <w:br w:type="page"/>
      </w:r>
      <w:bookmarkStart w:id="6607" w:name="_Toc20150307"/>
      <w:bookmarkStart w:id="6608" w:name="_Toc27847115"/>
      <w:bookmarkStart w:id="6609" w:name="_Toc36188248"/>
      <w:bookmarkStart w:id="6610" w:name="_Toc45184162"/>
      <w:bookmarkStart w:id="6611" w:name="_Toc47343004"/>
      <w:bookmarkStart w:id="6612" w:name="_Toc51769706"/>
      <w:bookmarkStart w:id="6613" w:name="_Toc185601572"/>
      <w:r w:rsidRPr="001B7C50">
        <w:lastRenderedPageBreak/>
        <w:t>Annex G (informative):</w:t>
      </w:r>
      <w:r w:rsidRPr="001B7C50">
        <w:br/>
      </w:r>
      <w:r w:rsidRPr="001B7C50">
        <w:rPr>
          <w:lang w:eastAsia="ja-JP"/>
        </w:rPr>
        <w:t>SCP Deployment Examples</w:t>
      </w:r>
      <w:bookmarkEnd w:id="6607"/>
      <w:bookmarkEnd w:id="6608"/>
      <w:bookmarkEnd w:id="6609"/>
      <w:bookmarkEnd w:id="6610"/>
      <w:bookmarkEnd w:id="6611"/>
      <w:bookmarkEnd w:id="6612"/>
      <w:bookmarkEnd w:id="6613"/>
    </w:p>
    <w:p w14:paraId="50789E70" w14:textId="77777777" w:rsidR="00D40151" w:rsidRPr="001B7C50" w:rsidRDefault="00D40151" w:rsidP="00D40151">
      <w:pPr>
        <w:pStyle w:val="Heading1"/>
        <w:rPr>
          <w:lang w:eastAsia="ja-JP"/>
        </w:rPr>
      </w:pPr>
      <w:bookmarkStart w:id="6614" w:name="_CRG_1"/>
      <w:bookmarkStart w:id="6615" w:name="_Toc20150308"/>
      <w:bookmarkStart w:id="6616" w:name="_Toc27847116"/>
      <w:bookmarkStart w:id="6617" w:name="_Toc36188249"/>
      <w:bookmarkStart w:id="6618" w:name="_Toc45184163"/>
      <w:bookmarkStart w:id="6619" w:name="_Toc47343005"/>
      <w:bookmarkStart w:id="6620" w:name="_Toc51769707"/>
      <w:bookmarkStart w:id="6621" w:name="_Toc185601573"/>
      <w:bookmarkStart w:id="6622" w:name="_Ref7702887"/>
      <w:bookmarkEnd w:id="6614"/>
      <w:r w:rsidRPr="001B7C50">
        <w:rPr>
          <w:lang w:eastAsia="ja-JP"/>
        </w:rPr>
        <w:t>G.1</w:t>
      </w:r>
      <w:r w:rsidRPr="001B7C50">
        <w:rPr>
          <w:lang w:eastAsia="ja-JP"/>
        </w:rPr>
        <w:tab/>
        <w:t>General</w:t>
      </w:r>
      <w:bookmarkEnd w:id="6615"/>
      <w:bookmarkEnd w:id="6616"/>
      <w:bookmarkEnd w:id="6617"/>
      <w:bookmarkEnd w:id="6618"/>
      <w:bookmarkEnd w:id="6619"/>
      <w:bookmarkEnd w:id="6620"/>
      <w:bookmarkEnd w:id="6621"/>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623" w:name="_CRG_2"/>
      <w:bookmarkStart w:id="6624" w:name="_Toc20150309"/>
      <w:bookmarkStart w:id="6625" w:name="_Toc27847117"/>
      <w:bookmarkStart w:id="6626" w:name="_Toc36188250"/>
      <w:bookmarkStart w:id="6627" w:name="_Toc45184164"/>
      <w:bookmarkStart w:id="6628" w:name="_Toc47343006"/>
      <w:bookmarkStart w:id="6629" w:name="_Toc51769708"/>
      <w:bookmarkStart w:id="6630" w:name="_Toc185601574"/>
      <w:bookmarkEnd w:id="6623"/>
      <w:r w:rsidRPr="001B7C50">
        <w:rPr>
          <w:lang w:eastAsia="ja-JP"/>
        </w:rPr>
        <w:t>G.2</w:t>
      </w:r>
      <w:r w:rsidRPr="001B7C50">
        <w:rPr>
          <w:lang w:eastAsia="ja-JP"/>
        </w:rPr>
        <w:tab/>
        <w:t>An SCP based on service mesh</w:t>
      </w:r>
      <w:bookmarkEnd w:id="6622"/>
      <w:bookmarkEnd w:id="6624"/>
      <w:bookmarkEnd w:id="6625"/>
      <w:bookmarkEnd w:id="6626"/>
      <w:bookmarkEnd w:id="6627"/>
      <w:bookmarkEnd w:id="6628"/>
      <w:bookmarkEnd w:id="6629"/>
      <w:bookmarkEnd w:id="6630"/>
    </w:p>
    <w:p w14:paraId="4CD06780" w14:textId="77777777" w:rsidR="00D40151" w:rsidRPr="001B7C50" w:rsidRDefault="00D40151" w:rsidP="00D40151">
      <w:pPr>
        <w:pStyle w:val="Heading2"/>
      </w:pPr>
      <w:bookmarkStart w:id="6631" w:name="_CRG_2_1"/>
      <w:bookmarkStart w:id="6632" w:name="_Toc20150310"/>
      <w:bookmarkStart w:id="6633" w:name="_Toc27847118"/>
      <w:bookmarkStart w:id="6634" w:name="_Toc36188251"/>
      <w:bookmarkStart w:id="6635" w:name="_Toc45184165"/>
      <w:bookmarkStart w:id="6636" w:name="_Toc47343007"/>
      <w:bookmarkStart w:id="6637" w:name="_Toc51769709"/>
      <w:bookmarkStart w:id="6638" w:name="_Toc185601575"/>
      <w:bookmarkEnd w:id="6631"/>
      <w:r w:rsidRPr="001B7C50">
        <w:t>G.2.1</w:t>
      </w:r>
      <w:r w:rsidRPr="001B7C50">
        <w:tab/>
        <w:t>Introduction</w:t>
      </w:r>
      <w:bookmarkEnd w:id="6632"/>
      <w:bookmarkEnd w:id="6633"/>
      <w:bookmarkEnd w:id="6634"/>
      <w:bookmarkEnd w:id="6635"/>
      <w:bookmarkEnd w:id="6636"/>
      <w:bookmarkEnd w:id="6637"/>
      <w:bookmarkEnd w:id="663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63" type="#_x0000_t75" style="width:482.7pt;height:137.1pt" o:ole="">
            <v:imagedata r:id="rId285" o:title=""/>
          </v:shape>
          <o:OLEObject Type="Embed" ProgID="Word.Picture.8" ShapeID="_x0000_i1163" DrawAspect="Content" ObjectID="_1796214473" r:id="rId286"/>
        </w:object>
      </w:r>
    </w:p>
    <w:p w14:paraId="0579F796" w14:textId="77777777" w:rsidR="00D40151" w:rsidRPr="001B7C50" w:rsidRDefault="00D40151" w:rsidP="00D40151">
      <w:pPr>
        <w:pStyle w:val="TF"/>
      </w:pPr>
      <w:bookmarkStart w:id="6639" w:name="_CRFigureG_2_11"/>
      <w:r w:rsidRPr="001B7C50">
        <w:t xml:space="preserve">Figure </w:t>
      </w:r>
      <w:bookmarkEnd w:id="6639"/>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4" type="#_x0000_t75" style="width:480.85pt;height:237.9pt" o:ole="">
            <v:imagedata r:id="rId287" o:title=""/>
          </v:shape>
          <o:OLEObject Type="Embed" ProgID="Word.Picture.8" ShapeID="_x0000_i1164" DrawAspect="Content" ObjectID="_1796214474" r:id="rId288"/>
        </w:object>
      </w:r>
    </w:p>
    <w:p w14:paraId="485748E1" w14:textId="77777777" w:rsidR="00D40151" w:rsidRPr="001B7C50" w:rsidRDefault="00D40151" w:rsidP="00D40151">
      <w:pPr>
        <w:pStyle w:val="TF"/>
      </w:pPr>
      <w:bookmarkStart w:id="6640" w:name="_CRFigureG_2_12"/>
      <w:r w:rsidRPr="001B7C50">
        <w:t xml:space="preserve">Figure </w:t>
      </w:r>
      <w:bookmarkEnd w:id="6640"/>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5" type="#_x0000_t75" style="width:338.1pt;height:201.6pt" o:ole="">
            <v:imagedata r:id="rId289" o:title=""/>
          </v:shape>
          <o:OLEObject Type="Embed" ProgID="Word.Picture.8" ShapeID="_x0000_i1165" DrawAspect="Content" ObjectID="_1796214475" r:id="rId290"/>
        </w:object>
      </w:r>
    </w:p>
    <w:p w14:paraId="163D5793" w14:textId="77777777" w:rsidR="00D40151" w:rsidRPr="001B7C50" w:rsidRDefault="00D40151" w:rsidP="00D40151">
      <w:pPr>
        <w:pStyle w:val="TF"/>
      </w:pPr>
      <w:bookmarkStart w:id="6641" w:name="_CRFigureG_2_13"/>
      <w:r w:rsidRPr="001B7C50">
        <w:t xml:space="preserve">Figure </w:t>
      </w:r>
      <w:bookmarkEnd w:id="6641"/>
      <w:r w:rsidRPr="001B7C50">
        <w:t>G.2.1-3: Detail of the NF-SCP boundary</w:t>
      </w:r>
    </w:p>
    <w:p w14:paraId="4A555B0C" w14:textId="77777777" w:rsidR="00D40151" w:rsidRPr="001B7C50" w:rsidRDefault="00D40151" w:rsidP="00D40151">
      <w:pPr>
        <w:pStyle w:val="Heading2"/>
      </w:pPr>
      <w:bookmarkStart w:id="6642" w:name="_CRG_2_2"/>
      <w:bookmarkStart w:id="6643" w:name="_Toc20150311"/>
      <w:bookmarkStart w:id="6644" w:name="_Toc27847119"/>
      <w:bookmarkStart w:id="6645" w:name="_Toc36188252"/>
      <w:bookmarkStart w:id="6646" w:name="_Toc45184166"/>
      <w:bookmarkStart w:id="6647" w:name="_Toc47343008"/>
      <w:bookmarkStart w:id="6648" w:name="_Toc51769710"/>
      <w:bookmarkStart w:id="6649" w:name="_Toc185601576"/>
      <w:bookmarkEnd w:id="6642"/>
      <w:r w:rsidRPr="001B7C50">
        <w:t>G.2.2</w:t>
      </w:r>
      <w:r w:rsidRPr="001B7C50">
        <w:tab/>
        <w:t>Communication across service mesh boundaries</w:t>
      </w:r>
      <w:bookmarkEnd w:id="6643"/>
      <w:bookmarkEnd w:id="6644"/>
      <w:bookmarkEnd w:id="6645"/>
      <w:bookmarkEnd w:id="6646"/>
      <w:bookmarkEnd w:id="6647"/>
      <w:bookmarkEnd w:id="6648"/>
      <w:bookmarkEnd w:id="6649"/>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6" type="#_x0000_t75" style="width:475.2pt;height:151.5pt" o:ole="">
            <v:imagedata r:id="rId291" o:title=""/>
          </v:shape>
          <o:OLEObject Type="Embed" ProgID="Word.Picture.8" ShapeID="_x0000_i1166" DrawAspect="Content" ObjectID="_1796214476" r:id="rId292"/>
        </w:object>
      </w:r>
    </w:p>
    <w:p w14:paraId="5CEBBAD9" w14:textId="77777777" w:rsidR="00D40151" w:rsidRPr="001B7C50" w:rsidRDefault="00D40151" w:rsidP="00D40151">
      <w:pPr>
        <w:pStyle w:val="TF"/>
      </w:pPr>
      <w:bookmarkStart w:id="6650" w:name="_CRFigureG_2_21"/>
      <w:r w:rsidRPr="001B7C50">
        <w:t xml:space="preserve">Figure </w:t>
      </w:r>
      <w:bookmarkEnd w:id="6650"/>
      <w:r w:rsidRPr="001B7C50">
        <w:t>G.2.2-1: Message routing across service mesh boundaries</w:t>
      </w:r>
    </w:p>
    <w:p w14:paraId="5A6C05E0" w14:textId="77777777" w:rsidR="00D40151" w:rsidRPr="001B7C50" w:rsidRDefault="00D40151" w:rsidP="00D40151">
      <w:pPr>
        <w:pStyle w:val="Heading1"/>
        <w:rPr>
          <w:lang w:eastAsia="ja-JP"/>
        </w:rPr>
      </w:pPr>
      <w:bookmarkStart w:id="6651" w:name="_CRG_3"/>
      <w:bookmarkStart w:id="6652" w:name="_Toc20150312"/>
      <w:bookmarkStart w:id="6653" w:name="_Toc27847120"/>
      <w:bookmarkStart w:id="6654" w:name="_Toc36188253"/>
      <w:bookmarkStart w:id="6655" w:name="_Toc45184167"/>
      <w:bookmarkStart w:id="6656" w:name="_Toc47343009"/>
      <w:bookmarkStart w:id="6657" w:name="_Toc51769711"/>
      <w:bookmarkStart w:id="6658" w:name="_Toc185601577"/>
      <w:bookmarkEnd w:id="6651"/>
      <w:r w:rsidRPr="001B7C50">
        <w:rPr>
          <w:lang w:eastAsia="ja-JP"/>
        </w:rPr>
        <w:t>G.3</w:t>
      </w:r>
      <w:r w:rsidRPr="001B7C50">
        <w:rPr>
          <w:lang w:eastAsia="ja-JP"/>
        </w:rPr>
        <w:tab/>
        <w:t>An SCP based on independent deployment units</w:t>
      </w:r>
      <w:bookmarkEnd w:id="6652"/>
      <w:bookmarkEnd w:id="6653"/>
      <w:bookmarkEnd w:id="6654"/>
      <w:bookmarkEnd w:id="6655"/>
      <w:bookmarkEnd w:id="6656"/>
      <w:bookmarkEnd w:id="6657"/>
      <w:bookmarkEnd w:id="6658"/>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7" type="#_x0000_t75" style="width:480.85pt;height:2in" o:ole="">
            <v:imagedata r:id="rId293" o:title=""/>
          </v:shape>
          <o:OLEObject Type="Embed" ProgID="Word.Picture.8" ShapeID="_x0000_i1167" DrawAspect="Content" ObjectID="_1796214477" r:id="rId294"/>
        </w:object>
      </w:r>
    </w:p>
    <w:p w14:paraId="016FF859" w14:textId="77777777" w:rsidR="00D40151" w:rsidRPr="001B7C50" w:rsidRDefault="00D40151" w:rsidP="00D40151">
      <w:pPr>
        <w:pStyle w:val="TF"/>
      </w:pPr>
      <w:bookmarkStart w:id="6659" w:name="_CRFigureG_31"/>
      <w:r w:rsidRPr="001B7C50">
        <w:t xml:space="preserve">Figure </w:t>
      </w:r>
      <w:bookmarkEnd w:id="6659"/>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8" type="#_x0000_t75" style="width:237.9pt;height:137.1pt" o:ole="">
            <v:imagedata r:id="rId295" o:title=""/>
          </v:shape>
          <o:OLEObject Type="Embed" ProgID="Word.Picture.8" ShapeID="_x0000_i1168" DrawAspect="Content" ObjectID="_1796214478" r:id="rId296"/>
        </w:object>
      </w:r>
    </w:p>
    <w:p w14:paraId="721BF4F7" w14:textId="77777777" w:rsidR="00D40151" w:rsidRPr="001B7C50" w:rsidRDefault="00D40151" w:rsidP="00D40151">
      <w:pPr>
        <w:pStyle w:val="TF"/>
      </w:pPr>
      <w:bookmarkStart w:id="6660" w:name="_CRFigureG_32"/>
      <w:r w:rsidRPr="001B7C50">
        <w:t xml:space="preserve">Figure </w:t>
      </w:r>
      <w:bookmarkEnd w:id="6660"/>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661" w:name="_Ref7693676"/>
    <w:bookmarkStart w:id="6662" w:name="_MON_1621022399"/>
    <w:bookmarkEnd w:id="6662"/>
    <w:p w14:paraId="2CB3F24D" w14:textId="77777777" w:rsidR="00D40151" w:rsidRPr="001B7C50" w:rsidRDefault="00D40151" w:rsidP="00D40151">
      <w:pPr>
        <w:pStyle w:val="TH"/>
      </w:pPr>
      <w:r w:rsidRPr="001B7C50">
        <w:object w:dxaOrig="8746" w:dyaOrig="3498" w14:anchorId="12F64E93">
          <v:shape id="_x0000_i1169" type="#_x0000_t75" style="width:437pt;height:172.15pt" o:ole="">
            <v:imagedata r:id="rId297" o:title=""/>
          </v:shape>
          <o:OLEObject Type="Embed" ProgID="Word.Picture.8" ShapeID="_x0000_i1169" DrawAspect="Content" ObjectID="_1796214479" r:id="rId298"/>
        </w:object>
      </w:r>
    </w:p>
    <w:p w14:paraId="0E634174" w14:textId="77777777" w:rsidR="00D40151" w:rsidRPr="001B7C50" w:rsidRDefault="00D40151" w:rsidP="00D40151">
      <w:pPr>
        <w:pStyle w:val="TF"/>
      </w:pPr>
      <w:bookmarkStart w:id="6663" w:name="_CRFigureG_33"/>
      <w:r w:rsidRPr="001B7C50">
        <w:t xml:space="preserve">Figure </w:t>
      </w:r>
      <w:bookmarkEnd w:id="6663"/>
      <w:r w:rsidRPr="001B7C50">
        <w:t>G.</w:t>
      </w:r>
      <w:bookmarkEnd w:id="6661"/>
      <w:r w:rsidRPr="001B7C50">
        <w:t>3-3: Overview of SCP deployment</w:t>
      </w:r>
    </w:p>
    <w:p w14:paraId="10D2AB94" w14:textId="77777777" w:rsidR="00D40151" w:rsidRPr="001B7C50" w:rsidRDefault="00D40151" w:rsidP="00D40151">
      <w:pPr>
        <w:pStyle w:val="Heading1"/>
      </w:pPr>
      <w:bookmarkStart w:id="6664" w:name="_CRG_4"/>
      <w:bookmarkStart w:id="6665" w:name="_Toc20150313"/>
      <w:bookmarkStart w:id="6666" w:name="_Toc27847121"/>
      <w:bookmarkStart w:id="6667" w:name="_Toc36188254"/>
      <w:bookmarkStart w:id="6668" w:name="_Toc45184168"/>
      <w:bookmarkStart w:id="6669" w:name="_Toc47343010"/>
      <w:bookmarkStart w:id="6670" w:name="_Toc51769712"/>
      <w:bookmarkStart w:id="6671" w:name="_Toc185601578"/>
      <w:bookmarkEnd w:id="6664"/>
      <w:r w:rsidRPr="001B7C50">
        <w:t>G.4</w:t>
      </w:r>
      <w:r w:rsidRPr="001B7C50">
        <w:tab/>
        <w:t>An SCP deployment example based on name-based routing</w:t>
      </w:r>
      <w:bookmarkEnd w:id="6665"/>
      <w:bookmarkEnd w:id="6666"/>
      <w:bookmarkEnd w:id="6667"/>
      <w:bookmarkEnd w:id="6668"/>
      <w:bookmarkEnd w:id="6669"/>
      <w:bookmarkEnd w:id="6670"/>
      <w:bookmarkEnd w:id="6671"/>
    </w:p>
    <w:p w14:paraId="7D0CF539" w14:textId="77777777" w:rsidR="00D40151" w:rsidRPr="001B7C50" w:rsidRDefault="00D40151" w:rsidP="00D40151">
      <w:pPr>
        <w:pStyle w:val="Heading2"/>
      </w:pPr>
      <w:bookmarkStart w:id="6672" w:name="_CRG_4_0"/>
      <w:bookmarkStart w:id="6673" w:name="_Toc20150314"/>
      <w:bookmarkStart w:id="6674" w:name="_Toc27847122"/>
      <w:bookmarkStart w:id="6675" w:name="_Toc36188255"/>
      <w:bookmarkStart w:id="6676" w:name="_Toc45184169"/>
      <w:bookmarkStart w:id="6677" w:name="_Toc47343011"/>
      <w:bookmarkStart w:id="6678" w:name="_Toc51769713"/>
      <w:bookmarkStart w:id="6679" w:name="_Toc185601579"/>
      <w:bookmarkEnd w:id="6672"/>
      <w:r w:rsidRPr="001B7C50">
        <w:t>G.4.0</w:t>
      </w:r>
      <w:r w:rsidRPr="001B7C50">
        <w:tab/>
        <w:t>General Information</w:t>
      </w:r>
      <w:bookmarkEnd w:id="6673"/>
      <w:bookmarkEnd w:id="6674"/>
      <w:bookmarkEnd w:id="6675"/>
      <w:bookmarkEnd w:id="6676"/>
      <w:bookmarkEnd w:id="6677"/>
      <w:bookmarkEnd w:id="6678"/>
      <w:bookmarkEnd w:id="6679"/>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70" type="#_x0000_t75" style="width:338.1pt;height:158.4pt" o:ole="">
            <v:imagedata r:id="rId299" o:title=""/>
          </v:shape>
          <o:OLEObject Type="Embed" ProgID="Word.Picture.8" ShapeID="_x0000_i1170" DrawAspect="Content" ObjectID="_1796214480" r:id="rId300"/>
        </w:object>
      </w:r>
    </w:p>
    <w:p w14:paraId="611B2312" w14:textId="77777777" w:rsidR="00D40151" w:rsidRPr="001B7C50" w:rsidRDefault="00D40151" w:rsidP="00D40151">
      <w:pPr>
        <w:pStyle w:val="TF"/>
      </w:pPr>
      <w:bookmarkStart w:id="6680" w:name="_CRFigureG_41"/>
      <w:r w:rsidRPr="001B7C50">
        <w:t xml:space="preserve">Figure </w:t>
      </w:r>
      <w:bookmarkEnd w:id="6680"/>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681" w:name="_CRG_4_1"/>
      <w:bookmarkStart w:id="6682" w:name="_Toc20150315"/>
      <w:bookmarkStart w:id="6683" w:name="_Toc27847123"/>
      <w:bookmarkStart w:id="6684" w:name="_Toc36188256"/>
      <w:bookmarkStart w:id="6685" w:name="_Toc45184170"/>
      <w:bookmarkStart w:id="6686" w:name="_Toc47343012"/>
      <w:bookmarkStart w:id="6687" w:name="_Toc51769714"/>
      <w:bookmarkStart w:id="6688" w:name="_Toc185601580"/>
      <w:bookmarkEnd w:id="6681"/>
      <w:r w:rsidRPr="001B7C50">
        <w:t>G.4.1</w:t>
      </w:r>
      <w:r w:rsidRPr="001B7C50">
        <w:tab/>
        <w:t>Service Registration and Service Discovery</w:t>
      </w:r>
      <w:bookmarkEnd w:id="6682"/>
      <w:bookmarkEnd w:id="6683"/>
      <w:bookmarkEnd w:id="6684"/>
      <w:bookmarkEnd w:id="6685"/>
      <w:bookmarkEnd w:id="6686"/>
      <w:bookmarkEnd w:id="6687"/>
      <w:bookmarkEnd w:id="6688"/>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689" w:name="_MON_1621022574"/>
    <w:bookmarkEnd w:id="6689"/>
    <w:p w14:paraId="4720E678" w14:textId="77777777" w:rsidR="00D40151" w:rsidRPr="001B7C50" w:rsidRDefault="00D40151" w:rsidP="00D40151">
      <w:pPr>
        <w:pStyle w:val="TH"/>
      </w:pPr>
      <w:r w:rsidRPr="001B7C50">
        <w:object w:dxaOrig="5656" w:dyaOrig="4516" w14:anchorId="0DB73E84">
          <v:shape id="_x0000_i1171" type="#_x0000_t75" style="width:281.1pt;height:222.25pt" o:ole="">
            <v:imagedata r:id="rId301" o:title=""/>
          </v:shape>
          <o:OLEObject Type="Embed" ProgID="Word.Picture.8" ShapeID="_x0000_i1171" DrawAspect="Content" ObjectID="_1796214481" r:id="rId302"/>
        </w:object>
      </w:r>
    </w:p>
    <w:p w14:paraId="54365A4B" w14:textId="77777777" w:rsidR="00D40151" w:rsidRPr="001B7C50" w:rsidRDefault="00D40151" w:rsidP="00D40151">
      <w:pPr>
        <w:pStyle w:val="TF"/>
      </w:pPr>
      <w:bookmarkStart w:id="6690" w:name="_CRFigureG_4_11"/>
      <w:r w:rsidRPr="001B7C50">
        <w:t xml:space="preserve">Figure </w:t>
      </w:r>
      <w:bookmarkEnd w:id="6690"/>
      <w:r w:rsidRPr="001B7C50">
        <w:t>G.4.1-1: Registering 5GC Functionalities in the SCP</w:t>
      </w:r>
    </w:p>
    <w:p w14:paraId="4432C63D" w14:textId="77777777" w:rsidR="00D40151" w:rsidRPr="001B7C50" w:rsidRDefault="00D40151" w:rsidP="00D40151">
      <w:pPr>
        <w:pStyle w:val="Heading2"/>
      </w:pPr>
      <w:bookmarkStart w:id="6691" w:name="_CRG_4_2"/>
      <w:bookmarkStart w:id="6692" w:name="_Toc20150316"/>
      <w:bookmarkStart w:id="6693" w:name="_Toc27847124"/>
      <w:bookmarkStart w:id="6694" w:name="_Toc36188257"/>
      <w:bookmarkStart w:id="6695" w:name="_Toc45184171"/>
      <w:bookmarkStart w:id="6696" w:name="_Toc47343013"/>
      <w:bookmarkStart w:id="6697" w:name="_Toc51769715"/>
      <w:bookmarkStart w:id="6698" w:name="_Toc185601581"/>
      <w:bookmarkEnd w:id="6691"/>
      <w:r w:rsidRPr="001B7C50">
        <w:t>G.4.2</w:t>
      </w:r>
      <w:r w:rsidRPr="001B7C50">
        <w:tab/>
        <w:t>Overview of Deployment Scenario</w:t>
      </w:r>
      <w:bookmarkEnd w:id="6692"/>
      <w:bookmarkEnd w:id="6693"/>
      <w:bookmarkEnd w:id="6694"/>
      <w:bookmarkEnd w:id="6695"/>
      <w:bookmarkEnd w:id="6696"/>
      <w:bookmarkEnd w:id="6697"/>
      <w:bookmarkEnd w:id="6698"/>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699" w:name="_MON_1621022611"/>
    <w:bookmarkEnd w:id="6699"/>
    <w:p w14:paraId="771FF54D" w14:textId="77777777" w:rsidR="00D40151" w:rsidRPr="001B7C50" w:rsidRDefault="00D40151" w:rsidP="00D40151">
      <w:pPr>
        <w:pStyle w:val="TH"/>
      </w:pPr>
      <w:r w:rsidRPr="001B7C50">
        <w:object w:dxaOrig="7921" w:dyaOrig="3497" w14:anchorId="49E5F3CB">
          <v:shape id="_x0000_i1172" type="#_x0000_t75" style="width:396.95pt;height:172.8pt" o:ole="">
            <v:imagedata r:id="rId303" o:title=""/>
          </v:shape>
          <o:OLEObject Type="Embed" ProgID="Word.Picture.8" ShapeID="_x0000_i1172" DrawAspect="Content" ObjectID="_1796214482" r:id="rId304"/>
        </w:object>
      </w:r>
    </w:p>
    <w:p w14:paraId="20127167" w14:textId="77777777" w:rsidR="00D40151" w:rsidRPr="001B7C50" w:rsidRDefault="00D40151" w:rsidP="00D40151">
      <w:pPr>
        <w:pStyle w:val="TF"/>
      </w:pPr>
      <w:bookmarkStart w:id="6700" w:name="_CRFigureG_4_21"/>
      <w:r w:rsidRPr="001B7C50">
        <w:t xml:space="preserve">Figure </w:t>
      </w:r>
      <w:bookmarkEnd w:id="6700"/>
      <w:r w:rsidRPr="001B7C50">
        <w:t>G.4.2-1: (NbR-) SCP interconnects multiple deployment clusters with external NRF</w:t>
      </w:r>
    </w:p>
    <w:p w14:paraId="7E953B94" w14:textId="77777777" w:rsidR="00D40151" w:rsidRPr="001B7C50" w:rsidRDefault="00D40151" w:rsidP="00D40151">
      <w:pPr>
        <w:pStyle w:val="Heading2"/>
      </w:pPr>
      <w:bookmarkStart w:id="6701" w:name="_CRG_4_3"/>
      <w:bookmarkStart w:id="6702" w:name="_Toc20150317"/>
      <w:bookmarkStart w:id="6703" w:name="_Toc27847125"/>
      <w:bookmarkStart w:id="6704" w:name="_Toc36188258"/>
      <w:bookmarkStart w:id="6705" w:name="_Toc45184172"/>
      <w:bookmarkStart w:id="6706" w:name="_Toc47343014"/>
      <w:bookmarkStart w:id="6707" w:name="_Toc51769716"/>
      <w:bookmarkStart w:id="6708" w:name="_Toc185601582"/>
      <w:bookmarkEnd w:id="6701"/>
      <w:r w:rsidRPr="001B7C50">
        <w:t>G.4.3</w:t>
      </w:r>
      <w:r w:rsidRPr="001B7C50">
        <w:tab/>
        <w:t>References</w:t>
      </w:r>
      <w:bookmarkEnd w:id="6702"/>
      <w:bookmarkEnd w:id="6703"/>
      <w:bookmarkEnd w:id="6704"/>
      <w:bookmarkEnd w:id="6705"/>
      <w:bookmarkEnd w:id="6706"/>
      <w:bookmarkEnd w:id="6707"/>
      <w:bookmarkEnd w:id="6708"/>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709" w:name="_CRAnnexHnormative"/>
      <w:bookmarkEnd w:id="6709"/>
      <w:r w:rsidRPr="001B7C50">
        <w:br w:type="page"/>
      </w:r>
      <w:bookmarkStart w:id="6710" w:name="_Toc20150318"/>
      <w:bookmarkStart w:id="6711" w:name="_Toc27847126"/>
      <w:bookmarkStart w:id="6712" w:name="_Toc36188259"/>
      <w:bookmarkStart w:id="6713" w:name="_Toc45184173"/>
      <w:bookmarkStart w:id="6714" w:name="_Toc47343015"/>
      <w:bookmarkStart w:id="6715" w:name="_Toc51769717"/>
      <w:bookmarkStart w:id="6716" w:name="_Toc185601583"/>
      <w:r w:rsidRPr="001B7C50">
        <w:lastRenderedPageBreak/>
        <w:t>Annex H (normative):</w:t>
      </w:r>
      <w:r w:rsidRPr="001B7C50">
        <w:br/>
      </w:r>
      <w:bookmarkEnd w:id="6710"/>
      <w:r w:rsidR="006D2D57" w:rsidRPr="001B7C50">
        <w:t xml:space="preserve">PTP </w:t>
      </w:r>
      <w:r w:rsidRPr="001B7C50">
        <w:t>usage guidelines</w:t>
      </w:r>
      <w:bookmarkEnd w:id="6711"/>
      <w:bookmarkEnd w:id="6712"/>
      <w:bookmarkEnd w:id="6713"/>
      <w:bookmarkEnd w:id="6714"/>
      <w:bookmarkEnd w:id="6715"/>
      <w:bookmarkEnd w:id="6716"/>
    </w:p>
    <w:p w14:paraId="14C7B273" w14:textId="77777777" w:rsidR="00D40151" w:rsidRPr="001B7C50" w:rsidRDefault="00D40151" w:rsidP="00D40151">
      <w:pPr>
        <w:pStyle w:val="Heading1"/>
      </w:pPr>
      <w:bookmarkStart w:id="6717" w:name="_CRH_1"/>
      <w:bookmarkStart w:id="6718" w:name="_Toc27847127"/>
      <w:bookmarkStart w:id="6719" w:name="_Toc36188260"/>
      <w:bookmarkStart w:id="6720" w:name="_Toc45184174"/>
      <w:bookmarkStart w:id="6721" w:name="_Toc47343016"/>
      <w:bookmarkStart w:id="6722" w:name="_Toc51769718"/>
      <w:bookmarkStart w:id="6723" w:name="_Toc185601584"/>
      <w:bookmarkEnd w:id="6717"/>
      <w:r w:rsidRPr="001B7C50">
        <w:t>H.1</w:t>
      </w:r>
      <w:r w:rsidRPr="001B7C50">
        <w:tab/>
        <w:t>General</w:t>
      </w:r>
      <w:bookmarkEnd w:id="6718"/>
      <w:bookmarkEnd w:id="6719"/>
      <w:bookmarkEnd w:id="6720"/>
      <w:bookmarkEnd w:id="6721"/>
      <w:bookmarkEnd w:id="6722"/>
      <w:bookmarkEnd w:id="6723"/>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724" w:name="_CRH_2"/>
      <w:bookmarkStart w:id="6725" w:name="_Toc27847128"/>
      <w:bookmarkStart w:id="6726" w:name="_Toc36188261"/>
      <w:bookmarkStart w:id="6727" w:name="_Toc45184175"/>
      <w:bookmarkStart w:id="6728" w:name="_Toc47343017"/>
      <w:bookmarkStart w:id="6729" w:name="_Toc51769719"/>
      <w:bookmarkStart w:id="6730" w:name="_Toc185601585"/>
      <w:bookmarkEnd w:id="6724"/>
      <w:r w:rsidRPr="001B7C50">
        <w:t>H.2</w:t>
      </w:r>
      <w:r w:rsidRPr="001B7C50">
        <w:tab/>
        <w:t>Signalling of ingress time for time synchronization</w:t>
      </w:r>
      <w:bookmarkEnd w:id="6725"/>
      <w:bookmarkEnd w:id="6726"/>
      <w:bookmarkEnd w:id="6727"/>
      <w:bookmarkEnd w:id="6728"/>
      <w:bookmarkEnd w:id="6729"/>
      <w:bookmarkEnd w:id="6730"/>
    </w:p>
    <w:p w14:paraId="2B2E8C72" w14:textId="1757BEE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w:t>
      </w:r>
      <w:r w:rsidR="00214C93">
        <w:t xml:space="preserve"> and</w:t>
      </w:r>
      <w:r w:rsidRPr="001B7C50">
        <w:t xml:space="preserve">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731" w:name="_CRH_3"/>
      <w:bookmarkStart w:id="6732" w:name="_Toc51769720"/>
      <w:bookmarkStart w:id="6733" w:name="_Toc185601586"/>
      <w:bookmarkEnd w:id="6731"/>
      <w:r w:rsidRPr="001B7C50">
        <w:t>H.3</w:t>
      </w:r>
      <w:r w:rsidR="006D2D57" w:rsidRPr="001B7C50">
        <w:tab/>
        <w:t>Void</w:t>
      </w:r>
      <w:bookmarkEnd w:id="6732"/>
      <w:bookmarkEnd w:id="6733"/>
    </w:p>
    <w:p w14:paraId="67540D64" w14:textId="54E74D82" w:rsidR="00D40151" w:rsidRPr="001B7C50" w:rsidRDefault="00D40151" w:rsidP="00D40151"/>
    <w:p w14:paraId="183B3B38" w14:textId="73A1DDCF" w:rsidR="006D2D57" w:rsidRPr="001B7C50" w:rsidRDefault="006D2D57" w:rsidP="006D2D57">
      <w:pPr>
        <w:pStyle w:val="Heading1"/>
      </w:pPr>
      <w:bookmarkStart w:id="6734" w:name="_CRH_4"/>
      <w:bookmarkStart w:id="6735" w:name="_Toc185601587"/>
      <w:bookmarkEnd w:id="6734"/>
      <w:r w:rsidRPr="001B7C50">
        <w:t>H.4</w:t>
      </w:r>
      <w:r w:rsidRPr="001B7C50">
        <w:tab/>
        <w:t>Path and Link delay measurements</w:t>
      </w:r>
      <w:bookmarkEnd w:id="6735"/>
    </w:p>
    <w:p w14:paraId="242779F5" w14:textId="7FE66049"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00214C93">
        <w:t xml:space="preserve"> and</w:t>
      </w:r>
      <w:r w:rsidRPr="001B7C50">
        <w:t xml:space="preserve">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736" w:name="_CRAnnexInormative"/>
      <w:bookmarkEnd w:id="6736"/>
      <w:r w:rsidRPr="001B7C50">
        <w:br w:type="page"/>
      </w:r>
      <w:bookmarkStart w:id="6737" w:name="_Toc27847129"/>
      <w:bookmarkStart w:id="6738" w:name="_Toc36188262"/>
      <w:bookmarkStart w:id="6739" w:name="_Toc45184176"/>
      <w:bookmarkStart w:id="6740" w:name="_Toc47343018"/>
      <w:bookmarkStart w:id="6741" w:name="_Toc51769721"/>
      <w:bookmarkStart w:id="6742" w:name="_Toc185601588"/>
      <w:r w:rsidRPr="001B7C50">
        <w:lastRenderedPageBreak/>
        <w:t>Annex I (normative):</w:t>
      </w:r>
      <w:r w:rsidRPr="001B7C50">
        <w:br/>
        <w:t>TSN usage guidelines</w:t>
      </w:r>
      <w:bookmarkEnd w:id="6737"/>
      <w:bookmarkEnd w:id="6738"/>
      <w:bookmarkEnd w:id="6739"/>
      <w:bookmarkEnd w:id="6740"/>
      <w:bookmarkEnd w:id="6741"/>
      <w:bookmarkEnd w:id="6742"/>
    </w:p>
    <w:p w14:paraId="7B316C42" w14:textId="77777777" w:rsidR="00D40151" w:rsidRPr="001B7C50" w:rsidRDefault="00D40151" w:rsidP="00D40151">
      <w:pPr>
        <w:pStyle w:val="Heading1"/>
      </w:pPr>
      <w:bookmarkStart w:id="6743" w:name="_CRI_1"/>
      <w:bookmarkStart w:id="6744" w:name="_Toc27847130"/>
      <w:bookmarkStart w:id="6745" w:name="_Toc36188263"/>
      <w:bookmarkStart w:id="6746" w:name="_Toc45184177"/>
      <w:bookmarkStart w:id="6747" w:name="_Toc47343019"/>
      <w:bookmarkStart w:id="6748" w:name="_Toc51769722"/>
      <w:bookmarkStart w:id="6749" w:name="_Toc185601589"/>
      <w:bookmarkEnd w:id="6743"/>
      <w:r w:rsidRPr="001B7C50">
        <w:t>I.1</w:t>
      </w:r>
      <w:r w:rsidRPr="001B7C50">
        <w:tab/>
        <w:t>Determination of traffic pattern information</w:t>
      </w:r>
      <w:bookmarkEnd w:id="6744"/>
      <w:bookmarkEnd w:id="6745"/>
      <w:bookmarkEnd w:id="6746"/>
      <w:bookmarkEnd w:id="6747"/>
      <w:bookmarkEnd w:id="6748"/>
      <w:bookmarkEnd w:id="6749"/>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49099891"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ateStatesValue = Open, multiplied by the bitrate of the corresponding port</w:t>
      </w:r>
      <w:r w:rsidR="00214C93">
        <w:t xml:space="preserve"> and</w:t>
      </w:r>
      <w:r w:rsidRPr="001B7C50">
        <w:t xml:space="preserve">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w:t>
      </w:r>
      <w:r w:rsidR="00214C93">
        <w:t xml:space="preserve"> and</w:t>
      </w:r>
      <w:r w:rsidRPr="001B7C50">
        <w:t xml:space="preserve">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750" w:name="_CRAnnexJinformative"/>
      <w:bookmarkEnd w:id="6750"/>
      <w:r w:rsidRPr="001B7C50">
        <w:br w:type="page"/>
      </w:r>
      <w:bookmarkStart w:id="6751" w:name="_Toc36188264"/>
      <w:bookmarkStart w:id="6752" w:name="_Toc45184178"/>
      <w:bookmarkStart w:id="6753" w:name="_Toc47343020"/>
      <w:bookmarkStart w:id="6754" w:name="_Toc51769723"/>
      <w:bookmarkStart w:id="6755" w:name="_Toc185601590"/>
      <w:r w:rsidRPr="001B7C50">
        <w:lastRenderedPageBreak/>
        <w:t>Annex J (informative):</w:t>
      </w:r>
      <w:r w:rsidRPr="001B7C50">
        <w:br/>
        <w:t>Link MTU considerations</w:t>
      </w:r>
      <w:bookmarkEnd w:id="6751"/>
      <w:bookmarkEnd w:id="6752"/>
      <w:bookmarkEnd w:id="6753"/>
      <w:bookmarkEnd w:id="6754"/>
      <w:bookmarkEnd w:id="6755"/>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756" w:name="_MON_1361365701"/>
    <w:bookmarkEnd w:id="6756"/>
    <w:p w14:paraId="7A5DC82E" w14:textId="77777777" w:rsidR="00D40151" w:rsidRPr="001B7C50" w:rsidRDefault="00D40151" w:rsidP="00D40151">
      <w:pPr>
        <w:pStyle w:val="TH"/>
      </w:pPr>
      <w:r w:rsidRPr="001B7C50">
        <w:object w:dxaOrig="8625" w:dyaOrig="3945" w14:anchorId="15C6822C">
          <v:shape id="_x0000_i1173" type="#_x0000_t75" style="width:6in;height:203.5pt" o:ole="">
            <v:imagedata r:id="rId305" o:title=""/>
          </v:shape>
          <o:OLEObject Type="Embed" ProgID="Word.Picture.8" ShapeID="_x0000_i1173" DrawAspect="Content" ObjectID="_1796214483" r:id="rId306"/>
        </w:object>
      </w:r>
    </w:p>
    <w:p w14:paraId="7AD577C8" w14:textId="77777777" w:rsidR="00D40151" w:rsidRPr="001B7C50" w:rsidRDefault="00D40151" w:rsidP="00D40151">
      <w:pPr>
        <w:pStyle w:val="TF"/>
      </w:pPr>
      <w:bookmarkStart w:id="6757" w:name="_CRFigureJ1"/>
      <w:r w:rsidRPr="001B7C50">
        <w:t xml:space="preserve">Figure </w:t>
      </w:r>
      <w:bookmarkEnd w:id="6757"/>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758" w:name="_CRAnnexKnormative"/>
      <w:bookmarkStart w:id="6759" w:name="_Toc185601591"/>
      <w:bookmarkEnd w:id="6758"/>
      <w:r w:rsidRPr="001B7C50">
        <w:lastRenderedPageBreak/>
        <w:t>Annex K (normative):</w:t>
      </w:r>
      <w:r w:rsidRPr="001B7C50">
        <w:br/>
        <w:t xml:space="preserve">Port and </w:t>
      </w:r>
      <w:r w:rsidR="00C4403A" w:rsidRPr="001B7C50">
        <w:t xml:space="preserve">user plane node </w:t>
      </w:r>
      <w:r w:rsidRPr="001B7C50">
        <w:t>management information exchange</w:t>
      </w:r>
      <w:bookmarkEnd w:id="6759"/>
    </w:p>
    <w:p w14:paraId="52ED2360" w14:textId="05434A6F" w:rsidR="00B00E92" w:rsidRPr="001B7C50" w:rsidRDefault="00B00E92" w:rsidP="00323277">
      <w:pPr>
        <w:pStyle w:val="Heading1"/>
      </w:pPr>
      <w:bookmarkStart w:id="6760" w:name="_CRK_1"/>
      <w:bookmarkStart w:id="6761" w:name="_Toc185601592"/>
      <w:bookmarkEnd w:id="6760"/>
      <w:r w:rsidRPr="001B7C50">
        <w:t>K.1</w:t>
      </w:r>
      <w:r w:rsidRPr="001B7C50">
        <w:tab/>
        <w:t xml:space="preserve">Standardized port and </w:t>
      </w:r>
      <w:r w:rsidR="00C4403A" w:rsidRPr="001B7C50">
        <w:t xml:space="preserve">user plane node </w:t>
      </w:r>
      <w:r w:rsidRPr="001B7C50">
        <w:t>management information</w:t>
      </w:r>
      <w:bookmarkEnd w:id="6761"/>
    </w:p>
    <w:p w14:paraId="124896B9" w14:textId="0B6882BB" w:rsidR="00A10084" w:rsidRPr="00A10084" w:rsidRDefault="00A10084" w:rsidP="00D64A02">
      <w:r>
        <w:t>Table K.1-1 and Table K.1-2 list standardized port management information and user plane node management information, respectively.</w:t>
      </w:r>
    </w:p>
    <w:p w14:paraId="357CDD96" w14:textId="5E92477B" w:rsidR="00A10084" w:rsidRPr="00257279" w:rsidRDefault="00A10084" w:rsidP="00A10084">
      <w:pPr>
        <w:pStyle w:val="TH"/>
        <w:rPr>
          <w:lang w:val="fr-FR"/>
        </w:rPr>
      </w:pPr>
      <w:bookmarkStart w:id="6762" w:name="_CRTableK_11"/>
      <w:r w:rsidRPr="00257279">
        <w:rPr>
          <w:lang w:val="fr-FR"/>
        </w:rPr>
        <w:lastRenderedPageBreak/>
        <w:t xml:space="preserve">Table </w:t>
      </w:r>
      <w:bookmarkEnd w:id="6762"/>
      <w:r w:rsidRPr="00257279">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2C13BE">
        <w:trPr>
          <w:cantSplit/>
          <w:jc w:val="center"/>
        </w:trPr>
        <w:tc>
          <w:tcPr>
            <w:tcW w:w="3735" w:type="dxa"/>
            <w:tcBorders>
              <w:bottom w:val="nil"/>
            </w:tcBorders>
            <w:shd w:val="clear" w:color="auto" w:fill="auto"/>
          </w:tcPr>
          <w:p w14:paraId="124DA56D" w14:textId="77777777" w:rsidR="00A10084" w:rsidRPr="001B7C50" w:rsidRDefault="00A10084" w:rsidP="002C13BE">
            <w:pPr>
              <w:pStyle w:val="TAH"/>
            </w:pPr>
            <w:r w:rsidRPr="001B7C50">
              <w:lastRenderedPageBreak/>
              <w:t>Port management information</w:t>
            </w:r>
          </w:p>
        </w:tc>
        <w:tc>
          <w:tcPr>
            <w:tcW w:w="1417" w:type="dxa"/>
            <w:gridSpan w:val="2"/>
            <w:shd w:val="clear" w:color="auto" w:fill="auto"/>
          </w:tcPr>
          <w:p w14:paraId="47D00995" w14:textId="77777777" w:rsidR="00A10084" w:rsidRPr="001B7C50" w:rsidRDefault="00A10084" w:rsidP="002C13BE">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2C13BE">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2C13BE">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2C13BE">
            <w:pPr>
              <w:pStyle w:val="TAH"/>
            </w:pPr>
            <w:r w:rsidRPr="001B7C50">
              <w:t>Reference</w:t>
            </w:r>
          </w:p>
        </w:tc>
      </w:tr>
      <w:tr w:rsidR="00A10084" w:rsidRPr="001B7C50" w14:paraId="5AD6B1C5" w14:textId="77777777" w:rsidTr="002C13BE">
        <w:trPr>
          <w:cantSplit/>
          <w:jc w:val="center"/>
        </w:trPr>
        <w:tc>
          <w:tcPr>
            <w:tcW w:w="3735" w:type="dxa"/>
            <w:tcBorders>
              <w:top w:val="nil"/>
            </w:tcBorders>
            <w:shd w:val="clear" w:color="auto" w:fill="auto"/>
          </w:tcPr>
          <w:p w14:paraId="6B26863A" w14:textId="77777777" w:rsidR="00A10084" w:rsidRPr="001B7C50" w:rsidRDefault="00A10084" w:rsidP="002C13BE">
            <w:pPr>
              <w:pStyle w:val="TAH"/>
            </w:pPr>
          </w:p>
        </w:tc>
        <w:tc>
          <w:tcPr>
            <w:tcW w:w="709" w:type="dxa"/>
            <w:shd w:val="clear" w:color="auto" w:fill="auto"/>
          </w:tcPr>
          <w:p w14:paraId="3FF84413" w14:textId="77777777" w:rsidR="00A10084" w:rsidRPr="001B7C50" w:rsidRDefault="00A10084" w:rsidP="002C13BE">
            <w:pPr>
              <w:pStyle w:val="TAH"/>
            </w:pPr>
            <w:r w:rsidRPr="001B7C50">
              <w:t>DS-TT</w:t>
            </w:r>
          </w:p>
        </w:tc>
        <w:tc>
          <w:tcPr>
            <w:tcW w:w="708" w:type="dxa"/>
            <w:shd w:val="clear" w:color="auto" w:fill="auto"/>
          </w:tcPr>
          <w:p w14:paraId="3258610C" w14:textId="77777777" w:rsidR="00A10084" w:rsidRPr="001B7C50" w:rsidRDefault="00A10084" w:rsidP="002C13BE">
            <w:pPr>
              <w:pStyle w:val="TAH"/>
            </w:pPr>
            <w:r w:rsidRPr="001B7C50">
              <w:t>NW-TT</w:t>
            </w:r>
          </w:p>
        </w:tc>
        <w:tc>
          <w:tcPr>
            <w:tcW w:w="1418" w:type="dxa"/>
            <w:tcBorders>
              <w:top w:val="nil"/>
            </w:tcBorders>
            <w:shd w:val="clear" w:color="auto" w:fill="auto"/>
          </w:tcPr>
          <w:p w14:paraId="038FE287" w14:textId="77777777" w:rsidR="00A10084" w:rsidRPr="001B7C50" w:rsidRDefault="00A10084" w:rsidP="002C13BE">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2C13BE">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2C13BE">
            <w:pPr>
              <w:pStyle w:val="TAH"/>
            </w:pPr>
          </w:p>
        </w:tc>
      </w:tr>
      <w:tr w:rsidR="00A10084" w:rsidRPr="001B7C50" w14:paraId="6A213197" w14:textId="77777777" w:rsidTr="002C13BE">
        <w:trPr>
          <w:cantSplit/>
          <w:jc w:val="center"/>
        </w:trPr>
        <w:tc>
          <w:tcPr>
            <w:tcW w:w="3735" w:type="dxa"/>
            <w:shd w:val="clear" w:color="auto" w:fill="auto"/>
          </w:tcPr>
          <w:p w14:paraId="796EBE16" w14:textId="77777777" w:rsidR="00A10084" w:rsidRPr="001B7C50" w:rsidRDefault="00A10084" w:rsidP="002C13BE">
            <w:pPr>
              <w:pStyle w:val="TAL"/>
            </w:pPr>
            <w:r w:rsidRPr="001B7C50">
              <w:rPr>
                <w:b/>
              </w:rPr>
              <w:t>General</w:t>
            </w:r>
          </w:p>
        </w:tc>
        <w:tc>
          <w:tcPr>
            <w:tcW w:w="709" w:type="dxa"/>
            <w:shd w:val="clear" w:color="auto" w:fill="auto"/>
          </w:tcPr>
          <w:p w14:paraId="287F44EF" w14:textId="77777777" w:rsidR="00A10084" w:rsidRPr="001B7C50" w:rsidRDefault="00A10084" w:rsidP="002C13BE">
            <w:pPr>
              <w:pStyle w:val="TAC"/>
            </w:pPr>
          </w:p>
        </w:tc>
        <w:tc>
          <w:tcPr>
            <w:tcW w:w="708" w:type="dxa"/>
            <w:shd w:val="clear" w:color="auto" w:fill="auto"/>
          </w:tcPr>
          <w:p w14:paraId="358450E1" w14:textId="77777777" w:rsidR="00A10084" w:rsidRPr="001B7C50" w:rsidRDefault="00A10084" w:rsidP="002C13BE">
            <w:pPr>
              <w:pStyle w:val="TAC"/>
            </w:pPr>
          </w:p>
        </w:tc>
        <w:tc>
          <w:tcPr>
            <w:tcW w:w="1418" w:type="dxa"/>
            <w:shd w:val="clear" w:color="auto" w:fill="auto"/>
          </w:tcPr>
          <w:p w14:paraId="301F893A" w14:textId="77777777" w:rsidR="00A10084" w:rsidRPr="001B7C50" w:rsidRDefault="00A10084" w:rsidP="002C13BE">
            <w:pPr>
              <w:pStyle w:val="TAC"/>
            </w:pPr>
          </w:p>
        </w:tc>
        <w:tc>
          <w:tcPr>
            <w:tcW w:w="1338" w:type="dxa"/>
          </w:tcPr>
          <w:p w14:paraId="44E04678" w14:textId="77777777" w:rsidR="00A10084" w:rsidRPr="001B7C50" w:rsidRDefault="00A10084" w:rsidP="002C13BE">
            <w:pPr>
              <w:pStyle w:val="TAC"/>
            </w:pPr>
          </w:p>
        </w:tc>
        <w:tc>
          <w:tcPr>
            <w:tcW w:w="2126" w:type="dxa"/>
            <w:shd w:val="clear" w:color="auto" w:fill="auto"/>
          </w:tcPr>
          <w:p w14:paraId="6AFC3F9C" w14:textId="77777777" w:rsidR="00A10084" w:rsidRPr="001B7C50" w:rsidRDefault="00A10084" w:rsidP="002C13BE">
            <w:pPr>
              <w:pStyle w:val="TAC"/>
            </w:pPr>
          </w:p>
        </w:tc>
      </w:tr>
      <w:tr w:rsidR="00A10084" w:rsidRPr="001B7C50" w14:paraId="12C0CDB3" w14:textId="77777777" w:rsidTr="002C13BE">
        <w:trPr>
          <w:cantSplit/>
          <w:jc w:val="center"/>
        </w:trPr>
        <w:tc>
          <w:tcPr>
            <w:tcW w:w="3735" w:type="dxa"/>
            <w:shd w:val="clear" w:color="auto" w:fill="auto"/>
          </w:tcPr>
          <w:p w14:paraId="167859AE" w14:textId="77777777" w:rsidR="00A10084" w:rsidRPr="001B7C50" w:rsidRDefault="00A10084" w:rsidP="002C13BE">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2C13BE">
            <w:pPr>
              <w:pStyle w:val="TAC"/>
            </w:pPr>
            <w:r w:rsidRPr="001B7C50">
              <w:t>X</w:t>
            </w:r>
          </w:p>
        </w:tc>
        <w:tc>
          <w:tcPr>
            <w:tcW w:w="708" w:type="dxa"/>
            <w:shd w:val="clear" w:color="auto" w:fill="auto"/>
          </w:tcPr>
          <w:p w14:paraId="21048765" w14:textId="77777777" w:rsidR="00A10084" w:rsidRPr="001B7C50" w:rsidRDefault="00A10084" w:rsidP="002C13BE">
            <w:pPr>
              <w:pStyle w:val="TAC"/>
            </w:pPr>
            <w:r w:rsidRPr="001B7C50">
              <w:t>X</w:t>
            </w:r>
          </w:p>
        </w:tc>
        <w:tc>
          <w:tcPr>
            <w:tcW w:w="1418" w:type="dxa"/>
            <w:shd w:val="clear" w:color="auto" w:fill="auto"/>
          </w:tcPr>
          <w:p w14:paraId="45CAE2BE" w14:textId="77777777" w:rsidR="00A10084" w:rsidRPr="001B7C50" w:rsidRDefault="00A10084" w:rsidP="002C13BE">
            <w:pPr>
              <w:pStyle w:val="TAC"/>
            </w:pPr>
            <w:r w:rsidRPr="001B7C50">
              <w:t>R</w:t>
            </w:r>
          </w:p>
        </w:tc>
        <w:tc>
          <w:tcPr>
            <w:tcW w:w="1338" w:type="dxa"/>
          </w:tcPr>
          <w:p w14:paraId="13695D95" w14:textId="77777777" w:rsidR="00A10084" w:rsidRPr="001B7C50" w:rsidRDefault="00A10084" w:rsidP="002C13BE">
            <w:pPr>
              <w:pStyle w:val="TAC"/>
            </w:pPr>
            <w:r w:rsidRPr="001B7C50">
              <w:t>R</w:t>
            </w:r>
          </w:p>
        </w:tc>
        <w:tc>
          <w:tcPr>
            <w:tcW w:w="2126" w:type="dxa"/>
            <w:shd w:val="clear" w:color="auto" w:fill="auto"/>
          </w:tcPr>
          <w:p w14:paraId="4C37C657" w14:textId="77777777" w:rsidR="00A10084" w:rsidRPr="001B7C50" w:rsidRDefault="00A10084" w:rsidP="002C13BE">
            <w:pPr>
              <w:pStyle w:val="TAC"/>
            </w:pPr>
          </w:p>
        </w:tc>
      </w:tr>
      <w:tr w:rsidR="00A10084" w:rsidRPr="001B7C50" w14:paraId="3653C3AE" w14:textId="77777777" w:rsidTr="002C13BE">
        <w:trPr>
          <w:cantSplit/>
          <w:jc w:val="center"/>
        </w:trPr>
        <w:tc>
          <w:tcPr>
            <w:tcW w:w="3735" w:type="dxa"/>
            <w:shd w:val="clear" w:color="auto" w:fill="auto"/>
          </w:tcPr>
          <w:p w14:paraId="09A01A8E" w14:textId="77777777" w:rsidR="00A10084" w:rsidRPr="001B7C50" w:rsidRDefault="00A10084" w:rsidP="002C13BE">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2C13BE">
            <w:pPr>
              <w:pStyle w:val="TAC"/>
            </w:pPr>
          </w:p>
        </w:tc>
        <w:tc>
          <w:tcPr>
            <w:tcW w:w="708" w:type="dxa"/>
            <w:shd w:val="clear" w:color="auto" w:fill="auto"/>
          </w:tcPr>
          <w:p w14:paraId="2BA0B8B1" w14:textId="77777777" w:rsidR="00A10084" w:rsidRPr="001B7C50" w:rsidRDefault="00A10084" w:rsidP="002C13BE">
            <w:pPr>
              <w:pStyle w:val="TAC"/>
            </w:pPr>
          </w:p>
        </w:tc>
        <w:tc>
          <w:tcPr>
            <w:tcW w:w="1418" w:type="dxa"/>
            <w:shd w:val="clear" w:color="auto" w:fill="auto"/>
          </w:tcPr>
          <w:p w14:paraId="4FDA1A51" w14:textId="77777777" w:rsidR="00A10084" w:rsidRPr="001B7C50" w:rsidRDefault="00A10084" w:rsidP="002C13BE">
            <w:pPr>
              <w:pStyle w:val="TAC"/>
            </w:pPr>
          </w:p>
        </w:tc>
        <w:tc>
          <w:tcPr>
            <w:tcW w:w="1338" w:type="dxa"/>
          </w:tcPr>
          <w:p w14:paraId="7D308238" w14:textId="77777777" w:rsidR="00A10084" w:rsidRPr="001B7C50" w:rsidRDefault="00A10084" w:rsidP="002C13BE">
            <w:pPr>
              <w:pStyle w:val="TAC"/>
            </w:pPr>
          </w:p>
        </w:tc>
        <w:tc>
          <w:tcPr>
            <w:tcW w:w="2126" w:type="dxa"/>
            <w:shd w:val="clear" w:color="auto" w:fill="auto"/>
          </w:tcPr>
          <w:p w14:paraId="490094A8" w14:textId="77777777" w:rsidR="00A10084" w:rsidRPr="001B7C50" w:rsidRDefault="00A10084" w:rsidP="002C13BE">
            <w:pPr>
              <w:pStyle w:val="TAC"/>
            </w:pPr>
          </w:p>
        </w:tc>
      </w:tr>
      <w:tr w:rsidR="00A10084" w:rsidRPr="001B7C50" w14:paraId="2B09CA15" w14:textId="77777777" w:rsidTr="002C13BE">
        <w:trPr>
          <w:cantSplit/>
          <w:jc w:val="center"/>
        </w:trPr>
        <w:tc>
          <w:tcPr>
            <w:tcW w:w="3735" w:type="dxa"/>
            <w:shd w:val="clear" w:color="auto" w:fill="auto"/>
          </w:tcPr>
          <w:p w14:paraId="4686AB19" w14:textId="77777777" w:rsidR="00A10084" w:rsidRPr="001B7C50" w:rsidRDefault="00A10084" w:rsidP="002C13BE">
            <w:pPr>
              <w:pStyle w:val="TAL"/>
              <w:rPr>
                <w:b/>
              </w:rPr>
            </w:pPr>
            <w:r w:rsidRPr="001B7C50">
              <w:t>txPropagationDelay</w:t>
            </w:r>
          </w:p>
        </w:tc>
        <w:tc>
          <w:tcPr>
            <w:tcW w:w="709" w:type="dxa"/>
            <w:shd w:val="clear" w:color="auto" w:fill="auto"/>
          </w:tcPr>
          <w:p w14:paraId="375EC376" w14:textId="77777777" w:rsidR="00A10084" w:rsidRPr="001B7C50" w:rsidRDefault="00A10084" w:rsidP="002C13BE">
            <w:pPr>
              <w:pStyle w:val="TAC"/>
            </w:pPr>
            <w:r w:rsidRPr="001B7C50">
              <w:t>X</w:t>
            </w:r>
          </w:p>
        </w:tc>
        <w:tc>
          <w:tcPr>
            <w:tcW w:w="708" w:type="dxa"/>
            <w:shd w:val="clear" w:color="auto" w:fill="auto"/>
          </w:tcPr>
          <w:p w14:paraId="497D567D" w14:textId="77777777" w:rsidR="00A10084" w:rsidRPr="001B7C50" w:rsidRDefault="00A10084" w:rsidP="002C13BE">
            <w:pPr>
              <w:pStyle w:val="TAC"/>
            </w:pPr>
            <w:r w:rsidRPr="001B7C50">
              <w:t>X</w:t>
            </w:r>
          </w:p>
        </w:tc>
        <w:tc>
          <w:tcPr>
            <w:tcW w:w="1418" w:type="dxa"/>
            <w:shd w:val="clear" w:color="auto" w:fill="auto"/>
          </w:tcPr>
          <w:p w14:paraId="686BE455" w14:textId="77777777" w:rsidR="00A10084" w:rsidRPr="001B7C50" w:rsidRDefault="00A10084" w:rsidP="002C13BE">
            <w:pPr>
              <w:pStyle w:val="TAC"/>
            </w:pPr>
            <w:r w:rsidRPr="001B7C50">
              <w:t>R</w:t>
            </w:r>
          </w:p>
        </w:tc>
        <w:tc>
          <w:tcPr>
            <w:tcW w:w="1338" w:type="dxa"/>
          </w:tcPr>
          <w:p w14:paraId="0E237270" w14:textId="77777777" w:rsidR="00A10084" w:rsidRPr="001B7C50" w:rsidRDefault="00A10084" w:rsidP="002C13BE">
            <w:pPr>
              <w:pStyle w:val="TAC"/>
            </w:pPr>
            <w:r w:rsidRPr="001B7C50">
              <w:rPr>
                <w:rFonts w:cs="Arial"/>
              </w:rPr>
              <w:t>-</w:t>
            </w:r>
          </w:p>
        </w:tc>
        <w:tc>
          <w:tcPr>
            <w:tcW w:w="2126" w:type="dxa"/>
            <w:shd w:val="clear" w:color="auto" w:fill="auto"/>
          </w:tcPr>
          <w:p w14:paraId="00E9F933" w14:textId="77777777" w:rsidR="00A10084" w:rsidRPr="001B7C50" w:rsidRDefault="00A10084" w:rsidP="002C13BE">
            <w:pPr>
              <w:pStyle w:val="TAC"/>
            </w:pPr>
            <w:r w:rsidRPr="001B7C50">
              <w:t>IEEE Std 802.1Q [9</w:t>
            </w:r>
            <w:r>
              <w:t>8</w:t>
            </w:r>
            <w:r w:rsidRPr="001B7C50">
              <w:t>] clause 12.32.2.1</w:t>
            </w:r>
          </w:p>
        </w:tc>
      </w:tr>
      <w:tr w:rsidR="00A10084" w:rsidRPr="001B7C50" w14:paraId="544BDEAE" w14:textId="77777777" w:rsidTr="002C13BE">
        <w:trPr>
          <w:cantSplit/>
          <w:jc w:val="center"/>
        </w:trPr>
        <w:tc>
          <w:tcPr>
            <w:tcW w:w="3735" w:type="dxa"/>
            <w:shd w:val="clear" w:color="auto" w:fill="auto"/>
          </w:tcPr>
          <w:p w14:paraId="319A5615" w14:textId="77777777" w:rsidR="00A10084" w:rsidRPr="001B7C50" w:rsidRDefault="00A10084" w:rsidP="002C13BE">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2C13BE">
            <w:pPr>
              <w:pStyle w:val="TAC"/>
            </w:pPr>
            <w:r w:rsidRPr="001B7C50">
              <w:t>X</w:t>
            </w:r>
          </w:p>
        </w:tc>
        <w:tc>
          <w:tcPr>
            <w:tcW w:w="708" w:type="dxa"/>
            <w:shd w:val="clear" w:color="auto" w:fill="auto"/>
          </w:tcPr>
          <w:p w14:paraId="5A7308DC" w14:textId="77777777" w:rsidR="00A10084" w:rsidRPr="001B7C50" w:rsidRDefault="00A10084" w:rsidP="002C13BE">
            <w:pPr>
              <w:pStyle w:val="TAC"/>
            </w:pPr>
            <w:r w:rsidRPr="001B7C50">
              <w:t>X</w:t>
            </w:r>
          </w:p>
        </w:tc>
        <w:tc>
          <w:tcPr>
            <w:tcW w:w="1418" w:type="dxa"/>
            <w:shd w:val="clear" w:color="auto" w:fill="auto"/>
          </w:tcPr>
          <w:p w14:paraId="0A27C258" w14:textId="77777777" w:rsidR="00A10084" w:rsidRPr="001B7C50" w:rsidRDefault="00A10084" w:rsidP="002C13BE">
            <w:pPr>
              <w:pStyle w:val="TAC"/>
            </w:pPr>
            <w:r w:rsidRPr="001B7C50">
              <w:t>RW</w:t>
            </w:r>
          </w:p>
        </w:tc>
        <w:tc>
          <w:tcPr>
            <w:tcW w:w="1338" w:type="dxa"/>
          </w:tcPr>
          <w:p w14:paraId="325760AB" w14:textId="77777777" w:rsidR="00A10084" w:rsidRPr="001B7C50" w:rsidRDefault="00A10084" w:rsidP="002C13BE">
            <w:pPr>
              <w:pStyle w:val="TAC"/>
            </w:pPr>
          </w:p>
        </w:tc>
        <w:tc>
          <w:tcPr>
            <w:tcW w:w="2126" w:type="dxa"/>
            <w:shd w:val="clear" w:color="auto" w:fill="auto"/>
          </w:tcPr>
          <w:p w14:paraId="5D244A86" w14:textId="77777777" w:rsidR="00A10084" w:rsidRPr="001B7C50" w:rsidRDefault="00A10084" w:rsidP="002C13BE">
            <w:pPr>
              <w:pStyle w:val="TAC"/>
            </w:pPr>
          </w:p>
        </w:tc>
      </w:tr>
      <w:tr w:rsidR="00A10084" w:rsidRPr="001B7C50" w14:paraId="30D5AC86" w14:textId="77777777" w:rsidTr="002C13BE">
        <w:trPr>
          <w:cantSplit/>
          <w:jc w:val="center"/>
        </w:trPr>
        <w:tc>
          <w:tcPr>
            <w:tcW w:w="3735" w:type="dxa"/>
            <w:shd w:val="clear" w:color="auto" w:fill="auto"/>
          </w:tcPr>
          <w:p w14:paraId="7DAA978B" w14:textId="77777777" w:rsidR="00A10084" w:rsidRPr="001B7C50" w:rsidRDefault="00A10084" w:rsidP="002C13BE">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2C13BE">
            <w:pPr>
              <w:pStyle w:val="TAC"/>
            </w:pPr>
          </w:p>
        </w:tc>
        <w:tc>
          <w:tcPr>
            <w:tcW w:w="708" w:type="dxa"/>
            <w:shd w:val="clear" w:color="auto" w:fill="auto"/>
          </w:tcPr>
          <w:p w14:paraId="3F866CAC" w14:textId="77777777" w:rsidR="00A10084" w:rsidRPr="001B7C50" w:rsidRDefault="00A10084" w:rsidP="002C13BE">
            <w:pPr>
              <w:pStyle w:val="TAC"/>
            </w:pPr>
          </w:p>
        </w:tc>
        <w:tc>
          <w:tcPr>
            <w:tcW w:w="1418" w:type="dxa"/>
            <w:shd w:val="clear" w:color="auto" w:fill="auto"/>
          </w:tcPr>
          <w:p w14:paraId="2303CEC3" w14:textId="77777777" w:rsidR="00A10084" w:rsidRPr="001B7C50" w:rsidRDefault="00A10084" w:rsidP="002C13BE">
            <w:pPr>
              <w:pStyle w:val="TAC"/>
            </w:pPr>
          </w:p>
        </w:tc>
        <w:tc>
          <w:tcPr>
            <w:tcW w:w="1338" w:type="dxa"/>
          </w:tcPr>
          <w:p w14:paraId="641FE53B" w14:textId="77777777" w:rsidR="00A10084" w:rsidRPr="001B7C50" w:rsidRDefault="00A10084" w:rsidP="002C13BE">
            <w:pPr>
              <w:pStyle w:val="TAC"/>
            </w:pPr>
          </w:p>
        </w:tc>
        <w:tc>
          <w:tcPr>
            <w:tcW w:w="2126" w:type="dxa"/>
            <w:shd w:val="clear" w:color="auto" w:fill="auto"/>
          </w:tcPr>
          <w:p w14:paraId="36A9F2D5" w14:textId="77777777" w:rsidR="00A10084" w:rsidRPr="001B7C50" w:rsidRDefault="00A10084" w:rsidP="002C13BE">
            <w:pPr>
              <w:pStyle w:val="TAC"/>
            </w:pPr>
          </w:p>
        </w:tc>
      </w:tr>
      <w:tr w:rsidR="00A10084" w:rsidRPr="001B7C50" w14:paraId="525583C4" w14:textId="77777777" w:rsidTr="002C13BE">
        <w:trPr>
          <w:cantSplit/>
          <w:jc w:val="center"/>
        </w:trPr>
        <w:tc>
          <w:tcPr>
            <w:tcW w:w="3735" w:type="dxa"/>
            <w:shd w:val="clear" w:color="auto" w:fill="auto"/>
          </w:tcPr>
          <w:p w14:paraId="10484DAD" w14:textId="77777777" w:rsidR="00A10084" w:rsidRPr="001B7C50" w:rsidRDefault="00A10084" w:rsidP="002C13BE">
            <w:pPr>
              <w:pStyle w:val="TAL"/>
              <w:rPr>
                <w:b/>
              </w:rPr>
            </w:pPr>
            <w:r w:rsidRPr="001B7C50">
              <w:t>Traffic class table</w:t>
            </w:r>
          </w:p>
        </w:tc>
        <w:tc>
          <w:tcPr>
            <w:tcW w:w="709" w:type="dxa"/>
            <w:shd w:val="clear" w:color="auto" w:fill="auto"/>
          </w:tcPr>
          <w:p w14:paraId="40D893C7" w14:textId="77777777" w:rsidR="00A10084" w:rsidRPr="001B7C50" w:rsidRDefault="00A10084" w:rsidP="002C13BE">
            <w:pPr>
              <w:pStyle w:val="TAC"/>
            </w:pPr>
            <w:r w:rsidRPr="001B7C50">
              <w:t>X</w:t>
            </w:r>
          </w:p>
        </w:tc>
        <w:tc>
          <w:tcPr>
            <w:tcW w:w="708" w:type="dxa"/>
            <w:shd w:val="clear" w:color="auto" w:fill="auto"/>
          </w:tcPr>
          <w:p w14:paraId="4FAA2065" w14:textId="77777777" w:rsidR="00A10084" w:rsidRPr="001B7C50" w:rsidRDefault="00A10084" w:rsidP="002C13BE">
            <w:pPr>
              <w:pStyle w:val="TAC"/>
            </w:pPr>
            <w:r w:rsidRPr="001B7C50">
              <w:t>X</w:t>
            </w:r>
          </w:p>
        </w:tc>
        <w:tc>
          <w:tcPr>
            <w:tcW w:w="1418" w:type="dxa"/>
            <w:shd w:val="clear" w:color="auto" w:fill="auto"/>
          </w:tcPr>
          <w:p w14:paraId="4CA99A22" w14:textId="77777777" w:rsidR="00A10084" w:rsidRPr="001B7C50" w:rsidRDefault="00A10084" w:rsidP="002C13BE">
            <w:pPr>
              <w:pStyle w:val="TAC"/>
            </w:pPr>
            <w:r w:rsidRPr="001B7C50">
              <w:t>RW</w:t>
            </w:r>
          </w:p>
        </w:tc>
        <w:tc>
          <w:tcPr>
            <w:tcW w:w="1338" w:type="dxa"/>
          </w:tcPr>
          <w:p w14:paraId="218AE338" w14:textId="77777777" w:rsidR="00A10084" w:rsidRPr="001B7C50" w:rsidRDefault="00A10084" w:rsidP="002C13BE">
            <w:pPr>
              <w:pStyle w:val="TAC"/>
            </w:pPr>
            <w:r w:rsidRPr="001B7C50">
              <w:rPr>
                <w:rFonts w:cs="Arial"/>
              </w:rPr>
              <w:t>-</w:t>
            </w:r>
          </w:p>
        </w:tc>
        <w:tc>
          <w:tcPr>
            <w:tcW w:w="2126" w:type="dxa"/>
            <w:shd w:val="clear" w:color="auto" w:fill="auto"/>
          </w:tcPr>
          <w:p w14:paraId="683B9F27" w14:textId="77777777" w:rsidR="00A10084" w:rsidRPr="001B7C50" w:rsidRDefault="00A10084" w:rsidP="002C13BE">
            <w:pPr>
              <w:pStyle w:val="TAC"/>
            </w:pPr>
            <w:r w:rsidRPr="001B7C50">
              <w:t>IEEE Std 802.1Q [98] clause 12.6.3 and clause 8.6.6.</w:t>
            </w:r>
          </w:p>
        </w:tc>
      </w:tr>
      <w:tr w:rsidR="00A10084" w:rsidRPr="001B7C50" w14:paraId="101E766D" w14:textId="77777777" w:rsidTr="002C13BE">
        <w:trPr>
          <w:cantSplit/>
          <w:jc w:val="center"/>
        </w:trPr>
        <w:tc>
          <w:tcPr>
            <w:tcW w:w="3735" w:type="dxa"/>
            <w:shd w:val="clear" w:color="auto" w:fill="auto"/>
          </w:tcPr>
          <w:p w14:paraId="35ACE5EC" w14:textId="77777777" w:rsidR="00A10084" w:rsidRPr="001B7C50" w:rsidRDefault="00A10084" w:rsidP="002C13BE">
            <w:pPr>
              <w:pStyle w:val="TAL"/>
            </w:pPr>
            <w:r w:rsidRPr="001B7C50">
              <w:rPr>
                <w:b/>
              </w:rPr>
              <w:t>Gate control information</w:t>
            </w:r>
          </w:p>
        </w:tc>
        <w:tc>
          <w:tcPr>
            <w:tcW w:w="709" w:type="dxa"/>
            <w:shd w:val="clear" w:color="auto" w:fill="auto"/>
          </w:tcPr>
          <w:p w14:paraId="44FD61E8" w14:textId="77777777" w:rsidR="00A10084" w:rsidRPr="001B7C50" w:rsidRDefault="00A10084" w:rsidP="002C13BE">
            <w:pPr>
              <w:pStyle w:val="TAC"/>
            </w:pPr>
          </w:p>
        </w:tc>
        <w:tc>
          <w:tcPr>
            <w:tcW w:w="708" w:type="dxa"/>
            <w:shd w:val="clear" w:color="auto" w:fill="auto"/>
          </w:tcPr>
          <w:p w14:paraId="47A1CC96" w14:textId="77777777" w:rsidR="00A10084" w:rsidRPr="001B7C50" w:rsidRDefault="00A10084" w:rsidP="002C13BE">
            <w:pPr>
              <w:pStyle w:val="TAC"/>
            </w:pPr>
          </w:p>
        </w:tc>
        <w:tc>
          <w:tcPr>
            <w:tcW w:w="1418" w:type="dxa"/>
            <w:shd w:val="clear" w:color="auto" w:fill="auto"/>
          </w:tcPr>
          <w:p w14:paraId="25325F06" w14:textId="77777777" w:rsidR="00A10084" w:rsidRPr="001B7C50" w:rsidRDefault="00A10084" w:rsidP="002C13BE">
            <w:pPr>
              <w:pStyle w:val="TAC"/>
            </w:pPr>
          </w:p>
        </w:tc>
        <w:tc>
          <w:tcPr>
            <w:tcW w:w="1338" w:type="dxa"/>
          </w:tcPr>
          <w:p w14:paraId="18743C6E" w14:textId="77777777" w:rsidR="00A10084" w:rsidRPr="001B7C50" w:rsidRDefault="00A10084" w:rsidP="002C13BE">
            <w:pPr>
              <w:pStyle w:val="TAC"/>
            </w:pPr>
          </w:p>
        </w:tc>
        <w:tc>
          <w:tcPr>
            <w:tcW w:w="2126" w:type="dxa"/>
            <w:shd w:val="clear" w:color="auto" w:fill="auto"/>
          </w:tcPr>
          <w:p w14:paraId="3E3EF3DF" w14:textId="77777777" w:rsidR="00A10084" w:rsidRPr="001B7C50" w:rsidRDefault="00A10084" w:rsidP="002C13BE">
            <w:pPr>
              <w:pStyle w:val="TAC"/>
            </w:pPr>
          </w:p>
        </w:tc>
      </w:tr>
      <w:tr w:rsidR="007E4CBA" w:rsidRPr="001B7C50" w14:paraId="7DB006DF" w14:textId="77777777" w:rsidTr="002C13BE">
        <w:trPr>
          <w:cantSplit/>
          <w:jc w:val="center"/>
        </w:trPr>
        <w:tc>
          <w:tcPr>
            <w:tcW w:w="3735" w:type="dxa"/>
            <w:shd w:val="clear" w:color="auto" w:fill="auto"/>
          </w:tcPr>
          <w:p w14:paraId="2490D029" w14:textId="0215A552" w:rsidR="007E4CBA" w:rsidRPr="001B7C50" w:rsidRDefault="007E4CBA" w:rsidP="002C13BE">
            <w:pPr>
              <w:pStyle w:val="TAL"/>
            </w:pPr>
            <w:r>
              <w:t>queueMaxSDUTable</w:t>
            </w:r>
          </w:p>
        </w:tc>
        <w:tc>
          <w:tcPr>
            <w:tcW w:w="709" w:type="dxa"/>
            <w:shd w:val="clear" w:color="auto" w:fill="auto"/>
          </w:tcPr>
          <w:p w14:paraId="628E7A0D" w14:textId="1266D9E7" w:rsidR="007E4CBA" w:rsidRPr="001B7C50" w:rsidRDefault="007E4CBA" w:rsidP="002C13BE">
            <w:pPr>
              <w:pStyle w:val="TAC"/>
            </w:pPr>
          </w:p>
        </w:tc>
        <w:tc>
          <w:tcPr>
            <w:tcW w:w="708" w:type="dxa"/>
            <w:shd w:val="clear" w:color="auto" w:fill="auto"/>
          </w:tcPr>
          <w:p w14:paraId="0EED37AA" w14:textId="079FA418" w:rsidR="007E4CBA" w:rsidRPr="001B7C50" w:rsidRDefault="007E4CBA" w:rsidP="002C13BE">
            <w:pPr>
              <w:pStyle w:val="TAC"/>
            </w:pPr>
          </w:p>
        </w:tc>
        <w:tc>
          <w:tcPr>
            <w:tcW w:w="1418" w:type="dxa"/>
            <w:shd w:val="clear" w:color="auto" w:fill="auto"/>
          </w:tcPr>
          <w:p w14:paraId="3D7D40A9" w14:textId="126D5697" w:rsidR="007E4CBA" w:rsidRPr="001B7C50" w:rsidRDefault="007E4CBA" w:rsidP="002C13BE">
            <w:pPr>
              <w:pStyle w:val="TAC"/>
            </w:pPr>
          </w:p>
        </w:tc>
        <w:tc>
          <w:tcPr>
            <w:tcW w:w="1338" w:type="dxa"/>
          </w:tcPr>
          <w:p w14:paraId="09266D50" w14:textId="2296E8CA" w:rsidR="007E4CBA" w:rsidRPr="001B7C50" w:rsidRDefault="007E4CBA" w:rsidP="002C13BE">
            <w:pPr>
              <w:pStyle w:val="TAC"/>
            </w:pPr>
          </w:p>
        </w:tc>
        <w:tc>
          <w:tcPr>
            <w:tcW w:w="2126" w:type="dxa"/>
            <w:shd w:val="clear" w:color="auto" w:fill="auto"/>
          </w:tcPr>
          <w:p w14:paraId="223C4857" w14:textId="57B8C499" w:rsidR="007E4CBA" w:rsidRPr="001B7C50" w:rsidRDefault="007E4CBA" w:rsidP="002C13BE">
            <w:pPr>
              <w:pStyle w:val="TAC"/>
            </w:pPr>
            <w:r>
              <w:t>IEEE Std 802.1Q [98], clause 12.29.1</w:t>
            </w:r>
          </w:p>
        </w:tc>
      </w:tr>
      <w:tr w:rsidR="007E4CBA" w:rsidRPr="001B7C50" w14:paraId="5D935A6E" w14:textId="77777777" w:rsidTr="002C13BE">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2C13BE">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2C13BE">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2C13BE">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2C13BE">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2C13BE">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2C13BE">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2C13BE">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2C13BE">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2C13BE">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2C13BE">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2C13BE">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2C13BE">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2C13BE">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2C13BE">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2C13BE">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2C13BE">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2C13BE">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2C13BE">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2C13BE">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2C13BE">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2C13BE">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2C13BE">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2C13BE">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lastRenderedPageBreak/>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2C13BE">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2C13BE">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2C13BE">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2C13BE">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2C13BE">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2C13BE">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2C13BE">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2C13BE">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2C13BE">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2C13BE">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2C13BE">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2C13BE">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2C13BE">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2C13BE">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2C13BE">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2C13BE">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2C13BE">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2C13BE">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2C13BE">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2C13BE">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2C13BE">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2C13BE">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2C13BE">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2C13BE">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2C13BE">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2C13BE">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2C13BE">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2C13BE">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2C13BE">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2C13BE">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2C13BE">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2C13BE">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2C13BE">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2C13BE">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2C13BE">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2C13BE">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2C13BE">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2C13BE">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2C13BE">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2C13BE">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2C13BE">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2C13BE">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2C13BE">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2C13BE">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2C13BE">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2C13BE">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2C13BE">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2C13BE">
        <w:trPr>
          <w:cantSplit/>
          <w:jc w:val="center"/>
        </w:trPr>
        <w:tc>
          <w:tcPr>
            <w:tcW w:w="3735" w:type="dxa"/>
            <w:shd w:val="clear" w:color="auto" w:fill="auto"/>
          </w:tcPr>
          <w:p w14:paraId="22350BF7" w14:textId="77777777" w:rsidR="007E4CBA" w:rsidRPr="001B7C50" w:rsidRDefault="007E4CBA" w:rsidP="007E4CBA">
            <w:pPr>
              <w:pStyle w:val="TAL"/>
            </w:pPr>
            <w:r w:rsidRPr="001B7C50">
              <w:lastRenderedPageBreak/>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2C13BE">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2C13BE">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2C13BE">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2C13BE">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2C13BE">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2C13BE">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2C13BE">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2C13BE">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2C13BE">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2C13BE">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2C13BE">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2C13BE">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2C13BE">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2C13BE">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2C13BE">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2C13BE">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2C13BE">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2C13BE">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2C13BE">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2C13BE">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2C13BE">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2C13BE">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2C13BE">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2C13BE">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2C13BE">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2C13BE">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2C13BE">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2C13BE">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2C13BE">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2C13BE">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2C13BE">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2C13BE">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2C13BE">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2C13BE">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2C13BE">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2C13BE">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2C13BE">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2C13BE">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lastRenderedPageBreak/>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2C13BE">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2C13BE">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2C13BE">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2C13BE">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2C13BE">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2C13BE">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2C13BE">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2C13BE">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2C13BE">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2C13BE">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2C13BE">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2C13BE">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2C13BE">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2C13BE">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2C13BE">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2C13BE">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2C13BE">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2C13BE">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2C13BE">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2C13BE">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2C13BE">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2C13BE">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2C13BE">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2C13BE">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2C13BE">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2C13BE">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2C13BE">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2C13BE">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lastRenderedPageBreak/>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2C13BE">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2C13BE">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2C13BE">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2C13BE">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2C13BE">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2C13BE">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2C13BE">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2C13BE">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2C13BE">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2C13BE">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2C13BE">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2C13BE">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2C13BE">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2C13BE">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2C13BE">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2C13BE">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2C13BE">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2C13BE">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2C13BE">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2C13BE">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2C13BE">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2C13BE">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lastRenderedPageBreak/>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2C13BE">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2C13BE">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2C13BE">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2C13BE">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2C13BE">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2C13BE">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2C13BE">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2C13BE">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2C13BE">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2C13BE">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2C13BE">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2C13BE">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2C13BE">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2C13BE">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2C13BE">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2C13BE">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2C13BE">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2C13BE">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2C13BE">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2C13BE">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2C13BE">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2C13BE">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lastRenderedPageBreak/>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2C13BE">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2C13BE">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2C13BE">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2C13BE">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2C13BE">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2C13BE">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2C13BE">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2C13BE">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2C13BE">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2C13BE">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2C13BE">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2C13BE">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lastRenderedPageBreak/>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bookmarkStart w:id="6763" w:name="_CRTableK_12"/>
      <w:r w:rsidRPr="001B7C50">
        <w:lastRenderedPageBreak/>
        <w:t xml:space="preserve">Table </w:t>
      </w:r>
      <w:bookmarkEnd w:id="6763"/>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2C13BE">
        <w:trPr>
          <w:cantSplit/>
          <w:jc w:val="center"/>
        </w:trPr>
        <w:tc>
          <w:tcPr>
            <w:tcW w:w="5000" w:type="dxa"/>
            <w:tcBorders>
              <w:bottom w:val="nil"/>
            </w:tcBorders>
            <w:shd w:val="clear" w:color="auto" w:fill="auto"/>
          </w:tcPr>
          <w:p w14:paraId="1F7D20CF" w14:textId="77777777" w:rsidR="00A10084" w:rsidRPr="00257279" w:rsidRDefault="00A10084" w:rsidP="002C13BE">
            <w:pPr>
              <w:pStyle w:val="TAH"/>
              <w:rPr>
                <w:lang w:val="fr-FR"/>
              </w:rPr>
            </w:pPr>
            <w:r w:rsidRPr="00257279">
              <w:rPr>
                <w:lang w:val="fr-FR"/>
              </w:rPr>
              <w:lastRenderedPageBreak/>
              <w:t>User plane node management information</w:t>
            </w:r>
          </w:p>
        </w:tc>
        <w:tc>
          <w:tcPr>
            <w:tcW w:w="1418" w:type="dxa"/>
            <w:tcBorders>
              <w:bottom w:val="nil"/>
            </w:tcBorders>
            <w:shd w:val="clear" w:color="auto" w:fill="auto"/>
          </w:tcPr>
          <w:p w14:paraId="1E6071DA" w14:textId="77777777" w:rsidR="00A10084" w:rsidRPr="001B7C50" w:rsidRDefault="00A10084" w:rsidP="002C13BE">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2C13BE">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2C13BE">
            <w:pPr>
              <w:pStyle w:val="TAH"/>
            </w:pPr>
            <w:r w:rsidRPr="001B7C50">
              <w:t>Reference</w:t>
            </w:r>
          </w:p>
        </w:tc>
      </w:tr>
      <w:tr w:rsidR="00A10084" w:rsidRPr="001B7C50" w14:paraId="5CED6033" w14:textId="77777777" w:rsidTr="002C13BE">
        <w:trPr>
          <w:cantSplit/>
          <w:jc w:val="center"/>
        </w:trPr>
        <w:tc>
          <w:tcPr>
            <w:tcW w:w="5000" w:type="dxa"/>
            <w:tcBorders>
              <w:top w:val="nil"/>
            </w:tcBorders>
            <w:shd w:val="clear" w:color="auto" w:fill="auto"/>
          </w:tcPr>
          <w:p w14:paraId="07E7DACB" w14:textId="77777777" w:rsidR="00A10084" w:rsidRPr="001B7C50" w:rsidRDefault="00A10084" w:rsidP="002C13BE">
            <w:pPr>
              <w:pStyle w:val="TAH"/>
            </w:pPr>
          </w:p>
        </w:tc>
        <w:tc>
          <w:tcPr>
            <w:tcW w:w="1418" w:type="dxa"/>
            <w:tcBorders>
              <w:top w:val="nil"/>
            </w:tcBorders>
            <w:shd w:val="clear" w:color="auto" w:fill="auto"/>
          </w:tcPr>
          <w:p w14:paraId="64C1539E" w14:textId="77777777" w:rsidR="00A10084" w:rsidRPr="001B7C50" w:rsidRDefault="00A10084" w:rsidP="002C13BE">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2C13BE">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2C13BE">
            <w:pPr>
              <w:pStyle w:val="TAH"/>
            </w:pPr>
          </w:p>
        </w:tc>
      </w:tr>
      <w:tr w:rsidR="00A10084" w:rsidRPr="001B7C50" w14:paraId="1794AACE" w14:textId="77777777" w:rsidTr="002C13BE">
        <w:trPr>
          <w:cantSplit/>
          <w:jc w:val="center"/>
        </w:trPr>
        <w:tc>
          <w:tcPr>
            <w:tcW w:w="5000" w:type="dxa"/>
            <w:shd w:val="clear" w:color="auto" w:fill="auto"/>
          </w:tcPr>
          <w:p w14:paraId="1990790B" w14:textId="77777777" w:rsidR="00A10084" w:rsidRPr="001B7C50" w:rsidRDefault="00A10084" w:rsidP="002C13BE">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2C13BE">
            <w:pPr>
              <w:pStyle w:val="TAC"/>
            </w:pPr>
          </w:p>
        </w:tc>
        <w:tc>
          <w:tcPr>
            <w:tcW w:w="1338" w:type="dxa"/>
          </w:tcPr>
          <w:p w14:paraId="15E74BC2" w14:textId="77777777" w:rsidR="00A10084" w:rsidRPr="001B7C50" w:rsidRDefault="00A10084" w:rsidP="002C13BE">
            <w:pPr>
              <w:pStyle w:val="TAC"/>
            </w:pPr>
          </w:p>
        </w:tc>
        <w:tc>
          <w:tcPr>
            <w:tcW w:w="2126" w:type="dxa"/>
            <w:shd w:val="clear" w:color="auto" w:fill="auto"/>
          </w:tcPr>
          <w:p w14:paraId="65520B9E" w14:textId="77777777" w:rsidR="00A10084" w:rsidRPr="001B7C50" w:rsidRDefault="00A10084" w:rsidP="002C13BE">
            <w:pPr>
              <w:pStyle w:val="TAC"/>
            </w:pPr>
          </w:p>
        </w:tc>
      </w:tr>
      <w:tr w:rsidR="00A10084" w:rsidRPr="001B7C50" w14:paraId="01D691D3" w14:textId="77777777" w:rsidTr="002C13BE">
        <w:trPr>
          <w:cantSplit/>
          <w:jc w:val="center"/>
        </w:trPr>
        <w:tc>
          <w:tcPr>
            <w:tcW w:w="5000" w:type="dxa"/>
            <w:shd w:val="clear" w:color="auto" w:fill="auto"/>
          </w:tcPr>
          <w:p w14:paraId="3D6964B9" w14:textId="77777777" w:rsidR="00A10084" w:rsidRPr="001B7C50" w:rsidRDefault="00A10084" w:rsidP="002C13BE">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2C13BE">
            <w:pPr>
              <w:pStyle w:val="TAC"/>
            </w:pPr>
            <w:r w:rsidRPr="001B7C50">
              <w:t>R</w:t>
            </w:r>
          </w:p>
        </w:tc>
        <w:tc>
          <w:tcPr>
            <w:tcW w:w="1338" w:type="dxa"/>
          </w:tcPr>
          <w:p w14:paraId="1EB365BE" w14:textId="77777777" w:rsidR="00A10084" w:rsidRPr="001B7C50" w:rsidRDefault="00A10084" w:rsidP="002C13BE">
            <w:pPr>
              <w:pStyle w:val="TAC"/>
            </w:pPr>
            <w:r w:rsidRPr="001B7C50">
              <w:t>R</w:t>
            </w:r>
          </w:p>
        </w:tc>
        <w:tc>
          <w:tcPr>
            <w:tcW w:w="2126" w:type="dxa"/>
            <w:shd w:val="clear" w:color="auto" w:fill="auto"/>
          </w:tcPr>
          <w:p w14:paraId="6352FD91" w14:textId="77777777" w:rsidR="00A10084" w:rsidRPr="001B7C50" w:rsidRDefault="00A10084" w:rsidP="002C13BE">
            <w:pPr>
              <w:pStyle w:val="TAC"/>
            </w:pPr>
          </w:p>
        </w:tc>
      </w:tr>
      <w:tr w:rsidR="00A10084" w:rsidRPr="001B7C50" w14:paraId="4B84E849" w14:textId="77777777" w:rsidTr="002C13BE">
        <w:trPr>
          <w:cantSplit/>
          <w:jc w:val="center"/>
        </w:trPr>
        <w:tc>
          <w:tcPr>
            <w:tcW w:w="5000" w:type="dxa"/>
            <w:shd w:val="clear" w:color="auto" w:fill="auto"/>
          </w:tcPr>
          <w:p w14:paraId="1FA4FF94" w14:textId="77777777" w:rsidR="00A10084" w:rsidRPr="001B7C50" w:rsidDel="00C4403A" w:rsidRDefault="00A10084" w:rsidP="002C13BE">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2C13BE">
            <w:pPr>
              <w:pStyle w:val="TAC"/>
            </w:pPr>
            <w:r w:rsidRPr="001B7C50">
              <w:t>R</w:t>
            </w:r>
          </w:p>
        </w:tc>
        <w:tc>
          <w:tcPr>
            <w:tcW w:w="1338" w:type="dxa"/>
          </w:tcPr>
          <w:p w14:paraId="1301CD22" w14:textId="77777777" w:rsidR="00A10084" w:rsidRPr="001B7C50" w:rsidRDefault="00A10084" w:rsidP="002C13BE">
            <w:pPr>
              <w:pStyle w:val="TAC"/>
            </w:pPr>
            <w:r w:rsidRPr="001B7C50">
              <w:t>R</w:t>
            </w:r>
          </w:p>
        </w:tc>
        <w:tc>
          <w:tcPr>
            <w:tcW w:w="2126" w:type="dxa"/>
            <w:shd w:val="clear" w:color="auto" w:fill="auto"/>
          </w:tcPr>
          <w:p w14:paraId="472758C2" w14:textId="77777777" w:rsidR="00A10084" w:rsidRPr="001B7C50" w:rsidRDefault="00A10084" w:rsidP="002C13BE">
            <w:pPr>
              <w:pStyle w:val="TAC"/>
            </w:pPr>
          </w:p>
        </w:tc>
      </w:tr>
      <w:tr w:rsidR="00A10084" w:rsidRPr="001B7C50" w14:paraId="1C4B89E8" w14:textId="77777777" w:rsidTr="002C13BE">
        <w:trPr>
          <w:cantSplit/>
          <w:jc w:val="center"/>
        </w:trPr>
        <w:tc>
          <w:tcPr>
            <w:tcW w:w="5000" w:type="dxa"/>
            <w:shd w:val="clear" w:color="auto" w:fill="auto"/>
          </w:tcPr>
          <w:p w14:paraId="44D0223E" w14:textId="77777777" w:rsidR="00A10084" w:rsidRPr="001B7C50" w:rsidDel="00C4403A" w:rsidRDefault="00A10084" w:rsidP="002C13BE">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2C13BE">
            <w:pPr>
              <w:pStyle w:val="TAC"/>
            </w:pPr>
            <w:r w:rsidRPr="001B7C50">
              <w:t>R</w:t>
            </w:r>
          </w:p>
        </w:tc>
        <w:tc>
          <w:tcPr>
            <w:tcW w:w="1338" w:type="dxa"/>
          </w:tcPr>
          <w:p w14:paraId="4BB493EE" w14:textId="77777777" w:rsidR="00A10084" w:rsidRPr="001B7C50" w:rsidRDefault="00A10084" w:rsidP="002C13BE">
            <w:pPr>
              <w:pStyle w:val="TAC"/>
            </w:pPr>
            <w:r w:rsidRPr="001B7C50">
              <w:t>R</w:t>
            </w:r>
          </w:p>
        </w:tc>
        <w:tc>
          <w:tcPr>
            <w:tcW w:w="2126" w:type="dxa"/>
            <w:shd w:val="clear" w:color="auto" w:fill="auto"/>
          </w:tcPr>
          <w:p w14:paraId="699BE275" w14:textId="77777777" w:rsidR="00A10084" w:rsidRPr="001B7C50" w:rsidRDefault="00A10084" w:rsidP="002C13BE">
            <w:pPr>
              <w:pStyle w:val="TAC"/>
            </w:pPr>
          </w:p>
        </w:tc>
      </w:tr>
      <w:tr w:rsidR="00A10084" w:rsidRPr="001B7C50" w14:paraId="0AAC008B" w14:textId="77777777" w:rsidTr="002C13BE">
        <w:trPr>
          <w:cantSplit/>
          <w:jc w:val="center"/>
        </w:trPr>
        <w:tc>
          <w:tcPr>
            <w:tcW w:w="5000" w:type="dxa"/>
            <w:shd w:val="clear" w:color="auto" w:fill="auto"/>
          </w:tcPr>
          <w:p w14:paraId="18F6563C" w14:textId="77777777" w:rsidR="00A10084" w:rsidRPr="001B7C50" w:rsidRDefault="00A10084" w:rsidP="002C13BE">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2C13BE">
            <w:pPr>
              <w:pStyle w:val="TAC"/>
            </w:pPr>
          </w:p>
        </w:tc>
        <w:tc>
          <w:tcPr>
            <w:tcW w:w="1338" w:type="dxa"/>
          </w:tcPr>
          <w:p w14:paraId="4E481E05" w14:textId="77777777" w:rsidR="00A10084" w:rsidRPr="001B7C50" w:rsidRDefault="00A10084" w:rsidP="002C13BE">
            <w:pPr>
              <w:pStyle w:val="TAC"/>
            </w:pPr>
          </w:p>
        </w:tc>
        <w:tc>
          <w:tcPr>
            <w:tcW w:w="2126" w:type="dxa"/>
            <w:shd w:val="clear" w:color="auto" w:fill="auto"/>
          </w:tcPr>
          <w:p w14:paraId="3FB48055" w14:textId="77777777" w:rsidR="00A10084" w:rsidRPr="001B7C50" w:rsidRDefault="00A10084" w:rsidP="002C13BE">
            <w:pPr>
              <w:pStyle w:val="TAC"/>
            </w:pPr>
          </w:p>
        </w:tc>
      </w:tr>
      <w:tr w:rsidR="00A10084" w:rsidRPr="001B7C50" w14:paraId="122EC10C" w14:textId="77777777" w:rsidTr="002C13BE">
        <w:trPr>
          <w:cantSplit/>
          <w:jc w:val="center"/>
        </w:trPr>
        <w:tc>
          <w:tcPr>
            <w:tcW w:w="5000" w:type="dxa"/>
            <w:shd w:val="clear" w:color="auto" w:fill="auto"/>
          </w:tcPr>
          <w:p w14:paraId="039D88CD" w14:textId="77777777" w:rsidR="00A10084" w:rsidRPr="001B7C50" w:rsidRDefault="00A10084" w:rsidP="002C13BE">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2C13BE">
            <w:pPr>
              <w:pStyle w:val="TAC"/>
            </w:pPr>
            <w:r w:rsidRPr="001B7C50">
              <w:t>RW</w:t>
            </w:r>
          </w:p>
        </w:tc>
        <w:tc>
          <w:tcPr>
            <w:tcW w:w="1338" w:type="dxa"/>
          </w:tcPr>
          <w:p w14:paraId="06B4B12E" w14:textId="77777777" w:rsidR="00A10084" w:rsidRPr="001B7C50" w:rsidRDefault="00A10084" w:rsidP="002C13BE">
            <w:pPr>
              <w:pStyle w:val="TAC"/>
            </w:pPr>
            <w:r w:rsidRPr="001B7C50">
              <w:t>-</w:t>
            </w:r>
          </w:p>
        </w:tc>
        <w:tc>
          <w:tcPr>
            <w:tcW w:w="2126" w:type="dxa"/>
            <w:shd w:val="clear" w:color="auto" w:fill="auto"/>
          </w:tcPr>
          <w:p w14:paraId="5CFDDDB1" w14:textId="77777777" w:rsidR="00A10084" w:rsidRPr="001B7C50" w:rsidRDefault="00A10084" w:rsidP="002C13BE">
            <w:pPr>
              <w:pStyle w:val="TAC"/>
            </w:pPr>
            <w:r w:rsidRPr="001B7C50">
              <w:t>IEEE Std 802.1Q [98] clause 8.8.1</w:t>
            </w:r>
          </w:p>
        </w:tc>
      </w:tr>
      <w:tr w:rsidR="00A10084" w:rsidRPr="001B7C50" w14:paraId="4A5E3E08" w14:textId="77777777" w:rsidTr="002C13BE">
        <w:trPr>
          <w:cantSplit/>
          <w:jc w:val="center"/>
        </w:trPr>
        <w:tc>
          <w:tcPr>
            <w:tcW w:w="5000" w:type="dxa"/>
            <w:shd w:val="clear" w:color="auto" w:fill="auto"/>
          </w:tcPr>
          <w:p w14:paraId="26B0927F" w14:textId="77777777" w:rsidR="00A10084" w:rsidRPr="001B7C50" w:rsidRDefault="00A10084" w:rsidP="002C13BE">
            <w:pPr>
              <w:pStyle w:val="TAL"/>
              <w:rPr>
                <w:b/>
              </w:rPr>
            </w:pPr>
            <w:r w:rsidRPr="001B7C50">
              <w:rPr>
                <w:b/>
              </w:rPr>
              <w:t>General Neighbor discovery configuration</w:t>
            </w:r>
          </w:p>
          <w:p w14:paraId="5EF0E142" w14:textId="77777777" w:rsidR="00A10084" w:rsidRPr="001B7C50" w:rsidRDefault="00A10084" w:rsidP="002C13BE">
            <w:pPr>
              <w:pStyle w:val="TAL"/>
              <w:rPr>
                <w:bCs/>
              </w:rPr>
            </w:pPr>
            <w:r w:rsidRPr="001B7C50">
              <w:rPr>
                <w:b/>
              </w:rPr>
              <w:t>(NOTE 2)</w:t>
            </w:r>
          </w:p>
        </w:tc>
        <w:tc>
          <w:tcPr>
            <w:tcW w:w="1418" w:type="dxa"/>
            <w:shd w:val="clear" w:color="auto" w:fill="auto"/>
          </w:tcPr>
          <w:p w14:paraId="59FE99FC" w14:textId="77777777" w:rsidR="00A10084" w:rsidRPr="001B7C50" w:rsidRDefault="00A10084" w:rsidP="002C13BE">
            <w:pPr>
              <w:pStyle w:val="TAC"/>
            </w:pPr>
          </w:p>
        </w:tc>
        <w:tc>
          <w:tcPr>
            <w:tcW w:w="1338" w:type="dxa"/>
          </w:tcPr>
          <w:p w14:paraId="17663FCD" w14:textId="77777777" w:rsidR="00A10084" w:rsidRPr="001B7C50" w:rsidRDefault="00A10084" w:rsidP="002C13BE">
            <w:pPr>
              <w:pStyle w:val="TAC"/>
            </w:pPr>
          </w:p>
        </w:tc>
        <w:tc>
          <w:tcPr>
            <w:tcW w:w="2126" w:type="dxa"/>
            <w:shd w:val="clear" w:color="auto" w:fill="auto"/>
          </w:tcPr>
          <w:p w14:paraId="48AA5A7D" w14:textId="77777777" w:rsidR="00A10084" w:rsidRPr="001B7C50" w:rsidRDefault="00A10084" w:rsidP="002C13BE">
            <w:pPr>
              <w:pStyle w:val="TAC"/>
            </w:pPr>
          </w:p>
        </w:tc>
      </w:tr>
      <w:tr w:rsidR="00A10084" w:rsidRPr="001B7C50" w14:paraId="5754C5C3" w14:textId="77777777" w:rsidTr="002C13BE">
        <w:trPr>
          <w:cantSplit/>
          <w:jc w:val="center"/>
        </w:trPr>
        <w:tc>
          <w:tcPr>
            <w:tcW w:w="5000" w:type="dxa"/>
            <w:shd w:val="clear" w:color="auto" w:fill="auto"/>
          </w:tcPr>
          <w:p w14:paraId="1C7EA3D5" w14:textId="77777777" w:rsidR="00A10084" w:rsidRPr="001B7C50" w:rsidRDefault="00A10084" w:rsidP="002C13BE">
            <w:pPr>
              <w:pStyle w:val="TAL"/>
              <w:rPr>
                <w:b/>
              </w:rPr>
            </w:pPr>
            <w:r w:rsidRPr="001B7C50">
              <w:rPr>
                <w:bCs/>
              </w:rPr>
              <w:t>adminStatus</w:t>
            </w:r>
          </w:p>
        </w:tc>
        <w:tc>
          <w:tcPr>
            <w:tcW w:w="1418" w:type="dxa"/>
            <w:shd w:val="clear" w:color="auto" w:fill="auto"/>
          </w:tcPr>
          <w:p w14:paraId="415FDD93" w14:textId="77777777" w:rsidR="00A10084" w:rsidRPr="001B7C50" w:rsidRDefault="00A10084" w:rsidP="002C13BE">
            <w:pPr>
              <w:pStyle w:val="TAC"/>
            </w:pPr>
            <w:r w:rsidRPr="001B7C50">
              <w:t>RW</w:t>
            </w:r>
          </w:p>
        </w:tc>
        <w:tc>
          <w:tcPr>
            <w:tcW w:w="1338" w:type="dxa"/>
          </w:tcPr>
          <w:p w14:paraId="15C416EA" w14:textId="77777777" w:rsidR="00A10084" w:rsidRPr="001B7C50" w:rsidRDefault="00A10084" w:rsidP="002C13BE">
            <w:pPr>
              <w:pStyle w:val="TAC"/>
            </w:pPr>
            <w:r w:rsidRPr="001B7C50">
              <w:t>-</w:t>
            </w:r>
          </w:p>
        </w:tc>
        <w:tc>
          <w:tcPr>
            <w:tcW w:w="2126" w:type="dxa"/>
            <w:shd w:val="clear" w:color="auto" w:fill="auto"/>
          </w:tcPr>
          <w:p w14:paraId="1EAFBF90" w14:textId="77777777" w:rsidR="00A10084" w:rsidRPr="001B7C50" w:rsidRDefault="00A10084" w:rsidP="002C13BE">
            <w:pPr>
              <w:pStyle w:val="TAC"/>
            </w:pPr>
            <w:r w:rsidRPr="001B7C50">
              <w:t>IEEE Std 802.1AB [97] clause 9.2.5.1</w:t>
            </w:r>
          </w:p>
        </w:tc>
      </w:tr>
      <w:tr w:rsidR="00A10084" w:rsidRPr="001B7C50" w14:paraId="13448056" w14:textId="77777777" w:rsidTr="002C13BE">
        <w:trPr>
          <w:cantSplit/>
          <w:jc w:val="center"/>
        </w:trPr>
        <w:tc>
          <w:tcPr>
            <w:tcW w:w="5000" w:type="dxa"/>
            <w:shd w:val="clear" w:color="auto" w:fill="auto"/>
          </w:tcPr>
          <w:p w14:paraId="6A33AA7F" w14:textId="77777777" w:rsidR="00A10084" w:rsidRPr="001B7C50" w:rsidRDefault="00A10084" w:rsidP="002C13BE">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2C13BE">
            <w:pPr>
              <w:pStyle w:val="TAC"/>
            </w:pPr>
            <w:r w:rsidRPr="001B7C50">
              <w:t>RW</w:t>
            </w:r>
          </w:p>
        </w:tc>
        <w:tc>
          <w:tcPr>
            <w:tcW w:w="1338" w:type="dxa"/>
          </w:tcPr>
          <w:p w14:paraId="10112A8B" w14:textId="77777777" w:rsidR="00A10084" w:rsidRPr="001B7C50" w:rsidRDefault="00A10084" w:rsidP="002C13BE">
            <w:pPr>
              <w:pStyle w:val="TAC"/>
            </w:pPr>
            <w:r w:rsidRPr="001B7C50">
              <w:t>-</w:t>
            </w:r>
          </w:p>
        </w:tc>
        <w:tc>
          <w:tcPr>
            <w:tcW w:w="2126" w:type="dxa"/>
            <w:shd w:val="clear" w:color="auto" w:fill="auto"/>
          </w:tcPr>
          <w:p w14:paraId="7D99E072" w14:textId="77777777" w:rsidR="00A10084" w:rsidRPr="001B7C50" w:rsidRDefault="00A10084" w:rsidP="002C13BE">
            <w:pPr>
              <w:pStyle w:val="TAC"/>
            </w:pPr>
            <w:r w:rsidRPr="001B7C50">
              <w:t>IEEE Std 802.1AB [97] Table 11-2</w:t>
            </w:r>
          </w:p>
        </w:tc>
      </w:tr>
      <w:tr w:rsidR="00A10084" w:rsidRPr="001B7C50" w14:paraId="07E4CE83" w14:textId="77777777" w:rsidTr="002C13BE">
        <w:trPr>
          <w:cantSplit/>
          <w:jc w:val="center"/>
        </w:trPr>
        <w:tc>
          <w:tcPr>
            <w:tcW w:w="5000" w:type="dxa"/>
            <w:shd w:val="clear" w:color="auto" w:fill="auto"/>
          </w:tcPr>
          <w:p w14:paraId="45FC0DBA" w14:textId="77777777" w:rsidR="00A10084" w:rsidRPr="001B7C50" w:rsidRDefault="00A10084" w:rsidP="002C13BE">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2C13BE">
            <w:pPr>
              <w:pStyle w:val="TAC"/>
            </w:pPr>
            <w:r w:rsidRPr="001B7C50">
              <w:t>RW</w:t>
            </w:r>
          </w:p>
        </w:tc>
        <w:tc>
          <w:tcPr>
            <w:tcW w:w="1338" w:type="dxa"/>
          </w:tcPr>
          <w:p w14:paraId="3FCE9877" w14:textId="77777777" w:rsidR="00A10084" w:rsidRPr="001B7C50" w:rsidRDefault="00A10084" w:rsidP="002C13BE">
            <w:pPr>
              <w:pStyle w:val="TAC"/>
            </w:pPr>
            <w:r w:rsidRPr="001B7C50">
              <w:t>-</w:t>
            </w:r>
          </w:p>
        </w:tc>
        <w:tc>
          <w:tcPr>
            <w:tcW w:w="2126" w:type="dxa"/>
            <w:shd w:val="clear" w:color="auto" w:fill="auto"/>
          </w:tcPr>
          <w:p w14:paraId="73BBD4EF" w14:textId="77777777" w:rsidR="00A10084" w:rsidRPr="001B7C50" w:rsidRDefault="00A10084" w:rsidP="002C13BE">
            <w:pPr>
              <w:pStyle w:val="TAC"/>
            </w:pPr>
            <w:r w:rsidRPr="001B7C50">
              <w:t>IEEE Std 802.1AB [97] Table 11-2</w:t>
            </w:r>
          </w:p>
        </w:tc>
      </w:tr>
      <w:tr w:rsidR="00A10084" w:rsidRPr="001B7C50" w14:paraId="0C346769" w14:textId="77777777" w:rsidTr="002C13BE">
        <w:trPr>
          <w:cantSplit/>
          <w:jc w:val="center"/>
        </w:trPr>
        <w:tc>
          <w:tcPr>
            <w:tcW w:w="5000" w:type="dxa"/>
            <w:shd w:val="clear" w:color="auto" w:fill="auto"/>
          </w:tcPr>
          <w:p w14:paraId="6FD32A77" w14:textId="77777777" w:rsidR="00A10084" w:rsidRPr="001B7C50" w:rsidRDefault="00A10084" w:rsidP="002C13BE">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2C13BE">
            <w:pPr>
              <w:pStyle w:val="TAC"/>
            </w:pPr>
            <w:r w:rsidRPr="001B7C50">
              <w:t>RW</w:t>
            </w:r>
          </w:p>
        </w:tc>
        <w:tc>
          <w:tcPr>
            <w:tcW w:w="1338" w:type="dxa"/>
          </w:tcPr>
          <w:p w14:paraId="0DE89B40" w14:textId="77777777" w:rsidR="00A10084" w:rsidRPr="001B7C50" w:rsidRDefault="00A10084" w:rsidP="002C13BE">
            <w:pPr>
              <w:pStyle w:val="TAC"/>
            </w:pPr>
            <w:r w:rsidRPr="001B7C50">
              <w:t>-</w:t>
            </w:r>
          </w:p>
        </w:tc>
        <w:tc>
          <w:tcPr>
            <w:tcW w:w="2126" w:type="dxa"/>
            <w:shd w:val="clear" w:color="auto" w:fill="auto"/>
          </w:tcPr>
          <w:p w14:paraId="2F98990D" w14:textId="77777777" w:rsidR="00A10084" w:rsidRPr="001B7C50" w:rsidRDefault="00A10084" w:rsidP="002C13BE">
            <w:pPr>
              <w:pStyle w:val="TAC"/>
            </w:pPr>
            <w:r w:rsidRPr="001B7C50">
              <w:t>IEEE Std 802.1AB [97] Table 11-2</w:t>
            </w:r>
          </w:p>
        </w:tc>
      </w:tr>
      <w:tr w:rsidR="00A10084" w:rsidRPr="001B7C50" w14:paraId="10886A06" w14:textId="77777777" w:rsidTr="002C13BE">
        <w:trPr>
          <w:cantSplit/>
          <w:jc w:val="center"/>
        </w:trPr>
        <w:tc>
          <w:tcPr>
            <w:tcW w:w="5000" w:type="dxa"/>
            <w:shd w:val="clear" w:color="auto" w:fill="auto"/>
          </w:tcPr>
          <w:p w14:paraId="516FD8E5" w14:textId="77777777" w:rsidR="00A10084" w:rsidRPr="001B7C50" w:rsidRDefault="00A10084" w:rsidP="002C13BE">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2C13BE">
            <w:pPr>
              <w:pStyle w:val="TAC"/>
            </w:pPr>
            <w:r w:rsidRPr="001B7C50">
              <w:t>RW</w:t>
            </w:r>
          </w:p>
        </w:tc>
        <w:tc>
          <w:tcPr>
            <w:tcW w:w="1338" w:type="dxa"/>
          </w:tcPr>
          <w:p w14:paraId="2A5C133B" w14:textId="77777777" w:rsidR="00A10084" w:rsidRPr="001B7C50" w:rsidRDefault="00A10084" w:rsidP="002C13BE">
            <w:pPr>
              <w:pStyle w:val="TAC"/>
            </w:pPr>
            <w:r w:rsidRPr="001B7C50">
              <w:t>-</w:t>
            </w:r>
          </w:p>
        </w:tc>
        <w:tc>
          <w:tcPr>
            <w:tcW w:w="2126" w:type="dxa"/>
            <w:shd w:val="clear" w:color="auto" w:fill="auto"/>
          </w:tcPr>
          <w:p w14:paraId="295A840B" w14:textId="77777777" w:rsidR="00A10084" w:rsidRPr="001B7C50" w:rsidRDefault="00A10084" w:rsidP="002C13BE">
            <w:pPr>
              <w:pStyle w:val="TAC"/>
            </w:pPr>
            <w:r w:rsidRPr="001B7C50">
              <w:t>IEEE Std 802.1AB [97] Table 11-2</w:t>
            </w:r>
          </w:p>
        </w:tc>
      </w:tr>
      <w:tr w:rsidR="00A10084" w:rsidRPr="001B7C50" w14:paraId="65E01D60" w14:textId="77777777" w:rsidTr="002C13BE">
        <w:trPr>
          <w:cantSplit/>
          <w:jc w:val="center"/>
        </w:trPr>
        <w:tc>
          <w:tcPr>
            <w:tcW w:w="5000" w:type="dxa"/>
            <w:shd w:val="clear" w:color="auto" w:fill="auto"/>
          </w:tcPr>
          <w:p w14:paraId="5C581B5B" w14:textId="77777777" w:rsidR="00A10084" w:rsidRPr="001B7C50" w:rsidRDefault="00A10084" w:rsidP="002C13BE">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2C13BE">
            <w:pPr>
              <w:pStyle w:val="TAC"/>
            </w:pPr>
          </w:p>
        </w:tc>
        <w:tc>
          <w:tcPr>
            <w:tcW w:w="1338" w:type="dxa"/>
          </w:tcPr>
          <w:p w14:paraId="14ABA438" w14:textId="77777777" w:rsidR="00A10084" w:rsidRPr="001B7C50" w:rsidRDefault="00A10084" w:rsidP="002C13BE">
            <w:pPr>
              <w:pStyle w:val="TAC"/>
            </w:pPr>
          </w:p>
        </w:tc>
        <w:tc>
          <w:tcPr>
            <w:tcW w:w="2126" w:type="dxa"/>
            <w:shd w:val="clear" w:color="auto" w:fill="auto"/>
          </w:tcPr>
          <w:p w14:paraId="17C7C513" w14:textId="77777777" w:rsidR="00A10084" w:rsidRPr="001B7C50" w:rsidRDefault="00A10084" w:rsidP="002C13BE">
            <w:pPr>
              <w:pStyle w:val="TAC"/>
            </w:pPr>
          </w:p>
        </w:tc>
      </w:tr>
      <w:tr w:rsidR="00A10084" w:rsidRPr="001B7C50" w14:paraId="5C5863CE" w14:textId="77777777" w:rsidTr="002C13BE">
        <w:trPr>
          <w:cantSplit/>
          <w:jc w:val="center"/>
        </w:trPr>
        <w:tc>
          <w:tcPr>
            <w:tcW w:w="5000" w:type="dxa"/>
            <w:shd w:val="clear" w:color="auto" w:fill="auto"/>
          </w:tcPr>
          <w:p w14:paraId="61D3E3E9" w14:textId="77777777" w:rsidR="00A10084" w:rsidRPr="001B7C50" w:rsidRDefault="00A10084" w:rsidP="002C13BE">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2C13BE">
            <w:pPr>
              <w:pStyle w:val="TAC"/>
            </w:pPr>
          </w:p>
        </w:tc>
        <w:tc>
          <w:tcPr>
            <w:tcW w:w="1338" w:type="dxa"/>
          </w:tcPr>
          <w:p w14:paraId="2D74967F" w14:textId="77777777" w:rsidR="00A10084" w:rsidRPr="001B7C50" w:rsidRDefault="00A10084" w:rsidP="002C13BE">
            <w:pPr>
              <w:pStyle w:val="TAC"/>
            </w:pPr>
          </w:p>
        </w:tc>
        <w:tc>
          <w:tcPr>
            <w:tcW w:w="2126" w:type="dxa"/>
            <w:shd w:val="clear" w:color="auto" w:fill="auto"/>
          </w:tcPr>
          <w:p w14:paraId="6CBE51E3" w14:textId="77777777" w:rsidR="00A10084" w:rsidRPr="001B7C50" w:rsidRDefault="00A10084" w:rsidP="002C13BE">
            <w:pPr>
              <w:pStyle w:val="TAC"/>
            </w:pPr>
          </w:p>
        </w:tc>
      </w:tr>
      <w:tr w:rsidR="00A10084" w:rsidRPr="001B7C50" w14:paraId="374C195C" w14:textId="77777777" w:rsidTr="002C13BE">
        <w:trPr>
          <w:cantSplit/>
          <w:jc w:val="center"/>
        </w:trPr>
        <w:tc>
          <w:tcPr>
            <w:tcW w:w="5000" w:type="dxa"/>
            <w:shd w:val="clear" w:color="auto" w:fill="auto"/>
          </w:tcPr>
          <w:p w14:paraId="45F9B6DE" w14:textId="77777777" w:rsidR="00A10084" w:rsidRPr="001B7C50" w:rsidRDefault="00A10084" w:rsidP="002C13BE">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2C13BE">
            <w:pPr>
              <w:pStyle w:val="TAC"/>
            </w:pPr>
            <w:r w:rsidRPr="001B7C50">
              <w:t>RW</w:t>
            </w:r>
          </w:p>
        </w:tc>
        <w:tc>
          <w:tcPr>
            <w:tcW w:w="1338" w:type="dxa"/>
          </w:tcPr>
          <w:p w14:paraId="6B0CEA35" w14:textId="77777777" w:rsidR="00A10084" w:rsidRPr="001B7C50" w:rsidRDefault="00A10084" w:rsidP="002C13BE">
            <w:pPr>
              <w:pStyle w:val="TAC"/>
            </w:pPr>
            <w:r w:rsidRPr="001B7C50">
              <w:t>-</w:t>
            </w:r>
          </w:p>
        </w:tc>
        <w:tc>
          <w:tcPr>
            <w:tcW w:w="2126" w:type="dxa"/>
            <w:shd w:val="clear" w:color="auto" w:fill="auto"/>
          </w:tcPr>
          <w:p w14:paraId="6981E571" w14:textId="77777777" w:rsidR="00A10084" w:rsidRPr="001B7C50" w:rsidRDefault="00A10084" w:rsidP="002C13BE">
            <w:pPr>
              <w:pStyle w:val="TAC"/>
            </w:pPr>
          </w:p>
        </w:tc>
      </w:tr>
      <w:tr w:rsidR="00A10084" w:rsidRPr="001B7C50" w14:paraId="4D39EBAE" w14:textId="77777777" w:rsidTr="002C13BE">
        <w:trPr>
          <w:cantSplit/>
          <w:jc w:val="center"/>
        </w:trPr>
        <w:tc>
          <w:tcPr>
            <w:tcW w:w="5000" w:type="dxa"/>
            <w:shd w:val="clear" w:color="auto" w:fill="auto"/>
          </w:tcPr>
          <w:p w14:paraId="7D75BB2E" w14:textId="77777777" w:rsidR="00A10084" w:rsidRPr="001B7C50" w:rsidRDefault="00A10084" w:rsidP="002C13BE">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2C13BE">
            <w:pPr>
              <w:pStyle w:val="TAC"/>
            </w:pPr>
            <w:r w:rsidRPr="001B7C50">
              <w:t>RW</w:t>
            </w:r>
          </w:p>
        </w:tc>
        <w:tc>
          <w:tcPr>
            <w:tcW w:w="1338" w:type="dxa"/>
          </w:tcPr>
          <w:p w14:paraId="5602D24A" w14:textId="77777777" w:rsidR="00A10084" w:rsidRPr="001B7C50" w:rsidRDefault="00A10084" w:rsidP="002C13BE">
            <w:pPr>
              <w:pStyle w:val="TAC"/>
            </w:pPr>
            <w:r w:rsidRPr="001B7C50">
              <w:t>-</w:t>
            </w:r>
          </w:p>
        </w:tc>
        <w:tc>
          <w:tcPr>
            <w:tcW w:w="2126" w:type="dxa"/>
            <w:shd w:val="clear" w:color="auto" w:fill="auto"/>
          </w:tcPr>
          <w:p w14:paraId="454A44B0" w14:textId="77777777" w:rsidR="00A10084" w:rsidRPr="001B7C50" w:rsidRDefault="00A10084" w:rsidP="002C13BE">
            <w:pPr>
              <w:pStyle w:val="TAC"/>
            </w:pPr>
            <w:r w:rsidRPr="001B7C50">
              <w:t>IEEE Std 802.1AB [97] Table 11-2</w:t>
            </w:r>
          </w:p>
        </w:tc>
      </w:tr>
      <w:tr w:rsidR="00A10084" w:rsidRPr="001B7C50" w14:paraId="1FADE8DB" w14:textId="77777777" w:rsidTr="002C13BE">
        <w:trPr>
          <w:cantSplit/>
          <w:jc w:val="center"/>
        </w:trPr>
        <w:tc>
          <w:tcPr>
            <w:tcW w:w="5000" w:type="dxa"/>
            <w:shd w:val="clear" w:color="auto" w:fill="auto"/>
          </w:tcPr>
          <w:p w14:paraId="42134096" w14:textId="77777777" w:rsidR="00A10084" w:rsidRPr="001B7C50" w:rsidRDefault="00A10084" w:rsidP="002C13BE">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2C13BE">
            <w:pPr>
              <w:pStyle w:val="TAC"/>
            </w:pPr>
            <w:r w:rsidRPr="001B7C50">
              <w:t>RW</w:t>
            </w:r>
          </w:p>
        </w:tc>
        <w:tc>
          <w:tcPr>
            <w:tcW w:w="1338" w:type="dxa"/>
          </w:tcPr>
          <w:p w14:paraId="0CBE92D0" w14:textId="77777777" w:rsidR="00A10084" w:rsidRPr="001B7C50" w:rsidRDefault="00A10084" w:rsidP="002C13BE">
            <w:pPr>
              <w:pStyle w:val="TAC"/>
            </w:pPr>
            <w:r w:rsidRPr="001B7C50">
              <w:t>-</w:t>
            </w:r>
          </w:p>
        </w:tc>
        <w:tc>
          <w:tcPr>
            <w:tcW w:w="2126" w:type="dxa"/>
            <w:shd w:val="clear" w:color="auto" w:fill="auto"/>
          </w:tcPr>
          <w:p w14:paraId="0612F0D6" w14:textId="77777777" w:rsidR="00A10084" w:rsidRPr="001B7C50" w:rsidRDefault="00A10084" w:rsidP="002C13BE">
            <w:pPr>
              <w:pStyle w:val="TAC"/>
            </w:pPr>
            <w:r w:rsidRPr="001B7C50">
              <w:t>IEEE Std 802.1AB [97] Table 11-2</w:t>
            </w:r>
          </w:p>
        </w:tc>
      </w:tr>
      <w:tr w:rsidR="00A10084" w:rsidRPr="001B7C50" w14:paraId="4CCB60F8" w14:textId="77777777" w:rsidTr="002C13BE">
        <w:trPr>
          <w:cantSplit/>
          <w:jc w:val="center"/>
        </w:trPr>
        <w:tc>
          <w:tcPr>
            <w:tcW w:w="5000" w:type="dxa"/>
            <w:shd w:val="clear" w:color="auto" w:fill="auto"/>
          </w:tcPr>
          <w:p w14:paraId="6DCAEC5A" w14:textId="77777777" w:rsidR="00A10084" w:rsidRPr="001B7C50" w:rsidRDefault="00A10084" w:rsidP="002C13BE">
            <w:pPr>
              <w:pStyle w:val="TAL"/>
              <w:rPr>
                <w:b/>
              </w:rPr>
            </w:pPr>
            <w:r w:rsidRPr="001B7C50">
              <w:rPr>
                <w:b/>
              </w:rPr>
              <w:t>Discovered neighbor information for DS-TT ports</w:t>
            </w:r>
          </w:p>
          <w:p w14:paraId="1CDA2DE3" w14:textId="77777777" w:rsidR="00A10084" w:rsidRPr="001B7C50" w:rsidRDefault="00A10084" w:rsidP="002C13BE">
            <w:pPr>
              <w:pStyle w:val="TAL"/>
              <w:rPr>
                <w:bCs/>
              </w:rPr>
            </w:pPr>
            <w:r w:rsidRPr="001B7C50">
              <w:rPr>
                <w:b/>
              </w:rPr>
              <w:t>(NOTE 4)</w:t>
            </w:r>
          </w:p>
        </w:tc>
        <w:tc>
          <w:tcPr>
            <w:tcW w:w="1418" w:type="dxa"/>
            <w:shd w:val="clear" w:color="auto" w:fill="auto"/>
          </w:tcPr>
          <w:p w14:paraId="791F143C" w14:textId="77777777" w:rsidR="00A10084" w:rsidRPr="001B7C50" w:rsidRDefault="00A10084" w:rsidP="002C13BE">
            <w:pPr>
              <w:pStyle w:val="TAC"/>
            </w:pPr>
          </w:p>
        </w:tc>
        <w:tc>
          <w:tcPr>
            <w:tcW w:w="1338" w:type="dxa"/>
          </w:tcPr>
          <w:p w14:paraId="38583988" w14:textId="77777777" w:rsidR="00A10084" w:rsidRPr="001B7C50" w:rsidRDefault="00A10084" w:rsidP="002C13BE">
            <w:pPr>
              <w:pStyle w:val="TAC"/>
            </w:pPr>
          </w:p>
        </w:tc>
        <w:tc>
          <w:tcPr>
            <w:tcW w:w="2126" w:type="dxa"/>
            <w:shd w:val="clear" w:color="auto" w:fill="auto"/>
          </w:tcPr>
          <w:p w14:paraId="2BA3FA70" w14:textId="77777777" w:rsidR="00A10084" w:rsidRPr="001B7C50" w:rsidRDefault="00A10084" w:rsidP="002C13BE">
            <w:pPr>
              <w:pStyle w:val="TAC"/>
            </w:pPr>
          </w:p>
        </w:tc>
      </w:tr>
      <w:tr w:rsidR="00A10084" w:rsidRPr="001B7C50" w14:paraId="0AA09B03" w14:textId="77777777" w:rsidTr="002C13BE">
        <w:trPr>
          <w:cantSplit/>
          <w:jc w:val="center"/>
        </w:trPr>
        <w:tc>
          <w:tcPr>
            <w:tcW w:w="5000" w:type="dxa"/>
            <w:shd w:val="clear" w:color="auto" w:fill="auto"/>
          </w:tcPr>
          <w:p w14:paraId="3153F278" w14:textId="77777777" w:rsidR="00A10084" w:rsidRPr="001B7C50" w:rsidRDefault="00A10084" w:rsidP="002C13BE">
            <w:pPr>
              <w:pStyle w:val="TAL"/>
              <w:rPr>
                <w:b/>
              </w:rPr>
            </w:pPr>
            <w:r w:rsidRPr="001B7C50">
              <w:rPr>
                <w:b/>
              </w:rPr>
              <w:t>&gt;Discovered neighbor information for each DS-TT port</w:t>
            </w:r>
          </w:p>
          <w:p w14:paraId="7C89C067" w14:textId="77777777" w:rsidR="00A10084" w:rsidRPr="001B7C50" w:rsidRDefault="00A10084" w:rsidP="002C13BE">
            <w:pPr>
              <w:pStyle w:val="TAL"/>
              <w:rPr>
                <w:b/>
              </w:rPr>
            </w:pPr>
            <w:r w:rsidRPr="001B7C50">
              <w:rPr>
                <w:b/>
              </w:rPr>
              <w:t>(NOTE 4)</w:t>
            </w:r>
          </w:p>
        </w:tc>
        <w:tc>
          <w:tcPr>
            <w:tcW w:w="1418" w:type="dxa"/>
            <w:shd w:val="clear" w:color="auto" w:fill="auto"/>
          </w:tcPr>
          <w:p w14:paraId="4BA73550" w14:textId="77777777" w:rsidR="00A10084" w:rsidRPr="001B7C50" w:rsidRDefault="00A10084" w:rsidP="002C13BE">
            <w:pPr>
              <w:pStyle w:val="TAC"/>
            </w:pPr>
          </w:p>
        </w:tc>
        <w:tc>
          <w:tcPr>
            <w:tcW w:w="1338" w:type="dxa"/>
          </w:tcPr>
          <w:p w14:paraId="68B52EAD" w14:textId="77777777" w:rsidR="00A10084" w:rsidRPr="001B7C50" w:rsidRDefault="00A10084" w:rsidP="002C13BE">
            <w:pPr>
              <w:pStyle w:val="TAC"/>
            </w:pPr>
          </w:p>
        </w:tc>
        <w:tc>
          <w:tcPr>
            <w:tcW w:w="2126" w:type="dxa"/>
            <w:shd w:val="clear" w:color="auto" w:fill="auto"/>
          </w:tcPr>
          <w:p w14:paraId="09CCA347" w14:textId="77777777" w:rsidR="00A10084" w:rsidRPr="001B7C50" w:rsidRDefault="00A10084" w:rsidP="002C13BE">
            <w:pPr>
              <w:pStyle w:val="TAC"/>
            </w:pPr>
          </w:p>
        </w:tc>
      </w:tr>
      <w:tr w:rsidR="00A10084" w:rsidRPr="001B7C50" w14:paraId="684E84B8" w14:textId="77777777" w:rsidTr="002C13BE">
        <w:trPr>
          <w:cantSplit/>
          <w:jc w:val="center"/>
        </w:trPr>
        <w:tc>
          <w:tcPr>
            <w:tcW w:w="5000" w:type="dxa"/>
            <w:shd w:val="clear" w:color="auto" w:fill="auto"/>
          </w:tcPr>
          <w:p w14:paraId="4E6768C1" w14:textId="77777777" w:rsidR="00A10084" w:rsidRPr="001B7C50" w:rsidRDefault="00A10084" w:rsidP="002C13BE">
            <w:pPr>
              <w:pStyle w:val="TAL"/>
              <w:rPr>
                <w:b/>
              </w:rPr>
            </w:pPr>
            <w:r w:rsidRPr="001B7C50">
              <w:t>&gt;&gt; DS-TT port number</w:t>
            </w:r>
          </w:p>
        </w:tc>
        <w:tc>
          <w:tcPr>
            <w:tcW w:w="1418" w:type="dxa"/>
            <w:shd w:val="clear" w:color="auto" w:fill="auto"/>
          </w:tcPr>
          <w:p w14:paraId="702A8376" w14:textId="77777777" w:rsidR="00A10084" w:rsidRPr="001B7C50" w:rsidRDefault="00A10084" w:rsidP="002C13BE">
            <w:pPr>
              <w:pStyle w:val="TAC"/>
            </w:pPr>
            <w:r w:rsidRPr="001B7C50">
              <w:t>R</w:t>
            </w:r>
          </w:p>
        </w:tc>
        <w:tc>
          <w:tcPr>
            <w:tcW w:w="1338" w:type="dxa"/>
          </w:tcPr>
          <w:p w14:paraId="2A022D6B" w14:textId="77777777" w:rsidR="00A10084" w:rsidRPr="001B7C50" w:rsidRDefault="00A10084" w:rsidP="002C13BE">
            <w:pPr>
              <w:pStyle w:val="TAC"/>
            </w:pPr>
            <w:r w:rsidRPr="001B7C50">
              <w:t>-</w:t>
            </w:r>
          </w:p>
        </w:tc>
        <w:tc>
          <w:tcPr>
            <w:tcW w:w="2126" w:type="dxa"/>
            <w:shd w:val="clear" w:color="auto" w:fill="auto"/>
          </w:tcPr>
          <w:p w14:paraId="30953CE9" w14:textId="77777777" w:rsidR="00A10084" w:rsidRPr="001B7C50" w:rsidRDefault="00A10084" w:rsidP="002C13BE">
            <w:pPr>
              <w:pStyle w:val="TAC"/>
            </w:pPr>
          </w:p>
        </w:tc>
      </w:tr>
      <w:tr w:rsidR="00A10084" w:rsidRPr="001B7C50" w14:paraId="69C3BF7D" w14:textId="77777777" w:rsidTr="002C13BE">
        <w:trPr>
          <w:cantSplit/>
          <w:jc w:val="center"/>
        </w:trPr>
        <w:tc>
          <w:tcPr>
            <w:tcW w:w="5000" w:type="dxa"/>
            <w:shd w:val="clear" w:color="auto" w:fill="auto"/>
          </w:tcPr>
          <w:p w14:paraId="27466B06" w14:textId="77777777" w:rsidR="00A10084" w:rsidRPr="001B7C50" w:rsidRDefault="00A10084" w:rsidP="002C13BE">
            <w:pPr>
              <w:pStyle w:val="TAL"/>
            </w:pPr>
            <w:r w:rsidRPr="001B7C50">
              <w:t>&gt;&gt; lldpV2RemChassisIdSubtype</w:t>
            </w:r>
          </w:p>
        </w:tc>
        <w:tc>
          <w:tcPr>
            <w:tcW w:w="1418" w:type="dxa"/>
            <w:shd w:val="clear" w:color="auto" w:fill="auto"/>
          </w:tcPr>
          <w:p w14:paraId="53849966" w14:textId="77777777" w:rsidR="00A10084" w:rsidRPr="001B7C50" w:rsidRDefault="00A10084" w:rsidP="002C13BE">
            <w:pPr>
              <w:pStyle w:val="TAC"/>
            </w:pPr>
            <w:r w:rsidRPr="001B7C50">
              <w:t>R</w:t>
            </w:r>
          </w:p>
        </w:tc>
        <w:tc>
          <w:tcPr>
            <w:tcW w:w="1338" w:type="dxa"/>
          </w:tcPr>
          <w:p w14:paraId="20FDBE31" w14:textId="77777777" w:rsidR="00A10084" w:rsidRPr="001B7C50" w:rsidRDefault="00A10084" w:rsidP="002C13BE">
            <w:pPr>
              <w:pStyle w:val="TAC"/>
            </w:pPr>
            <w:r w:rsidRPr="001B7C50">
              <w:t>-</w:t>
            </w:r>
          </w:p>
        </w:tc>
        <w:tc>
          <w:tcPr>
            <w:tcW w:w="2126" w:type="dxa"/>
            <w:shd w:val="clear" w:color="auto" w:fill="auto"/>
          </w:tcPr>
          <w:p w14:paraId="41761300" w14:textId="77777777" w:rsidR="00A10084" w:rsidRPr="001B7C50" w:rsidRDefault="00A10084" w:rsidP="002C13BE">
            <w:pPr>
              <w:pStyle w:val="TAC"/>
            </w:pPr>
            <w:r w:rsidRPr="001B7C50">
              <w:t>IEEE Std 802.1AB [97] Table 11-2</w:t>
            </w:r>
          </w:p>
        </w:tc>
      </w:tr>
      <w:tr w:rsidR="00A10084" w:rsidRPr="001B7C50" w14:paraId="1B24ABBC" w14:textId="77777777" w:rsidTr="002C13BE">
        <w:trPr>
          <w:cantSplit/>
          <w:jc w:val="center"/>
        </w:trPr>
        <w:tc>
          <w:tcPr>
            <w:tcW w:w="5000" w:type="dxa"/>
            <w:shd w:val="clear" w:color="auto" w:fill="auto"/>
          </w:tcPr>
          <w:p w14:paraId="15960C1C" w14:textId="77777777" w:rsidR="00A10084" w:rsidRPr="001B7C50" w:rsidRDefault="00A10084" w:rsidP="002C13BE">
            <w:pPr>
              <w:pStyle w:val="TAL"/>
            </w:pPr>
            <w:r w:rsidRPr="001B7C50">
              <w:t>&gt;&gt; lldpV2RemChassisId</w:t>
            </w:r>
          </w:p>
        </w:tc>
        <w:tc>
          <w:tcPr>
            <w:tcW w:w="1418" w:type="dxa"/>
            <w:shd w:val="clear" w:color="auto" w:fill="auto"/>
          </w:tcPr>
          <w:p w14:paraId="385B3EA7" w14:textId="77777777" w:rsidR="00A10084" w:rsidRPr="001B7C50" w:rsidRDefault="00A10084" w:rsidP="002C13BE">
            <w:pPr>
              <w:pStyle w:val="TAC"/>
            </w:pPr>
            <w:r w:rsidRPr="001B7C50">
              <w:t>R</w:t>
            </w:r>
          </w:p>
        </w:tc>
        <w:tc>
          <w:tcPr>
            <w:tcW w:w="1338" w:type="dxa"/>
          </w:tcPr>
          <w:p w14:paraId="1F7F5427" w14:textId="77777777" w:rsidR="00A10084" w:rsidRPr="001B7C50" w:rsidRDefault="00A10084" w:rsidP="002C13BE">
            <w:pPr>
              <w:pStyle w:val="TAC"/>
            </w:pPr>
            <w:r w:rsidRPr="001B7C50">
              <w:t>-</w:t>
            </w:r>
          </w:p>
        </w:tc>
        <w:tc>
          <w:tcPr>
            <w:tcW w:w="2126" w:type="dxa"/>
            <w:shd w:val="clear" w:color="auto" w:fill="auto"/>
          </w:tcPr>
          <w:p w14:paraId="72CC1A95" w14:textId="77777777" w:rsidR="00A10084" w:rsidRPr="001B7C50" w:rsidRDefault="00A10084" w:rsidP="002C13BE">
            <w:pPr>
              <w:pStyle w:val="TAC"/>
            </w:pPr>
            <w:r w:rsidRPr="001B7C50">
              <w:t>IEEE Std 802.1AB [97] Table 11-2</w:t>
            </w:r>
          </w:p>
        </w:tc>
      </w:tr>
      <w:tr w:rsidR="00A10084" w:rsidRPr="001B7C50" w14:paraId="7D054CFC" w14:textId="77777777" w:rsidTr="002C13BE">
        <w:trPr>
          <w:cantSplit/>
          <w:jc w:val="center"/>
        </w:trPr>
        <w:tc>
          <w:tcPr>
            <w:tcW w:w="5000" w:type="dxa"/>
            <w:shd w:val="clear" w:color="auto" w:fill="auto"/>
          </w:tcPr>
          <w:p w14:paraId="68DD0A76" w14:textId="77777777" w:rsidR="00A10084" w:rsidRPr="001B7C50" w:rsidRDefault="00A10084" w:rsidP="002C13BE">
            <w:pPr>
              <w:pStyle w:val="TAL"/>
            </w:pPr>
            <w:r w:rsidRPr="001B7C50">
              <w:t>&gt;&gt; lldpV2RemPortIdSubtype</w:t>
            </w:r>
          </w:p>
        </w:tc>
        <w:tc>
          <w:tcPr>
            <w:tcW w:w="1418" w:type="dxa"/>
            <w:shd w:val="clear" w:color="auto" w:fill="auto"/>
          </w:tcPr>
          <w:p w14:paraId="02E72F6E" w14:textId="77777777" w:rsidR="00A10084" w:rsidRPr="001B7C50" w:rsidRDefault="00A10084" w:rsidP="002C13BE">
            <w:pPr>
              <w:pStyle w:val="TAC"/>
            </w:pPr>
            <w:r w:rsidRPr="001B7C50">
              <w:t>R</w:t>
            </w:r>
          </w:p>
        </w:tc>
        <w:tc>
          <w:tcPr>
            <w:tcW w:w="1338" w:type="dxa"/>
          </w:tcPr>
          <w:p w14:paraId="7A134B46" w14:textId="77777777" w:rsidR="00A10084" w:rsidRPr="001B7C50" w:rsidRDefault="00A10084" w:rsidP="002C13BE">
            <w:pPr>
              <w:pStyle w:val="TAC"/>
            </w:pPr>
            <w:r w:rsidRPr="001B7C50">
              <w:t>-</w:t>
            </w:r>
          </w:p>
        </w:tc>
        <w:tc>
          <w:tcPr>
            <w:tcW w:w="2126" w:type="dxa"/>
            <w:shd w:val="clear" w:color="auto" w:fill="auto"/>
          </w:tcPr>
          <w:p w14:paraId="513BC51A" w14:textId="77777777" w:rsidR="00A10084" w:rsidRPr="001B7C50" w:rsidRDefault="00A10084" w:rsidP="002C13BE">
            <w:pPr>
              <w:pStyle w:val="TAC"/>
            </w:pPr>
            <w:r w:rsidRPr="001B7C50">
              <w:t>IEEE Std 802.1AB [97] Table 11-2</w:t>
            </w:r>
          </w:p>
        </w:tc>
      </w:tr>
      <w:tr w:rsidR="00A10084" w:rsidRPr="001B7C50" w14:paraId="31E0052F" w14:textId="77777777" w:rsidTr="002C13BE">
        <w:trPr>
          <w:cantSplit/>
          <w:jc w:val="center"/>
        </w:trPr>
        <w:tc>
          <w:tcPr>
            <w:tcW w:w="5000" w:type="dxa"/>
            <w:shd w:val="clear" w:color="auto" w:fill="auto"/>
          </w:tcPr>
          <w:p w14:paraId="4F6757E2" w14:textId="77777777" w:rsidR="00A10084" w:rsidRPr="001B7C50" w:rsidRDefault="00A10084" w:rsidP="002C13BE">
            <w:pPr>
              <w:pStyle w:val="TAL"/>
            </w:pPr>
            <w:r w:rsidRPr="001B7C50">
              <w:t>&gt;&gt; lldpV2RemPortId</w:t>
            </w:r>
          </w:p>
        </w:tc>
        <w:tc>
          <w:tcPr>
            <w:tcW w:w="1418" w:type="dxa"/>
            <w:shd w:val="clear" w:color="auto" w:fill="auto"/>
          </w:tcPr>
          <w:p w14:paraId="4AA34827" w14:textId="77777777" w:rsidR="00A10084" w:rsidRPr="001B7C50" w:rsidRDefault="00A10084" w:rsidP="002C13BE">
            <w:pPr>
              <w:pStyle w:val="TAC"/>
            </w:pPr>
            <w:r w:rsidRPr="001B7C50">
              <w:t>R</w:t>
            </w:r>
          </w:p>
        </w:tc>
        <w:tc>
          <w:tcPr>
            <w:tcW w:w="1338" w:type="dxa"/>
          </w:tcPr>
          <w:p w14:paraId="7513CBD8" w14:textId="77777777" w:rsidR="00A10084" w:rsidRPr="001B7C50" w:rsidRDefault="00A10084" w:rsidP="002C13BE">
            <w:pPr>
              <w:pStyle w:val="TAC"/>
            </w:pPr>
            <w:r w:rsidRPr="001B7C50">
              <w:t>-</w:t>
            </w:r>
          </w:p>
        </w:tc>
        <w:tc>
          <w:tcPr>
            <w:tcW w:w="2126" w:type="dxa"/>
            <w:shd w:val="clear" w:color="auto" w:fill="auto"/>
          </w:tcPr>
          <w:p w14:paraId="138008D8" w14:textId="77777777" w:rsidR="00A10084" w:rsidRPr="001B7C50" w:rsidRDefault="00A10084" w:rsidP="002C13BE">
            <w:pPr>
              <w:pStyle w:val="TAC"/>
            </w:pPr>
            <w:r w:rsidRPr="001B7C50">
              <w:t>IEEE Std 802.1AB [97] Table 11-2</w:t>
            </w:r>
          </w:p>
        </w:tc>
      </w:tr>
      <w:tr w:rsidR="00A10084" w:rsidRPr="001B7C50" w14:paraId="33F1AFE7" w14:textId="77777777" w:rsidTr="002C13BE">
        <w:trPr>
          <w:cantSplit/>
          <w:jc w:val="center"/>
        </w:trPr>
        <w:tc>
          <w:tcPr>
            <w:tcW w:w="5000" w:type="dxa"/>
            <w:shd w:val="clear" w:color="auto" w:fill="auto"/>
          </w:tcPr>
          <w:p w14:paraId="7A33B72F" w14:textId="77777777" w:rsidR="00A10084" w:rsidRPr="001B7C50" w:rsidRDefault="00A10084" w:rsidP="002C13BE">
            <w:pPr>
              <w:pStyle w:val="TAL"/>
            </w:pPr>
            <w:r w:rsidRPr="001B7C50">
              <w:t>&gt;&gt; TTL</w:t>
            </w:r>
          </w:p>
        </w:tc>
        <w:tc>
          <w:tcPr>
            <w:tcW w:w="1418" w:type="dxa"/>
            <w:shd w:val="clear" w:color="auto" w:fill="auto"/>
          </w:tcPr>
          <w:p w14:paraId="2D07817C" w14:textId="77777777" w:rsidR="00A10084" w:rsidRPr="001B7C50" w:rsidRDefault="00A10084" w:rsidP="002C13BE">
            <w:pPr>
              <w:pStyle w:val="TAC"/>
            </w:pPr>
            <w:r w:rsidRPr="001B7C50">
              <w:t>R</w:t>
            </w:r>
          </w:p>
        </w:tc>
        <w:tc>
          <w:tcPr>
            <w:tcW w:w="1338" w:type="dxa"/>
          </w:tcPr>
          <w:p w14:paraId="13FF2BD2" w14:textId="77777777" w:rsidR="00A10084" w:rsidRPr="001B7C50" w:rsidRDefault="00A10084" w:rsidP="002C13BE">
            <w:pPr>
              <w:pStyle w:val="TAC"/>
            </w:pPr>
            <w:r w:rsidRPr="001B7C50">
              <w:t>-</w:t>
            </w:r>
          </w:p>
        </w:tc>
        <w:tc>
          <w:tcPr>
            <w:tcW w:w="2126" w:type="dxa"/>
            <w:shd w:val="clear" w:color="auto" w:fill="auto"/>
          </w:tcPr>
          <w:p w14:paraId="3F40CC7D" w14:textId="77777777" w:rsidR="00A10084" w:rsidRPr="001B7C50" w:rsidRDefault="00A10084" w:rsidP="002C13BE">
            <w:pPr>
              <w:pStyle w:val="TAC"/>
            </w:pPr>
            <w:r w:rsidRPr="001B7C50">
              <w:t>IEEE Std 802.1AB [97] clause 8.5.4.1</w:t>
            </w:r>
          </w:p>
        </w:tc>
      </w:tr>
      <w:tr w:rsidR="00A10084" w:rsidRPr="001B7C50" w14:paraId="149758F1" w14:textId="77777777" w:rsidTr="002C13BE">
        <w:trPr>
          <w:cantSplit/>
          <w:jc w:val="center"/>
        </w:trPr>
        <w:tc>
          <w:tcPr>
            <w:tcW w:w="5000" w:type="dxa"/>
            <w:shd w:val="clear" w:color="auto" w:fill="auto"/>
          </w:tcPr>
          <w:p w14:paraId="59F5F840" w14:textId="77777777" w:rsidR="00A10084" w:rsidRPr="001B7C50" w:rsidRDefault="00A10084" w:rsidP="002C13BE">
            <w:pPr>
              <w:pStyle w:val="TAL"/>
            </w:pPr>
            <w:r w:rsidRPr="001B7C50">
              <w:rPr>
                <w:b/>
              </w:rPr>
              <w:t>Stream Parameters (NOTE 5)</w:t>
            </w:r>
          </w:p>
        </w:tc>
        <w:tc>
          <w:tcPr>
            <w:tcW w:w="1418" w:type="dxa"/>
            <w:shd w:val="clear" w:color="auto" w:fill="auto"/>
          </w:tcPr>
          <w:p w14:paraId="4C418617" w14:textId="77777777" w:rsidR="00A10084" w:rsidRPr="001B7C50" w:rsidRDefault="00A10084" w:rsidP="002C13BE">
            <w:pPr>
              <w:pStyle w:val="TAC"/>
            </w:pPr>
          </w:p>
        </w:tc>
        <w:tc>
          <w:tcPr>
            <w:tcW w:w="1338" w:type="dxa"/>
          </w:tcPr>
          <w:p w14:paraId="08C20E34" w14:textId="77777777" w:rsidR="00A10084" w:rsidRPr="001B7C50" w:rsidRDefault="00A10084" w:rsidP="002C13BE">
            <w:pPr>
              <w:pStyle w:val="TAC"/>
            </w:pPr>
          </w:p>
        </w:tc>
        <w:tc>
          <w:tcPr>
            <w:tcW w:w="2126" w:type="dxa"/>
            <w:shd w:val="clear" w:color="auto" w:fill="auto"/>
          </w:tcPr>
          <w:p w14:paraId="17A79F4F" w14:textId="77777777" w:rsidR="00A10084" w:rsidRPr="001B7C50" w:rsidRDefault="00A10084" w:rsidP="002C13BE">
            <w:pPr>
              <w:pStyle w:val="TAC"/>
            </w:pPr>
          </w:p>
        </w:tc>
      </w:tr>
      <w:tr w:rsidR="00A10084" w:rsidRPr="001B7C50" w14:paraId="0D68F9E5" w14:textId="77777777" w:rsidTr="002C13BE">
        <w:trPr>
          <w:cantSplit/>
          <w:jc w:val="center"/>
        </w:trPr>
        <w:tc>
          <w:tcPr>
            <w:tcW w:w="5000" w:type="dxa"/>
            <w:shd w:val="clear" w:color="auto" w:fill="auto"/>
          </w:tcPr>
          <w:p w14:paraId="0D3BD4B8" w14:textId="77777777" w:rsidR="00A10084" w:rsidRPr="001B7C50" w:rsidRDefault="00A10084" w:rsidP="002C13BE">
            <w:pPr>
              <w:pStyle w:val="TAL"/>
              <w:rPr>
                <w:b/>
              </w:rPr>
            </w:pPr>
            <w:r w:rsidRPr="001B7C50">
              <w:t>MaxStreamFilterInstances</w:t>
            </w:r>
          </w:p>
        </w:tc>
        <w:tc>
          <w:tcPr>
            <w:tcW w:w="1418" w:type="dxa"/>
            <w:shd w:val="clear" w:color="auto" w:fill="auto"/>
          </w:tcPr>
          <w:p w14:paraId="4B5C4F0A" w14:textId="77777777" w:rsidR="00A10084" w:rsidRPr="001B7C50" w:rsidRDefault="00A10084" w:rsidP="002C13BE">
            <w:pPr>
              <w:pStyle w:val="TAC"/>
            </w:pPr>
            <w:r w:rsidRPr="001B7C50">
              <w:t>R</w:t>
            </w:r>
          </w:p>
        </w:tc>
        <w:tc>
          <w:tcPr>
            <w:tcW w:w="1338" w:type="dxa"/>
          </w:tcPr>
          <w:p w14:paraId="2F511551" w14:textId="77777777" w:rsidR="00A10084" w:rsidRPr="001B7C50" w:rsidRDefault="00A10084" w:rsidP="002C13BE">
            <w:pPr>
              <w:pStyle w:val="TAC"/>
            </w:pPr>
            <w:r w:rsidRPr="001B7C50">
              <w:t>-</w:t>
            </w:r>
          </w:p>
        </w:tc>
        <w:tc>
          <w:tcPr>
            <w:tcW w:w="2126" w:type="dxa"/>
            <w:shd w:val="clear" w:color="auto" w:fill="auto"/>
          </w:tcPr>
          <w:p w14:paraId="54AB805E" w14:textId="77777777" w:rsidR="00A10084" w:rsidRDefault="00A10084" w:rsidP="002C13BE">
            <w:pPr>
              <w:pStyle w:val="TAC"/>
            </w:pPr>
            <w:r w:rsidRPr="001B7C50">
              <w:t>IEEE Std 802.1Q [98]</w:t>
            </w:r>
          </w:p>
          <w:p w14:paraId="52687BFA" w14:textId="77777777" w:rsidR="00A10084" w:rsidRPr="001B7C50" w:rsidRDefault="00A10084" w:rsidP="002C13BE">
            <w:pPr>
              <w:pStyle w:val="TAC"/>
            </w:pPr>
            <w:r w:rsidRPr="00F336F2">
              <w:rPr>
                <w:rFonts w:cs="Arial"/>
                <w:szCs w:val="18"/>
              </w:rPr>
              <w:t>Table 12-34</w:t>
            </w:r>
          </w:p>
        </w:tc>
      </w:tr>
      <w:tr w:rsidR="00A10084" w:rsidRPr="001B7C50" w14:paraId="445C83EE" w14:textId="77777777" w:rsidTr="002C13BE">
        <w:trPr>
          <w:cantSplit/>
          <w:jc w:val="center"/>
        </w:trPr>
        <w:tc>
          <w:tcPr>
            <w:tcW w:w="5000" w:type="dxa"/>
            <w:shd w:val="clear" w:color="auto" w:fill="auto"/>
          </w:tcPr>
          <w:p w14:paraId="0F477207" w14:textId="77777777" w:rsidR="00A10084" w:rsidRPr="001B7C50" w:rsidRDefault="00A10084" w:rsidP="002C13BE">
            <w:pPr>
              <w:pStyle w:val="TAL"/>
            </w:pPr>
            <w:r w:rsidRPr="001B7C50">
              <w:t>MaxStreamGateInstances</w:t>
            </w:r>
          </w:p>
        </w:tc>
        <w:tc>
          <w:tcPr>
            <w:tcW w:w="1418" w:type="dxa"/>
            <w:shd w:val="clear" w:color="auto" w:fill="auto"/>
          </w:tcPr>
          <w:p w14:paraId="42EE33FC" w14:textId="77777777" w:rsidR="00A10084" w:rsidRPr="001B7C50" w:rsidRDefault="00A10084" w:rsidP="002C13BE">
            <w:pPr>
              <w:pStyle w:val="TAC"/>
            </w:pPr>
            <w:r w:rsidRPr="001B7C50">
              <w:t>R</w:t>
            </w:r>
          </w:p>
        </w:tc>
        <w:tc>
          <w:tcPr>
            <w:tcW w:w="1338" w:type="dxa"/>
          </w:tcPr>
          <w:p w14:paraId="474D224A" w14:textId="77777777" w:rsidR="00A10084" w:rsidRPr="001B7C50" w:rsidRDefault="00A10084" w:rsidP="002C13BE">
            <w:pPr>
              <w:pStyle w:val="TAC"/>
            </w:pPr>
            <w:r w:rsidRPr="001B7C50">
              <w:t>-</w:t>
            </w:r>
          </w:p>
        </w:tc>
        <w:tc>
          <w:tcPr>
            <w:tcW w:w="2126" w:type="dxa"/>
            <w:shd w:val="clear" w:color="auto" w:fill="auto"/>
          </w:tcPr>
          <w:p w14:paraId="75293F41" w14:textId="77777777" w:rsidR="00A10084" w:rsidRDefault="00A10084" w:rsidP="002C13BE">
            <w:pPr>
              <w:pStyle w:val="TAC"/>
            </w:pPr>
            <w:r w:rsidRPr="001B7C50">
              <w:t>IEEE Std 802.1Q [98]</w:t>
            </w:r>
          </w:p>
          <w:p w14:paraId="4A6CA0AA" w14:textId="77777777" w:rsidR="00A10084" w:rsidRPr="001B7C50" w:rsidRDefault="00A10084" w:rsidP="002C13BE">
            <w:pPr>
              <w:pStyle w:val="TAC"/>
            </w:pPr>
            <w:r w:rsidRPr="00F336F2">
              <w:rPr>
                <w:rFonts w:cs="Arial"/>
                <w:szCs w:val="18"/>
              </w:rPr>
              <w:t>Table 12-34</w:t>
            </w:r>
          </w:p>
        </w:tc>
      </w:tr>
      <w:tr w:rsidR="00A10084" w:rsidRPr="001B7C50" w14:paraId="40EF43DC" w14:textId="77777777" w:rsidTr="002C13BE">
        <w:trPr>
          <w:cantSplit/>
          <w:jc w:val="center"/>
        </w:trPr>
        <w:tc>
          <w:tcPr>
            <w:tcW w:w="5000" w:type="dxa"/>
            <w:shd w:val="clear" w:color="auto" w:fill="auto"/>
          </w:tcPr>
          <w:p w14:paraId="2C3E2A10" w14:textId="77777777" w:rsidR="00A10084" w:rsidRPr="001B7C50" w:rsidRDefault="00A10084" w:rsidP="002C13BE">
            <w:pPr>
              <w:pStyle w:val="TAL"/>
            </w:pPr>
            <w:r w:rsidRPr="001B7C50">
              <w:t>MaxFlowMeterInstances</w:t>
            </w:r>
          </w:p>
        </w:tc>
        <w:tc>
          <w:tcPr>
            <w:tcW w:w="1418" w:type="dxa"/>
            <w:shd w:val="clear" w:color="auto" w:fill="auto"/>
          </w:tcPr>
          <w:p w14:paraId="67E0712A" w14:textId="77777777" w:rsidR="00A10084" w:rsidRPr="001B7C50" w:rsidRDefault="00A10084" w:rsidP="002C13BE">
            <w:pPr>
              <w:pStyle w:val="TAC"/>
            </w:pPr>
            <w:r w:rsidRPr="001B7C50">
              <w:t>R</w:t>
            </w:r>
          </w:p>
        </w:tc>
        <w:tc>
          <w:tcPr>
            <w:tcW w:w="1338" w:type="dxa"/>
          </w:tcPr>
          <w:p w14:paraId="286251CB" w14:textId="77777777" w:rsidR="00A10084" w:rsidRPr="001B7C50" w:rsidRDefault="00A10084" w:rsidP="002C13BE">
            <w:pPr>
              <w:pStyle w:val="TAC"/>
            </w:pPr>
            <w:r w:rsidRPr="001B7C50">
              <w:t>-</w:t>
            </w:r>
          </w:p>
        </w:tc>
        <w:tc>
          <w:tcPr>
            <w:tcW w:w="2126" w:type="dxa"/>
            <w:shd w:val="clear" w:color="auto" w:fill="auto"/>
          </w:tcPr>
          <w:p w14:paraId="5EE8A40C" w14:textId="77777777" w:rsidR="00A10084" w:rsidRDefault="00A10084" w:rsidP="002C13BE">
            <w:pPr>
              <w:pStyle w:val="TAC"/>
            </w:pPr>
            <w:r w:rsidRPr="001B7C50">
              <w:t>IEEE Std 802.1Q [98]</w:t>
            </w:r>
          </w:p>
          <w:p w14:paraId="1DEA4F41" w14:textId="77777777" w:rsidR="00A10084" w:rsidRPr="001B7C50" w:rsidRDefault="00A10084" w:rsidP="002C13BE">
            <w:pPr>
              <w:pStyle w:val="TAC"/>
            </w:pPr>
            <w:r w:rsidRPr="00F336F2">
              <w:rPr>
                <w:rFonts w:cs="Arial"/>
                <w:szCs w:val="18"/>
              </w:rPr>
              <w:t>Table 12-34</w:t>
            </w:r>
          </w:p>
        </w:tc>
      </w:tr>
      <w:tr w:rsidR="00A10084" w:rsidRPr="001B7C50" w14:paraId="3ED17FFB" w14:textId="77777777" w:rsidTr="002C13BE">
        <w:trPr>
          <w:cantSplit/>
          <w:jc w:val="center"/>
        </w:trPr>
        <w:tc>
          <w:tcPr>
            <w:tcW w:w="5000" w:type="dxa"/>
            <w:shd w:val="clear" w:color="auto" w:fill="auto"/>
          </w:tcPr>
          <w:p w14:paraId="360B2132" w14:textId="77777777" w:rsidR="00A10084" w:rsidRPr="001B7C50" w:rsidRDefault="00A10084" w:rsidP="002C13BE">
            <w:pPr>
              <w:pStyle w:val="TAL"/>
            </w:pPr>
            <w:r w:rsidRPr="001B7C50">
              <w:t>SupportedListMax</w:t>
            </w:r>
          </w:p>
        </w:tc>
        <w:tc>
          <w:tcPr>
            <w:tcW w:w="1418" w:type="dxa"/>
            <w:shd w:val="clear" w:color="auto" w:fill="auto"/>
          </w:tcPr>
          <w:p w14:paraId="64053F92" w14:textId="77777777" w:rsidR="00A10084" w:rsidRPr="001B7C50" w:rsidRDefault="00A10084" w:rsidP="002C13BE">
            <w:pPr>
              <w:pStyle w:val="TAC"/>
            </w:pPr>
            <w:r w:rsidRPr="001B7C50">
              <w:t>R</w:t>
            </w:r>
          </w:p>
        </w:tc>
        <w:tc>
          <w:tcPr>
            <w:tcW w:w="1338" w:type="dxa"/>
          </w:tcPr>
          <w:p w14:paraId="3864BE06" w14:textId="77777777" w:rsidR="00A10084" w:rsidRPr="001B7C50" w:rsidRDefault="00A10084" w:rsidP="002C13BE">
            <w:pPr>
              <w:pStyle w:val="TAC"/>
            </w:pPr>
            <w:r w:rsidRPr="001B7C50">
              <w:t>-</w:t>
            </w:r>
          </w:p>
        </w:tc>
        <w:tc>
          <w:tcPr>
            <w:tcW w:w="2126" w:type="dxa"/>
            <w:shd w:val="clear" w:color="auto" w:fill="auto"/>
          </w:tcPr>
          <w:p w14:paraId="0BDABAEF" w14:textId="77777777" w:rsidR="00A10084" w:rsidRDefault="00A10084" w:rsidP="002C13BE">
            <w:pPr>
              <w:pStyle w:val="TAC"/>
            </w:pPr>
            <w:r w:rsidRPr="001B7C50">
              <w:t>IEEE Std 802.1Q [98]</w:t>
            </w:r>
          </w:p>
          <w:p w14:paraId="614212A0" w14:textId="77777777" w:rsidR="00A10084" w:rsidRPr="001B7C50" w:rsidRDefault="00A10084" w:rsidP="002C13BE">
            <w:pPr>
              <w:pStyle w:val="TAC"/>
            </w:pPr>
            <w:r w:rsidRPr="00F336F2">
              <w:rPr>
                <w:rFonts w:cs="Arial"/>
                <w:szCs w:val="18"/>
              </w:rPr>
              <w:t>Table 12-34</w:t>
            </w:r>
          </w:p>
        </w:tc>
      </w:tr>
      <w:tr w:rsidR="00A10084" w:rsidRPr="001B7C50" w14:paraId="406DFE33" w14:textId="77777777" w:rsidTr="002C13BE">
        <w:trPr>
          <w:cantSplit/>
          <w:jc w:val="center"/>
        </w:trPr>
        <w:tc>
          <w:tcPr>
            <w:tcW w:w="5000" w:type="dxa"/>
            <w:shd w:val="clear" w:color="auto" w:fill="auto"/>
          </w:tcPr>
          <w:p w14:paraId="0627A3B1" w14:textId="77777777" w:rsidR="00A10084" w:rsidRPr="001B7C50" w:rsidRDefault="00A10084" w:rsidP="002C13BE">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2C13BE">
            <w:pPr>
              <w:pStyle w:val="TAC"/>
            </w:pPr>
          </w:p>
        </w:tc>
        <w:tc>
          <w:tcPr>
            <w:tcW w:w="1338" w:type="dxa"/>
          </w:tcPr>
          <w:p w14:paraId="0198457C" w14:textId="77777777" w:rsidR="00A10084" w:rsidRPr="001B7C50" w:rsidRDefault="00A10084" w:rsidP="002C13BE">
            <w:pPr>
              <w:pStyle w:val="TAC"/>
            </w:pPr>
          </w:p>
        </w:tc>
        <w:tc>
          <w:tcPr>
            <w:tcW w:w="2126" w:type="dxa"/>
            <w:shd w:val="clear" w:color="auto" w:fill="auto"/>
          </w:tcPr>
          <w:p w14:paraId="49AE57E0" w14:textId="77777777" w:rsidR="00A10084" w:rsidRPr="001B7C50" w:rsidRDefault="00A10084" w:rsidP="002C13BE">
            <w:pPr>
              <w:pStyle w:val="TAC"/>
            </w:pPr>
          </w:p>
        </w:tc>
      </w:tr>
      <w:tr w:rsidR="00A10084" w:rsidRPr="001B7C50" w14:paraId="338CDA64" w14:textId="77777777" w:rsidTr="002C13BE">
        <w:trPr>
          <w:cantSplit/>
          <w:jc w:val="center"/>
        </w:trPr>
        <w:tc>
          <w:tcPr>
            <w:tcW w:w="5000" w:type="dxa"/>
            <w:shd w:val="clear" w:color="auto" w:fill="auto"/>
          </w:tcPr>
          <w:p w14:paraId="56BDB6F4" w14:textId="77777777" w:rsidR="00A10084" w:rsidRPr="001B7C50" w:rsidRDefault="00A10084" w:rsidP="002C13BE">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2C13BE">
            <w:pPr>
              <w:pStyle w:val="TAC"/>
            </w:pPr>
            <w:r w:rsidRPr="001B7C50">
              <w:t>R</w:t>
            </w:r>
          </w:p>
        </w:tc>
        <w:tc>
          <w:tcPr>
            <w:tcW w:w="1338" w:type="dxa"/>
          </w:tcPr>
          <w:p w14:paraId="47B31640" w14:textId="77777777" w:rsidR="00A10084" w:rsidRPr="001B7C50" w:rsidRDefault="00A10084" w:rsidP="002C13BE">
            <w:pPr>
              <w:pStyle w:val="TAC"/>
            </w:pPr>
            <w:r w:rsidRPr="001B7C50">
              <w:t>R</w:t>
            </w:r>
          </w:p>
        </w:tc>
        <w:tc>
          <w:tcPr>
            <w:tcW w:w="2126" w:type="dxa"/>
            <w:shd w:val="clear" w:color="auto" w:fill="auto"/>
          </w:tcPr>
          <w:p w14:paraId="3C696D24" w14:textId="77777777" w:rsidR="00A10084" w:rsidRPr="001B7C50" w:rsidRDefault="00A10084" w:rsidP="002C13BE">
            <w:pPr>
              <w:pStyle w:val="TAC"/>
            </w:pPr>
          </w:p>
        </w:tc>
      </w:tr>
      <w:tr w:rsidR="00A10084" w:rsidRPr="001B7C50" w14:paraId="47390D7A" w14:textId="77777777" w:rsidTr="002C13BE">
        <w:trPr>
          <w:cantSplit/>
          <w:jc w:val="center"/>
        </w:trPr>
        <w:tc>
          <w:tcPr>
            <w:tcW w:w="5000" w:type="dxa"/>
            <w:shd w:val="clear" w:color="auto" w:fill="auto"/>
          </w:tcPr>
          <w:p w14:paraId="3DA2FFC7" w14:textId="77777777" w:rsidR="00A10084" w:rsidRPr="001B7C50" w:rsidRDefault="00A10084" w:rsidP="002C13BE">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2C13BE">
            <w:pPr>
              <w:pStyle w:val="TAC"/>
            </w:pPr>
            <w:r w:rsidRPr="001B7C50">
              <w:t>R</w:t>
            </w:r>
          </w:p>
        </w:tc>
        <w:tc>
          <w:tcPr>
            <w:tcW w:w="1338" w:type="dxa"/>
          </w:tcPr>
          <w:p w14:paraId="482461E2" w14:textId="77777777" w:rsidR="00A10084" w:rsidRPr="001B7C50" w:rsidRDefault="00A10084" w:rsidP="002C13BE">
            <w:pPr>
              <w:pStyle w:val="TAC"/>
            </w:pPr>
            <w:r w:rsidRPr="001B7C50">
              <w:t>R</w:t>
            </w:r>
          </w:p>
        </w:tc>
        <w:tc>
          <w:tcPr>
            <w:tcW w:w="2126" w:type="dxa"/>
            <w:shd w:val="clear" w:color="auto" w:fill="auto"/>
          </w:tcPr>
          <w:p w14:paraId="36CBE5BB" w14:textId="77777777" w:rsidR="00A10084" w:rsidRPr="001B7C50" w:rsidRDefault="00A10084" w:rsidP="002C13BE">
            <w:pPr>
              <w:pStyle w:val="TAC"/>
            </w:pPr>
          </w:p>
        </w:tc>
      </w:tr>
      <w:tr w:rsidR="00A10084" w:rsidRPr="001B7C50" w14:paraId="5EC8CE51" w14:textId="77777777" w:rsidTr="002C13BE">
        <w:trPr>
          <w:cantSplit/>
          <w:jc w:val="center"/>
        </w:trPr>
        <w:tc>
          <w:tcPr>
            <w:tcW w:w="5000" w:type="dxa"/>
            <w:shd w:val="clear" w:color="auto" w:fill="auto"/>
          </w:tcPr>
          <w:p w14:paraId="72C6D34A" w14:textId="77777777" w:rsidR="00A10084" w:rsidRPr="001B7C50" w:rsidRDefault="00A10084" w:rsidP="002C13BE">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2C13BE">
            <w:pPr>
              <w:pStyle w:val="TAC"/>
            </w:pPr>
            <w:r w:rsidRPr="001B7C50">
              <w:t>R</w:t>
            </w:r>
          </w:p>
        </w:tc>
        <w:tc>
          <w:tcPr>
            <w:tcW w:w="1338" w:type="dxa"/>
          </w:tcPr>
          <w:p w14:paraId="5979769F" w14:textId="77777777" w:rsidR="00A10084" w:rsidRPr="001B7C50" w:rsidRDefault="00A10084" w:rsidP="002C13BE">
            <w:pPr>
              <w:pStyle w:val="TAC"/>
            </w:pPr>
            <w:r w:rsidRPr="001B7C50">
              <w:t>R</w:t>
            </w:r>
          </w:p>
        </w:tc>
        <w:tc>
          <w:tcPr>
            <w:tcW w:w="2126" w:type="dxa"/>
            <w:shd w:val="clear" w:color="auto" w:fill="auto"/>
          </w:tcPr>
          <w:p w14:paraId="23C885FC" w14:textId="77777777" w:rsidR="00A10084" w:rsidRPr="001B7C50" w:rsidRDefault="00A10084" w:rsidP="002C13BE">
            <w:pPr>
              <w:pStyle w:val="TAC"/>
            </w:pPr>
          </w:p>
        </w:tc>
      </w:tr>
      <w:tr w:rsidR="00A10084" w:rsidRPr="001B7C50" w14:paraId="4BC37EB3" w14:textId="77777777" w:rsidTr="002C13BE">
        <w:trPr>
          <w:cantSplit/>
          <w:jc w:val="center"/>
        </w:trPr>
        <w:tc>
          <w:tcPr>
            <w:tcW w:w="5000" w:type="dxa"/>
            <w:shd w:val="clear" w:color="auto" w:fill="auto"/>
          </w:tcPr>
          <w:p w14:paraId="589FD4FD" w14:textId="77777777" w:rsidR="00A10084" w:rsidRPr="001B7C50" w:rsidRDefault="00A10084" w:rsidP="002C13BE">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2C13BE">
            <w:pPr>
              <w:pStyle w:val="TAC"/>
            </w:pPr>
            <w:r w:rsidRPr="001B7C50">
              <w:t>R</w:t>
            </w:r>
          </w:p>
        </w:tc>
        <w:tc>
          <w:tcPr>
            <w:tcW w:w="1338" w:type="dxa"/>
          </w:tcPr>
          <w:p w14:paraId="465A24C0" w14:textId="77777777" w:rsidR="00A10084" w:rsidRPr="001B7C50" w:rsidRDefault="00A10084" w:rsidP="002C13BE">
            <w:pPr>
              <w:pStyle w:val="TAC"/>
            </w:pPr>
            <w:r w:rsidRPr="001B7C50">
              <w:t>R</w:t>
            </w:r>
          </w:p>
        </w:tc>
        <w:tc>
          <w:tcPr>
            <w:tcW w:w="2126" w:type="dxa"/>
            <w:shd w:val="clear" w:color="auto" w:fill="auto"/>
          </w:tcPr>
          <w:p w14:paraId="0B40B098" w14:textId="77777777" w:rsidR="00A10084" w:rsidRPr="001B7C50" w:rsidRDefault="00A10084" w:rsidP="002C13BE">
            <w:pPr>
              <w:pStyle w:val="TAC"/>
            </w:pPr>
          </w:p>
        </w:tc>
      </w:tr>
      <w:tr w:rsidR="00A10084" w:rsidRPr="001B7C50" w14:paraId="3D443BD0" w14:textId="77777777" w:rsidTr="002C13BE">
        <w:trPr>
          <w:cantSplit/>
          <w:jc w:val="center"/>
        </w:trPr>
        <w:tc>
          <w:tcPr>
            <w:tcW w:w="5000" w:type="dxa"/>
            <w:shd w:val="clear" w:color="auto" w:fill="auto"/>
          </w:tcPr>
          <w:p w14:paraId="25E07DCF" w14:textId="77777777" w:rsidR="00A10084" w:rsidRPr="001B7C50" w:rsidRDefault="00A10084" w:rsidP="002C13BE">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2C13BE">
            <w:pPr>
              <w:pStyle w:val="TAC"/>
            </w:pPr>
            <w:r w:rsidRPr="001B7C50">
              <w:t>R</w:t>
            </w:r>
          </w:p>
        </w:tc>
        <w:tc>
          <w:tcPr>
            <w:tcW w:w="1338" w:type="dxa"/>
          </w:tcPr>
          <w:p w14:paraId="35A70737" w14:textId="77777777" w:rsidR="00A10084" w:rsidRPr="001B7C50" w:rsidRDefault="00A10084" w:rsidP="002C13BE">
            <w:pPr>
              <w:pStyle w:val="TAC"/>
            </w:pPr>
            <w:r w:rsidRPr="001B7C50">
              <w:t>R</w:t>
            </w:r>
          </w:p>
        </w:tc>
        <w:tc>
          <w:tcPr>
            <w:tcW w:w="2126" w:type="dxa"/>
            <w:shd w:val="clear" w:color="auto" w:fill="auto"/>
          </w:tcPr>
          <w:p w14:paraId="63CCA78A" w14:textId="77777777" w:rsidR="00A10084" w:rsidRPr="001B7C50" w:rsidRDefault="00A10084" w:rsidP="002C13BE">
            <w:pPr>
              <w:pStyle w:val="TAC"/>
            </w:pPr>
          </w:p>
        </w:tc>
      </w:tr>
      <w:tr w:rsidR="00A10084" w:rsidRPr="001B7C50" w14:paraId="5695595E" w14:textId="77777777" w:rsidTr="002C13BE">
        <w:trPr>
          <w:cantSplit/>
          <w:jc w:val="center"/>
        </w:trPr>
        <w:tc>
          <w:tcPr>
            <w:tcW w:w="5000" w:type="dxa"/>
            <w:shd w:val="clear" w:color="auto" w:fill="auto"/>
          </w:tcPr>
          <w:p w14:paraId="7DB77CDD" w14:textId="77777777" w:rsidR="00A10084" w:rsidRPr="001B7C50" w:rsidRDefault="00A10084" w:rsidP="002C13BE">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2C13BE">
            <w:pPr>
              <w:pStyle w:val="TAC"/>
            </w:pPr>
            <w:r w:rsidRPr="001B7C50">
              <w:t>R</w:t>
            </w:r>
          </w:p>
        </w:tc>
        <w:tc>
          <w:tcPr>
            <w:tcW w:w="1338" w:type="dxa"/>
          </w:tcPr>
          <w:p w14:paraId="04BCBA78" w14:textId="77777777" w:rsidR="00A10084" w:rsidRPr="001B7C50" w:rsidRDefault="00A10084" w:rsidP="002C13BE">
            <w:pPr>
              <w:pStyle w:val="TAC"/>
            </w:pPr>
            <w:r w:rsidRPr="001B7C50">
              <w:t>R</w:t>
            </w:r>
          </w:p>
        </w:tc>
        <w:tc>
          <w:tcPr>
            <w:tcW w:w="2126" w:type="dxa"/>
            <w:shd w:val="clear" w:color="auto" w:fill="auto"/>
          </w:tcPr>
          <w:p w14:paraId="574A4065" w14:textId="77777777" w:rsidR="00A10084" w:rsidRPr="001B7C50" w:rsidRDefault="00A10084" w:rsidP="002C13BE">
            <w:pPr>
              <w:pStyle w:val="TAC"/>
            </w:pPr>
          </w:p>
        </w:tc>
      </w:tr>
      <w:tr w:rsidR="00A10084" w:rsidRPr="001B7C50" w14:paraId="60AA64C3" w14:textId="77777777" w:rsidTr="002C13BE">
        <w:trPr>
          <w:cantSplit/>
          <w:jc w:val="center"/>
        </w:trPr>
        <w:tc>
          <w:tcPr>
            <w:tcW w:w="5000" w:type="dxa"/>
            <w:shd w:val="clear" w:color="auto" w:fill="auto"/>
          </w:tcPr>
          <w:p w14:paraId="3A925147" w14:textId="77777777" w:rsidR="00A10084" w:rsidRPr="001B7C50" w:rsidRDefault="00A10084" w:rsidP="002C13BE">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2C13BE">
            <w:pPr>
              <w:pStyle w:val="TAC"/>
            </w:pPr>
            <w:r w:rsidRPr="001B7C50">
              <w:t>R</w:t>
            </w:r>
          </w:p>
        </w:tc>
        <w:tc>
          <w:tcPr>
            <w:tcW w:w="1338" w:type="dxa"/>
          </w:tcPr>
          <w:p w14:paraId="5E7A5696" w14:textId="77777777" w:rsidR="00A10084" w:rsidRPr="001B7C50" w:rsidRDefault="00A10084" w:rsidP="002C13BE">
            <w:pPr>
              <w:pStyle w:val="TAC"/>
            </w:pPr>
            <w:r w:rsidRPr="001B7C50">
              <w:t>R</w:t>
            </w:r>
          </w:p>
        </w:tc>
        <w:tc>
          <w:tcPr>
            <w:tcW w:w="2126" w:type="dxa"/>
            <w:shd w:val="clear" w:color="auto" w:fill="auto"/>
          </w:tcPr>
          <w:p w14:paraId="16589DCC" w14:textId="77777777" w:rsidR="00A10084" w:rsidRPr="001B7C50" w:rsidRDefault="00A10084" w:rsidP="002C13BE">
            <w:pPr>
              <w:pStyle w:val="TAC"/>
            </w:pPr>
          </w:p>
        </w:tc>
      </w:tr>
      <w:tr w:rsidR="00A10084" w:rsidRPr="001B7C50" w14:paraId="22EE3A2E" w14:textId="77777777" w:rsidTr="002C13BE">
        <w:trPr>
          <w:cantSplit/>
          <w:jc w:val="center"/>
        </w:trPr>
        <w:tc>
          <w:tcPr>
            <w:tcW w:w="5000" w:type="dxa"/>
            <w:shd w:val="clear" w:color="auto" w:fill="auto"/>
          </w:tcPr>
          <w:p w14:paraId="03E87BE3" w14:textId="77777777" w:rsidR="00A10084" w:rsidRPr="001B7C50" w:rsidRDefault="00A10084" w:rsidP="002C13BE">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2C13BE">
            <w:pPr>
              <w:pStyle w:val="TAC"/>
            </w:pPr>
          </w:p>
        </w:tc>
        <w:tc>
          <w:tcPr>
            <w:tcW w:w="1338" w:type="dxa"/>
          </w:tcPr>
          <w:p w14:paraId="64C4B08C" w14:textId="77777777" w:rsidR="00A10084" w:rsidRPr="001B7C50" w:rsidRDefault="00A10084" w:rsidP="002C13BE">
            <w:pPr>
              <w:pStyle w:val="TAC"/>
            </w:pPr>
          </w:p>
        </w:tc>
        <w:tc>
          <w:tcPr>
            <w:tcW w:w="2126" w:type="dxa"/>
            <w:shd w:val="clear" w:color="auto" w:fill="auto"/>
          </w:tcPr>
          <w:p w14:paraId="68B5D661" w14:textId="77777777" w:rsidR="00A10084" w:rsidRPr="001B7C50" w:rsidRDefault="00A10084" w:rsidP="002C13BE">
            <w:pPr>
              <w:pStyle w:val="TAC"/>
            </w:pPr>
          </w:p>
        </w:tc>
      </w:tr>
      <w:tr w:rsidR="00A10084" w:rsidRPr="001B7C50" w14:paraId="6187B20C" w14:textId="77777777" w:rsidTr="002C13BE">
        <w:trPr>
          <w:cantSplit/>
          <w:jc w:val="center"/>
        </w:trPr>
        <w:tc>
          <w:tcPr>
            <w:tcW w:w="5000" w:type="dxa"/>
            <w:shd w:val="clear" w:color="auto" w:fill="auto"/>
          </w:tcPr>
          <w:p w14:paraId="283AC29D" w14:textId="77777777" w:rsidR="00A10084" w:rsidRPr="001B7C50" w:rsidRDefault="00A10084" w:rsidP="002C13BE">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2C13BE">
            <w:pPr>
              <w:pStyle w:val="TAC"/>
            </w:pPr>
          </w:p>
        </w:tc>
        <w:tc>
          <w:tcPr>
            <w:tcW w:w="1338" w:type="dxa"/>
          </w:tcPr>
          <w:p w14:paraId="130474EC" w14:textId="77777777" w:rsidR="00A10084" w:rsidRPr="001B7C50" w:rsidRDefault="00A10084" w:rsidP="002C13BE">
            <w:pPr>
              <w:pStyle w:val="TAC"/>
            </w:pPr>
          </w:p>
        </w:tc>
        <w:tc>
          <w:tcPr>
            <w:tcW w:w="2126" w:type="dxa"/>
            <w:shd w:val="clear" w:color="auto" w:fill="auto"/>
          </w:tcPr>
          <w:p w14:paraId="2D0630B7" w14:textId="77777777" w:rsidR="00A10084" w:rsidRPr="001B7C50" w:rsidRDefault="00A10084" w:rsidP="002C13BE">
            <w:pPr>
              <w:pStyle w:val="TAC"/>
            </w:pPr>
          </w:p>
        </w:tc>
      </w:tr>
      <w:tr w:rsidR="00A10084" w:rsidRPr="001B7C50" w14:paraId="70DB1140" w14:textId="77777777" w:rsidTr="002C13BE">
        <w:trPr>
          <w:cantSplit/>
          <w:jc w:val="center"/>
        </w:trPr>
        <w:tc>
          <w:tcPr>
            <w:tcW w:w="5000" w:type="dxa"/>
            <w:shd w:val="clear" w:color="auto" w:fill="auto"/>
          </w:tcPr>
          <w:p w14:paraId="2DC660D5" w14:textId="77777777" w:rsidR="00A10084" w:rsidRPr="001B7C50" w:rsidRDefault="00A10084" w:rsidP="002C13BE">
            <w:pPr>
              <w:pStyle w:val="TAL"/>
              <w:rPr>
                <w:b/>
              </w:rPr>
            </w:pPr>
            <w:r w:rsidRPr="001B7C50">
              <w:rPr>
                <w:lang w:eastAsia="fr-FR"/>
              </w:rPr>
              <w:lastRenderedPageBreak/>
              <w:t xml:space="preserve">&gt;&gt; PTP Instance ID (NOTE 17) </w:t>
            </w:r>
          </w:p>
        </w:tc>
        <w:tc>
          <w:tcPr>
            <w:tcW w:w="1418" w:type="dxa"/>
            <w:shd w:val="clear" w:color="auto" w:fill="auto"/>
          </w:tcPr>
          <w:p w14:paraId="2E7DA97E" w14:textId="77777777" w:rsidR="00A10084" w:rsidRPr="001B7C50" w:rsidDel="00182EE7" w:rsidRDefault="00A10084" w:rsidP="002C13BE">
            <w:pPr>
              <w:pStyle w:val="TAC"/>
            </w:pPr>
            <w:r w:rsidRPr="001B7C50">
              <w:rPr>
                <w:rFonts w:eastAsia="DengXian"/>
              </w:rPr>
              <w:t>RW</w:t>
            </w:r>
          </w:p>
        </w:tc>
        <w:tc>
          <w:tcPr>
            <w:tcW w:w="1338" w:type="dxa"/>
          </w:tcPr>
          <w:p w14:paraId="25DBFFA5" w14:textId="77777777" w:rsidR="00A10084" w:rsidRPr="001B7C50" w:rsidRDefault="00A10084" w:rsidP="002C13BE">
            <w:pPr>
              <w:pStyle w:val="TAC"/>
            </w:pPr>
            <w:r w:rsidRPr="001B7C50">
              <w:rPr>
                <w:rFonts w:eastAsia="DengXian"/>
              </w:rPr>
              <w:t>RW</w:t>
            </w:r>
          </w:p>
        </w:tc>
        <w:tc>
          <w:tcPr>
            <w:tcW w:w="2126" w:type="dxa"/>
            <w:shd w:val="clear" w:color="auto" w:fill="auto"/>
          </w:tcPr>
          <w:p w14:paraId="03EB319D" w14:textId="77777777" w:rsidR="00A10084" w:rsidRPr="001B7C50" w:rsidRDefault="00A10084" w:rsidP="002C13BE">
            <w:pPr>
              <w:pStyle w:val="TAC"/>
            </w:pPr>
          </w:p>
        </w:tc>
      </w:tr>
      <w:tr w:rsidR="00A10084" w:rsidRPr="001B7C50" w14:paraId="539E171E" w14:textId="77777777" w:rsidTr="002C13BE">
        <w:trPr>
          <w:cantSplit/>
          <w:jc w:val="center"/>
        </w:trPr>
        <w:tc>
          <w:tcPr>
            <w:tcW w:w="5000" w:type="dxa"/>
            <w:shd w:val="clear" w:color="auto" w:fill="auto"/>
          </w:tcPr>
          <w:p w14:paraId="1F31AD74" w14:textId="77777777" w:rsidR="00A10084" w:rsidRPr="001B7C50" w:rsidRDefault="00A10084" w:rsidP="002C13BE">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2C13BE">
            <w:pPr>
              <w:pStyle w:val="TAC"/>
            </w:pPr>
            <w:r w:rsidRPr="001B7C50">
              <w:rPr>
                <w:rFonts w:eastAsia="DengXian"/>
              </w:rPr>
              <w:t>RW</w:t>
            </w:r>
          </w:p>
        </w:tc>
        <w:tc>
          <w:tcPr>
            <w:tcW w:w="1338" w:type="dxa"/>
          </w:tcPr>
          <w:p w14:paraId="2A0C7385" w14:textId="77777777" w:rsidR="00A10084" w:rsidRPr="001B7C50" w:rsidRDefault="00A10084" w:rsidP="002C13BE">
            <w:pPr>
              <w:pStyle w:val="TAC"/>
            </w:pPr>
            <w:r w:rsidRPr="001B7C50">
              <w:rPr>
                <w:rFonts w:eastAsia="DengXian"/>
              </w:rPr>
              <w:t>RW</w:t>
            </w:r>
          </w:p>
        </w:tc>
        <w:tc>
          <w:tcPr>
            <w:tcW w:w="2126" w:type="dxa"/>
            <w:shd w:val="clear" w:color="auto" w:fill="auto"/>
          </w:tcPr>
          <w:p w14:paraId="3AB8839E" w14:textId="77777777" w:rsidR="00A10084" w:rsidRPr="001B7C50" w:rsidRDefault="00A10084" w:rsidP="002C13BE">
            <w:pPr>
              <w:pStyle w:val="TAC"/>
            </w:pPr>
          </w:p>
        </w:tc>
      </w:tr>
      <w:tr w:rsidR="00A10084" w:rsidRPr="001B7C50" w14:paraId="6E02BF25" w14:textId="77777777" w:rsidTr="002C13BE">
        <w:trPr>
          <w:cantSplit/>
          <w:jc w:val="center"/>
        </w:trPr>
        <w:tc>
          <w:tcPr>
            <w:tcW w:w="5000" w:type="dxa"/>
            <w:shd w:val="clear" w:color="auto" w:fill="auto"/>
          </w:tcPr>
          <w:p w14:paraId="72E9C81D" w14:textId="77777777" w:rsidR="00A10084" w:rsidRPr="001B7C50" w:rsidRDefault="00A10084" w:rsidP="002C13BE">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2C13BE">
            <w:pPr>
              <w:pStyle w:val="TAC"/>
            </w:pPr>
            <w:r w:rsidRPr="001B7C50">
              <w:rPr>
                <w:rFonts w:eastAsia="DengXian"/>
              </w:rPr>
              <w:t>RW</w:t>
            </w:r>
          </w:p>
        </w:tc>
        <w:tc>
          <w:tcPr>
            <w:tcW w:w="1338" w:type="dxa"/>
          </w:tcPr>
          <w:p w14:paraId="0ED8B7AF" w14:textId="77777777" w:rsidR="00A10084" w:rsidRPr="001B7C50" w:rsidRDefault="00A10084" w:rsidP="002C13BE">
            <w:pPr>
              <w:pStyle w:val="TAC"/>
            </w:pPr>
            <w:r w:rsidRPr="001B7C50">
              <w:rPr>
                <w:rFonts w:eastAsia="DengXian"/>
              </w:rPr>
              <w:t>RW</w:t>
            </w:r>
          </w:p>
        </w:tc>
        <w:tc>
          <w:tcPr>
            <w:tcW w:w="2126" w:type="dxa"/>
            <w:shd w:val="clear" w:color="auto" w:fill="auto"/>
          </w:tcPr>
          <w:p w14:paraId="2B0B5D30" w14:textId="77777777" w:rsidR="00A10084" w:rsidRPr="001B7C50" w:rsidRDefault="00A10084" w:rsidP="002C13BE">
            <w:pPr>
              <w:pStyle w:val="TAC"/>
            </w:pPr>
          </w:p>
        </w:tc>
      </w:tr>
      <w:tr w:rsidR="00A10084" w:rsidRPr="001B7C50" w14:paraId="46C15502" w14:textId="77777777" w:rsidTr="002C13BE">
        <w:trPr>
          <w:cantSplit/>
          <w:jc w:val="center"/>
        </w:trPr>
        <w:tc>
          <w:tcPr>
            <w:tcW w:w="5000" w:type="dxa"/>
            <w:shd w:val="clear" w:color="auto" w:fill="auto"/>
          </w:tcPr>
          <w:p w14:paraId="7A6BDDEE" w14:textId="77777777" w:rsidR="00A10084" w:rsidRPr="001B7C50" w:rsidRDefault="00A10084" w:rsidP="002C13BE">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2C13BE">
            <w:pPr>
              <w:pStyle w:val="TAC"/>
            </w:pPr>
            <w:r w:rsidRPr="001B7C50">
              <w:rPr>
                <w:rFonts w:eastAsia="DengXian"/>
                <w:lang w:eastAsia="zh-CN"/>
              </w:rPr>
              <w:t>RW</w:t>
            </w:r>
          </w:p>
        </w:tc>
        <w:tc>
          <w:tcPr>
            <w:tcW w:w="1338" w:type="dxa"/>
          </w:tcPr>
          <w:p w14:paraId="5A877FE1" w14:textId="77777777" w:rsidR="00A10084" w:rsidRPr="001B7C50" w:rsidRDefault="00A10084" w:rsidP="002C13BE">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2C13BE">
            <w:pPr>
              <w:pStyle w:val="TAC"/>
            </w:pPr>
          </w:p>
        </w:tc>
      </w:tr>
      <w:tr w:rsidR="00A10084" w:rsidRPr="001B7C50" w14:paraId="1665DA73" w14:textId="77777777" w:rsidTr="002C13BE">
        <w:trPr>
          <w:cantSplit/>
          <w:jc w:val="center"/>
        </w:trPr>
        <w:tc>
          <w:tcPr>
            <w:tcW w:w="5000" w:type="dxa"/>
            <w:shd w:val="clear" w:color="auto" w:fill="auto"/>
          </w:tcPr>
          <w:p w14:paraId="01E717D4" w14:textId="77777777" w:rsidR="00A10084" w:rsidRPr="001B7C50" w:rsidRDefault="00A10084" w:rsidP="002C13BE">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2C13BE">
            <w:pPr>
              <w:pStyle w:val="TAC"/>
            </w:pPr>
          </w:p>
        </w:tc>
        <w:tc>
          <w:tcPr>
            <w:tcW w:w="1338" w:type="dxa"/>
          </w:tcPr>
          <w:p w14:paraId="58AE4CFF" w14:textId="77777777" w:rsidR="00A10084" w:rsidRPr="001B7C50" w:rsidRDefault="00A10084" w:rsidP="002C13BE">
            <w:pPr>
              <w:pStyle w:val="TAC"/>
            </w:pPr>
          </w:p>
        </w:tc>
        <w:tc>
          <w:tcPr>
            <w:tcW w:w="2126" w:type="dxa"/>
            <w:shd w:val="clear" w:color="auto" w:fill="auto"/>
          </w:tcPr>
          <w:p w14:paraId="31CCBC70" w14:textId="77777777" w:rsidR="00A10084" w:rsidRPr="001B7C50" w:rsidRDefault="00A10084" w:rsidP="002C13BE">
            <w:pPr>
              <w:pStyle w:val="TAC"/>
            </w:pPr>
          </w:p>
        </w:tc>
      </w:tr>
      <w:tr w:rsidR="00A10084" w:rsidRPr="001B7C50" w14:paraId="1098E110" w14:textId="77777777" w:rsidTr="002C13BE">
        <w:trPr>
          <w:cantSplit/>
          <w:jc w:val="center"/>
        </w:trPr>
        <w:tc>
          <w:tcPr>
            <w:tcW w:w="5000" w:type="dxa"/>
            <w:shd w:val="clear" w:color="auto" w:fill="auto"/>
          </w:tcPr>
          <w:p w14:paraId="5C7A255F" w14:textId="77777777" w:rsidR="00A10084" w:rsidRPr="001B7C50" w:rsidRDefault="00A10084" w:rsidP="002C13BE">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2C13BE">
            <w:pPr>
              <w:pStyle w:val="TAC"/>
            </w:pPr>
            <w:r w:rsidRPr="001B7C50">
              <w:rPr>
                <w:rFonts w:eastAsia="DengXian"/>
              </w:rPr>
              <w:t>RW</w:t>
            </w:r>
          </w:p>
        </w:tc>
        <w:tc>
          <w:tcPr>
            <w:tcW w:w="1338" w:type="dxa"/>
          </w:tcPr>
          <w:p w14:paraId="61E565E5" w14:textId="77777777" w:rsidR="00A10084" w:rsidRPr="001B7C50" w:rsidRDefault="00A10084" w:rsidP="002C13BE">
            <w:pPr>
              <w:pStyle w:val="TAC"/>
            </w:pPr>
            <w:r w:rsidRPr="001B7C50">
              <w:rPr>
                <w:rFonts w:eastAsia="DengXian"/>
              </w:rPr>
              <w:t>RW</w:t>
            </w:r>
          </w:p>
        </w:tc>
        <w:tc>
          <w:tcPr>
            <w:tcW w:w="2126" w:type="dxa"/>
            <w:shd w:val="clear" w:color="auto" w:fill="auto"/>
          </w:tcPr>
          <w:p w14:paraId="3882E506" w14:textId="77777777" w:rsidR="00A10084" w:rsidRPr="001B7C50" w:rsidRDefault="00A10084" w:rsidP="002C13BE">
            <w:pPr>
              <w:pStyle w:val="TAC"/>
            </w:pPr>
            <w:r w:rsidRPr="001B7C50">
              <w:rPr>
                <w:rFonts w:eastAsia="DengXian"/>
                <w:lang w:eastAsia="fr-FR"/>
              </w:rPr>
              <w:t>IEEE Std 1588 [126] clause 8.2.1.2.2</w:t>
            </w:r>
          </w:p>
        </w:tc>
      </w:tr>
      <w:tr w:rsidR="00A10084" w:rsidRPr="001B7C50" w14:paraId="6545F76E" w14:textId="77777777" w:rsidTr="002C13BE">
        <w:trPr>
          <w:cantSplit/>
          <w:jc w:val="center"/>
        </w:trPr>
        <w:tc>
          <w:tcPr>
            <w:tcW w:w="5000" w:type="dxa"/>
            <w:shd w:val="clear" w:color="auto" w:fill="auto"/>
          </w:tcPr>
          <w:p w14:paraId="53FEDA09" w14:textId="77777777" w:rsidR="00A10084" w:rsidRPr="001B7C50" w:rsidRDefault="00A10084" w:rsidP="002C13BE">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2C13BE">
            <w:pPr>
              <w:pStyle w:val="TAC"/>
            </w:pPr>
            <w:r w:rsidRPr="001B7C50">
              <w:rPr>
                <w:rFonts w:eastAsia="DengXian"/>
              </w:rPr>
              <w:t>RW</w:t>
            </w:r>
          </w:p>
        </w:tc>
        <w:tc>
          <w:tcPr>
            <w:tcW w:w="1338" w:type="dxa"/>
          </w:tcPr>
          <w:p w14:paraId="4A161D82" w14:textId="77777777" w:rsidR="00A10084" w:rsidRPr="001B7C50" w:rsidRDefault="00A10084" w:rsidP="002C13BE">
            <w:pPr>
              <w:pStyle w:val="TAC"/>
            </w:pPr>
            <w:r w:rsidRPr="001B7C50">
              <w:rPr>
                <w:rFonts w:eastAsia="DengXian"/>
              </w:rPr>
              <w:t>RW</w:t>
            </w:r>
          </w:p>
        </w:tc>
        <w:tc>
          <w:tcPr>
            <w:tcW w:w="2126" w:type="dxa"/>
            <w:shd w:val="clear" w:color="auto" w:fill="auto"/>
          </w:tcPr>
          <w:p w14:paraId="4D76E542" w14:textId="77777777" w:rsidR="00A10084" w:rsidRPr="001B7C50" w:rsidRDefault="00A10084" w:rsidP="002C13BE">
            <w:pPr>
              <w:pStyle w:val="TAC"/>
            </w:pPr>
            <w:r w:rsidRPr="001B7C50">
              <w:rPr>
                <w:rFonts w:eastAsia="DengXian"/>
                <w:lang w:eastAsia="fr-FR"/>
              </w:rPr>
              <w:t>IEEE Std 1588 [126] clause 8.2.1.3.1.2</w:t>
            </w:r>
          </w:p>
        </w:tc>
      </w:tr>
      <w:tr w:rsidR="00A10084" w:rsidRPr="001B7C50" w14:paraId="637996BB" w14:textId="77777777" w:rsidTr="002C13BE">
        <w:trPr>
          <w:cantSplit/>
          <w:jc w:val="center"/>
        </w:trPr>
        <w:tc>
          <w:tcPr>
            <w:tcW w:w="5000" w:type="dxa"/>
            <w:shd w:val="clear" w:color="auto" w:fill="auto"/>
          </w:tcPr>
          <w:p w14:paraId="48322ABA" w14:textId="77777777" w:rsidR="00A10084" w:rsidRPr="001B7C50" w:rsidRDefault="00A10084" w:rsidP="002C13BE">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2C13BE">
            <w:pPr>
              <w:pStyle w:val="TAC"/>
            </w:pPr>
            <w:r w:rsidRPr="001B7C50">
              <w:rPr>
                <w:rFonts w:eastAsia="DengXian"/>
              </w:rPr>
              <w:t>RW</w:t>
            </w:r>
          </w:p>
        </w:tc>
        <w:tc>
          <w:tcPr>
            <w:tcW w:w="1338" w:type="dxa"/>
          </w:tcPr>
          <w:p w14:paraId="10A93501" w14:textId="77777777" w:rsidR="00A10084" w:rsidRPr="001B7C50" w:rsidRDefault="00A10084" w:rsidP="002C13BE">
            <w:pPr>
              <w:pStyle w:val="TAC"/>
            </w:pPr>
            <w:r w:rsidRPr="001B7C50">
              <w:rPr>
                <w:rFonts w:eastAsia="DengXian"/>
              </w:rPr>
              <w:t>RW</w:t>
            </w:r>
          </w:p>
        </w:tc>
        <w:tc>
          <w:tcPr>
            <w:tcW w:w="2126" w:type="dxa"/>
            <w:shd w:val="clear" w:color="auto" w:fill="auto"/>
          </w:tcPr>
          <w:p w14:paraId="46631DC3" w14:textId="77777777" w:rsidR="00A10084" w:rsidRPr="001B7C50" w:rsidRDefault="00A10084" w:rsidP="002C13BE">
            <w:pPr>
              <w:pStyle w:val="TAC"/>
            </w:pPr>
            <w:r w:rsidRPr="001B7C50">
              <w:rPr>
                <w:rFonts w:eastAsia="DengXian"/>
                <w:lang w:eastAsia="fr-FR"/>
              </w:rPr>
              <w:t>IEEE Std 1588 [126] clause 8.2.1.3.1.3</w:t>
            </w:r>
          </w:p>
        </w:tc>
      </w:tr>
      <w:tr w:rsidR="00A10084" w:rsidRPr="001B7C50" w14:paraId="172B9D45" w14:textId="77777777" w:rsidTr="002C13BE">
        <w:trPr>
          <w:cantSplit/>
          <w:jc w:val="center"/>
        </w:trPr>
        <w:tc>
          <w:tcPr>
            <w:tcW w:w="5000" w:type="dxa"/>
            <w:shd w:val="clear" w:color="auto" w:fill="auto"/>
          </w:tcPr>
          <w:p w14:paraId="4A987C6B" w14:textId="77777777" w:rsidR="00A10084" w:rsidRPr="001B7C50" w:rsidRDefault="00A10084" w:rsidP="002C13BE">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2C13BE">
            <w:pPr>
              <w:pStyle w:val="TAC"/>
            </w:pPr>
            <w:r w:rsidRPr="001B7C50" w:rsidDel="00A863FD">
              <w:rPr>
                <w:rFonts w:eastAsia="DengXian"/>
              </w:rPr>
              <w:t>RW</w:t>
            </w:r>
          </w:p>
        </w:tc>
        <w:tc>
          <w:tcPr>
            <w:tcW w:w="1338" w:type="dxa"/>
          </w:tcPr>
          <w:p w14:paraId="67EA889D" w14:textId="77777777" w:rsidR="00A10084" w:rsidRPr="001B7C50" w:rsidRDefault="00A10084" w:rsidP="002C13BE">
            <w:pPr>
              <w:pStyle w:val="TAC"/>
            </w:pPr>
            <w:r w:rsidRPr="001B7C50">
              <w:rPr>
                <w:rFonts w:eastAsia="DengXian"/>
              </w:rPr>
              <w:t>RW</w:t>
            </w:r>
          </w:p>
        </w:tc>
        <w:tc>
          <w:tcPr>
            <w:tcW w:w="2126" w:type="dxa"/>
            <w:shd w:val="clear" w:color="auto" w:fill="auto"/>
          </w:tcPr>
          <w:p w14:paraId="2B87E366" w14:textId="77777777" w:rsidR="00A10084" w:rsidRPr="001B7C50" w:rsidRDefault="00A10084" w:rsidP="002C13BE">
            <w:pPr>
              <w:pStyle w:val="TAC"/>
            </w:pPr>
            <w:r w:rsidRPr="001B7C50">
              <w:rPr>
                <w:rFonts w:eastAsia="DengXian"/>
                <w:lang w:eastAsia="fr-FR"/>
              </w:rPr>
              <w:t>IEEE Std 1588 [126] clause 8.2.1.3.1.4</w:t>
            </w:r>
          </w:p>
        </w:tc>
      </w:tr>
      <w:tr w:rsidR="00A10084" w:rsidRPr="001B7C50" w14:paraId="2AEA3095" w14:textId="77777777" w:rsidTr="002C13BE">
        <w:trPr>
          <w:cantSplit/>
          <w:jc w:val="center"/>
        </w:trPr>
        <w:tc>
          <w:tcPr>
            <w:tcW w:w="5000" w:type="dxa"/>
            <w:shd w:val="clear" w:color="auto" w:fill="auto"/>
          </w:tcPr>
          <w:p w14:paraId="7F3D120A" w14:textId="77777777" w:rsidR="00A10084" w:rsidRPr="001B7C50" w:rsidRDefault="00A10084" w:rsidP="002C13BE">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2C13BE">
            <w:pPr>
              <w:pStyle w:val="TAC"/>
            </w:pPr>
            <w:r w:rsidRPr="001B7C50">
              <w:rPr>
                <w:rFonts w:eastAsia="DengXian"/>
              </w:rPr>
              <w:t>RW</w:t>
            </w:r>
          </w:p>
        </w:tc>
        <w:tc>
          <w:tcPr>
            <w:tcW w:w="1338" w:type="dxa"/>
          </w:tcPr>
          <w:p w14:paraId="026B3E5A" w14:textId="77777777" w:rsidR="00A10084" w:rsidRPr="001B7C50" w:rsidRDefault="00A10084" w:rsidP="002C13BE">
            <w:pPr>
              <w:pStyle w:val="TAC"/>
            </w:pPr>
            <w:r w:rsidRPr="001B7C50">
              <w:rPr>
                <w:rFonts w:eastAsia="DengXian"/>
              </w:rPr>
              <w:t>RW</w:t>
            </w:r>
          </w:p>
        </w:tc>
        <w:tc>
          <w:tcPr>
            <w:tcW w:w="2126" w:type="dxa"/>
            <w:shd w:val="clear" w:color="auto" w:fill="auto"/>
          </w:tcPr>
          <w:p w14:paraId="6743B100" w14:textId="77777777" w:rsidR="00A10084" w:rsidRPr="001B7C50" w:rsidRDefault="00A10084" w:rsidP="002C13BE">
            <w:pPr>
              <w:pStyle w:val="TAC"/>
            </w:pPr>
            <w:r w:rsidRPr="001B7C50">
              <w:rPr>
                <w:rFonts w:eastAsia="DengXian"/>
                <w:lang w:eastAsia="fr-FR"/>
              </w:rPr>
              <w:t>IEEE Std 1588 [126] clause 8.2.1.4.1</w:t>
            </w:r>
          </w:p>
        </w:tc>
      </w:tr>
      <w:tr w:rsidR="00A10084" w:rsidRPr="001B7C50" w14:paraId="1D26E1F3" w14:textId="77777777" w:rsidTr="002C13BE">
        <w:trPr>
          <w:cantSplit/>
          <w:jc w:val="center"/>
        </w:trPr>
        <w:tc>
          <w:tcPr>
            <w:tcW w:w="5000" w:type="dxa"/>
            <w:shd w:val="clear" w:color="auto" w:fill="auto"/>
          </w:tcPr>
          <w:p w14:paraId="75569DF7" w14:textId="77777777" w:rsidR="00A10084" w:rsidRPr="001B7C50" w:rsidRDefault="00A10084" w:rsidP="002C13BE">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2C13BE">
            <w:pPr>
              <w:pStyle w:val="TAC"/>
            </w:pPr>
            <w:r w:rsidRPr="001B7C50">
              <w:rPr>
                <w:rFonts w:eastAsia="DengXian"/>
              </w:rPr>
              <w:t>RW</w:t>
            </w:r>
          </w:p>
        </w:tc>
        <w:tc>
          <w:tcPr>
            <w:tcW w:w="1338" w:type="dxa"/>
          </w:tcPr>
          <w:p w14:paraId="1D7EACBF" w14:textId="77777777" w:rsidR="00A10084" w:rsidRPr="001B7C50" w:rsidRDefault="00A10084" w:rsidP="002C13BE">
            <w:pPr>
              <w:pStyle w:val="TAC"/>
            </w:pPr>
            <w:r w:rsidRPr="001B7C50">
              <w:rPr>
                <w:rFonts w:eastAsia="DengXian"/>
              </w:rPr>
              <w:t>RW</w:t>
            </w:r>
          </w:p>
        </w:tc>
        <w:tc>
          <w:tcPr>
            <w:tcW w:w="2126" w:type="dxa"/>
            <w:shd w:val="clear" w:color="auto" w:fill="auto"/>
          </w:tcPr>
          <w:p w14:paraId="1FB5D130" w14:textId="77777777" w:rsidR="00A10084" w:rsidRPr="001B7C50" w:rsidRDefault="00A10084" w:rsidP="002C13BE">
            <w:pPr>
              <w:pStyle w:val="TAC"/>
            </w:pPr>
            <w:r w:rsidRPr="001B7C50">
              <w:rPr>
                <w:rFonts w:eastAsia="DengXian"/>
                <w:lang w:eastAsia="fr-FR"/>
              </w:rPr>
              <w:t>IEEE Std 1588 [126] clause 8.2.1.4.2</w:t>
            </w:r>
          </w:p>
        </w:tc>
      </w:tr>
      <w:tr w:rsidR="00A10084" w:rsidRPr="001B7C50" w14:paraId="67427AA7" w14:textId="77777777" w:rsidTr="002C13BE">
        <w:trPr>
          <w:cantSplit/>
          <w:jc w:val="center"/>
        </w:trPr>
        <w:tc>
          <w:tcPr>
            <w:tcW w:w="5000" w:type="dxa"/>
            <w:shd w:val="clear" w:color="auto" w:fill="auto"/>
          </w:tcPr>
          <w:p w14:paraId="77B6F400" w14:textId="77777777" w:rsidR="00A10084" w:rsidRPr="001B7C50" w:rsidRDefault="00A10084" w:rsidP="002C13BE">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2C13BE">
            <w:pPr>
              <w:pStyle w:val="TAC"/>
            </w:pPr>
            <w:r w:rsidRPr="001B7C50">
              <w:rPr>
                <w:rFonts w:eastAsia="DengXian"/>
              </w:rPr>
              <w:t>RW</w:t>
            </w:r>
          </w:p>
        </w:tc>
        <w:tc>
          <w:tcPr>
            <w:tcW w:w="1338" w:type="dxa"/>
          </w:tcPr>
          <w:p w14:paraId="799730A2" w14:textId="77777777" w:rsidR="00A10084" w:rsidRPr="001B7C50" w:rsidRDefault="00A10084" w:rsidP="002C13BE">
            <w:pPr>
              <w:pStyle w:val="TAC"/>
            </w:pPr>
            <w:r w:rsidRPr="001B7C50">
              <w:rPr>
                <w:rFonts w:eastAsia="DengXian"/>
              </w:rPr>
              <w:t>RW</w:t>
            </w:r>
          </w:p>
        </w:tc>
        <w:tc>
          <w:tcPr>
            <w:tcW w:w="2126" w:type="dxa"/>
            <w:shd w:val="clear" w:color="auto" w:fill="auto"/>
          </w:tcPr>
          <w:p w14:paraId="3831BD93" w14:textId="77777777" w:rsidR="00A10084" w:rsidRPr="001B7C50" w:rsidRDefault="00A10084" w:rsidP="002C13BE">
            <w:pPr>
              <w:pStyle w:val="TAC"/>
            </w:pPr>
            <w:r w:rsidRPr="001B7C50">
              <w:rPr>
                <w:rFonts w:eastAsia="DengXian"/>
                <w:lang w:eastAsia="fr-FR"/>
              </w:rPr>
              <w:t>IEEE Std 1588 [126] clause 8.2.1.4.3</w:t>
            </w:r>
          </w:p>
        </w:tc>
      </w:tr>
      <w:tr w:rsidR="00A10084" w:rsidRPr="001B7C50" w14:paraId="22CF85C2" w14:textId="77777777" w:rsidTr="002C13BE">
        <w:trPr>
          <w:cantSplit/>
          <w:jc w:val="center"/>
        </w:trPr>
        <w:tc>
          <w:tcPr>
            <w:tcW w:w="5000" w:type="dxa"/>
            <w:shd w:val="clear" w:color="auto" w:fill="auto"/>
          </w:tcPr>
          <w:p w14:paraId="7C685917" w14:textId="77777777" w:rsidR="00A10084" w:rsidRPr="001B7C50" w:rsidRDefault="00A10084" w:rsidP="002C13BE">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2C13BE">
            <w:pPr>
              <w:pStyle w:val="TAC"/>
            </w:pPr>
            <w:r w:rsidRPr="001B7C50" w:rsidDel="00A863FD">
              <w:rPr>
                <w:rFonts w:eastAsia="DengXian"/>
              </w:rPr>
              <w:t>RW</w:t>
            </w:r>
          </w:p>
        </w:tc>
        <w:tc>
          <w:tcPr>
            <w:tcW w:w="1338" w:type="dxa"/>
          </w:tcPr>
          <w:p w14:paraId="019334B7" w14:textId="77777777" w:rsidR="00A10084" w:rsidRPr="001B7C50" w:rsidRDefault="00A10084" w:rsidP="002C13BE">
            <w:pPr>
              <w:pStyle w:val="TAC"/>
            </w:pPr>
            <w:r w:rsidRPr="001B7C50">
              <w:rPr>
                <w:rFonts w:eastAsia="DengXian"/>
              </w:rPr>
              <w:t>RW</w:t>
            </w:r>
          </w:p>
        </w:tc>
        <w:tc>
          <w:tcPr>
            <w:tcW w:w="2126" w:type="dxa"/>
            <w:shd w:val="clear" w:color="auto" w:fill="auto"/>
          </w:tcPr>
          <w:p w14:paraId="075A0070" w14:textId="77777777" w:rsidR="00A10084" w:rsidRPr="001B7C50" w:rsidRDefault="00A10084" w:rsidP="002C13BE">
            <w:pPr>
              <w:pStyle w:val="TAC"/>
            </w:pPr>
            <w:r w:rsidRPr="001B7C50">
              <w:rPr>
                <w:rFonts w:eastAsia="DengXian"/>
                <w:lang w:eastAsia="fr-FR"/>
              </w:rPr>
              <w:t>IEEE Std 1588 [126] clause 8.2.1.4.5</w:t>
            </w:r>
          </w:p>
        </w:tc>
      </w:tr>
      <w:tr w:rsidR="00A10084" w:rsidRPr="001B7C50" w14:paraId="31C0C6FD" w14:textId="77777777" w:rsidTr="002C13BE">
        <w:trPr>
          <w:cantSplit/>
          <w:jc w:val="center"/>
        </w:trPr>
        <w:tc>
          <w:tcPr>
            <w:tcW w:w="5000" w:type="dxa"/>
            <w:shd w:val="clear" w:color="auto" w:fill="auto"/>
          </w:tcPr>
          <w:p w14:paraId="0E4B23E1" w14:textId="77777777" w:rsidR="00A10084" w:rsidRPr="001B7C50" w:rsidRDefault="00A10084" w:rsidP="002C13BE">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2C13BE">
            <w:pPr>
              <w:pStyle w:val="TAC"/>
            </w:pPr>
            <w:r w:rsidRPr="001B7C50">
              <w:rPr>
                <w:rFonts w:eastAsia="DengXian"/>
              </w:rPr>
              <w:t>RW</w:t>
            </w:r>
          </w:p>
        </w:tc>
        <w:tc>
          <w:tcPr>
            <w:tcW w:w="1338" w:type="dxa"/>
          </w:tcPr>
          <w:p w14:paraId="313A1098" w14:textId="77777777" w:rsidR="00A10084" w:rsidRPr="001B7C50" w:rsidRDefault="00A10084" w:rsidP="002C13BE">
            <w:pPr>
              <w:pStyle w:val="TAC"/>
            </w:pPr>
            <w:r w:rsidRPr="001B7C50">
              <w:rPr>
                <w:rFonts w:eastAsia="DengXian"/>
              </w:rPr>
              <w:t>RW</w:t>
            </w:r>
          </w:p>
        </w:tc>
        <w:tc>
          <w:tcPr>
            <w:tcW w:w="2126" w:type="dxa"/>
            <w:shd w:val="clear" w:color="auto" w:fill="auto"/>
          </w:tcPr>
          <w:p w14:paraId="1B9B5962" w14:textId="77777777" w:rsidR="00A10084" w:rsidRPr="001B7C50" w:rsidRDefault="00A10084" w:rsidP="002C13BE">
            <w:pPr>
              <w:pStyle w:val="TAC"/>
            </w:pPr>
            <w:r w:rsidRPr="001B7C50">
              <w:rPr>
                <w:rFonts w:eastAsia="DengXian"/>
                <w:lang w:eastAsia="fr-FR"/>
              </w:rPr>
              <w:t>IEEE Std 1588 [126] clause 8.2.1.5.2</w:t>
            </w:r>
          </w:p>
        </w:tc>
      </w:tr>
      <w:tr w:rsidR="00A10084" w:rsidRPr="001B7C50" w14:paraId="6D0B11E6" w14:textId="77777777" w:rsidTr="002C13BE">
        <w:trPr>
          <w:cantSplit/>
          <w:jc w:val="center"/>
        </w:trPr>
        <w:tc>
          <w:tcPr>
            <w:tcW w:w="5000" w:type="dxa"/>
            <w:shd w:val="clear" w:color="auto" w:fill="auto"/>
          </w:tcPr>
          <w:p w14:paraId="4B9EAF34" w14:textId="77777777" w:rsidR="00A10084" w:rsidRPr="001B7C50" w:rsidRDefault="00A10084" w:rsidP="002C13BE">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2C13BE">
            <w:pPr>
              <w:pStyle w:val="TAC"/>
            </w:pPr>
            <w:r w:rsidRPr="001B7C50">
              <w:rPr>
                <w:rFonts w:eastAsia="DengXian"/>
              </w:rPr>
              <w:t>RW</w:t>
            </w:r>
          </w:p>
        </w:tc>
        <w:tc>
          <w:tcPr>
            <w:tcW w:w="1338" w:type="dxa"/>
          </w:tcPr>
          <w:p w14:paraId="178ECC58" w14:textId="77777777" w:rsidR="00A10084" w:rsidRPr="001B7C50" w:rsidRDefault="00A10084" w:rsidP="002C13BE">
            <w:pPr>
              <w:pStyle w:val="TAC"/>
            </w:pPr>
            <w:r w:rsidRPr="001B7C50">
              <w:rPr>
                <w:rFonts w:eastAsia="DengXian"/>
              </w:rPr>
              <w:t>RW</w:t>
            </w:r>
          </w:p>
        </w:tc>
        <w:tc>
          <w:tcPr>
            <w:tcW w:w="2126" w:type="dxa"/>
            <w:shd w:val="clear" w:color="auto" w:fill="auto"/>
          </w:tcPr>
          <w:p w14:paraId="5C420D74" w14:textId="77777777" w:rsidR="00A10084" w:rsidRPr="001B7C50" w:rsidRDefault="00A10084" w:rsidP="002C13BE">
            <w:pPr>
              <w:pStyle w:val="TAC"/>
            </w:pPr>
            <w:r w:rsidRPr="001B7C50">
              <w:rPr>
                <w:rFonts w:eastAsia="DengXian"/>
                <w:lang w:eastAsia="fr-FR"/>
              </w:rPr>
              <w:t>IEEE Std 1588 [126] clause 8.2.1.5.3</w:t>
            </w:r>
          </w:p>
        </w:tc>
      </w:tr>
      <w:tr w:rsidR="00A10084" w:rsidRPr="001B7C50" w14:paraId="4439B701" w14:textId="77777777" w:rsidTr="002C13BE">
        <w:trPr>
          <w:cantSplit/>
          <w:jc w:val="center"/>
        </w:trPr>
        <w:tc>
          <w:tcPr>
            <w:tcW w:w="5000" w:type="dxa"/>
            <w:shd w:val="clear" w:color="auto" w:fill="auto"/>
          </w:tcPr>
          <w:p w14:paraId="5CBAA0EF" w14:textId="77777777" w:rsidR="00A10084" w:rsidRPr="001B7C50" w:rsidRDefault="00A10084" w:rsidP="002C13BE">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2C13BE">
            <w:pPr>
              <w:pStyle w:val="TAC"/>
            </w:pPr>
            <w:r w:rsidRPr="001B7C50">
              <w:rPr>
                <w:rFonts w:eastAsia="DengXian"/>
              </w:rPr>
              <w:t>RW</w:t>
            </w:r>
          </w:p>
        </w:tc>
        <w:tc>
          <w:tcPr>
            <w:tcW w:w="1338" w:type="dxa"/>
          </w:tcPr>
          <w:p w14:paraId="2EBA0AC6" w14:textId="77777777" w:rsidR="00A10084" w:rsidRPr="001B7C50" w:rsidRDefault="00A10084" w:rsidP="002C13BE">
            <w:pPr>
              <w:pStyle w:val="TAC"/>
            </w:pPr>
            <w:r w:rsidRPr="001B7C50">
              <w:rPr>
                <w:rFonts w:eastAsia="DengXian"/>
              </w:rPr>
              <w:t>RW</w:t>
            </w:r>
          </w:p>
        </w:tc>
        <w:tc>
          <w:tcPr>
            <w:tcW w:w="2126" w:type="dxa"/>
            <w:shd w:val="clear" w:color="auto" w:fill="auto"/>
          </w:tcPr>
          <w:p w14:paraId="323C0933" w14:textId="77777777" w:rsidR="00A10084" w:rsidRPr="001B7C50" w:rsidRDefault="00A10084" w:rsidP="002C13BE">
            <w:pPr>
              <w:pStyle w:val="TAC"/>
            </w:pPr>
            <w:r w:rsidRPr="001B7C50">
              <w:rPr>
                <w:rFonts w:eastAsia="DengXian"/>
                <w:lang w:eastAsia="fr-FR"/>
              </w:rPr>
              <w:t>IEEE Std 1588 [126] clause 8.2.1.5.5</w:t>
            </w:r>
          </w:p>
        </w:tc>
      </w:tr>
      <w:tr w:rsidR="00A10084" w:rsidRPr="001B7C50" w14:paraId="7049BB76" w14:textId="77777777" w:rsidTr="002C13BE">
        <w:trPr>
          <w:cantSplit/>
          <w:jc w:val="center"/>
        </w:trPr>
        <w:tc>
          <w:tcPr>
            <w:tcW w:w="5000" w:type="dxa"/>
            <w:shd w:val="clear" w:color="auto" w:fill="auto"/>
          </w:tcPr>
          <w:p w14:paraId="752E7428" w14:textId="77777777" w:rsidR="00A10084" w:rsidRPr="001B7C50" w:rsidRDefault="00A10084" w:rsidP="002C13BE">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2C13BE">
            <w:pPr>
              <w:pStyle w:val="TAC"/>
            </w:pPr>
            <w:r w:rsidRPr="001B7C50" w:rsidDel="00A863FD">
              <w:rPr>
                <w:rFonts w:eastAsia="DengXian"/>
              </w:rPr>
              <w:t>RW</w:t>
            </w:r>
          </w:p>
        </w:tc>
        <w:tc>
          <w:tcPr>
            <w:tcW w:w="1338" w:type="dxa"/>
          </w:tcPr>
          <w:p w14:paraId="1A39CAFB" w14:textId="77777777" w:rsidR="00A10084" w:rsidRPr="001B7C50" w:rsidRDefault="00A10084" w:rsidP="002C13BE">
            <w:pPr>
              <w:pStyle w:val="TAC"/>
            </w:pPr>
            <w:r w:rsidRPr="001B7C50">
              <w:rPr>
                <w:rFonts w:eastAsia="DengXian"/>
              </w:rPr>
              <w:t>RW</w:t>
            </w:r>
          </w:p>
        </w:tc>
        <w:tc>
          <w:tcPr>
            <w:tcW w:w="2126" w:type="dxa"/>
            <w:shd w:val="clear" w:color="auto" w:fill="auto"/>
          </w:tcPr>
          <w:p w14:paraId="362CD08F" w14:textId="77777777" w:rsidR="00A10084" w:rsidRPr="001B7C50" w:rsidRDefault="00A10084" w:rsidP="002C13BE">
            <w:pPr>
              <w:pStyle w:val="TAC"/>
            </w:pPr>
            <w:r w:rsidRPr="001B7C50">
              <w:rPr>
                <w:rFonts w:eastAsia="DengXian"/>
                <w:lang w:eastAsia="fr-FR"/>
              </w:rPr>
              <w:t>IEEE Std 1588 [126] clause 8.2.4.2</w:t>
            </w:r>
          </w:p>
        </w:tc>
      </w:tr>
      <w:tr w:rsidR="00A10084" w:rsidRPr="001B7C50" w14:paraId="1A7E4861" w14:textId="77777777" w:rsidTr="002C13BE">
        <w:trPr>
          <w:cantSplit/>
          <w:jc w:val="center"/>
        </w:trPr>
        <w:tc>
          <w:tcPr>
            <w:tcW w:w="5000" w:type="dxa"/>
            <w:shd w:val="clear" w:color="auto" w:fill="auto"/>
          </w:tcPr>
          <w:p w14:paraId="57A9A2F0" w14:textId="77777777" w:rsidR="00A10084" w:rsidRPr="001B7C50" w:rsidRDefault="00A10084" w:rsidP="002C13BE">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2C13BE">
            <w:pPr>
              <w:pStyle w:val="TAC"/>
            </w:pPr>
            <w:r w:rsidRPr="001B7C50">
              <w:rPr>
                <w:rFonts w:eastAsia="DengXian"/>
              </w:rPr>
              <w:t>RW</w:t>
            </w:r>
          </w:p>
        </w:tc>
        <w:tc>
          <w:tcPr>
            <w:tcW w:w="1338" w:type="dxa"/>
          </w:tcPr>
          <w:p w14:paraId="2D03D5E7" w14:textId="77777777" w:rsidR="00A10084" w:rsidRPr="001B7C50" w:rsidRDefault="00A10084" w:rsidP="002C13BE">
            <w:pPr>
              <w:pStyle w:val="TAC"/>
            </w:pPr>
            <w:r w:rsidRPr="001B7C50">
              <w:rPr>
                <w:rFonts w:eastAsia="DengXian"/>
              </w:rPr>
              <w:t>RW</w:t>
            </w:r>
          </w:p>
        </w:tc>
        <w:tc>
          <w:tcPr>
            <w:tcW w:w="2126" w:type="dxa"/>
            <w:shd w:val="clear" w:color="auto" w:fill="auto"/>
          </w:tcPr>
          <w:p w14:paraId="0731BF23" w14:textId="77777777" w:rsidR="00A10084" w:rsidRPr="001B7C50" w:rsidRDefault="00A10084" w:rsidP="002C13BE">
            <w:pPr>
              <w:pStyle w:val="TAC"/>
            </w:pPr>
            <w:r w:rsidRPr="001B7C50">
              <w:rPr>
                <w:rFonts w:eastAsia="DengXian"/>
                <w:lang w:eastAsia="fr-FR"/>
              </w:rPr>
              <w:t>IEEE Std 1588 [126] clause 8.2.4.9</w:t>
            </w:r>
          </w:p>
        </w:tc>
      </w:tr>
      <w:tr w:rsidR="00A10084" w:rsidRPr="001B7C50" w14:paraId="036CF227" w14:textId="77777777" w:rsidTr="002C13BE">
        <w:trPr>
          <w:cantSplit/>
          <w:jc w:val="center"/>
        </w:trPr>
        <w:tc>
          <w:tcPr>
            <w:tcW w:w="5000" w:type="dxa"/>
            <w:shd w:val="clear" w:color="auto" w:fill="auto"/>
          </w:tcPr>
          <w:p w14:paraId="79AB8096" w14:textId="77777777" w:rsidR="00A10084" w:rsidRPr="001B7C50" w:rsidRDefault="00A10084" w:rsidP="002C13BE">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2C13BE">
            <w:pPr>
              <w:pStyle w:val="TAC"/>
            </w:pPr>
          </w:p>
        </w:tc>
        <w:tc>
          <w:tcPr>
            <w:tcW w:w="1338" w:type="dxa"/>
          </w:tcPr>
          <w:p w14:paraId="5C9C9B08" w14:textId="77777777" w:rsidR="00A10084" w:rsidRPr="001B7C50" w:rsidRDefault="00A10084" w:rsidP="002C13BE">
            <w:pPr>
              <w:pStyle w:val="TAC"/>
            </w:pPr>
          </w:p>
        </w:tc>
        <w:tc>
          <w:tcPr>
            <w:tcW w:w="2126" w:type="dxa"/>
            <w:shd w:val="clear" w:color="auto" w:fill="auto"/>
          </w:tcPr>
          <w:p w14:paraId="7EF47657" w14:textId="77777777" w:rsidR="00A10084" w:rsidRPr="001B7C50" w:rsidRDefault="00A10084" w:rsidP="002C13BE">
            <w:pPr>
              <w:pStyle w:val="TAC"/>
            </w:pPr>
          </w:p>
        </w:tc>
      </w:tr>
      <w:tr w:rsidR="00A10084" w:rsidRPr="001B7C50" w14:paraId="2EDD7C40" w14:textId="77777777" w:rsidTr="002C13BE">
        <w:trPr>
          <w:cantSplit/>
          <w:jc w:val="center"/>
        </w:trPr>
        <w:tc>
          <w:tcPr>
            <w:tcW w:w="5000" w:type="dxa"/>
            <w:shd w:val="clear" w:color="auto" w:fill="auto"/>
          </w:tcPr>
          <w:p w14:paraId="0592701A" w14:textId="77777777" w:rsidR="00A10084" w:rsidRPr="001B7C50" w:rsidRDefault="00A10084" w:rsidP="002C13BE">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2C13BE">
            <w:pPr>
              <w:pStyle w:val="TAC"/>
            </w:pPr>
            <w:r w:rsidRPr="001B7C50">
              <w:rPr>
                <w:rFonts w:eastAsia="DengXian"/>
              </w:rPr>
              <w:t>RW</w:t>
            </w:r>
          </w:p>
        </w:tc>
        <w:tc>
          <w:tcPr>
            <w:tcW w:w="1338" w:type="dxa"/>
          </w:tcPr>
          <w:p w14:paraId="756E2083" w14:textId="77777777" w:rsidR="00A10084" w:rsidRPr="001B7C50" w:rsidRDefault="00A10084" w:rsidP="002C13BE">
            <w:pPr>
              <w:pStyle w:val="TAC"/>
            </w:pPr>
            <w:r w:rsidRPr="001B7C50">
              <w:rPr>
                <w:rFonts w:eastAsia="DengXian"/>
              </w:rPr>
              <w:t>RW</w:t>
            </w:r>
          </w:p>
        </w:tc>
        <w:tc>
          <w:tcPr>
            <w:tcW w:w="2126" w:type="dxa"/>
            <w:shd w:val="clear" w:color="auto" w:fill="auto"/>
          </w:tcPr>
          <w:p w14:paraId="1CE240D2" w14:textId="77777777" w:rsidR="00A10084" w:rsidRPr="001B7C50" w:rsidRDefault="00A10084" w:rsidP="002C13BE">
            <w:pPr>
              <w:pStyle w:val="TAC"/>
            </w:pPr>
            <w:r w:rsidRPr="001B7C50">
              <w:rPr>
                <w:rFonts w:eastAsia="DengXian"/>
                <w:lang w:eastAsia="fr-FR"/>
              </w:rPr>
              <w:t>IEEE Std 802.1AS [104] clause 14.2.2</w:t>
            </w:r>
          </w:p>
        </w:tc>
      </w:tr>
      <w:tr w:rsidR="00A10084" w:rsidRPr="001B7C50" w14:paraId="1A08A12D" w14:textId="77777777" w:rsidTr="002C13BE">
        <w:trPr>
          <w:cantSplit/>
          <w:jc w:val="center"/>
        </w:trPr>
        <w:tc>
          <w:tcPr>
            <w:tcW w:w="5000" w:type="dxa"/>
            <w:shd w:val="clear" w:color="auto" w:fill="auto"/>
          </w:tcPr>
          <w:p w14:paraId="01F4736D" w14:textId="77777777" w:rsidR="00A10084" w:rsidRPr="001B7C50" w:rsidRDefault="00A10084" w:rsidP="002C13BE">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2C13BE">
            <w:pPr>
              <w:pStyle w:val="TAC"/>
            </w:pPr>
            <w:r w:rsidRPr="001B7C50" w:rsidDel="00A863FD">
              <w:rPr>
                <w:rFonts w:eastAsia="DengXian"/>
              </w:rPr>
              <w:t>RW</w:t>
            </w:r>
          </w:p>
        </w:tc>
        <w:tc>
          <w:tcPr>
            <w:tcW w:w="1338" w:type="dxa"/>
          </w:tcPr>
          <w:p w14:paraId="14D2630B" w14:textId="77777777" w:rsidR="00A10084" w:rsidRPr="001B7C50" w:rsidRDefault="00A10084" w:rsidP="002C13BE">
            <w:pPr>
              <w:pStyle w:val="TAC"/>
            </w:pPr>
            <w:r w:rsidRPr="001B7C50">
              <w:rPr>
                <w:rFonts w:eastAsia="DengXian"/>
              </w:rPr>
              <w:t>RW</w:t>
            </w:r>
          </w:p>
        </w:tc>
        <w:tc>
          <w:tcPr>
            <w:tcW w:w="2126" w:type="dxa"/>
            <w:shd w:val="clear" w:color="auto" w:fill="auto"/>
          </w:tcPr>
          <w:p w14:paraId="662E51E5" w14:textId="77777777" w:rsidR="00A10084" w:rsidRPr="001B7C50" w:rsidRDefault="00A10084" w:rsidP="002C13BE">
            <w:pPr>
              <w:pStyle w:val="TAC"/>
            </w:pPr>
            <w:r w:rsidRPr="001B7C50">
              <w:rPr>
                <w:rFonts w:eastAsia="DengXian"/>
                <w:lang w:eastAsia="fr-FR"/>
              </w:rPr>
              <w:t>IEEE Std 802.1AS [104] clause 14.2.4.2</w:t>
            </w:r>
          </w:p>
        </w:tc>
      </w:tr>
      <w:tr w:rsidR="00A10084" w:rsidRPr="001B7C50" w14:paraId="25227700" w14:textId="77777777" w:rsidTr="002C13BE">
        <w:trPr>
          <w:cantSplit/>
          <w:jc w:val="center"/>
        </w:trPr>
        <w:tc>
          <w:tcPr>
            <w:tcW w:w="5000" w:type="dxa"/>
            <w:shd w:val="clear" w:color="auto" w:fill="auto"/>
          </w:tcPr>
          <w:p w14:paraId="581BECCD" w14:textId="77777777" w:rsidR="00A10084" w:rsidRPr="001B7C50" w:rsidRDefault="00A10084" w:rsidP="002C13BE">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2C13BE">
            <w:pPr>
              <w:pStyle w:val="TAC"/>
            </w:pPr>
            <w:r w:rsidRPr="001B7C50">
              <w:rPr>
                <w:rFonts w:eastAsia="DengXian"/>
              </w:rPr>
              <w:t>RW</w:t>
            </w:r>
          </w:p>
        </w:tc>
        <w:tc>
          <w:tcPr>
            <w:tcW w:w="1338" w:type="dxa"/>
          </w:tcPr>
          <w:p w14:paraId="5014AC7E" w14:textId="77777777" w:rsidR="00A10084" w:rsidRPr="001B7C50" w:rsidRDefault="00A10084" w:rsidP="002C13BE">
            <w:pPr>
              <w:pStyle w:val="TAC"/>
            </w:pPr>
            <w:r w:rsidRPr="001B7C50">
              <w:rPr>
                <w:rFonts w:eastAsia="DengXian"/>
              </w:rPr>
              <w:t>RW</w:t>
            </w:r>
          </w:p>
        </w:tc>
        <w:tc>
          <w:tcPr>
            <w:tcW w:w="2126" w:type="dxa"/>
            <w:shd w:val="clear" w:color="auto" w:fill="auto"/>
          </w:tcPr>
          <w:p w14:paraId="442A483F" w14:textId="77777777" w:rsidR="00A10084" w:rsidRPr="001B7C50" w:rsidRDefault="00A10084" w:rsidP="002C13BE">
            <w:pPr>
              <w:pStyle w:val="TAC"/>
            </w:pPr>
            <w:r w:rsidRPr="001B7C50">
              <w:rPr>
                <w:rFonts w:eastAsia="DengXian"/>
                <w:lang w:eastAsia="fr-FR"/>
              </w:rPr>
              <w:t>IEEE Std 802.1AS [104] clause 14.2.4.3</w:t>
            </w:r>
          </w:p>
        </w:tc>
      </w:tr>
      <w:tr w:rsidR="00A10084" w:rsidRPr="001B7C50" w14:paraId="5DB1A8DE" w14:textId="77777777" w:rsidTr="002C13BE">
        <w:trPr>
          <w:cantSplit/>
          <w:jc w:val="center"/>
        </w:trPr>
        <w:tc>
          <w:tcPr>
            <w:tcW w:w="5000" w:type="dxa"/>
            <w:shd w:val="clear" w:color="auto" w:fill="auto"/>
          </w:tcPr>
          <w:p w14:paraId="363BF3DF" w14:textId="77777777" w:rsidR="00A10084" w:rsidRPr="001B7C50" w:rsidRDefault="00A10084" w:rsidP="002C13BE">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2C13BE">
            <w:pPr>
              <w:pStyle w:val="TAC"/>
            </w:pPr>
            <w:r w:rsidRPr="001B7C50">
              <w:rPr>
                <w:rFonts w:eastAsia="DengXian"/>
              </w:rPr>
              <w:t>RW</w:t>
            </w:r>
          </w:p>
        </w:tc>
        <w:tc>
          <w:tcPr>
            <w:tcW w:w="1338" w:type="dxa"/>
          </w:tcPr>
          <w:p w14:paraId="7CC6A4CA" w14:textId="77777777" w:rsidR="00A10084" w:rsidRPr="001B7C50" w:rsidRDefault="00A10084" w:rsidP="002C13BE">
            <w:pPr>
              <w:pStyle w:val="TAC"/>
            </w:pPr>
            <w:r w:rsidRPr="001B7C50">
              <w:rPr>
                <w:rFonts w:eastAsia="DengXian"/>
              </w:rPr>
              <w:t>RW</w:t>
            </w:r>
          </w:p>
        </w:tc>
        <w:tc>
          <w:tcPr>
            <w:tcW w:w="2126" w:type="dxa"/>
            <w:shd w:val="clear" w:color="auto" w:fill="auto"/>
          </w:tcPr>
          <w:p w14:paraId="6BACC294" w14:textId="77777777" w:rsidR="00A10084" w:rsidRPr="001B7C50" w:rsidRDefault="00A10084" w:rsidP="002C13BE">
            <w:pPr>
              <w:pStyle w:val="TAC"/>
            </w:pPr>
            <w:r w:rsidRPr="001B7C50">
              <w:rPr>
                <w:rFonts w:eastAsia="DengXian"/>
                <w:lang w:eastAsia="fr-FR"/>
              </w:rPr>
              <w:t>IEEE Std 802.1AS [104] clause 14.2.4.4</w:t>
            </w:r>
          </w:p>
        </w:tc>
      </w:tr>
      <w:tr w:rsidR="00A10084" w:rsidRPr="001B7C50" w14:paraId="202A8FD9" w14:textId="77777777" w:rsidTr="002C13BE">
        <w:trPr>
          <w:cantSplit/>
          <w:jc w:val="center"/>
        </w:trPr>
        <w:tc>
          <w:tcPr>
            <w:tcW w:w="5000" w:type="dxa"/>
            <w:shd w:val="clear" w:color="auto" w:fill="auto"/>
          </w:tcPr>
          <w:p w14:paraId="03A8254B" w14:textId="77777777" w:rsidR="00A10084" w:rsidRPr="001B7C50" w:rsidRDefault="00A10084" w:rsidP="002C13BE">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2C13BE">
            <w:pPr>
              <w:pStyle w:val="TAC"/>
            </w:pPr>
            <w:r w:rsidRPr="001B7C50">
              <w:rPr>
                <w:rFonts w:eastAsia="DengXian"/>
              </w:rPr>
              <w:t>RW</w:t>
            </w:r>
          </w:p>
        </w:tc>
        <w:tc>
          <w:tcPr>
            <w:tcW w:w="1338" w:type="dxa"/>
          </w:tcPr>
          <w:p w14:paraId="1D216FC5" w14:textId="77777777" w:rsidR="00A10084" w:rsidRPr="001B7C50" w:rsidRDefault="00A10084" w:rsidP="002C13BE">
            <w:pPr>
              <w:pStyle w:val="TAC"/>
            </w:pPr>
            <w:r w:rsidRPr="001B7C50">
              <w:rPr>
                <w:rFonts w:eastAsia="DengXian"/>
              </w:rPr>
              <w:t>RW</w:t>
            </w:r>
          </w:p>
        </w:tc>
        <w:tc>
          <w:tcPr>
            <w:tcW w:w="2126" w:type="dxa"/>
            <w:shd w:val="clear" w:color="auto" w:fill="auto"/>
          </w:tcPr>
          <w:p w14:paraId="26C9A0CD" w14:textId="77777777" w:rsidR="00A10084" w:rsidRPr="001B7C50" w:rsidRDefault="00A10084" w:rsidP="002C13BE">
            <w:pPr>
              <w:pStyle w:val="TAC"/>
            </w:pPr>
            <w:r w:rsidRPr="001B7C50">
              <w:rPr>
                <w:rFonts w:eastAsia="DengXian"/>
                <w:lang w:eastAsia="fr-FR"/>
              </w:rPr>
              <w:t>IEEE Std 802.1AS [104] clause 14.2.5</w:t>
            </w:r>
          </w:p>
        </w:tc>
      </w:tr>
      <w:tr w:rsidR="00A10084" w:rsidRPr="001B7C50" w14:paraId="6A75901A" w14:textId="77777777" w:rsidTr="002C13BE">
        <w:trPr>
          <w:cantSplit/>
          <w:jc w:val="center"/>
        </w:trPr>
        <w:tc>
          <w:tcPr>
            <w:tcW w:w="5000" w:type="dxa"/>
            <w:shd w:val="clear" w:color="auto" w:fill="auto"/>
          </w:tcPr>
          <w:p w14:paraId="1BDD343A" w14:textId="77777777" w:rsidR="00A10084" w:rsidRPr="001B7C50" w:rsidRDefault="00A10084" w:rsidP="002C13BE">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2C13BE">
            <w:pPr>
              <w:pStyle w:val="TAC"/>
            </w:pPr>
            <w:r w:rsidRPr="001B7C50" w:rsidDel="00A863FD">
              <w:rPr>
                <w:rFonts w:eastAsia="DengXian"/>
              </w:rPr>
              <w:t>RW</w:t>
            </w:r>
          </w:p>
        </w:tc>
        <w:tc>
          <w:tcPr>
            <w:tcW w:w="1338" w:type="dxa"/>
          </w:tcPr>
          <w:p w14:paraId="1D2119E4" w14:textId="77777777" w:rsidR="00A10084" w:rsidRPr="001B7C50" w:rsidRDefault="00A10084" w:rsidP="002C13BE">
            <w:pPr>
              <w:pStyle w:val="TAC"/>
            </w:pPr>
            <w:r w:rsidRPr="001B7C50">
              <w:rPr>
                <w:rFonts w:eastAsia="DengXian"/>
              </w:rPr>
              <w:t>RW</w:t>
            </w:r>
          </w:p>
        </w:tc>
        <w:tc>
          <w:tcPr>
            <w:tcW w:w="2126" w:type="dxa"/>
            <w:shd w:val="clear" w:color="auto" w:fill="auto"/>
          </w:tcPr>
          <w:p w14:paraId="19EB1446" w14:textId="77777777" w:rsidR="00A10084" w:rsidRPr="001B7C50" w:rsidRDefault="00A10084" w:rsidP="002C13BE">
            <w:pPr>
              <w:pStyle w:val="TAC"/>
            </w:pPr>
            <w:r w:rsidRPr="001B7C50">
              <w:rPr>
                <w:rFonts w:eastAsia="DengXian"/>
                <w:lang w:eastAsia="fr-FR"/>
              </w:rPr>
              <w:t>IEEE Std 802.1AS [104] clause 14.2.6</w:t>
            </w:r>
          </w:p>
        </w:tc>
      </w:tr>
      <w:tr w:rsidR="00A10084" w:rsidRPr="001B7C50" w14:paraId="34A46ED3" w14:textId="77777777" w:rsidTr="002C13BE">
        <w:trPr>
          <w:cantSplit/>
          <w:jc w:val="center"/>
        </w:trPr>
        <w:tc>
          <w:tcPr>
            <w:tcW w:w="5000" w:type="dxa"/>
            <w:shd w:val="clear" w:color="auto" w:fill="auto"/>
          </w:tcPr>
          <w:p w14:paraId="3B262B02" w14:textId="77777777" w:rsidR="00A10084" w:rsidRPr="001B7C50" w:rsidRDefault="00A10084" w:rsidP="002C13BE">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2C13BE">
            <w:pPr>
              <w:pStyle w:val="TAC"/>
            </w:pPr>
            <w:r w:rsidRPr="001B7C50">
              <w:rPr>
                <w:rFonts w:eastAsia="DengXian"/>
              </w:rPr>
              <w:t>RW</w:t>
            </w:r>
          </w:p>
        </w:tc>
        <w:tc>
          <w:tcPr>
            <w:tcW w:w="1338" w:type="dxa"/>
          </w:tcPr>
          <w:p w14:paraId="163B7DBD" w14:textId="77777777" w:rsidR="00A10084" w:rsidRPr="001B7C50" w:rsidRDefault="00A10084" w:rsidP="002C13BE">
            <w:pPr>
              <w:pStyle w:val="TAC"/>
            </w:pPr>
            <w:r w:rsidRPr="001B7C50">
              <w:rPr>
                <w:rFonts w:eastAsia="DengXian"/>
              </w:rPr>
              <w:t>RW</w:t>
            </w:r>
          </w:p>
        </w:tc>
        <w:tc>
          <w:tcPr>
            <w:tcW w:w="2126" w:type="dxa"/>
            <w:shd w:val="clear" w:color="auto" w:fill="auto"/>
          </w:tcPr>
          <w:p w14:paraId="03537B0E" w14:textId="77777777" w:rsidR="00A10084" w:rsidRPr="001B7C50" w:rsidRDefault="00A10084" w:rsidP="002C13BE">
            <w:pPr>
              <w:pStyle w:val="TAC"/>
            </w:pPr>
            <w:r w:rsidRPr="001B7C50">
              <w:rPr>
                <w:rFonts w:eastAsia="DengXian"/>
                <w:lang w:eastAsia="fr-FR"/>
              </w:rPr>
              <w:t>IEEE Std 802.1AS [104] clause 14.2.15</w:t>
            </w:r>
          </w:p>
        </w:tc>
      </w:tr>
      <w:tr w:rsidR="00A10084" w:rsidRPr="001B7C50" w14:paraId="50DBD979" w14:textId="77777777" w:rsidTr="002C13BE">
        <w:trPr>
          <w:cantSplit/>
          <w:jc w:val="center"/>
        </w:trPr>
        <w:tc>
          <w:tcPr>
            <w:tcW w:w="5000" w:type="dxa"/>
            <w:shd w:val="clear" w:color="auto" w:fill="auto"/>
          </w:tcPr>
          <w:p w14:paraId="233C6AF9" w14:textId="77777777" w:rsidR="00A10084" w:rsidRPr="001B7C50" w:rsidRDefault="00A10084" w:rsidP="002C13BE">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2C13BE">
            <w:pPr>
              <w:pStyle w:val="TAC"/>
            </w:pPr>
            <w:r w:rsidRPr="001B7C50">
              <w:rPr>
                <w:rFonts w:eastAsia="DengXian"/>
              </w:rPr>
              <w:t>RW</w:t>
            </w:r>
          </w:p>
        </w:tc>
        <w:tc>
          <w:tcPr>
            <w:tcW w:w="1338" w:type="dxa"/>
          </w:tcPr>
          <w:p w14:paraId="48615B3D" w14:textId="77777777" w:rsidR="00A10084" w:rsidRPr="001B7C50" w:rsidRDefault="00A10084" w:rsidP="002C13BE">
            <w:pPr>
              <w:pStyle w:val="TAC"/>
            </w:pPr>
            <w:r w:rsidRPr="001B7C50">
              <w:rPr>
                <w:rFonts w:eastAsia="DengXian"/>
              </w:rPr>
              <w:t>RW</w:t>
            </w:r>
          </w:p>
        </w:tc>
        <w:tc>
          <w:tcPr>
            <w:tcW w:w="2126" w:type="dxa"/>
            <w:shd w:val="clear" w:color="auto" w:fill="auto"/>
          </w:tcPr>
          <w:p w14:paraId="59F616F7" w14:textId="77777777" w:rsidR="00A10084" w:rsidRPr="001B7C50" w:rsidRDefault="00A10084" w:rsidP="002C13BE">
            <w:pPr>
              <w:pStyle w:val="TAC"/>
            </w:pPr>
            <w:r w:rsidRPr="001B7C50">
              <w:rPr>
                <w:rFonts w:eastAsia="DengXian"/>
                <w:lang w:eastAsia="fr-FR"/>
              </w:rPr>
              <w:t>IEEE Std 802.1AS [104] clause 14.2.16</w:t>
            </w:r>
          </w:p>
        </w:tc>
      </w:tr>
      <w:tr w:rsidR="00A10084" w:rsidRPr="001B7C50" w14:paraId="123221CB" w14:textId="77777777" w:rsidTr="002C13BE">
        <w:trPr>
          <w:cantSplit/>
          <w:jc w:val="center"/>
        </w:trPr>
        <w:tc>
          <w:tcPr>
            <w:tcW w:w="5000" w:type="dxa"/>
            <w:shd w:val="clear" w:color="auto" w:fill="auto"/>
          </w:tcPr>
          <w:p w14:paraId="1D32C556" w14:textId="77777777" w:rsidR="00A10084" w:rsidRPr="001B7C50" w:rsidRDefault="00A10084" w:rsidP="002C13BE">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2C13BE">
            <w:pPr>
              <w:pStyle w:val="TAC"/>
            </w:pPr>
            <w:r w:rsidRPr="001B7C50">
              <w:rPr>
                <w:rFonts w:eastAsia="DengXian"/>
              </w:rPr>
              <w:t>RW</w:t>
            </w:r>
          </w:p>
        </w:tc>
        <w:tc>
          <w:tcPr>
            <w:tcW w:w="1338" w:type="dxa"/>
          </w:tcPr>
          <w:p w14:paraId="22FFCFC7" w14:textId="77777777" w:rsidR="00A10084" w:rsidRPr="001B7C50" w:rsidRDefault="00A10084" w:rsidP="002C13BE">
            <w:pPr>
              <w:pStyle w:val="TAC"/>
            </w:pPr>
            <w:r w:rsidRPr="001B7C50">
              <w:rPr>
                <w:rFonts w:eastAsia="DengXian"/>
              </w:rPr>
              <w:t>RW</w:t>
            </w:r>
          </w:p>
        </w:tc>
        <w:tc>
          <w:tcPr>
            <w:tcW w:w="2126" w:type="dxa"/>
            <w:shd w:val="clear" w:color="auto" w:fill="auto"/>
          </w:tcPr>
          <w:p w14:paraId="4AD2C090" w14:textId="77777777" w:rsidR="00A10084" w:rsidRPr="001B7C50" w:rsidRDefault="00A10084" w:rsidP="002C13BE">
            <w:pPr>
              <w:pStyle w:val="TAC"/>
            </w:pPr>
            <w:r w:rsidRPr="001B7C50">
              <w:rPr>
                <w:rFonts w:eastAsia="DengXian"/>
                <w:lang w:eastAsia="fr-FR"/>
              </w:rPr>
              <w:t>IEEE Std 802.1AS [104] clause 14.2.18</w:t>
            </w:r>
          </w:p>
        </w:tc>
      </w:tr>
      <w:tr w:rsidR="00A10084" w:rsidRPr="001B7C50" w14:paraId="2B4E338D" w14:textId="77777777" w:rsidTr="002C13BE">
        <w:trPr>
          <w:cantSplit/>
          <w:jc w:val="center"/>
        </w:trPr>
        <w:tc>
          <w:tcPr>
            <w:tcW w:w="5000" w:type="dxa"/>
            <w:shd w:val="clear" w:color="auto" w:fill="auto"/>
          </w:tcPr>
          <w:p w14:paraId="2847152E" w14:textId="77777777" w:rsidR="00A10084" w:rsidRPr="001B7C50" w:rsidRDefault="00A10084" w:rsidP="002C13BE">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2C13BE">
            <w:pPr>
              <w:pStyle w:val="TAC"/>
            </w:pPr>
            <w:r w:rsidRPr="001B7C50" w:rsidDel="00A863FD">
              <w:rPr>
                <w:rFonts w:eastAsia="DengXian"/>
              </w:rPr>
              <w:t>RW</w:t>
            </w:r>
          </w:p>
        </w:tc>
        <w:tc>
          <w:tcPr>
            <w:tcW w:w="1338" w:type="dxa"/>
          </w:tcPr>
          <w:p w14:paraId="232BE8E8" w14:textId="77777777" w:rsidR="00A10084" w:rsidRPr="001B7C50" w:rsidRDefault="00A10084" w:rsidP="002C13BE">
            <w:pPr>
              <w:pStyle w:val="TAC"/>
            </w:pPr>
            <w:r w:rsidRPr="001B7C50">
              <w:rPr>
                <w:rFonts w:eastAsia="DengXian"/>
              </w:rPr>
              <w:t>RW</w:t>
            </w:r>
          </w:p>
        </w:tc>
        <w:tc>
          <w:tcPr>
            <w:tcW w:w="2126" w:type="dxa"/>
            <w:shd w:val="clear" w:color="auto" w:fill="auto"/>
          </w:tcPr>
          <w:p w14:paraId="6692DDA7" w14:textId="77777777" w:rsidR="00A10084" w:rsidRPr="001B7C50" w:rsidRDefault="00A10084" w:rsidP="002C13BE">
            <w:pPr>
              <w:pStyle w:val="TAC"/>
            </w:pPr>
            <w:r w:rsidRPr="001B7C50">
              <w:rPr>
                <w:rFonts w:eastAsia="DengXian"/>
                <w:lang w:eastAsia="fr-FR"/>
              </w:rPr>
              <w:t>IEEE Std 802.1AS [104] clause 14.2.4.3</w:t>
            </w:r>
          </w:p>
        </w:tc>
      </w:tr>
      <w:tr w:rsidR="00A10084" w:rsidRPr="001B7C50" w14:paraId="675D49B5" w14:textId="77777777" w:rsidTr="002C13BE">
        <w:trPr>
          <w:cantSplit/>
          <w:jc w:val="center"/>
        </w:trPr>
        <w:tc>
          <w:tcPr>
            <w:tcW w:w="5000" w:type="dxa"/>
            <w:shd w:val="clear" w:color="auto" w:fill="auto"/>
          </w:tcPr>
          <w:p w14:paraId="721C6091" w14:textId="77777777" w:rsidR="00A10084" w:rsidRPr="001B7C50" w:rsidRDefault="00A10084" w:rsidP="002C13BE">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2C13BE">
            <w:pPr>
              <w:pStyle w:val="TAC"/>
            </w:pPr>
            <w:r w:rsidRPr="001B7C50" w:rsidDel="00A863FD">
              <w:rPr>
                <w:rFonts w:eastAsia="DengXian"/>
              </w:rPr>
              <w:t>RW</w:t>
            </w:r>
          </w:p>
        </w:tc>
        <w:tc>
          <w:tcPr>
            <w:tcW w:w="1338" w:type="dxa"/>
          </w:tcPr>
          <w:p w14:paraId="47399662" w14:textId="77777777" w:rsidR="00A10084" w:rsidRPr="001B7C50" w:rsidRDefault="00A10084" w:rsidP="002C13BE">
            <w:pPr>
              <w:pStyle w:val="TAC"/>
            </w:pPr>
            <w:r w:rsidRPr="001B7C50">
              <w:rPr>
                <w:rFonts w:eastAsia="DengXian"/>
              </w:rPr>
              <w:t>RW</w:t>
            </w:r>
          </w:p>
        </w:tc>
        <w:tc>
          <w:tcPr>
            <w:tcW w:w="2126" w:type="dxa"/>
            <w:shd w:val="clear" w:color="auto" w:fill="auto"/>
          </w:tcPr>
          <w:p w14:paraId="074B1B27" w14:textId="77777777" w:rsidR="00A10084" w:rsidRPr="001B7C50" w:rsidRDefault="00A10084" w:rsidP="002C13BE">
            <w:pPr>
              <w:pStyle w:val="TAC"/>
            </w:pPr>
            <w:r w:rsidRPr="001B7C50">
              <w:rPr>
                <w:rFonts w:eastAsia="DengXian"/>
                <w:lang w:eastAsia="fr-FR"/>
              </w:rPr>
              <w:t>IEEE Std 802.1AS [104] clause 14.2.19</w:t>
            </w:r>
          </w:p>
        </w:tc>
      </w:tr>
      <w:tr w:rsidR="00A10084" w:rsidRPr="001B7C50" w14:paraId="35F0C71E" w14:textId="77777777" w:rsidTr="002C13BE">
        <w:trPr>
          <w:cantSplit/>
          <w:jc w:val="center"/>
        </w:trPr>
        <w:tc>
          <w:tcPr>
            <w:tcW w:w="5000" w:type="dxa"/>
            <w:shd w:val="clear" w:color="auto" w:fill="auto"/>
          </w:tcPr>
          <w:p w14:paraId="00E19AD8" w14:textId="77777777" w:rsidR="00A10084" w:rsidRPr="001B7C50" w:rsidRDefault="00A10084" w:rsidP="002C13BE">
            <w:pPr>
              <w:pStyle w:val="TAL"/>
              <w:rPr>
                <w:b/>
              </w:rPr>
            </w:pPr>
            <w:r w:rsidRPr="001B7C50">
              <w:rPr>
                <w:lang w:eastAsia="fr-FR"/>
              </w:rPr>
              <w:lastRenderedPageBreak/>
              <w:t>&gt;&gt; timePropertiesDS.currentUtcOffset</w:t>
            </w:r>
          </w:p>
        </w:tc>
        <w:tc>
          <w:tcPr>
            <w:tcW w:w="1418" w:type="dxa"/>
            <w:shd w:val="clear" w:color="auto" w:fill="auto"/>
          </w:tcPr>
          <w:p w14:paraId="69FE0E22" w14:textId="77777777" w:rsidR="00A10084" w:rsidRPr="001B7C50" w:rsidDel="00182EE7" w:rsidRDefault="00A10084" w:rsidP="002C13BE">
            <w:pPr>
              <w:pStyle w:val="TAC"/>
            </w:pPr>
            <w:r w:rsidRPr="001B7C50">
              <w:rPr>
                <w:rFonts w:eastAsia="DengXian"/>
              </w:rPr>
              <w:t>RW</w:t>
            </w:r>
          </w:p>
        </w:tc>
        <w:tc>
          <w:tcPr>
            <w:tcW w:w="1338" w:type="dxa"/>
          </w:tcPr>
          <w:p w14:paraId="52711AFF" w14:textId="77777777" w:rsidR="00A10084" w:rsidRPr="001B7C50" w:rsidRDefault="00A10084" w:rsidP="002C13BE">
            <w:pPr>
              <w:pStyle w:val="TAC"/>
            </w:pPr>
            <w:r w:rsidRPr="001B7C50">
              <w:rPr>
                <w:rFonts w:eastAsia="DengXian"/>
              </w:rPr>
              <w:t>RW</w:t>
            </w:r>
          </w:p>
        </w:tc>
        <w:tc>
          <w:tcPr>
            <w:tcW w:w="2126" w:type="dxa"/>
            <w:shd w:val="clear" w:color="auto" w:fill="auto"/>
          </w:tcPr>
          <w:p w14:paraId="58259C7A" w14:textId="77777777" w:rsidR="00A10084" w:rsidRPr="001B7C50" w:rsidRDefault="00A10084" w:rsidP="002C13BE">
            <w:pPr>
              <w:pStyle w:val="TAC"/>
            </w:pPr>
            <w:r w:rsidRPr="001B7C50">
              <w:rPr>
                <w:rFonts w:eastAsia="DengXian"/>
                <w:lang w:eastAsia="fr-FR"/>
              </w:rPr>
              <w:t>IEEE Std 802.1AS [104] clause 14.5.2</w:t>
            </w:r>
          </w:p>
        </w:tc>
      </w:tr>
      <w:tr w:rsidR="00A10084" w:rsidRPr="001B7C50" w14:paraId="0648C5A7" w14:textId="77777777" w:rsidTr="002C13BE">
        <w:trPr>
          <w:cantSplit/>
          <w:jc w:val="center"/>
        </w:trPr>
        <w:tc>
          <w:tcPr>
            <w:tcW w:w="5000" w:type="dxa"/>
            <w:shd w:val="clear" w:color="auto" w:fill="auto"/>
          </w:tcPr>
          <w:p w14:paraId="711398B8" w14:textId="77777777" w:rsidR="00A10084" w:rsidRPr="001B7C50" w:rsidDel="00182EE7" w:rsidRDefault="00A10084" w:rsidP="002C13BE">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2C13BE">
            <w:pPr>
              <w:pStyle w:val="TAC"/>
            </w:pPr>
          </w:p>
        </w:tc>
        <w:tc>
          <w:tcPr>
            <w:tcW w:w="1338" w:type="dxa"/>
          </w:tcPr>
          <w:p w14:paraId="26B6D76B" w14:textId="77777777" w:rsidR="00A10084" w:rsidRPr="001B7C50" w:rsidRDefault="00A10084" w:rsidP="002C13BE">
            <w:pPr>
              <w:pStyle w:val="TAC"/>
            </w:pPr>
          </w:p>
        </w:tc>
        <w:tc>
          <w:tcPr>
            <w:tcW w:w="2126" w:type="dxa"/>
            <w:shd w:val="clear" w:color="auto" w:fill="auto"/>
          </w:tcPr>
          <w:p w14:paraId="4F72E85B" w14:textId="77777777" w:rsidR="00A10084" w:rsidRPr="001B7C50" w:rsidRDefault="00A10084" w:rsidP="002C13BE">
            <w:pPr>
              <w:pStyle w:val="TAC"/>
            </w:pPr>
          </w:p>
        </w:tc>
      </w:tr>
      <w:tr w:rsidR="00A10084" w:rsidRPr="001B7C50" w14:paraId="2DA5C301" w14:textId="77777777" w:rsidTr="002C13BE">
        <w:trPr>
          <w:cantSplit/>
          <w:jc w:val="center"/>
        </w:trPr>
        <w:tc>
          <w:tcPr>
            <w:tcW w:w="5000" w:type="dxa"/>
            <w:shd w:val="clear" w:color="auto" w:fill="auto"/>
          </w:tcPr>
          <w:p w14:paraId="30D33BEF" w14:textId="77777777" w:rsidR="00A10084" w:rsidRPr="001B7C50" w:rsidRDefault="00A10084" w:rsidP="002C13BE">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2C13BE">
            <w:pPr>
              <w:pStyle w:val="TAC"/>
            </w:pPr>
          </w:p>
        </w:tc>
        <w:tc>
          <w:tcPr>
            <w:tcW w:w="1338" w:type="dxa"/>
          </w:tcPr>
          <w:p w14:paraId="01F9E620" w14:textId="77777777" w:rsidR="00A10084" w:rsidRPr="001B7C50" w:rsidRDefault="00A10084" w:rsidP="002C13BE">
            <w:pPr>
              <w:pStyle w:val="TAC"/>
            </w:pPr>
          </w:p>
        </w:tc>
        <w:tc>
          <w:tcPr>
            <w:tcW w:w="2126" w:type="dxa"/>
            <w:shd w:val="clear" w:color="auto" w:fill="auto"/>
          </w:tcPr>
          <w:p w14:paraId="6AFE0229" w14:textId="77777777" w:rsidR="00A10084" w:rsidRPr="001B7C50" w:rsidRDefault="00A10084" w:rsidP="002C13BE">
            <w:pPr>
              <w:pStyle w:val="TAC"/>
            </w:pPr>
          </w:p>
        </w:tc>
      </w:tr>
      <w:tr w:rsidR="00A10084" w:rsidRPr="001B7C50" w14:paraId="5776F6E2" w14:textId="77777777" w:rsidTr="002C13BE">
        <w:trPr>
          <w:cantSplit/>
          <w:jc w:val="center"/>
        </w:trPr>
        <w:tc>
          <w:tcPr>
            <w:tcW w:w="5000" w:type="dxa"/>
            <w:shd w:val="clear" w:color="auto" w:fill="auto"/>
          </w:tcPr>
          <w:p w14:paraId="4B36BB54" w14:textId="77777777" w:rsidR="00A10084" w:rsidRPr="001B7C50" w:rsidRDefault="00A10084" w:rsidP="002C13BE">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2C13BE">
            <w:pPr>
              <w:pStyle w:val="TAC"/>
            </w:pPr>
            <w:r w:rsidRPr="001B7C50">
              <w:t>RW</w:t>
            </w:r>
          </w:p>
        </w:tc>
        <w:tc>
          <w:tcPr>
            <w:tcW w:w="1338" w:type="dxa"/>
          </w:tcPr>
          <w:p w14:paraId="363F0960" w14:textId="77777777" w:rsidR="00A10084" w:rsidRPr="001B7C50" w:rsidRDefault="00A10084" w:rsidP="002C13BE">
            <w:pPr>
              <w:pStyle w:val="TAC"/>
            </w:pPr>
            <w:r w:rsidRPr="001B7C50">
              <w:t>RW</w:t>
            </w:r>
          </w:p>
        </w:tc>
        <w:tc>
          <w:tcPr>
            <w:tcW w:w="2126" w:type="dxa"/>
            <w:shd w:val="clear" w:color="auto" w:fill="auto"/>
          </w:tcPr>
          <w:p w14:paraId="2B578430" w14:textId="77777777" w:rsidR="00A10084" w:rsidRPr="001B7C50" w:rsidRDefault="00A10084" w:rsidP="002C13BE">
            <w:pPr>
              <w:pStyle w:val="TAC"/>
            </w:pPr>
          </w:p>
        </w:tc>
      </w:tr>
      <w:tr w:rsidR="00A10084" w:rsidRPr="001B7C50" w14:paraId="16832837" w14:textId="77777777" w:rsidTr="002C13BE">
        <w:trPr>
          <w:cantSplit/>
          <w:jc w:val="center"/>
        </w:trPr>
        <w:tc>
          <w:tcPr>
            <w:tcW w:w="5000" w:type="dxa"/>
            <w:shd w:val="clear" w:color="auto" w:fill="auto"/>
          </w:tcPr>
          <w:p w14:paraId="09EA26F4" w14:textId="77777777" w:rsidR="00A10084" w:rsidRPr="001B7C50" w:rsidRDefault="00A10084" w:rsidP="002C13BE">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2C13BE">
            <w:pPr>
              <w:pStyle w:val="TAC"/>
            </w:pPr>
          </w:p>
        </w:tc>
        <w:tc>
          <w:tcPr>
            <w:tcW w:w="1338" w:type="dxa"/>
          </w:tcPr>
          <w:p w14:paraId="4D119947" w14:textId="77777777" w:rsidR="00A10084" w:rsidRPr="001B7C50" w:rsidRDefault="00A10084" w:rsidP="002C13BE">
            <w:pPr>
              <w:pStyle w:val="TAC"/>
            </w:pPr>
          </w:p>
        </w:tc>
        <w:tc>
          <w:tcPr>
            <w:tcW w:w="2126" w:type="dxa"/>
            <w:shd w:val="clear" w:color="auto" w:fill="auto"/>
          </w:tcPr>
          <w:p w14:paraId="37320F56" w14:textId="77777777" w:rsidR="00A10084" w:rsidRPr="001B7C50" w:rsidRDefault="00A10084" w:rsidP="002C13BE">
            <w:pPr>
              <w:pStyle w:val="TAC"/>
            </w:pPr>
          </w:p>
        </w:tc>
      </w:tr>
      <w:tr w:rsidR="00A10084" w:rsidRPr="001B7C50" w14:paraId="5D765324" w14:textId="77777777" w:rsidTr="002C13BE">
        <w:trPr>
          <w:cantSplit/>
          <w:jc w:val="center"/>
        </w:trPr>
        <w:tc>
          <w:tcPr>
            <w:tcW w:w="5000" w:type="dxa"/>
            <w:shd w:val="clear" w:color="auto" w:fill="auto"/>
          </w:tcPr>
          <w:p w14:paraId="40AA94E1" w14:textId="77777777" w:rsidR="00A10084" w:rsidRPr="001B7C50" w:rsidRDefault="00A10084" w:rsidP="002C13BE">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2C13BE">
            <w:pPr>
              <w:pStyle w:val="TAC"/>
            </w:pPr>
            <w:r w:rsidRPr="001B7C50">
              <w:t>RW</w:t>
            </w:r>
          </w:p>
        </w:tc>
        <w:tc>
          <w:tcPr>
            <w:tcW w:w="1338" w:type="dxa"/>
          </w:tcPr>
          <w:p w14:paraId="074FAEB9" w14:textId="77777777" w:rsidR="00A10084" w:rsidRPr="001B7C50" w:rsidRDefault="00A10084" w:rsidP="002C13BE">
            <w:pPr>
              <w:pStyle w:val="TAC"/>
            </w:pPr>
            <w:r w:rsidRPr="001B7C50">
              <w:t>RW</w:t>
            </w:r>
          </w:p>
        </w:tc>
        <w:tc>
          <w:tcPr>
            <w:tcW w:w="2126" w:type="dxa"/>
            <w:shd w:val="clear" w:color="auto" w:fill="auto"/>
          </w:tcPr>
          <w:p w14:paraId="16EEAD2D" w14:textId="77777777" w:rsidR="00A10084" w:rsidRPr="001B7C50" w:rsidRDefault="00A10084" w:rsidP="002C13BE">
            <w:pPr>
              <w:pStyle w:val="TAC"/>
            </w:pPr>
          </w:p>
        </w:tc>
      </w:tr>
      <w:tr w:rsidR="00A10084" w:rsidRPr="001B7C50" w14:paraId="159330F6" w14:textId="77777777" w:rsidTr="002C13BE">
        <w:trPr>
          <w:cantSplit/>
          <w:jc w:val="center"/>
        </w:trPr>
        <w:tc>
          <w:tcPr>
            <w:tcW w:w="5000" w:type="dxa"/>
            <w:shd w:val="clear" w:color="auto" w:fill="auto"/>
          </w:tcPr>
          <w:p w14:paraId="1F6063F9" w14:textId="77777777" w:rsidR="00A10084" w:rsidRPr="001B7C50" w:rsidRDefault="00A10084" w:rsidP="002C13BE">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2C13BE">
            <w:pPr>
              <w:pStyle w:val="TAC"/>
            </w:pPr>
            <w:r w:rsidRPr="001B7C50" w:rsidDel="00A863FD">
              <w:t>RW</w:t>
            </w:r>
          </w:p>
        </w:tc>
        <w:tc>
          <w:tcPr>
            <w:tcW w:w="1338" w:type="dxa"/>
          </w:tcPr>
          <w:p w14:paraId="11F1503B" w14:textId="77777777" w:rsidR="00A10084" w:rsidRPr="001B7C50" w:rsidRDefault="00A10084" w:rsidP="002C13BE">
            <w:pPr>
              <w:pStyle w:val="TAC"/>
            </w:pPr>
            <w:r w:rsidRPr="001B7C50">
              <w:t>RW</w:t>
            </w:r>
          </w:p>
        </w:tc>
        <w:tc>
          <w:tcPr>
            <w:tcW w:w="2126" w:type="dxa"/>
            <w:shd w:val="clear" w:color="auto" w:fill="auto"/>
          </w:tcPr>
          <w:p w14:paraId="719FABEA" w14:textId="77777777" w:rsidR="00A10084" w:rsidRPr="001B7C50" w:rsidRDefault="00A10084" w:rsidP="002C13BE">
            <w:pPr>
              <w:pStyle w:val="TAC"/>
            </w:pPr>
          </w:p>
        </w:tc>
      </w:tr>
      <w:tr w:rsidR="00A10084" w:rsidRPr="001B7C50" w14:paraId="435AB36E" w14:textId="77777777" w:rsidTr="002C13BE">
        <w:trPr>
          <w:cantSplit/>
          <w:jc w:val="center"/>
        </w:trPr>
        <w:tc>
          <w:tcPr>
            <w:tcW w:w="5000" w:type="dxa"/>
            <w:shd w:val="clear" w:color="auto" w:fill="auto"/>
          </w:tcPr>
          <w:p w14:paraId="4ACA1812" w14:textId="77777777" w:rsidR="00A10084" w:rsidRPr="001B7C50" w:rsidDel="00A863FD" w:rsidRDefault="00A10084" w:rsidP="002C13BE">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2C13BE">
            <w:pPr>
              <w:pStyle w:val="TAC"/>
            </w:pPr>
          </w:p>
        </w:tc>
        <w:tc>
          <w:tcPr>
            <w:tcW w:w="1338" w:type="dxa"/>
          </w:tcPr>
          <w:p w14:paraId="137AE894" w14:textId="77777777" w:rsidR="00A10084" w:rsidRPr="001B7C50" w:rsidRDefault="00A10084" w:rsidP="002C13BE">
            <w:pPr>
              <w:pStyle w:val="TAC"/>
            </w:pPr>
          </w:p>
        </w:tc>
        <w:tc>
          <w:tcPr>
            <w:tcW w:w="2126" w:type="dxa"/>
            <w:shd w:val="clear" w:color="auto" w:fill="auto"/>
          </w:tcPr>
          <w:p w14:paraId="6D391EAD" w14:textId="77777777" w:rsidR="00A10084" w:rsidRPr="001B7C50" w:rsidRDefault="00A10084" w:rsidP="002C13BE">
            <w:pPr>
              <w:pStyle w:val="TAC"/>
            </w:pPr>
          </w:p>
        </w:tc>
      </w:tr>
      <w:tr w:rsidR="00A10084" w:rsidRPr="001B7C50" w14:paraId="595370E4" w14:textId="77777777" w:rsidTr="002C13BE">
        <w:trPr>
          <w:cantSplit/>
          <w:jc w:val="center"/>
        </w:trPr>
        <w:tc>
          <w:tcPr>
            <w:tcW w:w="5000" w:type="dxa"/>
            <w:shd w:val="clear" w:color="auto" w:fill="auto"/>
          </w:tcPr>
          <w:p w14:paraId="09A2620C" w14:textId="77777777" w:rsidR="00A10084" w:rsidRPr="001B7C50" w:rsidRDefault="00A10084" w:rsidP="002C13BE">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2C13BE">
            <w:pPr>
              <w:pStyle w:val="TAC"/>
              <w:rPr>
                <w:lang w:eastAsia="fr-FR"/>
              </w:rPr>
            </w:pPr>
            <w:r w:rsidRPr="001B7C50">
              <w:rPr>
                <w:lang w:eastAsia="fr-FR"/>
              </w:rPr>
              <w:t>RW</w:t>
            </w:r>
          </w:p>
        </w:tc>
        <w:tc>
          <w:tcPr>
            <w:tcW w:w="1338" w:type="dxa"/>
          </w:tcPr>
          <w:p w14:paraId="2A06B72E" w14:textId="77777777" w:rsidR="00A10084" w:rsidRPr="001B7C50" w:rsidRDefault="00A10084" w:rsidP="002C13BE">
            <w:pPr>
              <w:pStyle w:val="TAC"/>
            </w:pPr>
            <w:r w:rsidRPr="001B7C50">
              <w:rPr>
                <w:lang w:eastAsia="fr-FR"/>
              </w:rPr>
              <w:t>RW</w:t>
            </w:r>
          </w:p>
        </w:tc>
        <w:tc>
          <w:tcPr>
            <w:tcW w:w="2126" w:type="dxa"/>
            <w:shd w:val="clear" w:color="auto" w:fill="auto"/>
          </w:tcPr>
          <w:p w14:paraId="5EAE21CC" w14:textId="77777777" w:rsidR="00A10084" w:rsidRPr="001B7C50" w:rsidRDefault="00A10084" w:rsidP="002C13BE">
            <w:pPr>
              <w:pStyle w:val="TAC"/>
            </w:pPr>
            <w:r w:rsidRPr="001B7C50">
              <w:rPr>
                <w:lang w:eastAsia="fr-FR"/>
              </w:rPr>
              <w:t>IEEE Std 1588 [126] clause 8.2.15.2.1</w:t>
            </w:r>
          </w:p>
        </w:tc>
      </w:tr>
      <w:tr w:rsidR="00A10084" w:rsidRPr="001B7C50" w14:paraId="416EAFF2" w14:textId="77777777" w:rsidTr="002C13BE">
        <w:trPr>
          <w:cantSplit/>
          <w:jc w:val="center"/>
        </w:trPr>
        <w:tc>
          <w:tcPr>
            <w:tcW w:w="5000" w:type="dxa"/>
            <w:shd w:val="clear" w:color="auto" w:fill="auto"/>
          </w:tcPr>
          <w:p w14:paraId="711EB63D" w14:textId="77777777" w:rsidR="00A10084" w:rsidRPr="001B7C50" w:rsidRDefault="00A10084" w:rsidP="002C13BE">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2C13BE">
            <w:pPr>
              <w:pStyle w:val="TAC"/>
              <w:rPr>
                <w:lang w:eastAsia="fr-FR"/>
              </w:rPr>
            </w:pPr>
            <w:r w:rsidRPr="001B7C50">
              <w:rPr>
                <w:lang w:eastAsia="fr-FR"/>
              </w:rPr>
              <w:t>R</w:t>
            </w:r>
          </w:p>
        </w:tc>
        <w:tc>
          <w:tcPr>
            <w:tcW w:w="1338" w:type="dxa"/>
          </w:tcPr>
          <w:p w14:paraId="00AE55EB" w14:textId="77777777" w:rsidR="00A10084" w:rsidRPr="001B7C50" w:rsidRDefault="00A10084" w:rsidP="002C13BE">
            <w:pPr>
              <w:pStyle w:val="TAC"/>
            </w:pPr>
            <w:r w:rsidRPr="001B7C50">
              <w:rPr>
                <w:lang w:eastAsia="fr-FR"/>
              </w:rPr>
              <w:t>R</w:t>
            </w:r>
          </w:p>
        </w:tc>
        <w:tc>
          <w:tcPr>
            <w:tcW w:w="2126" w:type="dxa"/>
            <w:shd w:val="clear" w:color="auto" w:fill="auto"/>
          </w:tcPr>
          <w:p w14:paraId="3B22CF12" w14:textId="77777777" w:rsidR="00A10084" w:rsidRPr="001B7C50" w:rsidRDefault="00A10084" w:rsidP="002C13BE">
            <w:pPr>
              <w:pStyle w:val="TAC"/>
            </w:pPr>
            <w:r w:rsidRPr="001B7C50">
              <w:rPr>
                <w:lang w:eastAsia="fr-FR"/>
              </w:rPr>
              <w:t>IEEE Std 1588 [126] clause 8.2.15.3.1</w:t>
            </w:r>
          </w:p>
        </w:tc>
      </w:tr>
      <w:tr w:rsidR="00A10084" w:rsidRPr="001B7C50" w14:paraId="2E361E68" w14:textId="77777777" w:rsidTr="002C13BE">
        <w:trPr>
          <w:cantSplit/>
          <w:jc w:val="center"/>
        </w:trPr>
        <w:tc>
          <w:tcPr>
            <w:tcW w:w="5000" w:type="dxa"/>
            <w:shd w:val="clear" w:color="auto" w:fill="auto"/>
          </w:tcPr>
          <w:p w14:paraId="4E60A404" w14:textId="77777777" w:rsidR="00A10084" w:rsidRPr="001B7C50" w:rsidRDefault="00A10084" w:rsidP="002C13BE">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2C13BE">
            <w:pPr>
              <w:pStyle w:val="TAC"/>
              <w:rPr>
                <w:lang w:eastAsia="fr-FR"/>
              </w:rPr>
            </w:pPr>
            <w:r w:rsidRPr="001B7C50">
              <w:rPr>
                <w:lang w:eastAsia="fr-FR"/>
              </w:rPr>
              <w:t>RW</w:t>
            </w:r>
          </w:p>
        </w:tc>
        <w:tc>
          <w:tcPr>
            <w:tcW w:w="1338" w:type="dxa"/>
          </w:tcPr>
          <w:p w14:paraId="2C7A7FFF" w14:textId="77777777" w:rsidR="00A10084" w:rsidRPr="001B7C50" w:rsidRDefault="00A10084" w:rsidP="002C13BE">
            <w:pPr>
              <w:pStyle w:val="TAC"/>
            </w:pPr>
            <w:r w:rsidRPr="001B7C50">
              <w:rPr>
                <w:lang w:eastAsia="fr-FR"/>
              </w:rPr>
              <w:t>RW</w:t>
            </w:r>
          </w:p>
        </w:tc>
        <w:tc>
          <w:tcPr>
            <w:tcW w:w="2126" w:type="dxa"/>
            <w:shd w:val="clear" w:color="auto" w:fill="auto"/>
          </w:tcPr>
          <w:p w14:paraId="728D34F9" w14:textId="77777777" w:rsidR="00A10084" w:rsidRPr="001B7C50" w:rsidRDefault="00A10084" w:rsidP="002C13BE">
            <w:pPr>
              <w:pStyle w:val="TAC"/>
            </w:pPr>
            <w:r w:rsidRPr="001B7C50">
              <w:rPr>
                <w:lang w:eastAsia="fr-FR"/>
              </w:rPr>
              <w:t>IEEE Std 1588 [126] clause 8.2.15.3.2</w:t>
            </w:r>
          </w:p>
        </w:tc>
      </w:tr>
      <w:tr w:rsidR="00A10084" w:rsidRPr="001B7C50" w14:paraId="133FB4EC" w14:textId="77777777" w:rsidTr="002C13BE">
        <w:trPr>
          <w:cantSplit/>
          <w:jc w:val="center"/>
        </w:trPr>
        <w:tc>
          <w:tcPr>
            <w:tcW w:w="5000" w:type="dxa"/>
            <w:shd w:val="clear" w:color="auto" w:fill="auto"/>
          </w:tcPr>
          <w:p w14:paraId="6D394FA0" w14:textId="77777777" w:rsidR="00A10084" w:rsidRPr="001B7C50" w:rsidRDefault="00A10084" w:rsidP="002C13BE">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2C13BE">
            <w:pPr>
              <w:pStyle w:val="TAC"/>
              <w:rPr>
                <w:lang w:eastAsia="fr-FR"/>
              </w:rPr>
            </w:pPr>
            <w:r w:rsidRPr="001B7C50">
              <w:rPr>
                <w:lang w:eastAsia="fr-FR"/>
              </w:rPr>
              <w:t>RW</w:t>
            </w:r>
          </w:p>
        </w:tc>
        <w:tc>
          <w:tcPr>
            <w:tcW w:w="1338" w:type="dxa"/>
          </w:tcPr>
          <w:p w14:paraId="72AF129C" w14:textId="77777777" w:rsidR="00A10084" w:rsidRPr="001B7C50" w:rsidRDefault="00A10084" w:rsidP="002C13BE">
            <w:pPr>
              <w:pStyle w:val="TAC"/>
            </w:pPr>
            <w:r w:rsidRPr="001B7C50">
              <w:rPr>
                <w:lang w:eastAsia="fr-FR"/>
              </w:rPr>
              <w:t>RW</w:t>
            </w:r>
          </w:p>
        </w:tc>
        <w:tc>
          <w:tcPr>
            <w:tcW w:w="2126" w:type="dxa"/>
            <w:shd w:val="clear" w:color="auto" w:fill="auto"/>
          </w:tcPr>
          <w:p w14:paraId="4169CF3A" w14:textId="77777777" w:rsidR="00A10084" w:rsidRPr="001B7C50" w:rsidRDefault="00A10084" w:rsidP="002C13BE">
            <w:pPr>
              <w:pStyle w:val="TAC"/>
            </w:pPr>
            <w:r w:rsidRPr="001B7C50">
              <w:rPr>
                <w:lang w:eastAsia="fr-FR"/>
              </w:rPr>
              <w:t>IEEE Std 1588 [126] clause 8.2.15.4.1</w:t>
            </w:r>
          </w:p>
        </w:tc>
      </w:tr>
      <w:tr w:rsidR="00A10084" w:rsidRPr="001B7C50" w14:paraId="4C4484F0" w14:textId="77777777" w:rsidTr="002C13BE">
        <w:trPr>
          <w:cantSplit/>
          <w:jc w:val="center"/>
        </w:trPr>
        <w:tc>
          <w:tcPr>
            <w:tcW w:w="5000" w:type="dxa"/>
            <w:shd w:val="clear" w:color="auto" w:fill="auto"/>
          </w:tcPr>
          <w:p w14:paraId="0E0C74D7" w14:textId="77777777" w:rsidR="00A10084" w:rsidRPr="001B7C50" w:rsidRDefault="00A10084" w:rsidP="002C13BE">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2C13BE">
            <w:pPr>
              <w:pStyle w:val="TAC"/>
              <w:rPr>
                <w:lang w:eastAsia="fr-FR"/>
              </w:rPr>
            </w:pPr>
            <w:r w:rsidRPr="001B7C50">
              <w:rPr>
                <w:lang w:eastAsia="fr-FR"/>
              </w:rPr>
              <w:t>RW</w:t>
            </w:r>
          </w:p>
        </w:tc>
        <w:tc>
          <w:tcPr>
            <w:tcW w:w="1338" w:type="dxa"/>
          </w:tcPr>
          <w:p w14:paraId="6A0F60D1" w14:textId="77777777" w:rsidR="00A10084" w:rsidRPr="001B7C50" w:rsidRDefault="00A10084" w:rsidP="002C13BE">
            <w:pPr>
              <w:pStyle w:val="TAC"/>
            </w:pPr>
            <w:r w:rsidRPr="001B7C50">
              <w:rPr>
                <w:lang w:eastAsia="fr-FR"/>
              </w:rPr>
              <w:t>RW</w:t>
            </w:r>
          </w:p>
        </w:tc>
        <w:tc>
          <w:tcPr>
            <w:tcW w:w="2126" w:type="dxa"/>
            <w:shd w:val="clear" w:color="auto" w:fill="auto"/>
          </w:tcPr>
          <w:p w14:paraId="6B0224A4" w14:textId="77777777" w:rsidR="00A10084" w:rsidRPr="001B7C50" w:rsidRDefault="00A10084" w:rsidP="002C13BE">
            <w:pPr>
              <w:pStyle w:val="TAC"/>
            </w:pPr>
            <w:r w:rsidRPr="001B7C50">
              <w:rPr>
                <w:lang w:eastAsia="fr-FR"/>
              </w:rPr>
              <w:t>IEEE Std 1588 [126] clause 8.2.15.4.2</w:t>
            </w:r>
          </w:p>
        </w:tc>
      </w:tr>
      <w:tr w:rsidR="00A10084" w:rsidRPr="001B7C50" w14:paraId="1E212456" w14:textId="77777777" w:rsidTr="002C13BE">
        <w:trPr>
          <w:cantSplit/>
          <w:jc w:val="center"/>
        </w:trPr>
        <w:tc>
          <w:tcPr>
            <w:tcW w:w="5000" w:type="dxa"/>
            <w:shd w:val="clear" w:color="auto" w:fill="auto"/>
          </w:tcPr>
          <w:p w14:paraId="7BACD19C" w14:textId="77777777" w:rsidR="00A10084" w:rsidRPr="001B7C50" w:rsidRDefault="00A10084" w:rsidP="002C13BE">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2C13BE">
            <w:pPr>
              <w:pStyle w:val="TAC"/>
              <w:rPr>
                <w:lang w:eastAsia="fr-FR"/>
              </w:rPr>
            </w:pPr>
            <w:r w:rsidRPr="001B7C50">
              <w:rPr>
                <w:lang w:eastAsia="fr-FR"/>
              </w:rPr>
              <w:t>RW</w:t>
            </w:r>
          </w:p>
        </w:tc>
        <w:tc>
          <w:tcPr>
            <w:tcW w:w="1338" w:type="dxa"/>
          </w:tcPr>
          <w:p w14:paraId="7F5FE826" w14:textId="77777777" w:rsidR="00A10084" w:rsidRPr="001B7C50" w:rsidRDefault="00A10084" w:rsidP="002C13BE">
            <w:pPr>
              <w:pStyle w:val="TAC"/>
            </w:pPr>
            <w:r w:rsidRPr="001B7C50">
              <w:rPr>
                <w:lang w:eastAsia="fr-FR"/>
              </w:rPr>
              <w:t>RW</w:t>
            </w:r>
          </w:p>
        </w:tc>
        <w:tc>
          <w:tcPr>
            <w:tcW w:w="2126" w:type="dxa"/>
            <w:shd w:val="clear" w:color="auto" w:fill="auto"/>
          </w:tcPr>
          <w:p w14:paraId="1D59EE8C" w14:textId="77777777" w:rsidR="00A10084" w:rsidRPr="001B7C50" w:rsidRDefault="00A10084" w:rsidP="002C13BE">
            <w:pPr>
              <w:pStyle w:val="TAC"/>
            </w:pPr>
            <w:r w:rsidRPr="001B7C50">
              <w:rPr>
                <w:lang w:eastAsia="fr-FR"/>
              </w:rPr>
              <w:t>IEEE Std 1588 [126] clause 8.2.15.4.3</w:t>
            </w:r>
          </w:p>
        </w:tc>
      </w:tr>
      <w:tr w:rsidR="00A10084" w:rsidRPr="001B7C50" w14:paraId="0F742A84" w14:textId="77777777" w:rsidTr="002C13BE">
        <w:trPr>
          <w:cantSplit/>
          <w:jc w:val="center"/>
        </w:trPr>
        <w:tc>
          <w:tcPr>
            <w:tcW w:w="5000" w:type="dxa"/>
            <w:shd w:val="clear" w:color="auto" w:fill="auto"/>
          </w:tcPr>
          <w:p w14:paraId="787BC8E9" w14:textId="77777777" w:rsidR="00A10084" w:rsidRPr="001B7C50" w:rsidRDefault="00A10084" w:rsidP="002C13BE">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2C13BE">
            <w:pPr>
              <w:pStyle w:val="TAC"/>
              <w:rPr>
                <w:lang w:eastAsia="fr-FR"/>
              </w:rPr>
            </w:pPr>
            <w:r w:rsidRPr="001B7C50">
              <w:rPr>
                <w:lang w:eastAsia="fr-FR"/>
              </w:rPr>
              <w:t>RW</w:t>
            </w:r>
          </w:p>
        </w:tc>
        <w:tc>
          <w:tcPr>
            <w:tcW w:w="1338" w:type="dxa"/>
          </w:tcPr>
          <w:p w14:paraId="4C18215B" w14:textId="77777777" w:rsidR="00A10084" w:rsidRPr="001B7C50" w:rsidRDefault="00A10084" w:rsidP="002C13BE">
            <w:pPr>
              <w:pStyle w:val="TAC"/>
            </w:pPr>
            <w:r w:rsidRPr="001B7C50">
              <w:rPr>
                <w:lang w:eastAsia="fr-FR"/>
              </w:rPr>
              <w:t>RW</w:t>
            </w:r>
          </w:p>
        </w:tc>
        <w:tc>
          <w:tcPr>
            <w:tcW w:w="2126" w:type="dxa"/>
            <w:shd w:val="clear" w:color="auto" w:fill="auto"/>
          </w:tcPr>
          <w:p w14:paraId="54C472C7" w14:textId="77777777" w:rsidR="00A10084" w:rsidRPr="001B7C50" w:rsidRDefault="00A10084" w:rsidP="002C13BE">
            <w:pPr>
              <w:pStyle w:val="TAC"/>
            </w:pPr>
            <w:r w:rsidRPr="001B7C50">
              <w:rPr>
                <w:lang w:eastAsia="fr-FR"/>
              </w:rPr>
              <w:t>IEEE Std 1588 [126] clause 8.2.15.4.4</w:t>
            </w:r>
          </w:p>
        </w:tc>
      </w:tr>
      <w:tr w:rsidR="00A10084" w:rsidRPr="001B7C50" w14:paraId="741EEAEC" w14:textId="77777777" w:rsidTr="002C13BE">
        <w:trPr>
          <w:cantSplit/>
          <w:jc w:val="center"/>
        </w:trPr>
        <w:tc>
          <w:tcPr>
            <w:tcW w:w="5000" w:type="dxa"/>
            <w:shd w:val="clear" w:color="auto" w:fill="auto"/>
          </w:tcPr>
          <w:p w14:paraId="768FC4D8" w14:textId="77777777" w:rsidR="00A10084" w:rsidRPr="001B7C50" w:rsidRDefault="00A10084" w:rsidP="002C13BE">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2C13BE">
            <w:pPr>
              <w:pStyle w:val="TAC"/>
              <w:rPr>
                <w:lang w:eastAsia="fr-FR"/>
              </w:rPr>
            </w:pPr>
            <w:r w:rsidRPr="001B7C50">
              <w:rPr>
                <w:lang w:eastAsia="fr-FR"/>
              </w:rPr>
              <w:t>RW</w:t>
            </w:r>
          </w:p>
        </w:tc>
        <w:tc>
          <w:tcPr>
            <w:tcW w:w="1338" w:type="dxa"/>
          </w:tcPr>
          <w:p w14:paraId="2BD7717E" w14:textId="77777777" w:rsidR="00A10084" w:rsidRPr="001B7C50" w:rsidRDefault="00A10084" w:rsidP="002C13BE">
            <w:pPr>
              <w:pStyle w:val="TAC"/>
            </w:pPr>
            <w:r w:rsidRPr="001B7C50">
              <w:rPr>
                <w:lang w:eastAsia="fr-FR"/>
              </w:rPr>
              <w:t>RW</w:t>
            </w:r>
          </w:p>
        </w:tc>
        <w:tc>
          <w:tcPr>
            <w:tcW w:w="2126" w:type="dxa"/>
            <w:shd w:val="clear" w:color="auto" w:fill="auto"/>
          </w:tcPr>
          <w:p w14:paraId="0329C2B2" w14:textId="77777777" w:rsidR="00A10084" w:rsidRPr="001B7C50" w:rsidRDefault="00A10084" w:rsidP="002C13BE">
            <w:pPr>
              <w:pStyle w:val="TAC"/>
            </w:pPr>
            <w:r w:rsidRPr="001B7C50">
              <w:rPr>
                <w:lang w:eastAsia="fr-FR"/>
              </w:rPr>
              <w:t>IEEE Std 1588 [126] clause 8.2.15.4.5</w:t>
            </w:r>
          </w:p>
        </w:tc>
      </w:tr>
      <w:tr w:rsidR="00A10084" w:rsidRPr="001B7C50" w14:paraId="3FE161D4" w14:textId="77777777" w:rsidTr="002C13BE">
        <w:trPr>
          <w:cantSplit/>
          <w:jc w:val="center"/>
        </w:trPr>
        <w:tc>
          <w:tcPr>
            <w:tcW w:w="5000" w:type="dxa"/>
            <w:shd w:val="clear" w:color="auto" w:fill="auto"/>
          </w:tcPr>
          <w:p w14:paraId="61274BC8" w14:textId="77777777" w:rsidR="00A10084" w:rsidRPr="001B7C50" w:rsidRDefault="00A10084" w:rsidP="002C13BE">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2C13BE">
            <w:pPr>
              <w:pStyle w:val="TAC"/>
              <w:rPr>
                <w:lang w:eastAsia="fr-FR"/>
              </w:rPr>
            </w:pPr>
            <w:r w:rsidRPr="001B7C50">
              <w:rPr>
                <w:lang w:eastAsia="fr-FR"/>
              </w:rPr>
              <w:t>RW</w:t>
            </w:r>
          </w:p>
        </w:tc>
        <w:tc>
          <w:tcPr>
            <w:tcW w:w="1338" w:type="dxa"/>
          </w:tcPr>
          <w:p w14:paraId="171B23E5" w14:textId="77777777" w:rsidR="00A10084" w:rsidRPr="001B7C50" w:rsidRDefault="00A10084" w:rsidP="002C13BE">
            <w:pPr>
              <w:pStyle w:val="TAC"/>
            </w:pPr>
            <w:r w:rsidRPr="001B7C50">
              <w:rPr>
                <w:lang w:eastAsia="fr-FR"/>
              </w:rPr>
              <w:t>RW</w:t>
            </w:r>
          </w:p>
        </w:tc>
        <w:tc>
          <w:tcPr>
            <w:tcW w:w="2126" w:type="dxa"/>
            <w:shd w:val="clear" w:color="auto" w:fill="auto"/>
          </w:tcPr>
          <w:p w14:paraId="073CBB12" w14:textId="77777777" w:rsidR="00A10084" w:rsidRPr="001B7C50" w:rsidRDefault="00A10084" w:rsidP="002C13BE">
            <w:pPr>
              <w:pStyle w:val="TAC"/>
            </w:pPr>
            <w:r w:rsidRPr="001B7C50">
              <w:rPr>
                <w:lang w:eastAsia="fr-FR"/>
              </w:rPr>
              <w:t>IEEE Std 1588 [126] clause 8.2.15.4.6</w:t>
            </w:r>
          </w:p>
        </w:tc>
      </w:tr>
      <w:tr w:rsidR="00A10084" w:rsidRPr="001B7C50" w14:paraId="246D4AB6" w14:textId="77777777" w:rsidTr="002C13BE">
        <w:trPr>
          <w:cantSplit/>
          <w:jc w:val="center"/>
        </w:trPr>
        <w:tc>
          <w:tcPr>
            <w:tcW w:w="5000" w:type="dxa"/>
            <w:shd w:val="clear" w:color="auto" w:fill="auto"/>
          </w:tcPr>
          <w:p w14:paraId="4472D603" w14:textId="77777777" w:rsidR="00A10084" w:rsidRPr="001B7C50" w:rsidRDefault="00A10084" w:rsidP="002C13BE">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2C13BE">
            <w:pPr>
              <w:pStyle w:val="TAC"/>
              <w:rPr>
                <w:lang w:eastAsia="fr-FR"/>
              </w:rPr>
            </w:pPr>
            <w:r w:rsidRPr="001B7C50">
              <w:rPr>
                <w:lang w:eastAsia="fr-FR"/>
              </w:rPr>
              <w:t>RW</w:t>
            </w:r>
          </w:p>
        </w:tc>
        <w:tc>
          <w:tcPr>
            <w:tcW w:w="1338" w:type="dxa"/>
          </w:tcPr>
          <w:p w14:paraId="1644975B" w14:textId="77777777" w:rsidR="00A10084" w:rsidRPr="001B7C50" w:rsidRDefault="00A10084" w:rsidP="002C13BE">
            <w:pPr>
              <w:pStyle w:val="TAC"/>
            </w:pPr>
            <w:r w:rsidRPr="001B7C50">
              <w:rPr>
                <w:lang w:eastAsia="fr-FR"/>
              </w:rPr>
              <w:t>RW</w:t>
            </w:r>
          </w:p>
        </w:tc>
        <w:tc>
          <w:tcPr>
            <w:tcW w:w="2126" w:type="dxa"/>
            <w:shd w:val="clear" w:color="auto" w:fill="auto"/>
          </w:tcPr>
          <w:p w14:paraId="606F2F0F" w14:textId="77777777" w:rsidR="00A10084" w:rsidRPr="001B7C50" w:rsidRDefault="00A10084" w:rsidP="002C13BE">
            <w:pPr>
              <w:pStyle w:val="TAC"/>
            </w:pPr>
            <w:r w:rsidRPr="001B7C50">
              <w:rPr>
                <w:lang w:eastAsia="fr-FR"/>
              </w:rPr>
              <w:t>IEEE Std 1588 [126] clause 8.2.15.4.7</w:t>
            </w:r>
          </w:p>
        </w:tc>
      </w:tr>
      <w:tr w:rsidR="00A10084" w:rsidRPr="001B7C50" w14:paraId="796E6986" w14:textId="77777777" w:rsidTr="002C13BE">
        <w:trPr>
          <w:cantSplit/>
          <w:jc w:val="center"/>
        </w:trPr>
        <w:tc>
          <w:tcPr>
            <w:tcW w:w="5000" w:type="dxa"/>
            <w:shd w:val="clear" w:color="auto" w:fill="auto"/>
          </w:tcPr>
          <w:p w14:paraId="0FD7F00D" w14:textId="77777777" w:rsidR="00A10084" w:rsidRPr="001B7C50" w:rsidRDefault="00A10084" w:rsidP="002C13BE">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2C13BE">
            <w:pPr>
              <w:pStyle w:val="TAC"/>
              <w:rPr>
                <w:lang w:eastAsia="fr-FR"/>
              </w:rPr>
            </w:pPr>
            <w:r w:rsidRPr="001B7C50">
              <w:rPr>
                <w:lang w:eastAsia="fr-FR"/>
              </w:rPr>
              <w:t>RW</w:t>
            </w:r>
          </w:p>
        </w:tc>
        <w:tc>
          <w:tcPr>
            <w:tcW w:w="1338" w:type="dxa"/>
          </w:tcPr>
          <w:p w14:paraId="0AEE1B5F" w14:textId="77777777" w:rsidR="00A10084" w:rsidRPr="001B7C50" w:rsidRDefault="00A10084" w:rsidP="002C13BE">
            <w:pPr>
              <w:pStyle w:val="TAC"/>
            </w:pPr>
            <w:r w:rsidRPr="001B7C50">
              <w:rPr>
                <w:lang w:eastAsia="fr-FR"/>
              </w:rPr>
              <w:t>RW</w:t>
            </w:r>
          </w:p>
        </w:tc>
        <w:tc>
          <w:tcPr>
            <w:tcW w:w="2126" w:type="dxa"/>
            <w:shd w:val="clear" w:color="auto" w:fill="auto"/>
          </w:tcPr>
          <w:p w14:paraId="6B9CCCEC" w14:textId="77777777" w:rsidR="00A10084" w:rsidRPr="001B7C50" w:rsidRDefault="00A10084" w:rsidP="002C13BE">
            <w:pPr>
              <w:pStyle w:val="TAC"/>
            </w:pPr>
            <w:r w:rsidRPr="001B7C50">
              <w:rPr>
                <w:lang w:eastAsia="fr-FR"/>
              </w:rPr>
              <w:t>IEEE Std 1588 [126] clause 8.2.15.4.8</w:t>
            </w:r>
          </w:p>
        </w:tc>
      </w:tr>
      <w:tr w:rsidR="00A10084" w:rsidRPr="001B7C50" w14:paraId="4F202BF5" w14:textId="77777777" w:rsidTr="002C13BE">
        <w:trPr>
          <w:cantSplit/>
          <w:jc w:val="center"/>
        </w:trPr>
        <w:tc>
          <w:tcPr>
            <w:tcW w:w="5000" w:type="dxa"/>
            <w:shd w:val="clear" w:color="auto" w:fill="auto"/>
          </w:tcPr>
          <w:p w14:paraId="1BD33A2F" w14:textId="77777777" w:rsidR="00A10084" w:rsidRPr="001B7C50" w:rsidRDefault="00A10084" w:rsidP="002C13BE">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2C13BE">
            <w:pPr>
              <w:pStyle w:val="TAC"/>
              <w:rPr>
                <w:lang w:eastAsia="fr-FR"/>
              </w:rPr>
            </w:pPr>
            <w:r w:rsidRPr="001B7C50">
              <w:rPr>
                <w:lang w:eastAsia="fr-FR"/>
              </w:rPr>
              <w:t>RW</w:t>
            </w:r>
          </w:p>
        </w:tc>
        <w:tc>
          <w:tcPr>
            <w:tcW w:w="1338" w:type="dxa"/>
          </w:tcPr>
          <w:p w14:paraId="732360C0" w14:textId="77777777" w:rsidR="00A10084" w:rsidRPr="001B7C50" w:rsidRDefault="00A10084" w:rsidP="002C13BE">
            <w:pPr>
              <w:pStyle w:val="TAC"/>
            </w:pPr>
            <w:r w:rsidRPr="001B7C50">
              <w:rPr>
                <w:lang w:eastAsia="fr-FR"/>
              </w:rPr>
              <w:t>RW</w:t>
            </w:r>
          </w:p>
        </w:tc>
        <w:tc>
          <w:tcPr>
            <w:tcW w:w="2126" w:type="dxa"/>
            <w:shd w:val="clear" w:color="auto" w:fill="auto"/>
          </w:tcPr>
          <w:p w14:paraId="2F4397B8" w14:textId="77777777" w:rsidR="00A10084" w:rsidRPr="001B7C50" w:rsidRDefault="00A10084" w:rsidP="002C13BE">
            <w:pPr>
              <w:pStyle w:val="TAC"/>
            </w:pPr>
            <w:r w:rsidRPr="001B7C50">
              <w:rPr>
                <w:lang w:eastAsia="fr-FR"/>
              </w:rPr>
              <w:t>IEEE Std 1588 [126] clause 8.2.15.5.1</w:t>
            </w:r>
          </w:p>
        </w:tc>
      </w:tr>
      <w:tr w:rsidR="00A10084" w:rsidRPr="001B7C50" w14:paraId="570822A2" w14:textId="77777777" w:rsidTr="002C13BE">
        <w:trPr>
          <w:cantSplit/>
          <w:jc w:val="center"/>
        </w:trPr>
        <w:tc>
          <w:tcPr>
            <w:tcW w:w="5000" w:type="dxa"/>
            <w:shd w:val="clear" w:color="auto" w:fill="auto"/>
          </w:tcPr>
          <w:p w14:paraId="20434619" w14:textId="77777777" w:rsidR="00A10084" w:rsidRPr="001B7C50" w:rsidRDefault="00A10084" w:rsidP="002C13BE">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2C13BE">
            <w:pPr>
              <w:pStyle w:val="TAC"/>
              <w:rPr>
                <w:lang w:eastAsia="fr-FR"/>
              </w:rPr>
            </w:pPr>
            <w:r w:rsidRPr="001B7C50">
              <w:rPr>
                <w:lang w:eastAsia="fr-FR"/>
              </w:rPr>
              <w:t>RW</w:t>
            </w:r>
          </w:p>
        </w:tc>
        <w:tc>
          <w:tcPr>
            <w:tcW w:w="1338" w:type="dxa"/>
          </w:tcPr>
          <w:p w14:paraId="1EC06EFF" w14:textId="77777777" w:rsidR="00A10084" w:rsidRPr="001B7C50" w:rsidRDefault="00A10084" w:rsidP="002C13BE">
            <w:pPr>
              <w:pStyle w:val="TAC"/>
            </w:pPr>
            <w:r w:rsidRPr="001B7C50">
              <w:rPr>
                <w:lang w:eastAsia="fr-FR"/>
              </w:rPr>
              <w:t>RW</w:t>
            </w:r>
          </w:p>
        </w:tc>
        <w:tc>
          <w:tcPr>
            <w:tcW w:w="2126" w:type="dxa"/>
            <w:shd w:val="clear" w:color="auto" w:fill="auto"/>
          </w:tcPr>
          <w:p w14:paraId="576EF70A" w14:textId="77777777" w:rsidR="00A10084" w:rsidRPr="001B7C50" w:rsidRDefault="00A10084" w:rsidP="002C13BE">
            <w:pPr>
              <w:pStyle w:val="TAC"/>
            </w:pPr>
            <w:r w:rsidRPr="001B7C50">
              <w:rPr>
                <w:lang w:eastAsia="fr-FR"/>
              </w:rPr>
              <w:t>IEEE Std 1588 [126] clause 15.5.3.7.15.1</w:t>
            </w:r>
          </w:p>
        </w:tc>
      </w:tr>
      <w:tr w:rsidR="00A10084" w:rsidRPr="001B7C50" w14:paraId="5229FE1F" w14:textId="77777777" w:rsidTr="002C13BE">
        <w:trPr>
          <w:cantSplit/>
          <w:jc w:val="center"/>
        </w:trPr>
        <w:tc>
          <w:tcPr>
            <w:tcW w:w="5000" w:type="dxa"/>
            <w:shd w:val="clear" w:color="auto" w:fill="auto"/>
          </w:tcPr>
          <w:p w14:paraId="6E257F2F" w14:textId="77777777" w:rsidR="00A10084" w:rsidRPr="001B7C50" w:rsidRDefault="00A10084" w:rsidP="002C13BE">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2C13BE">
            <w:pPr>
              <w:pStyle w:val="TAC"/>
              <w:rPr>
                <w:lang w:eastAsia="fr-FR"/>
              </w:rPr>
            </w:pPr>
          </w:p>
        </w:tc>
        <w:tc>
          <w:tcPr>
            <w:tcW w:w="1338" w:type="dxa"/>
          </w:tcPr>
          <w:p w14:paraId="5466606F" w14:textId="77777777" w:rsidR="00A10084" w:rsidRPr="001B7C50" w:rsidRDefault="00A10084" w:rsidP="002C13BE">
            <w:pPr>
              <w:pStyle w:val="TAC"/>
            </w:pPr>
          </w:p>
        </w:tc>
        <w:tc>
          <w:tcPr>
            <w:tcW w:w="2126" w:type="dxa"/>
            <w:shd w:val="clear" w:color="auto" w:fill="auto"/>
          </w:tcPr>
          <w:p w14:paraId="768E74F6" w14:textId="77777777" w:rsidR="00A10084" w:rsidRPr="001B7C50" w:rsidRDefault="00A10084" w:rsidP="002C13BE">
            <w:pPr>
              <w:pStyle w:val="TAC"/>
            </w:pPr>
          </w:p>
        </w:tc>
      </w:tr>
      <w:tr w:rsidR="00A10084" w:rsidRPr="001B7C50" w14:paraId="6EE372D7" w14:textId="77777777" w:rsidTr="002C13BE">
        <w:trPr>
          <w:cantSplit/>
          <w:jc w:val="center"/>
        </w:trPr>
        <w:tc>
          <w:tcPr>
            <w:tcW w:w="5000" w:type="dxa"/>
            <w:shd w:val="clear" w:color="auto" w:fill="auto"/>
          </w:tcPr>
          <w:p w14:paraId="3006D5BC" w14:textId="77777777" w:rsidR="00A10084" w:rsidRPr="001B7C50" w:rsidRDefault="00A10084" w:rsidP="002C13BE">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2C13BE">
            <w:pPr>
              <w:pStyle w:val="TAC"/>
              <w:rPr>
                <w:lang w:eastAsia="fr-FR"/>
              </w:rPr>
            </w:pPr>
            <w:r w:rsidRPr="001B7C50">
              <w:rPr>
                <w:lang w:eastAsia="fr-FR"/>
              </w:rPr>
              <w:t>RW</w:t>
            </w:r>
          </w:p>
        </w:tc>
        <w:tc>
          <w:tcPr>
            <w:tcW w:w="1338" w:type="dxa"/>
          </w:tcPr>
          <w:p w14:paraId="3C1F5404" w14:textId="77777777" w:rsidR="00A10084" w:rsidRPr="001B7C50" w:rsidRDefault="00A10084" w:rsidP="002C13BE">
            <w:pPr>
              <w:pStyle w:val="TAC"/>
            </w:pPr>
            <w:r w:rsidRPr="001B7C50">
              <w:rPr>
                <w:lang w:eastAsia="fr-FR"/>
              </w:rPr>
              <w:t>RW</w:t>
            </w:r>
          </w:p>
        </w:tc>
        <w:tc>
          <w:tcPr>
            <w:tcW w:w="2126" w:type="dxa"/>
            <w:shd w:val="clear" w:color="auto" w:fill="auto"/>
          </w:tcPr>
          <w:p w14:paraId="18E6F220" w14:textId="77777777" w:rsidR="00A10084" w:rsidRPr="001B7C50" w:rsidRDefault="00A10084" w:rsidP="002C13BE">
            <w:pPr>
              <w:pStyle w:val="TAC"/>
            </w:pPr>
            <w:r w:rsidRPr="001B7C50">
              <w:rPr>
                <w:lang w:eastAsia="fr-FR"/>
              </w:rPr>
              <w:t>IEEE Std 802.1AS [104] clause 14.8.2</w:t>
            </w:r>
          </w:p>
        </w:tc>
      </w:tr>
      <w:tr w:rsidR="00A10084" w:rsidRPr="001B7C50" w14:paraId="54AD53E9" w14:textId="77777777" w:rsidTr="002C13BE">
        <w:trPr>
          <w:cantSplit/>
          <w:jc w:val="center"/>
        </w:trPr>
        <w:tc>
          <w:tcPr>
            <w:tcW w:w="5000" w:type="dxa"/>
            <w:shd w:val="clear" w:color="auto" w:fill="auto"/>
          </w:tcPr>
          <w:p w14:paraId="26B98B4F" w14:textId="77777777" w:rsidR="00A10084" w:rsidRPr="001B7C50" w:rsidRDefault="00A10084" w:rsidP="002C13BE">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2C13BE">
            <w:pPr>
              <w:pStyle w:val="TAC"/>
              <w:rPr>
                <w:lang w:eastAsia="fr-FR"/>
              </w:rPr>
            </w:pPr>
            <w:r w:rsidRPr="001B7C50">
              <w:rPr>
                <w:lang w:eastAsia="fr-FR"/>
              </w:rPr>
              <w:t>R</w:t>
            </w:r>
          </w:p>
        </w:tc>
        <w:tc>
          <w:tcPr>
            <w:tcW w:w="1338" w:type="dxa"/>
          </w:tcPr>
          <w:p w14:paraId="2FE95378" w14:textId="77777777" w:rsidR="00A10084" w:rsidRPr="001B7C50" w:rsidRDefault="00A10084" w:rsidP="002C13BE">
            <w:pPr>
              <w:pStyle w:val="TAC"/>
            </w:pPr>
            <w:r w:rsidRPr="001B7C50">
              <w:rPr>
                <w:lang w:eastAsia="fr-FR"/>
              </w:rPr>
              <w:t>R</w:t>
            </w:r>
          </w:p>
        </w:tc>
        <w:tc>
          <w:tcPr>
            <w:tcW w:w="2126" w:type="dxa"/>
            <w:shd w:val="clear" w:color="auto" w:fill="auto"/>
          </w:tcPr>
          <w:p w14:paraId="2533F0E5" w14:textId="77777777" w:rsidR="00A10084" w:rsidRPr="001B7C50" w:rsidRDefault="00A10084" w:rsidP="002C13BE">
            <w:pPr>
              <w:pStyle w:val="TAC"/>
            </w:pPr>
            <w:r w:rsidRPr="001B7C50">
              <w:rPr>
                <w:lang w:eastAsia="fr-FR"/>
              </w:rPr>
              <w:t>IEEE Std 802.1AS [104] clause 14.8.3</w:t>
            </w:r>
          </w:p>
        </w:tc>
      </w:tr>
      <w:tr w:rsidR="00A10084" w:rsidRPr="001B7C50" w14:paraId="1A33272C" w14:textId="77777777" w:rsidTr="002C13BE">
        <w:trPr>
          <w:cantSplit/>
          <w:jc w:val="center"/>
        </w:trPr>
        <w:tc>
          <w:tcPr>
            <w:tcW w:w="5000" w:type="dxa"/>
            <w:shd w:val="clear" w:color="auto" w:fill="auto"/>
          </w:tcPr>
          <w:p w14:paraId="1878FFDE" w14:textId="77777777" w:rsidR="00A10084" w:rsidRPr="001B7C50" w:rsidRDefault="00A10084" w:rsidP="002C13BE">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2C13BE">
            <w:pPr>
              <w:pStyle w:val="TAC"/>
              <w:rPr>
                <w:lang w:eastAsia="fr-FR"/>
              </w:rPr>
            </w:pPr>
            <w:r w:rsidRPr="001B7C50">
              <w:rPr>
                <w:lang w:eastAsia="fr-FR"/>
              </w:rPr>
              <w:t>RW</w:t>
            </w:r>
          </w:p>
        </w:tc>
        <w:tc>
          <w:tcPr>
            <w:tcW w:w="1338" w:type="dxa"/>
          </w:tcPr>
          <w:p w14:paraId="1AF47F7F" w14:textId="77777777" w:rsidR="00A10084" w:rsidRPr="001B7C50" w:rsidRDefault="00A10084" w:rsidP="002C13BE">
            <w:pPr>
              <w:pStyle w:val="TAC"/>
            </w:pPr>
            <w:r w:rsidRPr="001B7C50">
              <w:rPr>
                <w:lang w:eastAsia="fr-FR"/>
              </w:rPr>
              <w:t>RW</w:t>
            </w:r>
          </w:p>
        </w:tc>
        <w:tc>
          <w:tcPr>
            <w:tcW w:w="2126" w:type="dxa"/>
            <w:shd w:val="clear" w:color="auto" w:fill="auto"/>
          </w:tcPr>
          <w:p w14:paraId="30CBEC40" w14:textId="77777777" w:rsidR="00A10084" w:rsidRPr="001B7C50" w:rsidRDefault="00A10084" w:rsidP="002C13BE">
            <w:pPr>
              <w:pStyle w:val="TAC"/>
            </w:pPr>
            <w:r w:rsidRPr="001B7C50">
              <w:rPr>
                <w:lang w:eastAsia="fr-FR"/>
              </w:rPr>
              <w:t>IEEE Std 802.1AS [104] clause 14.8.4</w:t>
            </w:r>
          </w:p>
        </w:tc>
      </w:tr>
      <w:tr w:rsidR="00A10084" w:rsidRPr="001B7C50" w14:paraId="58ECF1B0" w14:textId="77777777" w:rsidTr="002C13BE">
        <w:trPr>
          <w:cantSplit/>
          <w:jc w:val="center"/>
        </w:trPr>
        <w:tc>
          <w:tcPr>
            <w:tcW w:w="5000" w:type="dxa"/>
            <w:shd w:val="clear" w:color="auto" w:fill="auto"/>
          </w:tcPr>
          <w:p w14:paraId="3772873F" w14:textId="77777777" w:rsidR="00A10084" w:rsidRPr="001B7C50" w:rsidRDefault="00A10084" w:rsidP="002C13BE">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2C13BE">
            <w:pPr>
              <w:pStyle w:val="TAC"/>
              <w:rPr>
                <w:lang w:eastAsia="fr-FR"/>
              </w:rPr>
            </w:pPr>
            <w:r w:rsidRPr="001B7C50">
              <w:rPr>
                <w:lang w:eastAsia="fr-FR"/>
              </w:rPr>
              <w:t>RW</w:t>
            </w:r>
          </w:p>
        </w:tc>
        <w:tc>
          <w:tcPr>
            <w:tcW w:w="1338" w:type="dxa"/>
          </w:tcPr>
          <w:p w14:paraId="0DCF5509" w14:textId="77777777" w:rsidR="00A10084" w:rsidRPr="001B7C50" w:rsidRDefault="00A10084" w:rsidP="002C13BE">
            <w:pPr>
              <w:pStyle w:val="TAC"/>
            </w:pPr>
            <w:r w:rsidRPr="001B7C50">
              <w:rPr>
                <w:lang w:eastAsia="fr-FR"/>
              </w:rPr>
              <w:t>RW</w:t>
            </w:r>
          </w:p>
        </w:tc>
        <w:tc>
          <w:tcPr>
            <w:tcW w:w="2126" w:type="dxa"/>
            <w:shd w:val="clear" w:color="auto" w:fill="auto"/>
          </w:tcPr>
          <w:p w14:paraId="65FDE953" w14:textId="77777777" w:rsidR="00A10084" w:rsidRPr="001B7C50" w:rsidRDefault="00A10084" w:rsidP="002C13BE">
            <w:pPr>
              <w:pStyle w:val="TAC"/>
            </w:pPr>
            <w:r w:rsidRPr="001B7C50">
              <w:rPr>
                <w:lang w:eastAsia="fr-FR"/>
              </w:rPr>
              <w:t>IEEE Std 802.1AS [104] clause 14.8.5</w:t>
            </w:r>
          </w:p>
        </w:tc>
      </w:tr>
      <w:tr w:rsidR="00A10084" w:rsidRPr="001B7C50" w14:paraId="4D3D26C9" w14:textId="77777777" w:rsidTr="002C13BE">
        <w:trPr>
          <w:cantSplit/>
          <w:jc w:val="center"/>
        </w:trPr>
        <w:tc>
          <w:tcPr>
            <w:tcW w:w="5000" w:type="dxa"/>
            <w:shd w:val="clear" w:color="auto" w:fill="auto"/>
          </w:tcPr>
          <w:p w14:paraId="1500D34B" w14:textId="77777777" w:rsidR="00A10084" w:rsidRPr="001B7C50" w:rsidRDefault="00A10084" w:rsidP="002C13BE">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2C13BE">
            <w:pPr>
              <w:pStyle w:val="TAC"/>
              <w:rPr>
                <w:lang w:eastAsia="fr-FR"/>
              </w:rPr>
            </w:pPr>
            <w:r w:rsidRPr="001B7C50">
              <w:rPr>
                <w:lang w:eastAsia="fr-FR"/>
              </w:rPr>
              <w:t>R</w:t>
            </w:r>
          </w:p>
        </w:tc>
        <w:tc>
          <w:tcPr>
            <w:tcW w:w="1338" w:type="dxa"/>
          </w:tcPr>
          <w:p w14:paraId="07999DDD" w14:textId="77777777" w:rsidR="00A10084" w:rsidRPr="001B7C50" w:rsidRDefault="00A10084" w:rsidP="002C13BE">
            <w:pPr>
              <w:pStyle w:val="TAC"/>
            </w:pPr>
            <w:r w:rsidRPr="001B7C50">
              <w:rPr>
                <w:lang w:eastAsia="fr-FR"/>
              </w:rPr>
              <w:t>R</w:t>
            </w:r>
          </w:p>
        </w:tc>
        <w:tc>
          <w:tcPr>
            <w:tcW w:w="2126" w:type="dxa"/>
            <w:shd w:val="clear" w:color="auto" w:fill="auto"/>
          </w:tcPr>
          <w:p w14:paraId="2B49E75A" w14:textId="77777777" w:rsidR="00A10084" w:rsidRPr="001B7C50" w:rsidRDefault="00A10084" w:rsidP="002C13BE">
            <w:pPr>
              <w:pStyle w:val="TAC"/>
            </w:pPr>
            <w:r w:rsidRPr="001B7C50">
              <w:rPr>
                <w:lang w:eastAsia="fr-FR"/>
              </w:rPr>
              <w:t>IEEE Std 802.1AS [104] clause 14.8.6</w:t>
            </w:r>
          </w:p>
        </w:tc>
      </w:tr>
      <w:tr w:rsidR="00A10084" w:rsidRPr="001B7C50" w14:paraId="38B7CF1C" w14:textId="77777777" w:rsidTr="002C13BE">
        <w:trPr>
          <w:cantSplit/>
          <w:jc w:val="center"/>
        </w:trPr>
        <w:tc>
          <w:tcPr>
            <w:tcW w:w="5000" w:type="dxa"/>
            <w:shd w:val="clear" w:color="auto" w:fill="auto"/>
          </w:tcPr>
          <w:p w14:paraId="3E05C49C" w14:textId="77777777" w:rsidR="00A10084" w:rsidRPr="001B7C50" w:rsidRDefault="00A10084" w:rsidP="002C13BE">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2C13BE">
            <w:pPr>
              <w:pStyle w:val="TAC"/>
              <w:rPr>
                <w:lang w:eastAsia="fr-FR"/>
              </w:rPr>
            </w:pPr>
            <w:r w:rsidRPr="001B7C50">
              <w:rPr>
                <w:lang w:eastAsia="fr-FR"/>
              </w:rPr>
              <w:t>R</w:t>
            </w:r>
          </w:p>
        </w:tc>
        <w:tc>
          <w:tcPr>
            <w:tcW w:w="1338" w:type="dxa"/>
          </w:tcPr>
          <w:p w14:paraId="0A11B2E4" w14:textId="77777777" w:rsidR="00A10084" w:rsidRPr="001B7C50" w:rsidRDefault="00A10084" w:rsidP="002C13BE">
            <w:pPr>
              <w:pStyle w:val="TAC"/>
            </w:pPr>
            <w:r w:rsidRPr="001B7C50">
              <w:rPr>
                <w:lang w:eastAsia="fr-FR"/>
              </w:rPr>
              <w:t>R</w:t>
            </w:r>
          </w:p>
        </w:tc>
        <w:tc>
          <w:tcPr>
            <w:tcW w:w="2126" w:type="dxa"/>
            <w:shd w:val="clear" w:color="auto" w:fill="auto"/>
          </w:tcPr>
          <w:p w14:paraId="640897E3" w14:textId="77777777" w:rsidR="00A10084" w:rsidRPr="001B7C50" w:rsidRDefault="00A10084" w:rsidP="002C13BE">
            <w:pPr>
              <w:pStyle w:val="TAC"/>
            </w:pPr>
            <w:r w:rsidRPr="001B7C50">
              <w:rPr>
                <w:lang w:eastAsia="fr-FR"/>
              </w:rPr>
              <w:t>IEEE Std 802.1AS [104] clause 14.8.7</w:t>
            </w:r>
          </w:p>
        </w:tc>
      </w:tr>
      <w:tr w:rsidR="00A10084" w:rsidRPr="001B7C50" w14:paraId="58C9D7FD" w14:textId="77777777" w:rsidTr="002C13BE">
        <w:trPr>
          <w:cantSplit/>
          <w:jc w:val="center"/>
        </w:trPr>
        <w:tc>
          <w:tcPr>
            <w:tcW w:w="5000" w:type="dxa"/>
            <w:shd w:val="clear" w:color="auto" w:fill="auto"/>
          </w:tcPr>
          <w:p w14:paraId="7E91315F" w14:textId="77777777" w:rsidR="00A10084" w:rsidRPr="001B7C50" w:rsidRDefault="00A10084" w:rsidP="002C13BE">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2C13BE">
            <w:pPr>
              <w:pStyle w:val="TAC"/>
              <w:rPr>
                <w:lang w:eastAsia="fr-FR"/>
              </w:rPr>
            </w:pPr>
            <w:r w:rsidRPr="001B7C50">
              <w:rPr>
                <w:lang w:eastAsia="fr-FR"/>
              </w:rPr>
              <w:t>R</w:t>
            </w:r>
          </w:p>
        </w:tc>
        <w:tc>
          <w:tcPr>
            <w:tcW w:w="1338" w:type="dxa"/>
          </w:tcPr>
          <w:p w14:paraId="1D91F522" w14:textId="77777777" w:rsidR="00A10084" w:rsidRPr="001B7C50" w:rsidRDefault="00A10084" w:rsidP="002C13BE">
            <w:pPr>
              <w:pStyle w:val="TAC"/>
            </w:pPr>
            <w:r w:rsidRPr="001B7C50">
              <w:rPr>
                <w:lang w:eastAsia="fr-FR"/>
              </w:rPr>
              <w:t>R</w:t>
            </w:r>
          </w:p>
        </w:tc>
        <w:tc>
          <w:tcPr>
            <w:tcW w:w="2126" w:type="dxa"/>
            <w:shd w:val="clear" w:color="auto" w:fill="auto"/>
          </w:tcPr>
          <w:p w14:paraId="0375C9C2" w14:textId="77777777" w:rsidR="00A10084" w:rsidRPr="001B7C50" w:rsidRDefault="00A10084" w:rsidP="002C13BE">
            <w:pPr>
              <w:pStyle w:val="TAC"/>
            </w:pPr>
            <w:r w:rsidRPr="001B7C50">
              <w:rPr>
                <w:lang w:eastAsia="fr-FR"/>
              </w:rPr>
              <w:t>IEEE Std 802.1AS [104] clause 14.8.8</w:t>
            </w:r>
          </w:p>
        </w:tc>
      </w:tr>
      <w:tr w:rsidR="00A10084" w:rsidRPr="001B7C50" w14:paraId="5C91829D" w14:textId="77777777" w:rsidTr="002C13BE">
        <w:trPr>
          <w:cantSplit/>
          <w:jc w:val="center"/>
        </w:trPr>
        <w:tc>
          <w:tcPr>
            <w:tcW w:w="5000" w:type="dxa"/>
            <w:shd w:val="clear" w:color="auto" w:fill="auto"/>
          </w:tcPr>
          <w:p w14:paraId="526FEDCF" w14:textId="77777777" w:rsidR="00A10084" w:rsidRPr="001B7C50" w:rsidRDefault="00A10084" w:rsidP="002C13BE">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2C13BE">
            <w:pPr>
              <w:pStyle w:val="TAC"/>
              <w:rPr>
                <w:lang w:eastAsia="fr-FR"/>
              </w:rPr>
            </w:pPr>
            <w:r w:rsidRPr="001B7C50">
              <w:rPr>
                <w:lang w:eastAsia="fr-FR"/>
              </w:rPr>
              <w:t>RW</w:t>
            </w:r>
          </w:p>
        </w:tc>
        <w:tc>
          <w:tcPr>
            <w:tcW w:w="1338" w:type="dxa"/>
          </w:tcPr>
          <w:p w14:paraId="2DA755A6" w14:textId="77777777" w:rsidR="00A10084" w:rsidRPr="001B7C50" w:rsidRDefault="00A10084" w:rsidP="002C13BE">
            <w:pPr>
              <w:pStyle w:val="TAC"/>
            </w:pPr>
            <w:r w:rsidRPr="001B7C50">
              <w:rPr>
                <w:lang w:eastAsia="fr-FR"/>
              </w:rPr>
              <w:t>RW</w:t>
            </w:r>
          </w:p>
        </w:tc>
        <w:tc>
          <w:tcPr>
            <w:tcW w:w="2126" w:type="dxa"/>
            <w:shd w:val="clear" w:color="auto" w:fill="auto"/>
          </w:tcPr>
          <w:p w14:paraId="078D8E1C" w14:textId="77777777" w:rsidR="00A10084" w:rsidRPr="001B7C50" w:rsidRDefault="00A10084" w:rsidP="002C13BE">
            <w:pPr>
              <w:pStyle w:val="TAC"/>
            </w:pPr>
            <w:r w:rsidRPr="001B7C50">
              <w:rPr>
                <w:lang w:eastAsia="fr-FR"/>
              </w:rPr>
              <w:t>IEEE Std 802.1AS [104] clause 14.8.9</w:t>
            </w:r>
          </w:p>
        </w:tc>
      </w:tr>
      <w:tr w:rsidR="00A10084" w:rsidRPr="001B7C50" w14:paraId="64D683DA" w14:textId="77777777" w:rsidTr="002C13BE">
        <w:trPr>
          <w:cantSplit/>
          <w:jc w:val="center"/>
        </w:trPr>
        <w:tc>
          <w:tcPr>
            <w:tcW w:w="5000" w:type="dxa"/>
            <w:shd w:val="clear" w:color="auto" w:fill="auto"/>
          </w:tcPr>
          <w:p w14:paraId="554CB4F3" w14:textId="77777777" w:rsidR="00A10084" w:rsidRPr="001B7C50" w:rsidRDefault="00A10084" w:rsidP="002C13BE">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2C13BE">
            <w:pPr>
              <w:pStyle w:val="TAC"/>
              <w:rPr>
                <w:lang w:eastAsia="fr-FR"/>
              </w:rPr>
            </w:pPr>
            <w:r w:rsidRPr="001B7C50">
              <w:rPr>
                <w:lang w:eastAsia="fr-FR"/>
              </w:rPr>
              <w:t>RW</w:t>
            </w:r>
          </w:p>
        </w:tc>
        <w:tc>
          <w:tcPr>
            <w:tcW w:w="1338" w:type="dxa"/>
          </w:tcPr>
          <w:p w14:paraId="322978B3" w14:textId="77777777" w:rsidR="00A10084" w:rsidRPr="001B7C50" w:rsidRDefault="00A10084" w:rsidP="002C13BE">
            <w:pPr>
              <w:pStyle w:val="TAC"/>
            </w:pPr>
            <w:r w:rsidRPr="001B7C50">
              <w:rPr>
                <w:lang w:eastAsia="fr-FR"/>
              </w:rPr>
              <w:t>RW</w:t>
            </w:r>
          </w:p>
        </w:tc>
        <w:tc>
          <w:tcPr>
            <w:tcW w:w="2126" w:type="dxa"/>
            <w:shd w:val="clear" w:color="auto" w:fill="auto"/>
          </w:tcPr>
          <w:p w14:paraId="7C08489C" w14:textId="77777777" w:rsidR="00A10084" w:rsidRPr="001B7C50" w:rsidRDefault="00A10084" w:rsidP="002C13BE">
            <w:pPr>
              <w:pStyle w:val="TAC"/>
            </w:pPr>
            <w:r w:rsidRPr="001B7C50">
              <w:rPr>
                <w:lang w:eastAsia="fr-FR"/>
              </w:rPr>
              <w:t>IEEE Std 802.1AS [104] clause 14.8.10</w:t>
            </w:r>
          </w:p>
        </w:tc>
      </w:tr>
      <w:tr w:rsidR="00A10084" w:rsidRPr="001B7C50" w14:paraId="39F9A9A6" w14:textId="77777777" w:rsidTr="002C13BE">
        <w:trPr>
          <w:cantSplit/>
          <w:jc w:val="center"/>
        </w:trPr>
        <w:tc>
          <w:tcPr>
            <w:tcW w:w="5000" w:type="dxa"/>
            <w:shd w:val="clear" w:color="auto" w:fill="auto"/>
          </w:tcPr>
          <w:p w14:paraId="148D33B7" w14:textId="77777777" w:rsidR="00A10084" w:rsidRPr="001B7C50" w:rsidRDefault="00A10084" w:rsidP="002C13BE">
            <w:pPr>
              <w:pStyle w:val="TAL"/>
              <w:rPr>
                <w:lang w:eastAsia="fr-FR"/>
              </w:rPr>
            </w:pPr>
            <w:r w:rsidRPr="001B7C50">
              <w:rPr>
                <w:lang w:eastAsia="fr-FR"/>
              </w:rPr>
              <w:lastRenderedPageBreak/>
              <w:t>&gt;&gt; portDS.neighborRateRatio</w:t>
            </w:r>
          </w:p>
        </w:tc>
        <w:tc>
          <w:tcPr>
            <w:tcW w:w="1418" w:type="dxa"/>
            <w:shd w:val="clear" w:color="auto" w:fill="auto"/>
          </w:tcPr>
          <w:p w14:paraId="0805AE14" w14:textId="77777777" w:rsidR="00A10084" w:rsidRPr="001B7C50" w:rsidRDefault="00A10084" w:rsidP="002C13BE">
            <w:pPr>
              <w:pStyle w:val="TAC"/>
              <w:rPr>
                <w:lang w:eastAsia="fr-FR"/>
              </w:rPr>
            </w:pPr>
            <w:r w:rsidRPr="001B7C50">
              <w:rPr>
                <w:lang w:eastAsia="fr-FR"/>
              </w:rPr>
              <w:t>R</w:t>
            </w:r>
          </w:p>
        </w:tc>
        <w:tc>
          <w:tcPr>
            <w:tcW w:w="1338" w:type="dxa"/>
          </w:tcPr>
          <w:p w14:paraId="5CF3EA63" w14:textId="77777777" w:rsidR="00A10084" w:rsidRPr="001B7C50" w:rsidRDefault="00A10084" w:rsidP="002C13BE">
            <w:pPr>
              <w:pStyle w:val="TAC"/>
            </w:pPr>
            <w:r w:rsidRPr="001B7C50">
              <w:rPr>
                <w:lang w:eastAsia="fr-FR"/>
              </w:rPr>
              <w:t>R</w:t>
            </w:r>
          </w:p>
        </w:tc>
        <w:tc>
          <w:tcPr>
            <w:tcW w:w="2126" w:type="dxa"/>
            <w:shd w:val="clear" w:color="auto" w:fill="auto"/>
          </w:tcPr>
          <w:p w14:paraId="1473CFDA" w14:textId="77777777" w:rsidR="00A10084" w:rsidRPr="001B7C50" w:rsidRDefault="00A10084" w:rsidP="002C13BE">
            <w:pPr>
              <w:pStyle w:val="TAC"/>
            </w:pPr>
            <w:r w:rsidRPr="001B7C50">
              <w:rPr>
                <w:lang w:eastAsia="fr-FR"/>
              </w:rPr>
              <w:t>IEEE Std 802.1AS [104] clause 14.8.11</w:t>
            </w:r>
          </w:p>
        </w:tc>
      </w:tr>
      <w:tr w:rsidR="00A10084" w:rsidRPr="001B7C50" w14:paraId="7F1DC34C" w14:textId="77777777" w:rsidTr="002C13BE">
        <w:trPr>
          <w:cantSplit/>
          <w:jc w:val="center"/>
        </w:trPr>
        <w:tc>
          <w:tcPr>
            <w:tcW w:w="5000" w:type="dxa"/>
            <w:shd w:val="clear" w:color="auto" w:fill="auto"/>
          </w:tcPr>
          <w:p w14:paraId="39EE1BC6" w14:textId="77777777" w:rsidR="00A10084" w:rsidRPr="001B7C50" w:rsidRDefault="00A10084" w:rsidP="002C13BE">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2C13BE">
            <w:pPr>
              <w:pStyle w:val="TAC"/>
              <w:rPr>
                <w:lang w:eastAsia="fr-FR"/>
              </w:rPr>
            </w:pPr>
            <w:r w:rsidRPr="001B7C50">
              <w:rPr>
                <w:lang w:eastAsia="fr-FR"/>
              </w:rPr>
              <w:t>RW</w:t>
            </w:r>
          </w:p>
        </w:tc>
        <w:tc>
          <w:tcPr>
            <w:tcW w:w="1338" w:type="dxa"/>
          </w:tcPr>
          <w:p w14:paraId="3203B4D9" w14:textId="77777777" w:rsidR="00A10084" w:rsidRPr="001B7C50" w:rsidRDefault="00A10084" w:rsidP="002C13BE">
            <w:pPr>
              <w:pStyle w:val="TAC"/>
            </w:pPr>
            <w:r w:rsidRPr="001B7C50">
              <w:rPr>
                <w:lang w:eastAsia="fr-FR"/>
              </w:rPr>
              <w:t>RW</w:t>
            </w:r>
          </w:p>
        </w:tc>
        <w:tc>
          <w:tcPr>
            <w:tcW w:w="2126" w:type="dxa"/>
            <w:shd w:val="clear" w:color="auto" w:fill="auto"/>
          </w:tcPr>
          <w:p w14:paraId="533DA633" w14:textId="77777777" w:rsidR="00A10084" w:rsidRPr="001B7C50" w:rsidRDefault="00A10084" w:rsidP="002C13BE">
            <w:pPr>
              <w:pStyle w:val="TAC"/>
            </w:pPr>
            <w:r w:rsidRPr="001B7C50">
              <w:rPr>
                <w:lang w:eastAsia="fr-FR"/>
              </w:rPr>
              <w:t>IEEE Std 802.1AS [104] clause 14.8.12</w:t>
            </w:r>
          </w:p>
        </w:tc>
      </w:tr>
      <w:tr w:rsidR="00A10084" w:rsidRPr="001B7C50" w14:paraId="7EE1E08C" w14:textId="77777777" w:rsidTr="002C13BE">
        <w:trPr>
          <w:cantSplit/>
          <w:jc w:val="center"/>
        </w:trPr>
        <w:tc>
          <w:tcPr>
            <w:tcW w:w="5000" w:type="dxa"/>
            <w:shd w:val="clear" w:color="auto" w:fill="auto"/>
          </w:tcPr>
          <w:p w14:paraId="33DA3378" w14:textId="77777777" w:rsidR="00A10084" w:rsidRPr="001B7C50" w:rsidRDefault="00A10084" w:rsidP="002C13BE">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2C13BE">
            <w:pPr>
              <w:pStyle w:val="TAC"/>
              <w:rPr>
                <w:lang w:eastAsia="fr-FR"/>
              </w:rPr>
            </w:pPr>
            <w:r w:rsidRPr="001B7C50">
              <w:rPr>
                <w:lang w:eastAsia="fr-FR"/>
              </w:rPr>
              <w:t>R</w:t>
            </w:r>
          </w:p>
        </w:tc>
        <w:tc>
          <w:tcPr>
            <w:tcW w:w="1338" w:type="dxa"/>
          </w:tcPr>
          <w:p w14:paraId="63D6A0C5" w14:textId="77777777" w:rsidR="00A10084" w:rsidRPr="001B7C50" w:rsidRDefault="00A10084" w:rsidP="002C13BE">
            <w:pPr>
              <w:pStyle w:val="TAC"/>
            </w:pPr>
            <w:r w:rsidRPr="001B7C50">
              <w:rPr>
                <w:lang w:eastAsia="fr-FR"/>
              </w:rPr>
              <w:t>R</w:t>
            </w:r>
          </w:p>
        </w:tc>
        <w:tc>
          <w:tcPr>
            <w:tcW w:w="2126" w:type="dxa"/>
            <w:shd w:val="clear" w:color="auto" w:fill="auto"/>
          </w:tcPr>
          <w:p w14:paraId="3BE297AF" w14:textId="77777777" w:rsidR="00A10084" w:rsidRPr="001B7C50" w:rsidRDefault="00A10084" w:rsidP="002C13BE">
            <w:pPr>
              <w:pStyle w:val="TAC"/>
            </w:pPr>
            <w:r w:rsidRPr="001B7C50">
              <w:rPr>
                <w:lang w:eastAsia="fr-FR"/>
              </w:rPr>
              <w:t>IEEE Std 802.1AS [104] clause 14.8.13</w:t>
            </w:r>
          </w:p>
        </w:tc>
      </w:tr>
      <w:tr w:rsidR="00A10084" w:rsidRPr="001B7C50" w14:paraId="670D7BA6" w14:textId="77777777" w:rsidTr="002C13BE">
        <w:trPr>
          <w:cantSplit/>
          <w:jc w:val="center"/>
        </w:trPr>
        <w:tc>
          <w:tcPr>
            <w:tcW w:w="5000" w:type="dxa"/>
            <w:shd w:val="clear" w:color="auto" w:fill="auto"/>
          </w:tcPr>
          <w:p w14:paraId="3A70621B" w14:textId="77777777" w:rsidR="00A10084" w:rsidRPr="001B7C50" w:rsidRDefault="00A10084" w:rsidP="002C13BE">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2C13BE">
            <w:pPr>
              <w:pStyle w:val="TAC"/>
              <w:rPr>
                <w:lang w:eastAsia="fr-FR"/>
              </w:rPr>
            </w:pPr>
            <w:r w:rsidRPr="001B7C50">
              <w:rPr>
                <w:lang w:eastAsia="fr-FR"/>
              </w:rPr>
              <w:t>RW</w:t>
            </w:r>
          </w:p>
        </w:tc>
        <w:tc>
          <w:tcPr>
            <w:tcW w:w="1338" w:type="dxa"/>
          </w:tcPr>
          <w:p w14:paraId="6A149E07" w14:textId="77777777" w:rsidR="00A10084" w:rsidRPr="001B7C50" w:rsidRDefault="00A10084" w:rsidP="002C13BE">
            <w:pPr>
              <w:pStyle w:val="TAC"/>
            </w:pPr>
            <w:r w:rsidRPr="001B7C50">
              <w:rPr>
                <w:lang w:eastAsia="fr-FR"/>
              </w:rPr>
              <w:t>RW</w:t>
            </w:r>
          </w:p>
        </w:tc>
        <w:tc>
          <w:tcPr>
            <w:tcW w:w="2126" w:type="dxa"/>
            <w:shd w:val="clear" w:color="auto" w:fill="auto"/>
          </w:tcPr>
          <w:p w14:paraId="33FF5FDD" w14:textId="77777777" w:rsidR="00A10084" w:rsidRPr="001B7C50" w:rsidRDefault="00A10084" w:rsidP="002C13BE">
            <w:pPr>
              <w:pStyle w:val="TAC"/>
            </w:pPr>
            <w:r w:rsidRPr="001B7C50">
              <w:rPr>
                <w:lang w:eastAsia="fr-FR"/>
              </w:rPr>
              <w:t>IEEE Std 802.1AS [104] clause 14.8.14</w:t>
            </w:r>
          </w:p>
        </w:tc>
      </w:tr>
      <w:tr w:rsidR="00A10084" w:rsidRPr="001B7C50" w14:paraId="75CE461F" w14:textId="77777777" w:rsidTr="002C13BE">
        <w:trPr>
          <w:cantSplit/>
          <w:jc w:val="center"/>
        </w:trPr>
        <w:tc>
          <w:tcPr>
            <w:tcW w:w="5000" w:type="dxa"/>
            <w:shd w:val="clear" w:color="auto" w:fill="auto"/>
          </w:tcPr>
          <w:p w14:paraId="0B4D6B65" w14:textId="77777777" w:rsidR="00A10084" w:rsidRPr="001B7C50" w:rsidRDefault="00A10084" w:rsidP="002C13BE">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2C13BE">
            <w:pPr>
              <w:pStyle w:val="TAC"/>
              <w:rPr>
                <w:lang w:eastAsia="fr-FR"/>
              </w:rPr>
            </w:pPr>
            <w:r w:rsidRPr="001B7C50">
              <w:rPr>
                <w:lang w:eastAsia="fr-FR"/>
              </w:rPr>
              <w:t>RW</w:t>
            </w:r>
          </w:p>
        </w:tc>
        <w:tc>
          <w:tcPr>
            <w:tcW w:w="1338" w:type="dxa"/>
          </w:tcPr>
          <w:p w14:paraId="7417D4A4" w14:textId="77777777" w:rsidR="00A10084" w:rsidRPr="001B7C50" w:rsidRDefault="00A10084" w:rsidP="002C13BE">
            <w:pPr>
              <w:pStyle w:val="TAC"/>
            </w:pPr>
            <w:r w:rsidRPr="001B7C50">
              <w:rPr>
                <w:lang w:eastAsia="fr-FR"/>
              </w:rPr>
              <w:t>RW</w:t>
            </w:r>
          </w:p>
        </w:tc>
        <w:tc>
          <w:tcPr>
            <w:tcW w:w="2126" w:type="dxa"/>
            <w:shd w:val="clear" w:color="auto" w:fill="auto"/>
          </w:tcPr>
          <w:p w14:paraId="51459768" w14:textId="77777777" w:rsidR="00A10084" w:rsidRPr="001B7C50" w:rsidRDefault="00A10084" w:rsidP="002C13BE">
            <w:pPr>
              <w:pStyle w:val="TAC"/>
            </w:pPr>
            <w:r w:rsidRPr="001B7C50">
              <w:rPr>
                <w:lang w:eastAsia="fr-FR"/>
              </w:rPr>
              <w:t>IEEE Std 802.1AS [104] clause 14.8.15</w:t>
            </w:r>
          </w:p>
        </w:tc>
      </w:tr>
      <w:tr w:rsidR="00A10084" w:rsidRPr="001B7C50" w14:paraId="11D6C04D" w14:textId="77777777" w:rsidTr="002C13BE">
        <w:trPr>
          <w:cantSplit/>
          <w:jc w:val="center"/>
        </w:trPr>
        <w:tc>
          <w:tcPr>
            <w:tcW w:w="5000" w:type="dxa"/>
            <w:shd w:val="clear" w:color="auto" w:fill="auto"/>
          </w:tcPr>
          <w:p w14:paraId="05650F32" w14:textId="77777777" w:rsidR="00A10084" w:rsidRPr="001B7C50" w:rsidRDefault="00A10084" w:rsidP="002C13BE">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2C13BE">
            <w:pPr>
              <w:pStyle w:val="TAC"/>
              <w:rPr>
                <w:lang w:eastAsia="fr-FR"/>
              </w:rPr>
            </w:pPr>
            <w:r w:rsidRPr="001B7C50">
              <w:rPr>
                <w:lang w:eastAsia="fr-FR"/>
              </w:rPr>
              <w:t>RW</w:t>
            </w:r>
          </w:p>
        </w:tc>
        <w:tc>
          <w:tcPr>
            <w:tcW w:w="1338" w:type="dxa"/>
          </w:tcPr>
          <w:p w14:paraId="7CB0DC47" w14:textId="77777777" w:rsidR="00A10084" w:rsidRPr="001B7C50" w:rsidRDefault="00A10084" w:rsidP="002C13BE">
            <w:pPr>
              <w:pStyle w:val="TAC"/>
            </w:pPr>
            <w:r w:rsidRPr="001B7C50">
              <w:rPr>
                <w:lang w:eastAsia="fr-FR"/>
              </w:rPr>
              <w:t>RW</w:t>
            </w:r>
          </w:p>
        </w:tc>
        <w:tc>
          <w:tcPr>
            <w:tcW w:w="2126" w:type="dxa"/>
            <w:shd w:val="clear" w:color="auto" w:fill="auto"/>
          </w:tcPr>
          <w:p w14:paraId="27FF8D26" w14:textId="77777777" w:rsidR="00A10084" w:rsidRPr="001B7C50" w:rsidRDefault="00A10084" w:rsidP="002C13BE">
            <w:pPr>
              <w:pStyle w:val="TAC"/>
            </w:pPr>
            <w:r w:rsidRPr="001B7C50">
              <w:rPr>
                <w:lang w:eastAsia="fr-FR"/>
              </w:rPr>
              <w:t>IEEE Std 802.1AS [104] clause 14.8.16</w:t>
            </w:r>
          </w:p>
        </w:tc>
      </w:tr>
      <w:tr w:rsidR="00A10084" w:rsidRPr="001B7C50" w14:paraId="2DDA6F14" w14:textId="77777777" w:rsidTr="002C13BE">
        <w:trPr>
          <w:cantSplit/>
          <w:jc w:val="center"/>
        </w:trPr>
        <w:tc>
          <w:tcPr>
            <w:tcW w:w="5000" w:type="dxa"/>
            <w:shd w:val="clear" w:color="auto" w:fill="auto"/>
          </w:tcPr>
          <w:p w14:paraId="769C071C" w14:textId="77777777" w:rsidR="00A10084" w:rsidRPr="001B7C50" w:rsidRDefault="00A10084" w:rsidP="002C13BE">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2C13BE">
            <w:pPr>
              <w:pStyle w:val="TAC"/>
              <w:rPr>
                <w:lang w:eastAsia="fr-FR"/>
              </w:rPr>
            </w:pPr>
            <w:r w:rsidRPr="001B7C50">
              <w:rPr>
                <w:lang w:eastAsia="fr-FR"/>
              </w:rPr>
              <w:t>RW</w:t>
            </w:r>
          </w:p>
        </w:tc>
        <w:tc>
          <w:tcPr>
            <w:tcW w:w="1338" w:type="dxa"/>
          </w:tcPr>
          <w:p w14:paraId="09B4CF24" w14:textId="77777777" w:rsidR="00A10084" w:rsidRPr="001B7C50" w:rsidRDefault="00A10084" w:rsidP="002C13BE">
            <w:pPr>
              <w:pStyle w:val="TAC"/>
            </w:pPr>
            <w:r w:rsidRPr="001B7C50">
              <w:rPr>
                <w:lang w:eastAsia="fr-FR"/>
              </w:rPr>
              <w:t>RW</w:t>
            </w:r>
          </w:p>
        </w:tc>
        <w:tc>
          <w:tcPr>
            <w:tcW w:w="2126" w:type="dxa"/>
            <w:shd w:val="clear" w:color="auto" w:fill="auto"/>
          </w:tcPr>
          <w:p w14:paraId="787B50DF" w14:textId="77777777" w:rsidR="00A10084" w:rsidRPr="001B7C50" w:rsidRDefault="00A10084" w:rsidP="002C13BE">
            <w:pPr>
              <w:pStyle w:val="TAC"/>
            </w:pPr>
            <w:r w:rsidRPr="001B7C50">
              <w:rPr>
                <w:lang w:eastAsia="fr-FR"/>
              </w:rPr>
              <w:t>IEEE Std 802.1AS [104] clause 14.8.17</w:t>
            </w:r>
          </w:p>
        </w:tc>
      </w:tr>
      <w:tr w:rsidR="00A10084" w:rsidRPr="001B7C50" w14:paraId="2F68EB73" w14:textId="77777777" w:rsidTr="002C13BE">
        <w:trPr>
          <w:cantSplit/>
          <w:jc w:val="center"/>
        </w:trPr>
        <w:tc>
          <w:tcPr>
            <w:tcW w:w="5000" w:type="dxa"/>
            <w:shd w:val="clear" w:color="auto" w:fill="auto"/>
          </w:tcPr>
          <w:p w14:paraId="2FE413AE" w14:textId="77777777" w:rsidR="00A10084" w:rsidRPr="001B7C50" w:rsidRDefault="00A10084" w:rsidP="002C13BE">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2C13BE">
            <w:pPr>
              <w:pStyle w:val="TAC"/>
              <w:rPr>
                <w:lang w:eastAsia="fr-FR"/>
              </w:rPr>
            </w:pPr>
            <w:r w:rsidRPr="001B7C50">
              <w:rPr>
                <w:lang w:eastAsia="fr-FR"/>
              </w:rPr>
              <w:t>R</w:t>
            </w:r>
          </w:p>
        </w:tc>
        <w:tc>
          <w:tcPr>
            <w:tcW w:w="1338" w:type="dxa"/>
          </w:tcPr>
          <w:p w14:paraId="660544B7" w14:textId="77777777" w:rsidR="00A10084" w:rsidRPr="001B7C50" w:rsidRDefault="00A10084" w:rsidP="002C13BE">
            <w:pPr>
              <w:pStyle w:val="TAC"/>
            </w:pPr>
            <w:r w:rsidRPr="001B7C50">
              <w:rPr>
                <w:lang w:eastAsia="fr-FR"/>
              </w:rPr>
              <w:t>R</w:t>
            </w:r>
          </w:p>
        </w:tc>
        <w:tc>
          <w:tcPr>
            <w:tcW w:w="2126" w:type="dxa"/>
            <w:shd w:val="clear" w:color="auto" w:fill="auto"/>
          </w:tcPr>
          <w:p w14:paraId="732A0E06" w14:textId="77777777" w:rsidR="00A10084" w:rsidRPr="001B7C50" w:rsidRDefault="00A10084" w:rsidP="002C13BE">
            <w:pPr>
              <w:pStyle w:val="TAC"/>
            </w:pPr>
            <w:r w:rsidRPr="001B7C50">
              <w:rPr>
                <w:lang w:eastAsia="fr-FR"/>
              </w:rPr>
              <w:t>IEEE Std 802.1AS [104] clause 14.8.18</w:t>
            </w:r>
          </w:p>
        </w:tc>
      </w:tr>
      <w:tr w:rsidR="00A10084" w:rsidRPr="001B7C50" w14:paraId="63DE3A1D" w14:textId="77777777" w:rsidTr="002C13BE">
        <w:trPr>
          <w:cantSplit/>
          <w:jc w:val="center"/>
        </w:trPr>
        <w:tc>
          <w:tcPr>
            <w:tcW w:w="5000" w:type="dxa"/>
            <w:shd w:val="clear" w:color="auto" w:fill="auto"/>
          </w:tcPr>
          <w:p w14:paraId="671D6A93" w14:textId="77777777" w:rsidR="00A10084" w:rsidRPr="001B7C50" w:rsidRDefault="00A10084" w:rsidP="002C13BE">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2C13BE">
            <w:pPr>
              <w:pStyle w:val="TAC"/>
              <w:rPr>
                <w:lang w:eastAsia="fr-FR"/>
              </w:rPr>
            </w:pPr>
            <w:r w:rsidRPr="001B7C50">
              <w:rPr>
                <w:lang w:eastAsia="fr-FR"/>
              </w:rPr>
              <w:t>RW</w:t>
            </w:r>
          </w:p>
        </w:tc>
        <w:tc>
          <w:tcPr>
            <w:tcW w:w="1338" w:type="dxa"/>
          </w:tcPr>
          <w:p w14:paraId="6A145594" w14:textId="77777777" w:rsidR="00A10084" w:rsidRPr="001B7C50" w:rsidRDefault="00A10084" w:rsidP="002C13BE">
            <w:pPr>
              <w:pStyle w:val="TAC"/>
            </w:pPr>
            <w:r w:rsidRPr="001B7C50">
              <w:rPr>
                <w:lang w:eastAsia="fr-FR"/>
              </w:rPr>
              <w:t>RW</w:t>
            </w:r>
          </w:p>
        </w:tc>
        <w:tc>
          <w:tcPr>
            <w:tcW w:w="2126" w:type="dxa"/>
            <w:shd w:val="clear" w:color="auto" w:fill="auto"/>
          </w:tcPr>
          <w:p w14:paraId="2923F798" w14:textId="77777777" w:rsidR="00A10084" w:rsidRPr="001B7C50" w:rsidRDefault="00A10084" w:rsidP="002C13BE">
            <w:pPr>
              <w:pStyle w:val="TAC"/>
            </w:pPr>
            <w:r w:rsidRPr="001B7C50">
              <w:rPr>
                <w:lang w:eastAsia="fr-FR"/>
              </w:rPr>
              <w:t>IEEE Std 802.1AS [104] clause 14.8.19</w:t>
            </w:r>
          </w:p>
        </w:tc>
      </w:tr>
      <w:tr w:rsidR="00A10084" w:rsidRPr="001B7C50" w14:paraId="620FCE46" w14:textId="77777777" w:rsidTr="002C13BE">
        <w:trPr>
          <w:cantSplit/>
          <w:jc w:val="center"/>
        </w:trPr>
        <w:tc>
          <w:tcPr>
            <w:tcW w:w="5000" w:type="dxa"/>
            <w:shd w:val="clear" w:color="auto" w:fill="auto"/>
          </w:tcPr>
          <w:p w14:paraId="5F6857B4" w14:textId="77777777" w:rsidR="00A10084" w:rsidRPr="001B7C50" w:rsidRDefault="00A10084" w:rsidP="002C13BE">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2C13BE">
            <w:pPr>
              <w:pStyle w:val="TAC"/>
              <w:rPr>
                <w:lang w:eastAsia="fr-FR"/>
              </w:rPr>
            </w:pPr>
            <w:r w:rsidRPr="001B7C50">
              <w:rPr>
                <w:lang w:eastAsia="fr-FR"/>
              </w:rPr>
              <w:t>RW</w:t>
            </w:r>
          </w:p>
        </w:tc>
        <w:tc>
          <w:tcPr>
            <w:tcW w:w="1338" w:type="dxa"/>
          </w:tcPr>
          <w:p w14:paraId="3FC3D40A" w14:textId="77777777" w:rsidR="00A10084" w:rsidRPr="001B7C50" w:rsidRDefault="00A10084" w:rsidP="002C13BE">
            <w:pPr>
              <w:pStyle w:val="TAC"/>
            </w:pPr>
            <w:r w:rsidRPr="001B7C50">
              <w:rPr>
                <w:lang w:eastAsia="fr-FR"/>
              </w:rPr>
              <w:t>RW</w:t>
            </w:r>
          </w:p>
        </w:tc>
        <w:tc>
          <w:tcPr>
            <w:tcW w:w="2126" w:type="dxa"/>
            <w:shd w:val="clear" w:color="auto" w:fill="auto"/>
          </w:tcPr>
          <w:p w14:paraId="56AA65CA" w14:textId="77777777" w:rsidR="00A10084" w:rsidRPr="001B7C50" w:rsidRDefault="00A10084" w:rsidP="002C13BE">
            <w:pPr>
              <w:pStyle w:val="TAC"/>
            </w:pPr>
            <w:r w:rsidRPr="001B7C50">
              <w:rPr>
                <w:lang w:eastAsia="fr-FR"/>
              </w:rPr>
              <w:t>IEEE Std 802.1AS [104] clause 14.8.20</w:t>
            </w:r>
          </w:p>
        </w:tc>
      </w:tr>
      <w:tr w:rsidR="00A10084" w:rsidRPr="001B7C50" w14:paraId="6844CA34" w14:textId="77777777" w:rsidTr="002C13BE">
        <w:trPr>
          <w:cantSplit/>
          <w:jc w:val="center"/>
        </w:trPr>
        <w:tc>
          <w:tcPr>
            <w:tcW w:w="5000" w:type="dxa"/>
            <w:shd w:val="clear" w:color="auto" w:fill="auto"/>
          </w:tcPr>
          <w:p w14:paraId="13692FBF" w14:textId="77777777" w:rsidR="00A10084" w:rsidRPr="001B7C50" w:rsidRDefault="00A10084" w:rsidP="002C13BE">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2C13BE">
            <w:pPr>
              <w:pStyle w:val="TAC"/>
              <w:rPr>
                <w:lang w:eastAsia="fr-FR"/>
              </w:rPr>
            </w:pPr>
            <w:r w:rsidRPr="001B7C50">
              <w:rPr>
                <w:lang w:eastAsia="fr-FR"/>
              </w:rPr>
              <w:t>RW</w:t>
            </w:r>
          </w:p>
        </w:tc>
        <w:tc>
          <w:tcPr>
            <w:tcW w:w="1338" w:type="dxa"/>
          </w:tcPr>
          <w:p w14:paraId="1063AF72" w14:textId="77777777" w:rsidR="00A10084" w:rsidRPr="001B7C50" w:rsidRDefault="00A10084" w:rsidP="002C13BE">
            <w:pPr>
              <w:pStyle w:val="TAC"/>
            </w:pPr>
            <w:r w:rsidRPr="001B7C50">
              <w:rPr>
                <w:lang w:eastAsia="fr-FR"/>
              </w:rPr>
              <w:t>RW</w:t>
            </w:r>
          </w:p>
        </w:tc>
        <w:tc>
          <w:tcPr>
            <w:tcW w:w="2126" w:type="dxa"/>
            <w:shd w:val="clear" w:color="auto" w:fill="auto"/>
          </w:tcPr>
          <w:p w14:paraId="5B4E5CA3" w14:textId="77777777" w:rsidR="00A10084" w:rsidRPr="001B7C50" w:rsidRDefault="00A10084" w:rsidP="002C13BE">
            <w:pPr>
              <w:pStyle w:val="TAC"/>
            </w:pPr>
            <w:r w:rsidRPr="001B7C50">
              <w:rPr>
                <w:lang w:eastAsia="fr-FR"/>
              </w:rPr>
              <w:t>IEEE Std 802.1AS [104] clause 14.8.21</w:t>
            </w:r>
          </w:p>
        </w:tc>
      </w:tr>
      <w:tr w:rsidR="00A10084" w:rsidRPr="001B7C50" w14:paraId="7D66C30D" w14:textId="77777777" w:rsidTr="002C13BE">
        <w:trPr>
          <w:cantSplit/>
          <w:jc w:val="center"/>
        </w:trPr>
        <w:tc>
          <w:tcPr>
            <w:tcW w:w="5000" w:type="dxa"/>
            <w:shd w:val="clear" w:color="auto" w:fill="auto"/>
          </w:tcPr>
          <w:p w14:paraId="320E29CC" w14:textId="77777777" w:rsidR="00A10084" w:rsidRPr="001B7C50" w:rsidRDefault="00A10084" w:rsidP="002C13BE">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2C13BE">
            <w:pPr>
              <w:pStyle w:val="TAC"/>
              <w:rPr>
                <w:lang w:eastAsia="fr-FR"/>
              </w:rPr>
            </w:pPr>
            <w:r w:rsidRPr="001B7C50">
              <w:rPr>
                <w:lang w:eastAsia="fr-FR"/>
              </w:rPr>
              <w:t>RW</w:t>
            </w:r>
          </w:p>
        </w:tc>
        <w:tc>
          <w:tcPr>
            <w:tcW w:w="1338" w:type="dxa"/>
          </w:tcPr>
          <w:p w14:paraId="430E7987" w14:textId="77777777" w:rsidR="00A10084" w:rsidRPr="001B7C50" w:rsidRDefault="00A10084" w:rsidP="002C13BE">
            <w:pPr>
              <w:pStyle w:val="TAC"/>
            </w:pPr>
            <w:r w:rsidRPr="001B7C50">
              <w:rPr>
                <w:lang w:eastAsia="fr-FR"/>
              </w:rPr>
              <w:t>RW</w:t>
            </w:r>
          </w:p>
        </w:tc>
        <w:tc>
          <w:tcPr>
            <w:tcW w:w="2126" w:type="dxa"/>
            <w:shd w:val="clear" w:color="auto" w:fill="auto"/>
          </w:tcPr>
          <w:p w14:paraId="1D591426" w14:textId="77777777" w:rsidR="00A10084" w:rsidRPr="001B7C50" w:rsidRDefault="00A10084" w:rsidP="002C13BE">
            <w:pPr>
              <w:pStyle w:val="TAC"/>
            </w:pPr>
            <w:r w:rsidRPr="001B7C50">
              <w:rPr>
                <w:lang w:eastAsia="fr-FR"/>
              </w:rPr>
              <w:t>IEEE Std 802.1AS [104] clause 14.8.22</w:t>
            </w:r>
          </w:p>
        </w:tc>
      </w:tr>
      <w:tr w:rsidR="00A10084" w:rsidRPr="001B7C50" w14:paraId="00AFD4A1" w14:textId="77777777" w:rsidTr="002C13BE">
        <w:trPr>
          <w:cantSplit/>
          <w:jc w:val="center"/>
        </w:trPr>
        <w:tc>
          <w:tcPr>
            <w:tcW w:w="5000" w:type="dxa"/>
            <w:shd w:val="clear" w:color="auto" w:fill="auto"/>
          </w:tcPr>
          <w:p w14:paraId="6A55D456" w14:textId="77777777" w:rsidR="00A10084" w:rsidRPr="001B7C50" w:rsidRDefault="00A10084" w:rsidP="002C13BE">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2C13BE">
            <w:pPr>
              <w:pStyle w:val="TAC"/>
              <w:rPr>
                <w:lang w:eastAsia="fr-FR"/>
              </w:rPr>
            </w:pPr>
            <w:r w:rsidRPr="001B7C50">
              <w:rPr>
                <w:lang w:eastAsia="fr-FR"/>
              </w:rPr>
              <w:t>RW</w:t>
            </w:r>
          </w:p>
        </w:tc>
        <w:tc>
          <w:tcPr>
            <w:tcW w:w="1338" w:type="dxa"/>
          </w:tcPr>
          <w:p w14:paraId="52584F80" w14:textId="77777777" w:rsidR="00A10084" w:rsidRPr="001B7C50" w:rsidRDefault="00A10084" w:rsidP="002C13BE">
            <w:pPr>
              <w:pStyle w:val="TAC"/>
            </w:pPr>
            <w:r w:rsidRPr="001B7C50">
              <w:rPr>
                <w:lang w:eastAsia="fr-FR"/>
              </w:rPr>
              <w:t>RW</w:t>
            </w:r>
          </w:p>
        </w:tc>
        <w:tc>
          <w:tcPr>
            <w:tcW w:w="2126" w:type="dxa"/>
            <w:shd w:val="clear" w:color="auto" w:fill="auto"/>
          </w:tcPr>
          <w:p w14:paraId="20EEB559" w14:textId="77777777" w:rsidR="00A10084" w:rsidRPr="001B7C50" w:rsidRDefault="00A10084" w:rsidP="002C13BE">
            <w:pPr>
              <w:pStyle w:val="TAC"/>
            </w:pPr>
            <w:r w:rsidRPr="001B7C50">
              <w:rPr>
                <w:lang w:eastAsia="fr-FR"/>
              </w:rPr>
              <w:t>IEEE Std 802.1AS [104] clause 14.8.23</w:t>
            </w:r>
          </w:p>
        </w:tc>
      </w:tr>
      <w:tr w:rsidR="00A10084" w:rsidRPr="001B7C50" w14:paraId="636F8A6B" w14:textId="77777777" w:rsidTr="002C13BE">
        <w:trPr>
          <w:cantSplit/>
          <w:jc w:val="center"/>
        </w:trPr>
        <w:tc>
          <w:tcPr>
            <w:tcW w:w="5000" w:type="dxa"/>
            <w:shd w:val="clear" w:color="auto" w:fill="auto"/>
          </w:tcPr>
          <w:p w14:paraId="747CC7ED" w14:textId="77777777" w:rsidR="00A10084" w:rsidRPr="001B7C50" w:rsidRDefault="00A10084" w:rsidP="002C13BE">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2C13BE">
            <w:pPr>
              <w:pStyle w:val="TAC"/>
              <w:rPr>
                <w:lang w:eastAsia="fr-FR"/>
              </w:rPr>
            </w:pPr>
            <w:r w:rsidRPr="001B7C50">
              <w:rPr>
                <w:lang w:eastAsia="fr-FR"/>
              </w:rPr>
              <w:t>R</w:t>
            </w:r>
          </w:p>
        </w:tc>
        <w:tc>
          <w:tcPr>
            <w:tcW w:w="1338" w:type="dxa"/>
          </w:tcPr>
          <w:p w14:paraId="3CB7FFBF" w14:textId="77777777" w:rsidR="00A10084" w:rsidRPr="001B7C50" w:rsidRDefault="00A10084" w:rsidP="002C13BE">
            <w:pPr>
              <w:pStyle w:val="TAC"/>
            </w:pPr>
            <w:r w:rsidRPr="001B7C50">
              <w:rPr>
                <w:lang w:eastAsia="fr-FR"/>
              </w:rPr>
              <w:t>R</w:t>
            </w:r>
          </w:p>
        </w:tc>
        <w:tc>
          <w:tcPr>
            <w:tcW w:w="2126" w:type="dxa"/>
            <w:shd w:val="clear" w:color="auto" w:fill="auto"/>
          </w:tcPr>
          <w:p w14:paraId="79DB0C30" w14:textId="77777777" w:rsidR="00A10084" w:rsidRPr="001B7C50" w:rsidRDefault="00A10084" w:rsidP="002C13BE">
            <w:pPr>
              <w:pStyle w:val="TAC"/>
            </w:pPr>
            <w:r w:rsidRPr="001B7C50">
              <w:rPr>
                <w:lang w:eastAsia="fr-FR"/>
              </w:rPr>
              <w:t>IEEE Std 802.1AS [104] clause 14.8.24</w:t>
            </w:r>
          </w:p>
        </w:tc>
      </w:tr>
      <w:tr w:rsidR="00A10084" w:rsidRPr="001B7C50" w14:paraId="17F148DC" w14:textId="77777777" w:rsidTr="002C13BE">
        <w:trPr>
          <w:cantSplit/>
          <w:jc w:val="center"/>
        </w:trPr>
        <w:tc>
          <w:tcPr>
            <w:tcW w:w="5000" w:type="dxa"/>
            <w:shd w:val="clear" w:color="auto" w:fill="auto"/>
          </w:tcPr>
          <w:p w14:paraId="491E03D0" w14:textId="77777777" w:rsidR="00A10084" w:rsidRPr="001B7C50" w:rsidRDefault="00A10084" w:rsidP="002C13BE">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2C13BE">
            <w:pPr>
              <w:pStyle w:val="TAC"/>
              <w:rPr>
                <w:lang w:eastAsia="fr-FR"/>
              </w:rPr>
            </w:pPr>
            <w:r w:rsidRPr="001B7C50">
              <w:rPr>
                <w:lang w:eastAsia="fr-FR"/>
              </w:rPr>
              <w:t>RW</w:t>
            </w:r>
          </w:p>
        </w:tc>
        <w:tc>
          <w:tcPr>
            <w:tcW w:w="1338" w:type="dxa"/>
          </w:tcPr>
          <w:p w14:paraId="4E5DA715" w14:textId="77777777" w:rsidR="00A10084" w:rsidRPr="001B7C50" w:rsidRDefault="00A10084" w:rsidP="002C13BE">
            <w:pPr>
              <w:pStyle w:val="TAC"/>
            </w:pPr>
            <w:r w:rsidRPr="001B7C50">
              <w:rPr>
                <w:lang w:eastAsia="fr-FR"/>
              </w:rPr>
              <w:t>RW</w:t>
            </w:r>
          </w:p>
        </w:tc>
        <w:tc>
          <w:tcPr>
            <w:tcW w:w="2126" w:type="dxa"/>
            <w:shd w:val="clear" w:color="auto" w:fill="auto"/>
          </w:tcPr>
          <w:p w14:paraId="79DFC0B8" w14:textId="77777777" w:rsidR="00A10084" w:rsidRPr="001B7C50" w:rsidRDefault="00A10084" w:rsidP="002C13BE">
            <w:pPr>
              <w:pStyle w:val="TAC"/>
            </w:pPr>
            <w:r w:rsidRPr="001B7C50">
              <w:rPr>
                <w:lang w:eastAsia="fr-FR"/>
              </w:rPr>
              <w:t>IEEE Std 802.1AS [104] clause 14.8.25</w:t>
            </w:r>
          </w:p>
        </w:tc>
      </w:tr>
      <w:tr w:rsidR="00A10084" w:rsidRPr="001B7C50" w14:paraId="4F37F335" w14:textId="77777777" w:rsidTr="002C13BE">
        <w:trPr>
          <w:cantSplit/>
          <w:jc w:val="center"/>
        </w:trPr>
        <w:tc>
          <w:tcPr>
            <w:tcW w:w="5000" w:type="dxa"/>
            <w:shd w:val="clear" w:color="auto" w:fill="auto"/>
          </w:tcPr>
          <w:p w14:paraId="1E84D6B2" w14:textId="77777777" w:rsidR="00A10084" w:rsidRPr="001B7C50" w:rsidRDefault="00A10084" w:rsidP="002C13BE">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2C13BE">
            <w:pPr>
              <w:pStyle w:val="TAC"/>
              <w:rPr>
                <w:lang w:eastAsia="fr-FR"/>
              </w:rPr>
            </w:pPr>
            <w:r w:rsidRPr="001B7C50">
              <w:rPr>
                <w:lang w:eastAsia="fr-FR"/>
              </w:rPr>
              <w:t>RW</w:t>
            </w:r>
          </w:p>
        </w:tc>
        <w:tc>
          <w:tcPr>
            <w:tcW w:w="1338" w:type="dxa"/>
          </w:tcPr>
          <w:p w14:paraId="07650927" w14:textId="77777777" w:rsidR="00A10084" w:rsidRPr="001B7C50" w:rsidRDefault="00A10084" w:rsidP="002C13BE">
            <w:pPr>
              <w:pStyle w:val="TAC"/>
            </w:pPr>
            <w:r w:rsidRPr="001B7C50">
              <w:rPr>
                <w:lang w:eastAsia="fr-FR"/>
              </w:rPr>
              <w:t>RW</w:t>
            </w:r>
          </w:p>
        </w:tc>
        <w:tc>
          <w:tcPr>
            <w:tcW w:w="2126" w:type="dxa"/>
            <w:shd w:val="clear" w:color="auto" w:fill="auto"/>
          </w:tcPr>
          <w:p w14:paraId="4A1CD584" w14:textId="77777777" w:rsidR="00A10084" w:rsidRPr="001B7C50" w:rsidRDefault="00A10084" w:rsidP="002C13BE">
            <w:pPr>
              <w:pStyle w:val="TAC"/>
            </w:pPr>
            <w:r w:rsidRPr="001B7C50">
              <w:rPr>
                <w:lang w:eastAsia="fr-FR"/>
              </w:rPr>
              <w:t>IEEE Std 802.1AS [104] clause 14.8.26</w:t>
            </w:r>
          </w:p>
        </w:tc>
      </w:tr>
      <w:tr w:rsidR="00A10084" w:rsidRPr="001B7C50" w14:paraId="74274265" w14:textId="77777777" w:rsidTr="002C13BE">
        <w:trPr>
          <w:cantSplit/>
          <w:jc w:val="center"/>
        </w:trPr>
        <w:tc>
          <w:tcPr>
            <w:tcW w:w="5000" w:type="dxa"/>
            <w:shd w:val="clear" w:color="auto" w:fill="auto"/>
          </w:tcPr>
          <w:p w14:paraId="307A1252" w14:textId="77777777" w:rsidR="00A10084" w:rsidRPr="001B7C50" w:rsidRDefault="00A10084" w:rsidP="002C13BE">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2C13BE">
            <w:pPr>
              <w:pStyle w:val="TAC"/>
              <w:rPr>
                <w:lang w:eastAsia="fr-FR"/>
              </w:rPr>
            </w:pPr>
            <w:r w:rsidRPr="001B7C50">
              <w:rPr>
                <w:lang w:eastAsia="fr-FR"/>
              </w:rPr>
              <w:t>RW</w:t>
            </w:r>
          </w:p>
        </w:tc>
        <w:tc>
          <w:tcPr>
            <w:tcW w:w="1338" w:type="dxa"/>
          </w:tcPr>
          <w:p w14:paraId="47C3B764" w14:textId="77777777" w:rsidR="00A10084" w:rsidRPr="001B7C50" w:rsidRDefault="00A10084" w:rsidP="002C13BE">
            <w:pPr>
              <w:pStyle w:val="TAC"/>
            </w:pPr>
            <w:r w:rsidRPr="001B7C50">
              <w:rPr>
                <w:lang w:eastAsia="fr-FR"/>
              </w:rPr>
              <w:t>RW</w:t>
            </w:r>
          </w:p>
        </w:tc>
        <w:tc>
          <w:tcPr>
            <w:tcW w:w="2126" w:type="dxa"/>
            <w:shd w:val="clear" w:color="auto" w:fill="auto"/>
          </w:tcPr>
          <w:p w14:paraId="3A5F46AE" w14:textId="77777777" w:rsidR="00A10084" w:rsidRPr="001B7C50" w:rsidRDefault="00A10084" w:rsidP="002C13BE">
            <w:pPr>
              <w:pStyle w:val="TAC"/>
            </w:pPr>
            <w:r w:rsidRPr="001B7C50">
              <w:rPr>
                <w:lang w:eastAsia="fr-FR"/>
              </w:rPr>
              <w:t>IEEE Std 802.1AS [104] clause 14.8.27</w:t>
            </w:r>
          </w:p>
        </w:tc>
      </w:tr>
      <w:tr w:rsidR="00A10084" w:rsidRPr="001B7C50" w14:paraId="745F2005" w14:textId="77777777" w:rsidTr="002C13BE">
        <w:trPr>
          <w:cantSplit/>
          <w:jc w:val="center"/>
        </w:trPr>
        <w:tc>
          <w:tcPr>
            <w:tcW w:w="5000" w:type="dxa"/>
            <w:shd w:val="clear" w:color="auto" w:fill="auto"/>
          </w:tcPr>
          <w:p w14:paraId="212B1DF2" w14:textId="77777777" w:rsidR="00A10084" w:rsidRPr="001B7C50" w:rsidRDefault="00A10084" w:rsidP="002C13BE">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2C13BE">
            <w:pPr>
              <w:pStyle w:val="TAC"/>
              <w:rPr>
                <w:lang w:eastAsia="fr-FR"/>
              </w:rPr>
            </w:pPr>
            <w:r w:rsidRPr="001B7C50">
              <w:rPr>
                <w:lang w:eastAsia="fr-FR"/>
              </w:rPr>
              <w:t>R</w:t>
            </w:r>
          </w:p>
        </w:tc>
        <w:tc>
          <w:tcPr>
            <w:tcW w:w="1338" w:type="dxa"/>
          </w:tcPr>
          <w:p w14:paraId="44BAF804" w14:textId="77777777" w:rsidR="00A10084" w:rsidRPr="001B7C50" w:rsidRDefault="00A10084" w:rsidP="002C13BE">
            <w:pPr>
              <w:pStyle w:val="TAC"/>
            </w:pPr>
            <w:r w:rsidRPr="001B7C50">
              <w:rPr>
                <w:lang w:eastAsia="fr-FR"/>
              </w:rPr>
              <w:t>R</w:t>
            </w:r>
          </w:p>
        </w:tc>
        <w:tc>
          <w:tcPr>
            <w:tcW w:w="2126" w:type="dxa"/>
            <w:shd w:val="clear" w:color="auto" w:fill="auto"/>
          </w:tcPr>
          <w:p w14:paraId="53C980CD" w14:textId="77777777" w:rsidR="00A10084" w:rsidRPr="001B7C50" w:rsidRDefault="00A10084" w:rsidP="002C13BE">
            <w:pPr>
              <w:pStyle w:val="TAC"/>
            </w:pPr>
            <w:r w:rsidRPr="001B7C50">
              <w:rPr>
                <w:lang w:eastAsia="fr-FR"/>
              </w:rPr>
              <w:t>IEEE Std 802.1AS [104] clause 14.8.28</w:t>
            </w:r>
          </w:p>
        </w:tc>
      </w:tr>
      <w:tr w:rsidR="00A10084" w:rsidRPr="001B7C50" w14:paraId="73C0B451" w14:textId="77777777" w:rsidTr="002C13BE">
        <w:trPr>
          <w:cantSplit/>
          <w:jc w:val="center"/>
        </w:trPr>
        <w:tc>
          <w:tcPr>
            <w:tcW w:w="5000" w:type="dxa"/>
            <w:shd w:val="clear" w:color="auto" w:fill="auto"/>
          </w:tcPr>
          <w:p w14:paraId="005C6112" w14:textId="77777777" w:rsidR="00A10084" w:rsidRPr="001B7C50" w:rsidRDefault="00A10084" w:rsidP="002C13BE">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2C13BE">
            <w:pPr>
              <w:pStyle w:val="TAC"/>
              <w:rPr>
                <w:lang w:eastAsia="fr-FR"/>
              </w:rPr>
            </w:pPr>
            <w:r w:rsidRPr="001B7C50">
              <w:rPr>
                <w:lang w:eastAsia="fr-FR"/>
              </w:rPr>
              <w:t>RW</w:t>
            </w:r>
          </w:p>
        </w:tc>
        <w:tc>
          <w:tcPr>
            <w:tcW w:w="1338" w:type="dxa"/>
          </w:tcPr>
          <w:p w14:paraId="15D74C25" w14:textId="77777777" w:rsidR="00A10084" w:rsidRPr="001B7C50" w:rsidRDefault="00A10084" w:rsidP="002C13BE">
            <w:pPr>
              <w:pStyle w:val="TAC"/>
            </w:pPr>
            <w:r w:rsidRPr="001B7C50">
              <w:rPr>
                <w:lang w:eastAsia="fr-FR"/>
              </w:rPr>
              <w:t>RW</w:t>
            </w:r>
          </w:p>
        </w:tc>
        <w:tc>
          <w:tcPr>
            <w:tcW w:w="2126" w:type="dxa"/>
            <w:shd w:val="clear" w:color="auto" w:fill="auto"/>
          </w:tcPr>
          <w:p w14:paraId="7F90DECF" w14:textId="77777777" w:rsidR="00A10084" w:rsidRPr="001B7C50" w:rsidRDefault="00A10084" w:rsidP="002C13BE">
            <w:pPr>
              <w:pStyle w:val="TAC"/>
            </w:pPr>
            <w:r w:rsidRPr="001B7C50">
              <w:rPr>
                <w:lang w:eastAsia="fr-FR"/>
              </w:rPr>
              <w:t>IEEE Std 802.1AS [104] clause 14.8.29</w:t>
            </w:r>
          </w:p>
        </w:tc>
      </w:tr>
      <w:tr w:rsidR="00A10084" w:rsidRPr="001B7C50" w14:paraId="63B3602A" w14:textId="77777777" w:rsidTr="002C13BE">
        <w:trPr>
          <w:cantSplit/>
          <w:jc w:val="center"/>
        </w:trPr>
        <w:tc>
          <w:tcPr>
            <w:tcW w:w="5000" w:type="dxa"/>
            <w:shd w:val="clear" w:color="auto" w:fill="auto"/>
          </w:tcPr>
          <w:p w14:paraId="42D270DA" w14:textId="77777777" w:rsidR="00A10084" w:rsidRPr="001B7C50" w:rsidRDefault="00A10084" w:rsidP="002C13BE">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2C13BE">
            <w:pPr>
              <w:pStyle w:val="TAC"/>
              <w:rPr>
                <w:lang w:eastAsia="fr-FR"/>
              </w:rPr>
            </w:pPr>
            <w:r w:rsidRPr="001B7C50">
              <w:rPr>
                <w:lang w:eastAsia="fr-FR"/>
              </w:rPr>
              <w:t>RW</w:t>
            </w:r>
          </w:p>
        </w:tc>
        <w:tc>
          <w:tcPr>
            <w:tcW w:w="1338" w:type="dxa"/>
          </w:tcPr>
          <w:p w14:paraId="1DC70865" w14:textId="77777777" w:rsidR="00A10084" w:rsidRPr="001B7C50" w:rsidRDefault="00A10084" w:rsidP="002C13BE">
            <w:pPr>
              <w:pStyle w:val="TAC"/>
            </w:pPr>
            <w:r w:rsidRPr="001B7C50">
              <w:rPr>
                <w:lang w:eastAsia="fr-FR"/>
              </w:rPr>
              <w:t>RW</w:t>
            </w:r>
          </w:p>
        </w:tc>
        <w:tc>
          <w:tcPr>
            <w:tcW w:w="2126" w:type="dxa"/>
            <w:shd w:val="clear" w:color="auto" w:fill="auto"/>
          </w:tcPr>
          <w:p w14:paraId="7799D5FE" w14:textId="77777777" w:rsidR="00A10084" w:rsidRPr="001B7C50" w:rsidRDefault="00A10084" w:rsidP="002C13BE">
            <w:pPr>
              <w:pStyle w:val="TAC"/>
            </w:pPr>
            <w:r w:rsidRPr="001B7C50">
              <w:rPr>
                <w:lang w:eastAsia="fr-FR"/>
              </w:rPr>
              <w:t>IEEE Std 802.1AS [104] clause 14.8.30</w:t>
            </w:r>
          </w:p>
        </w:tc>
      </w:tr>
      <w:tr w:rsidR="00A10084" w:rsidRPr="001B7C50" w14:paraId="15040F59" w14:textId="77777777" w:rsidTr="002C13BE">
        <w:trPr>
          <w:cantSplit/>
          <w:jc w:val="center"/>
        </w:trPr>
        <w:tc>
          <w:tcPr>
            <w:tcW w:w="5000" w:type="dxa"/>
            <w:shd w:val="clear" w:color="auto" w:fill="auto"/>
          </w:tcPr>
          <w:p w14:paraId="737D24DD" w14:textId="77777777" w:rsidR="00A10084" w:rsidRPr="001B7C50" w:rsidRDefault="00A10084" w:rsidP="002C13BE">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2C13BE">
            <w:pPr>
              <w:pStyle w:val="TAC"/>
              <w:rPr>
                <w:lang w:eastAsia="fr-FR"/>
              </w:rPr>
            </w:pPr>
            <w:r w:rsidRPr="001B7C50">
              <w:rPr>
                <w:lang w:eastAsia="fr-FR"/>
              </w:rPr>
              <w:t>RW</w:t>
            </w:r>
          </w:p>
        </w:tc>
        <w:tc>
          <w:tcPr>
            <w:tcW w:w="1338" w:type="dxa"/>
          </w:tcPr>
          <w:p w14:paraId="3F07644B" w14:textId="77777777" w:rsidR="00A10084" w:rsidRPr="001B7C50" w:rsidRDefault="00A10084" w:rsidP="002C13BE">
            <w:pPr>
              <w:pStyle w:val="TAC"/>
            </w:pPr>
            <w:r w:rsidRPr="001B7C50">
              <w:rPr>
                <w:lang w:eastAsia="fr-FR"/>
              </w:rPr>
              <w:t>RW</w:t>
            </w:r>
          </w:p>
        </w:tc>
        <w:tc>
          <w:tcPr>
            <w:tcW w:w="2126" w:type="dxa"/>
            <w:shd w:val="clear" w:color="auto" w:fill="auto"/>
          </w:tcPr>
          <w:p w14:paraId="199F72CE" w14:textId="77777777" w:rsidR="00A10084" w:rsidRPr="001B7C50" w:rsidRDefault="00A10084" w:rsidP="002C13BE">
            <w:pPr>
              <w:pStyle w:val="TAC"/>
            </w:pPr>
            <w:r w:rsidRPr="001B7C50">
              <w:rPr>
                <w:lang w:eastAsia="fr-FR"/>
              </w:rPr>
              <w:t>IEEE Std 802.1AS [104] clause 14.8.31</w:t>
            </w:r>
          </w:p>
        </w:tc>
      </w:tr>
      <w:tr w:rsidR="00A10084" w:rsidRPr="001B7C50" w14:paraId="632DB8C4" w14:textId="77777777" w:rsidTr="002C13BE">
        <w:trPr>
          <w:cantSplit/>
          <w:jc w:val="center"/>
        </w:trPr>
        <w:tc>
          <w:tcPr>
            <w:tcW w:w="5000" w:type="dxa"/>
            <w:shd w:val="clear" w:color="auto" w:fill="auto"/>
          </w:tcPr>
          <w:p w14:paraId="57CD79E2" w14:textId="77777777" w:rsidR="00A10084" w:rsidRPr="001B7C50" w:rsidRDefault="00A10084" w:rsidP="002C13BE">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2C13BE">
            <w:pPr>
              <w:pStyle w:val="TAC"/>
              <w:rPr>
                <w:lang w:eastAsia="fr-FR"/>
              </w:rPr>
            </w:pPr>
            <w:r w:rsidRPr="001B7C50">
              <w:rPr>
                <w:lang w:eastAsia="fr-FR"/>
              </w:rPr>
              <w:t>R</w:t>
            </w:r>
          </w:p>
        </w:tc>
        <w:tc>
          <w:tcPr>
            <w:tcW w:w="1338" w:type="dxa"/>
          </w:tcPr>
          <w:p w14:paraId="58073CAA" w14:textId="77777777" w:rsidR="00A10084" w:rsidRPr="001B7C50" w:rsidRDefault="00A10084" w:rsidP="002C13BE">
            <w:pPr>
              <w:pStyle w:val="TAC"/>
            </w:pPr>
            <w:r w:rsidRPr="001B7C50">
              <w:rPr>
                <w:lang w:eastAsia="fr-FR"/>
              </w:rPr>
              <w:t>R</w:t>
            </w:r>
          </w:p>
        </w:tc>
        <w:tc>
          <w:tcPr>
            <w:tcW w:w="2126" w:type="dxa"/>
            <w:shd w:val="clear" w:color="auto" w:fill="auto"/>
          </w:tcPr>
          <w:p w14:paraId="28AF2BBD" w14:textId="77777777" w:rsidR="00A10084" w:rsidRPr="001B7C50" w:rsidRDefault="00A10084" w:rsidP="002C13BE">
            <w:pPr>
              <w:pStyle w:val="TAC"/>
            </w:pPr>
            <w:r w:rsidRPr="001B7C50">
              <w:rPr>
                <w:lang w:eastAsia="fr-FR"/>
              </w:rPr>
              <w:t>IEEE Std 802.1AS [104] clause 14.8.32</w:t>
            </w:r>
          </w:p>
        </w:tc>
      </w:tr>
      <w:tr w:rsidR="00A10084" w:rsidRPr="001B7C50" w14:paraId="5B9C6DC9" w14:textId="77777777" w:rsidTr="002C13BE">
        <w:trPr>
          <w:cantSplit/>
          <w:jc w:val="center"/>
        </w:trPr>
        <w:tc>
          <w:tcPr>
            <w:tcW w:w="5000" w:type="dxa"/>
            <w:shd w:val="clear" w:color="auto" w:fill="auto"/>
          </w:tcPr>
          <w:p w14:paraId="6C161F80" w14:textId="77777777" w:rsidR="00A10084" w:rsidRPr="001B7C50" w:rsidRDefault="00A10084" w:rsidP="002C13BE">
            <w:pPr>
              <w:pStyle w:val="TAL"/>
              <w:rPr>
                <w:lang w:eastAsia="fr-FR"/>
              </w:rPr>
            </w:pPr>
            <w:r w:rsidRPr="001B7C50">
              <w:rPr>
                <w:lang w:eastAsia="fr-FR"/>
              </w:rPr>
              <w:lastRenderedPageBreak/>
              <w:t>&gt;&gt; portDS.useMgtSettableComputeNeighborRateRatio</w:t>
            </w:r>
          </w:p>
        </w:tc>
        <w:tc>
          <w:tcPr>
            <w:tcW w:w="1418" w:type="dxa"/>
            <w:shd w:val="clear" w:color="auto" w:fill="auto"/>
          </w:tcPr>
          <w:p w14:paraId="27C36BB6" w14:textId="77777777" w:rsidR="00A10084" w:rsidRPr="001B7C50" w:rsidRDefault="00A10084" w:rsidP="002C13BE">
            <w:pPr>
              <w:pStyle w:val="TAC"/>
              <w:rPr>
                <w:lang w:eastAsia="fr-FR"/>
              </w:rPr>
            </w:pPr>
            <w:r w:rsidRPr="001B7C50">
              <w:rPr>
                <w:lang w:eastAsia="fr-FR"/>
              </w:rPr>
              <w:t>RW</w:t>
            </w:r>
          </w:p>
        </w:tc>
        <w:tc>
          <w:tcPr>
            <w:tcW w:w="1338" w:type="dxa"/>
          </w:tcPr>
          <w:p w14:paraId="0F07E27D" w14:textId="77777777" w:rsidR="00A10084" w:rsidRPr="001B7C50" w:rsidRDefault="00A10084" w:rsidP="002C13BE">
            <w:pPr>
              <w:pStyle w:val="TAC"/>
            </w:pPr>
            <w:r w:rsidRPr="001B7C50">
              <w:rPr>
                <w:lang w:eastAsia="fr-FR"/>
              </w:rPr>
              <w:t>RW</w:t>
            </w:r>
          </w:p>
        </w:tc>
        <w:tc>
          <w:tcPr>
            <w:tcW w:w="2126" w:type="dxa"/>
            <w:shd w:val="clear" w:color="auto" w:fill="auto"/>
          </w:tcPr>
          <w:p w14:paraId="3C887FD2" w14:textId="77777777" w:rsidR="00A10084" w:rsidRPr="001B7C50" w:rsidRDefault="00A10084" w:rsidP="002C13BE">
            <w:pPr>
              <w:pStyle w:val="TAC"/>
            </w:pPr>
            <w:r w:rsidRPr="001B7C50">
              <w:rPr>
                <w:lang w:eastAsia="fr-FR"/>
              </w:rPr>
              <w:t>IEEE Std 802.1AS [104] clause 14.8.33</w:t>
            </w:r>
          </w:p>
        </w:tc>
      </w:tr>
      <w:tr w:rsidR="00A10084" w:rsidRPr="001B7C50" w14:paraId="598103B9" w14:textId="77777777" w:rsidTr="002C13BE">
        <w:trPr>
          <w:cantSplit/>
          <w:jc w:val="center"/>
        </w:trPr>
        <w:tc>
          <w:tcPr>
            <w:tcW w:w="5000" w:type="dxa"/>
            <w:shd w:val="clear" w:color="auto" w:fill="auto"/>
          </w:tcPr>
          <w:p w14:paraId="1B2C9156" w14:textId="77777777" w:rsidR="00A10084" w:rsidRPr="001B7C50" w:rsidRDefault="00A10084" w:rsidP="002C13BE">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2C13BE">
            <w:pPr>
              <w:pStyle w:val="TAC"/>
              <w:rPr>
                <w:lang w:eastAsia="fr-FR"/>
              </w:rPr>
            </w:pPr>
            <w:r w:rsidRPr="001B7C50">
              <w:rPr>
                <w:lang w:eastAsia="fr-FR"/>
              </w:rPr>
              <w:t>RW</w:t>
            </w:r>
          </w:p>
        </w:tc>
        <w:tc>
          <w:tcPr>
            <w:tcW w:w="1338" w:type="dxa"/>
          </w:tcPr>
          <w:p w14:paraId="2EB99960" w14:textId="77777777" w:rsidR="00A10084" w:rsidRPr="001B7C50" w:rsidRDefault="00A10084" w:rsidP="002C13BE">
            <w:pPr>
              <w:pStyle w:val="TAC"/>
            </w:pPr>
            <w:r w:rsidRPr="001B7C50">
              <w:rPr>
                <w:lang w:eastAsia="fr-FR"/>
              </w:rPr>
              <w:t>RW</w:t>
            </w:r>
          </w:p>
        </w:tc>
        <w:tc>
          <w:tcPr>
            <w:tcW w:w="2126" w:type="dxa"/>
            <w:shd w:val="clear" w:color="auto" w:fill="auto"/>
          </w:tcPr>
          <w:p w14:paraId="213DC37B" w14:textId="77777777" w:rsidR="00A10084" w:rsidRPr="001B7C50" w:rsidRDefault="00A10084" w:rsidP="002C13BE">
            <w:pPr>
              <w:pStyle w:val="TAC"/>
            </w:pPr>
            <w:r w:rsidRPr="001B7C50">
              <w:rPr>
                <w:lang w:eastAsia="fr-FR"/>
              </w:rPr>
              <w:t>IEEE Std 802.1AS [104] clause 14.8.34</w:t>
            </w:r>
          </w:p>
        </w:tc>
      </w:tr>
      <w:tr w:rsidR="00A10084" w:rsidRPr="001B7C50" w14:paraId="13ED95C6" w14:textId="77777777" w:rsidTr="002C13BE">
        <w:trPr>
          <w:cantSplit/>
          <w:jc w:val="center"/>
        </w:trPr>
        <w:tc>
          <w:tcPr>
            <w:tcW w:w="5000" w:type="dxa"/>
            <w:shd w:val="clear" w:color="auto" w:fill="auto"/>
          </w:tcPr>
          <w:p w14:paraId="4578B955" w14:textId="77777777" w:rsidR="00A10084" w:rsidRPr="001B7C50" w:rsidRDefault="00A10084" w:rsidP="002C13BE">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2C13BE">
            <w:pPr>
              <w:pStyle w:val="TAC"/>
              <w:rPr>
                <w:lang w:eastAsia="fr-FR"/>
              </w:rPr>
            </w:pPr>
            <w:r w:rsidRPr="001B7C50">
              <w:rPr>
                <w:lang w:eastAsia="fr-FR"/>
              </w:rPr>
              <w:t>RW</w:t>
            </w:r>
          </w:p>
        </w:tc>
        <w:tc>
          <w:tcPr>
            <w:tcW w:w="1338" w:type="dxa"/>
          </w:tcPr>
          <w:p w14:paraId="722D4DFD" w14:textId="77777777" w:rsidR="00A10084" w:rsidRPr="001B7C50" w:rsidRDefault="00A10084" w:rsidP="002C13BE">
            <w:pPr>
              <w:pStyle w:val="TAC"/>
            </w:pPr>
            <w:r w:rsidRPr="001B7C50">
              <w:rPr>
                <w:lang w:eastAsia="fr-FR"/>
              </w:rPr>
              <w:t>RW</w:t>
            </w:r>
          </w:p>
        </w:tc>
        <w:tc>
          <w:tcPr>
            <w:tcW w:w="2126" w:type="dxa"/>
            <w:shd w:val="clear" w:color="auto" w:fill="auto"/>
          </w:tcPr>
          <w:p w14:paraId="4F15D733" w14:textId="77777777" w:rsidR="00A10084" w:rsidRPr="001B7C50" w:rsidRDefault="00A10084" w:rsidP="002C13BE">
            <w:pPr>
              <w:pStyle w:val="TAC"/>
            </w:pPr>
            <w:r w:rsidRPr="001B7C50">
              <w:rPr>
                <w:lang w:eastAsia="fr-FR"/>
              </w:rPr>
              <w:t>IEEE Std 802.1AS [104] clause 14.8.35</w:t>
            </w:r>
          </w:p>
        </w:tc>
      </w:tr>
      <w:tr w:rsidR="00A10084" w:rsidRPr="001B7C50" w14:paraId="55AB6D85" w14:textId="77777777" w:rsidTr="002C13BE">
        <w:trPr>
          <w:cantSplit/>
          <w:jc w:val="center"/>
        </w:trPr>
        <w:tc>
          <w:tcPr>
            <w:tcW w:w="5000" w:type="dxa"/>
            <w:shd w:val="clear" w:color="auto" w:fill="auto"/>
          </w:tcPr>
          <w:p w14:paraId="1C978308" w14:textId="77777777" w:rsidR="00A10084" w:rsidRPr="001B7C50" w:rsidRDefault="00A10084" w:rsidP="002C13BE">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2C13BE">
            <w:pPr>
              <w:pStyle w:val="TAC"/>
              <w:rPr>
                <w:lang w:eastAsia="fr-FR"/>
              </w:rPr>
            </w:pPr>
            <w:r w:rsidRPr="001B7C50">
              <w:rPr>
                <w:lang w:eastAsia="fr-FR"/>
              </w:rPr>
              <w:t>R</w:t>
            </w:r>
          </w:p>
        </w:tc>
        <w:tc>
          <w:tcPr>
            <w:tcW w:w="1338" w:type="dxa"/>
          </w:tcPr>
          <w:p w14:paraId="0BCDA0B5" w14:textId="77777777" w:rsidR="00A10084" w:rsidRPr="001B7C50" w:rsidRDefault="00A10084" w:rsidP="002C13BE">
            <w:pPr>
              <w:pStyle w:val="TAC"/>
            </w:pPr>
            <w:r w:rsidRPr="001B7C50">
              <w:rPr>
                <w:lang w:eastAsia="fr-FR"/>
              </w:rPr>
              <w:t>R</w:t>
            </w:r>
          </w:p>
        </w:tc>
        <w:tc>
          <w:tcPr>
            <w:tcW w:w="2126" w:type="dxa"/>
            <w:shd w:val="clear" w:color="auto" w:fill="auto"/>
          </w:tcPr>
          <w:p w14:paraId="6A9AF4BA" w14:textId="77777777" w:rsidR="00A10084" w:rsidRPr="001B7C50" w:rsidRDefault="00A10084" w:rsidP="002C13BE">
            <w:pPr>
              <w:pStyle w:val="TAC"/>
            </w:pPr>
            <w:r w:rsidRPr="001B7C50">
              <w:rPr>
                <w:lang w:eastAsia="fr-FR"/>
              </w:rPr>
              <w:t>IEEE Std 802.1AS [104] clause 14.8.36</w:t>
            </w:r>
          </w:p>
        </w:tc>
      </w:tr>
      <w:tr w:rsidR="00A10084" w:rsidRPr="001B7C50" w14:paraId="79DD9BF7" w14:textId="77777777" w:rsidTr="002C13BE">
        <w:trPr>
          <w:cantSplit/>
          <w:jc w:val="center"/>
        </w:trPr>
        <w:tc>
          <w:tcPr>
            <w:tcW w:w="5000" w:type="dxa"/>
            <w:shd w:val="clear" w:color="auto" w:fill="auto"/>
          </w:tcPr>
          <w:p w14:paraId="2C955B03" w14:textId="77777777" w:rsidR="00A10084" w:rsidRPr="001B7C50" w:rsidRDefault="00A10084" w:rsidP="002C13BE">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2C13BE">
            <w:pPr>
              <w:pStyle w:val="TAC"/>
              <w:rPr>
                <w:lang w:eastAsia="fr-FR"/>
              </w:rPr>
            </w:pPr>
            <w:r w:rsidRPr="001B7C50">
              <w:rPr>
                <w:lang w:eastAsia="fr-FR"/>
              </w:rPr>
              <w:t>RW</w:t>
            </w:r>
          </w:p>
        </w:tc>
        <w:tc>
          <w:tcPr>
            <w:tcW w:w="1338" w:type="dxa"/>
          </w:tcPr>
          <w:p w14:paraId="12227240" w14:textId="77777777" w:rsidR="00A10084" w:rsidRPr="001B7C50" w:rsidRDefault="00A10084" w:rsidP="002C13BE">
            <w:pPr>
              <w:pStyle w:val="TAC"/>
            </w:pPr>
            <w:r w:rsidRPr="001B7C50">
              <w:rPr>
                <w:lang w:eastAsia="fr-FR"/>
              </w:rPr>
              <w:t>RW</w:t>
            </w:r>
          </w:p>
        </w:tc>
        <w:tc>
          <w:tcPr>
            <w:tcW w:w="2126" w:type="dxa"/>
            <w:shd w:val="clear" w:color="auto" w:fill="auto"/>
          </w:tcPr>
          <w:p w14:paraId="4E85B0D4" w14:textId="77777777" w:rsidR="00A10084" w:rsidRPr="001B7C50" w:rsidRDefault="00A10084" w:rsidP="002C13BE">
            <w:pPr>
              <w:pStyle w:val="TAC"/>
            </w:pPr>
            <w:r w:rsidRPr="001B7C50">
              <w:rPr>
                <w:lang w:eastAsia="fr-FR"/>
              </w:rPr>
              <w:t>IEEE Std 802.1AS [104] clause 14.8.37</w:t>
            </w:r>
          </w:p>
        </w:tc>
      </w:tr>
      <w:tr w:rsidR="00A10084" w:rsidRPr="001B7C50" w14:paraId="19701695" w14:textId="77777777" w:rsidTr="002C13BE">
        <w:trPr>
          <w:cantSplit/>
          <w:jc w:val="center"/>
        </w:trPr>
        <w:tc>
          <w:tcPr>
            <w:tcW w:w="5000" w:type="dxa"/>
            <w:shd w:val="clear" w:color="auto" w:fill="auto"/>
          </w:tcPr>
          <w:p w14:paraId="45B54299" w14:textId="77777777" w:rsidR="00A10084" w:rsidRPr="001B7C50" w:rsidRDefault="00A10084" w:rsidP="002C13BE">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2C13BE">
            <w:pPr>
              <w:pStyle w:val="TAC"/>
              <w:rPr>
                <w:lang w:eastAsia="fr-FR"/>
              </w:rPr>
            </w:pPr>
            <w:r w:rsidRPr="001B7C50">
              <w:rPr>
                <w:lang w:eastAsia="fr-FR"/>
              </w:rPr>
              <w:t>RW</w:t>
            </w:r>
          </w:p>
        </w:tc>
        <w:tc>
          <w:tcPr>
            <w:tcW w:w="1338" w:type="dxa"/>
          </w:tcPr>
          <w:p w14:paraId="12CAD13C" w14:textId="77777777" w:rsidR="00A10084" w:rsidRPr="001B7C50" w:rsidRDefault="00A10084" w:rsidP="002C13BE">
            <w:pPr>
              <w:pStyle w:val="TAC"/>
            </w:pPr>
            <w:r w:rsidRPr="001B7C50">
              <w:rPr>
                <w:lang w:eastAsia="fr-FR"/>
              </w:rPr>
              <w:t>RW</w:t>
            </w:r>
          </w:p>
        </w:tc>
        <w:tc>
          <w:tcPr>
            <w:tcW w:w="2126" w:type="dxa"/>
            <w:shd w:val="clear" w:color="auto" w:fill="auto"/>
          </w:tcPr>
          <w:p w14:paraId="09C9AFF6" w14:textId="77777777" w:rsidR="00A10084" w:rsidRPr="001B7C50" w:rsidRDefault="00A10084" w:rsidP="002C13BE">
            <w:pPr>
              <w:pStyle w:val="TAC"/>
            </w:pPr>
            <w:r w:rsidRPr="001B7C50">
              <w:rPr>
                <w:lang w:eastAsia="fr-FR"/>
              </w:rPr>
              <w:t>IEEE Std 802.1AS [104] clause 14.8.38</w:t>
            </w:r>
          </w:p>
        </w:tc>
      </w:tr>
      <w:tr w:rsidR="00A10084" w:rsidRPr="001B7C50" w14:paraId="6A9B8188" w14:textId="77777777" w:rsidTr="002C13BE">
        <w:trPr>
          <w:cantSplit/>
          <w:jc w:val="center"/>
        </w:trPr>
        <w:tc>
          <w:tcPr>
            <w:tcW w:w="5000" w:type="dxa"/>
            <w:shd w:val="clear" w:color="auto" w:fill="auto"/>
          </w:tcPr>
          <w:p w14:paraId="7C1F1E07" w14:textId="77777777" w:rsidR="00A10084" w:rsidRPr="001B7C50" w:rsidRDefault="00A10084" w:rsidP="002C13BE">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2C13BE">
            <w:pPr>
              <w:pStyle w:val="TAC"/>
              <w:rPr>
                <w:lang w:eastAsia="fr-FR"/>
              </w:rPr>
            </w:pPr>
            <w:r w:rsidRPr="001B7C50">
              <w:rPr>
                <w:lang w:eastAsia="fr-FR"/>
              </w:rPr>
              <w:t>RW</w:t>
            </w:r>
          </w:p>
        </w:tc>
        <w:tc>
          <w:tcPr>
            <w:tcW w:w="1338" w:type="dxa"/>
          </w:tcPr>
          <w:p w14:paraId="54A33AEE" w14:textId="77777777" w:rsidR="00A10084" w:rsidRPr="001B7C50" w:rsidRDefault="00A10084" w:rsidP="002C13BE">
            <w:pPr>
              <w:pStyle w:val="TAC"/>
            </w:pPr>
            <w:r w:rsidRPr="001B7C50">
              <w:rPr>
                <w:lang w:eastAsia="fr-FR"/>
              </w:rPr>
              <w:t>RW</w:t>
            </w:r>
          </w:p>
        </w:tc>
        <w:tc>
          <w:tcPr>
            <w:tcW w:w="2126" w:type="dxa"/>
            <w:shd w:val="clear" w:color="auto" w:fill="auto"/>
          </w:tcPr>
          <w:p w14:paraId="151891BB" w14:textId="77777777" w:rsidR="00A10084" w:rsidRPr="001B7C50" w:rsidRDefault="00A10084" w:rsidP="002C13BE">
            <w:pPr>
              <w:pStyle w:val="TAC"/>
            </w:pPr>
            <w:r w:rsidRPr="001B7C50">
              <w:rPr>
                <w:lang w:eastAsia="fr-FR"/>
              </w:rPr>
              <w:t>IEEE Std 802.1AS [104] clause 14.8.39</w:t>
            </w:r>
          </w:p>
        </w:tc>
      </w:tr>
      <w:tr w:rsidR="00A10084" w:rsidRPr="001B7C50" w14:paraId="41ADE63C" w14:textId="77777777" w:rsidTr="002C13BE">
        <w:trPr>
          <w:cantSplit/>
          <w:jc w:val="center"/>
        </w:trPr>
        <w:tc>
          <w:tcPr>
            <w:tcW w:w="5000" w:type="dxa"/>
            <w:shd w:val="clear" w:color="auto" w:fill="auto"/>
          </w:tcPr>
          <w:p w14:paraId="6AC52D00" w14:textId="77777777" w:rsidR="00A10084" w:rsidRPr="001B7C50" w:rsidRDefault="00A10084" w:rsidP="002C13BE">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2C13BE">
            <w:pPr>
              <w:pStyle w:val="TAC"/>
              <w:rPr>
                <w:lang w:eastAsia="fr-FR"/>
              </w:rPr>
            </w:pPr>
            <w:r w:rsidRPr="001B7C50">
              <w:rPr>
                <w:lang w:eastAsia="fr-FR"/>
              </w:rPr>
              <w:t>RW</w:t>
            </w:r>
          </w:p>
        </w:tc>
        <w:tc>
          <w:tcPr>
            <w:tcW w:w="1338" w:type="dxa"/>
          </w:tcPr>
          <w:p w14:paraId="51ACAD20" w14:textId="77777777" w:rsidR="00A10084" w:rsidRPr="001B7C50" w:rsidRDefault="00A10084" w:rsidP="002C13BE">
            <w:pPr>
              <w:pStyle w:val="TAC"/>
            </w:pPr>
            <w:r w:rsidRPr="001B7C50">
              <w:rPr>
                <w:lang w:eastAsia="fr-FR"/>
              </w:rPr>
              <w:t>RW</w:t>
            </w:r>
          </w:p>
        </w:tc>
        <w:tc>
          <w:tcPr>
            <w:tcW w:w="2126" w:type="dxa"/>
            <w:shd w:val="clear" w:color="auto" w:fill="auto"/>
          </w:tcPr>
          <w:p w14:paraId="687A94DE" w14:textId="77777777" w:rsidR="00A10084" w:rsidRPr="001B7C50" w:rsidRDefault="00A10084" w:rsidP="002C13BE">
            <w:pPr>
              <w:pStyle w:val="TAC"/>
            </w:pPr>
            <w:r w:rsidRPr="001B7C50">
              <w:rPr>
                <w:lang w:eastAsia="fr-FR"/>
              </w:rPr>
              <w:t>IEEE Std 802.1AS [104] clause 14.8.40</w:t>
            </w:r>
          </w:p>
        </w:tc>
      </w:tr>
      <w:tr w:rsidR="00A10084" w:rsidRPr="001B7C50" w14:paraId="2F99800D" w14:textId="77777777" w:rsidTr="002C13BE">
        <w:trPr>
          <w:cantSplit/>
          <w:jc w:val="center"/>
        </w:trPr>
        <w:tc>
          <w:tcPr>
            <w:tcW w:w="5000" w:type="dxa"/>
            <w:shd w:val="clear" w:color="auto" w:fill="auto"/>
          </w:tcPr>
          <w:p w14:paraId="4766609E" w14:textId="77777777" w:rsidR="00A10084" w:rsidRPr="001B7C50" w:rsidRDefault="00A10084" w:rsidP="002C13BE">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2C13BE">
            <w:pPr>
              <w:pStyle w:val="TAC"/>
              <w:rPr>
                <w:lang w:eastAsia="fr-FR"/>
              </w:rPr>
            </w:pPr>
            <w:r w:rsidRPr="001B7C50">
              <w:rPr>
                <w:lang w:eastAsia="fr-FR"/>
              </w:rPr>
              <w:t>RW</w:t>
            </w:r>
          </w:p>
        </w:tc>
        <w:tc>
          <w:tcPr>
            <w:tcW w:w="1338" w:type="dxa"/>
          </w:tcPr>
          <w:p w14:paraId="2572FA2F" w14:textId="77777777" w:rsidR="00A10084" w:rsidRPr="001B7C50" w:rsidRDefault="00A10084" w:rsidP="002C13BE">
            <w:pPr>
              <w:pStyle w:val="TAC"/>
            </w:pPr>
            <w:r w:rsidRPr="001B7C50">
              <w:rPr>
                <w:lang w:eastAsia="fr-FR"/>
              </w:rPr>
              <w:t>RW</w:t>
            </w:r>
          </w:p>
        </w:tc>
        <w:tc>
          <w:tcPr>
            <w:tcW w:w="2126" w:type="dxa"/>
            <w:shd w:val="clear" w:color="auto" w:fill="auto"/>
          </w:tcPr>
          <w:p w14:paraId="46F49233" w14:textId="77777777" w:rsidR="00A10084" w:rsidRPr="001B7C50" w:rsidRDefault="00A10084" w:rsidP="002C13BE">
            <w:pPr>
              <w:pStyle w:val="TAC"/>
            </w:pPr>
            <w:r w:rsidRPr="001B7C50">
              <w:rPr>
                <w:lang w:eastAsia="fr-FR"/>
              </w:rPr>
              <w:t>IEEE Std 802.1AS [104] clause 14.8.41</w:t>
            </w:r>
          </w:p>
        </w:tc>
      </w:tr>
      <w:tr w:rsidR="00A10084" w:rsidRPr="001B7C50" w14:paraId="58313969" w14:textId="77777777" w:rsidTr="002C13BE">
        <w:trPr>
          <w:cantSplit/>
          <w:jc w:val="center"/>
        </w:trPr>
        <w:tc>
          <w:tcPr>
            <w:tcW w:w="5000" w:type="dxa"/>
            <w:shd w:val="clear" w:color="auto" w:fill="auto"/>
          </w:tcPr>
          <w:p w14:paraId="2ED23E2D" w14:textId="77777777" w:rsidR="00A10084" w:rsidRPr="001B7C50" w:rsidRDefault="00A10084" w:rsidP="002C13BE">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2C13BE">
            <w:pPr>
              <w:pStyle w:val="TAC"/>
              <w:rPr>
                <w:lang w:eastAsia="fr-FR"/>
              </w:rPr>
            </w:pPr>
            <w:r w:rsidRPr="001B7C50">
              <w:rPr>
                <w:lang w:eastAsia="fr-FR"/>
              </w:rPr>
              <w:t>RW</w:t>
            </w:r>
          </w:p>
        </w:tc>
        <w:tc>
          <w:tcPr>
            <w:tcW w:w="1338" w:type="dxa"/>
          </w:tcPr>
          <w:p w14:paraId="16198EEF" w14:textId="77777777" w:rsidR="00A10084" w:rsidRPr="001B7C50" w:rsidRDefault="00A10084" w:rsidP="002C13BE">
            <w:pPr>
              <w:pStyle w:val="TAC"/>
            </w:pPr>
            <w:r w:rsidRPr="001B7C50">
              <w:rPr>
                <w:lang w:eastAsia="fr-FR"/>
              </w:rPr>
              <w:t>RW</w:t>
            </w:r>
          </w:p>
        </w:tc>
        <w:tc>
          <w:tcPr>
            <w:tcW w:w="2126" w:type="dxa"/>
            <w:shd w:val="clear" w:color="auto" w:fill="auto"/>
          </w:tcPr>
          <w:p w14:paraId="6D8D137B" w14:textId="77777777" w:rsidR="00A10084" w:rsidRPr="001B7C50" w:rsidRDefault="00A10084" w:rsidP="002C13BE">
            <w:pPr>
              <w:pStyle w:val="TAC"/>
            </w:pPr>
            <w:r w:rsidRPr="001B7C50">
              <w:rPr>
                <w:lang w:eastAsia="fr-FR"/>
              </w:rPr>
              <w:t>IEEE Std 802.1AS [104] clause 14.8.42</w:t>
            </w:r>
          </w:p>
        </w:tc>
      </w:tr>
      <w:tr w:rsidR="00A10084" w:rsidRPr="001B7C50" w14:paraId="2CC786DC" w14:textId="77777777" w:rsidTr="002C13BE">
        <w:trPr>
          <w:cantSplit/>
          <w:jc w:val="center"/>
        </w:trPr>
        <w:tc>
          <w:tcPr>
            <w:tcW w:w="5000" w:type="dxa"/>
            <w:shd w:val="clear" w:color="auto" w:fill="auto"/>
          </w:tcPr>
          <w:p w14:paraId="7374685A" w14:textId="77777777" w:rsidR="00A10084" w:rsidRPr="001B7C50" w:rsidRDefault="00A10084" w:rsidP="002C13BE">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2C13BE">
            <w:pPr>
              <w:pStyle w:val="TAC"/>
              <w:rPr>
                <w:lang w:eastAsia="fr-FR"/>
              </w:rPr>
            </w:pPr>
            <w:r w:rsidRPr="001B7C50">
              <w:rPr>
                <w:lang w:eastAsia="fr-FR"/>
              </w:rPr>
              <w:t>RW</w:t>
            </w:r>
          </w:p>
        </w:tc>
        <w:tc>
          <w:tcPr>
            <w:tcW w:w="1338" w:type="dxa"/>
          </w:tcPr>
          <w:p w14:paraId="11559E07" w14:textId="77777777" w:rsidR="00A10084" w:rsidRPr="001B7C50" w:rsidRDefault="00A10084" w:rsidP="002C13BE">
            <w:pPr>
              <w:pStyle w:val="TAC"/>
            </w:pPr>
            <w:r w:rsidRPr="001B7C50">
              <w:rPr>
                <w:lang w:eastAsia="fr-FR"/>
              </w:rPr>
              <w:t>RW</w:t>
            </w:r>
          </w:p>
        </w:tc>
        <w:tc>
          <w:tcPr>
            <w:tcW w:w="2126" w:type="dxa"/>
            <w:shd w:val="clear" w:color="auto" w:fill="auto"/>
          </w:tcPr>
          <w:p w14:paraId="1C9C21C0" w14:textId="77777777" w:rsidR="00A10084" w:rsidRPr="001B7C50" w:rsidRDefault="00A10084" w:rsidP="002C13BE">
            <w:pPr>
              <w:pStyle w:val="TAC"/>
            </w:pPr>
            <w:r w:rsidRPr="001B7C50">
              <w:rPr>
                <w:lang w:eastAsia="fr-FR"/>
              </w:rPr>
              <w:t>IEEE Std 802.1AS [104] clause 14.8.43</w:t>
            </w:r>
          </w:p>
        </w:tc>
      </w:tr>
      <w:tr w:rsidR="00A10084" w:rsidRPr="001B7C50" w14:paraId="19376FD3" w14:textId="77777777" w:rsidTr="002C13BE">
        <w:trPr>
          <w:cantSplit/>
          <w:jc w:val="center"/>
        </w:trPr>
        <w:tc>
          <w:tcPr>
            <w:tcW w:w="5000" w:type="dxa"/>
            <w:shd w:val="clear" w:color="auto" w:fill="auto"/>
          </w:tcPr>
          <w:p w14:paraId="7D8D8407" w14:textId="77777777" w:rsidR="00A10084" w:rsidRPr="001B7C50" w:rsidRDefault="00A10084" w:rsidP="002C13BE">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2C13BE">
            <w:pPr>
              <w:pStyle w:val="TAC"/>
              <w:rPr>
                <w:lang w:eastAsia="fr-FR"/>
              </w:rPr>
            </w:pPr>
            <w:r w:rsidRPr="001B7C50">
              <w:rPr>
                <w:lang w:eastAsia="fr-FR"/>
              </w:rPr>
              <w:t>RW</w:t>
            </w:r>
          </w:p>
        </w:tc>
        <w:tc>
          <w:tcPr>
            <w:tcW w:w="1338" w:type="dxa"/>
          </w:tcPr>
          <w:p w14:paraId="106B67D3" w14:textId="77777777" w:rsidR="00A10084" w:rsidRPr="001B7C50" w:rsidRDefault="00A10084" w:rsidP="002C13BE">
            <w:pPr>
              <w:pStyle w:val="TAC"/>
            </w:pPr>
            <w:r w:rsidRPr="001B7C50">
              <w:rPr>
                <w:lang w:eastAsia="fr-FR"/>
              </w:rPr>
              <w:t>RW</w:t>
            </w:r>
          </w:p>
        </w:tc>
        <w:tc>
          <w:tcPr>
            <w:tcW w:w="2126" w:type="dxa"/>
            <w:shd w:val="clear" w:color="auto" w:fill="auto"/>
          </w:tcPr>
          <w:p w14:paraId="037ACDD7" w14:textId="77777777" w:rsidR="00A10084" w:rsidRPr="001B7C50" w:rsidRDefault="00A10084" w:rsidP="002C13BE">
            <w:pPr>
              <w:pStyle w:val="TAC"/>
            </w:pPr>
            <w:r w:rsidRPr="001B7C50">
              <w:rPr>
                <w:lang w:eastAsia="fr-FR"/>
              </w:rPr>
              <w:t>IEEE Std 802.1AS [104] clause 14.8.44</w:t>
            </w:r>
          </w:p>
        </w:tc>
      </w:tr>
      <w:tr w:rsidR="00A10084" w:rsidRPr="001B7C50" w14:paraId="6FF91CF3" w14:textId="77777777" w:rsidTr="002C13BE">
        <w:trPr>
          <w:cantSplit/>
          <w:jc w:val="center"/>
        </w:trPr>
        <w:tc>
          <w:tcPr>
            <w:tcW w:w="5000" w:type="dxa"/>
            <w:shd w:val="clear" w:color="auto" w:fill="auto"/>
          </w:tcPr>
          <w:p w14:paraId="7EC9A666" w14:textId="77777777" w:rsidR="00A10084" w:rsidRPr="001B7C50" w:rsidRDefault="00A10084" w:rsidP="002C13BE">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2C13BE">
            <w:pPr>
              <w:pStyle w:val="TAC"/>
              <w:rPr>
                <w:lang w:eastAsia="fr-FR"/>
              </w:rPr>
            </w:pPr>
            <w:r w:rsidRPr="001B7C50">
              <w:rPr>
                <w:lang w:eastAsia="fr-FR"/>
              </w:rPr>
              <w:t>R</w:t>
            </w:r>
          </w:p>
        </w:tc>
        <w:tc>
          <w:tcPr>
            <w:tcW w:w="1338" w:type="dxa"/>
          </w:tcPr>
          <w:p w14:paraId="6C5C98FF" w14:textId="77777777" w:rsidR="00A10084" w:rsidRPr="001B7C50" w:rsidRDefault="00A10084" w:rsidP="002C13BE">
            <w:pPr>
              <w:pStyle w:val="TAC"/>
            </w:pPr>
            <w:r w:rsidRPr="001B7C50">
              <w:rPr>
                <w:lang w:eastAsia="fr-FR"/>
              </w:rPr>
              <w:t>R</w:t>
            </w:r>
          </w:p>
        </w:tc>
        <w:tc>
          <w:tcPr>
            <w:tcW w:w="2126" w:type="dxa"/>
            <w:shd w:val="clear" w:color="auto" w:fill="auto"/>
          </w:tcPr>
          <w:p w14:paraId="37667090" w14:textId="77777777" w:rsidR="00A10084" w:rsidRPr="001B7C50" w:rsidRDefault="00A10084" w:rsidP="002C13BE">
            <w:pPr>
              <w:pStyle w:val="TAC"/>
            </w:pPr>
            <w:r w:rsidRPr="001B7C50">
              <w:rPr>
                <w:lang w:eastAsia="fr-FR"/>
              </w:rPr>
              <w:t>IEEE Std 802.1AS [104] clause 14.8.45</w:t>
            </w:r>
          </w:p>
        </w:tc>
      </w:tr>
      <w:tr w:rsidR="00A10084" w:rsidRPr="001B7C50" w14:paraId="5ED7F503" w14:textId="77777777" w:rsidTr="002C13BE">
        <w:trPr>
          <w:cantSplit/>
          <w:jc w:val="center"/>
        </w:trPr>
        <w:tc>
          <w:tcPr>
            <w:tcW w:w="5000" w:type="dxa"/>
            <w:shd w:val="clear" w:color="auto" w:fill="auto"/>
          </w:tcPr>
          <w:p w14:paraId="42D891E9" w14:textId="77777777" w:rsidR="00A10084" w:rsidRPr="001B7C50" w:rsidRDefault="00A10084" w:rsidP="002C13BE">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2C13BE">
            <w:pPr>
              <w:pStyle w:val="TAC"/>
              <w:rPr>
                <w:lang w:eastAsia="fr-FR"/>
              </w:rPr>
            </w:pPr>
            <w:r w:rsidRPr="001B7C50">
              <w:rPr>
                <w:lang w:eastAsia="fr-FR"/>
              </w:rPr>
              <w:t>R</w:t>
            </w:r>
          </w:p>
        </w:tc>
        <w:tc>
          <w:tcPr>
            <w:tcW w:w="1338" w:type="dxa"/>
          </w:tcPr>
          <w:p w14:paraId="1EFF06DC" w14:textId="77777777" w:rsidR="00A10084" w:rsidRPr="001B7C50" w:rsidRDefault="00A10084" w:rsidP="002C13BE">
            <w:pPr>
              <w:pStyle w:val="TAC"/>
            </w:pPr>
            <w:r w:rsidRPr="001B7C50">
              <w:rPr>
                <w:lang w:eastAsia="fr-FR"/>
              </w:rPr>
              <w:t>R</w:t>
            </w:r>
          </w:p>
        </w:tc>
        <w:tc>
          <w:tcPr>
            <w:tcW w:w="2126" w:type="dxa"/>
            <w:shd w:val="clear" w:color="auto" w:fill="auto"/>
          </w:tcPr>
          <w:p w14:paraId="38B6FB6A" w14:textId="77777777" w:rsidR="00A10084" w:rsidRPr="001B7C50" w:rsidRDefault="00A10084" w:rsidP="002C13BE">
            <w:pPr>
              <w:pStyle w:val="TAC"/>
            </w:pPr>
            <w:r w:rsidRPr="001B7C50">
              <w:rPr>
                <w:lang w:eastAsia="fr-FR"/>
              </w:rPr>
              <w:t>IEEE Std 802.1AS [104] clause 14.8.46</w:t>
            </w:r>
          </w:p>
        </w:tc>
      </w:tr>
      <w:tr w:rsidR="00A10084" w:rsidRPr="001B7C50" w14:paraId="471BE954" w14:textId="77777777" w:rsidTr="002C13BE">
        <w:trPr>
          <w:cantSplit/>
          <w:jc w:val="center"/>
        </w:trPr>
        <w:tc>
          <w:tcPr>
            <w:tcW w:w="5000" w:type="dxa"/>
            <w:shd w:val="clear" w:color="auto" w:fill="auto"/>
          </w:tcPr>
          <w:p w14:paraId="1DDF5653" w14:textId="77777777" w:rsidR="00A10084" w:rsidRPr="001B7C50" w:rsidRDefault="00A10084" w:rsidP="002C13BE">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2C13BE">
            <w:pPr>
              <w:pStyle w:val="TAC"/>
              <w:rPr>
                <w:lang w:eastAsia="fr-FR"/>
              </w:rPr>
            </w:pPr>
            <w:r w:rsidRPr="001B7C50">
              <w:rPr>
                <w:lang w:eastAsia="fr-FR"/>
              </w:rPr>
              <w:t>R</w:t>
            </w:r>
          </w:p>
        </w:tc>
        <w:tc>
          <w:tcPr>
            <w:tcW w:w="1338" w:type="dxa"/>
          </w:tcPr>
          <w:p w14:paraId="3011C67F" w14:textId="77777777" w:rsidR="00A10084" w:rsidRPr="001B7C50" w:rsidRDefault="00A10084" w:rsidP="002C13BE">
            <w:pPr>
              <w:pStyle w:val="TAC"/>
            </w:pPr>
            <w:r w:rsidRPr="001B7C50">
              <w:rPr>
                <w:lang w:eastAsia="fr-FR"/>
              </w:rPr>
              <w:t>R</w:t>
            </w:r>
          </w:p>
        </w:tc>
        <w:tc>
          <w:tcPr>
            <w:tcW w:w="2126" w:type="dxa"/>
            <w:shd w:val="clear" w:color="auto" w:fill="auto"/>
          </w:tcPr>
          <w:p w14:paraId="34F8C7F6" w14:textId="77777777" w:rsidR="00A10084" w:rsidRPr="001B7C50" w:rsidRDefault="00A10084" w:rsidP="002C13BE">
            <w:pPr>
              <w:pStyle w:val="TAC"/>
            </w:pPr>
            <w:r w:rsidRPr="001B7C50">
              <w:rPr>
                <w:lang w:eastAsia="fr-FR"/>
              </w:rPr>
              <w:t>IEEE Std 802.1AS [104] clause 14.8.47</w:t>
            </w:r>
          </w:p>
        </w:tc>
      </w:tr>
      <w:tr w:rsidR="00A10084" w:rsidRPr="001B7C50" w14:paraId="54502722" w14:textId="77777777" w:rsidTr="002C13BE">
        <w:trPr>
          <w:cantSplit/>
          <w:jc w:val="center"/>
        </w:trPr>
        <w:tc>
          <w:tcPr>
            <w:tcW w:w="5000" w:type="dxa"/>
            <w:shd w:val="clear" w:color="auto" w:fill="auto"/>
          </w:tcPr>
          <w:p w14:paraId="14D327DD" w14:textId="77777777" w:rsidR="00A10084" w:rsidRPr="001B7C50" w:rsidRDefault="00A10084" w:rsidP="002C13BE">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2C13BE">
            <w:pPr>
              <w:pStyle w:val="TAC"/>
              <w:rPr>
                <w:lang w:eastAsia="fr-FR"/>
              </w:rPr>
            </w:pPr>
            <w:r w:rsidRPr="001B7C50">
              <w:rPr>
                <w:lang w:eastAsia="fr-FR"/>
              </w:rPr>
              <w:t>RW</w:t>
            </w:r>
          </w:p>
        </w:tc>
        <w:tc>
          <w:tcPr>
            <w:tcW w:w="1338" w:type="dxa"/>
          </w:tcPr>
          <w:p w14:paraId="2229AB52" w14:textId="77777777" w:rsidR="00A10084" w:rsidRPr="001B7C50" w:rsidRDefault="00A10084" w:rsidP="002C13BE">
            <w:pPr>
              <w:pStyle w:val="TAC"/>
            </w:pPr>
            <w:r w:rsidRPr="001B7C50">
              <w:rPr>
                <w:lang w:eastAsia="fr-FR"/>
              </w:rPr>
              <w:t>RW</w:t>
            </w:r>
          </w:p>
        </w:tc>
        <w:tc>
          <w:tcPr>
            <w:tcW w:w="2126" w:type="dxa"/>
            <w:shd w:val="clear" w:color="auto" w:fill="auto"/>
          </w:tcPr>
          <w:p w14:paraId="339E2076" w14:textId="77777777" w:rsidR="00A10084" w:rsidRPr="001B7C50" w:rsidRDefault="00A10084" w:rsidP="002C13BE">
            <w:pPr>
              <w:pStyle w:val="TAC"/>
            </w:pPr>
            <w:r w:rsidRPr="001B7C50">
              <w:rPr>
                <w:lang w:eastAsia="fr-FR"/>
              </w:rPr>
              <w:t>IEEE Std 802.1AS [104] clause 14.8.48</w:t>
            </w:r>
          </w:p>
        </w:tc>
      </w:tr>
      <w:tr w:rsidR="00A10084" w:rsidRPr="001B7C50" w14:paraId="79191388" w14:textId="77777777" w:rsidTr="002C13BE">
        <w:trPr>
          <w:cantSplit/>
          <w:jc w:val="center"/>
        </w:trPr>
        <w:tc>
          <w:tcPr>
            <w:tcW w:w="5000" w:type="dxa"/>
            <w:shd w:val="clear" w:color="auto" w:fill="auto"/>
          </w:tcPr>
          <w:p w14:paraId="21FA1C25" w14:textId="77777777" w:rsidR="00A10084" w:rsidRPr="001B7C50" w:rsidRDefault="00A10084" w:rsidP="002C13BE">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2C13BE">
            <w:pPr>
              <w:pStyle w:val="TAC"/>
              <w:rPr>
                <w:lang w:eastAsia="fr-FR"/>
              </w:rPr>
            </w:pPr>
            <w:r w:rsidRPr="001B7C50">
              <w:rPr>
                <w:lang w:eastAsia="fr-FR"/>
              </w:rPr>
              <w:t>RW</w:t>
            </w:r>
          </w:p>
        </w:tc>
        <w:tc>
          <w:tcPr>
            <w:tcW w:w="1338" w:type="dxa"/>
          </w:tcPr>
          <w:p w14:paraId="5F77DAE0" w14:textId="77777777" w:rsidR="00A10084" w:rsidRPr="001B7C50" w:rsidRDefault="00A10084" w:rsidP="002C13BE">
            <w:pPr>
              <w:pStyle w:val="TAC"/>
            </w:pPr>
            <w:r w:rsidRPr="001B7C50">
              <w:rPr>
                <w:lang w:eastAsia="fr-FR"/>
              </w:rPr>
              <w:t>RW</w:t>
            </w:r>
          </w:p>
        </w:tc>
        <w:tc>
          <w:tcPr>
            <w:tcW w:w="2126" w:type="dxa"/>
            <w:shd w:val="clear" w:color="auto" w:fill="auto"/>
          </w:tcPr>
          <w:p w14:paraId="1414B2B9" w14:textId="77777777" w:rsidR="00A10084" w:rsidRPr="001B7C50" w:rsidRDefault="00A10084" w:rsidP="002C13BE">
            <w:pPr>
              <w:pStyle w:val="TAC"/>
            </w:pPr>
            <w:r w:rsidRPr="001B7C50">
              <w:rPr>
                <w:lang w:eastAsia="fr-FR"/>
              </w:rPr>
              <w:t>IEEE Std 802.1AS [104] clause 14.8.49</w:t>
            </w:r>
          </w:p>
        </w:tc>
      </w:tr>
      <w:tr w:rsidR="00A10084" w:rsidRPr="001B7C50" w14:paraId="5F697EF2" w14:textId="77777777" w:rsidTr="002C13BE">
        <w:trPr>
          <w:cantSplit/>
          <w:jc w:val="center"/>
        </w:trPr>
        <w:tc>
          <w:tcPr>
            <w:tcW w:w="5000" w:type="dxa"/>
            <w:shd w:val="clear" w:color="auto" w:fill="auto"/>
          </w:tcPr>
          <w:p w14:paraId="520F4EAD" w14:textId="77777777" w:rsidR="00A10084" w:rsidRPr="001B7C50" w:rsidRDefault="00A10084" w:rsidP="002C13BE">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2C13BE">
            <w:pPr>
              <w:pStyle w:val="TAC"/>
              <w:rPr>
                <w:lang w:eastAsia="fr-FR"/>
              </w:rPr>
            </w:pPr>
            <w:r w:rsidRPr="001B7C50">
              <w:rPr>
                <w:lang w:eastAsia="fr-FR"/>
              </w:rPr>
              <w:t>RW</w:t>
            </w:r>
          </w:p>
        </w:tc>
        <w:tc>
          <w:tcPr>
            <w:tcW w:w="1338" w:type="dxa"/>
          </w:tcPr>
          <w:p w14:paraId="291B3C81" w14:textId="77777777" w:rsidR="00A10084" w:rsidRPr="001B7C50" w:rsidRDefault="00A10084" w:rsidP="002C13BE">
            <w:pPr>
              <w:pStyle w:val="TAC"/>
            </w:pPr>
            <w:r w:rsidRPr="001B7C50">
              <w:rPr>
                <w:lang w:eastAsia="fr-FR"/>
              </w:rPr>
              <w:t>RW</w:t>
            </w:r>
          </w:p>
        </w:tc>
        <w:tc>
          <w:tcPr>
            <w:tcW w:w="2126" w:type="dxa"/>
            <w:shd w:val="clear" w:color="auto" w:fill="auto"/>
          </w:tcPr>
          <w:p w14:paraId="14ECE713" w14:textId="77777777" w:rsidR="00A10084" w:rsidRPr="001B7C50" w:rsidRDefault="00A10084" w:rsidP="002C13BE">
            <w:pPr>
              <w:pStyle w:val="TAC"/>
            </w:pPr>
            <w:r w:rsidRPr="001B7C50">
              <w:rPr>
                <w:lang w:eastAsia="fr-FR"/>
              </w:rPr>
              <w:t>IEEE Std 802.1AS [104] clause 14.8.50</w:t>
            </w:r>
          </w:p>
        </w:tc>
      </w:tr>
      <w:tr w:rsidR="00A10084" w:rsidRPr="001B7C50" w14:paraId="577DEF23" w14:textId="77777777" w:rsidTr="002C13BE">
        <w:trPr>
          <w:cantSplit/>
          <w:jc w:val="center"/>
        </w:trPr>
        <w:tc>
          <w:tcPr>
            <w:tcW w:w="5000" w:type="dxa"/>
            <w:shd w:val="clear" w:color="auto" w:fill="auto"/>
          </w:tcPr>
          <w:p w14:paraId="6D37E8D9" w14:textId="77777777" w:rsidR="00A10084" w:rsidRPr="001B7C50" w:rsidRDefault="00A10084" w:rsidP="002C13BE">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2C13BE">
            <w:pPr>
              <w:pStyle w:val="TAC"/>
              <w:rPr>
                <w:lang w:eastAsia="fr-FR"/>
              </w:rPr>
            </w:pPr>
            <w:r w:rsidRPr="001B7C50">
              <w:rPr>
                <w:lang w:eastAsia="fr-FR"/>
              </w:rPr>
              <w:t>RW</w:t>
            </w:r>
          </w:p>
        </w:tc>
        <w:tc>
          <w:tcPr>
            <w:tcW w:w="1338" w:type="dxa"/>
          </w:tcPr>
          <w:p w14:paraId="568EFD1F" w14:textId="77777777" w:rsidR="00A10084" w:rsidRPr="001B7C50" w:rsidRDefault="00A10084" w:rsidP="002C13BE">
            <w:pPr>
              <w:pStyle w:val="TAC"/>
            </w:pPr>
            <w:r w:rsidRPr="001B7C50">
              <w:rPr>
                <w:lang w:eastAsia="fr-FR"/>
              </w:rPr>
              <w:t>RW</w:t>
            </w:r>
          </w:p>
        </w:tc>
        <w:tc>
          <w:tcPr>
            <w:tcW w:w="2126" w:type="dxa"/>
            <w:shd w:val="clear" w:color="auto" w:fill="auto"/>
          </w:tcPr>
          <w:p w14:paraId="469183E6" w14:textId="77777777" w:rsidR="00A10084" w:rsidRPr="001B7C50" w:rsidRDefault="00A10084" w:rsidP="002C13BE">
            <w:pPr>
              <w:pStyle w:val="TAC"/>
            </w:pPr>
            <w:r w:rsidRPr="001B7C50">
              <w:rPr>
                <w:lang w:eastAsia="fr-FR"/>
              </w:rPr>
              <w:t>IEEE Std 802.1AS [104] clause 14.8.51</w:t>
            </w:r>
          </w:p>
        </w:tc>
      </w:tr>
      <w:tr w:rsidR="00A10084" w:rsidRPr="001B7C50" w14:paraId="612FCC16" w14:textId="77777777" w:rsidTr="002C13BE">
        <w:trPr>
          <w:cantSplit/>
          <w:jc w:val="center"/>
        </w:trPr>
        <w:tc>
          <w:tcPr>
            <w:tcW w:w="5000" w:type="dxa"/>
            <w:shd w:val="clear" w:color="auto" w:fill="auto"/>
          </w:tcPr>
          <w:p w14:paraId="154BF0BA" w14:textId="77777777" w:rsidR="00A10084" w:rsidRPr="001B7C50" w:rsidRDefault="00A10084" w:rsidP="002C13BE">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2C13BE">
            <w:pPr>
              <w:pStyle w:val="TAC"/>
              <w:rPr>
                <w:lang w:eastAsia="fr-FR"/>
              </w:rPr>
            </w:pPr>
            <w:r w:rsidRPr="001B7C50">
              <w:rPr>
                <w:lang w:eastAsia="fr-FR"/>
              </w:rPr>
              <w:t>R</w:t>
            </w:r>
          </w:p>
        </w:tc>
        <w:tc>
          <w:tcPr>
            <w:tcW w:w="1338" w:type="dxa"/>
          </w:tcPr>
          <w:p w14:paraId="5944DFD2" w14:textId="77777777" w:rsidR="00A10084" w:rsidRPr="001B7C50" w:rsidRDefault="00A10084" w:rsidP="002C13BE">
            <w:pPr>
              <w:pStyle w:val="TAC"/>
            </w:pPr>
            <w:r w:rsidRPr="001B7C50">
              <w:rPr>
                <w:lang w:eastAsia="fr-FR"/>
              </w:rPr>
              <w:t>R</w:t>
            </w:r>
          </w:p>
        </w:tc>
        <w:tc>
          <w:tcPr>
            <w:tcW w:w="2126" w:type="dxa"/>
            <w:shd w:val="clear" w:color="auto" w:fill="auto"/>
          </w:tcPr>
          <w:p w14:paraId="424B635D" w14:textId="77777777" w:rsidR="00A10084" w:rsidRPr="001B7C50" w:rsidRDefault="00A10084" w:rsidP="002C13BE">
            <w:pPr>
              <w:pStyle w:val="TAC"/>
            </w:pPr>
            <w:r w:rsidRPr="001B7C50">
              <w:rPr>
                <w:lang w:eastAsia="fr-FR"/>
              </w:rPr>
              <w:t>IEEE Std 802.1AS [104] clause 14.8.52</w:t>
            </w:r>
          </w:p>
        </w:tc>
      </w:tr>
      <w:tr w:rsidR="00A10084" w:rsidRPr="001B7C50" w14:paraId="3D573E1D" w14:textId="77777777" w:rsidTr="002C13BE">
        <w:trPr>
          <w:cantSplit/>
          <w:jc w:val="center"/>
        </w:trPr>
        <w:tc>
          <w:tcPr>
            <w:tcW w:w="5000" w:type="dxa"/>
            <w:shd w:val="clear" w:color="auto" w:fill="auto"/>
          </w:tcPr>
          <w:p w14:paraId="01B55804" w14:textId="77777777" w:rsidR="00A10084" w:rsidRPr="001B7C50" w:rsidRDefault="00A10084" w:rsidP="002C13BE">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2C13BE">
            <w:pPr>
              <w:pStyle w:val="TAC"/>
              <w:rPr>
                <w:lang w:eastAsia="fr-FR"/>
              </w:rPr>
            </w:pPr>
            <w:r w:rsidRPr="001B7C50">
              <w:rPr>
                <w:lang w:eastAsia="fr-FR"/>
              </w:rPr>
              <w:t>RW</w:t>
            </w:r>
          </w:p>
        </w:tc>
        <w:tc>
          <w:tcPr>
            <w:tcW w:w="1338" w:type="dxa"/>
          </w:tcPr>
          <w:p w14:paraId="4714EDC0" w14:textId="77777777" w:rsidR="00A10084" w:rsidRPr="001B7C50" w:rsidRDefault="00A10084" w:rsidP="002C13BE">
            <w:pPr>
              <w:pStyle w:val="TAC"/>
            </w:pPr>
            <w:r w:rsidRPr="001B7C50">
              <w:rPr>
                <w:lang w:eastAsia="fr-FR"/>
              </w:rPr>
              <w:t>RW</w:t>
            </w:r>
          </w:p>
        </w:tc>
        <w:tc>
          <w:tcPr>
            <w:tcW w:w="2126" w:type="dxa"/>
            <w:shd w:val="clear" w:color="auto" w:fill="auto"/>
          </w:tcPr>
          <w:p w14:paraId="08F1BFC9" w14:textId="77777777" w:rsidR="00A10084" w:rsidRPr="001B7C50" w:rsidRDefault="00A10084" w:rsidP="002C13BE">
            <w:pPr>
              <w:pStyle w:val="TAC"/>
            </w:pPr>
            <w:r w:rsidRPr="001B7C50">
              <w:rPr>
                <w:lang w:eastAsia="fr-FR"/>
              </w:rPr>
              <w:t>IEEE Std 802.1AS [104] clause 14.8.53</w:t>
            </w:r>
          </w:p>
        </w:tc>
      </w:tr>
      <w:tr w:rsidR="00A10084" w:rsidRPr="001B7C50" w14:paraId="53A3CDD2" w14:textId="77777777" w:rsidTr="002C13BE">
        <w:trPr>
          <w:cantSplit/>
          <w:jc w:val="center"/>
        </w:trPr>
        <w:tc>
          <w:tcPr>
            <w:tcW w:w="5000" w:type="dxa"/>
            <w:shd w:val="clear" w:color="auto" w:fill="auto"/>
          </w:tcPr>
          <w:p w14:paraId="56F6ABEF" w14:textId="77777777" w:rsidR="00A10084" w:rsidRPr="001B7C50" w:rsidRDefault="00A10084" w:rsidP="002C13BE">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2C13BE">
            <w:pPr>
              <w:pStyle w:val="TAC"/>
              <w:rPr>
                <w:lang w:eastAsia="fr-FR"/>
              </w:rPr>
            </w:pPr>
            <w:r w:rsidRPr="001B7C50">
              <w:rPr>
                <w:lang w:eastAsia="fr-FR"/>
              </w:rPr>
              <w:t>RW</w:t>
            </w:r>
          </w:p>
        </w:tc>
        <w:tc>
          <w:tcPr>
            <w:tcW w:w="1338" w:type="dxa"/>
          </w:tcPr>
          <w:p w14:paraId="31A18666" w14:textId="77777777" w:rsidR="00A10084" w:rsidRPr="001B7C50" w:rsidRDefault="00A10084" w:rsidP="002C13BE">
            <w:pPr>
              <w:pStyle w:val="TAC"/>
            </w:pPr>
            <w:r w:rsidRPr="001B7C50">
              <w:rPr>
                <w:lang w:eastAsia="fr-FR"/>
              </w:rPr>
              <w:t>RW</w:t>
            </w:r>
          </w:p>
        </w:tc>
        <w:tc>
          <w:tcPr>
            <w:tcW w:w="2126" w:type="dxa"/>
            <w:shd w:val="clear" w:color="auto" w:fill="auto"/>
          </w:tcPr>
          <w:p w14:paraId="1CADD3D2" w14:textId="77777777" w:rsidR="00A10084" w:rsidRPr="001B7C50" w:rsidRDefault="00A10084" w:rsidP="002C13BE">
            <w:pPr>
              <w:pStyle w:val="TAC"/>
            </w:pPr>
            <w:r w:rsidRPr="001B7C50">
              <w:rPr>
                <w:lang w:eastAsia="fr-FR"/>
              </w:rPr>
              <w:t>IEEE Std 802.1AS [104] clause 14.8.54</w:t>
            </w:r>
          </w:p>
        </w:tc>
      </w:tr>
      <w:tr w:rsidR="00A10084" w:rsidRPr="001B7C50" w14:paraId="75A8C4A2" w14:textId="77777777" w:rsidTr="002C13BE">
        <w:trPr>
          <w:cantSplit/>
          <w:jc w:val="center"/>
        </w:trPr>
        <w:tc>
          <w:tcPr>
            <w:tcW w:w="5000" w:type="dxa"/>
            <w:shd w:val="clear" w:color="auto" w:fill="auto"/>
          </w:tcPr>
          <w:p w14:paraId="4E1BC369" w14:textId="77777777" w:rsidR="00A10084" w:rsidRPr="001B7C50" w:rsidRDefault="00A10084" w:rsidP="002C13BE">
            <w:pPr>
              <w:pStyle w:val="TAL"/>
              <w:rPr>
                <w:lang w:eastAsia="fr-FR"/>
              </w:rPr>
            </w:pPr>
            <w:r w:rsidRPr="001B7C50">
              <w:rPr>
                <w:lang w:eastAsia="fr-FR"/>
              </w:rPr>
              <w:lastRenderedPageBreak/>
              <w:t>&gt;&gt; externalPortConfigurationPortDS.desiredState</w:t>
            </w:r>
          </w:p>
        </w:tc>
        <w:tc>
          <w:tcPr>
            <w:tcW w:w="1418" w:type="dxa"/>
            <w:shd w:val="clear" w:color="auto" w:fill="auto"/>
          </w:tcPr>
          <w:p w14:paraId="1A246FFC" w14:textId="77777777" w:rsidR="00A10084" w:rsidRPr="001B7C50" w:rsidRDefault="00A10084" w:rsidP="002C13BE">
            <w:pPr>
              <w:pStyle w:val="TAC"/>
              <w:rPr>
                <w:lang w:eastAsia="fr-FR"/>
              </w:rPr>
            </w:pPr>
            <w:r w:rsidRPr="001B7C50">
              <w:rPr>
                <w:lang w:eastAsia="fr-FR"/>
              </w:rPr>
              <w:t>RW</w:t>
            </w:r>
          </w:p>
        </w:tc>
        <w:tc>
          <w:tcPr>
            <w:tcW w:w="1338" w:type="dxa"/>
          </w:tcPr>
          <w:p w14:paraId="02E8CC0D" w14:textId="77777777" w:rsidR="00A10084" w:rsidRPr="001B7C50" w:rsidRDefault="00A10084" w:rsidP="002C13BE">
            <w:pPr>
              <w:pStyle w:val="TAC"/>
            </w:pPr>
            <w:r w:rsidRPr="001B7C50">
              <w:rPr>
                <w:lang w:eastAsia="fr-FR"/>
              </w:rPr>
              <w:t>RW</w:t>
            </w:r>
          </w:p>
        </w:tc>
        <w:tc>
          <w:tcPr>
            <w:tcW w:w="2126" w:type="dxa"/>
            <w:shd w:val="clear" w:color="auto" w:fill="auto"/>
          </w:tcPr>
          <w:p w14:paraId="37E8B65C" w14:textId="77777777" w:rsidR="00A10084" w:rsidRPr="001B7C50" w:rsidRDefault="00A10084" w:rsidP="002C13BE">
            <w:pPr>
              <w:pStyle w:val="TAC"/>
            </w:pPr>
            <w:r w:rsidRPr="001B7C50">
              <w:rPr>
                <w:lang w:eastAsia="fr-FR"/>
              </w:rPr>
              <w:t>IEEE Std 802.1AS [104] clause 14.12.2</w:t>
            </w:r>
          </w:p>
        </w:tc>
      </w:tr>
      <w:tr w:rsidR="00A10084" w:rsidRPr="001B7C50" w14:paraId="4A82BD82" w14:textId="77777777" w:rsidTr="002C13BE">
        <w:trPr>
          <w:cantSplit/>
          <w:jc w:val="center"/>
        </w:trPr>
        <w:tc>
          <w:tcPr>
            <w:tcW w:w="5000" w:type="dxa"/>
            <w:shd w:val="clear" w:color="auto" w:fill="auto"/>
          </w:tcPr>
          <w:p w14:paraId="668C6A31" w14:textId="77777777" w:rsidR="00A10084" w:rsidRPr="005A13C0" w:rsidRDefault="00A10084" w:rsidP="002C13BE">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2C13BE">
            <w:pPr>
              <w:pStyle w:val="TAC"/>
              <w:rPr>
                <w:lang w:eastAsia="fr-FR"/>
              </w:rPr>
            </w:pPr>
          </w:p>
        </w:tc>
        <w:tc>
          <w:tcPr>
            <w:tcW w:w="1338" w:type="dxa"/>
          </w:tcPr>
          <w:p w14:paraId="3A8F2F35" w14:textId="77777777" w:rsidR="00A10084" w:rsidRPr="001B7C50" w:rsidRDefault="00A10084" w:rsidP="002C13BE">
            <w:pPr>
              <w:pStyle w:val="TAC"/>
            </w:pPr>
          </w:p>
        </w:tc>
        <w:tc>
          <w:tcPr>
            <w:tcW w:w="2126" w:type="dxa"/>
            <w:shd w:val="clear" w:color="auto" w:fill="auto"/>
          </w:tcPr>
          <w:p w14:paraId="2212E909" w14:textId="77777777" w:rsidR="00A10084" w:rsidRPr="001B7C50" w:rsidRDefault="00A10084" w:rsidP="002C13BE">
            <w:pPr>
              <w:pStyle w:val="TAC"/>
            </w:pPr>
          </w:p>
        </w:tc>
      </w:tr>
      <w:tr w:rsidR="00A10084" w:rsidRPr="001B7C50" w14:paraId="086BCF25" w14:textId="77777777" w:rsidTr="002C13BE">
        <w:trPr>
          <w:cantSplit/>
          <w:jc w:val="center"/>
        </w:trPr>
        <w:tc>
          <w:tcPr>
            <w:tcW w:w="5000" w:type="dxa"/>
            <w:shd w:val="clear" w:color="auto" w:fill="auto"/>
          </w:tcPr>
          <w:p w14:paraId="14AD09C2" w14:textId="77777777" w:rsidR="00A10084" w:rsidRPr="001B7C50" w:rsidRDefault="00A10084" w:rsidP="002C13BE">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2C13BE">
            <w:pPr>
              <w:pStyle w:val="TAC"/>
              <w:rPr>
                <w:lang w:eastAsia="fr-FR"/>
              </w:rPr>
            </w:pPr>
            <w:r>
              <w:rPr>
                <w:lang w:eastAsia="fr-FR"/>
              </w:rPr>
              <w:t>-</w:t>
            </w:r>
          </w:p>
        </w:tc>
        <w:tc>
          <w:tcPr>
            <w:tcW w:w="1338" w:type="dxa"/>
          </w:tcPr>
          <w:p w14:paraId="5FD21C2A" w14:textId="77777777" w:rsidR="00A10084" w:rsidRPr="001B7C50" w:rsidRDefault="00A10084" w:rsidP="002C13BE">
            <w:pPr>
              <w:pStyle w:val="TAC"/>
            </w:pPr>
            <w:r>
              <w:rPr>
                <w:lang w:eastAsia="fr-FR"/>
              </w:rPr>
              <w:t>R</w:t>
            </w:r>
          </w:p>
        </w:tc>
        <w:tc>
          <w:tcPr>
            <w:tcW w:w="2126" w:type="dxa"/>
            <w:shd w:val="clear" w:color="auto" w:fill="auto"/>
          </w:tcPr>
          <w:p w14:paraId="1A8F5991" w14:textId="77777777" w:rsidR="00A10084" w:rsidRPr="001B7C50" w:rsidRDefault="00A10084" w:rsidP="002C13BE">
            <w:pPr>
              <w:pStyle w:val="TAC"/>
            </w:pPr>
            <w:r w:rsidRPr="003D0F8B">
              <w:t>Table 5.27.1.</w:t>
            </w:r>
            <w:r>
              <w:t>12</w:t>
            </w:r>
            <w:r w:rsidRPr="003D0F8B">
              <w:t>-1</w:t>
            </w:r>
          </w:p>
        </w:tc>
      </w:tr>
      <w:tr w:rsidR="00A10084" w:rsidRPr="001B7C50" w14:paraId="17DC1538" w14:textId="77777777" w:rsidTr="002C13BE">
        <w:trPr>
          <w:cantSplit/>
          <w:jc w:val="center"/>
        </w:trPr>
        <w:tc>
          <w:tcPr>
            <w:tcW w:w="5000" w:type="dxa"/>
            <w:shd w:val="clear" w:color="auto" w:fill="auto"/>
          </w:tcPr>
          <w:p w14:paraId="2AF66C26" w14:textId="77777777" w:rsidR="00A10084" w:rsidRPr="001B7C50" w:rsidRDefault="00A10084" w:rsidP="002C13BE">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2C13BE">
            <w:pPr>
              <w:pStyle w:val="TAC"/>
              <w:rPr>
                <w:lang w:eastAsia="fr-FR"/>
              </w:rPr>
            </w:pPr>
            <w:r>
              <w:rPr>
                <w:lang w:eastAsia="fr-FR"/>
              </w:rPr>
              <w:t>-</w:t>
            </w:r>
          </w:p>
        </w:tc>
        <w:tc>
          <w:tcPr>
            <w:tcW w:w="1338" w:type="dxa"/>
          </w:tcPr>
          <w:p w14:paraId="6D95A3CD" w14:textId="77777777" w:rsidR="00A10084" w:rsidRPr="001B7C50" w:rsidRDefault="00A10084" w:rsidP="002C13BE">
            <w:pPr>
              <w:pStyle w:val="TAC"/>
            </w:pPr>
            <w:r>
              <w:rPr>
                <w:lang w:eastAsia="fr-FR"/>
              </w:rPr>
              <w:t>R</w:t>
            </w:r>
          </w:p>
        </w:tc>
        <w:tc>
          <w:tcPr>
            <w:tcW w:w="2126" w:type="dxa"/>
            <w:shd w:val="clear" w:color="auto" w:fill="auto"/>
          </w:tcPr>
          <w:p w14:paraId="20B9ED94" w14:textId="77777777" w:rsidR="00A10084" w:rsidRPr="001B7C50" w:rsidRDefault="00A10084" w:rsidP="002C13BE">
            <w:pPr>
              <w:pStyle w:val="TAC"/>
            </w:pPr>
            <w:r w:rsidRPr="003D0F8B">
              <w:t>Table 5.27.1.</w:t>
            </w:r>
            <w:r>
              <w:t>12</w:t>
            </w:r>
            <w:r w:rsidRPr="003D0F8B">
              <w:t>-1</w:t>
            </w:r>
          </w:p>
        </w:tc>
      </w:tr>
      <w:tr w:rsidR="00A10084" w:rsidRPr="001B7C50" w14:paraId="12038890" w14:textId="77777777" w:rsidTr="002C13BE">
        <w:trPr>
          <w:cantSplit/>
          <w:jc w:val="center"/>
        </w:trPr>
        <w:tc>
          <w:tcPr>
            <w:tcW w:w="5000" w:type="dxa"/>
            <w:shd w:val="clear" w:color="auto" w:fill="auto"/>
          </w:tcPr>
          <w:p w14:paraId="7126BFA3" w14:textId="77777777" w:rsidR="00A10084" w:rsidRPr="001B7C50" w:rsidRDefault="00A10084" w:rsidP="002C13BE">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2C13BE">
            <w:pPr>
              <w:pStyle w:val="TAC"/>
              <w:rPr>
                <w:lang w:eastAsia="fr-FR"/>
              </w:rPr>
            </w:pPr>
            <w:r>
              <w:rPr>
                <w:lang w:eastAsia="fr-FR"/>
              </w:rPr>
              <w:t>-</w:t>
            </w:r>
          </w:p>
        </w:tc>
        <w:tc>
          <w:tcPr>
            <w:tcW w:w="1338" w:type="dxa"/>
          </w:tcPr>
          <w:p w14:paraId="756457E1" w14:textId="77777777" w:rsidR="00A10084" w:rsidRPr="001B7C50" w:rsidRDefault="00A10084" w:rsidP="002C13BE">
            <w:pPr>
              <w:pStyle w:val="TAC"/>
            </w:pPr>
            <w:r>
              <w:rPr>
                <w:lang w:eastAsia="fr-FR"/>
              </w:rPr>
              <w:t>R</w:t>
            </w:r>
          </w:p>
        </w:tc>
        <w:tc>
          <w:tcPr>
            <w:tcW w:w="2126" w:type="dxa"/>
            <w:shd w:val="clear" w:color="auto" w:fill="auto"/>
          </w:tcPr>
          <w:p w14:paraId="258C4A1A" w14:textId="77777777" w:rsidR="00A10084" w:rsidRPr="001B7C50" w:rsidRDefault="00A10084" w:rsidP="002C13BE">
            <w:pPr>
              <w:pStyle w:val="TAC"/>
            </w:pPr>
            <w:r w:rsidRPr="003D0F8B">
              <w:t>Table 5.27.1.</w:t>
            </w:r>
            <w:r>
              <w:t>12</w:t>
            </w:r>
            <w:r w:rsidRPr="003D0F8B">
              <w:t>-1</w:t>
            </w:r>
          </w:p>
        </w:tc>
      </w:tr>
      <w:tr w:rsidR="00A10084" w:rsidRPr="001B7C50" w14:paraId="09F5A277" w14:textId="77777777" w:rsidTr="002C13BE">
        <w:trPr>
          <w:cantSplit/>
          <w:jc w:val="center"/>
        </w:trPr>
        <w:tc>
          <w:tcPr>
            <w:tcW w:w="5000" w:type="dxa"/>
            <w:shd w:val="clear" w:color="auto" w:fill="auto"/>
          </w:tcPr>
          <w:p w14:paraId="2C9AA9DF" w14:textId="77777777" w:rsidR="00A10084" w:rsidRPr="001B7C50" w:rsidRDefault="00A10084" w:rsidP="002C13BE">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2C13BE">
            <w:pPr>
              <w:pStyle w:val="TAC"/>
              <w:rPr>
                <w:lang w:eastAsia="fr-FR"/>
              </w:rPr>
            </w:pPr>
            <w:r>
              <w:rPr>
                <w:lang w:eastAsia="fr-FR"/>
              </w:rPr>
              <w:t>-</w:t>
            </w:r>
          </w:p>
        </w:tc>
        <w:tc>
          <w:tcPr>
            <w:tcW w:w="1338" w:type="dxa"/>
          </w:tcPr>
          <w:p w14:paraId="210C071D" w14:textId="77777777" w:rsidR="00A10084" w:rsidRPr="001B7C50" w:rsidRDefault="00A10084" w:rsidP="002C13BE">
            <w:pPr>
              <w:pStyle w:val="TAC"/>
            </w:pPr>
            <w:r>
              <w:rPr>
                <w:lang w:eastAsia="fr-FR"/>
              </w:rPr>
              <w:t>R</w:t>
            </w:r>
          </w:p>
        </w:tc>
        <w:tc>
          <w:tcPr>
            <w:tcW w:w="2126" w:type="dxa"/>
            <w:shd w:val="clear" w:color="auto" w:fill="auto"/>
          </w:tcPr>
          <w:p w14:paraId="6579BA86" w14:textId="77777777" w:rsidR="00A10084" w:rsidRPr="001B7C50" w:rsidRDefault="00A10084" w:rsidP="002C13BE">
            <w:pPr>
              <w:pStyle w:val="TAC"/>
            </w:pPr>
            <w:r w:rsidRPr="003D0F8B">
              <w:t>Table 5.27.1.</w:t>
            </w:r>
            <w:r>
              <w:t>12</w:t>
            </w:r>
            <w:r w:rsidRPr="003D0F8B">
              <w:t>-1</w:t>
            </w:r>
          </w:p>
        </w:tc>
      </w:tr>
      <w:tr w:rsidR="00A10084" w:rsidRPr="001B7C50" w14:paraId="1C6000C1" w14:textId="77777777" w:rsidTr="002C13BE">
        <w:trPr>
          <w:cantSplit/>
          <w:jc w:val="center"/>
        </w:trPr>
        <w:tc>
          <w:tcPr>
            <w:tcW w:w="5000" w:type="dxa"/>
            <w:shd w:val="clear" w:color="auto" w:fill="auto"/>
          </w:tcPr>
          <w:p w14:paraId="2F666568" w14:textId="77777777" w:rsidR="00A10084" w:rsidRPr="001B7C50" w:rsidRDefault="00A10084" w:rsidP="002C13BE">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2C13BE">
            <w:pPr>
              <w:pStyle w:val="TAC"/>
              <w:rPr>
                <w:lang w:eastAsia="fr-FR"/>
              </w:rPr>
            </w:pPr>
            <w:r>
              <w:rPr>
                <w:lang w:eastAsia="fr-FR"/>
              </w:rPr>
              <w:t>-</w:t>
            </w:r>
          </w:p>
        </w:tc>
        <w:tc>
          <w:tcPr>
            <w:tcW w:w="1338" w:type="dxa"/>
          </w:tcPr>
          <w:p w14:paraId="5409920D" w14:textId="77777777" w:rsidR="00A10084" w:rsidRPr="001B7C50" w:rsidRDefault="00A10084" w:rsidP="002C13BE">
            <w:pPr>
              <w:pStyle w:val="TAC"/>
            </w:pPr>
            <w:r>
              <w:rPr>
                <w:lang w:eastAsia="fr-FR"/>
              </w:rPr>
              <w:t>R</w:t>
            </w:r>
          </w:p>
        </w:tc>
        <w:tc>
          <w:tcPr>
            <w:tcW w:w="2126" w:type="dxa"/>
            <w:shd w:val="clear" w:color="auto" w:fill="auto"/>
          </w:tcPr>
          <w:p w14:paraId="0E34D870" w14:textId="77777777" w:rsidR="00A10084" w:rsidRPr="001B7C50" w:rsidRDefault="00A10084" w:rsidP="002C13BE">
            <w:pPr>
              <w:pStyle w:val="TAC"/>
            </w:pPr>
            <w:r w:rsidRPr="003D0F8B">
              <w:t>Table 5.27.1.</w:t>
            </w:r>
            <w:r>
              <w:t>12</w:t>
            </w:r>
            <w:r w:rsidRPr="003D0F8B">
              <w:t>-1</w:t>
            </w:r>
          </w:p>
        </w:tc>
      </w:tr>
      <w:tr w:rsidR="00A10084" w:rsidRPr="001B7C50" w14:paraId="3B27C02C" w14:textId="77777777" w:rsidTr="002C13BE">
        <w:trPr>
          <w:cantSplit/>
          <w:jc w:val="center"/>
        </w:trPr>
        <w:tc>
          <w:tcPr>
            <w:tcW w:w="5000" w:type="dxa"/>
            <w:shd w:val="clear" w:color="auto" w:fill="auto"/>
          </w:tcPr>
          <w:p w14:paraId="2A09AB34" w14:textId="77777777" w:rsidR="00A10084" w:rsidRPr="001B7C50" w:rsidRDefault="00A10084" w:rsidP="002C13BE">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2C13BE">
            <w:pPr>
              <w:pStyle w:val="TAC"/>
              <w:rPr>
                <w:lang w:eastAsia="fr-FR"/>
              </w:rPr>
            </w:pPr>
            <w:r>
              <w:rPr>
                <w:lang w:eastAsia="fr-FR"/>
              </w:rPr>
              <w:t>-</w:t>
            </w:r>
          </w:p>
        </w:tc>
        <w:tc>
          <w:tcPr>
            <w:tcW w:w="1338" w:type="dxa"/>
          </w:tcPr>
          <w:p w14:paraId="3B80727C" w14:textId="77777777" w:rsidR="00A10084" w:rsidRPr="001B7C50" w:rsidRDefault="00A10084" w:rsidP="002C13BE">
            <w:pPr>
              <w:pStyle w:val="TAC"/>
            </w:pPr>
            <w:r>
              <w:rPr>
                <w:lang w:eastAsia="fr-FR"/>
              </w:rPr>
              <w:t>R</w:t>
            </w:r>
          </w:p>
        </w:tc>
        <w:tc>
          <w:tcPr>
            <w:tcW w:w="2126" w:type="dxa"/>
            <w:shd w:val="clear" w:color="auto" w:fill="auto"/>
          </w:tcPr>
          <w:p w14:paraId="49B4E0FA" w14:textId="77777777" w:rsidR="00A10084" w:rsidRPr="001B7C50" w:rsidRDefault="00A10084" w:rsidP="002C13BE">
            <w:pPr>
              <w:pStyle w:val="TAC"/>
            </w:pPr>
            <w:r w:rsidRPr="003D0F8B">
              <w:t>Table 5.27.1.</w:t>
            </w:r>
            <w:r>
              <w:t>12</w:t>
            </w:r>
            <w:r w:rsidRPr="003D0F8B">
              <w:t>-1</w:t>
            </w:r>
          </w:p>
        </w:tc>
      </w:tr>
      <w:tr w:rsidR="00A10084" w:rsidRPr="001B7C50" w14:paraId="4D64B718" w14:textId="77777777" w:rsidTr="002C13BE">
        <w:trPr>
          <w:cantSplit/>
          <w:jc w:val="center"/>
        </w:trPr>
        <w:tc>
          <w:tcPr>
            <w:tcW w:w="5000" w:type="dxa"/>
            <w:shd w:val="clear" w:color="auto" w:fill="auto"/>
          </w:tcPr>
          <w:p w14:paraId="7F041A4B" w14:textId="77777777" w:rsidR="00A10084" w:rsidRPr="001B7C50" w:rsidRDefault="00A10084" w:rsidP="002C13BE">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2C13BE">
            <w:pPr>
              <w:pStyle w:val="TAC"/>
              <w:rPr>
                <w:lang w:eastAsia="fr-FR"/>
              </w:rPr>
            </w:pPr>
            <w:r>
              <w:rPr>
                <w:lang w:eastAsia="fr-FR"/>
              </w:rPr>
              <w:t>-</w:t>
            </w:r>
          </w:p>
        </w:tc>
        <w:tc>
          <w:tcPr>
            <w:tcW w:w="1338" w:type="dxa"/>
          </w:tcPr>
          <w:p w14:paraId="31F790E0" w14:textId="77777777" w:rsidR="00A10084" w:rsidRPr="001B7C50" w:rsidRDefault="00A10084" w:rsidP="002C13BE">
            <w:pPr>
              <w:pStyle w:val="TAC"/>
            </w:pPr>
            <w:r>
              <w:rPr>
                <w:lang w:eastAsia="fr-FR"/>
              </w:rPr>
              <w:t>R</w:t>
            </w:r>
          </w:p>
        </w:tc>
        <w:tc>
          <w:tcPr>
            <w:tcW w:w="2126" w:type="dxa"/>
            <w:shd w:val="clear" w:color="auto" w:fill="auto"/>
          </w:tcPr>
          <w:p w14:paraId="017DAD0F" w14:textId="77777777" w:rsidR="00A10084" w:rsidRPr="001B7C50" w:rsidRDefault="00A10084" w:rsidP="002C13BE">
            <w:pPr>
              <w:pStyle w:val="TAC"/>
            </w:pPr>
            <w:r w:rsidRPr="003D0F8B">
              <w:t>Table 5.27.1.</w:t>
            </w:r>
            <w:r>
              <w:t>12</w:t>
            </w:r>
            <w:r w:rsidRPr="003D0F8B">
              <w:t>-1</w:t>
            </w:r>
          </w:p>
        </w:tc>
      </w:tr>
      <w:tr w:rsidR="00A10084" w:rsidRPr="001B7C50" w14:paraId="38FA370B" w14:textId="77777777" w:rsidTr="002C13BE">
        <w:trPr>
          <w:cantSplit/>
          <w:jc w:val="center"/>
        </w:trPr>
        <w:tc>
          <w:tcPr>
            <w:tcW w:w="9882" w:type="dxa"/>
            <w:gridSpan w:val="4"/>
            <w:shd w:val="clear" w:color="auto" w:fill="auto"/>
          </w:tcPr>
          <w:p w14:paraId="2BD0F8BA" w14:textId="77777777" w:rsidR="00A10084" w:rsidRPr="001B7C50" w:rsidRDefault="00A10084" w:rsidP="002C13BE">
            <w:pPr>
              <w:pStyle w:val="TAN"/>
            </w:pPr>
            <w:r w:rsidRPr="001B7C50">
              <w:t>NOTE 1:</w:t>
            </w:r>
            <w:r w:rsidRPr="001B7C50">
              <w:tab/>
              <w:t>R = Read only access; RW = Read/Write access; ― = not supported.</w:t>
            </w:r>
          </w:p>
          <w:p w14:paraId="0AE2B0D2" w14:textId="77777777" w:rsidR="00A10084" w:rsidRPr="001B7C50" w:rsidRDefault="00A10084" w:rsidP="002C13BE">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2C13BE">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2C13BE">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2C13BE">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2C13BE">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2C13BE">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2C13BE">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2C13BE">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2C13BE">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2C13BE">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2C13BE">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2C13BE">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2C13BE">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2C13BE">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2C13BE">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2C13BE">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764" w:name="_CRK_2"/>
      <w:bookmarkStart w:id="6765" w:name="_Toc185601593"/>
      <w:bookmarkEnd w:id="6764"/>
      <w:r w:rsidRPr="001B7C50">
        <w:t>K.2</w:t>
      </w:r>
      <w:r w:rsidRPr="001B7C50">
        <w:tab/>
        <w:t xml:space="preserve">Port and </w:t>
      </w:r>
      <w:r w:rsidR="00C4403A" w:rsidRPr="001B7C50">
        <w:t xml:space="preserve">user plane node </w:t>
      </w:r>
      <w:r w:rsidRPr="001B7C50">
        <w:t>management information exchange for time synchronization</w:t>
      </w:r>
      <w:bookmarkEnd w:id="6765"/>
    </w:p>
    <w:p w14:paraId="726AF5B7" w14:textId="77777777" w:rsidR="00B00E92" w:rsidRPr="001B7C50" w:rsidRDefault="00B00E92" w:rsidP="00323277">
      <w:pPr>
        <w:pStyle w:val="Heading2"/>
      </w:pPr>
      <w:bookmarkStart w:id="6766" w:name="_CRK_2_1"/>
      <w:bookmarkStart w:id="6767" w:name="_Toc185601594"/>
      <w:bookmarkEnd w:id="6766"/>
      <w:r w:rsidRPr="001B7C50">
        <w:t>K.2.1</w:t>
      </w:r>
      <w:r w:rsidRPr="001B7C50">
        <w:tab/>
        <w:t>Capability exchange</w:t>
      </w:r>
      <w:bookmarkEnd w:id="6767"/>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lastRenderedPageBreak/>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768" w:name="_CRK_2_2"/>
      <w:bookmarkStart w:id="6769" w:name="_Toc185601595"/>
      <w:bookmarkEnd w:id="6768"/>
      <w:r w:rsidRPr="001B7C50">
        <w:t>K.2.2</w:t>
      </w:r>
      <w:r w:rsidRPr="001B7C50">
        <w:tab/>
        <w:t>PTP Instance configuration</w:t>
      </w:r>
      <w:bookmarkEnd w:id="6769"/>
    </w:p>
    <w:p w14:paraId="11199E34" w14:textId="77777777" w:rsidR="00B00E92" w:rsidRPr="001B7C50" w:rsidRDefault="00B00E92" w:rsidP="00323277">
      <w:pPr>
        <w:pStyle w:val="Heading3"/>
      </w:pPr>
      <w:bookmarkStart w:id="6770" w:name="_CRK_2_2_1"/>
      <w:bookmarkStart w:id="6771" w:name="_Toc185601596"/>
      <w:bookmarkEnd w:id="6770"/>
      <w:r w:rsidRPr="001B7C50">
        <w:t>K.2.2.1</w:t>
      </w:r>
      <w:r w:rsidRPr="001B7C50">
        <w:tab/>
        <w:t>General</w:t>
      </w:r>
      <w:bookmarkEnd w:id="6771"/>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52E30DE2"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w:t>
      </w:r>
      <w:r w:rsidR="00214C93">
        <w:t xml:space="preserve"> and</w:t>
      </w:r>
      <w:r w:rsidRPr="001B7C50">
        <w:t xml:space="preserve">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0D4EB5F6"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w:t>
      </w:r>
      <w:r w:rsidR="00214C93">
        <w:t xml:space="preserve"> and</w:t>
      </w:r>
      <w:r w:rsidRPr="001B7C50">
        <w:t xml:space="preserve"> indicating the PTP </w:t>
      </w:r>
      <w:r w:rsidRPr="001B7C50">
        <w:lastRenderedPageBreak/>
        <w:t>Instance ID to the NW-TT in "Time synchronization information for DS-TT ports" in UMIC for the corresponding DS-TT port.</w:t>
      </w:r>
    </w:p>
    <w:p w14:paraId="3BEA6506" w14:textId="555FEB60" w:rsidR="00611C81" w:rsidRPr="001B7C50" w:rsidRDefault="00611C81" w:rsidP="00611C81">
      <w:r w:rsidRPr="001B7C50">
        <w:t>For a particular PTP instance in NW-TT, the same PTP Instance ID shall be used in "PTP instance specification" in PMIC, in "PTP instance specification" in UMIC</w:t>
      </w:r>
      <w:r w:rsidR="00214C93">
        <w:t xml:space="preserve"> and</w:t>
      </w:r>
      <w:r w:rsidRPr="001B7C50">
        <w:t xml:space="preserve">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772" w:name="_CRK_2_2_2"/>
      <w:bookmarkStart w:id="6773" w:name="_Toc185601597"/>
      <w:bookmarkEnd w:id="6772"/>
      <w:r w:rsidRPr="001B7C50">
        <w:t>K.2.2.2</w:t>
      </w:r>
      <w:r w:rsidRPr="001B7C50">
        <w:tab/>
        <w:t>Configuration for Sync and Announce reception timeouts</w:t>
      </w:r>
      <w:bookmarkEnd w:id="6773"/>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774" w:name="_CRK_2_2_3"/>
      <w:bookmarkStart w:id="6775" w:name="_Toc185601598"/>
      <w:bookmarkEnd w:id="6774"/>
      <w:r w:rsidRPr="001B7C50">
        <w:t>K.2.2.3</w:t>
      </w:r>
      <w:r w:rsidRPr="001B7C50">
        <w:tab/>
        <w:t>Configuration for PTP port states</w:t>
      </w:r>
      <w:bookmarkEnd w:id="6775"/>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7DEED000"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MIC to TRUE</w:t>
      </w:r>
      <w:r w:rsidR="00214C93">
        <w:t xml:space="preserve"> and</w:t>
      </w:r>
      <w:r w:rsidRPr="001B7C50">
        <w:t xml:space="preserve">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776" w:name="_CRK_2_2_4"/>
      <w:bookmarkStart w:id="6777" w:name="_Toc185601599"/>
      <w:bookmarkEnd w:id="6776"/>
      <w:r w:rsidRPr="001B7C50">
        <w:lastRenderedPageBreak/>
        <w:t>K.2.2.4</w:t>
      </w:r>
      <w:r w:rsidRPr="001B7C50">
        <w:tab/>
        <w:t>Configuration for PTP grandmaster function</w:t>
      </w:r>
      <w:bookmarkEnd w:id="6777"/>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207D0DE5"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MIC for the respective DS-TT port</w:t>
      </w:r>
      <w:r w:rsidR="00214C93">
        <w:t xml:space="preserve"> and</w:t>
      </w:r>
      <w:r w:rsidRPr="001B7C50">
        <w:t xml:space="preserve"> the TSN AF or </w:t>
      </w:r>
      <w:r w:rsidR="005E258C" w:rsidRPr="001B7C50">
        <w:t xml:space="preserve">TSCTSF </w:t>
      </w:r>
      <w:r w:rsidRPr="001B7C50">
        <w:t>sets the element "Grandmaster enabled" FALSE (per PTP instance per DS-TT) in PMIC to the respective DS-TT port.</w:t>
      </w:r>
    </w:p>
    <w:p w14:paraId="1CE8FDC1" w14:textId="4F3C134B"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MIC (per PTP instance per DS-TT) for the respective port</w:t>
      </w:r>
      <w:r w:rsidR="00214C93">
        <w:t xml:space="preserve"> and</w:t>
      </w:r>
      <w:r w:rsidRPr="001B7C50">
        <w:t xml:space="preserve">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213BA4FF"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w:t>
      </w:r>
      <w:r w:rsidR="00214C93">
        <w:t xml:space="preserve"> and</w:t>
      </w:r>
      <w:r w:rsidRPr="001B7C50">
        <w:t xml:space="preserve"> timeSource message fields in Announce messages.</w:t>
      </w:r>
    </w:p>
    <w:p w14:paraId="42386B11" w14:textId="77777777" w:rsidR="006D2D57" w:rsidRPr="001B7C50" w:rsidRDefault="006D2D57" w:rsidP="00323277">
      <w:pPr>
        <w:pStyle w:val="Heading3"/>
      </w:pPr>
      <w:bookmarkStart w:id="6778" w:name="_CRK_2_2_5"/>
      <w:bookmarkStart w:id="6779" w:name="_Toc185601600"/>
      <w:bookmarkEnd w:id="6778"/>
      <w:r w:rsidRPr="001B7C50">
        <w:t>K.2.2.5</w:t>
      </w:r>
      <w:r w:rsidRPr="001B7C50">
        <w:tab/>
        <w:t>Configuration for Sync and Announce intervals</w:t>
      </w:r>
      <w:bookmarkEnd w:id="6779"/>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lastRenderedPageBreak/>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780" w:name="_CRK_2_2_6"/>
      <w:bookmarkStart w:id="6781" w:name="_Toc185601601"/>
      <w:bookmarkEnd w:id="6780"/>
      <w:r w:rsidRPr="001B7C50">
        <w:t>K.2.2.6</w:t>
      </w:r>
      <w:r w:rsidRPr="001B7C50">
        <w:tab/>
        <w:t>Configuration for transport protocols</w:t>
      </w:r>
      <w:bookmarkEnd w:id="6781"/>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782" w:name="_CRAnnexLnormative"/>
      <w:bookmarkEnd w:id="6782"/>
      <w:r w:rsidRPr="001B7C50">
        <w:br w:type="page"/>
      </w:r>
      <w:bookmarkStart w:id="6783" w:name="_Toc185601602"/>
      <w:r w:rsidRPr="001B7C50">
        <w:lastRenderedPageBreak/>
        <w:t>Annex L (normative):</w:t>
      </w:r>
      <w:r w:rsidRPr="001B7C50">
        <w:br/>
        <w:t>Support of GERAN/UTRAN access</w:t>
      </w:r>
      <w:bookmarkEnd w:id="6783"/>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784" w:name="_CRAnnexMnormative"/>
      <w:bookmarkStart w:id="6785" w:name="_Toc185601603"/>
      <w:bookmarkEnd w:id="6784"/>
      <w:r>
        <w:lastRenderedPageBreak/>
        <w:t>Annex M (normative):</w:t>
      </w:r>
      <w:r>
        <w:br/>
        <w:t>Interworking with TSN deployed in the Transport Network</w:t>
      </w:r>
      <w:bookmarkEnd w:id="6785"/>
    </w:p>
    <w:p w14:paraId="5C1E2C42" w14:textId="673862F8" w:rsidR="00A92B4B" w:rsidRDefault="00A92B4B" w:rsidP="00A92B4B">
      <w:pPr>
        <w:pStyle w:val="Heading1"/>
      </w:pPr>
      <w:bookmarkStart w:id="6786" w:name="_CRM_1"/>
      <w:bookmarkStart w:id="6787" w:name="_Toc185601604"/>
      <w:bookmarkEnd w:id="6786"/>
      <w:r>
        <w:t>M.1</w:t>
      </w:r>
      <w:r>
        <w:tab/>
        <w:t>Mapping of the parameters between 5GS and TSN UNI</w:t>
      </w:r>
      <w:bookmarkEnd w:id="6787"/>
    </w:p>
    <w:p w14:paraId="4BA79324" w14:textId="3CFFB8B5"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rsidR="00654FFA">
        <w:t>Std </w:t>
      </w:r>
      <w:r>
        <w:t>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lastRenderedPageBreak/>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24C63730"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r w:rsidR="003179F5">
        <w:t>+UE-DS-TT Residence Time</w:t>
      </w:r>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7C0840D0" w:rsidR="00C86B51" w:rsidRDefault="00C86B51" w:rsidP="00C86B51">
      <w:pPr>
        <w:pStyle w:val="B3"/>
      </w:pPr>
      <w:r>
        <w:tab/>
        <w:t>Packet arrival time at the Talker (DL) should be</w:t>
      </w:r>
      <w:r w:rsidR="00654FFA">
        <w:t>:</w:t>
      </w:r>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647B2938"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w:t>
      </w:r>
      <w:r w:rsidR="00214C93">
        <w:t xml:space="preserve"> and</w:t>
      </w:r>
      <w:r>
        <w:t xml:space="preserve">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lastRenderedPageBreak/>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1802BC9"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214C93">
        <w:t xml:space="preserve"> and</w:t>
      </w:r>
      <w:r>
        <w:t xml:space="preserve">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50BDB127"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w:t>
      </w:r>
      <w:r w:rsidR="00214C93">
        <w:t xml:space="preserve"> and</w:t>
      </w:r>
      <w:r>
        <w:t xml:space="preserve">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38131E2E" w:rsidR="00A92B4B" w:rsidRDefault="00A92B4B" w:rsidP="00695DF1">
      <w:pPr>
        <w:pStyle w:val="B3"/>
      </w:pPr>
      <w:r>
        <w:t>‐</w:t>
      </w:r>
      <w:r>
        <w:tab/>
        <w:t>TimeAwareOffset (optional, present only if the traffic is time-synchronized, AN-TL and CN-TL is supported</w:t>
      </w:r>
      <w:r w:rsidR="00214C93">
        <w:t xml:space="preserve"> and</w:t>
      </w:r>
      <w:r>
        <w:t xml:space="preserve">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182E4E74"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w:t>
      </w:r>
      <w:r w:rsidR="00214C93">
        <w:t xml:space="preserve"> and</w:t>
      </w:r>
      <w:r w:rsidR="00C86B51">
        <w:t xml:space="preserve">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lastRenderedPageBreak/>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Pr="00257279" w:rsidRDefault="006E26ED" w:rsidP="006E26ED">
      <w:pPr>
        <w:pStyle w:val="Heading1"/>
        <w:rPr>
          <w:lang w:val="fr-FR"/>
        </w:rPr>
      </w:pPr>
      <w:bookmarkStart w:id="6788" w:name="_CRM_2"/>
      <w:bookmarkStart w:id="6789" w:name="_Toc185601605"/>
      <w:bookmarkEnd w:id="6788"/>
      <w:r w:rsidRPr="00257279">
        <w:rPr>
          <w:lang w:val="fr-FR"/>
        </w:rPr>
        <w:lastRenderedPageBreak/>
        <w:t>M.2</w:t>
      </w:r>
      <w:r w:rsidRPr="00257279">
        <w:rPr>
          <w:lang w:val="fr-FR"/>
        </w:rPr>
        <w:tab/>
        <w:t>TL-Container Information</w:t>
      </w:r>
      <w:bookmarkEnd w:id="6789"/>
    </w:p>
    <w:p w14:paraId="207EB609" w14:textId="7B7865C1" w:rsidR="006E26ED" w:rsidRPr="00257279" w:rsidRDefault="006E26ED" w:rsidP="005A13C0">
      <w:pPr>
        <w:pStyle w:val="TH"/>
        <w:rPr>
          <w:lang w:val="fr-FR"/>
        </w:rPr>
      </w:pPr>
      <w:bookmarkStart w:id="6790" w:name="_CRTableM_21"/>
      <w:r w:rsidRPr="00257279">
        <w:rPr>
          <w:lang w:val="fr-FR"/>
        </w:rPr>
        <w:t xml:space="preserve">Table </w:t>
      </w:r>
      <w:bookmarkEnd w:id="6790"/>
      <w:r w:rsidRPr="00257279">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Pr="00257279"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2C13BE">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2C13BE">
            <w:pPr>
              <w:pStyle w:val="TAL"/>
              <w:rPr>
                <w:b/>
                <w:bCs/>
              </w:rPr>
            </w:pPr>
          </w:p>
        </w:tc>
        <w:tc>
          <w:tcPr>
            <w:tcW w:w="9354" w:type="dxa"/>
            <w:gridSpan w:val="4"/>
            <w:tcBorders>
              <w:left w:val="nil"/>
            </w:tcBorders>
          </w:tcPr>
          <w:p w14:paraId="75C44E01" w14:textId="1A8C4CE8" w:rsidR="00EC6AAB" w:rsidRPr="00895E4C" w:rsidRDefault="00EC6AAB" w:rsidP="002C13BE">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2C13B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3A9EA065" w:rsidR="00EC6AAB" w:rsidRDefault="00EC6AAB" w:rsidP="007E16B7">
            <w:pPr>
              <w:pStyle w:val="TAL"/>
              <w:tabs>
                <w:tab w:val="right" w:pos="1919"/>
              </w:tabs>
            </w:pPr>
            <w:r w:rsidRPr="00AA08B1">
              <w:t>IEEE</w:t>
            </w:r>
            <w:r>
              <w:t> </w:t>
            </w:r>
            <w:r w:rsidRPr="00AA08B1">
              <w:t xml:space="preserve">Std </w:t>
            </w:r>
            <w:r>
              <w:t> 8</w:t>
            </w:r>
            <w:r w:rsidRPr="00AA08B1">
              <w:t>02.1CBdb</w:t>
            </w:r>
            <w:r>
              <w:t> </w:t>
            </w:r>
            <w:r w:rsidRPr="00AA08B1">
              <w:t>[</w:t>
            </w:r>
            <w:r w:rsidR="00EC72D7">
              <w:t>178</w:t>
            </w:r>
            <w:r w:rsidRPr="00AA08B1">
              <w:t>],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727C12F0" w:rsidR="00EC6AAB" w:rsidRDefault="00EC6AAB" w:rsidP="00EC6AAB">
            <w:pPr>
              <w:pStyle w:val="TAL"/>
            </w:pPr>
            <w:r w:rsidRPr="00AA08B1">
              <w:t>IEEE</w:t>
            </w:r>
            <w:r>
              <w:t> </w:t>
            </w:r>
            <w:r w:rsidRPr="00AA08B1">
              <w:t xml:space="preserve">Std </w:t>
            </w:r>
            <w:r>
              <w:t> 8</w:t>
            </w:r>
            <w:r w:rsidRPr="00AA08B1">
              <w:t>02.1CBdb</w:t>
            </w:r>
            <w:r>
              <w:t> </w:t>
            </w:r>
            <w:r w:rsidRPr="00AA08B1">
              <w:t>[</w:t>
            </w:r>
            <w:r w:rsidR="00EC72D7">
              <w:t>178</w:t>
            </w:r>
            <w:r w:rsidRPr="00AA08B1">
              <w:t>],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1CEF6FA2" w:rsidR="00EC6AAB" w:rsidRDefault="00EC6AAB" w:rsidP="00EC6AAB">
            <w:pPr>
              <w:pStyle w:val="TAL"/>
            </w:pPr>
            <w:r w:rsidRPr="00AA08B1">
              <w:t>IEEE</w:t>
            </w:r>
            <w:r>
              <w:t> </w:t>
            </w:r>
            <w:r w:rsidRPr="00AA08B1">
              <w:t xml:space="preserve">Std </w:t>
            </w:r>
            <w:r>
              <w:t> 8</w:t>
            </w:r>
            <w:r w:rsidRPr="00AA08B1">
              <w:t>02.1CBdb</w:t>
            </w:r>
            <w:r>
              <w:t> </w:t>
            </w:r>
            <w:r w:rsidRPr="00AA08B1">
              <w:t>[</w:t>
            </w:r>
            <w:r w:rsidR="00EC72D7">
              <w:t>178</w:t>
            </w:r>
            <w:r w:rsidRPr="00AA08B1">
              <w:t>], clause</w:t>
            </w:r>
            <w:r>
              <w:t> </w:t>
            </w:r>
            <w:r w:rsidRPr="00AA08B1">
              <w:t>9.1.6.</w:t>
            </w:r>
            <w:r>
              <w:t>7</w:t>
            </w:r>
          </w:p>
        </w:tc>
      </w:tr>
      <w:tr w:rsidR="00EC6AAB" w14:paraId="3051C724" w14:textId="77777777" w:rsidTr="002C13BE">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2C13BE">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2C13BE">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2C13BE">
        <w:tc>
          <w:tcPr>
            <w:tcW w:w="9631" w:type="dxa"/>
            <w:gridSpan w:val="5"/>
          </w:tcPr>
          <w:p w14:paraId="03A48880" w14:textId="3364D1FD" w:rsidR="00517FBD" w:rsidRPr="002B764B" w:rsidRDefault="00517FBD" w:rsidP="002C13BE">
            <w:pPr>
              <w:pStyle w:val="TAL"/>
              <w:rPr>
                <w:b/>
                <w:bCs/>
              </w:rPr>
            </w:pPr>
            <w:r>
              <w:rPr>
                <w:b/>
                <w:bCs/>
              </w:rPr>
              <w:t>&gt;InterfaceConfiguration (See NOTE 9, NOTE 10, NOTE 12)</w:t>
            </w:r>
          </w:p>
        </w:tc>
      </w:tr>
      <w:tr w:rsidR="00517FBD" w14:paraId="0193A470" w14:textId="77777777" w:rsidTr="002C13BE">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2C13BE">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2C13BE">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2C13BE">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2C13BE">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2C13BE">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2C13BE">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lastRenderedPageBreak/>
        <w:br w:type="page"/>
      </w:r>
    </w:p>
    <w:p w14:paraId="71E4E67A" w14:textId="506B0C70" w:rsidR="007229DB" w:rsidRDefault="007229DB" w:rsidP="00D40151">
      <w:pPr>
        <w:pStyle w:val="Heading8"/>
      </w:pPr>
      <w:bookmarkStart w:id="6791" w:name="_CRAnnexNinformative"/>
      <w:bookmarkStart w:id="6792" w:name="_Toc185601606"/>
      <w:bookmarkEnd w:id="6791"/>
      <w:r>
        <w:lastRenderedPageBreak/>
        <w:t>Annex N (informative):</w:t>
      </w:r>
      <w:r>
        <w:br/>
        <w:t xml:space="preserve">Support for access to </w:t>
      </w:r>
      <w:r w:rsidR="00BE0437">
        <w:t>L</w:t>
      </w:r>
      <w:r>
        <w:t xml:space="preserve">ocalized </w:t>
      </w:r>
      <w:r w:rsidR="00BE0437">
        <w:t>S</w:t>
      </w:r>
      <w:r>
        <w:t>ervices</w:t>
      </w:r>
      <w:bookmarkEnd w:id="6792"/>
    </w:p>
    <w:p w14:paraId="4D99027E" w14:textId="3DD3164F" w:rsidR="007229DB" w:rsidRDefault="007229DB" w:rsidP="007229DB">
      <w:pPr>
        <w:pStyle w:val="Heading1"/>
      </w:pPr>
      <w:bookmarkStart w:id="6793" w:name="_CRN_1"/>
      <w:bookmarkStart w:id="6794" w:name="_Toc185601607"/>
      <w:bookmarkEnd w:id="6793"/>
      <w:r>
        <w:t>N.1</w:t>
      </w:r>
      <w:r>
        <w:tab/>
        <w:t>General</w:t>
      </w:r>
      <w:bookmarkEnd w:id="6794"/>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6795" w:name="_CRN_2"/>
      <w:bookmarkStart w:id="6796" w:name="_Toc185601608"/>
      <w:bookmarkEnd w:id="6795"/>
      <w:r>
        <w:t>N.2</w:t>
      </w:r>
      <w:r>
        <w:tab/>
        <w:t xml:space="preserve">Enabling access to </w:t>
      </w:r>
      <w:r w:rsidR="00BE0437">
        <w:t>L</w:t>
      </w:r>
      <w:r>
        <w:t xml:space="preserve">ocalized </w:t>
      </w:r>
      <w:r w:rsidR="00BE0437">
        <w:t>S</w:t>
      </w:r>
      <w:r>
        <w:t>ervices</w:t>
      </w:r>
      <w:bookmarkEnd w:id="6796"/>
    </w:p>
    <w:p w14:paraId="6738C646" w14:textId="77777777" w:rsidR="007229DB" w:rsidRDefault="007229DB" w:rsidP="00972E70">
      <w:pPr>
        <w:pStyle w:val="Heading2"/>
      </w:pPr>
      <w:bookmarkStart w:id="6797" w:name="_CRN_2_1"/>
      <w:bookmarkStart w:id="6798" w:name="_Toc185601609"/>
      <w:bookmarkEnd w:id="6797"/>
      <w:r>
        <w:t>N.2.1</w:t>
      </w:r>
      <w:r>
        <w:tab/>
        <w:t>General</w:t>
      </w:r>
      <w:bookmarkEnd w:id="6798"/>
    </w:p>
    <w:p w14:paraId="6FE1C9B0" w14:textId="0FE4C189"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ervices</w:t>
      </w:r>
      <w:r w:rsidR="00214C93">
        <w:t xml:space="preserve"> and</w:t>
      </w:r>
      <w:r>
        <w:t xml:space="preserve">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6799" w:name="_CRN_2_2"/>
      <w:bookmarkStart w:id="6800" w:name="_Toc185601610"/>
      <w:bookmarkEnd w:id="6799"/>
      <w:r>
        <w:lastRenderedPageBreak/>
        <w:t>N.2.2</w:t>
      </w:r>
      <w:r>
        <w:tab/>
        <w:t xml:space="preserve">Configuration of network to provide access to </w:t>
      </w:r>
      <w:r w:rsidR="00BE0437">
        <w:t>L</w:t>
      </w:r>
      <w:r>
        <w:t xml:space="preserve">ocalized </w:t>
      </w:r>
      <w:r w:rsidR="00BE0437">
        <w:t>S</w:t>
      </w:r>
      <w:r>
        <w:t>ervices</w:t>
      </w:r>
      <w:bookmarkEnd w:id="6800"/>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801" w:name="_CRN_2_3"/>
      <w:bookmarkStart w:id="6802" w:name="_Toc185601611"/>
      <w:bookmarkEnd w:id="6801"/>
      <w:r>
        <w:t>N.2.3</w:t>
      </w:r>
      <w:r>
        <w:tab/>
        <w:t>Session Management aspects</w:t>
      </w:r>
      <w:bookmarkEnd w:id="6802"/>
    </w:p>
    <w:p w14:paraId="6EBA7C5B" w14:textId="6316BA6A" w:rsidR="007229DB" w:rsidRDefault="007229DB" w:rsidP="007229DB">
      <w:r>
        <w:t>For session management level information and interactions such as monitoring the PNI-NPN or SNPN performance</w:t>
      </w:r>
      <w:r w:rsidR="00214C93">
        <w:t xml:space="preserve"> and</w:t>
      </w:r>
      <w:r>
        <w:t xml:space="preserve">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6803" w:name="_CRN_3"/>
      <w:bookmarkStart w:id="6804" w:name="_Toc185601612"/>
      <w:bookmarkEnd w:id="6803"/>
      <w:r>
        <w:t>N.3</w:t>
      </w:r>
      <w:r>
        <w:tab/>
        <w:t xml:space="preserve">Selection of network providing access to </w:t>
      </w:r>
      <w:r w:rsidR="00BE0437">
        <w:t>L</w:t>
      </w:r>
      <w:r>
        <w:t xml:space="preserve">ocalized </w:t>
      </w:r>
      <w:r w:rsidR="00BE0437">
        <w:t>S</w:t>
      </w:r>
      <w:r>
        <w:t>ervices</w:t>
      </w:r>
      <w:bookmarkEnd w:id="6804"/>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6805" w:name="_CRN_4"/>
      <w:bookmarkStart w:id="6806" w:name="_Toc185601613"/>
      <w:bookmarkEnd w:id="6805"/>
      <w:r>
        <w:t>N.4</w:t>
      </w:r>
      <w:r>
        <w:tab/>
        <w:t xml:space="preserve">Enabling the UE access to </w:t>
      </w:r>
      <w:r w:rsidR="00BE0437">
        <w:t>L</w:t>
      </w:r>
      <w:r>
        <w:t xml:space="preserve">ocalized </w:t>
      </w:r>
      <w:r w:rsidR="00BE0437">
        <w:t>S</w:t>
      </w:r>
      <w:r>
        <w:t>ervices</w:t>
      </w:r>
      <w:bookmarkEnd w:id="6806"/>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6807" w:name="_CRN_5"/>
      <w:bookmarkStart w:id="6808" w:name="_Toc185601614"/>
      <w:bookmarkEnd w:id="6807"/>
      <w:r>
        <w:t>N.5</w:t>
      </w:r>
      <w:r>
        <w:tab/>
        <w:t xml:space="preserve">Support for leaving network that provides access to </w:t>
      </w:r>
      <w:r w:rsidR="00BE0437">
        <w:t>L</w:t>
      </w:r>
      <w:r>
        <w:t xml:space="preserve">ocalized </w:t>
      </w:r>
      <w:r w:rsidR="00BE0437">
        <w:t>S</w:t>
      </w:r>
      <w:r>
        <w:t>ervices</w:t>
      </w:r>
      <w:bookmarkEnd w:id="6808"/>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lastRenderedPageBreak/>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6809" w:name="_CRN_6"/>
      <w:bookmarkStart w:id="6810" w:name="_Toc185601615"/>
      <w:bookmarkEnd w:id="6809"/>
      <w:r>
        <w:t>N.6</w:t>
      </w:r>
      <w:r>
        <w:tab/>
        <w:t>Configuration of Credentials Holder for determining SNPN selection information</w:t>
      </w:r>
      <w:bookmarkEnd w:id="6810"/>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25638EBC" w:rsidR="00120E23" w:rsidRDefault="00120E23" w:rsidP="00120E23">
      <w:pPr>
        <w:pStyle w:val="B1"/>
      </w:pPr>
      <w:r>
        <w:lastRenderedPageBreak/>
        <w:t>c.</w:t>
      </w:r>
      <w:r>
        <w:tab/>
        <w:t>validity information</w:t>
      </w:r>
      <w:r w:rsidR="00494FD0">
        <w:t xml:space="preserve"> (e.g. time validity information</w:t>
      </w:r>
      <w:r w:rsidR="00214C93">
        <w:t xml:space="preserve"> and</w:t>
      </w:r>
      <w:r w:rsidR="00494FD0">
        <w:t xml:space="preserve">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811" w:name="_CRAnnexOinformative"/>
      <w:bookmarkStart w:id="6812" w:name="_Toc185601616"/>
      <w:bookmarkEnd w:id="6811"/>
      <w:r>
        <w:lastRenderedPageBreak/>
        <w:t>Annex O (informative):</w:t>
      </w:r>
      <w:r>
        <w:br/>
        <w:t>Allowing UE to simultaneously send data to different groups with different QoS policy</w:t>
      </w:r>
      <w:bookmarkEnd w:id="6812"/>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813" w:name="_CRO_1"/>
      <w:bookmarkStart w:id="6814" w:name="_Toc185601617"/>
      <w:bookmarkEnd w:id="6813"/>
      <w:r>
        <w:t>O.1</w:t>
      </w:r>
      <w:r>
        <w:tab/>
        <w:t>A PDU Session with multiple QoS Flows for different groups</w:t>
      </w:r>
      <w:bookmarkEnd w:id="6814"/>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4" type="#_x0000_t75" style="width:307.4pt;height:140.85pt" o:ole="">
            <v:imagedata r:id="rId307" o:title=""/>
          </v:shape>
          <o:OLEObject Type="Embed" ProgID="Visio.Drawing.15" ShapeID="_x0000_i1174" DrawAspect="Content" ObjectID="_1796214484" r:id="rId308"/>
        </w:object>
      </w:r>
    </w:p>
    <w:p w14:paraId="4254A0AB" w14:textId="559E3F5C" w:rsidR="00846E0B" w:rsidRDefault="00846E0B" w:rsidP="00846E0B">
      <w:pPr>
        <w:pStyle w:val="TF"/>
      </w:pPr>
      <w:bookmarkStart w:id="6815" w:name="_CRFigureO_11"/>
      <w:r>
        <w:t xml:space="preserve">Figure </w:t>
      </w:r>
      <w:bookmarkEnd w:id="6815"/>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816" w:name="_CRO_2"/>
      <w:bookmarkStart w:id="6817" w:name="_Toc185601618"/>
      <w:bookmarkEnd w:id="6816"/>
      <w:r>
        <w:t>O.2</w:t>
      </w:r>
      <w:r>
        <w:tab/>
        <w:t>Multiple PDU Sessions for different groups</w:t>
      </w:r>
      <w:bookmarkEnd w:id="6817"/>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5" type="#_x0000_t75" style="width:303.05pt;height:142.1pt" o:ole="">
            <v:imagedata r:id="rId309" o:title=""/>
          </v:shape>
          <o:OLEObject Type="Embed" ProgID="Visio.Drawing.15" ShapeID="_x0000_i1175" DrawAspect="Content" ObjectID="_1796214485" r:id="rId310"/>
        </w:object>
      </w:r>
    </w:p>
    <w:p w14:paraId="1F2132F5" w14:textId="6EC694CC" w:rsidR="00846E0B" w:rsidRPr="00972E70" w:rsidRDefault="00846E0B" w:rsidP="00972E70">
      <w:pPr>
        <w:pStyle w:val="TF"/>
      </w:pPr>
      <w:bookmarkStart w:id="6818" w:name="_CRFigureO_21"/>
      <w:r w:rsidRPr="00972E70">
        <w:t xml:space="preserve">Figure </w:t>
      </w:r>
      <w:bookmarkEnd w:id="6818"/>
      <w:r w:rsidRPr="00972E70">
        <w:t>O.2-1: Multiple PDU Sessions for different groups</w:t>
      </w:r>
    </w:p>
    <w:p w14:paraId="59E26AE9" w14:textId="06FC2A39" w:rsidR="00846E0B" w:rsidRDefault="00846E0B" w:rsidP="00846E0B">
      <w:pPr>
        <w:pStyle w:val="Heading1"/>
      </w:pPr>
      <w:bookmarkStart w:id="6819" w:name="_CRO_3"/>
      <w:bookmarkStart w:id="6820" w:name="_Toc185601619"/>
      <w:bookmarkEnd w:id="6819"/>
      <w:r>
        <w:t>O.3</w:t>
      </w:r>
      <w:r>
        <w:tab/>
        <w:t>A PDU Session targeting a predefined group formed of multiple sub-groups</w:t>
      </w:r>
      <w:bookmarkEnd w:id="6820"/>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6" type="#_x0000_t75" style="width:307.4pt;height:140.85pt" o:ole="">
            <v:imagedata r:id="rId311" o:title=""/>
          </v:shape>
          <o:OLEObject Type="Embed" ProgID="Visio.Drawing.15" ShapeID="_x0000_i1176" DrawAspect="Content" ObjectID="_1796214486" r:id="rId312"/>
        </w:object>
      </w:r>
    </w:p>
    <w:p w14:paraId="6C8E2985" w14:textId="08D4FAA7" w:rsidR="00846E0B" w:rsidRDefault="00846E0B" w:rsidP="00846E0B">
      <w:pPr>
        <w:pStyle w:val="TF"/>
      </w:pPr>
      <w:bookmarkStart w:id="6821" w:name="_CRFigureO_31"/>
      <w:r>
        <w:t xml:space="preserve">Figure </w:t>
      </w:r>
      <w:bookmarkEnd w:id="6821"/>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822" w:name="_CRAnnexPinformative"/>
      <w:bookmarkStart w:id="6823" w:name="_Toc185601620"/>
      <w:bookmarkEnd w:id="6822"/>
      <w:r>
        <w:lastRenderedPageBreak/>
        <w:t>Annex P (informative):</w:t>
      </w:r>
      <w:r>
        <w:br/>
        <w:t>Personal IoT Networks</w:t>
      </w:r>
      <w:bookmarkEnd w:id="6823"/>
    </w:p>
    <w:p w14:paraId="2F271832" w14:textId="517B86FC" w:rsidR="00D01473" w:rsidRDefault="00D01473" w:rsidP="00D01473">
      <w:pPr>
        <w:pStyle w:val="Heading1"/>
      </w:pPr>
      <w:bookmarkStart w:id="6824" w:name="_CRP_1"/>
      <w:bookmarkStart w:id="6825" w:name="_Toc185601621"/>
      <w:bookmarkEnd w:id="6824"/>
      <w:r>
        <w:t>P.1</w:t>
      </w:r>
      <w:r>
        <w:tab/>
        <w:t>PIN Reference Architecture</w:t>
      </w:r>
      <w:bookmarkEnd w:id="6825"/>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p w14:paraId="52B1DD02" w14:textId="1EBD97C6" w:rsidR="00717746" w:rsidRDefault="00717746" w:rsidP="00FA7D5B">
      <w:pPr>
        <w:pStyle w:val="TH"/>
      </w:pPr>
      <w:r>
        <w:object w:dxaOrig="9046" w:dyaOrig="3661" w14:anchorId="775BFB1E">
          <v:shape id="_x0000_i1177" type="#_x0000_t75" style="width:413.85pt;height:167.15pt" o:ole="">
            <v:imagedata r:id="rId313" o:title=""/>
          </v:shape>
          <o:OLEObject Type="Embed" ProgID="Visio.Drawing.15" ShapeID="_x0000_i1177" DrawAspect="Content" ObjectID="_1796214487" r:id="rId314"/>
        </w:object>
      </w:r>
    </w:p>
    <w:p w14:paraId="08875DDA" w14:textId="5BEA9DBA" w:rsidR="00D01473" w:rsidRDefault="00D01473" w:rsidP="00D01473">
      <w:pPr>
        <w:pStyle w:val="TF"/>
      </w:pPr>
      <w:bookmarkStart w:id="6826" w:name="_CRFigureP_11"/>
      <w:r>
        <w:t xml:space="preserve">Figure </w:t>
      </w:r>
      <w:bookmarkEnd w:id="6826"/>
      <w:r>
        <w:t>P.1-1: PIN reference architecture</w:t>
      </w:r>
    </w:p>
    <w:p w14:paraId="51B608DD" w14:textId="604D8D90" w:rsidR="00500903" w:rsidRDefault="00500903" w:rsidP="00D01473">
      <w:r>
        <w:t>A PIN consists of one or more devices providing gateway/routing functionality known as the PEGC to route the traffic towards the 5G network</w:t>
      </w:r>
      <w:r w:rsidR="00214C93">
        <w:t xml:space="preserve"> and</w:t>
      </w:r>
      <w:r>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827" w:name="_CRP_2"/>
      <w:bookmarkStart w:id="6828" w:name="_Toc185601622"/>
      <w:bookmarkEnd w:id="6827"/>
      <w:r>
        <w:t>P.2</w:t>
      </w:r>
      <w:r>
        <w:tab/>
        <w:t>Session management and traffic routing for PIN</w:t>
      </w:r>
      <w:bookmarkEnd w:id="6828"/>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8" type="#_x0000_t75" style="width:385.65pt;height:254.2pt" o:ole="">
            <v:imagedata r:id="rId315" o:title=""/>
          </v:shape>
          <o:OLEObject Type="Embed" ProgID="Visio.Drawing.15" ShapeID="_x0000_i1178" DrawAspect="Content" ObjectID="_1796214488" r:id="rId316"/>
        </w:object>
      </w:r>
    </w:p>
    <w:p w14:paraId="5263E81B" w14:textId="57625862" w:rsidR="003D25E4" w:rsidRDefault="003D25E4" w:rsidP="003D25E4">
      <w:pPr>
        <w:pStyle w:val="TF"/>
      </w:pPr>
      <w:bookmarkStart w:id="6829" w:name="_CRFigureP_21"/>
      <w:r>
        <w:t xml:space="preserve">Figure </w:t>
      </w:r>
      <w:bookmarkEnd w:id="6829"/>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830" w:name="_CRAnnexQinformative"/>
      <w:bookmarkStart w:id="6831" w:name="_Toc185601623"/>
      <w:bookmarkEnd w:id="6830"/>
      <w:r>
        <w:lastRenderedPageBreak/>
        <w:t>Annex Q (informative):</w:t>
      </w:r>
      <w:r>
        <w:br/>
        <w:t>Satellite coverage availability information</w:t>
      </w:r>
      <w:bookmarkEnd w:id="6831"/>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06C827A1" w14:textId="77777777" w:rsidR="00A92D68" w:rsidRDefault="00A92D68">
      <w:pPr>
        <w:overflowPunct/>
        <w:autoSpaceDE/>
        <w:autoSpaceDN/>
        <w:adjustRightInd/>
        <w:spacing w:after="0"/>
        <w:textAlignment w:val="auto"/>
        <w:rPr>
          <w:rFonts w:ascii="Arial" w:hAnsi="Arial"/>
          <w:sz w:val="36"/>
        </w:rPr>
      </w:pPr>
      <w:r>
        <w:br w:type="page"/>
      </w:r>
    </w:p>
    <w:p w14:paraId="1C2DCB74" w14:textId="474E6647" w:rsidR="00A92D68" w:rsidRDefault="00A92D68" w:rsidP="00D40151">
      <w:pPr>
        <w:pStyle w:val="Heading8"/>
      </w:pPr>
      <w:bookmarkStart w:id="6832" w:name="_CRAnnexRInformative"/>
      <w:bookmarkStart w:id="6833" w:name="_Toc185601624"/>
      <w:bookmarkEnd w:id="6832"/>
      <w:r>
        <w:lastRenderedPageBreak/>
        <w:t>Annex R (Informative):</w:t>
      </w:r>
      <w:r>
        <w:br/>
        <w:t>5GS support for Indirect Network Sharing deployment</w:t>
      </w:r>
      <w:bookmarkEnd w:id="6833"/>
    </w:p>
    <w:p w14:paraId="3F44AC87" w14:textId="4B405DAF" w:rsidR="00A92D68" w:rsidRDefault="00A92D68" w:rsidP="00A92D68">
      <w:pPr>
        <w:pStyle w:val="Heading1"/>
      </w:pPr>
      <w:bookmarkStart w:id="6834" w:name="_CRR_1"/>
      <w:bookmarkStart w:id="6835" w:name="_Toc185601625"/>
      <w:bookmarkEnd w:id="6834"/>
      <w:r>
        <w:t>R.1</w:t>
      </w:r>
      <w:r>
        <w:tab/>
        <w:t>General</w:t>
      </w:r>
      <w:bookmarkEnd w:id="6835"/>
    </w:p>
    <w:p w14:paraId="5E5C7D3C" w14:textId="77777777" w:rsidR="00A92D68" w:rsidRDefault="00A92D68" w:rsidP="00A92D68">
      <w:r>
        <w:t>This annex provides guidance on how 5GS features and capabilities can be used to support Indirect Network Sharing deployment option which is specified in clause 6.21 of TS 22.261 [2].</w:t>
      </w:r>
    </w:p>
    <w:p w14:paraId="6FD131C4" w14:textId="77777777" w:rsidR="00A92D68" w:rsidRDefault="00A92D68" w:rsidP="00A92D68">
      <w:r>
        <w:t>The Indirect Network Sharing deployment option is described in clause 5.18 and further illustrated in the Figure 5.18.1-2.</w:t>
      </w:r>
    </w:p>
    <w:p w14:paraId="5D090ABF" w14:textId="6899C207" w:rsidR="00A92D68" w:rsidRDefault="00A92D68" w:rsidP="00A92D68">
      <w:r>
        <w:t>In</w:t>
      </w:r>
      <w:r w:rsidR="008F01AE">
        <w:t xml:space="preserve"> the</w:t>
      </w:r>
      <w:r>
        <w:t xml:space="preserve"> geographical areas with Indirect Network Sharing deployment</w:t>
      </w:r>
      <w:r w:rsidR="008F01AE">
        <w:t>,</w:t>
      </w:r>
      <w:r>
        <w:t xml:space="preserve"> the existing mobility restriction mechanisms specified in clause 5.3.4.1 can be applied. This can be controlled by</w:t>
      </w:r>
      <w:r w:rsidR="008F01AE">
        <w:t xml:space="preserve"> the UE</w:t>
      </w:r>
      <w:r>
        <w:t xml:space="preserve"> subscription data</w:t>
      </w:r>
      <w:r w:rsidR="008F01AE">
        <w:t xml:space="preserve"> related to mobility restriction</w:t>
      </w:r>
      <w:r>
        <w:t xml:space="preserve"> and Indirect Network Sharing policies in</w:t>
      </w:r>
      <w:r w:rsidR="008F01AE">
        <w:t xml:space="preserve"> the serving</w:t>
      </w:r>
      <w:r>
        <w:t xml:space="preserve"> AMF.</w:t>
      </w:r>
    </w:p>
    <w:p w14:paraId="7C53F4D5" w14:textId="12D530D4" w:rsidR="00A92D68" w:rsidRDefault="00A92D68" w:rsidP="00A92D68">
      <w:r>
        <w:t>For the mobility management, the related procedures (e.g. handover, mobility registration update) specified in clause 4.23 of TS 23.502 [3] can be reused.</w:t>
      </w:r>
    </w:p>
    <w:p w14:paraId="77BF44CE" w14:textId="77777777" w:rsidR="00CA5447" w:rsidRDefault="00CA5447">
      <w:pPr>
        <w:overflowPunct/>
        <w:autoSpaceDE/>
        <w:autoSpaceDN/>
        <w:adjustRightInd/>
        <w:spacing w:after="0"/>
        <w:textAlignment w:val="auto"/>
        <w:rPr>
          <w:rFonts w:ascii="Arial" w:hAnsi="Arial"/>
          <w:sz w:val="36"/>
        </w:rPr>
      </w:pPr>
      <w:r>
        <w:br w:type="page"/>
      </w:r>
    </w:p>
    <w:p w14:paraId="2FBA6BF3" w14:textId="4F41F504" w:rsidR="00CA5447" w:rsidRDefault="00CA5447" w:rsidP="00D40151">
      <w:pPr>
        <w:pStyle w:val="Heading8"/>
      </w:pPr>
      <w:bookmarkStart w:id="6836" w:name="_CRAnnexSinformative"/>
      <w:bookmarkStart w:id="6837" w:name="_Toc185601626"/>
      <w:bookmarkEnd w:id="6836"/>
      <w:r>
        <w:lastRenderedPageBreak/>
        <w:t>Annex S (informative):</w:t>
      </w:r>
      <w:r>
        <w:br/>
        <w:t>Architecture examples and protocol stacks for MWAB support</w:t>
      </w:r>
      <w:bookmarkEnd w:id="6837"/>
    </w:p>
    <w:p w14:paraId="1AF8F925" w14:textId="7E545D29" w:rsidR="00CA5447" w:rsidRDefault="00CA5447" w:rsidP="00CA5447">
      <w:pPr>
        <w:pStyle w:val="Heading1"/>
      </w:pPr>
      <w:bookmarkStart w:id="6838" w:name="_CRS_1"/>
      <w:bookmarkStart w:id="6839" w:name="_Toc185601627"/>
      <w:bookmarkEnd w:id="6838"/>
      <w:r>
        <w:t>S.1</w:t>
      </w:r>
      <w:r>
        <w:tab/>
        <w:t>General</w:t>
      </w:r>
      <w:bookmarkEnd w:id="6839"/>
    </w:p>
    <w:p w14:paraId="6FB20D93" w14:textId="289A69CD" w:rsidR="00CA5447" w:rsidRDefault="00CA5447" w:rsidP="00CA5447">
      <w:r>
        <w:t xml:space="preserve">This Annex provides system architecture examples for MWAB operations in PLMN cases and NPN cases. The example protocol stacks for the MWAB support </w:t>
      </w:r>
      <w:r w:rsidR="008608DF">
        <w:t xml:space="preserve">are </w:t>
      </w:r>
      <w:r>
        <w:t>also provided.</w:t>
      </w:r>
    </w:p>
    <w:p w14:paraId="2838994E" w14:textId="04067FDC" w:rsidR="00CA5447" w:rsidRDefault="00CA5447" w:rsidP="00CA5447">
      <w:pPr>
        <w:pStyle w:val="Heading1"/>
      </w:pPr>
      <w:bookmarkStart w:id="6840" w:name="_CRS_2"/>
      <w:bookmarkStart w:id="6841" w:name="_Toc185601628"/>
      <w:bookmarkEnd w:id="6840"/>
      <w:r>
        <w:t>S.2</w:t>
      </w:r>
      <w:r>
        <w:tab/>
        <w:t>System architecture for MWAB operation in PLMNs</w:t>
      </w:r>
      <w:bookmarkEnd w:id="6841"/>
    </w:p>
    <w:p w14:paraId="08288766" w14:textId="28437648" w:rsidR="00CA5447" w:rsidRDefault="00CA5447" w:rsidP="00CA5447">
      <w:r>
        <w:t>Figure</w:t>
      </w:r>
      <w:r w:rsidR="008608DF">
        <w:t>s</w:t>
      </w:r>
      <w:r>
        <w:t xml:space="preserve"> S.2-1</w:t>
      </w:r>
      <w:r w:rsidR="008608DF">
        <w:t xml:space="preserve"> and S.2-2</w:t>
      </w:r>
      <w:r>
        <w:t xml:space="preserve"> present an example architecture for the MWAB operation when no roaming was involved for the MWAB-UE. In this case, there may be</w:t>
      </w:r>
      <w:r w:rsidR="008608DF">
        <w:t xml:space="preserve"> one or</w:t>
      </w:r>
      <w:r>
        <w:t xml:space="preserve"> two PLMNs involved, i.e. the BH PLMN that serves the MWAB-UE</w:t>
      </w:r>
      <w:r w:rsidR="00214C93">
        <w:t xml:space="preserve"> and</w:t>
      </w:r>
      <w:r>
        <w:t xml:space="preserve"> the MWAB Broadcasted PLMN that serves the UE connected to the MWAB</w:t>
      </w:r>
      <w:r w:rsidR="008608DF">
        <w:t xml:space="preserve"> can be the same or different</w:t>
      </w:r>
      <w:r>
        <w:t>.</w:t>
      </w:r>
    </w:p>
    <w:p w14:paraId="695D4E66" w14:textId="77777777" w:rsidR="00CA5447" w:rsidRDefault="00CA5447" w:rsidP="00CA5447">
      <w:r>
        <w:t>The MWAB-gNB logically belongs to MWAB Broadcasted PLMN and announces the PLMN IDs of the MWAB Broadcasted PLMN. The MWAB-gNB establishes N2 and N3 connection with the UE AMF and UE UPF in the MWAB Broadcasted PLMN via the PDU session of the MWAB-UE established with BH PLMN.</w:t>
      </w:r>
    </w:p>
    <w:p w14:paraId="53482B62" w14:textId="77777777" w:rsidR="00CA5447" w:rsidRDefault="00CA5447" w:rsidP="00CA5447">
      <w:r>
        <w:t>The BH UPF in the BH PLMN serves the MWAB-UE and provides the connection via a N6 interface towards the MWAB Broadcasted PLMN, to carry the N2 and N3 traffic from MWAB-gNB. The BH UPF also supports the access to the OAM servers in the MWAB Broadcasted PLMN by the MWAB-gNB.</w:t>
      </w:r>
    </w:p>
    <w:p w14:paraId="644B5E07" w14:textId="77777777" w:rsidR="00CA5447" w:rsidRDefault="00CA5447" w:rsidP="00257279">
      <w:pPr>
        <w:pStyle w:val="NO"/>
      </w:pPr>
      <w:r>
        <w:t>NOTE:</w:t>
      </w:r>
      <w:r>
        <w:tab/>
        <w:t>Depending on deployment requirement, a security gateway may be required between the BH UPF and the MWAB Broadcasted PLMN network. In that case, the MWAB-gNB need to connect to the security gateway based on pre-configured security credentials. The traffic between MWAB-gNB and the MWAB Broadcasted PLMN goes inside the security tunnel established via the security gateway.</w:t>
      </w:r>
    </w:p>
    <w:p w14:paraId="3590D7A3" w14:textId="3F1D6B4B" w:rsidR="00CA5447" w:rsidRDefault="00CA5447" w:rsidP="00CA5447">
      <w:r>
        <w:t>UE connected to the MWAB-gNB can access the 5GS services offered by MWAB Broadcasted PLMN. No MWAB specific enhancement to the UE is required. The UE connected to the MWAB-gNB is not aware of the BH PLMN</w:t>
      </w:r>
      <w:r w:rsidR="00214C93">
        <w:t xml:space="preserve"> and</w:t>
      </w:r>
      <w:r>
        <w:t xml:space="preserve"> thus does not need any roaming agreement between its HPLMN and the</w:t>
      </w:r>
      <w:r w:rsidR="008608DF">
        <w:t xml:space="preserve"> BH</w:t>
      </w:r>
      <w:r>
        <w:t xml:space="preserve"> PLMN.</w:t>
      </w:r>
    </w:p>
    <w:p w14:paraId="68C65B37" w14:textId="120E5F6A" w:rsidR="008608DF" w:rsidRDefault="008608DF" w:rsidP="00CA5447">
      <w:pPr>
        <w:pStyle w:val="TH"/>
        <w:rPr>
          <w:noProof/>
        </w:rPr>
      </w:pPr>
      <w:r w:rsidRPr="00B61F10">
        <w:rPr>
          <w:noProof/>
        </w:rPr>
        <w:object w:dxaOrig="13298" w:dyaOrig="7171" w14:anchorId="76DCDCC5">
          <v:shape id="_x0000_i1179" type="#_x0000_t75" alt="" style="width:454.55pt;height:244.8pt" o:ole="">
            <v:imagedata r:id="rId317" o:title=""/>
          </v:shape>
          <o:OLEObject Type="Embed" ProgID="Visio.Drawing.15" ShapeID="_x0000_i1179" DrawAspect="Content" ObjectID="_1796214489" r:id="rId318"/>
        </w:object>
      </w:r>
    </w:p>
    <w:p w14:paraId="1BA96784" w14:textId="023A3B8F" w:rsidR="008608DF" w:rsidRDefault="008608DF" w:rsidP="007E16B7">
      <w:pPr>
        <w:pStyle w:val="TF"/>
        <w:rPr>
          <w:noProof/>
        </w:rPr>
      </w:pPr>
      <w:r>
        <w:rPr>
          <w:noProof/>
        </w:rPr>
        <w:t>Figure S.2-1: Architecture for MWAB operation support - non-roaming with one PLMN</w:t>
      </w:r>
    </w:p>
    <w:bookmarkStart w:id="6842" w:name="_CRFigureS_21"/>
    <w:p w14:paraId="529B039B" w14:textId="53D1D1F6" w:rsidR="008608DF" w:rsidRDefault="008608DF" w:rsidP="007E16B7">
      <w:pPr>
        <w:pStyle w:val="TH"/>
      </w:pPr>
      <w:r w:rsidRPr="00B61F10">
        <w:rPr>
          <w:noProof/>
        </w:rPr>
        <w:object w:dxaOrig="13298" w:dyaOrig="7171" w14:anchorId="199DBFBF">
          <v:shape id="_x0000_i1180" type="#_x0000_t75" alt="" style="width:454.55pt;height:244.8pt" o:ole="">
            <v:imagedata r:id="rId319" o:title=""/>
          </v:shape>
          <o:OLEObject Type="Embed" ProgID="Visio.Drawing.15" ShapeID="_x0000_i1180" DrawAspect="Content" ObjectID="_1796214490" r:id="rId320"/>
        </w:object>
      </w:r>
    </w:p>
    <w:p w14:paraId="09F0E422" w14:textId="606D616D" w:rsidR="00CA5447" w:rsidRDefault="00CA5447" w:rsidP="00CA5447">
      <w:pPr>
        <w:pStyle w:val="TF"/>
      </w:pPr>
      <w:r>
        <w:t xml:space="preserve">Figure </w:t>
      </w:r>
      <w:bookmarkEnd w:id="6842"/>
      <w:r>
        <w:t>S.2-</w:t>
      </w:r>
      <w:r w:rsidR="008608DF">
        <w:t>2</w:t>
      </w:r>
      <w:r>
        <w:t>: Architecture for MWAB operation support - non-roaming</w:t>
      </w:r>
      <w:r w:rsidR="008608DF">
        <w:t xml:space="preserve"> with two PLMNs</w:t>
      </w:r>
    </w:p>
    <w:p w14:paraId="0B09E557" w14:textId="5F3F7B59" w:rsidR="00CA5447" w:rsidRDefault="00CA5447" w:rsidP="00CA5447">
      <w:r>
        <w:t>Figure S.2-</w:t>
      </w:r>
      <w:r w:rsidR="008608DF">
        <w:t>3</w:t>
      </w:r>
      <w:r>
        <w:t xml:space="preserve"> presents an example architecture for the MWAB operation when MWAB-UE is roaming with a Local Breakout PDU Session for its operation. In this case, there may be three PLMNs involved, i.e. the BH PLMN that serves the MWAB-UE</w:t>
      </w:r>
      <w:r w:rsidR="00214C93">
        <w:t xml:space="preserve"> and</w:t>
      </w:r>
      <w:r>
        <w:t xml:space="preserve"> the MWAB Broadcasted PLMN that serves the UE connected to the MWAB</w:t>
      </w:r>
      <w:r w:rsidR="00214C93">
        <w:t xml:space="preserve"> and</w:t>
      </w:r>
      <w:r>
        <w:t xml:space="preserve"> the HPLMN of the MWAB-UE. The use of the Local Breakout PDU Session by the MWAB-UE can be configured by its HPLMN, e.g. with some VPLMN specific URSP rules. In some cases, the BH PLMN and MWAB Broadcasted PLMN can be the same PLMN</w:t>
      </w:r>
      <w:r w:rsidR="008608DF">
        <w:t xml:space="preserve"> as illustrated in figure S.2-1</w:t>
      </w:r>
      <w:r>
        <w:t>.</w:t>
      </w:r>
    </w:p>
    <w:p w14:paraId="19224F3E" w14:textId="5C437D5B" w:rsidR="00CA5447" w:rsidRDefault="00CA5447" w:rsidP="00CA5447">
      <w:r>
        <w:t>The BH PLMN can access the MWAB-UE's HPLMN UDM for the subscription information. The rest of the operations are similar to that shown in figure S.2-1</w:t>
      </w:r>
      <w:r w:rsidR="008608DF">
        <w:t xml:space="preserve"> and figure S.2-2</w:t>
      </w:r>
      <w:r>
        <w:t>.</w:t>
      </w:r>
    </w:p>
    <w:bookmarkStart w:id="6843" w:name="_CRFigureS_22"/>
    <w:p w14:paraId="44E7A05E" w14:textId="7B597644" w:rsidR="008608DF" w:rsidRDefault="008608DF" w:rsidP="007E16B7">
      <w:pPr>
        <w:pStyle w:val="TH"/>
      </w:pPr>
      <w:r w:rsidRPr="00B61F10">
        <w:rPr>
          <w:noProof/>
        </w:rPr>
        <w:object w:dxaOrig="13343" w:dyaOrig="8349" w14:anchorId="4338F69B">
          <v:shape id="_x0000_i1181" type="#_x0000_t75" alt="" style="width:455.8pt;height:284.85pt" o:ole="">
            <v:imagedata r:id="rId321" o:title=""/>
          </v:shape>
          <o:OLEObject Type="Embed" ProgID="Visio.Drawing.15" ShapeID="_x0000_i1181" DrawAspect="Content" ObjectID="_1796214491" r:id="rId322"/>
        </w:object>
      </w:r>
    </w:p>
    <w:p w14:paraId="60C812E6" w14:textId="0A539B3A" w:rsidR="00CA5447" w:rsidRDefault="00CA5447" w:rsidP="00CA5447">
      <w:pPr>
        <w:pStyle w:val="TF"/>
      </w:pPr>
      <w:r>
        <w:t xml:space="preserve">Figure </w:t>
      </w:r>
      <w:bookmarkEnd w:id="6843"/>
      <w:r>
        <w:t>S.2-</w:t>
      </w:r>
      <w:r w:rsidR="008608DF">
        <w:t>3</w:t>
      </w:r>
      <w:r>
        <w:t>: Architecture for MWAB operation support - MWAB-UE roaming with Local Breakout</w:t>
      </w:r>
    </w:p>
    <w:p w14:paraId="1E65E58E" w14:textId="1A56E213" w:rsidR="00CA5447" w:rsidRDefault="00CA5447" w:rsidP="00CA5447">
      <w:r>
        <w:lastRenderedPageBreak/>
        <w:t>Figure S.2-</w:t>
      </w:r>
      <w:r w:rsidR="008608DF">
        <w:t>4</w:t>
      </w:r>
      <w:r>
        <w:t xml:space="preserve"> presents an example architecture for the MWAB operation when MWAB-UE is roaming with a Home Routed PDU session for its operation. In this case, PDU session of the MWAB-UE is routed by BH PLMN to the HPLMN of the MWAB-UE. The rest of the operations are similar to that shown in figure S.2-</w:t>
      </w:r>
      <w:r w:rsidR="008608DF">
        <w:t>3</w:t>
      </w:r>
      <w:r>
        <w:t>. In some cases, the BH PLMN and MWAB Broadcasted PLMN can be the same PLMN</w:t>
      </w:r>
      <w:r w:rsidR="008608DF">
        <w:t xml:space="preserve"> as illustrated in figure S.2-1</w:t>
      </w:r>
      <w:r>
        <w:t>.</w:t>
      </w:r>
    </w:p>
    <w:bookmarkStart w:id="6844" w:name="_CRFigureS_23"/>
    <w:p w14:paraId="1DAC2985" w14:textId="0819A898" w:rsidR="008608DF" w:rsidRDefault="008608DF" w:rsidP="007E16B7">
      <w:pPr>
        <w:pStyle w:val="TH"/>
      </w:pPr>
      <w:r w:rsidRPr="00B61F10">
        <w:rPr>
          <w:noProof/>
        </w:rPr>
        <w:object w:dxaOrig="13216" w:dyaOrig="9158" w14:anchorId="6AB6F674">
          <v:shape id="_x0000_i1182" type="#_x0000_t75" alt="" style="width:430.75pt;height:298pt" o:ole="">
            <v:imagedata r:id="rId323" o:title=""/>
          </v:shape>
          <o:OLEObject Type="Embed" ProgID="Visio.Drawing.15" ShapeID="_x0000_i1182" DrawAspect="Content" ObjectID="_1796214492" r:id="rId324"/>
        </w:object>
      </w:r>
    </w:p>
    <w:p w14:paraId="3B109CB5" w14:textId="0CF9A5C6" w:rsidR="00CA5447" w:rsidRDefault="00CA5447" w:rsidP="00CA5447">
      <w:pPr>
        <w:pStyle w:val="TF"/>
      </w:pPr>
      <w:r>
        <w:t xml:space="preserve">Figure </w:t>
      </w:r>
      <w:bookmarkEnd w:id="6844"/>
      <w:r>
        <w:t>S.2-</w:t>
      </w:r>
      <w:r w:rsidR="008608DF">
        <w:t>4</w:t>
      </w:r>
      <w:r>
        <w:t>: Architecture for MWAB operation support - MWAB-UE roaming with Home Routed</w:t>
      </w:r>
    </w:p>
    <w:p w14:paraId="23BB8506" w14:textId="60594C82" w:rsidR="00CA5447" w:rsidRDefault="00CA5447" w:rsidP="00CA5447">
      <w:r>
        <w:t>In figure S.2-1, figure S.2-2</w:t>
      </w:r>
      <w:r w:rsidR="008608DF">
        <w:t>, figure S.2-3</w:t>
      </w:r>
      <w:r>
        <w:t xml:space="preserve"> and figure S.2-</w:t>
      </w:r>
      <w:r w:rsidR="008608DF">
        <w:t>4</w:t>
      </w:r>
      <w:r>
        <w:t>, if the UE served by the MWAB is roaming, there can be another PLMN (not shown in the figures), i.e. the HPLMN of the UE served by the MWAB, involved. The interaction of the HPLMN of the UE and the MWAB Broadcasted PLMN follows that described in clause 4.2.4 for the roaming case. The UE served by the MWAB-gNB is not aware of BH PLMN</w:t>
      </w:r>
      <w:r w:rsidR="00214C93">
        <w:t xml:space="preserve"> and</w:t>
      </w:r>
      <w:r>
        <w:t xml:space="preserve"> thus does not need any roaming agreement between its HPLMN and the BH PLMN.</w:t>
      </w:r>
    </w:p>
    <w:p w14:paraId="2585E9B6" w14:textId="77777777" w:rsidR="00CA5447" w:rsidRDefault="00CA5447" w:rsidP="00257279">
      <w:pPr>
        <w:pStyle w:val="Heading1"/>
      </w:pPr>
      <w:bookmarkStart w:id="6845" w:name="_CRS_3"/>
      <w:bookmarkStart w:id="6846" w:name="_Toc185601629"/>
      <w:bookmarkEnd w:id="6845"/>
      <w:r>
        <w:t>S.3</w:t>
      </w:r>
      <w:r>
        <w:tab/>
        <w:t>Architectures to support MWAB in SNPN case</w:t>
      </w:r>
      <w:bookmarkEnd w:id="6846"/>
    </w:p>
    <w:p w14:paraId="6D715FF2" w14:textId="0B9BF438" w:rsidR="00CA5447" w:rsidRDefault="00CA5447" w:rsidP="00CA5447">
      <w:r>
        <w:t>The MWAB operation also supports SNPN</w:t>
      </w:r>
      <w:r w:rsidR="00214C93">
        <w:t xml:space="preserve"> and</w:t>
      </w:r>
      <w:r>
        <w:t xml:space="preserve"> the corresponding architectures are presented in figure</w:t>
      </w:r>
      <w:r w:rsidR="008608DF">
        <w:t>s</w:t>
      </w:r>
      <w:r>
        <w:t xml:space="preserve"> S.3-1</w:t>
      </w:r>
      <w:r w:rsidR="008608DF">
        <w:t>, S.3-2</w:t>
      </w:r>
      <w:r>
        <w:t xml:space="preserve"> and S.3-</w:t>
      </w:r>
      <w:r w:rsidR="008608DF">
        <w:t>3</w:t>
      </w:r>
      <w:r>
        <w:t>. The MWAB operation also supports mixed PLMN and SNPN operation, i.e. in the architecture presented in</w:t>
      </w:r>
      <w:r w:rsidR="008608DF" w:rsidRPr="008608DF">
        <w:t xml:space="preserve"> </w:t>
      </w:r>
      <w:r w:rsidR="008608DF">
        <w:t>figures</w:t>
      </w:r>
      <w:r>
        <w:t xml:space="preserve"> S.3-1</w:t>
      </w:r>
      <w:r w:rsidR="008608DF">
        <w:t>, S.3-2</w:t>
      </w:r>
      <w:r>
        <w:t xml:space="preserve"> and S.3-</w:t>
      </w:r>
      <w:r w:rsidR="008608DF">
        <w:t>3</w:t>
      </w:r>
      <w:r>
        <w:t>, the BH SNPN can be replaced by a PLMN and MWAB Broadcasted SNPN remains a SNPN. The SNPN operations as described in clause 5.30 apply to the MWAB-UE and the UE served by the MWAB-gNB.</w:t>
      </w:r>
    </w:p>
    <w:p w14:paraId="14598DF6" w14:textId="60ED0C6A" w:rsidR="00CA5447" w:rsidRDefault="00CA5447" w:rsidP="00CA5447">
      <w:r>
        <w:t>Figure</w:t>
      </w:r>
      <w:r w:rsidR="008608DF">
        <w:t>s</w:t>
      </w:r>
      <w:r>
        <w:t xml:space="preserve"> S.3-1</w:t>
      </w:r>
      <w:r w:rsidR="008608DF">
        <w:t xml:space="preserve"> and S.3-2</w:t>
      </w:r>
      <w:r>
        <w:t xml:space="preserve"> present example architecture</w:t>
      </w:r>
      <w:r w:rsidR="008608DF">
        <w:t>s</w:t>
      </w:r>
      <w:r>
        <w:t xml:space="preserve"> for the MWAB operation when the serving SNPN of the MWAB-UE is the same as subscribed SNPN of MWAB-UE. In this case, there may be two SNPNs involved, i.e. the BH SNPN that serves the MWAB-UE</w:t>
      </w:r>
      <w:r w:rsidR="00214C93">
        <w:t xml:space="preserve"> and</w:t>
      </w:r>
      <w:r>
        <w:t xml:space="preserve"> the MWAB Broadcasted SNPN that serves the UE connected to the MWAB-gNB. The MWAB-gNB establishes N2 and N3 connection with the UE AMF and UE UPF via the PDU session of the MWAB-UE established with BH SNPN. MWAB-gNB announces SNPN ID of MWAB Broadcasted SNPN.</w:t>
      </w:r>
    </w:p>
    <w:p w14:paraId="253906DD" w14:textId="643C06F5" w:rsidR="008608DF" w:rsidRDefault="008608DF" w:rsidP="008608DF">
      <w:pPr>
        <w:pStyle w:val="TH"/>
        <w:rPr>
          <w:noProof/>
        </w:rPr>
      </w:pPr>
      <w:r w:rsidRPr="00B61F10">
        <w:rPr>
          <w:noProof/>
        </w:rPr>
        <w:object w:dxaOrig="13298" w:dyaOrig="7171" w14:anchorId="5A8610B6">
          <v:shape id="_x0000_i1183" type="#_x0000_t75" alt="" style="width:454.55pt;height:244.8pt" o:ole="">
            <v:imagedata r:id="rId325" o:title=""/>
          </v:shape>
          <o:OLEObject Type="Embed" ProgID="Visio.Drawing.15" ShapeID="_x0000_i1183" DrawAspect="Content" ObjectID="_1796214493" r:id="rId326"/>
        </w:object>
      </w:r>
    </w:p>
    <w:p w14:paraId="7095D6E0" w14:textId="124DA04F" w:rsidR="008608DF" w:rsidRDefault="008608DF" w:rsidP="007E16B7">
      <w:pPr>
        <w:pStyle w:val="TF"/>
        <w:rPr>
          <w:noProof/>
        </w:rPr>
      </w:pPr>
      <w:r>
        <w:rPr>
          <w:noProof/>
        </w:rPr>
        <w:t>Figure S.3-1: Architecture for MWAB operation support for SNPN - with MWAB-UE served by the subscribed SNPN (BH SNPN) and MWAB-gNB in the same SNPN</w:t>
      </w:r>
    </w:p>
    <w:bookmarkStart w:id="6847" w:name="_CRFigureS_31"/>
    <w:p w14:paraId="13B44795" w14:textId="3837886A" w:rsidR="008608DF" w:rsidRDefault="008608DF" w:rsidP="007E16B7">
      <w:pPr>
        <w:pStyle w:val="TH"/>
      </w:pPr>
      <w:r w:rsidRPr="00B61F10">
        <w:rPr>
          <w:noProof/>
        </w:rPr>
        <w:object w:dxaOrig="13298" w:dyaOrig="7171" w14:anchorId="2F0043D8">
          <v:shape id="_x0000_i1184" type="#_x0000_t75" alt="" style="width:454.55pt;height:244.8pt" o:ole="">
            <v:imagedata r:id="rId327" o:title=""/>
          </v:shape>
          <o:OLEObject Type="Embed" ProgID="Visio.Drawing.15" ShapeID="_x0000_i1184" DrawAspect="Content" ObjectID="_1796214494" r:id="rId328"/>
        </w:object>
      </w:r>
    </w:p>
    <w:p w14:paraId="0E82DD93" w14:textId="6BA37251" w:rsidR="00CA5447" w:rsidRDefault="00CA5447" w:rsidP="00CA5447">
      <w:pPr>
        <w:pStyle w:val="TF"/>
      </w:pPr>
      <w:r>
        <w:t xml:space="preserve">Figure </w:t>
      </w:r>
      <w:bookmarkEnd w:id="6847"/>
      <w:r>
        <w:t>S.3-</w:t>
      </w:r>
      <w:r w:rsidR="008608DF">
        <w:t>2</w:t>
      </w:r>
      <w:r>
        <w:t>: Architecture for MWAB operation support for SNPN - with MWAB-UE served by the subscribed SNPN (BH SNPN)</w:t>
      </w:r>
      <w:r w:rsidR="008608DF">
        <w:t xml:space="preserve"> and MWAB-gNB in different SNPN</w:t>
      </w:r>
    </w:p>
    <w:p w14:paraId="260B88C2" w14:textId="6753D522" w:rsidR="00CA5447" w:rsidRDefault="00CA5447" w:rsidP="00CA5447">
      <w:r>
        <w:t>Figure S.3-</w:t>
      </w:r>
      <w:r w:rsidR="008608DF">
        <w:t>3</w:t>
      </w:r>
      <w:r>
        <w:t xml:space="preserve"> presents an example architecture for the MWAB operation when the MWAB-UE accesses its serving SNPN using credentials owned by a Credential Holder. In this case, besides the two SNPNs, i.e. the BH SNPN that serves the MWAB-UE</w:t>
      </w:r>
      <w:r w:rsidR="00214C93">
        <w:t xml:space="preserve"> and</w:t>
      </w:r>
      <w:r>
        <w:t xml:space="preserve"> the MWAB Broadcasted SNPN that serves the UE connected to the MWAB-gNB, the Credential Holder of MWAB-UE is also involved. The MWAB-gNB establishes N2 and N3 connection with the UE AMF and UE UPF via the PDU session of the MWAB-UE established with BH SNPN. MWAB-gNB announces SNPN ID of the MWAB Broadcasted SNPN.</w:t>
      </w:r>
    </w:p>
    <w:bookmarkStart w:id="6848" w:name="_CRFigureS_32"/>
    <w:p w14:paraId="5FE758C5" w14:textId="168C7545" w:rsidR="008608DF" w:rsidRDefault="008608DF" w:rsidP="007E16B7">
      <w:pPr>
        <w:pStyle w:val="TH"/>
      </w:pPr>
      <w:r w:rsidRPr="00B61F10">
        <w:rPr>
          <w:noProof/>
        </w:rPr>
        <w:object w:dxaOrig="13343" w:dyaOrig="8349" w14:anchorId="7FCDD5B5">
          <v:shape id="_x0000_i1185" type="#_x0000_t75" alt="" style="width:448.9pt;height:281.1pt" o:ole="">
            <v:imagedata r:id="rId329" o:title=""/>
          </v:shape>
          <o:OLEObject Type="Embed" ProgID="Visio.Drawing.15" ShapeID="_x0000_i1185" DrawAspect="Content" ObjectID="_1796214495" r:id="rId330"/>
        </w:object>
      </w:r>
    </w:p>
    <w:p w14:paraId="198CDB4B" w14:textId="5A399533" w:rsidR="00CA5447" w:rsidRDefault="00CA5447" w:rsidP="00CA5447">
      <w:pPr>
        <w:pStyle w:val="TF"/>
      </w:pPr>
      <w:r>
        <w:t xml:space="preserve">Figure </w:t>
      </w:r>
      <w:bookmarkEnd w:id="6848"/>
      <w:r>
        <w:t>S.3-</w:t>
      </w:r>
      <w:r w:rsidR="008608DF">
        <w:t>3</w:t>
      </w:r>
      <w:r>
        <w:t>: Architecture for MWAB operation support for SNPN - with MWAB-UE accesses BH-SNPN with credentials from a CH</w:t>
      </w:r>
    </w:p>
    <w:p w14:paraId="236BD7BD" w14:textId="5F86365F" w:rsidR="009B3A05" w:rsidRDefault="009B3A05" w:rsidP="009B3A05">
      <w:pPr>
        <w:pStyle w:val="Heading1"/>
      </w:pPr>
      <w:bookmarkStart w:id="6849" w:name="_CRS_4"/>
      <w:bookmarkStart w:id="6850" w:name="_Toc185601630"/>
      <w:bookmarkEnd w:id="6849"/>
      <w:r>
        <w:t>S.4</w:t>
      </w:r>
      <w:r>
        <w:tab/>
        <w:t>Protocol Stacks for MWAB node</w:t>
      </w:r>
      <w:bookmarkEnd w:id="6850"/>
    </w:p>
    <w:p w14:paraId="1AE5EF39" w14:textId="1B628AC2" w:rsidR="009B3A05" w:rsidRDefault="009B3A05" w:rsidP="009B3A05">
      <w:pPr>
        <w:pStyle w:val="Heading2"/>
      </w:pPr>
      <w:bookmarkStart w:id="6851" w:name="_CRS_4_1"/>
      <w:bookmarkStart w:id="6852" w:name="_Toc185601631"/>
      <w:bookmarkEnd w:id="6851"/>
      <w:r>
        <w:t>S.4.1</w:t>
      </w:r>
      <w:r>
        <w:tab/>
        <w:t>Control Plane Protocol Stacks to support N2 interface for MWAB node</w:t>
      </w:r>
      <w:bookmarkEnd w:id="6852"/>
    </w:p>
    <w:p w14:paraId="6DA5970C" w14:textId="3849B5FD" w:rsidR="009B3A05" w:rsidRDefault="009B3A05" w:rsidP="009B3A05">
      <w:pPr>
        <w:pStyle w:val="TH"/>
      </w:pPr>
      <w:r>
        <w:object w:dxaOrig="9730" w:dyaOrig="4360" w14:anchorId="5E7B432C">
          <v:shape id="_x0000_i1186" type="#_x0000_t75" style="width:480.2pt;height:224.75pt" o:ole="">
            <v:imagedata r:id="rId331" o:title="" croptop="-691f" cropbottom="-13973f" cropleft="103f" cropright="-15244f"/>
          </v:shape>
          <o:OLEObject Type="Embed" ProgID="Visio.Drawing.15" ShapeID="_x0000_i1186" DrawAspect="Content" ObjectID="_1796214496" r:id="rId332"/>
        </w:object>
      </w:r>
    </w:p>
    <w:p w14:paraId="7251BC7D" w14:textId="23327ECA" w:rsidR="009B3A05" w:rsidRDefault="009B3A05" w:rsidP="009B3A05">
      <w:pPr>
        <w:pStyle w:val="TF"/>
      </w:pPr>
      <w:bookmarkStart w:id="6853" w:name="_CRFigureS_4_11"/>
      <w:r>
        <w:t xml:space="preserve">Figure </w:t>
      </w:r>
      <w:bookmarkEnd w:id="6853"/>
      <w:r>
        <w:t>S.4.1-1: Control Plane Protocol Stacks to support the N2 interface</w:t>
      </w:r>
    </w:p>
    <w:p w14:paraId="0CB63A52" w14:textId="77777777" w:rsidR="009B3A05" w:rsidRDefault="009B3A05" w:rsidP="009B3A05">
      <w:r>
        <w:t xml:space="preserve">Figure S.4.1-1 illustrates the Control Plane Protocol Stacks to support the N2 interface. A PDU session between MWAB-UE and MWAB-UPF is established as a backhaul link to support the overlayed N2 interface. The N2 interface </w:t>
      </w:r>
      <w:r>
        <w:lastRenderedPageBreak/>
        <w:t>terminates at MWAB-gNB and UE-AMF respectively, which includes NGAP and SCTP/IP layer protocols between them.</w:t>
      </w:r>
    </w:p>
    <w:p w14:paraId="73EBE65F" w14:textId="77777777" w:rsidR="009B3A05" w:rsidRDefault="009B3A05" w:rsidP="00257279">
      <w:pPr>
        <w:pStyle w:val="Heading2"/>
      </w:pPr>
      <w:bookmarkStart w:id="6854" w:name="_CRS_4_2"/>
      <w:bookmarkStart w:id="6855" w:name="_Toc185601632"/>
      <w:bookmarkEnd w:id="6854"/>
      <w:r>
        <w:t>S.4.2</w:t>
      </w:r>
      <w:r>
        <w:tab/>
        <w:t>User Plane Protocol Stacks to support N3 interface for MWAB node</w:t>
      </w:r>
      <w:bookmarkEnd w:id="6855"/>
    </w:p>
    <w:p w14:paraId="25692E5E" w14:textId="56AFA9A1" w:rsidR="009B3A05" w:rsidRDefault="009B3A05" w:rsidP="009B3A05">
      <w:pPr>
        <w:pStyle w:val="TH"/>
      </w:pPr>
      <w:r>
        <w:object w:dxaOrig="9291" w:dyaOrig="4361" w14:anchorId="485052C5">
          <v:shape id="_x0000_i1187" type="#_x0000_t75" style="width:479.6pt;height:235.4pt" o:ole="">
            <v:imagedata r:id="rId333" o:title="" croptop="-1533f" cropbottom="-13321f" cropright="-13635f"/>
          </v:shape>
          <o:OLEObject Type="Embed" ProgID="Visio.Drawing.15" ShapeID="_x0000_i1187" DrawAspect="Content" ObjectID="_1796214497" r:id="rId334"/>
        </w:object>
      </w:r>
    </w:p>
    <w:p w14:paraId="002B8863" w14:textId="60695B7B" w:rsidR="009B3A05" w:rsidRDefault="009B3A05" w:rsidP="009B3A05">
      <w:pPr>
        <w:pStyle w:val="TF"/>
      </w:pPr>
      <w:bookmarkStart w:id="6856" w:name="_CRFigureS_4_21"/>
      <w:r>
        <w:t xml:space="preserve">Figure </w:t>
      </w:r>
      <w:bookmarkEnd w:id="6856"/>
      <w:r>
        <w:t>S.4.2-1: User Plane Protocol Stacks to support the N3 interface</w:t>
      </w:r>
    </w:p>
    <w:p w14:paraId="39218CFA" w14:textId="77777777" w:rsidR="009B3A05" w:rsidRDefault="009B3A05" w:rsidP="009B3A05">
      <w:r>
        <w:t>Figure S.4.2-1 illustrates the User Plane Protocol Stacks to support the N3 interface. A PDU session between MWAB-UE and MWAB-UPF is established as a backhaul link to support the overlayed N3 interface. The N3 interface terminates at MWAB-gNB and UE-UPF, which includes GTP-U and UDP/IP layer protocols between them. A PDU session between UE and UE-UPF is realized by:</w:t>
      </w:r>
    </w:p>
    <w:p w14:paraId="0708EC31" w14:textId="3117B9E7" w:rsidR="009B3A05" w:rsidRDefault="009B3A05" w:rsidP="00257279">
      <w:pPr>
        <w:pStyle w:val="B1"/>
      </w:pPr>
      <w:r>
        <w:t>1)</w:t>
      </w:r>
      <w:r>
        <w:tab/>
        <w:t>the Uu between UE and MWAB-gNB; and</w:t>
      </w:r>
    </w:p>
    <w:p w14:paraId="49526A16" w14:textId="61CB5DBF" w:rsidR="009B3A05" w:rsidRDefault="009B3A05" w:rsidP="00257279">
      <w:pPr>
        <w:pStyle w:val="B1"/>
      </w:pPr>
      <w:r>
        <w:t>2)</w:t>
      </w:r>
      <w:r>
        <w:tab/>
        <w:t>the N3 between MWAB-gNB and UE-UPF on top of the backhauling PDU session between MWAB-UE and MWAB-UPF.</w:t>
      </w:r>
    </w:p>
    <w:p w14:paraId="431D792E" w14:textId="2197B8BA" w:rsidR="00ED6B83" w:rsidRDefault="00ED6B83" w:rsidP="00ED6B83">
      <w:pPr>
        <w:overflowPunct/>
        <w:autoSpaceDE/>
        <w:autoSpaceDN/>
        <w:adjustRightInd/>
        <w:spacing w:after="0"/>
        <w:textAlignment w:val="auto"/>
        <w:rPr>
          <w:rFonts w:ascii="Arial" w:hAnsi="Arial"/>
          <w:sz w:val="36"/>
        </w:rPr>
      </w:pPr>
      <w:r>
        <w:br w:type="page"/>
      </w:r>
    </w:p>
    <w:p w14:paraId="5CBEBA11" w14:textId="77777777" w:rsidR="00ED6B83" w:rsidRDefault="00ED6B83" w:rsidP="00ED6B83">
      <w:pPr>
        <w:pStyle w:val="Heading8"/>
      </w:pPr>
      <w:bookmarkStart w:id="6857" w:name="_Toc185601633"/>
      <w:r>
        <w:lastRenderedPageBreak/>
        <w:t>Annex T (informative):</w:t>
      </w:r>
      <w:r>
        <w:br/>
        <w:t>Network Energy consumption information calculation</w:t>
      </w:r>
      <w:bookmarkEnd w:id="6857"/>
    </w:p>
    <w:p w14:paraId="1BF50EA5" w14:textId="77777777" w:rsidR="00ED6B83" w:rsidRDefault="00ED6B83" w:rsidP="00ED6B83">
      <w:pPr>
        <w:pStyle w:val="Heading1"/>
      </w:pPr>
      <w:bookmarkStart w:id="6858" w:name="_Toc185601634"/>
      <w:r>
        <w:t>T.1</w:t>
      </w:r>
      <w:r>
        <w:tab/>
        <w:t>General</w:t>
      </w:r>
      <w:bookmarkEnd w:id="6858"/>
    </w:p>
    <w:p w14:paraId="24FA32E6" w14:textId="77777777" w:rsidR="00ED6B83" w:rsidRDefault="00ED6B83" w:rsidP="00ED6B83">
      <w:r>
        <w:t>This Annex provides examples on how EIF calculate the energy consumption for required granularities.</w:t>
      </w:r>
    </w:p>
    <w:p w14:paraId="0A695483" w14:textId="77777777" w:rsidR="00ED6B83" w:rsidRDefault="00ED6B83" w:rsidP="007E16B7">
      <w:pPr>
        <w:pStyle w:val="Heading1"/>
      </w:pPr>
      <w:bookmarkStart w:id="6859" w:name="_Toc185601635"/>
      <w:r>
        <w:t>T.2</w:t>
      </w:r>
      <w:r>
        <w:tab/>
        <w:t>Calculation of Energy Consumption parameters</w:t>
      </w:r>
      <w:bookmarkEnd w:id="6859"/>
    </w:p>
    <w:p w14:paraId="12CCC4B8" w14:textId="17DCB915" w:rsidR="00ED6B83" w:rsidRDefault="00ED6B83" w:rsidP="00ED6B83">
      <w:r>
        <w:t>The energy consumed at a UPF (</w:t>
      </w:r>
      <w:r w:rsidRPr="007E16B7">
        <w:rPr>
          <w:i/>
          <w:iCs/>
        </w:rPr>
        <w:t>E</w:t>
      </w:r>
      <w:r w:rsidRPr="007E16B7">
        <w:rPr>
          <w:i/>
          <w:iCs/>
          <w:vertAlign w:val="subscript"/>
        </w:rPr>
        <w:t>UPF</w:t>
      </w:r>
      <w:r>
        <w:t>)or a gNB (</w:t>
      </w:r>
      <w:r w:rsidRPr="007E16B7">
        <w:rPr>
          <w:i/>
          <w:iCs/>
        </w:rPr>
        <w:t>E</w:t>
      </w:r>
      <w:r w:rsidRPr="007E16B7">
        <w:rPr>
          <w:i/>
          <w:iCs/>
          <w:vertAlign w:val="subscript"/>
        </w:rPr>
        <w:t>gNB</w:t>
      </w:r>
      <w:r>
        <w:t>) is known over a time window T. And the EIF is aware of the data volume (</w:t>
      </w:r>
      <w:r w:rsidRPr="007E16B7">
        <w:rPr>
          <w:i/>
          <w:iCs/>
        </w:rPr>
        <w:t>DV</w:t>
      </w:r>
      <w:r>
        <w:t>) consumed at a UPF by a UE (</w:t>
      </w:r>
      <w:r w:rsidRPr="007E16B7">
        <w:rPr>
          <w:i/>
          <w:iCs/>
        </w:rPr>
        <w:t>DV</w:t>
      </w:r>
      <w:r w:rsidRPr="007E16B7">
        <w:rPr>
          <w:i/>
          <w:iCs/>
          <w:vertAlign w:val="subscript"/>
        </w:rPr>
        <w:t>UE,UPF</w:t>
      </w:r>
      <w:r>
        <w:t>), UE PDU session (</w:t>
      </w:r>
      <w:r w:rsidRPr="007E16B7">
        <w:rPr>
          <w:i/>
          <w:iCs/>
        </w:rPr>
        <w:t>DV</w:t>
      </w:r>
      <w:r w:rsidRPr="007E16B7">
        <w:rPr>
          <w:i/>
          <w:iCs/>
          <w:vertAlign w:val="subscript"/>
        </w:rPr>
        <w:t>Session,UPF</w:t>
      </w:r>
      <w:r>
        <w:t>) and UE QoS flow (</w:t>
      </w:r>
      <w:r w:rsidRPr="007E16B7">
        <w:rPr>
          <w:i/>
          <w:iCs/>
        </w:rPr>
        <w:t>DV</w:t>
      </w:r>
      <w:r w:rsidRPr="007E16B7">
        <w:rPr>
          <w:i/>
          <w:iCs/>
          <w:vertAlign w:val="subscript"/>
        </w:rPr>
        <w:t>Flow,UPF</w:t>
      </w:r>
      <w:r>
        <w:t>) over the time interval T. The EIF is aware of the overall data volume at a gNB (</w:t>
      </w:r>
      <w:r>
        <w:rPr>
          <w:i/>
          <w:iCs/>
        </w:rPr>
        <w:t>DV</w:t>
      </w:r>
      <w:r w:rsidRPr="00BD6F43">
        <w:rPr>
          <w:i/>
          <w:iCs/>
          <w:vertAlign w:val="subscript"/>
        </w:rPr>
        <w:t>gNB</w:t>
      </w:r>
      <w:r>
        <w:t>), as well as at a UPF  (</w:t>
      </w:r>
      <w:r>
        <w:rPr>
          <w:i/>
          <w:iCs/>
        </w:rPr>
        <w:t>DV</w:t>
      </w:r>
      <w:r>
        <w:rPr>
          <w:i/>
          <w:iCs/>
          <w:vertAlign w:val="subscript"/>
        </w:rPr>
        <w:t>UPF</w:t>
      </w:r>
      <w:r>
        <w:t>) which serving the UE. Then based on the below example formulas, the required granularities Energy consumption information can be obtained.</w:t>
      </w:r>
    </w:p>
    <w:p w14:paraId="1F72E3A2" w14:textId="77777777" w:rsidR="00ED6B83" w:rsidRDefault="00ED6B83" w:rsidP="00ED6B83">
      <w:r>
        <w:t>To derive the of energy consumed at a gNB over a period of time T by a UE, PDU session, QoS flow, the formulas are:</w:t>
      </w:r>
    </w:p>
    <w:p w14:paraId="738F7A0F" w14:textId="77777777" w:rsidR="00ED6B83" w:rsidRPr="00582BAD" w:rsidRDefault="00ED6B83" w:rsidP="00ED6B83">
      <w:pPr>
        <w:pStyle w:val="EQ"/>
        <w:rPr>
          <w:i/>
          <w:iCs/>
        </w:rPr>
      </w:pPr>
      <w:r w:rsidRPr="00582BAD">
        <w:rPr>
          <w:i/>
          <w:iCs/>
        </w:rPr>
        <w:tab/>
      </w:r>
      <m:oMath>
        <m:sSub>
          <m:sSubPr>
            <m:ctrlPr>
              <w:rPr>
                <w:rFonts w:ascii="Cambria Math" w:hAnsi="Cambria Math"/>
                <w:i/>
                <w:iCs/>
              </w:rPr>
            </m:ctrlPr>
          </m:sSubPr>
          <m:e>
            <m:r>
              <w:rPr>
                <w:rFonts w:ascii="Cambria Math" w:hAnsi="Cambria Math"/>
              </w:rPr>
              <m:t>E</m:t>
            </m:r>
          </m:e>
          <m:sub>
            <m:r>
              <w:rPr>
                <w:rFonts w:ascii="Cambria Math" w:hAnsi="Cambria Math"/>
              </w:rPr>
              <m:t>UE,gNB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UE,gNB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p>
    <w:p w14:paraId="624A7E05" w14:textId="77777777" w:rsidR="00ED6B83" w:rsidRPr="00582BAD" w:rsidRDefault="00ED6B83" w:rsidP="00ED6B83">
      <w:pPr>
        <w:pStyle w:val="EQ"/>
        <w:rPr>
          <w:i/>
          <w:iCs/>
        </w:rPr>
      </w:pPr>
      <w:r w:rsidRPr="00582BAD">
        <w:rPr>
          <w:i/>
          <w:iCs/>
        </w:rPr>
        <w:tab/>
      </w:r>
      <m:oMath>
        <m:sSub>
          <m:sSubPr>
            <m:ctrlPr>
              <w:rPr>
                <w:rFonts w:ascii="Cambria Math" w:hAnsi="Cambria Math"/>
                <w:i/>
                <w:iCs/>
              </w:rPr>
            </m:ctrlPr>
          </m:sSubPr>
          <m:e>
            <m:r>
              <w:rPr>
                <w:rFonts w:ascii="Cambria Math" w:hAnsi="Cambria Math"/>
              </w:rPr>
              <m:t>E</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p>
    <w:p w14:paraId="5ED1674C" w14:textId="77777777" w:rsidR="00ED6B83" w:rsidRPr="00582BAD" w:rsidRDefault="00ED6B83" w:rsidP="00ED6B83">
      <w:pPr>
        <w:pStyle w:val="EQ"/>
        <w:rPr>
          <w:i/>
          <w:iCs/>
        </w:rPr>
      </w:pPr>
      <w:r w:rsidRPr="00582BAD">
        <w:rPr>
          <w:i/>
          <w:iCs/>
        </w:rPr>
        <w:tab/>
      </w:r>
      <m:oMath>
        <m:sSub>
          <m:sSubPr>
            <m:ctrlPr>
              <w:rPr>
                <w:rFonts w:ascii="Cambria Math" w:hAnsi="Cambria Math"/>
                <w:i/>
                <w:iCs/>
              </w:rPr>
            </m:ctrlPr>
          </m:sSubPr>
          <m:e>
            <m:r>
              <w:rPr>
                <w:rFonts w:ascii="Cambria Math" w:hAnsi="Cambria Math"/>
              </w:rPr>
              <m:t>E</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p>
    <w:p w14:paraId="233F9C12" w14:textId="4897ADBA" w:rsidR="00ED6B83" w:rsidRDefault="00ED6B83" w:rsidP="00ED6B83">
      <w:r>
        <w:t>To derive the energy consumed at a UPF over a time period T by a UE, session, QoS flow the formulas are:</w:t>
      </w:r>
    </w:p>
    <w:p w14:paraId="41ABF89F" w14:textId="77777777" w:rsidR="00ED6B83" w:rsidRPr="00582BAD" w:rsidRDefault="00ED6B83" w:rsidP="00ED6B83">
      <w:pPr>
        <w:pStyle w:val="EQ"/>
        <w:rPr>
          <w:i/>
          <w:iCs/>
        </w:rPr>
      </w:pPr>
      <w:r w:rsidRPr="00582BAD">
        <w:rPr>
          <w:i/>
          <w:iCs/>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lang w:val="de-AT"/>
              </w:rPr>
              <m:t>UE,UPF</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lang w:val="de-AT"/>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de-AT"/>
                  </w:rPr>
                  <m:t>UE,UPF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de-AT"/>
                  </w:rPr>
                  <m:t>UPF</m:t>
                </m:r>
              </m:sub>
            </m:sSub>
          </m:den>
        </m:f>
      </m:oMath>
    </w:p>
    <w:p w14:paraId="7D6DCFB6" w14:textId="77777777" w:rsidR="00ED6B83" w:rsidRPr="00582BAD" w:rsidRDefault="00ED6B83" w:rsidP="00ED6B83">
      <w:pPr>
        <w:pStyle w:val="EQ"/>
        <w:rPr>
          <w:i/>
          <w:iCs/>
        </w:rPr>
      </w:pPr>
      <w:r w:rsidRPr="00582BAD">
        <w:rPr>
          <w:i/>
          <w:iCs/>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UE,UPF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p>
    <w:p w14:paraId="78C68528" w14:textId="77777777" w:rsidR="00ED6B83" w:rsidRPr="00582BAD" w:rsidRDefault="00ED6B83" w:rsidP="00ED6B83">
      <w:pPr>
        <w:pStyle w:val="EQ"/>
        <w:rPr>
          <w:i/>
          <w:iCs/>
          <w:lang w:val="es-ES"/>
        </w:rPr>
      </w:pPr>
      <w:r w:rsidRPr="00582BAD">
        <w:rPr>
          <w:i/>
          <w:iCs/>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p>
    <w:p w14:paraId="755A7AA5" w14:textId="3DAE1F8E" w:rsidR="00ED6B83" w:rsidRDefault="00ED6B83" w:rsidP="00ED6B83">
      <w:r>
        <w:t>To derive the energy consumed in the network in the time interval T by a UE (</w:t>
      </w:r>
      <w:r w:rsidRPr="00F32C1A">
        <w:rPr>
          <w:i/>
          <w:iCs/>
        </w:rPr>
        <w:t>E</w:t>
      </w:r>
      <w:r>
        <w:rPr>
          <w:i/>
          <w:iCs/>
          <w:vertAlign w:val="subscript"/>
        </w:rPr>
        <w:t>UE</w:t>
      </w:r>
      <w:r>
        <w:t>)</w:t>
      </w:r>
      <w:r w:rsidRPr="00ED6B83">
        <w:t>, Session</w:t>
      </w:r>
      <w:r>
        <w:t xml:space="preserve"> (</w:t>
      </w:r>
      <w:r w:rsidRPr="00F32C1A">
        <w:rPr>
          <w:i/>
          <w:iCs/>
        </w:rPr>
        <w:t>E</w:t>
      </w:r>
      <w:r w:rsidRPr="007E16B7">
        <w:rPr>
          <w:i/>
          <w:iCs/>
          <w:vertAlign w:val="subscript"/>
        </w:rPr>
        <w:t>Session</w:t>
      </w:r>
      <w:r>
        <w:t>), QoS flow (</w:t>
      </w:r>
      <w:r w:rsidRPr="00F32C1A">
        <w:rPr>
          <w:i/>
          <w:iCs/>
        </w:rPr>
        <w:t>E</w:t>
      </w:r>
      <w:r>
        <w:rPr>
          <w:i/>
          <w:iCs/>
          <w:vertAlign w:val="subscript"/>
        </w:rPr>
        <w:t>Flow</w:t>
      </w:r>
      <w:r>
        <w:t>), the formula is:</w:t>
      </w:r>
    </w:p>
    <w:p w14:paraId="574A0636" w14:textId="08EFB996" w:rsidR="00ED6B83" w:rsidRPr="00ED6B83" w:rsidRDefault="00ED6B83" w:rsidP="007E16B7">
      <w:pPr>
        <w:pStyle w:val="EQ"/>
      </w:pPr>
      <w:r w:rsidRPr="00ED6B83">
        <w:tab/>
      </w:r>
      <m:oMath>
        <m:sSub>
          <m:sSubPr>
            <m:ctrlPr>
              <w:rPr>
                <w:rFonts w:ascii="Cambria Math" w:hAnsi="Cambria Math"/>
                <w:i/>
                <w:iCs/>
              </w:rPr>
            </m:ctrlPr>
          </m:sSubPr>
          <m:e>
            <m:r>
              <w:rPr>
                <w:rFonts w:ascii="Cambria Math" w:hAnsi="Cambria Math"/>
              </w:rPr>
              <m:t>E</m:t>
            </m:r>
          </m:e>
          <m:sub>
            <m:r>
              <w:rPr>
                <w:rFonts w:ascii="Cambria Math" w:hAnsi="Cambria Math"/>
              </w:rPr>
              <m:t>UE,gNB</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eastAsia="Cambria Math" w:hAnsi="Cambria Math"/>
                      </w:rPr>
                    </m:ctrlPr>
                  </m:naryPr>
                  <m:sub>
                    <m:r>
                      <w:rPr>
                        <w:rFonts w:ascii="Cambria Math" w:eastAsia="Cambria Math" w:hAnsi="Cambria Math"/>
                      </w:rPr>
                      <m:t>ESession</m:t>
                    </m:r>
                  </m:sub>
                  <m:sup/>
                  <m:e/>
                </m:nary>
              </m:sub>
            </m:sSub>
          </m:e>
        </m:nary>
      </m:oMath>
    </w:p>
    <w:p w14:paraId="0307120F" w14:textId="614946FD" w:rsidR="00ED6B83" w:rsidRDefault="00ED6B83" w:rsidP="007E16B7">
      <w:pPr>
        <w:pStyle w:val="B1"/>
      </w:pPr>
      <w:r>
        <w:tab/>
      </w:r>
      <w:r w:rsidRPr="00323791">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m:t>
            </m:r>
          </m:sup>
        </m:sSubSup>
      </m:oMath>
      <w:r w:rsidRPr="00323791">
        <w:t xml:space="preserve"> are all gNBs used by the UE in an interval T,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m:t>
            </m:r>
          </m:sup>
        </m:sSubSup>
      </m:oMath>
      <w:r w:rsidRPr="00323791">
        <w:t xml:space="preserve"> are all UPFs used by the UE in an interval T.</w:t>
      </w:r>
    </w:p>
    <w:p w14:paraId="171E62EE" w14:textId="77777777" w:rsidR="00ED6B83" w:rsidRPr="00582BAD" w:rsidRDefault="00ED6B83" w:rsidP="00ED6B83">
      <w:pPr>
        <w:pStyle w:val="EQ"/>
      </w:pPr>
      <w:r w:rsidRPr="00582BAD">
        <w:tab/>
      </w:r>
      <m:oMath>
        <m:sSub>
          <m:sSubPr>
            <m:ctrlPr>
              <w:rPr>
                <w:rFonts w:ascii="Cambria Math" w:hAnsi="Cambria Math"/>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p>
    <w:p w14:paraId="68975060" w14:textId="18DB84FD" w:rsidR="00ED6B83" w:rsidRDefault="00ED6B83" w:rsidP="007E16B7">
      <w:pPr>
        <w:pStyle w:val="B1"/>
      </w:pPr>
      <w:r>
        <w:tab/>
      </w:r>
      <w:r w:rsidRPr="00582BAD">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Session</m:t>
            </m:r>
          </m:sub>
          <m:sup>
            <m:r>
              <w:rPr>
                <w:rFonts w:ascii="Cambria Math" w:hAnsi="Cambria Math"/>
              </w:rPr>
              <m:t>T</m:t>
            </m:r>
          </m:sup>
        </m:sSubSup>
      </m:oMath>
      <w:r w:rsidRPr="00582BAD">
        <w:t xml:space="preserve"> are all gNBs used by the PDU Session in an interval T, </w:t>
      </w:r>
      <m:oMath>
        <m:sSubSup>
          <m:sSubSupPr>
            <m:ctrlPr>
              <w:rPr>
                <w:rFonts w:ascii="Cambria Math" w:hAnsi="Cambria Math"/>
                <w:i/>
              </w:rPr>
            </m:ctrlPr>
          </m:sSubSupPr>
          <m:e>
            <m:r>
              <w:rPr>
                <w:rFonts w:ascii="Cambria Math" w:hAnsi="Cambria Math"/>
              </w:rPr>
              <m:t>UPF</m:t>
            </m:r>
          </m:e>
          <m:sub>
            <m:r>
              <w:rPr>
                <w:rFonts w:ascii="Cambria Math" w:hAnsi="Cambria Math"/>
              </w:rPr>
              <m:t>Session</m:t>
            </m:r>
          </m:sub>
          <m:sup>
            <m:r>
              <w:rPr>
                <w:rFonts w:ascii="Cambria Math" w:hAnsi="Cambria Math"/>
              </w:rPr>
              <m:t>T</m:t>
            </m:r>
          </m:sup>
        </m:sSubSup>
      </m:oMath>
      <w:r w:rsidRPr="00582BAD">
        <w:t xml:space="preserve"> are all UPFs used by the PDU Session in an interval T.</w:t>
      </w:r>
    </w:p>
    <w:p w14:paraId="64A411DF" w14:textId="77777777" w:rsidR="00ED6B83" w:rsidRPr="00582BAD" w:rsidRDefault="00ED6B83" w:rsidP="00ED6B83">
      <w:pPr>
        <w:pStyle w:val="EQ"/>
      </w:pPr>
      <w:r w:rsidRPr="00582BAD">
        <w:rPr>
          <w:sz w:val="22"/>
          <w:szCs w:val="22"/>
        </w:rPr>
        <w:tab/>
      </w:r>
      <m:oMath>
        <m:sSub>
          <m:sSubPr>
            <m:ctrlPr>
              <w:rPr>
                <w:rFonts w:ascii="Cambria Math" w:hAnsi="Cambria Math"/>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p>
    <w:p w14:paraId="4B5249B9" w14:textId="648EBA0B" w:rsidR="00ED6B83" w:rsidRPr="00ED6B83" w:rsidRDefault="00ED6B83" w:rsidP="007E16B7">
      <w:pPr>
        <w:pStyle w:val="B1"/>
      </w:pPr>
      <w:r>
        <w:tab/>
      </w:r>
      <w:r w:rsidRPr="00582BAD">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Flow</m:t>
            </m:r>
          </m:sub>
          <m:sup>
            <m:r>
              <w:rPr>
                <w:rFonts w:ascii="Cambria Math" w:hAnsi="Cambria Math"/>
              </w:rPr>
              <m:t>T</m:t>
            </m:r>
          </m:sup>
        </m:sSubSup>
      </m:oMath>
      <w:r w:rsidRPr="00582BAD">
        <w:t xml:space="preserve"> are all gNBs used by the QoS Flow in an interval T, </w:t>
      </w:r>
      <m:oMath>
        <m:sSubSup>
          <m:sSubSupPr>
            <m:ctrlPr>
              <w:rPr>
                <w:rFonts w:ascii="Cambria Math" w:hAnsi="Cambria Math"/>
                <w:i/>
              </w:rPr>
            </m:ctrlPr>
          </m:sSubSupPr>
          <m:e>
            <m:r>
              <w:rPr>
                <w:rFonts w:ascii="Cambria Math" w:hAnsi="Cambria Math"/>
              </w:rPr>
              <m:t>UPF</m:t>
            </m:r>
          </m:e>
          <m:sub>
            <m:r>
              <w:rPr>
                <w:rFonts w:ascii="Cambria Math" w:hAnsi="Cambria Math"/>
              </w:rPr>
              <m:t>Flow</m:t>
            </m:r>
          </m:sub>
          <m:sup>
            <m:r>
              <w:rPr>
                <w:rFonts w:ascii="Cambria Math" w:hAnsi="Cambria Math"/>
              </w:rPr>
              <m:t>T</m:t>
            </m:r>
          </m:sup>
        </m:sSubSup>
      </m:oMath>
      <w:r w:rsidRPr="00582BAD">
        <w:t xml:space="preserve"> are all UPFs used by the QoS Flow in an interval T.</w:t>
      </w:r>
    </w:p>
    <w:p w14:paraId="1742ADC5" w14:textId="77777777" w:rsidR="00CA30AC" w:rsidRDefault="00CA30AC" w:rsidP="00CA30AC">
      <w:pPr>
        <w:overflowPunct/>
        <w:autoSpaceDE/>
        <w:autoSpaceDN/>
        <w:adjustRightInd/>
        <w:spacing w:after="0"/>
        <w:textAlignment w:val="auto"/>
      </w:pPr>
      <w:r>
        <w:br w:type="page"/>
      </w:r>
    </w:p>
    <w:p w14:paraId="7411163C" w14:textId="77777777" w:rsidR="00CA30AC" w:rsidRDefault="00CA30AC" w:rsidP="00CA30AC">
      <w:pPr>
        <w:pStyle w:val="Heading8"/>
      </w:pPr>
      <w:bookmarkStart w:id="6860" w:name="_Toc185601636"/>
      <w:r>
        <w:lastRenderedPageBreak/>
        <w:t>Annex U (informative):</w:t>
      </w:r>
      <w:r>
        <w:br/>
        <w:t>Support of traffic offloading at the H-UPF deployed nearby VPLMN for HR PDU Session</w:t>
      </w:r>
      <w:bookmarkEnd w:id="6860"/>
    </w:p>
    <w:p w14:paraId="4E8EFA6D" w14:textId="77777777" w:rsidR="00CA30AC" w:rsidRDefault="00CA30AC" w:rsidP="00CA30AC">
      <w:pPr>
        <w:pStyle w:val="Heading1"/>
      </w:pPr>
      <w:bookmarkStart w:id="6861" w:name="_Toc185601637"/>
      <w:r>
        <w:t>U.1</w:t>
      </w:r>
      <w:r>
        <w:tab/>
        <w:t>General</w:t>
      </w:r>
      <w:bookmarkEnd w:id="6861"/>
    </w:p>
    <w:p w14:paraId="5E2A0089" w14:textId="77777777" w:rsidR="00CA30AC" w:rsidRDefault="00CA30AC" w:rsidP="00CA30AC">
      <w:r>
        <w:t>The Home PLMN operator can deploy H-UPFs on sites located physically close to the VPLMN (e.g. visited region) for the support of the local traffic routing at the H-UPF, i.e. home session breakout performed at the H-UPF controlled by H-SMF.</w:t>
      </w:r>
    </w:p>
    <w:p w14:paraId="0C6378EA" w14:textId="77777777" w:rsidR="00CA30AC" w:rsidRDefault="00CA30AC" w:rsidP="00CA30AC">
      <w:pPr>
        <w:pStyle w:val="TH"/>
      </w:pPr>
      <w:r w:rsidRPr="00E05844">
        <w:object w:dxaOrig="8250" w:dyaOrig="4290" w14:anchorId="78A2C3E9">
          <v:shape id="_x0000_i1188" type="#_x0000_t75" style="width:412.6pt;height:214.1pt" o:ole="">
            <v:imagedata r:id="rId335" o:title=""/>
          </v:shape>
          <o:OLEObject Type="Embed" ProgID="Visio.Drawing.15" ShapeID="_x0000_i1188" DrawAspect="Content" ObjectID="_1796214498" r:id="rId336"/>
        </w:object>
      </w:r>
    </w:p>
    <w:p w14:paraId="5F22671F" w14:textId="77777777" w:rsidR="00CA30AC" w:rsidRDefault="00CA30AC" w:rsidP="00CA30AC">
      <w:pPr>
        <w:pStyle w:val="TF"/>
      </w:pPr>
      <w:r>
        <w:t>Figure U.1-1: Deployment scenario for traffic offloading at the H-UPF deployed nearby VPLMN region for HR PDU Session</w:t>
      </w:r>
    </w:p>
    <w:p w14:paraId="45DB005B" w14:textId="77777777" w:rsidR="00CA30AC" w:rsidRDefault="00CA30AC" w:rsidP="00CA30AC">
      <w:r>
        <w:t>Figure U.1-1 depicts the deployment scenario of H-UPF nearby VPLMN for HR PDU Session for traffic offloading at the H-UPF. For simplicity, other network functions are not shown.</w:t>
      </w:r>
    </w:p>
    <w:p w14:paraId="7DA972B4" w14:textId="77777777" w:rsidR="00CA30AC" w:rsidRDefault="00CA30AC" w:rsidP="00CA30AC">
      <w:pPr>
        <w:pStyle w:val="Heading1"/>
      </w:pPr>
      <w:bookmarkStart w:id="6862" w:name="_Toc185601638"/>
      <w:r>
        <w:t>U.2</w:t>
      </w:r>
      <w:r>
        <w:tab/>
        <w:t>PDU Session establishment for supporting traffic offloading at the H-UPF</w:t>
      </w:r>
      <w:bookmarkEnd w:id="6862"/>
    </w:p>
    <w:p w14:paraId="68A266D0" w14:textId="77777777" w:rsidR="00CA30AC" w:rsidRDefault="00CA30AC" w:rsidP="00CA30AC">
      <w:r>
        <w:t>This clause describes the HR PDU Session establishment for the roaming traffic offloading at the H-UPF deployed nearby VPLMN.</w:t>
      </w:r>
    </w:p>
    <w:p w14:paraId="394F2A7B" w14:textId="77777777" w:rsidR="00CA30AC" w:rsidRDefault="00CA30AC" w:rsidP="00CA30AC">
      <w:r>
        <w:t>The following are some considerations:</w:t>
      </w:r>
    </w:p>
    <w:p w14:paraId="2D1D8042" w14:textId="77777777" w:rsidR="00CA30AC" w:rsidRDefault="00CA30AC" w:rsidP="007E16B7">
      <w:pPr>
        <w:pStyle w:val="B1"/>
      </w:pPr>
      <w:r>
        <w:t>1.</w:t>
      </w:r>
      <w:r>
        <w:tab/>
        <w:t>The H-SMF decides to support roaming traffic offloading at the H-UPF for HR PDU Session based on the configured operator policy</w:t>
      </w:r>
    </w:p>
    <w:p w14:paraId="5FCE3A11" w14:textId="77777777" w:rsidR="00CA30AC" w:rsidRDefault="00CA30AC" w:rsidP="007E16B7">
      <w:pPr>
        <w:pStyle w:val="B1"/>
      </w:pPr>
      <w:r>
        <w:t>2.</w:t>
      </w:r>
      <w:r>
        <w:tab/>
        <w:t>When performing H-UPF selection as described in clause 6.3.3.3, UE location information (e.g. MNC and MCC of the VPLMN) can be considered in order to select a H-UPF nearby VPLMN for a given HR PDU Session, based on the HPLMN operator policy.</w:t>
      </w:r>
    </w:p>
    <w:p w14:paraId="05969311" w14:textId="77777777" w:rsidR="00CA30AC" w:rsidRDefault="00CA30AC" w:rsidP="007E16B7">
      <w:pPr>
        <w:pStyle w:val="B1"/>
      </w:pPr>
      <w:r>
        <w:t>3.</w:t>
      </w:r>
      <w:r>
        <w:tab/>
        <w:t>Based on the operator policy, the selected H-UPF deployed nearby VPLMN can provide the H-SMF with the DNS server information, if it is locally configured, as described in clause 5.8.2.2.</w:t>
      </w:r>
    </w:p>
    <w:p w14:paraId="7C94B46F" w14:textId="77777777" w:rsidR="00CA30AC" w:rsidRDefault="00CA30AC" w:rsidP="007E16B7">
      <w:pPr>
        <w:pStyle w:val="Heading1"/>
      </w:pPr>
      <w:bookmarkStart w:id="6863" w:name="_Toc185601639"/>
      <w:r>
        <w:lastRenderedPageBreak/>
        <w:t>U.3</w:t>
      </w:r>
      <w:r>
        <w:tab/>
        <w:t>Re-establishment of PDU Session due to UP Path failure</w:t>
      </w:r>
      <w:bookmarkEnd w:id="6863"/>
    </w:p>
    <w:p w14:paraId="6FDB0E8B" w14:textId="77777777" w:rsidR="00CA30AC" w:rsidRDefault="00CA30AC" w:rsidP="00CA30AC">
      <w:r>
        <w:t>For the deployment scenario where the H-UPF of HR PDU Session is deployed nearby VPLMN, if the H-SMF receives from H-UPF the UP Path failure report for the path between the H-UPF (PSA) and V-UPF, the H-SMF acts as described in TS 23.527 [210]. If the H-SMF decides to delete the PDU session contexts associated with the path in failure as described in TS 23.527 [210], the H-SMF can trigger release of the HR PDU Session and include an existing cause value indicating that a PDU Session re-establishment is requested. During the new HR PDU Session re-establishment, a new H-UPF is selected based on operator policy.</w:t>
      </w:r>
    </w:p>
    <w:p w14:paraId="52D5A22F" w14:textId="77777777" w:rsidR="00CA30AC" w:rsidRDefault="00CA30AC">
      <w:pPr>
        <w:overflowPunct/>
        <w:autoSpaceDE/>
        <w:autoSpaceDN/>
        <w:adjustRightInd/>
        <w:spacing w:after="0"/>
        <w:textAlignment w:val="auto"/>
        <w:rPr>
          <w:rFonts w:ascii="Arial" w:hAnsi="Arial"/>
          <w:sz w:val="36"/>
        </w:rPr>
      </w:pPr>
      <w:r>
        <w:br w:type="page"/>
      </w:r>
    </w:p>
    <w:p w14:paraId="4594A3FC" w14:textId="1D0B3AA6" w:rsidR="00CA30AC" w:rsidRDefault="00CA30AC" w:rsidP="00CA30AC">
      <w:pPr>
        <w:pStyle w:val="Heading8"/>
      </w:pPr>
      <w:bookmarkStart w:id="6864" w:name="_Toc185601640"/>
      <w:r>
        <w:lastRenderedPageBreak/>
        <w:t>Annex V (informative):</w:t>
      </w:r>
      <w:r>
        <w:br/>
        <w:t>NR Femto</w:t>
      </w:r>
      <w:bookmarkEnd w:id="6864"/>
    </w:p>
    <w:p w14:paraId="7263DD13" w14:textId="77777777" w:rsidR="00CA30AC" w:rsidRDefault="00CA30AC" w:rsidP="00CA30AC">
      <w:pPr>
        <w:pStyle w:val="Heading1"/>
      </w:pPr>
      <w:bookmarkStart w:id="6865" w:name="_Toc185601641"/>
      <w:r>
        <w:t>V.0</w:t>
      </w:r>
      <w:r>
        <w:tab/>
        <w:t>General</w:t>
      </w:r>
      <w:bookmarkEnd w:id="6865"/>
    </w:p>
    <w:p w14:paraId="7C251CA2" w14:textId="77777777" w:rsidR="00CA30AC" w:rsidRDefault="00CA30AC" w:rsidP="00CA30AC">
      <w:r>
        <w:t>This annex provides information on how the NF Femto can be deployed and used by means of functionalities defined in clause 5.50 and existing functionalities.</w:t>
      </w:r>
    </w:p>
    <w:p w14:paraId="36C86112" w14:textId="77777777" w:rsidR="00CA30AC" w:rsidRDefault="00CA30AC" w:rsidP="00CA30AC">
      <w:pPr>
        <w:pStyle w:val="Heading1"/>
      </w:pPr>
      <w:bookmarkStart w:id="6866" w:name="_Toc185601642"/>
      <w:r>
        <w:t>V.1</w:t>
      </w:r>
      <w:r>
        <w:tab/>
        <w:t>NR Femto Deployment Options</w:t>
      </w:r>
      <w:bookmarkEnd w:id="6866"/>
    </w:p>
    <w:p w14:paraId="4040D0DF" w14:textId="77777777" w:rsidR="00CA30AC" w:rsidRDefault="00CA30AC" w:rsidP="00CA30AC">
      <w:r>
        <w:t>Figure V.1-1 depicts the deployment options of NR Femto with a locally deployed UPF close to the location of NR Femto node(s). The locally deployed UPF is a 5GC entity, has a direct N4/N9 interface with the 5GC and can be selected based on the edge computing functionality specified in clause 5.13. The NR Femto GW is optionally used as a concentrator for N2 interface. N3 interface directly goes to a centrally deployed UPF (behind the NR Femto GW) or to a locally deployed UPF (close to NR Femto node location). N3 interface may also go via the NR Femto GW where in this case, the NR Femto GW only performs routing at IP layer.</w:t>
      </w:r>
    </w:p>
    <w:p w14:paraId="0E3B3BA0" w14:textId="22CF2D56" w:rsidR="00CA30AC" w:rsidRDefault="00CA30AC" w:rsidP="00CA30AC">
      <w:pPr>
        <w:pStyle w:val="TH"/>
      </w:pPr>
      <w:r>
        <w:object w:dxaOrig="8654" w:dyaOrig="5819" w14:anchorId="79B4A948">
          <v:shape id="_x0000_i1189" type="#_x0000_t75" style="width:432.65pt;height:290.5pt" o:ole="">
            <v:imagedata r:id="rId337" o:title=""/>
          </v:shape>
          <o:OLEObject Type="Embed" ProgID="Visio.Drawing.15" ShapeID="_x0000_i1189" DrawAspect="Content" ObjectID="_1796214499" r:id="rId338"/>
        </w:object>
      </w:r>
    </w:p>
    <w:p w14:paraId="6A1B9B93" w14:textId="77777777" w:rsidR="00CA30AC" w:rsidRDefault="00CA30AC" w:rsidP="00CA30AC">
      <w:pPr>
        <w:pStyle w:val="TF"/>
      </w:pPr>
      <w:r>
        <w:t>Figure V.1-1: NR Femto deployment options for 5GS</w:t>
      </w:r>
    </w:p>
    <w:p w14:paraId="402C479F" w14:textId="77777777" w:rsidR="00CA30AC" w:rsidRDefault="00CA30AC" w:rsidP="00CA30AC">
      <w:pPr>
        <w:pStyle w:val="NO"/>
      </w:pPr>
      <w:r>
        <w:t>NOTE:</w:t>
      </w:r>
      <w:r>
        <w:tab/>
        <w:t>The SeGW is out of the scope of this specification.</w:t>
      </w:r>
    </w:p>
    <w:p w14:paraId="4DC1EEF7" w14:textId="51ED0DE7" w:rsidR="000C32E8" w:rsidRDefault="000C32E8">
      <w:pPr>
        <w:overflowPunct/>
        <w:autoSpaceDE/>
        <w:autoSpaceDN/>
        <w:adjustRightInd/>
        <w:spacing w:after="0"/>
        <w:textAlignment w:val="auto"/>
        <w:rPr>
          <w:rFonts w:ascii="Arial" w:hAnsi="Arial"/>
          <w:sz w:val="36"/>
        </w:rPr>
      </w:pPr>
      <w:r>
        <w:br w:type="page"/>
      </w:r>
    </w:p>
    <w:p w14:paraId="2F1DE8C6" w14:textId="270A1BD1" w:rsidR="000C32E8" w:rsidRDefault="000C32E8" w:rsidP="00D40151">
      <w:pPr>
        <w:pStyle w:val="Heading8"/>
      </w:pPr>
      <w:bookmarkStart w:id="6867" w:name="_Toc185601643"/>
      <w:r>
        <w:lastRenderedPageBreak/>
        <w:t>Annex W (normative):</w:t>
      </w:r>
      <w:r>
        <w:br/>
        <w:t>UDP-Option carrying media related information over UDP tunnel</w:t>
      </w:r>
      <w:bookmarkEnd w:id="6867"/>
    </w:p>
    <w:p w14:paraId="365A0261" w14:textId="77777777" w:rsidR="000C32E8" w:rsidRDefault="000C32E8" w:rsidP="000C32E8">
      <w:r>
        <w:t>tunnel</w:t>
      </w:r>
    </w:p>
    <w:p w14:paraId="21D358C5" w14:textId="441BC064" w:rsidR="000C32E8" w:rsidRDefault="000C32E8" w:rsidP="000C32E8">
      <w:r>
        <w:t>When the DL traffic is end-to end encrypted and transported from the AS proxy through a UDP tunnel established using connect-udp between the AS proxy and the PSA UPF as described in clause 5.37.9.2, the AS proxy generates a XRM packet which inner UDP datagram contains the DL UDP media packets, i.e. QUIC packet between AS proxy and UE and the outer UDP datagram between AS proxy and UPF contains UDP-Option carrying encrypted media related information. Figure W-1 shows XRM packet structure.</w:t>
      </w:r>
    </w:p>
    <w:p w14:paraId="5EB12F52" w14:textId="416AB06A" w:rsidR="000C32E8" w:rsidRDefault="000C32E8" w:rsidP="000C32E8">
      <w:pPr>
        <w:pStyle w:val="TH"/>
      </w:pPr>
      <w:r>
        <w:rPr>
          <w:noProof/>
        </w:rPr>
        <w:object w:dxaOrig="7485" w:dyaOrig="2220" w14:anchorId="748C3218">
          <v:shape id="_x0000_i1190" type="#_x0000_t75" alt="" style="width:333.7pt;height:98.9pt;mso-width-percent:0;mso-height-percent:0;mso-width-percent:0;mso-height-percent:0" o:ole="">
            <v:imagedata r:id="rId339" o:title=""/>
          </v:shape>
          <o:OLEObject Type="Embed" ProgID="Visio.Drawing.15" ShapeID="_x0000_i1190" DrawAspect="Content" ObjectID="_1796214500" r:id="rId340"/>
        </w:object>
      </w:r>
    </w:p>
    <w:p w14:paraId="5D234880" w14:textId="36351CCC" w:rsidR="000C32E8" w:rsidRDefault="000C32E8" w:rsidP="000C32E8">
      <w:pPr>
        <w:pStyle w:val="TF"/>
      </w:pPr>
      <w:r>
        <w:t>Figure W-1: XRM packet structure</w:t>
      </w:r>
    </w:p>
    <w:p w14:paraId="6243186D" w14:textId="1E78E3F7" w:rsidR="000C32E8" w:rsidRDefault="000C32E8" w:rsidP="007E16B7">
      <w:r>
        <w:t>After the UPF establishes a QUIC connection to the AS proxy using connect-udp according to clause 5.37.9.2, the AS proxy and the PSA UPF negotiates security keys using connect-udp upgrade token in tunnelled mode. Then the AS proxy encodes media related information into the UDP-Option in outer UDP datagram and uses security keys for encrypting media related information carried in the UDP-Option.</w:t>
      </w:r>
    </w:p>
    <w:p w14:paraId="7B03FBC5" w14:textId="6E1DA2A9" w:rsidR="00D40151" w:rsidRPr="001B7C50" w:rsidRDefault="00D40151" w:rsidP="00D40151">
      <w:pPr>
        <w:pStyle w:val="Heading8"/>
      </w:pPr>
      <w:r w:rsidRPr="001B7C50">
        <w:br w:type="page"/>
      </w:r>
      <w:bookmarkStart w:id="6868" w:name="_Toc20150319"/>
      <w:bookmarkStart w:id="6869" w:name="_Toc27847131"/>
      <w:bookmarkStart w:id="6870" w:name="_Toc36188265"/>
      <w:bookmarkStart w:id="6871" w:name="_Toc45184179"/>
      <w:bookmarkStart w:id="6872" w:name="_Toc47343021"/>
      <w:bookmarkStart w:id="6873" w:name="_Toc51769724"/>
      <w:bookmarkStart w:id="6874" w:name="_Toc185601644"/>
      <w:r w:rsidRPr="001B7C50">
        <w:lastRenderedPageBreak/>
        <w:t>Annex</w:t>
      </w:r>
      <w:r w:rsidR="00ED6B83">
        <w:t xml:space="preserve"> X</w:t>
      </w:r>
      <w:r w:rsidRPr="001B7C50">
        <w:t xml:space="preserve"> (informative):</w:t>
      </w:r>
      <w:r w:rsidRPr="001B7C50">
        <w:br/>
        <w:t>Change history</w:t>
      </w:r>
      <w:bookmarkEnd w:id="6868"/>
      <w:bookmarkEnd w:id="6869"/>
      <w:bookmarkEnd w:id="6870"/>
      <w:bookmarkEnd w:id="6871"/>
      <w:bookmarkEnd w:id="6872"/>
      <w:bookmarkEnd w:id="6873"/>
      <w:bookmarkEnd w:id="68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257279" w:rsidRDefault="00704A9E" w:rsidP="009D14FB">
            <w:pPr>
              <w:pStyle w:val="TAL"/>
              <w:rPr>
                <w:sz w:val="16"/>
                <w:szCs w:val="16"/>
                <w:lang w:val="fr-FR"/>
              </w:rPr>
            </w:pPr>
            <w:r w:rsidRPr="00257279">
              <w:rPr>
                <w:sz w:val="16"/>
                <w:szCs w:val="16"/>
                <w:lang w:val="fr-FR"/>
              </w:rPr>
              <w:t xml:space="preserve"> </w:t>
            </w:r>
            <w:r w:rsidR="00D40151" w:rsidRPr="00257279">
              <w:rPr>
                <w:sz w:val="16"/>
                <w:szCs w:val="16"/>
                <w:lang w:val="fr-FR"/>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lastRenderedPageBreak/>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26E6F53F" w:rsidR="00D40151" w:rsidRPr="00D64A02" w:rsidRDefault="00D40151" w:rsidP="009D14FB">
            <w:pPr>
              <w:pStyle w:val="TAL"/>
              <w:rPr>
                <w:sz w:val="16"/>
                <w:szCs w:val="16"/>
              </w:rPr>
            </w:pPr>
            <w:r w:rsidRPr="00D64A02">
              <w:rPr>
                <w:sz w:val="16"/>
                <w:szCs w:val="16"/>
              </w:rPr>
              <w:t>Introduction of indirect communication between NF services</w:t>
            </w:r>
            <w:r w:rsidR="00214C93">
              <w:rPr>
                <w:sz w:val="16"/>
                <w:szCs w:val="16"/>
              </w:rPr>
              <w:t xml:space="preserve"> and</w:t>
            </w:r>
            <w:r w:rsidRPr="00D64A02">
              <w:rPr>
                <w:sz w:val="16"/>
                <w:szCs w:val="16"/>
              </w:rPr>
              <w:t xml:space="preserve">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257279" w:rsidRDefault="00D40151" w:rsidP="009D14FB">
            <w:pPr>
              <w:pStyle w:val="TAL"/>
              <w:rPr>
                <w:sz w:val="16"/>
                <w:szCs w:val="16"/>
                <w:lang w:val="fr-FR"/>
              </w:rPr>
            </w:pPr>
            <w:r w:rsidRPr="00257279">
              <w:rPr>
                <w:sz w:val="16"/>
                <w:szCs w:val="16"/>
                <w:lang w:val="fr-FR"/>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257279" w:rsidRDefault="00D40151" w:rsidP="009D14FB">
            <w:pPr>
              <w:pStyle w:val="TAL"/>
              <w:rPr>
                <w:sz w:val="16"/>
                <w:szCs w:val="16"/>
                <w:lang w:val="fr-FR"/>
              </w:rPr>
            </w:pPr>
            <w:r w:rsidRPr="00257279">
              <w:rPr>
                <w:sz w:val="16"/>
                <w:szCs w:val="16"/>
                <w:lang w:val="fr-FR"/>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257279" w:rsidRDefault="00D40151" w:rsidP="009D14FB">
            <w:pPr>
              <w:pStyle w:val="TAL"/>
              <w:rPr>
                <w:sz w:val="16"/>
                <w:szCs w:val="16"/>
                <w:lang w:val="fr-FR"/>
              </w:rPr>
            </w:pPr>
            <w:r w:rsidRPr="00257279">
              <w:rPr>
                <w:sz w:val="16"/>
                <w:szCs w:val="16"/>
                <w:lang w:val="fr-FR"/>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257279" w:rsidRDefault="00D40151" w:rsidP="009D14FB">
            <w:pPr>
              <w:pStyle w:val="TAL"/>
              <w:rPr>
                <w:sz w:val="16"/>
                <w:szCs w:val="16"/>
                <w:lang w:val="fr-FR"/>
              </w:rPr>
            </w:pPr>
            <w:r w:rsidRPr="00257279">
              <w:rPr>
                <w:sz w:val="16"/>
                <w:szCs w:val="16"/>
                <w:lang w:val="fr-FR"/>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257279" w:rsidRDefault="00D40151" w:rsidP="009D14FB">
            <w:pPr>
              <w:pStyle w:val="TAL"/>
              <w:rPr>
                <w:sz w:val="16"/>
                <w:szCs w:val="16"/>
                <w:lang w:val="fr-FR"/>
              </w:rPr>
            </w:pPr>
            <w:r w:rsidRPr="00257279">
              <w:rPr>
                <w:sz w:val="16"/>
                <w:szCs w:val="16"/>
                <w:lang w:val="fr-FR"/>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lastRenderedPageBreak/>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lastRenderedPageBreak/>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lastRenderedPageBreak/>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3CF4AC65" w:rsidR="00BA212C" w:rsidRPr="00D64A02" w:rsidRDefault="00BA212C" w:rsidP="009D14FB">
            <w:pPr>
              <w:pStyle w:val="TAL"/>
              <w:rPr>
                <w:sz w:val="16"/>
                <w:szCs w:val="16"/>
              </w:rPr>
            </w:pPr>
            <w:r w:rsidRPr="00D64A02">
              <w:rPr>
                <w:sz w:val="16"/>
                <w:szCs w:val="16"/>
              </w:rPr>
              <w:t>EASDF discovery and selection</w:t>
            </w:r>
            <w:r w:rsidR="00214C93">
              <w:rPr>
                <w:sz w:val="16"/>
                <w:szCs w:val="16"/>
              </w:rPr>
              <w:t xml:space="preserve"> and</w:t>
            </w:r>
            <w:r w:rsidRPr="00D64A02">
              <w:rPr>
                <w:sz w:val="16"/>
                <w:szCs w:val="16"/>
              </w:rPr>
              <w:t xml:space="preserve">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lastRenderedPageBreak/>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lastRenderedPageBreak/>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lastRenderedPageBreak/>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257279" w:rsidRDefault="00AA610D" w:rsidP="000040FE">
            <w:pPr>
              <w:pStyle w:val="TAL"/>
              <w:rPr>
                <w:sz w:val="16"/>
                <w:szCs w:val="16"/>
                <w:lang w:val="fr-FR"/>
              </w:rPr>
            </w:pPr>
            <w:r w:rsidRPr="00257279">
              <w:rPr>
                <w:sz w:val="16"/>
                <w:szCs w:val="16"/>
                <w:lang w:val="fr-FR"/>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2C13BE">
        <w:tc>
          <w:tcPr>
            <w:tcW w:w="800" w:type="dxa"/>
            <w:shd w:val="solid" w:color="FFFFFF" w:fill="auto"/>
          </w:tcPr>
          <w:p w14:paraId="289EFDB8" w14:textId="77777777" w:rsidR="008D4C5F" w:rsidRPr="00D64A02" w:rsidRDefault="008D4C5F" w:rsidP="002C13BE">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2C13BE">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2C13BE">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2C13BE">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2C13BE">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2C13BE">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2C13BE">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2C13BE">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lastRenderedPageBreak/>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2C13BE">
        <w:tc>
          <w:tcPr>
            <w:tcW w:w="800" w:type="dxa"/>
            <w:shd w:val="solid" w:color="FFFFFF" w:fill="auto"/>
          </w:tcPr>
          <w:p w14:paraId="5850E405" w14:textId="77777777" w:rsidR="00B37A78" w:rsidRPr="00D64A02" w:rsidRDefault="00B37A78" w:rsidP="002C13BE">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2C13BE">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2C13BE">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2C13BE">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2C13BE">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2C13BE">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2C13BE">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2C13BE">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2C13BE">
        <w:tc>
          <w:tcPr>
            <w:tcW w:w="800" w:type="dxa"/>
            <w:shd w:val="solid" w:color="FFFFFF" w:fill="auto"/>
          </w:tcPr>
          <w:p w14:paraId="36B0BD26" w14:textId="77777777" w:rsidR="00AE12FC" w:rsidRPr="00D64A02" w:rsidRDefault="00AE12FC" w:rsidP="002C13BE">
            <w:pPr>
              <w:pStyle w:val="TAC"/>
              <w:rPr>
                <w:sz w:val="16"/>
                <w:szCs w:val="16"/>
              </w:rPr>
            </w:pPr>
            <w:r w:rsidRPr="00D64A02">
              <w:rPr>
                <w:sz w:val="16"/>
                <w:szCs w:val="16"/>
              </w:rPr>
              <w:lastRenderedPageBreak/>
              <w:t>2021-12</w:t>
            </w:r>
          </w:p>
        </w:tc>
        <w:tc>
          <w:tcPr>
            <w:tcW w:w="800" w:type="dxa"/>
            <w:shd w:val="solid" w:color="FFFFFF" w:fill="auto"/>
          </w:tcPr>
          <w:p w14:paraId="35552609" w14:textId="77777777" w:rsidR="00AE12FC" w:rsidRPr="00D64A02" w:rsidRDefault="00AE12FC" w:rsidP="002C13BE">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2C13BE">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2C13BE">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2C13BE">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2C13BE">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2C13BE">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2C13BE">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2C13BE">
        <w:tc>
          <w:tcPr>
            <w:tcW w:w="800" w:type="dxa"/>
            <w:shd w:val="solid" w:color="FFFFFF" w:fill="auto"/>
          </w:tcPr>
          <w:p w14:paraId="3D50D19C" w14:textId="77777777" w:rsidR="00AE12FC" w:rsidRPr="00D64A02" w:rsidRDefault="00AE12FC" w:rsidP="002C13BE">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2C13BE">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2C13BE">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2C13BE">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2C13BE">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2C13BE">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2C13BE">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2C13BE">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lastRenderedPageBreak/>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2C13BE">
        <w:tc>
          <w:tcPr>
            <w:tcW w:w="800" w:type="dxa"/>
            <w:shd w:val="solid" w:color="FFFFFF" w:fill="auto"/>
          </w:tcPr>
          <w:p w14:paraId="44D7E8D1" w14:textId="77777777" w:rsidR="00FA7B3B" w:rsidRPr="00D64A02" w:rsidRDefault="00FA7B3B" w:rsidP="002C13BE">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2C13BE">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2C13BE">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2C13BE">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2C13BE">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2C13BE">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2C13BE">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2C13BE">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lastRenderedPageBreak/>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2C13BE">
        <w:tc>
          <w:tcPr>
            <w:tcW w:w="800" w:type="dxa"/>
            <w:shd w:val="solid" w:color="FFFFFF" w:fill="auto"/>
          </w:tcPr>
          <w:p w14:paraId="695FAEB0" w14:textId="77777777" w:rsidR="00FA7B3B" w:rsidRPr="00D64A02" w:rsidRDefault="00FA7B3B" w:rsidP="002C13BE">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2C13BE">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2C13BE">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2C13BE">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2C13BE">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2C13BE">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2C13BE">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2C13BE">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2C13BE">
        <w:tc>
          <w:tcPr>
            <w:tcW w:w="800" w:type="dxa"/>
            <w:shd w:val="solid" w:color="FFFFFF" w:fill="auto"/>
          </w:tcPr>
          <w:p w14:paraId="5035E2BA" w14:textId="77777777" w:rsidR="007C5118" w:rsidRPr="00D64A02" w:rsidRDefault="007C5118" w:rsidP="002C13BE">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2C13BE">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2C13BE">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2C13BE">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2C13BE">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2C13BE">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2C13BE">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2C13BE">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2C13BE">
        <w:tc>
          <w:tcPr>
            <w:tcW w:w="800" w:type="dxa"/>
            <w:shd w:val="solid" w:color="FFFFFF" w:fill="auto"/>
          </w:tcPr>
          <w:p w14:paraId="399ECE32" w14:textId="77777777" w:rsidR="006E7E83" w:rsidRPr="00D64A02" w:rsidRDefault="006E7E83" w:rsidP="002C13BE">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2C13BE">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2C13BE">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2C13BE">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2C13BE">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2C13BE">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2C13BE">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2C13BE">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lastRenderedPageBreak/>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lastRenderedPageBreak/>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lastRenderedPageBreak/>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lastRenderedPageBreak/>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lastRenderedPageBreak/>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lastRenderedPageBreak/>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lastRenderedPageBreak/>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2C13BE">
        <w:tc>
          <w:tcPr>
            <w:tcW w:w="800" w:type="dxa"/>
            <w:shd w:val="solid" w:color="FFFFFF" w:fill="auto"/>
          </w:tcPr>
          <w:p w14:paraId="07748156" w14:textId="77777777" w:rsidR="00EF4A8B" w:rsidRDefault="00EF4A8B" w:rsidP="002C13BE">
            <w:pPr>
              <w:pStyle w:val="TAC"/>
              <w:rPr>
                <w:sz w:val="16"/>
                <w:szCs w:val="16"/>
              </w:rPr>
            </w:pPr>
            <w:r>
              <w:rPr>
                <w:sz w:val="16"/>
                <w:szCs w:val="16"/>
              </w:rPr>
              <w:t>2023-12</w:t>
            </w:r>
          </w:p>
        </w:tc>
        <w:tc>
          <w:tcPr>
            <w:tcW w:w="800" w:type="dxa"/>
            <w:shd w:val="solid" w:color="FFFFFF" w:fill="auto"/>
          </w:tcPr>
          <w:p w14:paraId="1B92663C" w14:textId="77777777" w:rsidR="00EF4A8B" w:rsidRDefault="00EF4A8B" w:rsidP="002C13BE">
            <w:pPr>
              <w:pStyle w:val="TAL"/>
              <w:rPr>
                <w:sz w:val="16"/>
                <w:szCs w:val="16"/>
              </w:rPr>
            </w:pPr>
            <w:r>
              <w:rPr>
                <w:sz w:val="16"/>
                <w:szCs w:val="16"/>
              </w:rPr>
              <w:t>SP#102</w:t>
            </w:r>
          </w:p>
        </w:tc>
        <w:tc>
          <w:tcPr>
            <w:tcW w:w="1094" w:type="dxa"/>
            <w:shd w:val="solid" w:color="FFFFFF" w:fill="auto"/>
          </w:tcPr>
          <w:p w14:paraId="5A68C2CB" w14:textId="77777777" w:rsidR="00EF4A8B" w:rsidRDefault="00EF4A8B" w:rsidP="002C13BE">
            <w:pPr>
              <w:pStyle w:val="TAC"/>
              <w:rPr>
                <w:sz w:val="16"/>
                <w:szCs w:val="16"/>
              </w:rPr>
            </w:pPr>
            <w:r>
              <w:rPr>
                <w:sz w:val="16"/>
                <w:szCs w:val="16"/>
              </w:rPr>
              <w:t>SP-231362</w:t>
            </w:r>
          </w:p>
        </w:tc>
        <w:tc>
          <w:tcPr>
            <w:tcW w:w="567" w:type="dxa"/>
            <w:shd w:val="solid" w:color="FFFFFF" w:fill="auto"/>
          </w:tcPr>
          <w:p w14:paraId="0005CC07" w14:textId="77777777" w:rsidR="00EF4A8B" w:rsidRDefault="00EF4A8B" w:rsidP="002C13BE">
            <w:pPr>
              <w:pStyle w:val="TAL"/>
              <w:rPr>
                <w:sz w:val="16"/>
                <w:szCs w:val="16"/>
              </w:rPr>
            </w:pPr>
            <w:r>
              <w:rPr>
                <w:sz w:val="16"/>
                <w:szCs w:val="16"/>
              </w:rPr>
              <w:t>4649</w:t>
            </w:r>
          </w:p>
        </w:tc>
        <w:tc>
          <w:tcPr>
            <w:tcW w:w="425" w:type="dxa"/>
            <w:shd w:val="solid" w:color="FFFFFF" w:fill="auto"/>
          </w:tcPr>
          <w:p w14:paraId="7970D9B1" w14:textId="77777777" w:rsidR="00EF4A8B" w:rsidRDefault="00EF4A8B" w:rsidP="002C13BE">
            <w:pPr>
              <w:pStyle w:val="TAL"/>
              <w:rPr>
                <w:sz w:val="16"/>
                <w:szCs w:val="16"/>
              </w:rPr>
            </w:pPr>
            <w:r>
              <w:rPr>
                <w:sz w:val="16"/>
                <w:szCs w:val="16"/>
              </w:rPr>
              <w:t>6</w:t>
            </w:r>
          </w:p>
        </w:tc>
        <w:tc>
          <w:tcPr>
            <w:tcW w:w="425" w:type="dxa"/>
            <w:shd w:val="solid" w:color="FFFFFF" w:fill="auto"/>
          </w:tcPr>
          <w:p w14:paraId="795C617F" w14:textId="77777777" w:rsidR="00EF4A8B" w:rsidRDefault="00EF4A8B" w:rsidP="002C13BE">
            <w:pPr>
              <w:pStyle w:val="TAL"/>
              <w:rPr>
                <w:sz w:val="16"/>
                <w:szCs w:val="16"/>
              </w:rPr>
            </w:pPr>
            <w:r>
              <w:rPr>
                <w:sz w:val="16"/>
                <w:szCs w:val="16"/>
              </w:rPr>
              <w:t>F</w:t>
            </w:r>
          </w:p>
        </w:tc>
        <w:tc>
          <w:tcPr>
            <w:tcW w:w="4820" w:type="dxa"/>
            <w:shd w:val="solid" w:color="FFFFFF" w:fill="auto"/>
          </w:tcPr>
          <w:p w14:paraId="6815390C" w14:textId="77777777" w:rsidR="00EF4A8B" w:rsidRDefault="00EF4A8B" w:rsidP="002C13BE">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2C13BE">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2C13BE">
        <w:tc>
          <w:tcPr>
            <w:tcW w:w="800" w:type="dxa"/>
            <w:shd w:val="solid" w:color="FFFFFF" w:fill="auto"/>
          </w:tcPr>
          <w:p w14:paraId="42ACDB2B" w14:textId="77777777" w:rsidR="00EF4A8B" w:rsidRDefault="00EF4A8B" w:rsidP="002C13BE">
            <w:pPr>
              <w:pStyle w:val="TAC"/>
              <w:rPr>
                <w:sz w:val="16"/>
                <w:szCs w:val="16"/>
              </w:rPr>
            </w:pPr>
            <w:r>
              <w:rPr>
                <w:sz w:val="16"/>
                <w:szCs w:val="16"/>
              </w:rPr>
              <w:t>2023-12</w:t>
            </w:r>
          </w:p>
        </w:tc>
        <w:tc>
          <w:tcPr>
            <w:tcW w:w="800" w:type="dxa"/>
            <w:shd w:val="solid" w:color="FFFFFF" w:fill="auto"/>
          </w:tcPr>
          <w:p w14:paraId="7C60E3BF" w14:textId="77777777" w:rsidR="00EF4A8B" w:rsidRDefault="00EF4A8B" w:rsidP="002C13BE">
            <w:pPr>
              <w:pStyle w:val="TAL"/>
              <w:rPr>
                <w:sz w:val="16"/>
                <w:szCs w:val="16"/>
              </w:rPr>
            </w:pPr>
            <w:r>
              <w:rPr>
                <w:sz w:val="16"/>
                <w:szCs w:val="16"/>
              </w:rPr>
              <w:t>SP#102</w:t>
            </w:r>
          </w:p>
        </w:tc>
        <w:tc>
          <w:tcPr>
            <w:tcW w:w="1094" w:type="dxa"/>
            <w:shd w:val="solid" w:color="FFFFFF" w:fill="auto"/>
          </w:tcPr>
          <w:p w14:paraId="2C0E2281" w14:textId="486F2EBD" w:rsidR="00EF4A8B" w:rsidRDefault="00EF4A8B" w:rsidP="002C13BE">
            <w:pPr>
              <w:pStyle w:val="TAC"/>
              <w:rPr>
                <w:sz w:val="16"/>
                <w:szCs w:val="16"/>
              </w:rPr>
            </w:pPr>
            <w:r>
              <w:rPr>
                <w:sz w:val="16"/>
                <w:szCs w:val="16"/>
              </w:rPr>
              <w:t>SP-231769</w:t>
            </w:r>
          </w:p>
        </w:tc>
        <w:tc>
          <w:tcPr>
            <w:tcW w:w="567" w:type="dxa"/>
            <w:shd w:val="solid" w:color="FFFFFF" w:fill="auto"/>
          </w:tcPr>
          <w:p w14:paraId="354E7C1E" w14:textId="77777777" w:rsidR="00EF4A8B" w:rsidRDefault="00EF4A8B" w:rsidP="002C13BE">
            <w:pPr>
              <w:pStyle w:val="TAL"/>
              <w:rPr>
                <w:sz w:val="16"/>
                <w:szCs w:val="16"/>
              </w:rPr>
            </w:pPr>
            <w:r>
              <w:rPr>
                <w:sz w:val="16"/>
                <w:szCs w:val="16"/>
              </w:rPr>
              <w:t>4749</w:t>
            </w:r>
          </w:p>
        </w:tc>
        <w:tc>
          <w:tcPr>
            <w:tcW w:w="425" w:type="dxa"/>
            <w:shd w:val="solid" w:color="FFFFFF" w:fill="auto"/>
          </w:tcPr>
          <w:p w14:paraId="1EFC48CB" w14:textId="32833E07" w:rsidR="00EF4A8B" w:rsidRDefault="00EF4A8B" w:rsidP="002C13BE">
            <w:pPr>
              <w:pStyle w:val="TAL"/>
              <w:rPr>
                <w:sz w:val="16"/>
                <w:szCs w:val="16"/>
              </w:rPr>
            </w:pPr>
            <w:r>
              <w:rPr>
                <w:sz w:val="16"/>
                <w:szCs w:val="16"/>
              </w:rPr>
              <w:t>8</w:t>
            </w:r>
          </w:p>
        </w:tc>
        <w:tc>
          <w:tcPr>
            <w:tcW w:w="425" w:type="dxa"/>
            <w:shd w:val="solid" w:color="FFFFFF" w:fill="auto"/>
          </w:tcPr>
          <w:p w14:paraId="4F814892" w14:textId="77777777" w:rsidR="00EF4A8B" w:rsidRDefault="00EF4A8B" w:rsidP="002C13BE">
            <w:pPr>
              <w:pStyle w:val="TAL"/>
              <w:rPr>
                <w:sz w:val="16"/>
                <w:szCs w:val="16"/>
              </w:rPr>
            </w:pPr>
            <w:r>
              <w:rPr>
                <w:sz w:val="16"/>
                <w:szCs w:val="16"/>
              </w:rPr>
              <w:t>F</w:t>
            </w:r>
          </w:p>
        </w:tc>
        <w:tc>
          <w:tcPr>
            <w:tcW w:w="4820" w:type="dxa"/>
            <w:shd w:val="solid" w:color="FFFFFF" w:fill="auto"/>
          </w:tcPr>
          <w:p w14:paraId="2DC9E50D" w14:textId="77777777" w:rsidR="00EF4A8B" w:rsidRDefault="00EF4A8B" w:rsidP="002C13BE">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2C13BE">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lastRenderedPageBreak/>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2C13BE">
        <w:tc>
          <w:tcPr>
            <w:tcW w:w="800" w:type="dxa"/>
            <w:shd w:val="solid" w:color="FFFFFF" w:fill="auto"/>
          </w:tcPr>
          <w:p w14:paraId="5F00B225" w14:textId="77777777" w:rsidR="00EF4A8B" w:rsidRDefault="00EF4A8B" w:rsidP="002C13BE">
            <w:pPr>
              <w:pStyle w:val="TAC"/>
              <w:rPr>
                <w:sz w:val="16"/>
                <w:szCs w:val="16"/>
              </w:rPr>
            </w:pPr>
            <w:r>
              <w:rPr>
                <w:sz w:val="16"/>
                <w:szCs w:val="16"/>
              </w:rPr>
              <w:t>2023-12</w:t>
            </w:r>
          </w:p>
        </w:tc>
        <w:tc>
          <w:tcPr>
            <w:tcW w:w="800" w:type="dxa"/>
            <w:shd w:val="solid" w:color="FFFFFF" w:fill="auto"/>
          </w:tcPr>
          <w:p w14:paraId="38BF2A41" w14:textId="77777777" w:rsidR="00EF4A8B" w:rsidRDefault="00EF4A8B" w:rsidP="002C13BE">
            <w:pPr>
              <w:pStyle w:val="TAL"/>
              <w:rPr>
                <w:sz w:val="16"/>
                <w:szCs w:val="16"/>
              </w:rPr>
            </w:pPr>
            <w:r>
              <w:rPr>
                <w:sz w:val="16"/>
                <w:szCs w:val="16"/>
              </w:rPr>
              <w:t>SP#102</w:t>
            </w:r>
          </w:p>
        </w:tc>
        <w:tc>
          <w:tcPr>
            <w:tcW w:w="1094" w:type="dxa"/>
            <w:shd w:val="solid" w:color="FFFFFF" w:fill="auto"/>
          </w:tcPr>
          <w:p w14:paraId="18C4E046" w14:textId="77777777" w:rsidR="00EF4A8B" w:rsidRDefault="00EF4A8B" w:rsidP="002C13BE">
            <w:pPr>
              <w:pStyle w:val="TAC"/>
              <w:rPr>
                <w:sz w:val="16"/>
                <w:szCs w:val="16"/>
              </w:rPr>
            </w:pPr>
            <w:r>
              <w:rPr>
                <w:sz w:val="16"/>
                <w:szCs w:val="16"/>
              </w:rPr>
              <w:t>SP-231616</w:t>
            </w:r>
          </w:p>
        </w:tc>
        <w:tc>
          <w:tcPr>
            <w:tcW w:w="567" w:type="dxa"/>
            <w:shd w:val="solid" w:color="FFFFFF" w:fill="auto"/>
          </w:tcPr>
          <w:p w14:paraId="53DC9D0B" w14:textId="77777777" w:rsidR="00EF4A8B" w:rsidRDefault="00EF4A8B" w:rsidP="002C13BE">
            <w:pPr>
              <w:pStyle w:val="TAL"/>
              <w:rPr>
                <w:sz w:val="16"/>
                <w:szCs w:val="16"/>
              </w:rPr>
            </w:pPr>
            <w:r>
              <w:rPr>
                <w:sz w:val="16"/>
                <w:szCs w:val="16"/>
              </w:rPr>
              <w:t>4949</w:t>
            </w:r>
          </w:p>
        </w:tc>
        <w:tc>
          <w:tcPr>
            <w:tcW w:w="425" w:type="dxa"/>
            <w:shd w:val="solid" w:color="FFFFFF" w:fill="auto"/>
          </w:tcPr>
          <w:p w14:paraId="51819100" w14:textId="77777777" w:rsidR="00EF4A8B" w:rsidRDefault="00EF4A8B" w:rsidP="002C13BE">
            <w:pPr>
              <w:pStyle w:val="TAL"/>
              <w:rPr>
                <w:sz w:val="16"/>
                <w:szCs w:val="16"/>
              </w:rPr>
            </w:pPr>
            <w:r>
              <w:rPr>
                <w:sz w:val="16"/>
                <w:szCs w:val="16"/>
              </w:rPr>
              <w:t>5</w:t>
            </w:r>
          </w:p>
        </w:tc>
        <w:tc>
          <w:tcPr>
            <w:tcW w:w="425" w:type="dxa"/>
            <w:shd w:val="solid" w:color="FFFFFF" w:fill="auto"/>
          </w:tcPr>
          <w:p w14:paraId="72A49D51" w14:textId="77777777" w:rsidR="00EF4A8B" w:rsidRDefault="00EF4A8B" w:rsidP="002C13BE">
            <w:pPr>
              <w:pStyle w:val="TAL"/>
              <w:rPr>
                <w:sz w:val="16"/>
                <w:szCs w:val="16"/>
              </w:rPr>
            </w:pPr>
            <w:r>
              <w:rPr>
                <w:sz w:val="16"/>
                <w:szCs w:val="16"/>
              </w:rPr>
              <w:t>F</w:t>
            </w:r>
          </w:p>
        </w:tc>
        <w:tc>
          <w:tcPr>
            <w:tcW w:w="4820" w:type="dxa"/>
            <w:shd w:val="solid" w:color="FFFFFF" w:fill="auto"/>
          </w:tcPr>
          <w:p w14:paraId="303410FB" w14:textId="77777777" w:rsidR="00EF4A8B" w:rsidRDefault="00EF4A8B" w:rsidP="002C13BE">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2C13BE">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lastRenderedPageBreak/>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2C13BE">
        <w:tc>
          <w:tcPr>
            <w:tcW w:w="800" w:type="dxa"/>
            <w:shd w:val="solid" w:color="FFFFFF" w:fill="auto"/>
          </w:tcPr>
          <w:p w14:paraId="730D337F" w14:textId="77777777" w:rsidR="00EF4A8B" w:rsidRDefault="00EF4A8B" w:rsidP="002C13BE">
            <w:pPr>
              <w:pStyle w:val="TAC"/>
              <w:rPr>
                <w:sz w:val="16"/>
                <w:szCs w:val="16"/>
              </w:rPr>
            </w:pPr>
            <w:r>
              <w:rPr>
                <w:sz w:val="16"/>
                <w:szCs w:val="16"/>
              </w:rPr>
              <w:t>2023-12</w:t>
            </w:r>
          </w:p>
        </w:tc>
        <w:tc>
          <w:tcPr>
            <w:tcW w:w="800" w:type="dxa"/>
            <w:shd w:val="solid" w:color="FFFFFF" w:fill="auto"/>
          </w:tcPr>
          <w:p w14:paraId="5C7D9050" w14:textId="77777777" w:rsidR="00EF4A8B" w:rsidRDefault="00EF4A8B" w:rsidP="002C13BE">
            <w:pPr>
              <w:pStyle w:val="TAL"/>
              <w:rPr>
                <w:sz w:val="16"/>
                <w:szCs w:val="16"/>
              </w:rPr>
            </w:pPr>
            <w:r>
              <w:rPr>
                <w:sz w:val="16"/>
                <w:szCs w:val="16"/>
              </w:rPr>
              <w:t>SP#102</w:t>
            </w:r>
          </w:p>
        </w:tc>
        <w:tc>
          <w:tcPr>
            <w:tcW w:w="1094" w:type="dxa"/>
            <w:shd w:val="solid" w:color="FFFFFF" w:fill="auto"/>
          </w:tcPr>
          <w:p w14:paraId="58162C98" w14:textId="5C65F267" w:rsidR="00EF4A8B" w:rsidRDefault="00EF4A8B" w:rsidP="002C13BE">
            <w:pPr>
              <w:pStyle w:val="TAC"/>
              <w:rPr>
                <w:sz w:val="16"/>
                <w:szCs w:val="16"/>
              </w:rPr>
            </w:pPr>
            <w:r>
              <w:rPr>
                <w:sz w:val="16"/>
                <w:szCs w:val="16"/>
              </w:rPr>
              <w:t>SP-231512</w:t>
            </w:r>
          </w:p>
        </w:tc>
        <w:tc>
          <w:tcPr>
            <w:tcW w:w="567" w:type="dxa"/>
            <w:shd w:val="solid" w:color="FFFFFF" w:fill="auto"/>
          </w:tcPr>
          <w:p w14:paraId="65B9B3C2" w14:textId="77777777" w:rsidR="00EF4A8B" w:rsidRDefault="00EF4A8B" w:rsidP="002C13BE">
            <w:pPr>
              <w:pStyle w:val="TAL"/>
              <w:rPr>
                <w:sz w:val="16"/>
                <w:szCs w:val="16"/>
              </w:rPr>
            </w:pPr>
            <w:r>
              <w:rPr>
                <w:sz w:val="16"/>
                <w:szCs w:val="16"/>
              </w:rPr>
              <w:t>5126</w:t>
            </w:r>
          </w:p>
        </w:tc>
        <w:tc>
          <w:tcPr>
            <w:tcW w:w="425" w:type="dxa"/>
            <w:shd w:val="solid" w:color="FFFFFF" w:fill="auto"/>
          </w:tcPr>
          <w:p w14:paraId="203212F0" w14:textId="77777777" w:rsidR="00EF4A8B" w:rsidRDefault="00EF4A8B" w:rsidP="002C13BE">
            <w:pPr>
              <w:pStyle w:val="TAL"/>
              <w:rPr>
                <w:sz w:val="16"/>
                <w:szCs w:val="16"/>
              </w:rPr>
            </w:pPr>
            <w:r>
              <w:rPr>
                <w:sz w:val="16"/>
                <w:szCs w:val="16"/>
              </w:rPr>
              <w:t>5</w:t>
            </w:r>
          </w:p>
        </w:tc>
        <w:tc>
          <w:tcPr>
            <w:tcW w:w="425" w:type="dxa"/>
            <w:shd w:val="solid" w:color="FFFFFF" w:fill="auto"/>
          </w:tcPr>
          <w:p w14:paraId="3C0D4586" w14:textId="77777777" w:rsidR="00EF4A8B" w:rsidRDefault="00EF4A8B" w:rsidP="002C13BE">
            <w:pPr>
              <w:pStyle w:val="TAL"/>
              <w:rPr>
                <w:sz w:val="16"/>
                <w:szCs w:val="16"/>
              </w:rPr>
            </w:pPr>
            <w:r>
              <w:rPr>
                <w:sz w:val="16"/>
                <w:szCs w:val="16"/>
              </w:rPr>
              <w:t>F</w:t>
            </w:r>
          </w:p>
        </w:tc>
        <w:tc>
          <w:tcPr>
            <w:tcW w:w="4820" w:type="dxa"/>
            <w:shd w:val="solid" w:color="FFFFFF" w:fill="auto"/>
          </w:tcPr>
          <w:p w14:paraId="6430F254" w14:textId="77777777" w:rsidR="00EF4A8B" w:rsidRDefault="00EF4A8B" w:rsidP="002C13BE">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2C13BE">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lastRenderedPageBreak/>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lastRenderedPageBreak/>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2EC917C8" w:rsidR="00AF2D89" w:rsidRDefault="00AF2D89" w:rsidP="00591B52">
            <w:pPr>
              <w:pStyle w:val="TAL"/>
              <w:rPr>
                <w:sz w:val="16"/>
                <w:szCs w:val="16"/>
              </w:rPr>
            </w:pPr>
            <w:r>
              <w:rPr>
                <w:sz w:val="16"/>
                <w:szCs w:val="16"/>
              </w:rPr>
              <w:t>Max MTU for XR</w:t>
            </w:r>
            <w:r w:rsidR="00214C93">
              <w:rPr>
                <w:sz w:val="16"/>
                <w:szCs w:val="16"/>
              </w:rPr>
              <w:t xml:space="preserve"> and</w:t>
            </w:r>
            <w:r>
              <w:rPr>
                <w:sz w:val="16"/>
                <w:szCs w:val="16"/>
              </w:rPr>
              <w:t>,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r w:rsidR="00153C7D" w:rsidRPr="00D64A02" w14:paraId="63974F19" w14:textId="77777777" w:rsidTr="009D14FB">
        <w:tc>
          <w:tcPr>
            <w:tcW w:w="800" w:type="dxa"/>
            <w:shd w:val="solid" w:color="FFFFFF" w:fill="auto"/>
          </w:tcPr>
          <w:p w14:paraId="046C4093" w14:textId="3EC26EB0" w:rsidR="00153C7D" w:rsidRDefault="00153C7D" w:rsidP="00591B52">
            <w:pPr>
              <w:pStyle w:val="TAC"/>
              <w:rPr>
                <w:sz w:val="16"/>
                <w:szCs w:val="16"/>
              </w:rPr>
            </w:pPr>
            <w:r>
              <w:rPr>
                <w:sz w:val="16"/>
                <w:szCs w:val="16"/>
              </w:rPr>
              <w:t>2024-06</w:t>
            </w:r>
          </w:p>
        </w:tc>
        <w:tc>
          <w:tcPr>
            <w:tcW w:w="800" w:type="dxa"/>
            <w:shd w:val="solid" w:color="FFFFFF" w:fill="auto"/>
          </w:tcPr>
          <w:p w14:paraId="47F5F8BE" w14:textId="441D3266" w:rsidR="00153C7D" w:rsidRDefault="00153C7D" w:rsidP="00591B52">
            <w:pPr>
              <w:pStyle w:val="TAL"/>
              <w:rPr>
                <w:sz w:val="16"/>
                <w:szCs w:val="16"/>
              </w:rPr>
            </w:pPr>
            <w:r>
              <w:rPr>
                <w:sz w:val="16"/>
                <w:szCs w:val="16"/>
              </w:rPr>
              <w:t>SP#104</w:t>
            </w:r>
          </w:p>
        </w:tc>
        <w:tc>
          <w:tcPr>
            <w:tcW w:w="1094" w:type="dxa"/>
            <w:shd w:val="solid" w:color="FFFFFF" w:fill="auto"/>
          </w:tcPr>
          <w:p w14:paraId="42546F19" w14:textId="331B08CD" w:rsidR="00153C7D" w:rsidRDefault="00153C7D" w:rsidP="00591B52">
            <w:pPr>
              <w:pStyle w:val="TAC"/>
              <w:rPr>
                <w:sz w:val="16"/>
                <w:szCs w:val="16"/>
              </w:rPr>
            </w:pPr>
            <w:r>
              <w:rPr>
                <w:sz w:val="16"/>
                <w:szCs w:val="16"/>
              </w:rPr>
              <w:t>SP-240597</w:t>
            </w:r>
          </w:p>
        </w:tc>
        <w:tc>
          <w:tcPr>
            <w:tcW w:w="567" w:type="dxa"/>
            <w:shd w:val="solid" w:color="FFFFFF" w:fill="auto"/>
          </w:tcPr>
          <w:p w14:paraId="3C36DA9D" w14:textId="2F235271" w:rsidR="00153C7D" w:rsidRDefault="00153C7D" w:rsidP="00591B52">
            <w:pPr>
              <w:pStyle w:val="TAL"/>
              <w:rPr>
                <w:sz w:val="16"/>
                <w:szCs w:val="16"/>
              </w:rPr>
            </w:pPr>
            <w:r>
              <w:rPr>
                <w:sz w:val="16"/>
                <w:szCs w:val="16"/>
              </w:rPr>
              <w:t>4926</w:t>
            </w:r>
          </w:p>
        </w:tc>
        <w:tc>
          <w:tcPr>
            <w:tcW w:w="425" w:type="dxa"/>
            <w:shd w:val="solid" w:color="FFFFFF" w:fill="auto"/>
          </w:tcPr>
          <w:p w14:paraId="1F6D8C48" w14:textId="791E754A" w:rsidR="00153C7D" w:rsidRDefault="00153C7D" w:rsidP="00591B52">
            <w:pPr>
              <w:pStyle w:val="TAL"/>
              <w:rPr>
                <w:sz w:val="16"/>
                <w:szCs w:val="16"/>
              </w:rPr>
            </w:pPr>
            <w:r>
              <w:rPr>
                <w:sz w:val="16"/>
                <w:szCs w:val="16"/>
              </w:rPr>
              <w:t>5</w:t>
            </w:r>
          </w:p>
        </w:tc>
        <w:tc>
          <w:tcPr>
            <w:tcW w:w="425" w:type="dxa"/>
            <w:shd w:val="solid" w:color="FFFFFF" w:fill="auto"/>
          </w:tcPr>
          <w:p w14:paraId="48AB786D" w14:textId="20869996" w:rsidR="00153C7D" w:rsidRDefault="00153C7D" w:rsidP="00591B52">
            <w:pPr>
              <w:pStyle w:val="TAL"/>
              <w:rPr>
                <w:sz w:val="16"/>
                <w:szCs w:val="16"/>
              </w:rPr>
            </w:pPr>
            <w:r>
              <w:rPr>
                <w:sz w:val="16"/>
                <w:szCs w:val="16"/>
              </w:rPr>
              <w:t>F</w:t>
            </w:r>
          </w:p>
        </w:tc>
        <w:tc>
          <w:tcPr>
            <w:tcW w:w="4820" w:type="dxa"/>
            <w:shd w:val="solid" w:color="FFFFFF" w:fill="auto"/>
          </w:tcPr>
          <w:p w14:paraId="7537D85E" w14:textId="66BED327" w:rsidR="00153C7D" w:rsidRDefault="00153C7D" w:rsidP="00591B52">
            <w:pPr>
              <w:pStyle w:val="TAL"/>
              <w:rPr>
                <w:sz w:val="16"/>
                <w:szCs w:val="16"/>
              </w:rPr>
            </w:pPr>
            <w:r>
              <w:rPr>
                <w:sz w:val="16"/>
                <w:szCs w:val="16"/>
              </w:rPr>
              <w:t>Clarification on access dependency of Alternative S-NSSAI</w:t>
            </w:r>
          </w:p>
        </w:tc>
        <w:tc>
          <w:tcPr>
            <w:tcW w:w="708" w:type="dxa"/>
            <w:shd w:val="solid" w:color="FFFFFF" w:fill="auto"/>
          </w:tcPr>
          <w:p w14:paraId="7A748821" w14:textId="41B759D5" w:rsidR="00153C7D" w:rsidRDefault="00153C7D" w:rsidP="00591B52">
            <w:pPr>
              <w:pStyle w:val="TAC"/>
              <w:rPr>
                <w:sz w:val="16"/>
                <w:szCs w:val="16"/>
              </w:rPr>
            </w:pPr>
            <w:r>
              <w:rPr>
                <w:sz w:val="16"/>
                <w:szCs w:val="16"/>
              </w:rPr>
              <w:t>18.6.0</w:t>
            </w:r>
          </w:p>
        </w:tc>
      </w:tr>
      <w:tr w:rsidR="00153C7D" w:rsidRPr="00D64A02" w14:paraId="378F5056" w14:textId="77777777" w:rsidTr="009D14FB">
        <w:tc>
          <w:tcPr>
            <w:tcW w:w="800" w:type="dxa"/>
            <w:shd w:val="solid" w:color="FFFFFF" w:fill="auto"/>
          </w:tcPr>
          <w:p w14:paraId="1B12B75A" w14:textId="1009B46F" w:rsidR="00153C7D" w:rsidRDefault="00153C7D" w:rsidP="00591B52">
            <w:pPr>
              <w:pStyle w:val="TAC"/>
              <w:rPr>
                <w:sz w:val="16"/>
                <w:szCs w:val="16"/>
              </w:rPr>
            </w:pPr>
            <w:r>
              <w:rPr>
                <w:sz w:val="16"/>
                <w:szCs w:val="16"/>
              </w:rPr>
              <w:t>2024-06</w:t>
            </w:r>
          </w:p>
        </w:tc>
        <w:tc>
          <w:tcPr>
            <w:tcW w:w="800" w:type="dxa"/>
            <w:shd w:val="solid" w:color="FFFFFF" w:fill="auto"/>
          </w:tcPr>
          <w:p w14:paraId="3810C911" w14:textId="5F5BBAD9" w:rsidR="00153C7D" w:rsidRDefault="00153C7D" w:rsidP="00591B52">
            <w:pPr>
              <w:pStyle w:val="TAL"/>
              <w:rPr>
                <w:sz w:val="16"/>
                <w:szCs w:val="16"/>
              </w:rPr>
            </w:pPr>
            <w:r>
              <w:rPr>
                <w:sz w:val="16"/>
                <w:szCs w:val="16"/>
              </w:rPr>
              <w:t>SP#104</w:t>
            </w:r>
          </w:p>
        </w:tc>
        <w:tc>
          <w:tcPr>
            <w:tcW w:w="1094" w:type="dxa"/>
            <w:shd w:val="solid" w:color="FFFFFF" w:fill="auto"/>
          </w:tcPr>
          <w:p w14:paraId="76FE750D" w14:textId="6D10C577" w:rsidR="00153C7D" w:rsidRDefault="00153C7D" w:rsidP="00591B52">
            <w:pPr>
              <w:pStyle w:val="TAC"/>
              <w:rPr>
                <w:sz w:val="16"/>
                <w:szCs w:val="16"/>
              </w:rPr>
            </w:pPr>
            <w:r>
              <w:rPr>
                <w:sz w:val="16"/>
                <w:szCs w:val="16"/>
              </w:rPr>
              <w:t>SP-240591</w:t>
            </w:r>
          </w:p>
        </w:tc>
        <w:tc>
          <w:tcPr>
            <w:tcW w:w="567" w:type="dxa"/>
            <w:shd w:val="solid" w:color="FFFFFF" w:fill="auto"/>
          </w:tcPr>
          <w:p w14:paraId="1ADD78CC" w14:textId="5D1BFD55" w:rsidR="00153C7D" w:rsidRDefault="00153C7D" w:rsidP="00591B52">
            <w:pPr>
              <w:pStyle w:val="TAL"/>
              <w:rPr>
                <w:sz w:val="16"/>
                <w:szCs w:val="16"/>
              </w:rPr>
            </w:pPr>
            <w:r>
              <w:rPr>
                <w:sz w:val="16"/>
                <w:szCs w:val="16"/>
              </w:rPr>
              <w:t>4951</w:t>
            </w:r>
          </w:p>
        </w:tc>
        <w:tc>
          <w:tcPr>
            <w:tcW w:w="425" w:type="dxa"/>
            <w:shd w:val="solid" w:color="FFFFFF" w:fill="auto"/>
          </w:tcPr>
          <w:p w14:paraId="3D6FF45D" w14:textId="15D2924E" w:rsidR="00153C7D" w:rsidRDefault="00153C7D" w:rsidP="00591B52">
            <w:pPr>
              <w:pStyle w:val="TAL"/>
              <w:rPr>
                <w:sz w:val="16"/>
                <w:szCs w:val="16"/>
              </w:rPr>
            </w:pPr>
            <w:r>
              <w:rPr>
                <w:sz w:val="16"/>
                <w:szCs w:val="16"/>
              </w:rPr>
              <w:t>2</w:t>
            </w:r>
          </w:p>
        </w:tc>
        <w:tc>
          <w:tcPr>
            <w:tcW w:w="425" w:type="dxa"/>
            <w:shd w:val="solid" w:color="FFFFFF" w:fill="auto"/>
          </w:tcPr>
          <w:p w14:paraId="0AFE6DDA" w14:textId="4A436771" w:rsidR="00153C7D" w:rsidRDefault="00153C7D" w:rsidP="00591B52">
            <w:pPr>
              <w:pStyle w:val="TAL"/>
              <w:rPr>
                <w:sz w:val="16"/>
                <w:szCs w:val="16"/>
              </w:rPr>
            </w:pPr>
            <w:r>
              <w:rPr>
                <w:sz w:val="16"/>
                <w:szCs w:val="16"/>
              </w:rPr>
              <w:t>F</w:t>
            </w:r>
          </w:p>
        </w:tc>
        <w:tc>
          <w:tcPr>
            <w:tcW w:w="4820" w:type="dxa"/>
            <w:shd w:val="solid" w:color="FFFFFF" w:fill="auto"/>
          </w:tcPr>
          <w:p w14:paraId="5DC90468" w14:textId="16E4413B" w:rsidR="00153C7D" w:rsidRDefault="00153C7D" w:rsidP="00591B52">
            <w:pPr>
              <w:pStyle w:val="TAL"/>
              <w:rPr>
                <w:sz w:val="16"/>
                <w:szCs w:val="16"/>
              </w:rPr>
            </w:pPr>
            <w:r>
              <w:rPr>
                <w:sz w:val="16"/>
                <w:szCs w:val="16"/>
              </w:rPr>
              <w:t>Clarification on TNGF identifiers</w:t>
            </w:r>
          </w:p>
        </w:tc>
        <w:tc>
          <w:tcPr>
            <w:tcW w:w="708" w:type="dxa"/>
            <w:shd w:val="solid" w:color="FFFFFF" w:fill="auto"/>
          </w:tcPr>
          <w:p w14:paraId="03BAFD2D" w14:textId="4DA72C7B" w:rsidR="00153C7D" w:rsidRDefault="00153C7D" w:rsidP="00591B52">
            <w:pPr>
              <w:pStyle w:val="TAC"/>
              <w:rPr>
                <w:sz w:val="16"/>
                <w:szCs w:val="16"/>
              </w:rPr>
            </w:pPr>
            <w:r>
              <w:rPr>
                <w:sz w:val="16"/>
                <w:szCs w:val="16"/>
              </w:rPr>
              <w:t>18.6.0</w:t>
            </w:r>
          </w:p>
        </w:tc>
      </w:tr>
      <w:tr w:rsidR="00153C7D" w:rsidRPr="00D64A02" w14:paraId="7F04CB3A" w14:textId="77777777" w:rsidTr="009D14FB">
        <w:tc>
          <w:tcPr>
            <w:tcW w:w="800" w:type="dxa"/>
            <w:shd w:val="solid" w:color="FFFFFF" w:fill="auto"/>
          </w:tcPr>
          <w:p w14:paraId="2B129C97" w14:textId="75F57298" w:rsidR="00153C7D" w:rsidRDefault="00153C7D" w:rsidP="00591B52">
            <w:pPr>
              <w:pStyle w:val="TAC"/>
              <w:rPr>
                <w:sz w:val="16"/>
                <w:szCs w:val="16"/>
              </w:rPr>
            </w:pPr>
            <w:r>
              <w:rPr>
                <w:sz w:val="16"/>
                <w:szCs w:val="16"/>
              </w:rPr>
              <w:t>2024-06</w:t>
            </w:r>
          </w:p>
        </w:tc>
        <w:tc>
          <w:tcPr>
            <w:tcW w:w="800" w:type="dxa"/>
            <w:shd w:val="solid" w:color="FFFFFF" w:fill="auto"/>
          </w:tcPr>
          <w:p w14:paraId="040E1CE2" w14:textId="643A1B3E" w:rsidR="00153C7D" w:rsidRDefault="00153C7D" w:rsidP="00591B52">
            <w:pPr>
              <w:pStyle w:val="TAL"/>
              <w:rPr>
                <w:sz w:val="16"/>
                <w:szCs w:val="16"/>
              </w:rPr>
            </w:pPr>
            <w:r>
              <w:rPr>
                <w:sz w:val="16"/>
                <w:szCs w:val="16"/>
              </w:rPr>
              <w:t>SP#104</w:t>
            </w:r>
          </w:p>
        </w:tc>
        <w:tc>
          <w:tcPr>
            <w:tcW w:w="1094" w:type="dxa"/>
            <w:shd w:val="solid" w:color="FFFFFF" w:fill="auto"/>
          </w:tcPr>
          <w:p w14:paraId="2C76BD47" w14:textId="3F0EA7F6" w:rsidR="00153C7D" w:rsidRDefault="00153C7D" w:rsidP="00591B52">
            <w:pPr>
              <w:pStyle w:val="TAC"/>
              <w:rPr>
                <w:sz w:val="16"/>
                <w:szCs w:val="16"/>
              </w:rPr>
            </w:pPr>
            <w:r>
              <w:rPr>
                <w:sz w:val="16"/>
                <w:szCs w:val="16"/>
              </w:rPr>
              <w:t>SP-240602</w:t>
            </w:r>
          </w:p>
        </w:tc>
        <w:tc>
          <w:tcPr>
            <w:tcW w:w="567" w:type="dxa"/>
            <w:shd w:val="solid" w:color="FFFFFF" w:fill="auto"/>
          </w:tcPr>
          <w:p w14:paraId="624828F4" w14:textId="2433F443" w:rsidR="00153C7D" w:rsidRDefault="00153C7D" w:rsidP="00591B52">
            <w:pPr>
              <w:pStyle w:val="TAL"/>
              <w:rPr>
                <w:sz w:val="16"/>
                <w:szCs w:val="16"/>
              </w:rPr>
            </w:pPr>
            <w:r>
              <w:rPr>
                <w:sz w:val="16"/>
                <w:szCs w:val="16"/>
              </w:rPr>
              <w:t>5204</w:t>
            </w:r>
          </w:p>
        </w:tc>
        <w:tc>
          <w:tcPr>
            <w:tcW w:w="425" w:type="dxa"/>
            <w:shd w:val="solid" w:color="FFFFFF" w:fill="auto"/>
          </w:tcPr>
          <w:p w14:paraId="05580285" w14:textId="782E86E7" w:rsidR="00153C7D" w:rsidRDefault="00153C7D" w:rsidP="00591B52">
            <w:pPr>
              <w:pStyle w:val="TAL"/>
              <w:rPr>
                <w:sz w:val="16"/>
                <w:szCs w:val="16"/>
              </w:rPr>
            </w:pPr>
            <w:r>
              <w:rPr>
                <w:sz w:val="16"/>
                <w:szCs w:val="16"/>
              </w:rPr>
              <w:t>6</w:t>
            </w:r>
          </w:p>
        </w:tc>
        <w:tc>
          <w:tcPr>
            <w:tcW w:w="425" w:type="dxa"/>
            <w:shd w:val="solid" w:color="FFFFFF" w:fill="auto"/>
          </w:tcPr>
          <w:p w14:paraId="1C654EAF" w14:textId="2BFA4095" w:rsidR="00153C7D" w:rsidRDefault="00153C7D" w:rsidP="00591B52">
            <w:pPr>
              <w:pStyle w:val="TAL"/>
              <w:rPr>
                <w:sz w:val="16"/>
                <w:szCs w:val="16"/>
              </w:rPr>
            </w:pPr>
            <w:r>
              <w:rPr>
                <w:sz w:val="16"/>
                <w:szCs w:val="16"/>
              </w:rPr>
              <w:t>F</w:t>
            </w:r>
          </w:p>
        </w:tc>
        <w:tc>
          <w:tcPr>
            <w:tcW w:w="4820" w:type="dxa"/>
            <w:shd w:val="solid" w:color="FFFFFF" w:fill="auto"/>
          </w:tcPr>
          <w:p w14:paraId="7588430C" w14:textId="3A8C66ED" w:rsidR="00153C7D" w:rsidRDefault="00153C7D" w:rsidP="00591B52">
            <w:pPr>
              <w:pStyle w:val="TAL"/>
              <w:rPr>
                <w:sz w:val="16"/>
                <w:szCs w:val="16"/>
              </w:rPr>
            </w:pPr>
            <w:r>
              <w:rPr>
                <w:sz w:val="16"/>
                <w:szCs w:val="16"/>
              </w:rPr>
              <w:t>Operator specific QoS and handling at inter-PLMN mobility</w:t>
            </w:r>
          </w:p>
        </w:tc>
        <w:tc>
          <w:tcPr>
            <w:tcW w:w="708" w:type="dxa"/>
            <w:shd w:val="solid" w:color="FFFFFF" w:fill="auto"/>
          </w:tcPr>
          <w:p w14:paraId="07811B66" w14:textId="375560EC" w:rsidR="00153C7D" w:rsidRDefault="00153C7D" w:rsidP="00591B52">
            <w:pPr>
              <w:pStyle w:val="TAC"/>
              <w:rPr>
                <w:sz w:val="16"/>
                <w:szCs w:val="16"/>
              </w:rPr>
            </w:pPr>
            <w:r>
              <w:rPr>
                <w:sz w:val="16"/>
                <w:szCs w:val="16"/>
              </w:rPr>
              <w:t>18.6.0</w:t>
            </w:r>
          </w:p>
        </w:tc>
      </w:tr>
      <w:tr w:rsidR="00153C7D" w:rsidRPr="00D64A02" w14:paraId="26094C37" w14:textId="77777777" w:rsidTr="009D14FB">
        <w:tc>
          <w:tcPr>
            <w:tcW w:w="800" w:type="dxa"/>
            <w:shd w:val="solid" w:color="FFFFFF" w:fill="auto"/>
          </w:tcPr>
          <w:p w14:paraId="1C339D3D" w14:textId="4DBDB338" w:rsidR="00153C7D" w:rsidRDefault="00153C7D" w:rsidP="00591B52">
            <w:pPr>
              <w:pStyle w:val="TAC"/>
              <w:rPr>
                <w:sz w:val="16"/>
                <w:szCs w:val="16"/>
              </w:rPr>
            </w:pPr>
            <w:r>
              <w:rPr>
                <w:sz w:val="16"/>
                <w:szCs w:val="16"/>
              </w:rPr>
              <w:t>2024-06</w:t>
            </w:r>
          </w:p>
        </w:tc>
        <w:tc>
          <w:tcPr>
            <w:tcW w:w="800" w:type="dxa"/>
            <w:shd w:val="solid" w:color="FFFFFF" w:fill="auto"/>
          </w:tcPr>
          <w:p w14:paraId="0323E74F" w14:textId="01915200" w:rsidR="00153C7D" w:rsidRDefault="00153C7D" w:rsidP="00591B52">
            <w:pPr>
              <w:pStyle w:val="TAL"/>
              <w:rPr>
                <w:sz w:val="16"/>
                <w:szCs w:val="16"/>
              </w:rPr>
            </w:pPr>
            <w:r>
              <w:rPr>
                <w:sz w:val="16"/>
                <w:szCs w:val="16"/>
              </w:rPr>
              <w:t>SP#104</w:t>
            </w:r>
          </w:p>
        </w:tc>
        <w:tc>
          <w:tcPr>
            <w:tcW w:w="1094" w:type="dxa"/>
            <w:shd w:val="solid" w:color="FFFFFF" w:fill="auto"/>
          </w:tcPr>
          <w:p w14:paraId="136D7361" w14:textId="3C953501" w:rsidR="00153C7D" w:rsidRDefault="00153C7D" w:rsidP="00591B52">
            <w:pPr>
              <w:pStyle w:val="TAC"/>
              <w:rPr>
                <w:sz w:val="16"/>
                <w:szCs w:val="16"/>
              </w:rPr>
            </w:pPr>
            <w:r>
              <w:rPr>
                <w:sz w:val="16"/>
                <w:szCs w:val="16"/>
              </w:rPr>
              <w:t>SP-240600</w:t>
            </w:r>
          </w:p>
        </w:tc>
        <w:tc>
          <w:tcPr>
            <w:tcW w:w="567" w:type="dxa"/>
            <w:shd w:val="solid" w:color="FFFFFF" w:fill="auto"/>
          </w:tcPr>
          <w:p w14:paraId="68F01420" w14:textId="3F0377A2" w:rsidR="00153C7D" w:rsidRDefault="00153C7D" w:rsidP="00591B52">
            <w:pPr>
              <w:pStyle w:val="TAL"/>
              <w:rPr>
                <w:sz w:val="16"/>
                <w:szCs w:val="16"/>
              </w:rPr>
            </w:pPr>
            <w:r>
              <w:rPr>
                <w:sz w:val="16"/>
                <w:szCs w:val="16"/>
              </w:rPr>
              <w:t>5254</w:t>
            </w:r>
          </w:p>
        </w:tc>
        <w:tc>
          <w:tcPr>
            <w:tcW w:w="425" w:type="dxa"/>
            <w:shd w:val="solid" w:color="FFFFFF" w:fill="auto"/>
          </w:tcPr>
          <w:p w14:paraId="5D40EFD5" w14:textId="03114D16" w:rsidR="00153C7D" w:rsidRDefault="00153C7D" w:rsidP="00591B52">
            <w:pPr>
              <w:pStyle w:val="TAL"/>
              <w:rPr>
                <w:sz w:val="16"/>
                <w:szCs w:val="16"/>
              </w:rPr>
            </w:pPr>
            <w:r>
              <w:rPr>
                <w:sz w:val="16"/>
                <w:szCs w:val="16"/>
              </w:rPr>
              <w:t>6</w:t>
            </w:r>
          </w:p>
        </w:tc>
        <w:tc>
          <w:tcPr>
            <w:tcW w:w="425" w:type="dxa"/>
            <w:shd w:val="solid" w:color="FFFFFF" w:fill="auto"/>
          </w:tcPr>
          <w:p w14:paraId="1F3DA0E9" w14:textId="49C6EBA8" w:rsidR="00153C7D" w:rsidRDefault="00153C7D" w:rsidP="00591B52">
            <w:pPr>
              <w:pStyle w:val="TAL"/>
              <w:rPr>
                <w:sz w:val="16"/>
                <w:szCs w:val="16"/>
              </w:rPr>
            </w:pPr>
            <w:r>
              <w:rPr>
                <w:sz w:val="16"/>
                <w:szCs w:val="16"/>
              </w:rPr>
              <w:t>F</w:t>
            </w:r>
          </w:p>
        </w:tc>
        <w:tc>
          <w:tcPr>
            <w:tcW w:w="4820" w:type="dxa"/>
            <w:shd w:val="solid" w:color="FFFFFF" w:fill="auto"/>
          </w:tcPr>
          <w:p w14:paraId="1A52DF04" w14:textId="6F4B5B61" w:rsidR="00153C7D" w:rsidRDefault="00153C7D" w:rsidP="00591B52">
            <w:pPr>
              <w:pStyle w:val="TAL"/>
              <w:rPr>
                <w:sz w:val="16"/>
                <w:szCs w:val="16"/>
              </w:rPr>
            </w:pPr>
            <w:r>
              <w:rPr>
                <w:sz w:val="16"/>
                <w:szCs w:val="16"/>
              </w:rPr>
              <w:t xml:space="preserve">Clarification on (e)RedCap UE </w:t>
            </w:r>
          </w:p>
        </w:tc>
        <w:tc>
          <w:tcPr>
            <w:tcW w:w="708" w:type="dxa"/>
            <w:shd w:val="solid" w:color="FFFFFF" w:fill="auto"/>
          </w:tcPr>
          <w:p w14:paraId="78426428" w14:textId="38FD96CB" w:rsidR="00153C7D" w:rsidRDefault="00153C7D" w:rsidP="00591B52">
            <w:pPr>
              <w:pStyle w:val="TAC"/>
              <w:rPr>
                <w:sz w:val="16"/>
                <w:szCs w:val="16"/>
              </w:rPr>
            </w:pPr>
            <w:r>
              <w:rPr>
                <w:sz w:val="16"/>
                <w:szCs w:val="16"/>
              </w:rPr>
              <w:t>18.6.0</w:t>
            </w:r>
          </w:p>
        </w:tc>
      </w:tr>
      <w:tr w:rsidR="00153C7D" w:rsidRPr="00D64A02" w14:paraId="4BB7393B" w14:textId="77777777" w:rsidTr="009D14FB">
        <w:tc>
          <w:tcPr>
            <w:tcW w:w="800" w:type="dxa"/>
            <w:shd w:val="solid" w:color="FFFFFF" w:fill="auto"/>
          </w:tcPr>
          <w:p w14:paraId="027BD9EC" w14:textId="4F1B7D20" w:rsidR="00153C7D" w:rsidRDefault="00153C7D" w:rsidP="00591B52">
            <w:pPr>
              <w:pStyle w:val="TAC"/>
              <w:rPr>
                <w:sz w:val="16"/>
                <w:szCs w:val="16"/>
              </w:rPr>
            </w:pPr>
            <w:r>
              <w:rPr>
                <w:sz w:val="16"/>
                <w:szCs w:val="16"/>
              </w:rPr>
              <w:t>2024-06</w:t>
            </w:r>
          </w:p>
        </w:tc>
        <w:tc>
          <w:tcPr>
            <w:tcW w:w="800" w:type="dxa"/>
            <w:shd w:val="solid" w:color="FFFFFF" w:fill="auto"/>
          </w:tcPr>
          <w:p w14:paraId="6463E216" w14:textId="6C9C15A8" w:rsidR="00153C7D" w:rsidRDefault="00153C7D" w:rsidP="00591B52">
            <w:pPr>
              <w:pStyle w:val="TAL"/>
              <w:rPr>
                <w:sz w:val="16"/>
                <w:szCs w:val="16"/>
              </w:rPr>
            </w:pPr>
            <w:r>
              <w:rPr>
                <w:sz w:val="16"/>
                <w:szCs w:val="16"/>
              </w:rPr>
              <w:t>SP#104</w:t>
            </w:r>
          </w:p>
        </w:tc>
        <w:tc>
          <w:tcPr>
            <w:tcW w:w="1094" w:type="dxa"/>
            <w:shd w:val="solid" w:color="FFFFFF" w:fill="auto"/>
          </w:tcPr>
          <w:p w14:paraId="66E55E67" w14:textId="7506716A" w:rsidR="00153C7D" w:rsidRDefault="00153C7D" w:rsidP="00591B52">
            <w:pPr>
              <w:pStyle w:val="TAC"/>
              <w:rPr>
                <w:sz w:val="16"/>
                <w:szCs w:val="16"/>
              </w:rPr>
            </w:pPr>
            <w:r>
              <w:rPr>
                <w:sz w:val="16"/>
                <w:szCs w:val="16"/>
              </w:rPr>
              <w:t>SP-240604</w:t>
            </w:r>
          </w:p>
        </w:tc>
        <w:tc>
          <w:tcPr>
            <w:tcW w:w="567" w:type="dxa"/>
            <w:shd w:val="solid" w:color="FFFFFF" w:fill="auto"/>
          </w:tcPr>
          <w:p w14:paraId="0863824B" w14:textId="3AF7B07D" w:rsidR="00153C7D" w:rsidRDefault="00153C7D" w:rsidP="00591B52">
            <w:pPr>
              <w:pStyle w:val="TAL"/>
              <w:rPr>
                <w:sz w:val="16"/>
                <w:szCs w:val="16"/>
              </w:rPr>
            </w:pPr>
            <w:r>
              <w:rPr>
                <w:sz w:val="16"/>
                <w:szCs w:val="16"/>
              </w:rPr>
              <w:t>5258</w:t>
            </w:r>
          </w:p>
        </w:tc>
        <w:tc>
          <w:tcPr>
            <w:tcW w:w="425" w:type="dxa"/>
            <w:shd w:val="solid" w:color="FFFFFF" w:fill="auto"/>
          </w:tcPr>
          <w:p w14:paraId="6C8A27CC" w14:textId="4B3A78F6" w:rsidR="00153C7D" w:rsidRDefault="00153C7D" w:rsidP="00591B52">
            <w:pPr>
              <w:pStyle w:val="TAL"/>
              <w:rPr>
                <w:sz w:val="16"/>
                <w:szCs w:val="16"/>
              </w:rPr>
            </w:pPr>
            <w:r>
              <w:rPr>
                <w:sz w:val="16"/>
                <w:szCs w:val="16"/>
              </w:rPr>
              <w:t>3</w:t>
            </w:r>
          </w:p>
        </w:tc>
        <w:tc>
          <w:tcPr>
            <w:tcW w:w="425" w:type="dxa"/>
            <w:shd w:val="solid" w:color="FFFFFF" w:fill="auto"/>
          </w:tcPr>
          <w:p w14:paraId="0B25B1ED" w14:textId="1D3F4F22" w:rsidR="00153C7D" w:rsidRDefault="00153C7D" w:rsidP="00591B52">
            <w:pPr>
              <w:pStyle w:val="TAL"/>
              <w:rPr>
                <w:sz w:val="16"/>
                <w:szCs w:val="16"/>
              </w:rPr>
            </w:pPr>
            <w:r>
              <w:rPr>
                <w:sz w:val="16"/>
                <w:szCs w:val="16"/>
              </w:rPr>
              <w:t>F</w:t>
            </w:r>
          </w:p>
        </w:tc>
        <w:tc>
          <w:tcPr>
            <w:tcW w:w="4820" w:type="dxa"/>
            <w:shd w:val="solid" w:color="FFFFFF" w:fill="auto"/>
          </w:tcPr>
          <w:p w14:paraId="40278B78" w14:textId="20CB960F" w:rsidR="00153C7D" w:rsidRDefault="00153C7D" w:rsidP="00591B52">
            <w:pPr>
              <w:pStyle w:val="TAL"/>
              <w:rPr>
                <w:sz w:val="16"/>
                <w:szCs w:val="16"/>
              </w:rPr>
            </w:pPr>
            <w:r>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Default="00153C7D" w:rsidP="00591B52">
            <w:pPr>
              <w:pStyle w:val="TAC"/>
              <w:rPr>
                <w:sz w:val="16"/>
                <w:szCs w:val="16"/>
              </w:rPr>
            </w:pPr>
            <w:r>
              <w:rPr>
                <w:sz w:val="16"/>
                <w:szCs w:val="16"/>
              </w:rPr>
              <w:t>18.6.0</w:t>
            </w:r>
          </w:p>
        </w:tc>
      </w:tr>
      <w:tr w:rsidR="002A4DF8" w:rsidRPr="00D64A02" w14:paraId="73A65DE1" w14:textId="77777777" w:rsidTr="009D14FB">
        <w:tc>
          <w:tcPr>
            <w:tcW w:w="800" w:type="dxa"/>
            <w:shd w:val="solid" w:color="FFFFFF" w:fill="auto"/>
          </w:tcPr>
          <w:p w14:paraId="04F13372" w14:textId="506C6F2F" w:rsidR="002A4DF8" w:rsidRDefault="002A4DF8" w:rsidP="00591B52">
            <w:pPr>
              <w:pStyle w:val="TAC"/>
              <w:rPr>
                <w:sz w:val="16"/>
                <w:szCs w:val="16"/>
              </w:rPr>
            </w:pPr>
            <w:r>
              <w:rPr>
                <w:sz w:val="16"/>
                <w:szCs w:val="16"/>
              </w:rPr>
              <w:t>2024-06</w:t>
            </w:r>
          </w:p>
        </w:tc>
        <w:tc>
          <w:tcPr>
            <w:tcW w:w="800" w:type="dxa"/>
            <w:shd w:val="solid" w:color="FFFFFF" w:fill="auto"/>
          </w:tcPr>
          <w:p w14:paraId="344F57E8" w14:textId="6AF22E05" w:rsidR="002A4DF8" w:rsidRDefault="002A4DF8" w:rsidP="00591B52">
            <w:pPr>
              <w:pStyle w:val="TAL"/>
              <w:rPr>
                <w:sz w:val="16"/>
                <w:szCs w:val="16"/>
              </w:rPr>
            </w:pPr>
            <w:r>
              <w:rPr>
                <w:sz w:val="16"/>
                <w:szCs w:val="16"/>
              </w:rPr>
              <w:t>SP#104</w:t>
            </w:r>
          </w:p>
        </w:tc>
        <w:tc>
          <w:tcPr>
            <w:tcW w:w="1094" w:type="dxa"/>
            <w:shd w:val="solid" w:color="FFFFFF" w:fill="auto"/>
          </w:tcPr>
          <w:p w14:paraId="62EC41A9" w14:textId="6BBB76DB" w:rsidR="002A4DF8" w:rsidRDefault="002A4DF8" w:rsidP="00591B52">
            <w:pPr>
              <w:pStyle w:val="TAC"/>
              <w:rPr>
                <w:sz w:val="16"/>
                <w:szCs w:val="16"/>
              </w:rPr>
            </w:pPr>
            <w:r>
              <w:rPr>
                <w:sz w:val="16"/>
                <w:szCs w:val="16"/>
              </w:rPr>
              <w:t>SP-240593</w:t>
            </w:r>
          </w:p>
        </w:tc>
        <w:tc>
          <w:tcPr>
            <w:tcW w:w="567" w:type="dxa"/>
            <w:shd w:val="solid" w:color="FFFFFF" w:fill="auto"/>
          </w:tcPr>
          <w:p w14:paraId="1C9FDD31" w14:textId="67DC6EC0" w:rsidR="002A4DF8" w:rsidRDefault="002A4DF8" w:rsidP="00591B52">
            <w:pPr>
              <w:pStyle w:val="TAL"/>
              <w:rPr>
                <w:sz w:val="16"/>
                <w:szCs w:val="16"/>
              </w:rPr>
            </w:pPr>
            <w:r>
              <w:rPr>
                <w:sz w:val="16"/>
                <w:szCs w:val="16"/>
              </w:rPr>
              <w:t>5322</w:t>
            </w:r>
          </w:p>
        </w:tc>
        <w:tc>
          <w:tcPr>
            <w:tcW w:w="425" w:type="dxa"/>
            <w:shd w:val="solid" w:color="FFFFFF" w:fill="auto"/>
          </w:tcPr>
          <w:p w14:paraId="3BF570C0" w14:textId="0E919C30" w:rsidR="002A4DF8" w:rsidRDefault="002A4DF8" w:rsidP="00591B52">
            <w:pPr>
              <w:pStyle w:val="TAL"/>
              <w:rPr>
                <w:sz w:val="16"/>
                <w:szCs w:val="16"/>
              </w:rPr>
            </w:pPr>
            <w:r>
              <w:rPr>
                <w:sz w:val="16"/>
                <w:szCs w:val="16"/>
              </w:rPr>
              <w:t>1</w:t>
            </w:r>
          </w:p>
        </w:tc>
        <w:tc>
          <w:tcPr>
            <w:tcW w:w="425" w:type="dxa"/>
            <w:shd w:val="solid" w:color="FFFFFF" w:fill="auto"/>
          </w:tcPr>
          <w:p w14:paraId="51F34852" w14:textId="03218827" w:rsidR="002A4DF8" w:rsidRDefault="002A4DF8" w:rsidP="00591B52">
            <w:pPr>
              <w:pStyle w:val="TAL"/>
              <w:rPr>
                <w:sz w:val="16"/>
                <w:szCs w:val="16"/>
              </w:rPr>
            </w:pPr>
            <w:r>
              <w:rPr>
                <w:sz w:val="16"/>
                <w:szCs w:val="16"/>
              </w:rPr>
              <w:t>F</w:t>
            </w:r>
          </w:p>
        </w:tc>
        <w:tc>
          <w:tcPr>
            <w:tcW w:w="4820" w:type="dxa"/>
            <w:shd w:val="solid" w:color="FFFFFF" w:fill="auto"/>
          </w:tcPr>
          <w:p w14:paraId="7D2A5212" w14:textId="3870E1D0" w:rsidR="002A4DF8" w:rsidRDefault="002A4DF8" w:rsidP="00591B52">
            <w:pPr>
              <w:pStyle w:val="TAL"/>
              <w:rPr>
                <w:sz w:val="16"/>
                <w:szCs w:val="16"/>
              </w:rPr>
            </w:pPr>
            <w:r>
              <w:rPr>
                <w:sz w:val="16"/>
                <w:szCs w:val="16"/>
              </w:rPr>
              <w:t xml:space="preserve">Corrections on supported Steering Modes for a MA PDU Session </w:t>
            </w:r>
          </w:p>
        </w:tc>
        <w:tc>
          <w:tcPr>
            <w:tcW w:w="708" w:type="dxa"/>
            <w:shd w:val="solid" w:color="FFFFFF" w:fill="auto"/>
          </w:tcPr>
          <w:p w14:paraId="5B9B6609" w14:textId="5D93B165" w:rsidR="002A4DF8" w:rsidRDefault="002A4DF8" w:rsidP="00591B52">
            <w:pPr>
              <w:pStyle w:val="TAC"/>
              <w:rPr>
                <w:sz w:val="16"/>
                <w:szCs w:val="16"/>
              </w:rPr>
            </w:pPr>
            <w:r>
              <w:rPr>
                <w:sz w:val="16"/>
                <w:szCs w:val="16"/>
              </w:rPr>
              <w:t>18.6.0</w:t>
            </w:r>
          </w:p>
        </w:tc>
      </w:tr>
      <w:tr w:rsidR="002A4DF8" w:rsidRPr="00D64A02" w14:paraId="31FB4689" w14:textId="77777777" w:rsidTr="009D14FB">
        <w:tc>
          <w:tcPr>
            <w:tcW w:w="800" w:type="dxa"/>
            <w:shd w:val="solid" w:color="FFFFFF" w:fill="auto"/>
          </w:tcPr>
          <w:p w14:paraId="5A2BC040" w14:textId="0FCDC665" w:rsidR="002A4DF8" w:rsidRDefault="002A4DF8" w:rsidP="00591B52">
            <w:pPr>
              <w:pStyle w:val="TAC"/>
              <w:rPr>
                <w:sz w:val="16"/>
                <w:szCs w:val="16"/>
              </w:rPr>
            </w:pPr>
            <w:r>
              <w:rPr>
                <w:sz w:val="16"/>
                <w:szCs w:val="16"/>
              </w:rPr>
              <w:t>2024-06</w:t>
            </w:r>
          </w:p>
        </w:tc>
        <w:tc>
          <w:tcPr>
            <w:tcW w:w="800" w:type="dxa"/>
            <w:shd w:val="solid" w:color="FFFFFF" w:fill="auto"/>
          </w:tcPr>
          <w:p w14:paraId="5B7B5008" w14:textId="6440D540" w:rsidR="002A4DF8" w:rsidRDefault="002A4DF8" w:rsidP="00591B52">
            <w:pPr>
              <w:pStyle w:val="TAL"/>
              <w:rPr>
                <w:sz w:val="16"/>
                <w:szCs w:val="16"/>
              </w:rPr>
            </w:pPr>
            <w:r>
              <w:rPr>
                <w:sz w:val="16"/>
                <w:szCs w:val="16"/>
              </w:rPr>
              <w:t>SP#104</w:t>
            </w:r>
          </w:p>
        </w:tc>
        <w:tc>
          <w:tcPr>
            <w:tcW w:w="1094" w:type="dxa"/>
            <w:shd w:val="solid" w:color="FFFFFF" w:fill="auto"/>
          </w:tcPr>
          <w:p w14:paraId="24BA3B9E" w14:textId="03FC0798" w:rsidR="002A4DF8" w:rsidRDefault="002A4DF8" w:rsidP="00591B52">
            <w:pPr>
              <w:pStyle w:val="TAC"/>
              <w:rPr>
                <w:sz w:val="16"/>
                <w:szCs w:val="16"/>
              </w:rPr>
            </w:pPr>
            <w:r>
              <w:rPr>
                <w:sz w:val="16"/>
                <w:szCs w:val="16"/>
              </w:rPr>
              <w:t>SP-240597</w:t>
            </w:r>
          </w:p>
        </w:tc>
        <w:tc>
          <w:tcPr>
            <w:tcW w:w="567" w:type="dxa"/>
            <w:shd w:val="solid" w:color="FFFFFF" w:fill="auto"/>
          </w:tcPr>
          <w:p w14:paraId="178DE7C7" w14:textId="2641D9CF" w:rsidR="002A4DF8" w:rsidRDefault="002A4DF8" w:rsidP="00591B52">
            <w:pPr>
              <w:pStyle w:val="TAL"/>
              <w:rPr>
                <w:sz w:val="16"/>
                <w:szCs w:val="16"/>
              </w:rPr>
            </w:pPr>
            <w:r>
              <w:rPr>
                <w:sz w:val="16"/>
                <w:szCs w:val="16"/>
              </w:rPr>
              <w:t>5326</w:t>
            </w:r>
          </w:p>
        </w:tc>
        <w:tc>
          <w:tcPr>
            <w:tcW w:w="425" w:type="dxa"/>
            <w:shd w:val="solid" w:color="FFFFFF" w:fill="auto"/>
          </w:tcPr>
          <w:p w14:paraId="3A018CCB" w14:textId="474DA0B5" w:rsidR="002A4DF8" w:rsidRDefault="002A4DF8" w:rsidP="00591B52">
            <w:pPr>
              <w:pStyle w:val="TAL"/>
              <w:rPr>
                <w:sz w:val="16"/>
                <w:szCs w:val="16"/>
              </w:rPr>
            </w:pPr>
            <w:r>
              <w:rPr>
                <w:sz w:val="16"/>
                <w:szCs w:val="16"/>
              </w:rPr>
              <w:t>5</w:t>
            </w:r>
          </w:p>
        </w:tc>
        <w:tc>
          <w:tcPr>
            <w:tcW w:w="425" w:type="dxa"/>
            <w:shd w:val="solid" w:color="FFFFFF" w:fill="auto"/>
          </w:tcPr>
          <w:p w14:paraId="688316DE" w14:textId="081B16AD" w:rsidR="002A4DF8" w:rsidRDefault="002A4DF8" w:rsidP="00591B52">
            <w:pPr>
              <w:pStyle w:val="TAL"/>
              <w:rPr>
                <w:sz w:val="16"/>
                <w:szCs w:val="16"/>
              </w:rPr>
            </w:pPr>
            <w:r>
              <w:rPr>
                <w:sz w:val="16"/>
                <w:szCs w:val="16"/>
              </w:rPr>
              <w:t>F</w:t>
            </w:r>
          </w:p>
        </w:tc>
        <w:tc>
          <w:tcPr>
            <w:tcW w:w="4820" w:type="dxa"/>
            <w:shd w:val="solid" w:color="FFFFFF" w:fill="auto"/>
          </w:tcPr>
          <w:p w14:paraId="08113BA9" w14:textId="124192F0" w:rsidR="002A4DF8" w:rsidRDefault="002A4DF8" w:rsidP="00591B52">
            <w:pPr>
              <w:pStyle w:val="TAL"/>
              <w:rPr>
                <w:sz w:val="16"/>
                <w:szCs w:val="16"/>
              </w:rPr>
            </w:pPr>
            <w:r>
              <w:rPr>
                <w:sz w:val="16"/>
                <w:szCs w:val="16"/>
              </w:rPr>
              <w:t>Distinction between network slice supported and available in an area</w:t>
            </w:r>
          </w:p>
        </w:tc>
        <w:tc>
          <w:tcPr>
            <w:tcW w:w="708" w:type="dxa"/>
            <w:shd w:val="solid" w:color="FFFFFF" w:fill="auto"/>
          </w:tcPr>
          <w:p w14:paraId="182A8349" w14:textId="78AEBB7B" w:rsidR="002A4DF8" w:rsidRDefault="002A4DF8" w:rsidP="00591B52">
            <w:pPr>
              <w:pStyle w:val="TAC"/>
              <w:rPr>
                <w:sz w:val="16"/>
                <w:szCs w:val="16"/>
              </w:rPr>
            </w:pPr>
            <w:r>
              <w:rPr>
                <w:sz w:val="16"/>
                <w:szCs w:val="16"/>
              </w:rPr>
              <w:t>18.6.0</w:t>
            </w:r>
          </w:p>
        </w:tc>
      </w:tr>
      <w:tr w:rsidR="002A4DF8" w:rsidRPr="00D64A02" w14:paraId="4A762F58" w14:textId="77777777" w:rsidTr="009D14FB">
        <w:tc>
          <w:tcPr>
            <w:tcW w:w="800" w:type="dxa"/>
            <w:shd w:val="solid" w:color="FFFFFF" w:fill="auto"/>
          </w:tcPr>
          <w:p w14:paraId="307A29EB" w14:textId="33030CED" w:rsidR="002A4DF8" w:rsidRDefault="002A4DF8" w:rsidP="00591B52">
            <w:pPr>
              <w:pStyle w:val="TAC"/>
              <w:rPr>
                <w:sz w:val="16"/>
                <w:szCs w:val="16"/>
              </w:rPr>
            </w:pPr>
            <w:r>
              <w:rPr>
                <w:sz w:val="16"/>
                <w:szCs w:val="16"/>
              </w:rPr>
              <w:t>2024-06</w:t>
            </w:r>
          </w:p>
        </w:tc>
        <w:tc>
          <w:tcPr>
            <w:tcW w:w="800" w:type="dxa"/>
            <w:shd w:val="solid" w:color="FFFFFF" w:fill="auto"/>
          </w:tcPr>
          <w:p w14:paraId="59A6F47C" w14:textId="17139E4A" w:rsidR="002A4DF8" w:rsidRDefault="002A4DF8" w:rsidP="00591B52">
            <w:pPr>
              <w:pStyle w:val="TAL"/>
              <w:rPr>
                <w:sz w:val="16"/>
                <w:szCs w:val="16"/>
              </w:rPr>
            </w:pPr>
            <w:r>
              <w:rPr>
                <w:sz w:val="16"/>
                <w:szCs w:val="16"/>
              </w:rPr>
              <w:t>SP#104</w:t>
            </w:r>
          </w:p>
        </w:tc>
        <w:tc>
          <w:tcPr>
            <w:tcW w:w="1094" w:type="dxa"/>
            <w:shd w:val="solid" w:color="FFFFFF" w:fill="auto"/>
          </w:tcPr>
          <w:p w14:paraId="74FE2A43" w14:textId="30F76D7E" w:rsidR="002A4DF8" w:rsidRDefault="002A4DF8" w:rsidP="00591B52">
            <w:pPr>
              <w:pStyle w:val="TAC"/>
              <w:rPr>
                <w:sz w:val="16"/>
                <w:szCs w:val="16"/>
              </w:rPr>
            </w:pPr>
            <w:r>
              <w:rPr>
                <w:sz w:val="16"/>
                <w:szCs w:val="16"/>
              </w:rPr>
              <w:t>SP-240597</w:t>
            </w:r>
          </w:p>
        </w:tc>
        <w:tc>
          <w:tcPr>
            <w:tcW w:w="567" w:type="dxa"/>
            <w:shd w:val="solid" w:color="FFFFFF" w:fill="auto"/>
          </w:tcPr>
          <w:p w14:paraId="55A837C9" w14:textId="66AC4D94" w:rsidR="002A4DF8" w:rsidRDefault="002A4DF8" w:rsidP="00591B52">
            <w:pPr>
              <w:pStyle w:val="TAL"/>
              <w:rPr>
                <w:sz w:val="16"/>
                <w:szCs w:val="16"/>
              </w:rPr>
            </w:pPr>
            <w:r>
              <w:rPr>
                <w:sz w:val="16"/>
                <w:szCs w:val="16"/>
              </w:rPr>
              <w:t>5346</w:t>
            </w:r>
          </w:p>
        </w:tc>
        <w:tc>
          <w:tcPr>
            <w:tcW w:w="425" w:type="dxa"/>
            <w:shd w:val="solid" w:color="FFFFFF" w:fill="auto"/>
          </w:tcPr>
          <w:p w14:paraId="31710624" w14:textId="7B2918A7" w:rsidR="002A4DF8" w:rsidRDefault="002A4DF8" w:rsidP="00591B52">
            <w:pPr>
              <w:pStyle w:val="TAL"/>
              <w:rPr>
                <w:sz w:val="16"/>
                <w:szCs w:val="16"/>
              </w:rPr>
            </w:pPr>
            <w:r>
              <w:rPr>
                <w:sz w:val="16"/>
                <w:szCs w:val="16"/>
              </w:rPr>
              <w:t>5</w:t>
            </w:r>
          </w:p>
        </w:tc>
        <w:tc>
          <w:tcPr>
            <w:tcW w:w="425" w:type="dxa"/>
            <w:shd w:val="solid" w:color="FFFFFF" w:fill="auto"/>
          </w:tcPr>
          <w:p w14:paraId="58057109" w14:textId="72A3C277" w:rsidR="002A4DF8" w:rsidRDefault="002A4DF8" w:rsidP="00591B52">
            <w:pPr>
              <w:pStyle w:val="TAL"/>
              <w:rPr>
                <w:sz w:val="16"/>
                <w:szCs w:val="16"/>
              </w:rPr>
            </w:pPr>
            <w:r>
              <w:rPr>
                <w:sz w:val="16"/>
                <w:szCs w:val="16"/>
              </w:rPr>
              <w:t>F</w:t>
            </w:r>
          </w:p>
        </w:tc>
        <w:tc>
          <w:tcPr>
            <w:tcW w:w="4820" w:type="dxa"/>
            <w:shd w:val="solid" w:color="FFFFFF" w:fill="auto"/>
          </w:tcPr>
          <w:p w14:paraId="63CE5DEE" w14:textId="0F683C8E" w:rsidR="002A4DF8" w:rsidRDefault="002A4DF8" w:rsidP="00591B52">
            <w:pPr>
              <w:pStyle w:val="TAL"/>
              <w:rPr>
                <w:sz w:val="16"/>
                <w:szCs w:val="16"/>
              </w:rPr>
            </w:pPr>
            <w:r>
              <w:rPr>
                <w:sz w:val="16"/>
                <w:szCs w:val="16"/>
              </w:rPr>
              <w:t>Slice deregistration inactvity timer clarification</w:t>
            </w:r>
          </w:p>
        </w:tc>
        <w:tc>
          <w:tcPr>
            <w:tcW w:w="708" w:type="dxa"/>
            <w:shd w:val="solid" w:color="FFFFFF" w:fill="auto"/>
          </w:tcPr>
          <w:p w14:paraId="7EF6505E" w14:textId="2CE7C7AA" w:rsidR="002A4DF8" w:rsidRDefault="002A4DF8" w:rsidP="00591B52">
            <w:pPr>
              <w:pStyle w:val="TAC"/>
              <w:rPr>
                <w:sz w:val="16"/>
                <w:szCs w:val="16"/>
              </w:rPr>
            </w:pPr>
            <w:r>
              <w:rPr>
                <w:sz w:val="16"/>
                <w:szCs w:val="16"/>
              </w:rPr>
              <w:t>18.6.0</w:t>
            </w:r>
          </w:p>
        </w:tc>
      </w:tr>
      <w:tr w:rsidR="002A4DF8" w:rsidRPr="00D64A02" w14:paraId="6FEBB5EF" w14:textId="77777777" w:rsidTr="009D14FB">
        <w:tc>
          <w:tcPr>
            <w:tcW w:w="800" w:type="dxa"/>
            <w:shd w:val="solid" w:color="FFFFFF" w:fill="auto"/>
          </w:tcPr>
          <w:p w14:paraId="7D0E3310" w14:textId="40AF7CF9" w:rsidR="002A4DF8" w:rsidRDefault="002A4DF8" w:rsidP="00591B52">
            <w:pPr>
              <w:pStyle w:val="TAC"/>
              <w:rPr>
                <w:sz w:val="16"/>
                <w:szCs w:val="16"/>
              </w:rPr>
            </w:pPr>
            <w:r>
              <w:rPr>
                <w:sz w:val="16"/>
                <w:szCs w:val="16"/>
              </w:rPr>
              <w:t>2024-06</w:t>
            </w:r>
          </w:p>
        </w:tc>
        <w:tc>
          <w:tcPr>
            <w:tcW w:w="800" w:type="dxa"/>
            <w:shd w:val="solid" w:color="FFFFFF" w:fill="auto"/>
          </w:tcPr>
          <w:p w14:paraId="24C9F09D" w14:textId="275A2CB5" w:rsidR="002A4DF8" w:rsidRDefault="002A4DF8" w:rsidP="00591B52">
            <w:pPr>
              <w:pStyle w:val="TAL"/>
              <w:rPr>
                <w:sz w:val="16"/>
                <w:szCs w:val="16"/>
              </w:rPr>
            </w:pPr>
            <w:r>
              <w:rPr>
                <w:sz w:val="16"/>
                <w:szCs w:val="16"/>
              </w:rPr>
              <w:t>SP#104</w:t>
            </w:r>
          </w:p>
        </w:tc>
        <w:tc>
          <w:tcPr>
            <w:tcW w:w="1094" w:type="dxa"/>
            <w:shd w:val="solid" w:color="FFFFFF" w:fill="auto"/>
          </w:tcPr>
          <w:p w14:paraId="72207DFD" w14:textId="1220CB95" w:rsidR="002A4DF8" w:rsidRDefault="002A4DF8" w:rsidP="00591B52">
            <w:pPr>
              <w:pStyle w:val="TAC"/>
              <w:rPr>
                <w:sz w:val="16"/>
                <w:szCs w:val="16"/>
              </w:rPr>
            </w:pPr>
            <w:r>
              <w:rPr>
                <w:sz w:val="16"/>
                <w:szCs w:val="16"/>
              </w:rPr>
              <w:t>SP-240602</w:t>
            </w:r>
          </w:p>
        </w:tc>
        <w:tc>
          <w:tcPr>
            <w:tcW w:w="567" w:type="dxa"/>
            <w:shd w:val="solid" w:color="FFFFFF" w:fill="auto"/>
          </w:tcPr>
          <w:p w14:paraId="638E53A3" w14:textId="4971E3D6" w:rsidR="002A4DF8" w:rsidRDefault="002A4DF8" w:rsidP="00591B52">
            <w:pPr>
              <w:pStyle w:val="TAL"/>
              <w:rPr>
                <w:sz w:val="16"/>
                <w:szCs w:val="16"/>
              </w:rPr>
            </w:pPr>
            <w:r>
              <w:rPr>
                <w:sz w:val="16"/>
                <w:szCs w:val="16"/>
              </w:rPr>
              <w:t>5355</w:t>
            </w:r>
          </w:p>
        </w:tc>
        <w:tc>
          <w:tcPr>
            <w:tcW w:w="425" w:type="dxa"/>
            <w:shd w:val="solid" w:color="FFFFFF" w:fill="auto"/>
          </w:tcPr>
          <w:p w14:paraId="662B7073" w14:textId="313E588B" w:rsidR="002A4DF8" w:rsidRDefault="002A4DF8" w:rsidP="00591B52">
            <w:pPr>
              <w:pStyle w:val="TAL"/>
              <w:rPr>
                <w:sz w:val="16"/>
                <w:szCs w:val="16"/>
              </w:rPr>
            </w:pPr>
            <w:r>
              <w:rPr>
                <w:sz w:val="16"/>
                <w:szCs w:val="16"/>
              </w:rPr>
              <w:t>1</w:t>
            </w:r>
          </w:p>
        </w:tc>
        <w:tc>
          <w:tcPr>
            <w:tcW w:w="425" w:type="dxa"/>
            <w:shd w:val="solid" w:color="FFFFFF" w:fill="auto"/>
          </w:tcPr>
          <w:p w14:paraId="2B85DC9F" w14:textId="3FD79121" w:rsidR="002A4DF8" w:rsidRDefault="002A4DF8" w:rsidP="00591B52">
            <w:pPr>
              <w:pStyle w:val="TAL"/>
              <w:rPr>
                <w:sz w:val="16"/>
                <w:szCs w:val="16"/>
              </w:rPr>
            </w:pPr>
            <w:r>
              <w:rPr>
                <w:sz w:val="16"/>
                <w:szCs w:val="16"/>
              </w:rPr>
              <w:t>F</w:t>
            </w:r>
          </w:p>
        </w:tc>
        <w:tc>
          <w:tcPr>
            <w:tcW w:w="4820" w:type="dxa"/>
            <w:shd w:val="solid" w:color="FFFFFF" w:fill="auto"/>
          </w:tcPr>
          <w:p w14:paraId="496D885E" w14:textId="4BE78783" w:rsidR="002A4DF8" w:rsidRDefault="002A4DF8" w:rsidP="00591B52">
            <w:pPr>
              <w:pStyle w:val="TAL"/>
              <w:rPr>
                <w:sz w:val="16"/>
                <w:szCs w:val="16"/>
              </w:rPr>
            </w:pPr>
            <w:r>
              <w:rPr>
                <w:sz w:val="16"/>
                <w:szCs w:val="16"/>
              </w:rPr>
              <w:t>Alignment of NWDAF discovery parameters</w:t>
            </w:r>
          </w:p>
        </w:tc>
        <w:tc>
          <w:tcPr>
            <w:tcW w:w="708" w:type="dxa"/>
            <w:shd w:val="solid" w:color="FFFFFF" w:fill="auto"/>
          </w:tcPr>
          <w:p w14:paraId="0A15585E" w14:textId="0C469558" w:rsidR="002A4DF8" w:rsidRDefault="002A4DF8" w:rsidP="00591B52">
            <w:pPr>
              <w:pStyle w:val="TAC"/>
              <w:rPr>
                <w:sz w:val="16"/>
                <w:szCs w:val="16"/>
              </w:rPr>
            </w:pPr>
            <w:r>
              <w:rPr>
                <w:sz w:val="16"/>
                <w:szCs w:val="16"/>
              </w:rPr>
              <w:t>18.6.0</w:t>
            </w:r>
          </w:p>
        </w:tc>
      </w:tr>
      <w:tr w:rsidR="002A4DF8" w:rsidRPr="00D64A02" w14:paraId="16526FF4" w14:textId="77777777" w:rsidTr="009D14FB">
        <w:tc>
          <w:tcPr>
            <w:tcW w:w="800" w:type="dxa"/>
            <w:shd w:val="solid" w:color="FFFFFF" w:fill="auto"/>
          </w:tcPr>
          <w:p w14:paraId="3AA16B54" w14:textId="739D90F8" w:rsidR="002A4DF8" w:rsidRDefault="002A4DF8" w:rsidP="00591B52">
            <w:pPr>
              <w:pStyle w:val="TAC"/>
              <w:rPr>
                <w:sz w:val="16"/>
                <w:szCs w:val="16"/>
              </w:rPr>
            </w:pPr>
            <w:r>
              <w:rPr>
                <w:sz w:val="16"/>
                <w:szCs w:val="16"/>
              </w:rPr>
              <w:t>2024-06</w:t>
            </w:r>
          </w:p>
        </w:tc>
        <w:tc>
          <w:tcPr>
            <w:tcW w:w="800" w:type="dxa"/>
            <w:shd w:val="solid" w:color="FFFFFF" w:fill="auto"/>
          </w:tcPr>
          <w:p w14:paraId="5D9F5233" w14:textId="7ECF762C" w:rsidR="002A4DF8" w:rsidRDefault="002A4DF8" w:rsidP="00591B52">
            <w:pPr>
              <w:pStyle w:val="TAL"/>
              <w:rPr>
                <w:sz w:val="16"/>
                <w:szCs w:val="16"/>
              </w:rPr>
            </w:pPr>
            <w:r>
              <w:rPr>
                <w:sz w:val="16"/>
                <w:szCs w:val="16"/>
              </w:rPr>
              <w:t>SP#104</w:t>
            </w:r>
          </w:p>
        </w:tc>
        <w:tc>
          <w:tcPr>
            <w:tcW w:w="1094" w:type="dxa"/>
            <w:shd w:val="solid" w:color="FFFFFF" w:fill="auto"/>
          </w:tcPr>
          <w:p w14:paraId="442162D1" w14:textId="18CA7D40" w:rsidR="002A4DF8" w:rsidRDefault="002A4DF8" w:rsidP="00591B52">
            <w:pPr>
              <w:pStyle w:val="TAC"/>
              <w:rPr>
                <w:sz w:val="16"/>
                <w:szCs w:val="16"/>
              </w:rPr>
            </w:pPr>
            <w:r>
              <w:rPr>
                <w:sz w:val="16"/>
                <w:szCs w:val="16"/>
              </w:rPr>
              <w:t>SP-240582</w:t>
            </w:r>
          </w:p>
        </w:tc>
        <w:tc>
          <w:tcPr>
            <w:tcW w:w="567" w:type="dxa"/>
            <w:shd w:val="solid" w:color="FFFFFF" w:fill="auto"/>
          </w:tcPr>
          <w:p w14:paraId="4FD8C22B" w14:textId="77F56E64" w:rsidR="002A4DF8" w:rsidRDefault="002A4DF8" w:rsidP="00591B52">
            <w:pPr>
              <w:pStyle w:val="TAL"/>
              <w:rPr>
                <w:sz w:val="16"/>
                <w:szCs w:val="16"/>
              </w:rPr>
            </w:pPr>
            <w:r>
              <w:rPr>
                <w:sz w:val="16"/>
                <w:szCs w:val="16"/>
              </w:rPr>
              <w:t>5359</w:t>
            </w:r>
          </w:p>
        </w:tc>
        <w:tc>
          <w:tcPr>
            <w:tcW w:w="425" w:type="dxa"/>
            <w:shd w:val="solid" w:color="FFFFFF" w:fill="auto"/>
          </w:tcPr>
          <w:p w14:paraId="499DC815" w14:textId="1D98EEA3" w:rsidR="002A4DF8" w:rsidRDefault="002A4DF8" w:rsidP="00591B52">
            <w:pPr>
              <w:pStyle w:val="TAL"/>
              <w:rPr>
                <w:sz w:val="16"/>
                <w:szCs w:val="16"/>
              </w:rPr>
            </w:pPr>
            <w:r>
              <w:rPr>
                <w:sz w:val="16"/>
                <w:szCs w:val="16"/>
              </w:rPr>
              <w:t>1</w:t>
            </w:r>
          </w:p>
        </w:tc>
        <w:tc>
          <w:tcPr>
            <w:tcW w:w="425" w:type="dxa"/>
            <w:shd w:val="solid" w:color="FFFFFF" w:fill="auto"/>
          </w:tcPr>
          <w:p w14:paraId="4511AD03" w14:textId="0F07A3E2" w:rsidR="002A4DF8" w:rsidRDefault="002A4DF8" w:rsidP="00591B52">
            <w:pPr>
              <w:pStyle w:val="TAL"/>
              <w:rPr>
                <w:sz w:val="16"/>
                <w:szCs w:val="16"/>
              </w:rPr>
            </w:pPr>
            <w:r>
              <w:rPr>
                <w:sz w:val="16"/>
                <w:szCs w:val="16"/>
              </w:rPr>
              <w:t>A</w:t>
            </w:r>
          </w:p>
        </w:tc>
        <w:tc>
          <w:tcPr>
            <w:tcW w:w="4820" w:type="dxa"/>
            <w:shd w:val="solid" w:color="FFFFFF" w:fill="auto"/>
          </w:tcPr>
          <w:p w14:paraId="52272EB2" w14:textId="3326BF36" w:rsidR="002A4DF8" w:rsidRDefault="002A4DF8" w:rsidP="00591B52">
            <w:pPr>
              <w:pStyle w:val="TAL"/>
              <w:rPr>
                <w:sz w:val="16"/>
                <w:szCs w:val="16"/>
              </w:rPr>
            </w:pPr>
            <w:r>
              <w:rPr>
                <w:sz w:val="16"/>
                <w:szCs w:val="16"/>
              </w:rPr>
              <w:t>Correction on TSCAI calculation</w:t>
            </w:r>
          </w:p>
        </w:tc>
        <w:tc>
          <w:tcPr>
            <w:tcW w:w="708" w:type="dxa"/>
            <w:shd w:val="solid" w:color="FFFFFF" w:fill="auto"/>
          </w:tcPr>
          <w:p w14:paraId="44373E00" w14:textId="7082579A" w:rsidR="002A4DF8" w:rsidRDefault="002A4DF8" w:rsidP="00591B52">
            <w:pPr>
              <w:pStyle w:val="TAC"/>
              <w:rPr>
                <w:sz w:val="16"/>
                <w:szCs w:val="16"/>
              </w:rPr>
            </w:pPr>
            <w:r>
              <w:rPr>
                <w:sz w:val="16"/>
                <w:szCs w:val="16"/>
              </w:rPr>
              <w:t>18.6.0</w:t>
            </w:r>
          </w:p>
        </w:tc>
      </w:tr>
      <w:tr w:rsidR="002A4DF8" w:rsidRPr="00D64A02" w14:paraId="4BAAC9B9" w14:textId="77777777" w:rsidTr="009D14FB">
        <w:tc>
          <w:tcPr>
            <w:tcW w:w="800" w:type="dxa"/>
            <w:shd w:val="solid" w:color="FFFFFF" w:fill="auto"/>
          </w:tcPr>
          <w:p w14:paraId="3D7C938E" w14:textId="720993EC" w:rsidR="002A4DF8" w:rsidRDefault="002A4DF8" w:rsidP="00591B52">
            <w:pPr>
              <w:pStyle w:val="TAC"/>
              <w:rPr>
                <w:sz w:val="16"/>
                <w:szCs w:val="16"/>
              </w:rPr>
            </w:pPr>
            <w:r>
              <w:rPr>
                <w:sz w:val="16"/>
                <w:szCs w:val="16"/>
              </w:rPr>
              <w:t>2024-06</w:t>
            </w:r>
          </w:p>
        </w:tc>
        <w:tc>
          <w:tcPr>
            <w:tcW w:w="800" w:type="dxa"/>
            <w:shd w:val="solid" w:color="FFFFFF" w:fill="auto"/>
          </w:tcPr>
          <w:p w14:paraId="6F3575EB" w14:textId="747CBD24" w:rsidR="002A4DF8" w:rsidRDefault="002A4DF8" w:rsidP="00591B52">
            <w:pPr>
              <w:pStyle w:val="TAL"/>
              <w:rPr>
                <w:sz w:val="16"/>
                <w:szCs w:val="16"/>
              </w:rPr>
            </w:pPr>
            <w:r>
              <w:rPr>
                <w:sz w:val="16"/>
                <w:szCs w:val="16"/>
              </w:rPr>
              <w:t>SP#104</w:t>
            </w:r>
          </w:p>
        </w:tc>
        <w:tc>
          <w:tcPr>
            <w:tcW w:w="1094" w:type="dxa"/>
            <w:shd w:val="solid" w:color="FFFFFF" w:fill="auto"/>
          </w:tcPr>
          <w:p w14:paraId="70F9A637" w14:textId="509C357D" w:rsidR="002A4DF8" w:rsidRDefault="002A4DF8" w:rsidP="00591B52">
            <w:pPr>
              <w:pStyle w:val="TAC"/>
              <w:rPr>
                <w:sz w:val="16"/>
                <w:szCs w:val="16"/>
              </w:rPr>
            </w:pPr>
            <w:r>
              <w:rPr>
                <w:sz w:val="16"/>
                <w:szCs w:val="16"/>
              </w:rPr>
              <w:t>SP-240594</w:t>
            </w:r>
          </w:p>
        </w:tc>
        <w:tc>
          <w:tcPr>
            <w:tcW w:w="567" w:type="dxa"/>
            <w:shd w:val="solid" w:color="FFFFFF" w:fill="auto"/>
          </w:tcPr>
          <w:p w14:paraId="346A70E9" w14:textId="70710A62" w:rsidR="002A4DF8" w:rsidRDefault="002A4DF8" w:rsidP="00591B52">
            <w:pPr>
              <w:pStyle w:val="TAL"/>
              <w:rPr>
                <w:sz w:val="16"/>
                <w:szCs w:val="16"/>
              </w:rPr>
            </w:pPr>
            <w:r>
              <w:rPr>
                <w:sz w:val="16"/>
                <w:szCs w:val="16"/>
              </w:rPr>
              <w:t>5361</w:t>
            </w:r>
          </w:p>
        </w:tc>
        <w:tc>
          <w:tcPr>
            <w:tcW w:w="425" w:type="dxa"/>
            <w:shd w:val="solid" w:color="FFFFFF" w:fill="auto"/>
          </w:tcPr>
          <w:p w14:paraId="727A67E5" w14:textId="3BA838A1" w:rsidR="002A4DF8" w:rsidRDefault="002A4DF8" w:rsidP="00591B52">
            <w:pPr>
              <w:pStyle w:val="TAL"/>
              <w:rPr>
                <w:sz w:val="16"/>
                <w:szCs w:val="16"/>
              </w:rPr>
            </w:pPr>
            <w:r>
              <w:rPr>
                <w:sz w:val="16"/>
                <w:szCs w:val="16"/>
              </w:rPr>
              <w:t>3</w:t>
            </w:r>
          </w:p>
        </w:tc>
        <w:tc>
          <w:tcPr>
            <w:tcW w:w="425" w:type="dxa"/>
            <w:shd w:val="solid" w:color="FFFFFF" w:fill="auto"/>
          </w:tcPr>
          <w:p w14:paraId="5CF0A072" w14:textId="3F914909" w:rsidR="002A4DF8" w:rsidRDefault="002A4DF8" w:rsidP="00591B52">
            <w:pPr>
              <w:pStyle w:val="TAL"/>
              <w:rPr>
                <w:sz w:val="16"/>
                <w:szCs w:val="16"/>
              </w:rPr>
            </w:pPr>
            <w:r>
              <w:rPr>
                <w:sz w:val="16"/>
                <w:szCs w:val="16"/>
              </w:rPr>
              <w:t>F</w:t>
            </w:r>
          </w:p>
        </w:tc>
        <w:tc>
          <w:tcPr>
            <w:tcW w:w="4820" w:type="dxa"/>
            <w:shd w:val="solid" w:color="FFFFFF" w:fill="auto"/>
          </w:tcPr>
          <w:p w14:paraId="164810C1" w14:textId="43ABC239" w:rsidR="002A4DF8" w:rsidRDefault="002A4DF8" w:rsidP="00591B52">
            <w:pPr>
              <w:pStyle w:val="TAL"/>
              <w:rPr>
                <w:sz w:val="16"/>
                <w:szCs w:val="16"/>
              </w:rPr>
            </w:pPr>
            <w:r>
              <w:rPr>
                <w:sz w:val="16"/>
                <w:szCs w:val="16"/>
              </w:rPr>
              <w:t>Security for EAS discovery procedure via (V-)EASDF</w:t>
            </w:r>
          </w:p>
        </w:tc>
        <w:tc>
          <w:tcPr>
            <w:tcW w:w="708" w:type="dxa"/>
            <w:shd w:val="solid" w:color="FFFFFF" w:fill="auto"/>
          </w:tcPr>
          <w:p w14:paraId="65B77FB2" w14:textId="2F46EA63" w:rsidR="002A4DF8" w:rsidRDefault="002A4DF8" w:rsidP="00591B52">
            <w:pPr>
              <w:pStyle w:val="TAC"/>
              <w:rPr>
                <w:sz w:val="16"/>
                <w:szCs w:val="16"/>
              </w:rPr>
            </w:pPr>
            <w:r>
              <w:rPr>
                <w:sz w:val="16"/>
                <w:szCs w:val="16"/>
              </w:rPr>
              <w:t>18.6.0</w:t>
            </w:r>
          </w:p>
        </w:tc>
      </w:tr>
      <w:tr w:rsidR="00CD22D1" w:rsidRPr="00D64A02" w14:paraId="4D698C08" w14:textId="77777777" w:rsidTr="009D14FB">
        <w:tc>
          <w:tcPr>
            <w:tcW w:w="800" w:type="dxa"/>
            <w:shd w:val="solid" w:color="FFFFFF" w:fill="auto"/>
          </w:tcPr>
          <w:p w14:paraId="50CAA7E2" w14:textId="652DDDE1" w:rsidR="00CD22D1" w:rsidRDefault="00CD22D1" w:rsidP="00591B52">
            <w:pPr>
              <w:pStyle w:val="TAC"/>
              <w:rPr>
                <w:sz w:val="16"/>
                <w:szCs w:val="16"/>
              </w:rPr>
            </w:pPr>
            <w:r>
              <w:rPr>
                <w:sz w:val="16"/>
                <w:szCs w:val="16"/>
              </w:rPr>
              <w:t>2024-06</w:t>
            </w:r>
          </w:p>
        </w:tc>
        <w:tc>
          <w:tcPr>
            <w:tcW w:w="800" w:type="dxa"/>
            <w:shd w:val="solid" w:color="FFFFFF" w:fill="auto"/>
          </w:tcPr>
          <w:p w14:paraId="09977B72" w14:textId="2BA5EBD0" w:rsidR="00CD22D1" w:rsidRDefault="00CD22D1" w:rsidP="00591B52">
            <w:pPr>
              <w:pStyle w:val="TAL"/>
              <w:rPr>
                <w:sz w:val="16"/>
                <w:szCs w:val="16"/>
              </w:rPr>
            </w:pPr>
            <w:r>
              <w:rPr>
                <w:sz w:val="16"/>
                <w:szCs w:val="16"/>
              </w:rPr>
              <w:t>SP#104</w:t>
            </w:r>
          </w:p>
        </w:tc>
        <w:tc>
          <w:tcPr>
            <w:tcW w:w="1094" w:type="dxa"/>
            <w:shd w:val="solid" w:color="FFFFFF" w:fill="auto"/>
          </w:tcPr>
          <w:p w14:paraId="13677EF0" w14:textId="282FDD51" w:rsidR="00CD22D1" w:rsidRDefault="00CD22D1" w:rsidP="00591B52">
            <w:pPr>
              <w:pStyle w:val="TAC"/>
              <w:rPr>
                <w:sz w:val="16"/>
                <w:szCs w:val="16"/>
              </w:rPr>
            </w:pPr>
            <w:r>
              <w:rPr>
                <w:sz w:val="16"/>
                <w:szCs w:val="16"/>
              </w:rPr>
              <w:t>SP-240602</w:t>
            </w:r>
          </w:p>
        </w:tc>
        <w:tc>
          <w:tcPr>
            <w:tcW w:w="567" w:type="dxa"/>
            <w:shd w:val="solid" w:color="FFFFFF" w:fill="auto"/>
          </w:tcPr>
          <w:p w14:paraId="047D6B59" w14:textId="175453B2" w:rsidR="00CD22D1" w:rsidRDefault="00CD22D1" w:rsidP="00591B52">
            <w:pPr>
              <w:pStyle w:val="TAL"/>
              <w:rPr>
                <w:sz w:val="16"/>
                <w:szCs w:val="16"/>
              </w:rPr>
            </w:pPr>
            <w:r>
              <w:rPr>
                <w:sz w:val="16"/>
                <w:szCs w:val="16"/>
              </w:rPr>
              <w:t>5362</w:t>
            </w:r>
          </w:p>
        </w:tc>
        <w:tc>
          <w:tcPr>
            <w:tcW w:w="425" w:type="dxa"/>
            <w:shd w:val="solid" w:color="FFFFFF" w:fill="auto"/>
          </w:tcPr>
          <w:p w14:paraId="5A8BE49C" w14:textId="191B91EF" w:rsidR="00CD22D1" w:rsidRDefault="00CD22D1" w:rsidP="00591B52">
            <w:pPr>
              <w:pStyle w:val="TAL"/>
              <w:rPr>
                <w:sz w:val="16"/>
                <w:szCs w:val="16"/>
              </w:rPr>
            </w:pPr>
            <w:r>
              <w:rPr>
                <w:sz w:val="16"/>
                <w:szCs w:val="16"/>
              </w:rPr>
              <w:t>-</w:t>
            </w:r>
          </w:p>
        </w:tc>
        <w:tc>
          <w:tcPr>
            <w:tcW w:w="425" w:type="dxa"/>
            <w:shd w:val="solid" w:color="FFFFFF" w:fill="auto"/>
          </w:tcPr>
          <w:p w14:paraId="43CE261D" w14:textId="51BA2F20" w:rsidR="00CD22D1" w:rsidRDefault="00CD22D1" w:rsidP="00591B52">
            <w:pPr>
              <w:pStyle w:val="TAL"/>
              <w:rPr>
                <w:sz w:val="16"/>
                <w:szCs w:val="16"/>
              </w:rPr>
            </w:pPr>
            <w:r>
              <w:rPr>
                <w:sz w:val="16"/>
                <w:szCs w:val="16"/>
              </w:rPr>
              <w:t>F</w:t>
            </w:r>
          </w:p>
        </w:tc>
        <w:tc>
          <w:tcPr>
            <w:tcW w:w="4820" w:type="dxa"/>
            <w:shd w:val="solid" w:color="FFFFFF" w:fill="auto"/>
          </w:tcPr>
          <w:p w14:paraId="56990086" w14:textId="6EAECC64" w:rsidR="00CD22D1" w:rsidRDefault="00CD22D1" w:rsidP="00591B52">
            <w:pPr>
              <w:pStyle w:val="TAL"/>
              <w:rPr>
                <w:sz w:val="16"/>
                <w:szCs w:val="16"/>
              </w:rPr>
            </w:pPr>
            <w:r>
              <w:rPr>
                <w:sz w:val="16"/>
                <w:szCs w:val="16"/>
              </w:rPr>
              <w:t>Adding a missing Nudm service (Nudm_UEIdentifier used in 33.503)</w:t>
            </w:r>
          </w:p>
        </w:tc>
        <w:tc>
          <w:tcPr>
            <w:tcW w:w="708" w:type="dxa"/>
            <w:shd w:val="solid" w:color="FFFFFF" w:fill="auto"/>
          </w:tcPr>
          <w:p w14:paraId="46B5F44A" w14:textId="42E41C80" w:rsidR="00CD22D1" w:rsidRDefault="00CD22D1" w:rsidP="00591B52">
            <w:pPr>
              <w:pStyle w:val="TAC"/>
              <w:rPr>
                <w:sz w:val="16"/>
                <w:szCs w:val="16"/>
              </w:rPr>
            </w:pPr>
            <w:r>
              <w:rPr>
                <w:sz w:val="16"/>
                <w:szCs w:val="16"/>
              </w:rPr>
              <w:t>18.6.0</w:t>
            </w:r>
          </w:p>
        </w:tc>
      </w:tr>
      <w:tr w:rsidR="00CD22D1" w:rsidRPr="00D64A02" w14:paraId="508F2DE2" w14:textId="77777777" w:rsidTr="009D14FB">
        <w:tc>
          <w:tcPr>
            <w:tcW w:w="800" w:type="dxa"/>
            <w:shd w:val="solid" w:color="FFFFFF" w:fill="auto"/>
          </w:tcPr>
          <w:p w14:paraId="272A7CDB" w14:textId="1FE005A1" w:rsidR="00CD22D1" w:rsidRDefault="00CD22D1" w:rsidP="00591B52">
            <w:pPr>
              <w:pStyle w:val="TAC"/>
              <w:rPr>
                <w:sz w:val="16"/>
                <w:szCs w:val="16"/>
              </w:rPr>
            </w:pPr>
            <w:r>
              <w:rPr>
                <w:sz w:val="16"/>
                <w:szCs w:val="16"/>
              </w:rPr>
              <w:t>2024-06</w:t>
            </w:r>
          </w:p>
        </w:tc>
        <w:tc>
          <w:tcPr>
            <w:tcW w:w="800" w:type="dxa"/>
            <w:shd w:val="solid" w:color="FFFFFF" w:fill="auto"/>
          </w:tcPr>
          <w:p w14:paraId="24049322" w14:textId="7044B2C0" w:rsidR="00CD22D1" w:rsidRDefault="00CD22D1" w:rsidP="00591B52">
            <w:pPr>
              <w:pStyle w:val="TAL"/>
              <w:rPr>
                <w:sz w:val="16"/>
                <w:szCs w:val="16"/>
              </w:rPr>
            </w:pPr>
            <w:r>
              <w:rPr>
                <w:sz w:val="16"/>
                <w:szCs w:val="16"/>
              </w:rPr>
              <w:t>SP#104</w:t>
            </w:r>
          </w:p>
        </w:tc>
        <w:tc>
          <w:tcPr>
            <w:tcW w:w="1094" w:type="dxa"/>
            <w:shd w:val="solid" w:color="FFFFFF" w:fill="auto"/>
          </w:tcPr>
          <w:p w14:paraId="5E8D5452" w14:textId="06044135" w:rsidR="00CD22D1" w:rsidRDefault="00CD22D1" w:rsidP="00591B52">
            <w:pPr>
              <w:pStyle w:val="TAC"/>
              <w:rPr>
                <w:sz w:val="16"/>
                <w:szCs w:val="16"/>
              </w:rPr>
            </w:pPr>
            <w:r>
              <w:rPr>
                <w:sz w:val="16"/>
                <w:szCs w:val="16"/>
              </w:rPr>
              <w:t>SP-240602</w:t>
            </w:r>
          </w:p>
        </w:tc>
        <w:tc>
          <w:tcPr>
            <w:tcW w:w="567" w:type="dxa"/>
            <w:shd w:val="solid" w:color="FFFFFF" w:fill="auto"/>
          </w:tcPr>
          <w:p w14:paraId="6EE8A6E0" w14:textId="168A519C" w:rsidR="00CD22D1" w:rsidRDefault="00CD22D1" w:rsidP="00591B52">
            <w:pPr>
              <w:pStyle w:val="TAL"/>
              <w:rPr>
                <w:sz w:val="16"/>
                <w:szCs w:val="16"/>
              </w:rPr>
            </w:pPr>
            <w:r>
              <w:rPr>
                <w:sz w:val="16"/>
                <w:szCs w:val="16"/>
              </w:rPr>
              <w:t>5366</w:t>
            </w:r>
          </w:p>
        </w:tc>
        <w:tc>
          <w:tcPr>
            <w:tcW w:w="425" w:type="dxa"/>
            <w:shd w:val="solid" w:color="FFFFFF" w:fill="auto"/>
          </w:tcPr>
          <w:p w14:paraId="6E56DE73" w14:textId="536989D7" w:rsidR="00CD22D1" w:rsidRDefault="00CD22D1" w:rsidP="00591B52">
            <w:pPr>
              <w:pStyle w:val="TAL"/>
              <w:rPr>
                <w:sz w:val="16"/>
                <w:szCs w:val="16"/>
              </w:rPr>
            </w:pPr>
            <w:r>
              <w:rPr>
                <w:sz w:val="16"/>
                <w:szCs w:val="16"/>
              </w:rPr>
              <w:t>2</w:t>
            </w:r>
          </w:p>
        </w:tc>
        <w:tc>
          <w:tcPr>
            <w:tcW w:w="425" w:type="dxa"/>
            <w:shd w:val="solid" w:color="FFFFFF" w:fill="auto"/>
          </w:tcPr>
          <w:p w14:paraId="15A0E461" w14:textId="12D9D17A" w:rsidR="00CD22D1" w:rsidRDefault="00CD22D1" w:rsidP="00591B52">
            <w:pPr>
              <w:pStyle w:val="TAL"/>
              <w:rPr>
                <w:sz w:val="16"/>
                <w:szCs w:val="16"/>
              </w:rPr>
            </w:pPr>
            <w:r>
              <w:rPr>
                <w:sz w:val="16"/>
                <w:szCs w:val="16"/>
              </w:rPr>
              <w:t>F</w:t>
            </w:r>
          </w:p>
        </w:tc>
        <w:tc>
          <w:tcPr>
            <w:tcW w:w="4820" w:type="dxa"/>
            <w:shd w:val="solid" w:color="FFFFFF" w:fill="auto"/>
          </w:tcPr>
          <w:p w14:paraId="586627CA" w14:textId="4945FD07" w:rsidR="00CD22D1" w:rsidRDefault="00CD22D1" w:rsidP="00591B52">
            <w:pPr>
              <w:pStyle w:val="TAL"/>
              <w:rPr>
                <w:sz w:val="16"/>
                <w:szCs w:val="16"/>
              </w:rPr>
            </w:pPr>
            <w:r>
              <w:rPr>
                <w:sz w:val="16"/>
                <w:szCs w:val="16"/>
              </w:rPr>
              <w:t>RAT type change impact to AM Policy association</w:t>
            </w:r>
          </w:p>
        </w:tc>
        <w:tc>
          <w:tcPr>
            <w:tcW w:w="708" w:type="dxa"/>
            <w:shd w:val="solid" w:color="FFFFFF" w:fill="auto"/>
          </w:tcPr>
          <w:p w14:paraId="62116651" w14:textId="1D08C8DE" w:rsidR="00CD22D1" w:rsidRDefault="00CD22D1" w:rsidP="00591B52">
            <w:pPr>
              <w:pStyle w:val="TAC"/>
              <w:rPr>
                <w:sz w:val="16"/>
                <w:szCs w:val="16"/>
              </w:rPr>
            </w:pPr>
            <w:r>
              <w:rPr>
                <w:sz w:val="16"/>
                <w:szCs w:val="16"/>
              </w:rPr>
              <w:t>18.6.0</w:t>
            </w:r>
          </w:p>
        </w:tc>
      </w:tr>
      <w:tr w:rsidR="00CD22D1" w:rsidRPr="00D64A02" w14:paraId="6355728B" w14:textId="77777777" w:rsidTr="009D14FB">
        <w:tc>
          <w:tcPr>
            <w:tcW w:w="800" w:type="dxa"/>
            <w:shd w:val="solid" w:color="FFFFFF" w:fill="auto"/>
          </w:tcPr>
          <w:p w14:paraId="5E271FA3" w14:textId="601835EE" w:rsidR="00CD22D1" w:rsidRDefault="00CD22D1" w:rsidP="00591B52">
            <w:pPr>
              <w:pStyle w:val="TAC"/>
              <w:rPr>
                <w:sz w:val="16"/>
                <w:szCs w:val="16"/>
              </w:rPr>
            </w:pPr>
            <w:r>
              <w:rPr>
                <w:sz w:val="16"/>
                <w:szCs w:val="16"/>
              </w:rPr>
              <w:t>2024-06</w:t>
            </w:r>
          </w:p>
        </w:tc>
        <w:tc>
          <w:tcPr>
            <w:tcW w:w="800" w:type="dxa"/>
            <w:shd w:val="solid" w:color="FFFFFF" w:fill="auto"/>
          </w:tcPr>
          <w:p w14:paraId="1DF59EE3" w14:textId="1BD9D9D5" w:rsidR="00CD22D1" w:rsidRDefault="00CD22D1" w:rsidP="00591B52">
            <w:pPr>
              <w:pStyle w:val="TAL"/>
              <w:rPr>
                <w:sz w:val="16"/>
                <w:szCs w:val="16"/>
              </w:rPr>
            </w:pPr>
            <w:r>
              <w:rPr>
                <w:sz w:val="16"/>
                <w:szCs w:val="16"/>
              </w:rPr>
              <w:t>SP#104</w:t>
            </w:r>
          </w:p>
        </w:tc>
        <w:tc>
          <w:tcPr>
            <w:tcW w:w="1094" w:type="dxa"/>
            <w:shd w:val="solid" w:color="FFFFFF" w:fill="auto"/>
          </w:tcPr>
          <w:p w14:paraId="72DD28CD" w14:textId="51F37AEF" w:rsidR="00CD22D1" w:rsidRDefault="00CD22D1" w:rsidP="00591B52">
            <w:pPr>
              <w:pStyle w:val="TAC"/>
              <w:rPr>
                <w:sz w:val="16"/>
                <w:szCs w:val="16"/>
              </w:rPr>
            </w:pPr>
            <w:r>
              <w:rPr>
                <w:sz w:val="16"/>
                <w:szCs w:val="16"/>
              </w:rPr>
              <w:t>SP-240598</w:t>
            </w:r>
          </w:p>
        </w:tc>
        <w:tc>
          <w:tcPr>
            <w:tcW w:w="567" w:type="dxa"/>
            <w:shd w:val="solid" w:color="FFFFFF" w:fill="auto"/>
          </w:tcPr>
          <w:p w14:paraId="29734579" w14:textId="0F868936" w:rsidR="00CD22D1" w:rsidRDefault="00CD22D1" w:rsidP="00591B52">
            <w:pPr>
              <w:pStyle w:val="TAL"/>
              <w:rPr>
                <w:sz w:val="16"/>
                <w:szCs w:val="16"/>
              </w:rPr>
            </w:pPr>
            <w:r>
              <w:rPr>
                <w:sz w:val="16"/>
                <w:szCs w:val="16"/>
              </w:rPr>
              <w:t>5368</w:t>
            </w:r>
          </w:p>
        </w:tc>
        <w:tc>
          <w:tcPr>
            <w:tcW w:w="425" w:type="dxa"/>
            <w:shd w:val="solid" w:color="FFFFFF" w:fill="auto"/>
          </w:tcPr>
          <w:p w14:paraId="463CF651" w14:textId="374AA560" w:rsidR="00CD22D1" w:rsidRDefault="00CD22D1" w:rsidP="00591B52">
            <w:pPr>
              <w:pStyle w:val="TAL"/>
              <w:rPr>
                <w:sz w:val="16"/>
                <w:szCs w:val="16"/>
              </w:rPr>
            </w:pPr>
            <w:r>
              <w:rPr>
                <w:sz w:val="16"/>
                <w:szCs w:val="16"/>
              </w:rPr>
              <w:t>1</w:t>
            </w:r>
          </w:p>
        </w:tc>
        <w:tc>
          <w:tcPr>
            <w:tcW w:w="425" w:type="dxa"/>
            <w:shd w:val="solid" w:color="FFFFFF" w:fill="auto"/>
          </w:tcPr>
          <w:p w14:paraId="2BC26695" w14:textId="45B715A9" w:rsidR="00CD22D1" w:rsidRDefault="00CD22D1" w:rsidP="00591B52">
            <w:pPr>
              <w:pStyle w:val="TAL"/>
              <w:rPr>
                <w:sz w:val="16"/>
                <w:szCs w:val="16"/>
              </w:rPr>
            </w:pPr>
            <w:r>
              <w:rPr>
                <w:sz w:val="16"/>
                <w:szCs w:val="16"/>
              </w:rPr>
              <w:t>F</w:t>
            </w:r>
          </w:p>
        </w:tc>
        <w:tc>
          <w:tcPr>
            <w:tcW w:w="4820" w:type="dxa"/>
            <w:shd w:val="solid" w:color="FFFFFF" w:fill="auto"/>
          </w:tcPr>
          <w:p w14:paraId="5BE61DD8" w14:textId="1BC6E0AB" w:rsidR="00CD22D1" w:rsidRDefault="00CD22D1" w:rsidP="00591B52">
            <w:pPr>
              <w:pStyle w:val="TAL"/>
              <w:rPr>
                <w:sz w:val="16"/>
                <w:szCs w:val="16"/>
              </w:rPr>
            </w:pPr>
            <w:r>
              <w:rPr>
                <w:sz w:val="16"/>
                <w:szCs w:val="16"/>
              </w:rPr>
              <w:t>Corrections on the clause reference and ID mapping</w:t>
            </w:r>
          </w:p>
        </w:tc>
        <w:tc>
          <w:tcPr>
            <w:tcW w:w="708" w:type="dxa"/>
            <w:shd w:val="solid" w:color="FFFFFF" w:fill="auto"/>
          </w:tcPr>
          <w:p w14:paraId="2613DEC2" w14:textId="37A5C5A8" w:rsidR="00CD22D1" w:rsidRDefault="00CD22D1" w:rsidP="00591B52">
            <w:pPr>
              <w:pStyle w:val="TAC"/>
              <w:rPr>
                <w:sz w:val="16"/>
                <w:szCs w:val="16"/>
              </w:rPr>
            </w:pPr>
            <w:r>
              <w:rPr>
                <w:sz w:val="16"/>
                <w:szCs w:val="16"/>
              </w:rPr>
              <w:t>18.6.0</w:t>
            </w:r>
          </w:p>
        </w:tc>
      </w:tr>
      <w:tr w:rsidR="00CD22D1" w:rsidRPr="00D64A02" w14:paraId="736755F2" w14:textId="77777777" w:rsidTr="009D14FB">
        <w:tc>
          <w:tcPr>
            <w:tcW w:w="800" w:type="dxa"/>
            <w:shd w:val="solid" w:color="FFFFFF" w:fill="auto"/>
          </w:tcPr>
          <w:p w14:paraId="63A50D99" w14:textId="5E5916F4" w:rsidR="00CD22D1" w:rsidRDefault="00CD22D1" w:rsidP="00591B52">
            <w:pPr>
              <w:pStyle w:val="TAC"/>
              <w:rPr>
                <w:sz w:val="16"/>
                <w:szCs w:val="16"/>
              </w:rPr>
            </w:pPr>
            <w:r>
              <w:rPr>
                <w:sz w:val="16"/>
                <w:szCs w:val="16"/>
              </w:rPr>
              <w:t>2024-06</w:t>
            </w:r>
          </w:p>
        </w:tc>
        <w:tc>
          <w:tcPr>
            <w:tcW w:w="800" w:type="dxa"/>
            <w:shd w:val="solid" w:color="FFFFFF" w:fill="auto"/>
          </w:tcPr>
          <w:p w14:paraId="4E0790C1" w14:textId="1AD27A2A" w:rsidR="00CD22D1" w:rsidRDefault="00CD22D1" w:rsidP="00591B52">
            <w:pPr>
              <w:pStyle w:val="TAL"/>
              <w:rPr>
                <w:sz w:val="16"/>
                <w:szCs w:val="16"/>
              </w:rPr>
            </w:pPr>
            <w:r>
              <w:rPr>
                <w:sz w:val="16"/>
                <w:szCs w:val="16"/>
              </w:rPr>
              <w:t>SP#104</w:t>
            </w:r>
          </w:p>
        </w:tc>
        <w:tc>
          <w:tcPr>
            <w:tcW w:w="1094" w:type="dxa"/>
            <w:shd w:val="solid" w:color="FFFFFF" w:fill="auto"/>
          </w:tcPr>
          <w:p w14:paraId="134924B7" w14:textId="4348E0B9" w:rsidR="00CD22D1" w:rsidRDefault="00CD22D1" w:rsidP="00591B52">
            <w:pPr>
              <w:pStyle w:val="TAC"/>
              <w:rPr>
                <w:sz w:val="16"/>
                <w:szCs w:val="16"/>
              </w:rPr>
            </w:pPr>
            <w:r>
              <w:rPr>
                <w:sz w:val="16"/>
                <w:szCs w:val="16"/>
              </w:rPr>
              <w:t>SP-240602</w:t>
            </w:r>
          </w:p>
        </w:tc>
        <w:tc>
          <w:tcPr>
            <w:tcW w:w="567" w:type="dxa"/>
            <w:shd w:val="solid" w:color="FFFFFF" w:fill="auto"/>
          </w:tcPr>
          <w:p w14:paraId="781249D5" w14:textId="17A569D6" w:rsidR="00CD22D1" w:rsidRDefault="00CD22D1" w:rsidP="00591B52">
            <w:pPr>
              <w:pStyle w:val="TAL"/>
              <w:rPr>
                <w:sz w:val="16"/>
                <w:szCs w:val="16"/>
              </w:rPr>
            </w:pPr>
            <w:r>
              <w:rPr>
                <w:sz w:val="16"/>
                <w:szCs w:val="16"/>
              </w:rPr>
              <w:t>5369</w:t>
            </w:r>
          </w:p>
        </w:tc>
        <w:tc>
          <w:tcPr>
            <w:tcW w:w="425" w:type="dxa"/>
            <w:shd w:val="solid" w:color="FFFFFF" w:fill="auto"/>
          </w:tcPr>
          <w:p w14:paraId="70A769E9" w14:textId="3FDA02A5" w:rsidR="00CD22D1" w:rsidRDefault="00CD22D1" w:rsidP="00591B52">
            <w:pPr>
              <w:pStyle w:val="TAL"/>
              <w:rPr>
                <w:sz w:val="16"/>
                <w:szCs w:val="16"/>
              </w:rPr>
            </w:pPr>
            <w:r>
              <w:rPr>
                <w:sz w:val="16"/>
                <w:szCs w:val="16"/>
              </w:rPr>
              <w:t>1</w:t>
            </w:r>
          </w:p>
        </w:tc>
        <w:tc>
          <w:tcPr>
            <w:tcW w:w="425" w:type="dxa"/>
            <w:shd w:val="solid" w:color="FFFFFF" w:fill="auto"/>
          </w:tcPr>
          <w:p w14:paraId="61970175" w14:textId="29A44DDB" w:rsidR="00CD22D1" w:rsidRDefault="00CD22D1" w:rsidP="00591B52">
            <w:pPr>
              <w:pStyle w:val="TAL"/>
              <w:rPr>
                <w:sz w:val="16"/>
                <w:szCs w:val="16"/>
              </w:rPr>
            </w:pPr>
            <w:r>
              <w:rPr>
                <w:sz w:val="16"/>
                <w:szCs w:val="16"/>
              </w:rPr>
              <w:t>F</w:t>
            </w:r>
          </w:p>
        </w:tc>
        <w:tc>
          <w:tcPr>
            <w:tcW w:w="4820" w:type="dxa"/>
            <w:shd w:val="solid" w:color="FFFFFF" w:fill="auto"/>
          </w:tcPr>
          <w:p w14:paraId="791FE268" w14:textId="1F4BA333" w:rsidR="00CD22D1" w:rsidRDefault="00CD22D1" w:rsidP="00591B52">
            <w:pPr>
              <w:pStyle w:val="TAL"/>
              <w:rPr>
                <w:sz w:val="16"/>
                <w:szCs w:val="16"/>
              </w:rPr>
            </w:pPr>
            <w:r>
              <w:rPr>
                <w:sz w:val="16"/>
                <w:szCs w:val="16"/>
              </w:rPr>
              <w:t>Clarification on UEs accessing to GERAN/UTRAN over Gn/Gp</w:t>
            </w:r>
          </w:p>
        </w:tc>
        <w:tc>
          <w:tcPr>
            <w:tcW w:w="708" w:type="dxa"/>
            <w:shd w:val="solid" w:color="FFFFFF" w:fill="auto"/>
          </w:tcPr>
          <w:p w14:paraId="573DA81D" w14:textId="33C0B0CC" w:rsidR="00CD22D1" w:rsidRDefault="00CD22D1" w:rsidP="00591B52">
            <w:pPr>
              <w:pStyle w:val="TAC"/>
              <w:rPr>
                <w:sz w:val="16"/>
                <w:szCs w:val="16"/>
              </w:rPr>
            </w:pPr>
            <w:r>
              <w:rPr>
                <w:sz w:val="16"/>
                <w:szCs w:val="16"/>
              </w:rPr>
              <w:t>18.6.0</w:t>
            </w:r>
          </w:p>
        </w:tc>
      </w:tr>
      <w:tr w:rsidR="00CD22D1" w:rsidRPr="00D64A02" w14:paraId="2A8708F4" w14:textId="77777777" w:rsidTr="009D14FB">
        <w:tc>
          <w:tcPr>
            <w:tcW w:w="800" w:type="dxa"/>
            <w:shd w:val="solid" w:color="FFFFFF" w:fill="auto"/>
          </w:tcPr>
          <w:p w14:paraId="54C78E1B" w14:textId="196F2F57" w:rsidR="00CD22D1" w:rsidRDefault="00CD22D1" w:rsidP="00591B52">
            <w:pPr>
              <w:pStyle w:val="TAC"/>
              <w:rPr>
                <w:sz w:val="16"/>
                <w:szCs w:val="16"/>
              </w:rPr>
            </w:pPr>
            <w:r>
              <w:rPr>
                <w:sz w:val="16"/>
                <w:szCs w:val="16"/>
              </w:rPr>
              <w:t>2024-06</w:t>
            </w:r>
          </w:p>
        </w:tc>
        <w:tc>
          <w:tcPr>
            <w:tcW w:w="800" w:type="dxa"/>
            <w:shd w:val="solid" w:color="FFFFFF" w:fill="auto"/>
          </w:tcPr>
          <w:p w14:paraId="06A38578" w14:textId="5977E702" w:rsidR="00CD22D1" w:rsidRDefault="00CD22D1" w:rsidP="00591B52">
            <w:pPr>
              <w:pStyle w:val="TAL"/>
              <w:rPr>
                <w:sz w:val="16"/>
                <w:szCs w:val="16"/>
              </w:rPr>
            </w:pPr>
            <w:r>
              <w:rPr>
                <w:sz w:val="16"/>
                <w:szCs w:val="16"/>
              </w:rPr>
              <w:t>SP#104</w:t>
            </w:r>
          </w:p>
        </w:tc>
        <w:tc>
          <w:tcPr>
            <w:tcW w:w="1094" w:type="dxa"/>
            <w:shd w:val="solid" w:color="FFFFFF" w:fill="auto"/>
          </w:tcPr>
          <w:p w14:paraId="4A43F009" w14:textId="521177BF" w:rsidR="00CD22D1" w:rsidRDefault="00CD22D1" w:rsidP="00591B52">
            <w:pPr>
              <w:pStyle w:val="TAC"/>
              <w:rPr>
                <w:sz w:val="16"/>
                <w:szCs w:val="16"/>
              </w:rPr>
            </w:pPr>
            <w:r>
              <w:rPr>
                <w:sz w:val="16"/>
                <w:szCs w:val="16"/>
              </w:rPr>
              <w:t>SP-240600</w:t>
            </w:r>
          </w:p>
        </w:tc>
        <w:tc>
          <w:tcPr>
            <w:tcW w:w="567" w:type="dxa"/>
            <w:shd w:val="solid" w:color="FFFFFF" w:fill="auto"/>
          </w:tcPr>
          <w:p w14:paraId="2B5C5FE3" w14:textId="67E61FBA" w:rsidR="00CD22D1" w:rsidRDefault="00CD22D1" w:rsidP="00591B52">
            <w:pPr>
              <w:pStyle w:val="TAL"/>
              <w:rPr>
                <w:sz w:val="16"/>
                <w:szCs w:val="16"/>
              </w:rPr>
            </w:pPr>
            <w:r>
              <w:rPr>
                <w:sz w:val="16"/>
                <w:szCs w:val="16"/>
              </w:rPr>
              <w:t>5371</w:t>
            </w:r>
          </w:p>
        </w:tc>
        <w:tc>
          <w:tcPr>
            <w:tcW w:w="425" w:type="dxa"/>
            <w:shd w:val="solid" w:color="FFFFFF" w:fill="auto"/>
          </w:tcPr>
          <w:p w14:paraId="11D76068" w14:textId="025C00E9" w:rsidR="00CD22D1" w:rsidRDefault="00CD22D1" w:rsidP="00591B52">
            <w:pPr>
              <w:pStyle w:val="TAL"/>
              <w:rPr>
                <w:sz w:val="16"/>
                <w:szCs w:val="16"/>
              </w:rPr>
            </w:pPr>
            <w:r>
              <w:rPr>
                <w:sz w:val="16"/>
                <w:szCs w:val="16"/>
              </w:rPr>
              <w:t>3</w:t>
            </w:r>
          </w:p>
        </w:tc>
        <w:tc>
          <w:tcPr>
            <w:tcW w:w="425" w:type="dxa"/>
            <w:shd w:val="solid" w:color="FFFFFF" w:fill="auto"/>
          </w:tcPr>
          <w:p w14:paraId="0E9A4090" w14:textId="1E9B920F" w:rsidR="00CD22D1" w:rsidRDefault="00CD22D1" w:rsidP="00591B52">
            <w:pPr>
              <w:pStyle w:val="TAL"/>
              <w:rPr>
                <w:sz w:val="16"/>
                <w:szCs w:val="16"/>
              </w:rPr>
            </w:pPr>
            <w:r>
              <w:rPr>
                <w:sz w:val="16"/>
                <w:szCs w:val="16"/>
              </w:rPr>
              <w:t>F</w:t>
            </w:r>
          </w:p>
        </w:tc>
        <w:tc>
          <w:tcPr>
            <w:tcW w:w="4820" w:type="dxa"/>
            <w:shd w:val="solid" w:color="FFFFFF" w:fill="auto"/>
          </w:tcPr>
          <w:p w14:paraId="4EAB926D" w14:textId="513F11C2" w:rsidR="00CD22D1" w:rsidRDefault="00CD22D1" w:rsidP="00591B52">
            <w:pPr>
              <w:pStyle w:val="TAL"/>
              <w:rPr>
                <w:sz w:val="16"/>
                <w:szCs w:val="16"/>
              </w:rPr>
            </w:pPr>
            <w:r>
              <w:rPr>
                <w:sz w:val="16"/>
                <w:szCs w:val="16"/>
              </w:rPr>
              <w:t>RedCap/eRedCap UE differentiation upon change of radio capabilities</w:t>
            </w:r>
          </w:p>
        </w:tc>
        <w:tc>
          <w:tcPr>
            <w:tcW w:w="708" w:type="dxa"/>
            <w:shd w:val="solid" w:color="FFFFFF" w:fill="auto"/>
          </w:tcPr>
          <w:p w14:paraId="271D4FB1" w14:textId="7B9914D1" w:rsidR="00CD22D1" w:rsidRDefault="00CD22D1" w:rsidP="00591B52">
            <w:pPr>
              <w:pStyle w:val="TAC"/>
              <w:rPr>
                <w:sz w:val="16"/>
                <w:szCs w:val="16"/>
              </w:rPr>
            </w:pPr>
            <w:r>
              <w:rPr>
                <w:sz w:val="16"/>
                <w:szCs w:val="16"/>
              </w:rPr>
              <w:t>18.6.0</w:t>
            </w:r>
          </w:p>
        </w:tc>
      </w:tr>
      <w:tr w:rsidR="00CD22D1" w:rsidRPr="00D64A02" w14:paraId="112DBC59" w14:textId="77777777" w:rsidTr="009D14FB">
        <w:tc>
          <w:tcPr>
            <w:tcW w:w="800" w:type="dxa"/>
            <w:shd w:val="solid" w:color="FFFFFF" w:fill="auto"/>
          </w:tcPr>
          <w:p w14:paraId="64CDD37D" w14:textId="229F49D2" w:rsidR="00CD22D1" w:rsidRDefault="00CD22D1" w:rsidP="00591B52">
            <w:pPr>
              <w:pStyle w:val="TAC"/>
              <w:rPr>
                <w:sz w:val="16"/>
                <w:szCs w:val="16"/>
              </w:rPr>
            </w:pPr>
            <w:r>
              <w:rPr>
                <w:sz w:val="16"/>
                <w:szCs w:val="16"/>
              </w:rPr>
              <w:t>2024-06</w:t>
            </w:r>
          </w:p>
        </w:tc>
        <w:tc>
          <w:tcPr>
            <w:tcW w:w="800" w:type="dxa"/>
            <w:shd w:val="solid" w:color="FFFFFF" w:fill="auto"/>
          </w:tcPr>
          <w:p w14:paraId="473747DD" w14:textId="53DFCC90" w:rsidR="00CD22D1" w:rsidRDefault="00CD22D1" w:rsidP="00591B52">
            <w:pPr>
              <w:pStyle w:val="TAL"/>
              <w:rPr>
                <w:sz w:val="16"/>
                <w:szCs w:val="16"/>
              </w:rPr>
            </w:pPr>
            <w:r>
              <w:rPr>
                <w:sz w:val="16"/>
                <w:szCs w:val="16"/>
              </w:rPr>
              <w:t>SP#104</w:t>
            </w:r>
          </w:p>
        </w:tc>
        <w:tc>
          <w:tcPr>
            <w:tcW w:w="1094" w:type="dxa"/>
            <w:shd w:val="solid" w:color="FFFFFF" w:fill="auto"/>
          </w:tcPr>
          <w:p w14:paraId="2ECCC0E1" w14:textId="7D7BA141" w:rsidR="00CD22D1" w:rsidRDefault="00CD22D1" w:rsidP="00591B52">
            <w:pPr>
              <w:pStyle w:val="TAC"/>
              <w:rPr>
                <w:sz w:val="16"/>
                <w:szCs w:val="16"/>
              </w:rPr>
            </w:pPr>
            <w:r>
              <w:rPr>
                <w:sz w:val="16"/>
                <w:szCs w:val="16"/>
              </w:rPr>
              <w:t>SP-240589</w:t>
            </w:r>
          </w:p>
        </w:tc>
        <w:tc>
          <w:tcPr>
            <w:tcW w:w="567" w:type="dxa"/>
            <w:shd w:val="solid" w:color="FFFFFF" w:fill="auto"/>
          </w:tcPr>
          <w:p w14:paraId="0010382E" w14:textId="4BB790E5" w:rsidR="00CD22D1" w:rsidRDefault="00CD22D1" w:rsidP="00591B52">
            <w:pPr>
              <w:pStyle w:val="TAL"/>
              <w:rPr>
                <w:sz w:val="16"/>
                <w:szCs w:val="16"/>
              </w:rPr>
            </w:pPr>
            <w:r>
              <w:rPr>
                <w:sz w:val="16"/>
                <w:szCs w:val="16"/>
              </w:rPr>
              <w:t>5372</w:t>
            </w:r>
          </w:p>
        </w:tc>
        <w:tc>
          <w:tcPr>
            <w:tcW w:w="425" w:type="dxa"/>
            <w:shd w:val="solid" w:color="FFFFFF" w:fill="auto"/>
          </w:tcPr>
          <w:p w14:paraId="0947F848" w14:textId="5C3E8033" w:rsidR="00CD22D1" w:rsidRDefault="00CD22D1" w:rsidP="00591B52">
            <w:pPr>
              <w:pStyle w:val="TAL"/>
              <w:rPr>
                <w:sz w:val="16"/>
                <w:szCs w:val="16"/>
              </w:rPr>
            </w:pPr>
            <w:r>
              <w:rPr>
                <w:sz w:val="16"/>
                <w:szCs w:val="16"/>
              </w:rPr>
              <w:t>3</w:t>
            </w:r>
          </w:p>
        </w:tc>
        <w:tc>
          <w:tcPr>
            <w:tcW w:w="425" w:type="dxa"/>
            <w:shd w:val="solid" w:color="FFFFFF" w:fill="auto"/>
          </w:tcPr>
          <w:p w14:paraId="290CA525" w14:textId="64C90AA7" w:rsidR="00CD22D1" w:rsidRDefault="00CD22D1" w:rsidP="00591B52">
            <w:pPr>
              <w:pStyle w:val="TAL"/>
              <w:rPr>
                <w:sz w:val="16"/>
                <w:szCs w:val="16"/>
              </w:rPr>
            </w:pPr>
            <w:r>
              <w:rPr>
                <w:sz w:val="16"/>
                <w:szCs w:val="16"/>
              </w:rPr>
              <w:t>F</w:t>
            </w:r>
          </w:p>
        </w:tc>
        <w:tc>
          <w:tcPr>
            <w:tcW w:w="4820" w:type="dxa"/>
            <w:shd w:val="solid" w:color="FFFFFF" w:fill="auto"/>
          </w:tcPr>
          <w:p w14:paraId="65284C68" w14:textId="0FAA989D" w:rsidR="00CD22D1" w:rsidRDefault="00CD22D1" w:rsidP="00591B52">
            <w:pPr>
              <w:pStyle w:val="TAL"/>
              <w:rPr>
                <w:sz w:val="16"/>
                <w:szCs w:val="16"/>
              </w:rPr>
            </w:pPr>
            <w:r>
              <w:rPr>
                <w:sz w:val="16"/>
                <w:szCs w:val="16"/>
              </w:rPr>
              <w:t>Unavailability period during initial Registration procedure</w:t>
            </w:r>
          </w:p>
        </w:tc>
        <w:tc>
          <w:tcPr>
            <w:tcW w:w="708" w:type="dxa"/>
            <w:shd w:val="solid" w:color="FFFFFF" w:fill="auto"/>
          </w:tcPr>
          <w:p w14:paraId="560822D9" w14:textId="1EAD80C0" w:rsidR="00CD22D1" w:rsidRDefault="00CD22D1" w:rsidP="00591B52">
            <w:pPr>
              <w:pStyle w:val="TAC"/>
              <w:rPr>
                <w:sz w:val="16"/>
                <w:szCs w:val="16"/>
              </w:rPr>
            </w:pPr>
            <w:r>
              <w:rPr>
                <w:sz w:val="16"/>
                <w:szCs w:val="16"/>
              </w:rPr>
              <w:t>18.6.0</w:t>
            </w:r>
          </w:p>
        </w:tc>
      </w:tr>
      <w:tr w:rsidR="00CD22D1" w:rsidRPr="00D64A02" w14:paraId="34252131" w14:textId="77777777" w:rsidTr="009D14FB">
        <w:tc>
          <w:tcPr>
            <w:tcW w:w="800" w:type="dxa"/>
            <w:shd w:val="solid" w:color="FFFFFF" w:fill="auto"/>
          </w:tcPr>
          <w:p w14:paraId="770F6760" w14:textId="0F772D85" w:rsidR="00CD22D1" w:rsidRDefault="00CD22D1" w:rsidP="00591B52">
            <w:pPr>
              <w:pStyle w:val="TAC"/>
              <w:rPr>
                <w:sz w:val="16"/>
                <w:szCs w:val="16"/>
              </w:rPr>
            </w:pPr>
            <w:r>
              <w:rPr>
                <w:sz w:val="16"/>
                <w:szCs w:val="16"/>
              </w:rPr>
              <w:t>2024-06</w:t>
            </w:r>
          </w:p>
        </w:tc>
        <w:tc>
          <w:tcPr>
            <w:tcW w:w="800" w:type="dxa"/>
            <w:shd w:val="solid" w:color="FFFFFF" w:fill="auto"/>
          </w:tcPr>
          <w:p w14:paraId="24FDB2CE" w14:textId="6A19FD30" w:rsidR="00CD22D1" w:rsidRDefault="00CD22D1" w:rsidP="00591B52">
            <w:pPr>
              <w:pStyle w:val="TAL"/>
              <w:rPr>
                <w:sz w:val="16"/>
                <w:szCs w:val="16"/>
              </w:rPr>
            </w:pPr>
            <w:r>
              <w:rPr>
                <w:sz w:val="16"/>
                <w:szCs w:val="16"/>
              </w:rPr>
              <w:t>SP#104</w:t>
            </w:r>
          </w:p>
        </w:tc>
        <w:tc>
          <w:tcPr>
            <w:tcW w:w="1094" w:type="dxa"/>
            <w:shd w:val="solid" w:color="FFFFFF" w:fill="auto"/>
          </w:tcPr>
          <w:p w14:paraId="33C15617" w14:textId="5B56DD33" w:rsidR="00CD22D1" w:rsidRDefault="00CD22D1" w:rsidP="00591B52">
            <w:pPr>
              <w:pStyle w:val="TAC"/>
              <w:rPr>
                <w:sz w:val="16"/>
                <w:szCs w:val="16"/>
              </w:rPr>
            </w:pPr>
            <w:r>
              <w:rPr>
                <w:sz w:val="16"/>
                <w:szCs w:val="16"/>
              </w:rPr>
              <w:t>SP-240589</w:t>
            </w:r>
          </w:p>
        </w:tc>
        <w:tc>
          <w:tcPr>
            <w:tcW w:w="567" w:type="dxa"/>
            <w:shd w:val="solid" w:color="FFFFFF" w:fill="auto"/>
          </w:tcPr>
          <w:p w14:paraId="1B106E40" w14:textId="02130B49" w:rsidR="00CD22D1" w:rsidRDefault="00CD22D1" w:rsidP="00591B52">
            <w:pPr>
              <w:pStyle w:val="TAL"/>
              <w:rPr>
                <w:sz w:val="16"/>
                <w:szCs w:val="16"/>
              </w:rPr>
            </w:pPr>
            <w:r>
              <w:rPr>
                <w:sz w:val="16"/>
                <w:szCs w:val="16"/>
              </w:rPr>
              <w:t>5379</w:t>
            </w:r>
          </w:p>
        </w:tc>
        <w:tc>
          <w:tcPr>
            <w:tcW w:w="425" w:type="dxa"/>
            <w:shd w:val="solid" w:color="FFFFFF" w:fill="auto"/>
          </w:tcPr>
          <w:p w14:paraId="60624213" w14:textId="2FA491C3" w:rsidR="00CD22D1" w:rsidRDefault="00CD22D1" w:rsidP="00591B52">
            <w:pPr>
              <w:pStyle w:val="TAL"/>
              <w:rPr>
                <w:sz w:val="16"/>
                <w:szCs w:val="16"/>
              </w:rPr>
            </w:pPr>
            <w:r>
              <w:rPr>
                <w:sz w:val="16"/>
                <w:szCs w:val="16"/>
              </w:rPr>
              <w:t>2</w:t>
            </w:r>
          </w:p>
        </w:tc>
        <w:tc>
          <w:tcPr>
            <w:tcW w:w="425" w:type="dxa"/>
            <w:shd w:val="solid" w:color="FFFFFF" w:fill="auto"/>
          </w:tcPr>
          <w:p w14:paraId="348DAEEA" w14:textId="5778C00E" w:rsidR="00CD22D1" w:rsidRDefault="00CD22D1" w:rsidP="00591B52">
            <w:pPr>
              <w:pStyle w:val="TAL"/>
              <w:rPr>
                <w:sz w:val="16"/>
                <w:szCs w:val="16"/>
              </w:rPr>
            </w:pPr>
            <w:r>
              <w:rPr>
                <w:sz w:val="16"/>
                <w:szCs w:val="16"/>
              </w:rPr>
              <w:t>F</w:t>
            </w:r>
          </w:p>
        </w:tc>
        <w:tc>
          <w:tcPr>
            <w:tcW w:w="4820" w:type="dxa"/>
            <w:shd w:val="solid" w:color="FFFFFF" w:fill="auto"/>
          </w:tcPr>
          <w:p w14:paraId="3A7C22F2" w14:textId="4E6CBE3D" w:rsidR="00CD22D1" w:rsidRDefault="00CD22D1" w:rsidP="00591B52">
            <w:pPr>
              <w:pStyle w:val="TAL"/>
              <w:rPr>
                <w:sz w:val="16"/>
                <w:szCs w:val="16"/>
              </w:rPr>
            </w:pPr>
            <w:r>
              <w:rPr>
                <w:sz w:val="16"/>
                <w:szCs w:val="16"/>
              </w:rPr>
              <w:t>Clarification on Discontinuous coverage for satellite access</w:t>
            </w:r>
          </w:p>
        </w:tc>
        <w:tc>
          <w:tcPr>
            <w:tcW w:w="708" w:type="dxa"/>
            <w:shd w:val="solid" w:color="FFFFFF" w:fill="auto"/>
          </w:tcPr>
          <w:p w14:paraId="475572E2" w14:textId="3CCB0C3E" w:rsidR="00CD22D1" w:rsidRDefault="00CD22D1" w:rsidP="00591B52">
            <w:pPr>
              <w:pStyle w:val="TAC"/>
              <w:rPr>
                <w:sz w:val="16"/>
                <w:szCs w:val="16"/>
              </w:rPr>
            </w:pPr>
            <w:r>
              <w:rPr>
                <w:sz w:val="16"/>
                <w:szCs w:val="16"/>
              </w:rPr>
              <w:t>18.6.0</w:t>
            </w:r>
          </w:p>
        </w:tc>
      </w:tr>
      <w:tr w:rsidR="00CD22D1" w:rsidRPr="00D64A02" w14:paraId="47A76F14" w14:textId="77777777" w:rsidTr="009D14FB">
        <w:tc>
          <w:tcPr>
            <w:tcW w:w="800" w:type="dxa"/>
            <w:shd w:val="solid" w:color="FFFFFF" w:fill="auto"/>
          </w:tcPr>
          <w:p w14:paraId="657E5918" w14:textId="7D5D237C" w:rsidR="00CD22D1" w:rsidRDefault="00CD22D1" w:rsidP="00591B52">
            <w:pPr>
              <w:pStyle w:val="TAC"/>
              <w:rPr>
                <w:sz w:val="16"/>
                <w:szCs w:val="16"/>
              </w:rPr>
            </w:pPr>
            <w:r>
              <w:rPr>
                <w:sz w:val="16"/>
                <w:szCs w:val="16"/>
              </w:rPr>
              <w:t>2024-06</w:t>
            </w:r>
          </w:p>
        </w:tc>
        <w:tc>
          <w:tcPr>
            <w:tcW w:w="800" w:type="dxa"/>
            <w:shd w:val="solid" w:color="FFFFFF" w:fill="auto"/>
          </w:tcPr>
          <w:p w14:paraId="3B2CD7F8" w14:textId="7927485A" w:rsidR="00CD22D1" w:rsidRDefault="00CD22D1" w:rsidP="00591B52">
            <w:pPr>
              <w:pStyle w:val="TAL"/>
              <w:rPr>
                <w:sz w:val="16"/>
                <w:szCs w:val="16"/>
              </w:rPr>
            </w:pPr>
            <w:r>
              <w:rPr>
                <w:sz w:val="16"/>
                <w:szCs w:val="16"/>
              </w:rPr>
              <w:t>SP#104</w:t>
            </w:r>
          </w:p>
        </w:tc>
        <w:tc>
          <w:tcPr>
            <w:tcW w:w="1094" w:type="dxa"/>
            <w:shd w:val="solid" w:color="FFFFFF" w:fill="auto"/>
          </w:tcPr>
          <w:p w14:paraId="42660E4D" w14:textId="3305D17C" w:rsidR="00CD22D1" w:rsidRDefault="00CD22D1" w:rsidP="00591B52">
            <w:pPr>
              <w:pStyle w:val="TAC"/>
              <w:rPr>
                <w:sz w:val="16"/>
                <w:szCs w:val="16"/>
              </w:rPr>
            </w:pPr>
            <w:r>
              <w:rPr>
                <w:sz w:val="16"/>
                <w:szCs w:val="16"/>
              </w:rPr>
              <w:t>SP-240596</w:t>
            </w:r>
          </w:p>
        </w:tc>
        <w:tc>
          <w:tcPr>
            <w:tcW w:w="567" w:type="dxa"/>
            <w:shd w:val="solid" w:color="FFFFFF" w:fill="auto"/>
          </w:tcPr>
          <w:p w14:paraId="603F6534" w14:textId="730F8BB8" w:rsidR="00CD22D1" w:rsidRDefault="00CD22D1" w:rsidP="00591B52">
            <w:pPr>
              <w:pStyle w:val="TAL"/>
              <w:rPr>
                <w:sz w:val="16"/>
                <w:szCs w:val="16"/>
              </w:rPr>
            </w:pPr>
            <w:r>
              <w:rPr>
                <w:sz w:val="16"/>
                <w:szCs w:val="16"/>
              </w:rPr>
              <w:t>5381</w:t>
            </w:r>
          </w:p>
        </w:tc>
        <w:tc>
          <w:tcPr>
            <w:tcW w:w="425" w:type="dxa"/>
            <w:shd w:val="solid" w:color="FFFFFF" w:fill="auto"/>
          </w:tcPr>
          <w:p w14:paraId="7B1A75CC" w14:textId="367008C2" w:rsidR="00CD22D1" w:rsidRDefault="00CD22D1" w:rsidP="00591B52">
            <w:pPr>
              <w:pStyle w:val="TAL"/>
              <w:rPr>
                <w:sz w:val="16"/>
                <w:szCs w:val="16"/>
              </w:rPr>
            </w:pPr>
            <w:r>
              <w:rPr>
                <w:sz w:val="16"/>
                <w:szCs w:val="16"/>
              </w:rPr>
              <w:t>2</w:t>
            </w:r>
          </w:p>
        </w:tc>
        <w:tc>
          <w:tcPr>
            <w:tcW w:w="425" w:type="dxa"/>
            <w:shd w:val="solid" w:color="FFFFFF" w:fill="auto"/>
          </w:tcPr>
          <w:p w14:paraId="41260141" w14:textId="030CB826" w:rsidR="00CD22D1" w:rsidRDefault="00CD22D1" w:rsidP="00591B52">
            <w:pPr>
              <w:pStyle w:val="TAL"/>
              <w:rPr>
                <w:sz w:val="16"/>
                <w:szCs w:val="16"/>
              </w:rPr>
            </w:pPr>
            <w:r>
              <w:rPr>
                <w:sz w:val="16"/>
                <w:szCs w:val="16"/>
              </w:rPr>
              <w:t>F</w:t>
            </w:r>
          </w:p>
        </w:tc>
        <w:tc>
          <w:tcPr>
            <w:tcW w:w="4820" w:type="dxa"/>
            <w:shd w:val="solid" w:color="FFFFFF" w:fill="auto"/>
          </w:tcPr>
          <w:p w14:paraId="6A0AF50D" w14:textId="1A0129BA" w:rsidR="00CD22D1" w:rsidRDefault="00CD22D1" w:rsidP="00591B52">
            <w:pPr>
              <w:pStyle w:val="TAL"/>
              <w:rPr>
                <w:sz w:val="16"/>
                <w:szCs w:val="16"/>
              </w:rPr>
            </w:pPr>
            <w:r>
              <w:rPr>
                <w:sz w:val="16"/>
                <w:szCs w:val="16"/>
              </w:rPr>
              <w:t>Clarification on location validity information.</w:t>
            </w:r>
          </w:p>
        </w:tc>
        <w:tc>
          <w:tcPr>
            <w:tcW w:w="708" w:type="dxa"/>
            <w:shd w:val="solid" w:color="FFFFFF" w:fill="auto"/>
          </w:tcPr>
          <w:p w14:paraId="4167D6C7" w14:textId="39AA8696" w:rsidR="00CD22D1" w:rsidRDefault="00CD22D1" w:rsidP="00591B52">
            <w:pPr>
              <w:pStyle w:val="TAC"/>
              <w:rPr>
                <w:sz w:val="16"/>
                <w:szCs w:val="16"/>
              </w:rPr>
            </w:pPr>
            <w:r>
              <w:rPr>
                <w:sz w:val="16"/>
                <w:szCs w:val="16"/>
              </w:rPr>
              <w:t>18.6.0</w:t>
            </w:r>
          </w:p>
        </w:tc>
      </w:tr>
      <w:tr w:rsidR="00CD22D1" w:rsidRPr="00D64A02" w14:paraId="2D570464" w14:textId="77777777" w:rsidTr="009D14FB">
        <w:tc>
          <w:tcPr>
            <w:tcW w:w="800" w:type="dxa"/>
            <w:shd w:val="solid" w:color="FFFFFF" w:fill="auto"/>
          </w:tcPr>
          <w:p w14:paraId="4D0703E6" w14:textId="7E5049F0" w:rsidR="00CD22D1" w:rsidRDefault="00CD22D1" w:rsidP="00591B52">
            <w:pPr>
              <w:pStyle w:val="TAC"/>
              <w:rPr>
                <w:sz w:val="16"/>
                <w:szCs w:val="16"/>
              </w:rPr>
            </w:pPr>
            <w:r>
              <w:rPr>
                <w:sz w:val="16"/>
                <w:szCs w:val="16"/>
              </w:rPr>
              <w:t>2024-06</w:t>
            </w:r>
          </w:p>
        </w:tc>
        <w:tc>
          <w:tcPr>
            <w:tcW w:w="800" w:type="dxa"/>
            <w:shd w:val="solid" w:color="FFFFFF" w:fill="auto"/>
          </w:tcPr>
          <w:p w14:paraId="212D7D27" w14:textId="693185AE" w:rsidR="00CD22D1" w:rsidRDefault="00CD22D1" w:rsidP="00591B52">
            <w:pPr>
              <w:pStyle w:val="TAL"/>
              <w:rPr>
                <w:sz w:val="16"/>
                <w:szCs w:val="16"/>
              </w:rPr>
            </w:pPr>
            <w:r>
              <w:rPr>
                <w:sz w:val="16"/>
                <w:szCs w:val="16"/>
              </w:rPr>
              <w:t>SP#104</w:t>
            </w:r>
          </w:p>
        </w:tc>
        <w:tc>
          <w:tcPr>
            <w:tcW w:w="1094" w:type="dxa"/>
            <w:shd w:val="solid" w:color="FFFFFF" w:fill="auto"/>
          </w:tcPr>
          <w:p w14:paraId="6926F88A" w14:textId="3105CECE" w:rsidR="00CD22D1" w:rsidRDefault="00CD22D1" w:rsidP="00591B52">
            <w:pPr>
              <w:pStyle w:val="TAC"/>
              <w:rPr>
                <w:sz w:val="16"/>
                <w:szCs w:val="16"/>
              </w:rPr>
            </w:pPr>
            <w:r>
              <w:rPr>
                <w:sz w:val="16"/>
                <w:szCs w:val="16"/>
              </w:rPr>
              <w:t>SP-240603</w:t>
            </w:r>
          </w:p>
        </w:tc>
        <w:tc>
          <w:tcPr>
            <w:tcW w:w="567" w:type="dxa"/>
            <w:shd w:val="solid" w:color="FFFFFF" w:fill="auto"/>
          </w:tcPr>
          <w:p w14:paraId="1719A8E4" w14:textId="2BE24A0A" w:rsidR="00CD22D1" w:rsidRDefault="00CD22D1" w:rsidP="00591B52">
            <w:pPr>
              <w:pStyle w:val="TAL"/>
              <w:rPr>
                <w:sz w:val="16"/>
                <w:szCs w:val="16"/>
              </w:rPr>
            </w:pPr>
            <w:r>
              <w:rPr>
                <w:sz w:val="16"/>
                <w:szCs w:val="16"/>
              </w:rPr>
              <w:t>5385</w:t>
            </w:r>
          </w:p>
        </w:tc>
        <w:tc>
          <w:tcPr>
            <w:tcW w:w="425" w:type="dxa"/>
            <w:shd w:val="solid" w:color="FFFFFF" w:fill="auto"/>
          </w:tcPr>
          <w:p w14:paraId="4E70F5BD" w14:textId="233F35B4" w:rsidR="00CD22D1" w:rsidRDefault="00CD22D1" w:rsidP="00591B52">
            <w:pPr>
              <w:pStyle w:val="TAL"/>
              <w:rPr>
                <w:sz w:val="16"/>
                <w:szCs w:val="16"/>
              </w:rPr>
            </w:pPr>
            <w:r>
              <w:rPr>
                <w:sz w:val="16"/>
                <w:szCs w:val="16"/>
              </w:rPr>
              <w:t>2</w:t>
            </w:r>
          </w:p>
        </w:tc>
        <w:tc>
          <w:tcPr>
            <w:tcW w:w="425" w:type="dxa"/>
            <w:shd w:val="solid" w:color="FFFFFF" w:fill="auto"/>
          </w:tcPr>
          <w:p w14:paraId="5E90355D" w14:textId="4AFC0C96" w:rsidR="00CD22D1" w:rsidRDefault="00CD22D1" w:rsidP="00591B52">
            <w:pPr>
              <w:pStyle w:val="TAL"/>
              <w:rPr>
                <w:sz w:val="16"/>
                <w:szCs w:val="16"/>
              </w:rPr>
            </w:pPr>
            <w:r>
              <w:rPr>
                <w:sz w:val="16"/>
                <w:szCs w:val="16"/>
              </w:rPr>
              <w:t>F</w:t>
            </w:r>
          </w:p>
        </w:tc>
        <w:tc>
          <w:tcPr>
            <w:tcW w:w="4820" w:type="dxa"/>
            <w:shd w:val="solid" w:color="FFFFFF" w:fill="auto"/>
          </w:tcPr>
          <w:p w14:paraId="5D5C2B97" w14:textId="427BBA4C" w:rsidR="00CD22D1" w:rsidRDefault="00CD22D1" w:rsidP="00591B52">
            <w:pPr>
              <w:pStyle w:val="TAL"/>
              <w:rPr>
                <w:sz w:val="16"/>
                <w:szCs w:val="16"/>
              </w:rPr>
            </w:pPr>
            <w:r>
              <w:rPr>
                <w:sz w:val="16"/>
                <w:szCs w:val="16"/>
              </w:rPr>
              <w:t>Clarifications for UPF selection</w:t>
            </w:r>
          </w:p>
        </w:tc>
        <w:tc>
          <w:tcPr>
            <w:tcW w:w="708" w:type="dxa"/>
            <w:shd w:val="solid" w:color="FFFFFF" w:fill="auto"/>
          </w:tcPr>
          <w:p w14:paraId="340134E5" w14:textId="1FA6CD5A" w:rsidR="00CD22D1" w:rsidRDefault="00CD22D1" w:rsidP="00591B52">
            <w:pPr>
              <w:pStyle w:val="TAC"/>
              <w:rPr>
                <w:sz w:val="16"/>
                <w:szCs w:val="16"/>
              </w:rPr>
            </w:pPr>
            <w:r>
              <w:rPr>
                <w:sz w:val="16"/>
                <w:szCs w:val="16"/>
              </w:rPr>
              <w:t>18.6.0</w:t>
            </w:r>
          </w:p>
        </w:tc>
      </w:tr>
      <w:tr w:rsidR="00CD22D1" w:rsidRPr="00D64A02" w14:paraId="23E6A520" w14:textId="77777777" w:rsidTr="009D14FB">
        <w:tc>
          <w:tcPr>
            <w:tcW w:w="800" w:type="dxa"/>
            <w:shd w:val="solid" w:color="FFFFFF" w:fill="auto"/>
          </w:tcPr>
          <w:p w14:paraId="50149E6C" w14:textId="625993EA" w:rsidR="00CD22D1" w:rsidRDefault="00CD22D1" w:rsidP="00591B52">
            <w:pPr>
              <w:pStyle w:val="TAC"/>
              <w:rPr>
                <w:sz w:val="16"/>
                <w:szCs w:val="16"/>
              </w:rPr>
            </w:pPr>
            <w:r>
              <w:rPr>
                <w:sz w:val="16"/>
                <w:szCs w:val="16"/>
              </w:rPr>
              <w:t>2024-06</w:t>
            </w:r>
          </w:p>
        </w:tc>
        <w:tc>
          <w:tcPr>
            <w:tcW w:w="800" w:type="dxa"/>
            <w:shd w:val="solid" w:color="FFFFFF" w:fill="auto"/>
          </w:tcPr>
          <w:p w14:paraId="420E816E" w14:textId="218C694D" w:rsidR="00CD22D1" w:rsidRDefault="00CD22D1" w:rsidP="00591B52">
            <w:pPr>
              <w:pStyle w:val="TAL"/>
              <w:rPr>
                <w:sz w:val="16"/>
                <w:szCs w:val="16"/>
              </w:rPr>
            </w:pPr>
            <w:r>
              <w:rPr>
                <w:sz w:val="16"/>
                <w:szCs w:val="16"/>
              </w:rPr>
              <w:t>SP#104</w:t>
            </w:r>
          </w:p>
        </w:tc>
        <w:tc>
          <w:tcPr>
            <w:tcW w:w="1094" w:type="dxa"/>
            <w:shd w:val="solid" w:color="FFFFFF" w:fill="auto"/>
          </w:tcPr>
          <w:p w14:paraId="41883DE4" w14:textId="692A0931" w:rsidR="00CD22D1" w:rsidRDefault="00CD22D1" w:rsidP="00591B52">
            <w:pPr>
              <w:pStyle w:val="TAC"/>
              <w:rPr>
                <w:sz w:val="16"/>
                <w:szCs w:val="16"/>
              </w:rPr>
            </w:pPr>
            <w:r>
              <w:rPr>
                <w:sz w:val="16"/>
                <w:szCs w:val="16"/>
              </w:rPr>
              <w:t>SP-240602</w:t>
            </w:r>
          </w:p>
        </w:tc>
        <w:tc>
          <w:tcPr>
            <w:tcW w:w="567" w:type="dxa"/>
            <w:shd w:val="solid" w:color="FFFFFF" w:fill="auto"/>
          </w:tcPr>
          <w:p w14:paraId="22BB2102" w14:textId="22B07B07" w:rsidR="00CD22D1" w:rsidRDefault="00CD22D1" w:rsidP="00591B52">
            <w:pPr>
              <w:pStyle w:val="TAL"/>
              <w:rPr>
                <w:sz w:val="16"/>
                <w:szCs w:val="16"/>
              </w:rPr>
            </w:pPr>
            <w:r>
              <w:rPr>
                <w:sz w:val="16"/>
                <w:szCs w:val="16"/>
              </w:rPr>
              <w:t>5386</w:t>
            </w:r>
          </w:p>
        </w:tc>
        <w:tc>
          <w:tcPr>
            <w:tcW w:w="425" w:type="dxa"/>
            <w:shd w:val="solid" w:color="FFFFFF" w:fill="auto"/>
          </w:tcPr>
          <w:p w14:paraId="7FEE00A5" w14:textId="676C7D07" w:rsidR="00CD22D1" w:rsidRDefault="00CD22D1" w:rsidP="00591B52">
            <w:pPr>
              <w:pStyle w:val="TAL"/>
              <w:rPr>
                <w:sz w:val="16"/>
                <w:szCs w:val="16"/>
              </w:rPr>
            </w:pPr>
            <w:r>
              <w:rPr>
                <w:sz w:val="16"/>
                <w:szCs w:val="16"/>
              </w:rPr>
              <w:t>2</w:t>
            </w:r>
          </w:p>
        </w:tc>
        <w:tc>
          <w:tcPr>
            <w:tcW w:w="425" w:type="dxa"/>
            <w:shd w:val="solid" w:color="FFFFFF" w:fill="auto"/>
          </w:tcPr>
          <w:p w14:paraId="689BBF9C" w14:textId="48056C4E" w:rsidR="00CD22D1" w:rsidRDefault="00CD22D1" w:rsidP="00591B52">
            <w:pPr>
              <w:pStyle w:val="TAL"/>
              <w:rPr>
                <w:sz w:val="16"/>
                <w:szCs w:val="16"/>
              </w:rPr>
            </w:pPr>
            <w:r>
              <w:rPr>
                <w:sz w:val="16"/>
                <w:szCs w:val="16"/>
              </w:rPr>
              <w:t>F</w:t>
            </w:r>
          </w:p>
        </w:tc>
        <w:tc>
          <w:tcPr>
            <w:tcW w:w="4820" w:type="dxa"/>
            <w:shd w:val="solid" w:color="FFFFFF" w:fill="auto"/>
          </w:tcPr>
          <w:p w14:paraId="3A12C5AC" w14:textId="1318C25B" w:rsidR="00CD22D1" w:rsidRDefault="00CD22D1" w:rsidP="00591B52">
            <w:pPr>
              <w:pStyle w:val="TAL"/>
              <w:rPr>
                <w:sz w:val="16"/>
                <w:szCs w:val="16"/>
              </w:rPr>
            </w:pPr>
            <w:r>
              <w:rPr>
                <w:sz w:val="16"/>
                <w:szCs w:val="16"/>
              </w:rPr>
              <w:t>Update description of UE location verification for NTN</w:t>
            </w:r>
          </w:p>
        </w:tc>
        <w:tc>
          <w:tcPr>
            <w:tcW w:w="708" w:type="dxa"/>
            <w:shd w:val="solid" w:color="FFFFFF" w:fill="auto"/>
          </w:tcPr>
          <w:p w14:paraId="7D3636F1" w14:textId="37E4E49E" w:rsidR="00CD22D1" w:rsidRDefault="00CD22D1" w:rsidP="00591B52">
            <w:pPr>
              <w:pStyle w:val="TAC"/>
              <w:rPr>
                <w:sz w:val="16"/>
                <w:szCs w:val="16"/>
              </w:rPr>
            </w:pPr>
            <w:r>
              <w:rPr>
                <w:sz w:val="16"/>
                <w:szCs w:val="16"/>
              </w:rPr>
              <w:t>18.6.0</w:t>
            </w:r>
          </w:p>
        </w:tc>
      </w:tr>
      <w:tr w:rsidR="00CA290C" w:rsidRPr="00D64A02" w14:paraId="2F109F29" w14:textId="77777777" w:rsidTr="009D14FB">
        <w:tc>
          <w:tcPr>
            <w:tcW w:w="800" w:type="dxa"/>
            <w:shd w:val="solid" w:color="FFFFFF" w:fill="auto"/>
          </w:tcPr>
          <w:p w14:paraId="0D1A8953" w14:textId="2BB6AFE7" w:rsidR="00CA290C" w:rsidRDefault="00CA290C" w:rsidP="00591B52">
            <w:pPr>
              <w:pStyle w:val="TAC"/>
              <w:rPr>
                <w:sz w:val="16"/>
                <w:szCs w:val="16"/>
              </w:rPr>
            </w:pPr>
            <w:r>
              <w:rPr>
                <w:sz w:val="16"/>
                <w:szCs w:val="16"/>
              </w:rPr>
              <w:t>2024-06</w:t>
            </w:r>
          </w:p>
        </w:tc>
        <w:tc>
          <w:tcPr>
            <w:tcW w:w="800" w:type="dxa"/>
            <w:shd w:val="solid" w:color="FFFFFF" w:fill="auto"/>
          </w:tcPr>
          <w:p w14:paraId="4E12FC8F" w14:textId="1A86F9C0" w:rsidR="00CA290C" w:rsidRDefault="00CA290C" w:rsidP="00591B52">
            <w:pPr>
              <w:pStyle w:val="TAL"/>
              <w:rPr>
                <w:sz w:val="16"/>
                <w:szCs w:val="16"/>
              </w:rPr>
            </w:pPr>
            <w:r>
              <w:rPr>
                <w:sz w:val="16"/>
                <w:szCs w:val="16"/>
              </w:rPr>
              <w:t>SP#104</w:t>
            </w:r>
          </w:p>
        </w:tc>
        <w:tc>
          <w:tcPr>
            <w:tcW w:w="1094" w:type="dxa"/>
            <w:shd w:val="solid" w:color="FFFFFF" w:fill="auto"/>
          </w:tcPr>
          <w:p w14:paraId="496FD7C2" w14:textId="531050F1" w:rsidR="00CA290C" w:rsidRDefault="00CA290C" w:rsidP="00591B52">
            <w:pPr>
              <w:pStyle w:val="TAC"/>
              <w:rPr>
                <w:sz w:val="16"/>
                <w:szCs w:val="16"/>
              </w:rPr>
            </w:pPr>
            <w:r>
              <w:rPr>
                <w:sz w:val="16"/>
                <w:szCs w:val="16"/>
              </w:rPr>
              <w:t>SP-240600</w:t>
            </w:r>
          </w:p>
        </w:tc>
        <w:tc>
          <w:tcPr>
            <w:tcW w:w="567" w:type="dxa"/>
            <w:shd w:val="solid" w:color="FFFFFF" w:fill="auto"/>
          </w:tcPr>
          <w:p w14:paraId="62B51733" w14:textId="47280381" w:rsidR="00CA290C" w:rsidRDefault="00CA290C" w:rsidP="00591B52">
            <w:pPr>
              <w:pStyle w:val="TAL"/>
              <w:rPr>
                <w:sz w:val="16"/>
                <w:szCs w:val="16"/>
              </w:rPr>
            </w:pPr>
            <w:r>
              <w:rPr>
                <w:sz w:val="16"/>
                <w:szCs w:val="16"/>
              </w:rPr>
              <w:t>5388</w:t>
            </w:r>
          </w:p>
        </w:tc>
        <w:tc>
          <w:tcPr>
            <w:tcW w:w="425" w:type="dxa"/>
            <w:shd w:val="solid" w:color="FFFFFF" w:fill="auto"/>
          </w:tcPr>
          <w:p w14:paraId="5847E4AE" w14:textId="651B5403" w:rsidR="00CA290C" w:rsidRDefault="00CA290C" w:rsidP="00591B52">
            <w:pPr>
              <w:pStyle w:val="TAL"/>
              <w:rPr>
                <w:sz w:val="16"/>
                <w:szCs w:val="16"/>
              </w:rPr>
            </w:pPr>
            <w:r>
              <w:rPr>
                <w:sz w:val="16"/>
                <w:szCs w:val="16"/>
              </w:rPr>
              <w:t>1</w:t>
            </w:r>
          </w:p>
        </w:tc>
        <w:tc>
          <w:tcPr>
            <w:tcW w:w="425" w:type="dxa"/>
            <w:shd w:val="solid" w:color="FFFFFF" w:fill="auto"/>
          </w:tcPr>
          <w:p w14:paraId="591CC94A" w14:textId="6472E35C" w:rsidR="00CA290C" w:rsidRDefault="00CA290C" w:rsidP="00591B52">
            <w:pPr>
              <w:pStyle w:val="TAL"/>
              <w:rPr>
                <w:sz w:val="16"/>
                <w:szCs w:val="16"/>
              </w:rPr>
            </w:pPr>
            <w:r>
              <w:rPr>
                <w:sz w:val="16"/>
                <w:szCs w:val="16"/>
              </w:rPr>
              <w:t>F</w:t>
            </w:r>
          </w:p>
        </w:tc>
        <w:tc>
          <w:tcPr>
            <w:tcW w:w="4820" w:type="dxa"/>
            <w:shd w:val="solid" w:color="FFFFFF" w:fill="auto"/>
          </w:tcPr>
          <w:p w14:paraId="4063132B" w14:textId="26892C52" w:rsidR="00CA290C" w:rsidRDefault="00CA290C" w:rsidP="00591B52">
            <w:pPr>
              <w:pStyle w:val="TAL"/>
              <w:rPr>
                <w:sz w:val="16"/>
                <w:szCs w:val="16"/>
              </w:rPr>
            </w:pPr>
            <w:r>
              <w:rPr>
                <w:sz w:val="16"/>
                <w:szCs w:val="16"/>
              </w:rPr>
              <w:t>Activation of DL data size reporting for support of MT-SDT</w:t>
            </w:r>
          </w:p>
        </w:tc>
        <w:tc>
          <w:tcPr>
            <w:tcW w:w="708" w:type="dxa"/>
            <w:shd w:val="solid" w:color="FFFFFF" w:fill="auto"/>
          </w:tcPr>
          <w:p w14:paraId="33E3390E" w14:textId="77760ED7" w:rsidR="00CA290C" w:rsidRDefault="00CA290C" w:rsidP="00591B52">
            <w:pPr>
              <w:pStyle w:val="TAC"/>
              <w:rPr>
                <w:sz w:val="16"/>
                <w:szCs w:val="16"/>
              </w:rPr>
            </w:pPr>
            <w:r>
              <w:rPr>
                <w:sz w:val="16"/>
                <w:szCs w:val="16"/>
              </w:rPr>
              <w:t>18.6.0</w:t>
            </w:r>
          </w:p>
        </w:tc>
      </w:tr>
      <w:tr w:rsidR="00CA290C" w:rsidRPr="00D64A02" w14:paraId="6BAA9C0D" w14:textId="77777777" w:rsidTr="009D14FB">
        <w:tc>
          <w:tcPr>
            <w:tcW w:w="800" w:type="dxa"/>
            <w:shd w:val="solid" w:color="FFFFFF" w:fill="auto"/>
          </w:tcPr>
          <w:p w14:paraId="086F2925" w14:textId="0B31939D" w:rsidR="00CA290C" w:rsidRDefault="00CA290C" w:rsidP="00591B52">
            <w:pPr>
              <w:pStyle w:val="TAC"/>
              <w:rPr>
                <w:sz w:val="16"/>
                <w:szCs w:val="16"/>
              </w:rPr>
            </w:pPr>
            <w:r>
              <w:rPr>
                <w:sz w:val="16"/>
                <w:szCs w:val="16"/>
              </w:rPr>
              <w:t>2024-06</w:t>
            </w:r>
          </w:p>
        </w:tc>
        <w:tc>
          <w:tcPr>
            <w:tcW w:w="800" w:type="dxa"/>
            <w:shd w:val="solid" w:color="FFFFFF" w:fill="auto"/>
          </w:tcPr>
          <w:p w14:paraId="2B8A27D1" w14:textId="07F8AF4D" w:rsidR="00CA290C" w:rsidRDefault="00CA290C" w:rsidP="00591B52">
            <w:pPr>
              <w:pStyle w:val="TAL"/>
              <w:rPr>
                <w:sz w:val="16"/>
                <w:szCs w:val="16"/>
              </w:rPr>
            </w:pPr>
            <w:r>
              <w:rPr>
                <w:sz w:val="16"/>
                <w:szCs w:val="16"/>
              </w:rPr>
              <w:t>SP#104</w:t>
            </w:r>
          </w:p>
        </w:tc>
        <w:tc>
          <w:tcPr>
            <w:tcW w:w="1094" w:type="dxa"/>
            <w:shd w:val="solid" w:color="FFFFFF" w:fill="auto"/>
          </w:tcPr>
          <w:p w14:paraId="6E263951" w14:textId="733BCF32" w:rsidR="00CA290C" w:rsidRDefault="00CA290C" w:rsidP="00591B52">
            <w:pPr>
              <w:pStyle w:val="TAC"/>
              <w:rPr>
                <w:sz w:val="16"/>
                <w:szCs w:val="16"/>
              </w:rPr>
            </w:pPr>
            <w:r>
              <w:rPr>
                <w:sz w:val="16"/>
                <w:szCs w:val="16"/>
              </w:rPr>
              <w:t>SP-240605</w:t>
            </w:r>
          </w:p>
        </w:tc>
        <w:tc>
          <w:tcPr>
            <w:tcW w:w="567" w:type="dxa"/>
            <w:shd w:val="solid" w:color="FFFFFF" w:fill="auto"/>
          </w:tcPr>
          <w:p w14:paraId="4B71C1B3" w14:textId="6A69D877" w:rsidR="00CA290C" w:rsidRDefault="00CA290C" w:rsidP="00591B52">
            <w:pPr>
              <w:pStyle w:val="TAL"/>
              <w:rPr>
                <w:sz w:val="16"/>
                <w:szCs w:val="16"/>
              </w:rPr>
            </w:pPr>
            <w:r>
              <w:rPr>
                <w:sz w:val="16"/>
                <w:szCs w:val="16"/>
              </w:rPr>
              <w:t>5391</w:t>
            </w:r>
          </w:p>
        </w:tc>
        <w:tc>
          <w:tcPr>
            <w:tcW w:w="425" w:type="dxa"/>
            <w:shd w:val="solid" w:color="FFFFFF" w:fill="auto"/>
          </w:tcPr>
          <w:p w14:paraId="6620D1CF" w14:textId="79A22F9C" w:rsidR="00CA290C" w:rsidRDefault="00CA290C" w:rsidP="00591B52">
            <w:pPr>
              <w:pStyle w:val="TAL"/>
              <w:rPr>
                <w:sz w:val="16"/>
                <w:szCs w:val="16"/>
              </w:rPr>
            </w:pPr>
            <w:r>
              <w:rPr>
                <w:sz w:val="16"/>
                <w:szCs w:val="16"/>
              </w:rPr>
              <w:t>1</w:t>
            </w:r>
          </w:p>
        </w:tc>
        <w:tc>
          <w:tcPr>
            <w:tcW w:w="425" w:type="dxa"/>
            <w:shd w:val="solid" w:color="FFFFFF" w:fill="auto"/>
          </w:tcPr>
          <w:p w14:paraId="141DCD9D" w14:textId="5E096077" w:rsidR="00CA290C" w:rsidRDefault="00CA290C" w:rsidP="00591B52">
            <w:pPr>
              <w:pStyle w:val="TAL"/>
              <w:rPr>
                <w:sz w:val="16"/>
                <w:szCs w:val="16"/>
              </w:rPr>
            </w:pPr>
            <w:r>
              <w:rPr>
                <w:sz w:val="16"/>
                <w:szCs w:val="16"/>
              </w:rPr>
              <w:t>F</w:t>
            </w:r>
          </w:p>
        </w:tc>
        <w:tc>
          <w:tcPr>
            <w:tcW w:w="4820" w:type="dxa"/>
            <w:shd w:val="solid" w:color="FFFFFF" w:fill="auto"/>
          </w:tcPr>
          <w:p w14:paraId="5665CA96" w14:textId="28C6AB8B" w:rsidR="00CA290C" w:rsidRDefault="00CA290C" w:rsidP="00591B52">
            <w:pPr>
              <w:pStyle w:val="TAL"/>
              <w:rPr>
                <w:sz w:val="16"/>
                <w:szCs w:val="16"/>
              </w:rPr>
            </w:pPr>
            <w:r>
              <w:rPr>
                <w:sz w:val="16"/>
                <w:szCs w:val="16"/>
              </w:rPr>
              <w:t>Clarification on the TSCAI parameters for XR</w:t>
            </w:r>
          </w:p>
        </w:tc>
        <w:tc>
          <w:tcPr>
            <w:tcW w:w="708" w:type="dxa"/>
            <w:shd w:val="solid" w:color="FFFFFF" w:fill="auto"/>
          </w:tcPr>
          <w:p w14:paraId="1A19D26F" w14:textId="68AFC611" w:rsidR="00CA290C" w:rsidRDefault="00CA290C" w:rsidP="00591B52">
            <w:pPr>
              <w:pStyle w:val="TAC"/>
              <w:rPr>
                <w:sz w:val="16"/>
                <w:szCs w:val="16"/>
              </w:rPr>
            </w:pPr>
            <w:r>
              <w:rPr>
                <w:sz w:val="16"/>
                <w:szCs w:val="16"/>
              </w:rPr>
              <w:t>18.6.0</w:t>
            </w:r>
          </w:p>
        </w:tc>
      </w:tr>
      <w:tr w:rsidR="00CA290C" w:rsidRPr="00D64A02" w14:paraId="1A7B673B" w14:textId="77777777" w:rsidTr="009D14FB">
        <w:tc>
          <w:tcPr>
            <w:tcW w:w="800" w:type="dxa"/>
            <w:shd w:val="solid" w:color="FFFFFF" w:fill="auto"/>
          </w:tcPr>
          <w:p w14:paraId="6D33DF0A" w14:textId="0B3407AC" w:rsidR="00CA290C" w:rsidRDefault="00CA290C" w:rsidP="00591B52">
            <w:pPr>
              <w:pStyle w:val="TAC"/>
              <w:rPr>
                <w:sz w:val="16"/>
                <w:szCs w:val="16"/>
              </w:rPr>
            </w:pPr>
            <w:r>
              <w:rPr>
                <w:sz w:val="16"/>
                <w:szCs w:val="16"/>
              </w:rPr>
              <w:t>2024-06</w:t>
            </w:r>
          </w:p>
        </w:tc>
        <w:tc>
          <w:tcPr>
            <w:tcW w:w="800" w:type="dxa"/>
            <w:shd w:val="solid" w:color="FFFFFF" w:fill="auto"/>
          </w:tcPr>
          <w:p w14:paraId="7A006B9B" w14:textId="6616FEAA" w:rsidR="00CA290C" w:rsidRDefault="00CA290C" w:rsidP="00591B52">
            <w:pPr>
              <w:pStyle w:val="TAL"/>
              <w:rPr>
                <w:sz w:val="16"/>
                <w:szCs w:val="16"/>
              </w:rPr>
            </w:pPr>
            <w:r>
              <w:rPr>
                <w:sz w:val="16"/>
                <w:szCs w:val="16"/>
              </w:rPr>
              <w:t>SP#104</w:t>
            </w:r>
          </w:p>
        </w:tc>
        <w:tc>
          <w:tcPr>
            <w:tcW w:w="1094" w:type="dxa"/>
            <w:shd w:val="solid" w:color="FFFFFF" w:fill="auto"/>
          </w:tcPr>
          <w:p w14:paraId="7D2D0594" w14:textId="3DFCEFC8" w:rsidR="00CA290C" w:rsidRDefault="00CA290C" w:rsidP="00591B52">
            <w:pPr>
              <w:pStyle w:val="TAC"/>
              <w:rPr>
                <w:sz w:val="16"/>
                <w:szCs w:val="16"/>
              </w:rPr>
            </w:pPr>
            <w:r>
              <w:rPr>
                <w:sz w:val="16"/>
                <w:szCs w:val="16"/>
              </w:rPr>
              <w:t>SP-240597</w:t>
            </w:r>
          </w:p>
        </w:tc>
        <w:tc>
          <w:tcPr>
            <w:tcW w:w="567" w:type="dxa"/>
            <w:shd w:val="solid" w:color="FFFFFF" w:fill="auto"/>
          </w:tcPr>
          <w:p w14:paraId="433BEABD" w14:textId="1B34ADE8" w:rsidR="00CA290C" w:rsidRDefault="00CA290C" w:rsidP="00591B52">
            <w:pPr>
              <w:pStyle w:val="TAL"/>
              <w:rPr>
                <w:sz w:val="16"/>
                <w:szCs w:val="16"/>
              </w:rPr>
            </w:pPr>
            <w:r>
              <w:rPr>
                <w:sz w:val="16"/>
                <w:szCs w:val="16"/>
              </w:rPr>
              <w:t>5394</w:t>
            </w:r>
          </w:p>
        </w:tc>
        <w:tc>
          <w:tcPr>
            <w:tcW w:w="425" w:type="dxa"/>
            <w:shd w:val="solid" w:color="FFFFFF" w:fill="auto"/>
          </w:tcPr>
          <w:p w14:paraId="6CA924C2" w14:textId="4F005135" w:rsidR="00CA290C" w:rsidRDefault="00CA290C" w:rsidP="00591B52">
            <w:pPr>
              <w:pStyle w:val="TAL"/>
              <w:rPr>
                <w:sz w:val="16"/>
                <w:szCs w:val="16"/>
              </w:rPr>
            </w:pPr>
            <w:r>
              <w:rPr>
                <w:sz w:val="16"/>
                <w:szCs w:val="16"/>
              </w:rPr>
              <w:t>2</w:t>
            </w:r>
          </w:p>
        </w:tc>
        <w:tc>
          <w:tcPr>
            <w:tcW w:w="425" w:type="dxa"/>
            <w:shd w:val="solid" w:color="FFFFFF" w:fill="auto"/>
          </w:tcPr>
          <w:p w14:paraId="2FF406FC" w14:textId="5A38335F" w:rsidR="00CA290C" w:rsidRDefault="00CA290C" w:rsidP="00591B52">
            <w:pPr>
              <w:pStyle w:val="TAL"/>
              <w:rPr>
                <w:sz w:val="16"/>
                <w:szCs w:val="16"/>
              </w:rPr>
            </w:pPr>
            <w:r>
              <w:rPr>
                <w:sz w:val="16"/>
                <w:szCs w:val="16"/>
              </w:rPr>
              <w:t>F</w:t>
            </w:r>
          </w:p>
        </w:tc>
        <w:tc>
          <w:tcPr>
            <w:tcW w:w="4820" w:type="dxa"/>
            <w:shd w:val="solid" w:color="FFFFFF" w:fill="auto"/>
          </w:tcPr>
          <w:p w14:paraId="3FBCC997" w14:textId="3917AA8A" w:rsidR="00CA290C" w:rsidRDefault="00CA290C" w:rsidP="00591B52">
            <w:pPr>
              <w:pStyle w:val="TAL"/>
              <w:rPr>
                <w:sz w:val="16"/>
                <w:szCs w:val="16"/>
              </w:rPr>
            </w:pPr>
            <w:r>
              <w:rPr>
                <w:sz w:val="16"/>
                <w:szCs w:val="16"/>
              </w:rPr>
              <w:t>Temporary slice expiry</w:t>
            </w:r>
          </w:p>
        </w:tc>
        <w:tc>
          <w:tcPr>
            <w:tcW w:w="708" w:type="dxa"/>
            <w:shd w:val="solid" w:color="FFFFFF" w:fill="auto"/>
          </w:tcPr>
          <w:p w14:paraId="488E69BE" w14:textId="5BF6409B" w:rsidR="00CA290C" w:rsidRDefault="00CA290C" w:rsidP="00591B52">
            <w:pPr>
              <w:pStyle w:val="TAC"/>
              <w:rPr>
                <w:sz w:val="16"/>
                <w:szCs w:val="16"/>
              </w:rPr>
            </w:pPr>
            <w:r>
              <w:rPr>
                <w:sz w:val="16"/>
                <w:szCs w:val="16"/>
              </w:rPr>
              <w:t>18.6.0</w:t>
            </w:r>
          </w:p>
        </w:tc>
      </w:tr>
      <w:tr w:rsidR="00CA290C" w:rsidRPr="00D64A02" w14:paraId="1D80BC3E" w14:textId="77777777" w:rsidTr="009D14FB">
        <w:tc>
          <w:tcPr>
            <w:tcW w:w="800" w:type="dxa"/>
            <w:shd w:val="solid" w:color="FFFFFF" w:fill="auto"/>
          </w:tcPr>
          <w:p w14:paraId="64505DDC" w14:textId="6EC25815" w:rsidR="00CA290C" w:rsidRDefault="00CA290C" w:rsidP="00591B52">
            <w:pPr>
              <w:pStyle w:val="TAC"/>
              <w:rPr>
                <w:sz w:val="16"/>
                <w:szCs w:val="16"/>
              </w:rPr>
            </w:pPr>
            <w:r>
              <w:rPr>
                <w:sz w:val="16"/>
                <w:szCs w:val="16"/>
              </w:rPr>
              <w:t>2024-06</w:t>
            </w:r>
          </w:p>
        </w:tc>
        <w:tc>
          <w:tcPr>
            <w:tcW w:w="800" w:type="dxa"/>
            <w:shd w:val="solid" w:color="FFFFFF" w:fill="auto"/>
          </w:tcPr>
          <w:p w14:paraId="7A2DB236" w14:textId="30BA1B5C" w:rsidR="00CA290C" w:rsidRDefault="00CA290C" w:rsidP="00591B52">
            <w:pPr>
              <w:pStyle w:val="TAL"/>
              <w:rPr>
                <w:sz w:val="16"/>
                <w:szCs w:val="16"/>
              </w:rPr>
            </w:pPr>
            <w:r>
              <w:rPr>
                <w:sz w:val="16"/>
                <w:szCs w:val="16"/>
              </w:rPr>
              <w:t>SP#104</w:t>
            </w:r>
          </w:p>
        </w:tc>
        <w:tc>
          <w:tcPr>
            <w:tcW w:w="1094" w:type="dxa"/>
            <w:shd w:val="solid" w:color="FFFFFF" w:fill="auto"/>
          </w:tcPr>
          <w:p w14:paraId="461AB408" w14:textId="5CFECB12" w:rsidR="00CA290C" w:rsidRDefault="00CA290C" w:rsidP="00591B52">
            <w:pPr>
              <w:pStyle w:val="TAC"/>
              <w:rPr>
                <w:sz w:val="16"/>
                <w:szCs w:val="16"/>
              </w:rPr>
            </w:pPr>
            <w:r>
              <w:rPr>
                <w:sz w:val="16"/>
                <w:szCs w:val="16"/>
              </w:rPr>
              <w:t>SP-240597</w:t>
            </w:r>
          </w:p>
        </w:tc>
        <w:tc>
          <w:tcPr>
            <w:tcW w:w="567" w:type="dxa"/>
            <w:shd w:val="solid" w:color="FFFFFF" w:fill="auto"/>
          </w:tcPr>
          <w:p w14:paraId="09797ED6" w14:textId="6EB86A77" w:rsidR="00CA290C" w:rsidRDefault="00CA290C" w:rsidP="00591B52">
            <w:pPr>
              <w:pStyle w:val="TAL"/>
              <w:rPr>
                <w:sz w:val="16"/>
                <w:szCs w:val="16"/>
              </w:rPr>
            </w:pPr>
            <w:r>
              <w:rPr>
                <w:sz w:val="16"/>
                <w:szCs w:val="16"/>
              </w:rPr>
              <w:t>5396</w:t>
            </w:r>
          </w:p>
        </w:tc>
        <w:tc>
          <w:tcPr>
            <w:tcW w:w="425" w:type="dxa"/>
            <w:shd w:val="solid" w:color="FFFFFF" w:fill="auto"/>
          </w:tcPr>
          <w:p w14:paraId="150388C0" w14:textId="33D95376" w:rsidR="00CA290C" w:rsidRDefault="00CA290C" w:rsidP="00591B52">
            <w:pPr>
              <w:pStyle w:val="TAL"/>
              <w:rPr>
                <w:sz w:val="16"/>
                <w:szCs w:val="16"/>
              </w:rPr>
            </w:pPr>
            <w:r>
              <w:rPr>
                <w:sz w:val="16"/>
                <w:szCs w:val="16"/>
              </w:rPr>
              <w:t>2</w:t>
            </w:r>
          </w:p>
        </w:tc>
        <w:tc>
          <w:tcPr>
            <w:tcW w:w="425" w:type="dxa"/>
            <w:shd w:val="solid" w:color="FFFFFF" w:fill="auto"/>
          </w:tcPr>
          <w:p w14:paraId="43A1D949" w14:textId="3363B600" w:rsidR="00CA290C" w:rsidRDefault="00CA290C" w:rsidP="00591B52">
            <w:pPr>
              <w:pStyle w:val="TAL"/>
              <w:rPr>
                <w:sz w:val="16"/>
                <w:szCs w:val="16"/>
              </w:rPr>
            </w:pPr>
            <w:r>
              <w:rPr>
                <w:sz w:val="16"/>
                <w:szCs w:val="16"/>
              </w:rPr>
              <w:t>F</w:t>
            </w:r>
          </w:p>
        </w:tc>
        <w:tc>
          <w:tcPr>
            <w:tcW w:w="4820" w:type="dxa"/>
            <w:shd w:val="solid" w:color="FFFFFF" w:fill="auto"/>
          </w:tcPr>
          <w:p w14:paraId="33198D74" w14:textId="1349F991" w:rsidR="00CA290C" w:rsidRDefault="00CA290C" w:rsidP="00591B52">
            <w:pPr>
              <w:pStyle w:val="TAL"/>
              <w:rPr>
                <w:sz w:val="16"/>
                <w:szCs w:val="16"/>
              </w:rPr>
            </w:pPr>
            <w:r>
              <w:rPr>
                <w:sz w:val="16"/>
                <w:szCs w:val="16"/>
              </w:rPr>
              <w:t>Slice area restriction in case of ETSUN or roaming</w:t>
            </w:r>
          </w:p>
        </w:tc>
        <w:tc>
          <w:tcPr>
            <w:tcW w:w="708" w:type="dxa"/>
            <w:shd w:val="solid" w:color="FFFFFF" w:fill="auto"/>
          </w:tcPr>
          <w:p w14:paraId="76545D00" w14:textId="17F7E1CE" w:rsidR="00CA290C" w:rsidRDefault="00CA290C" w:rsidP="00591B52">
            <w:pPr>
              <w:pStyle w:val="TAC"/>
              <w:rPr>
                <w:sz w:val="16"/>
                <w:szCs w:val="16"/>
              </w:rPr>
            </w:pPr>
            <w:r>
              <w:rPr>
                <w:sz w:val="16"/>
                <w:szCs w:val="16"/>
              </w:rPr>
              <w:t>18.6.0</w:t>
            </w:r>
          </w:p>
        </w:tc>
      </w:tr>
      <w:tr w:rsidR="00CA290C" w:rsidRPr="00D64A02" w14:paraId="646F2B3D" w14:textId="77777777" w:rsidTr="009D14FB">
        <w:tc>
          <w:tcPr>
            <w:tcW w:w="800" w:type="dxa"/>
            <w:shd w:val="solid" w:color="FFFFFF" w:fill="auto"/>
          </w:tcPr>
          <w:p w14:paraId="3108980D" w14:textId="17DABF2B" w:rsidR="00CA290C" w:rsidRDefault="00CA290C" w:rsidP="00591B52">
            <w:pPr>
              <w:pStyle w:val="TAC"/>
              <w:rPr>
                <w:sz w:val="16"/>
                <w:szCs w:val="16"/>
              </w:rPr>
            </w:pPr>
            <w:r>
              <w:rPr>
                <w:sz w:val="16"/>
                <w:szCs w:val="16"/>
              </w:rPr>
              <w:t>2024-06</w:t>
            </w:r>
          </w:p>
        </w:tc>
        <w:tc>
          <w:tcPr>
            <w:tcW w:w="800" w:type="dxa"/>
            <w:shd w:val="solid" w:color="FFFFFF" w:fill="auto"/>
          </w:tcPr>
          <w:p w14:paraId="31BE017E" w14:textId="3DE49FB3" w:rsidR="00CA290C" w:rsidRDefault="00CA290C" w:rsidP="00591B52">
            <w:pPr>
              <w:pStyle w:val="TAL"/>
              <w:rPr>
                <w:sz w:val="16"/>
                <w:szCs w:val="16"/>
              </w:rPr>
            </w:pPr>
            <w:r>
              <w:rPr>
                <w:sz w:val="16"/>
                <w:szCs w:val="16"/>
              </w:rPr>
              <w:t>SP#104</w:t>
            </w:r>
          </w:p>
        </w:tc>
        <w:tc>
          <w:tcPr>
            <w:tcW w:w="1094" w:type="dxa"/>
            <w:shd w:val="solid" w:color="FFFFFF" w:fill="auto"/>
          </w:tcPr>
          <w:p w14:paraId="614BFF49" w14:textId="3208BD59" w:rsidR="00CA290C" w:rsidRDefault="00CA290C" w:rsidP="00591B52">
            <w:pPr>
              <w:pStyle w:val="TAC"/>
              <w:rPr>
                <w:sz w:val="16"/>
                <w:szCs w:val="16"/>
              </w:rPr>
            </w:pPr>
            <w:r>
              <w:rPr>
                <w:sz w:val="16"/>
                <w:szCs w:val="16"/>
              </w:rPr>
              <w:t>SP-240602</w:t>
            </w:r>
          </w:p>
        </w:tc>
        <w:tc>
          <w:tcPr>
            <w:tcW w:w="567" w:type="dxa"/>
            <w:shd w:val="solid" w:color="FFFFFF" w:fill="auto"/>
          </w:tcPr>
          <w:p w14:paraId="3B8D7C6B" w14:textId="06CF7005" w:rsidR="00CA290C" w:rsidRDefault="00CA290C" w:rsidP="00591B52">
            <w:pPr>
              <w:pStyle w:val="TAL"/>
              <w:rPr>
                <w:sz w:val="16"/>
                <w:szCs w:val="16"/>
              </w:rPr>
            </w:pPr>
            <w:r>
              <w:rPr>
                <w:sz w:val="16"/>
                <w:szCs w:val="16"/>
              </w:rPr>
              <w:t>5404</w:t>
            </w:r>
          </w:p>
        </w:tc>
        <w:tc>
          <w:tcPr>
            <w:tcW w:w="425" w:type="dxa"/>
            <w:shd w:val="solid" w:color="FFFFFF" w:fill="auto"/>
          </w:tcPr>
          <w:p w14:paraId="3DEAFA1A" w14:textId="5F09290F" w:rsidR="00CA290C" w:rsidRDefault="00CA290C" w:rsidP="00591B52">
            <w:pPr>
              <w:pStyle w:val="TAL"/>
              <w:rPr>
                <w:sz w:val="16"/>
                <w:szCs w:val="16"/>
              </w:rPr>
            </w:pPr>
            <w:r>
              <w:rPr>
                <w:sz w:val="16"/>
                <w:szCs w:val="16"/>
              </w:rPr>
              <w:t>2</w:t>
            </w:r>
          </w:p>
        </w:tc>
        <w:tc>
          <w:tcPr>
            <w:tcW w:w="425" w:type="dxa"/>
            <w:shd w:val="solid" w:color="FFFFFF" w:fill="auto"/>
          </w:tcPr>
          <w:p w14:paraId="7A897A21" w14:textId="7D791BF5" w:rsidR="00CA290C" w:rsidRDefault="00CA290C" w:rsidP="00591B52">
            <w:pPr>
              <w:pStyle w:val="TAL"/>
              <w:rPr>
                <w:sz w:val="16"/>
                <w:szCs w:val="16"/>
              </w:rPr>
            </w:pPr>
            <w:r>
              <w:rPr>
                <w:sz w:val="16"/>
                <w:szCs w:val="16"/>
              </w:rPr>
              <w:t>D</w:t>
            </w:r>
          </w:p>
        </w:tc>
        <w:tc>
          <w:tcPr>
            <w:tcW w:w="4820" w:type="dxa"/>
            <w:shd w:val="solid" w:color="FFFFFF" w:fill="auto"/>
          </w:tcPr>
          <w:p w14:paraId="071F3728" w14:textId="2A327B58" w:rsidR="00CA290C" w:rsidRDefault="00CA290C" w:rsidP="00591B52">
            <w:pPr>
              <w:pStyle w:val="TAL"/>
              <w:rPr>
                <w:sz w:val="16"/>
                <w:szCs w:val="16"/>
              </w:rPr>
            </w:pPr>
            <w:r>
              <w:rPr>
                <w:sz w:val="16"/>
                <w:szCs w:val="16"/>
              </w:rPr>
              <w:t>23.501 Cleanup CR</w:t>
            </w:r>
          </w:p>
        </w:tc>
        <w:tc>
          <w:tcPr>
            <w:tcW w:w="708" w:type="dxa"/>
            <w:shd w:val="solid" w:color="FFFFFF" w:fill="auto"/>
          </w:tcPr>
          <w:p w14:paraId="5393B40D" w14:textId="6DB2A3D3" w:rsidR="00CA290C" w:rsidRDefault="00CA290C" w:rsidP="00591B52">
            <w:pPr>
              <w:pStyle w:val="TAC"/>
              <w:rPr>
                <w:sz w:val="16"/>
                <w:szCs w:val="16"/>
              </w:rPr>
            </w:pPr>
            <w:r>
              <w:rPr>
                <w:sz w:val="16"/>
                <w:szCs w:val="16"/>
              </w:rPr>
              <w:t>18.6.0</w:t>
            </w:r>
          </w:p>
        </w:tc>
      </w:tr>
      <w:tr w:rsidR="00A92D68" w:rsidRPr="00D64A02" w14:paraId="5396D454" w14:textId="77777777" w:rsidTr="009D14FB">
        <w:tc>
          <w:tcPr>
            <w:tcW w:w="800" w:type="dxa"/>
            <w:shd w:val="solid" w:color="FFFFFF" w:fill="auto"/>
          </w:tcPr>
          <w:p w14:paraId="16C6F521" w14:textId="5C5C751A" w:rsidR="00A92D68" w:rsidRDefault="00A92D68" w:rsidP="00591B52">
            <w:pPr>
              <w:pStyle w:val="TAC"/>
              <w:rPr>
                <w:sz w:val="16"/>
                <w:szCs w:val="16"/>
              </w:rPr>
            </w:pPr>
            <w:r>
              <w:rPr>
                <w:sz w:val="16"/>
                <w:szCs w:val="16"/>
              </w:rPr>
              <w:t>2024-06</w:t>
            </w:r>
          </w:p>
        </w:tc>
        <w:tc>
          <w:tcPr>
            <w:tcW w:w="800" w:type="dxa"/>
            <w:shd w:val="solid" w:color="FFFFFF" w:fill="auto"/>
          </w:tcPr>
          <w:p w14:paraId="69B6B9CB" w14:textId="6205576F" w:rsidR="00A92D68" w:rsidRDefault="00A92D68" w:rsidP="00591B52">
            <w:pPr>
              <w:pStyle w:val="TAL"/>
              <w:rPr>
                <w:sz w:val="16"/>
                <w:szCs w:val="16"/>
              </w:rPr>
            </w:pPr>
            <w:r>
              <w:rPr>
                <w:sz w:val="16"/>
                <w:szCs w:val="16"/>
              </w:rPr>
              <w:t>SP#104</w:t>
            </w:r>
          </w:p>
        </w:tc>
        <w:tc>
          <w:tcPr>
            <w:tcW w:w="1094" w:type="dxa"/>
            <w:shd w:val="solid" w:color="FFFFFF" w:fill="auto"/>
          </w:tcPr>
          <w:p w14:paraId="2202938A" w14:textId="494BC732" w:rsidR="00A92D68" w:rsidRDefault="00A92D68" w:rsidP="00591B52">
            <w:pPr>
              <w:pStyle w:val="TAC"/>
              <w:rPr>
                <w:sz w:val="16"/>
                <w:szCs w:val="16"/>
              </w:rPr>
            </w:pPr>
            <w:r>
              <w:rPr>
                <w:sz w:val="16"/>
                <w:szCs w:val="16"/>
              </w:rPr>
              <w:t>SP-240607</w:t>
            </w:r>
          </w:p>
        </w:tc>
        <w:tc>
          <w:tcPr>
            <w:tcW w:w="567" w:type="dxa"/>
            <w:shd w:val="solid" w:color="FFFFFF" w:fill="auto"/>
          </w:tcPr>
          <w:p w14:paraId="57E2D319" w14:textId="01F83A3C" w:rsidR="00A92D68" w:rsidRDefault="00A92D68" w:rsidP="00591B52">
            <w:pPr>
              <w:pStyle w:val="TAL"/>
              <w:rPr>
                <w:sz w:val="16"/>
                <w:szCs w:val="16"/>
              </w:rPr>
            </w:pPr>
            <w:r>
              <w:rPr>
                <w:sz w:val="16"/>
                <w:szCs w:val="16"/>
              </w:rPr>
              <w:t>5356</w:t>
            </w:r>
          </w:p>
        </w:tc>
        <w:tc>
          <w:tcPr>
            <w:tcW w:w="425" w:type="dxa"/>
            <w:shd w:val="solid" w:color="FFFFFF" w:fill="auto"/>
          </w:tcPr>
          <w:p w14:paraId="33C9483D" w14:textId="2ADEBB68" w:rsidR="00A92D68" w:rsidRDefault="00A92D68" w:rsidP="00591B52">
            <w:pPr>
              <w:pStyle w:val="TAL"/>
              <w:rPr>
                <w:sz w:val="16"/>
                <w:szCs w:val="16"/>
              </w:rPr>
            </w:pPr>
            <w:r>
              <w:rPr>
                <w:sz w:val="16"/>
                <w:szCs w:val="16"/>
              </w:rPr>
              <w:t>6</w:t>
            </w:r>
          </w:p>
        </w:tc>
        <w:tc>
          <w:tcPr>
            <w:tcW w:w="425" w:type="dxa"/>
            <w:shd w:val="solid" w:color="FFFFFF" w:fill="auto"/>
          </w:tcPr>
          <w:p w14:paraId="4BE5240D" w14:textId="3DC853AF" w:rsidR="00A92D68" w:rsidRDefault="00A92D68" w:rsidP="00591B52">
            <w:pPr>
              <w:pStyle w:val="TAL"/>
              <w:rPr>
                <w:sz w:val="16"/>
                <w:szCs w:val="16"/>
              </w:rPr>
            </w:pPr>
            <w:r>
              <w:rPr>
                <w:sz w:val="16"/>
                <w:szCs w:val="16"/>
              </w:rPr>
              <w:t>B</w:t>
            </w:r>
          </w:p>
        </w:tc>
        <w:tc>
          <w:tcPr>
            <w:tcW w:w="4820" w:type="dxa"/>
            <w:shd w:val="solid" w:color="FFFFFF" w:fill="auto"/>
          </w:tcPr>
          <w:p w14:paraId="30A4E309" w14:textId="493F3551" w:rsidR="00A92D68" w:rsidRDefault="00A92D68" w:rsidP="00591B52">
            <w:pPr>
              <w:pStyle w:val="TAL"/>
              <w:rPr>
                <w:sz w:val="16"/>
                <w:szCs w:val="16"/>
              </w:rPr>
            </w:pPr>
            <w:r>
              <w:rPr>
                <w:sz w:val="16"/>
                <w:szCs w:val="16"/>
              </w:rPr>
              <w:t>Network Slicing for Indirect Network Sharing</w:t>
            </w:r>
          </w:p>
        </w:tc>
        <w:tc>
          <w:tcPr>
            <w:tcW w:w="708" w:type="dxa"/>
            <w:shd w:val="solid" w:color="FFFFFF" w:fill="auto"/>
          </w:tcPr>
          <w:p w14:paraId="40A6A1B8" w14:textId="4D5771D3" w:rsidR="00A92D68" w:rsidRPr="006A201D" w:rsidRDefault="00A92D68" w:rsidP="00591B52">
            <w:pPr>
              <w:pStyle w:val="TAC"/>
              <w:rPr>
                <w:b/>
                <w:sz w:val="16"/>
                <w:szCs w:val="16"/>
              </w:rPr>
            </w:pPr>
            <w:r w:rsidRPr="006A201D">
              <w:rPr>
                <w:b/>
                <w:sz w:val="16"/>
                <w:szCs w:val="16"/>
              </w:rPr>
              <w:t>19.0.0</w:t>
            </w:r>
          </w:p>
        </w:tc>
      </w:tr>
      <w:tr w:rsidR="00A92D68" w:rsidRPr="00D64A02" w14:paraId="20295BD8" w14:textId="77777777" w:rsidTr="009D14FB">
        <w:tc>
          <w:tcPr>
            <w:tcW w:w="800" w:type="dxa"/>
            <w:shd w:val="solid" w:color="FFFFFF" w:fill="auto"/>
          </w:tcPr>
          <w:p w14:paraId="0A6617A3" w14:textId="6DB53300" w:rsidR="00A92D68" w:rsidRDefault="00A92D68" w:rsidP="00591B52">
            <w:pPr>
              <w:pStyle w:val="TAC"/>
              <w:rPr>
                <w:sz w:val="16"/>
                <w:szCs w:val="16"/>
              </w:rPr>
            </w:pPr>
            <w:r>
              <w:rPr>
                <w:sz w:val="16"/>
                <w:szCs w:val="16"/>
              </w:rPr>
              <w:t>2024-06</w:t>
            </w:r>
          </w:p>
        </w:tc>
        <w:tc>
          <w:tcPr>
            <w:tcW w:w="800" w:type="dxa"/>
            <w:shd w:val="solid" w:color="FFFFFF" w:fill="auto"/>
          </w:tcPr>
          <w:p w14:paraId="09A56E35" w14:textId="5B72766B" w:rsidR="00A92D68" w:rsidRDefault="00A92D68" w:rsidP="00591B52">
            <w:pPr>
              <w:pStyle w:val="TAL"/>
              <w:rPr>
                <w:sz w:val="16"/>
                <w:szCs w:val="16"/>
              </w:rPr>
            </w:pPr>
            <w:r>
              <w:rPr>
                <w:sz w:val="16"/>
                <w:szCs w:val="16"/>
              </w:rPr>
              <w:t>SP#104</w:t>
            </w:r>
          </w:p>
        </w:tc>
        <w:tc>
          <w:tcPr>
            <w:tcW w:w="1094" w:type="dxa"/>
            <w:shd w:val="solid" w:color="FFFFFF" w:fill="auto"/>
          </w:tcPr>
          <w:p w14:paraId="2A819E41" w14:textId="5B25B9E1" w:rsidR="00A92D68" w:rsidRDefault="00A92D68" w:rsidP="00591B52">
            <w:pPr>
              <w:pStyle w:val="TAC"/>
              <w:rPr>
                <w:sz w:val="16"/>
                <w:szCs w:val="16"/>
              </w:rPr>
            </w:pPr>
            <w:r>
              <w:rPr>
                <w:sz w:val="16"/>
                <w:szCs w:val="16"/>
              </w:rPr>
              <w:t>SP-240607</w:t>
            </w:r>
          </w:p>
        </w:tc>
        <w:tc>
          <w:tcPr>
            <w:tcW w:w="567" w:type="dxa"/>
            <w:shd w:val="solid" w:color="FFFFFF" w:fill="auto"/>
          </w:tcPr>
          <w:p w14:paraId="49A0E387" w14:textId="5135C49B" w:rsidR="00A92D68" w:rsidRDefault="00A92D68" w:rsidP="00591B52">
            <w:pPr>
              <w:pStyle w:val="TAL"/>
              <w:rPr>
                <w:sz w:val="16"/>
                <w:szCs w:val="16"/>
              </w:rPr>
            </w:pPr>
            <w:r>
              <w:rPr>
                <w:sz w:val="16"/>
                <w:szCs w:val="16"/>
              </w:rPr>
              <w:t>5360</w:t>
            </w:r>
          </w:p>
        </w:tc>
        <w:tc>
          <w:tcPr>
            <w:tcW w:w="425" w:type="dxa"/>
            <w:shd w:val="solid" w:color="FFFFFF" w:fill="auto"/>
          </w:tcPr>
          <w:p w14:paraId="3C45898F" w14:textId="16C45111" w:rsidR="00A92D68" w:rsidRDefault="00A92D68" w:rsidP="00591B52">
            <w:pPr>
              <w:pStyle w:val="TAL"/>
              <w:rPr>
                <w:sz w:val="16"/>
                <w:szCs w:val="16"/>
              </w:rPr>
            </w:pPr>
            <w:r>
              <w:rPr>
                <w:sz w:val="16"/>
                <w:szCs w:val="16"/>
              </w:rPr>
              <w:t>2</w:t>
            </w:r>
          </w:p>
        </w:tc>
        <w:tc>
          <w:tcPr>
            <w:tcW w:w="425" w:type="dxa"/>
            <w:shd w:val="solid" w:color="FFFFFF" w:fill="auto"/>
          </w:tcPr>
          <w:p w14:paraId="52BB12C8" w14:textId="0466BC17" w:rsidR="00A92D68" w:rsidRDefault="00A92D68" w:rsidP="00591B52">
            <w:pPr>
              <w:pStyle w:val="TAL"/>
              <w:rPr>
                <w:sz w:val="16"/>
                <w:szCs w:val="16"/>
              </w:rPr>
            </w:pPr>
            <w:r>
              <w:rPr>
                <w:sz w:val="16"/>
                <w:szCs w:val="16"/>
              </w:rPr>
              <w:t>B</w:t>
            </w:r>
          </w:p>
        </w:tc>
        <w:tc>
          <w:tcPr>
            <w:tcW w:w="4820" w:type="dxa"/>
            <w:shd w:val="solid" w:color="FFFFFF" w:fill="auto"/>
          </w:tcPr>
          <w:p w14:paraId="6DCC68B5" w14:textId="744A79B2" w:rsidR="00A92D68" w:rsidRDefault="00A92D68" w:rsidP="00591B52">
            <w:pPr>
              <w:pStyle w:val="TAL"/>
              <w:rPr>
                <w:sz w:val="16"/>
                <w:szCs w:val="16"/>
              </w:rPr>
            </w:pPr>
            <w:r>
              <w:rPr>
                <w:sz w:val="16"/>
                <w:szCs w:val="16"/>
              </w:rPr>
              <w:t>The enhanced function in Indirect Network Sharing</w:t>
            </w:r>
          </w:p>
        </w:tc>
        <w:tc>
          <w:tcPr>
            <w:tcW w:w="708" w:type="dxa"/>
            <w:shd w:val="solid" w:color="FFFFFF" w:fill="auto"/>
          </w:tcPr>
          <w:p w14:paraId="55D9D0BA" w14:textId="682B9C78" w:rsidR="00A92D68" w:rsidRPr="00A92D68" w:rsidRDefault="00A92D68" w:rsidP="00591B52">
            <w:pPr>
              <w:pStyle w:val="TAC"/>
              <w:rPr>
                <w:sz w:val="16"/>
                <w:szCs w:val="16"/>
              </w:rPr>
            </w:pPr>
            <w:r>
              <w:rPr>
                <w:sz w:val="16"/>
                <w:szCs w:val="16"/>
              </w:rPr>
              <w:t>19.0.0</w:t>
            </w:r>
          </w:p>
        </w:tc>
      </w:tr>
      <w:tr w:rsidR="00A92D68" w:rsidRPr="00D64A02" w14:paraId="47F2C6C2" w14:textId="77777777" w:rsidTr="009D14FB">
        <w:tc>
          <w:tcPr>
            <w:tcW w:w="800" w:type="dxa"/>
            <w:shd w:val="solid" w:color="FFFFFF" w:fill="auto"/>
          </w:tcPr>
          <w:p w14:paraId="2CA1EC90" w14:textId="47BFD466" w:rsidR="00A92D68" w:rsidRDefault="00A92D68" w:rsidP="00591B52">
            <w:pPr>
              <w:pStyle w:val="TAC"/>
              <w:rPr>
                <w:sz w:val="16"/>
                <w:szCs w:val="16"/>
              </w:rPr>
            </w:pPr>
            <w:r>
              <w:rPr>
                <w:sz w:val="16"/>
                <w:szCs w:val="16"/>
              </w:rPr>
              <w:t>2024-06</w:t>
            </w:r>
          </w:p>
        </w:tc>
        <w:tc>
          <w:tcPr>
            <w:tcW w:w="800" w:type="dxa"/>
            <w:shd w:val="solid" w:color="FFFFFF" w:fill="auto"/>
          </w:tcPr>
          <w:p w14:paraId="5AFD2B0D" w14:textId="25441EF4" w:rsidR="00A92D68" w:rsidRDefault="00A92D68" w:rsidP="00591B52">
            <w:pPr>
              <w:pStyle w:val="TAL"/>
              <w:rPr>
                <w:sz w:val="16"/>
                <w:szCs w:val="16"/>
              </w:rPr>
            </w:pPr>
            <w:r>
              <w:rPr>
                <w:sz w:val="16"/>
                <w:szCs w:val="16"/>
              </w:rPr>
              <w:t>SP#104</w:t>
            </w:r>
          </w:p>
        </w:tc>
        <w:tc>
          <w:tcPr>
            <w:tcW w:w="1094" w:type="dxa"/>
            <w:shd w:val="solid" w:color="FFFFFF" w:fill="auto"/>
          </w:tcPr>
          <w:p w14:paraId="3D696A4A" w14:textId="643BC51F" w:rsidR="00A92D68" w:rsidRDefault="00A92D68" w:rsidP="00591B52">
            <w:pPr>
              <w:pStyle w:val="TAC"/>
              <w:rPr>
                <w:sz w:val="16"/>
                <w:szCs w:val="16"/>
              </w:rPr>
            </w:pPr>
            <w:r>
              <w:rPr>
                <w:sz w:val="16"/>
                <w:szCs w:val="16"/>
              </w:rPr>
              <w:t>SP-240607</w:t>
            </w:r>
          </w:p>
        </w:tc>
        <w:tc>
          <w:tcPr>
            <w:tcW w:w="567" w:type="dxa"/>
            <w:shd w:val="solid" w:color="FFFFFF" w:fill="auto"/>
          </w:tcPr>
          <w:p w14:paraId="101F6730" w14:textId="41643E92" w:rsidR="00A92D68" w:rsidRDefault="00A92D68" w:rsidP="00591B52">
            <w:pPr>
              <w:pStyle w:val="TAL"/>
              <w:rPr>
                <w:sz w:val="16"/>
                <w:szCs w:val="16"/>
              </w:rPr>
            </w:pPr>
            <w:r>
              <w:rPr>
                <w:sz w:val="16"/>
                <w:szCs w:val="16"/>
              </w:rPr>
              <w:t>5364</w:t>
            </w:r>
          </w:p>
        </w:tc>
        <w:tc>
          <w:tcPr>
            <w:tcW w:w="425" w:type="dxa"/>
            <w:shd w:val="solid" w:color="FFFFFF" w:fill="auto"/>
          </w:tcPr>
          <w:p w14:paraId="1FC648CC" w14:textId="3DC14F44" w:rsidR="00A92D68" w:rsidRDefault="00A92D68" w:rsidP="00591B52">
            <w:pPr>
              <w:pStyle w:val="TAL"/>
              <w:rPr>
                <w:sz w:val="16"/>
                <w:szCs w:val="16"/>
              </w:rPr>
            </w:pPr>
            <w:r>
              <w:rPr>
                <w:sz w:val="16"/>
                <w:szCs w:val="16"/>
              </w:rPr>
              <w:t>5</w:t>
            </w:r>
          </w:p>
        </w:tc>
        <w:tc>
          <w:tcPr>
            <w:tcW w:w="425" w:type="dxa"/>
            <w:shd w:val="solid" w:color="FFFFFF" w:fill="auto"/>
          </w:tcPr>
          <w:p w14:paraId="14E381F8" w14:textId="3C0AB095" w:rsidR="00A92D68" w:rsidRDefault="00A92D68" w:rsidP="00591B52">
            <w:pPr>
              <w:pStyle w:val="TAL"/>
              <w:rPr>
                <w:sz w:val="16"/>
                <w:szCs w:val="16"/>
              </w:rPr>
            </w:pPr>
            <w:r>
              <w:rPr>
                <w:sz w:val="16"/>
                <w:szCs w:val="16"/>
              </w:rPr>
              <w:t>B</w:t>
            </w:r>
          </w:p>
        </w:tc>
        <w:tc>
          <w:tcPr>
            <w:tcW w:w="4820" w:type="dxa"/>
            <w:shd w:val="solid" w:color="FFFFFF" w:fill="auto"/>
          </w:tcPr>
          <w:p w14:paraId="76FDC1FC" w14:textId="0125058C" w:rsidR="00A92D68" w:rsidRDefault="00A92D68" w:rsidP="00591B52">
            <w:pPr>
              <w:pStyle w:val="TAL"/>
              <w:rPr>
                <w:sz w:val="16"/>
                <w:szCs w:val="16"/>
              </w:rPr>
            </w:pPr>
            <w:r>
              <w:rPr>
                <w:sz w:val="16"/>
                <w:szCs w:val="16"/>
              </w:rPr>
              <w:t>RVAS with target NF selection enhancement.</w:t>
            </w:r>
          </w:p>
        </w:tc>
        <w:tc>
          <w:tcPr>
            <w:tcW w:w="708" w:type="dxa"/>
            <w:shd w:val="solid" w:color="FFFFFF" w:fill="auto"/>
          </w:tcPr>
          <w:p w14:paraId="0007D7E9" w14:textId="04526EEE" w:rsidR="00A92D68" w:rsidRDefault="00A92D68" w:rsidP="00591B52">
            <w:pPr>
              <w:pStyle w:val="TAC"/>
              <w:rPr>
                <w:sz w:val="16"/>
                <w:szCs w:val="16"/>
              </w:rPr>
            </w:pPr>
            <w:r>
              <w:rPr>
                <w:sz w:val="16"/>
                <w:szCs w:val="16"/>
              </w:rPr>
              <w:t>19.0.0</w:t>
            </w:r>
          </w:p>
        </w:tc>
      </w:tr>
      <w:tr w:rsidR="00A92D68" w:rsidRPr="00D64A02" w14:paraId="4EC9B7CD" w14:textId="77777777" w:rsidTr="009D14FB">
        <w:tc>
          <w:tcPr>
            <w:tcW w:w="800" w:type="dxa"/>
            <w:shd w:val="solid" w:color="FFFFFF" w:fill="auto"/>
          </w:tcPr>
          <w:p w14:paraId="01F3B8CF" w14:textId="2B9D16E7" w:rsidR="00A92D68" w:rsidRDefault="00A92D68" w:rsidP="00591B52">
            <w:pPr>
              <w:pStyle w:val="TAC"/>
              <w:rPr>
                <w:sz w:val="16"/>
                <w:szCs w:val="16"/>
              </w:rPr>
            </w:pPr>
            <w:r>
              <w:rPr>
                <w:sz w:val="16"/>
                <w:szCs w:val="16"/>
              </w:rPr>
              <w:t>2024-06</w:t>
            </w:r>
          </w:p>
        </w:tc>
        <w:tc>
          <w:tcPr>
            <w:tcW w:w="800" w:type="dxa"/>
            <w:shd w:val="solid" w:color="FFFFFF" w:fill="auto"/>
          </w:tcPr>
          <w:p w14:paraId="7E059C6F" w14:textId="4484772E" w:rsidR="00A92D68" w:rsidRDefault="00A92D68" w:rsidP="00591B52">
            <w:pPr>
              <w:pStyle w:val="TAL"/>
              <w:rPr>
                <w:sz w:val="16"/>
                <w:szCs w:val="16"/>
              </w:rPr>
            </w:pPr>
            <w:r>
              <w:rPr>
                <w:sz w:val="16"/>
                <w:szCs w:val="16"/>
              </w:rPr>
              <w:t>SP#104</w:t>
            </w:r>
          </w:p>
        </w:tc>
        <w:tc>
          <w:tcPr>
            <w:tcW w:w="1094" w:type="dxa"/>
            <w:shd w:val="solid" w:color="FFFFFF" w:fill="auto"/>
          </w:tcPr>
          <w:p w14:paraId="384F5A38" w14:textId="36CB5C92" w:rsidR="00A92D68" w:rsidRDefault="00A92D68" w:rsidP="00591B52">
            <w:pPr>
              <w:pStyle w:val="TAC"/>
              <w:rPr>
                <w:sz w:val="16"/>
                <w:szCs w:val="16"/>
              </w:rPr>
            </w:pPr>
            <w:r>
              <w:rPr>
                <w:sz w:val="16"/>
                <w:szCs w:val="16"/>
              </w:rPr>
              <w:t>SP-240607</w:t>
            </w:r>
          </w:p>
        </w:tc>
        <w:tc>
          <w:tcPr>
            <w:tcW w:w="567" w:type="dxa"/>
            <w:shd w:val="solid" w:color="FFFFFF" w:fill="auto"/>
          </w:tcPr>
          <w:p w14:paraId="5744E58B" w14:textId="28DD02B1" w:rsidR="00A92D68" w:rsidRDefault="00A92D68" w:rsidP="00591B52">
            <w:pPr>
              <w:pStyle w:val="TAL"/>
              <w:rPr>
                <w:sz w:val="16"/>
                <w:szCs w:val="16"/>
              </w:rPr>
            </w:pPr>
            <w:r>
              <w:rPr>
                <w:sz w:val="16"/>
                <w:szCs w:val="16"/>
              </w:rPr>
              <w:t>5365</w:t>
            </w:r>
          </w:p>
        </w:tc>
        <w:tc>
          <w:tcPr>
            <w:tcW w:w="425" w:type="dxa"/>
            <w:shd w:val="solid" w:color="FFFFFF" w:fill="auto"/>
          </w:tcPr>
          <w:p w14:paraId="0926DF1D" w14:textId="41BD181E" w:rsidR="00A92D68" w:rsidRDefault="00A92D68" w:rsidP="00591B52">
            <w:pPr>
              <w:pStyle w:val="TAL"/>
              <w:rPr>
                <w:sz w:val="16"/>
                <w:szCs w:val="16"/>
              </w:rPr>
            </w:pPr>
            <w:r>
              <w:rPr>
                <w:sz w:val="16"/>
                <w:szCs w:val="16"/>
              </w:rPr>
              <w:t>2</w:t>
            </w:r>
          </w:p>
        </w:tc>
        <w:tc>
          <w:tcPr>
            <w:tcW w:w="425" w:type="dxa"/>
            <w:shd w:val="solid" w:color="FFFFFF" w:fill="auto"/>
          </w:tcPr>
          <w:p w14:paraId="334A184E" w14:textId="0E530C3F" w:rsidR="00A92D68" w:rsidRDefault="00A92D68" w:rsidP="00591B52">
            <w:pPr>
              <w:pStyle w:val="TAL"/>
              <w:rPr>
                <w:sz w:val="16"/>
                <w:szCs w:val="16"/>
              </w:rPr>
            </w:pPr>
            <w:r>
              <w:rPr>
                <w:sz w:val="16"/>
                <w:szCs w:val="16"/>
              </w:rPr>
              <w:t>B</w:t>
            </w:r>
          </w:p>
        </w:tc>
        <w:tc>
          <w:tcPr>
            <w:tcW w:w="4820" w:type="dxa"/>
            <w:shd w:val="solid" w:color="FFFFFF" w:fill="auto"/>
          </w:tcPr>
          <w:p w14:paraId="3C9327BA" w14:textId="23097C18" w:rsidR="00A92D68" w:rsidRDefault="00A92D68" w:rsidP="00591B52">
            <w:pPr>
              <w:pStyle w:val="TAL"/>
              <w:rPr>
                <w:sz w:val="16"/>
                <w:szCs w:val="16"/>
              </w:rPr>
            </w:pPr>
            <w:r>
              <w:rPr>
                <w:sz w:val="16"/>
                <w:szCs w:val="16"/>
              </w:rPr>
              <w:t>Indirect Network Sharing</w:t>
            </w:r>
          </w:p>
        </w:tc>
        <w:tc>
          <w:tcPr>
            <w:tcW w:w="708" w:type="dxa"/>
            <w:shd w:val="solid" w:color="FFFFFF" w:fill="auto"/>
          </w:tcPr>
          <w:p w14:paraId="7467D7AB" w14:textId="3DEA68D4" w:rsidR="00A92D68" w:rsidRDefault="00A92D68" w:rsidP="00591B52">
            <w:pPr>
              <w:pStyle w:val="TAC"/>
              <w:rPr>
                <w:sz w:val="16"/>
                <w:szCs w:val="16"/>
              </w:rPr>
            </w:pPr>
            <w:r>
              <w:rPr>
                <w:sz w:val="16"/>
                <w:szCs w:val="16"/>
              </w:rPr>
              <w:t>19.0.0</w:t>
            </w:r>
          </w:p>
        </w:tc>
      </w:tr>
      <w:tr w:rsidR="00A92D68" w:rsidRPr="00D64A02" w14:paraId="4A2F83F6" w14:textId="77777777" w:rsidTr="009D14FB">
        <w:tc>
          <w:tcPr>
            <w:tcW w:w="800" w:type="dxa"/>
            <w:shd w:val="solid" w:color="FFFFFF" w:fill="auto"/>
          </w:tcPr>
          <w:p w14:paraId="01AD3E26" w14:textId="1BE6521B" w:rsidR="00A92D68" w:rsidRDefault="00A92D68" w:rsidP="00591B52">
            <w:pPr>
              <w:pStyle w:val="TAC"/>
              <w:rPr>
                <w:sz w:val="16"/>
                <w:szCs w:val="16"/>
              </w:rPr>
            </w:pPr>
            <w:r>
              <w:rPr>
                <w:sz w:val="16"/>
                <w:szCs w:val="16"/>
              </w:rPr>
              <w:t>2024-06</w:t>
            </w:r>
          </w:p>
        </w:tc>
        <w:tc>
          <w:tcPr>
            <w:tcW w:w="800" w:type="dxa"/>
            <w:shd w:val="solid" w:color="FFFFFF" w:fill="auto"/>
          </w:tcPr>
          <w:p w14:paraId="6E35F684" w14:textId="6DE89233" w:rsidR="00A92D68" w:rsidRDefault="00A92D68" w:rsidP="00591B52">
            <w:pPr>
              <w:pStyle w:val="TAL"/>
              <w:rPr>
                <w:sz w:val="16"/>
                <w:szCs w:val="16"/>
              </w:rPr>
            </w:pPr>
            <w:r>
              <w:rPr>
                <w:sz w:val="16"/>
                <w:szCs w:val="16"/>
              </w:rPr>
              <w:t>SP#104</w:t>
            </w:r>
          </w:p>
        </w:tc>
        <w:tc>
          <w:tcPr>
            <w:tcW w:w="1094" w:type="dxa"/>
            <w:shd w:val="solid" w:color="FFFFFF" w:fill="auto"/>
          </w:tcPr>
          <w:p w14:paraId="273F276F" w14:textId="22AE1990" w:rsidR="00A92D68" w:rsidRDefault="00A92D68" w:rsidP="00591B52">
            <w:pPr>
              <w:pStyle w:val="TAC"/>
              <w:rPr>
                <w:sz w:val="16"/>
                <w:szCs w:val="16"/>
              </w:rPr>
            </w:pPr>
            <w:r>
              <w:rPr>
                <w:sz w:val="16"/>
                <w:szCs w:val="16"/>
              </w:rPr>
              <w:t>SP-240607</w:t>
            </w:r>
          </w:p>
        </w:tc>
        <w:tc>
          <w:tcPr>
            <w:tcW w:w="567" w:type="dxa"/>
            <w:shd w:val="solid" w:color="FFFFFF" w:fill="auto"/>
          </w:tcPr>
          <w:p w14:paraId="3CD89315" w14:textId="0E3D97CE" w:rsidR="00A92D68" w:rsidRDefault="00A92D68" w:rsidP="00591B52">
            <w:pPr>
              <w:pStyle w:val="TAL"/>
              <w:rPr>
                <w:sz w:val="16"/>
                <w:szCs w:val="16"/>
              </w:rPr>
            </w:pPr>
            <w:r>
              <w:rPr>
                <w:sz w:val="16"/>
                <w:szCs w:val="16"/>
              </w:rPr>
              <w:t>5367</w:t>
            </w:r>
          </w:p>
        </w:tc>
        <w:tc>
          <w:tcPr>
            <w:tcW w:w="425" w:type="dxa"/>
            <w:shd w:val="solid" w:color="FFFFFF" w:fill="auto"/>
          </w:tcPr>
          <w:p w14:paraId="5B8F6A96" w14:textId="6BF57540" w:rsidR="00A92D68" w:rsidRDefault="00A92D68" w:rsidP="00591B52">
            <w:pPr>
              <w:pStyle w:val="TAL"/>
              <w:rPr>
                <w:sz w:val="16"/>
                <w:szCs w:val="16"/>
              </w:rPr>
            </w:pPr>
            <w:r>
              <w:rPr>
                <w:sz w:val="16"/>
                <w:szCs w:val="16"/>
              </w:rPr>
              <w:t>2</w:t>
            </w:r>
          </w:p>
        </w:tc>
        <w:tc>
          <w:tcPr>
            <w:tcW w:w="425" w:type="dxa"/>
            <w:shd w:val="solid" w:color="FFFFFF" w:fill="auto"/>
          </w:tcPr>
          <w:p w14:paraId="27F8F428" w14:textId="42A01A07" w:rsidR="00A92D68" w:rsidRDefault="00A92D68" w:rsidP="00591B52">
            <w:pPr>
              <w:pStyle w:val="TAL"/>
              <w:rPr>
                <w:sz w:val="16"/>
                <w:szCs w:val="16"/>
              </w:rPr>
            </w:pPr>
            <w:r>
              <w:rPr>
                <w:sz w:val="16"/>
                <w:szCs w:val="16"/>
              </w:rPr>
              <w:t>B</w:t>
            </w:r>
          </w:p>
        </w:tc>
        <w:tc>
          <w:tcPr>
            <w:tcW w:w="4820" w:type="dxa"/>
            <w:shd w:val="solid" w:color="FFFFFF" w:fill="auto"/>
          </w:tcPr>
          <w:p w14:paraId="14BB5915" w14:textId="1313491A" w:rsidR="00A92D68" w:rsidRDefault="00A92D68" w:rsidP="00591B52">
            <w:pPr>
              <w:pStyle w:val="TAL"/>
              <w:rPr>
                <w:sz w:val="16"/>
                <w:szCs w:val="16"/>
              </w:rPr>
            </w:pPr>
            <w:r>
              <w:rPr>
                <w:sz w:val="16"/>
                <w:szCs w:val="16"/>
              </w:rPr>
              <w:t>ProSe support for NPNs</w:t>
            </w:r>
          </w:p>
        </w:tc>
        <w:tc>
          <w:tcPr>
            <w:tcW w:w="708" w:type="dxa"/>
            <w:shd w:val="solid" w:color="FFFFFF" w:fill="auto"/>
          </w:tcPr>
          <w:p w14:paraId="72553718" w14:textId="65E813A7" w:rsidR="00A92D68" w:rsidRDefault="00A92D68" w:rsidP="00591B52">
            <w:pPr>
              <w:pStyle w:val="TAC"/>
              <w:rPr>
                <w:sz w:val="16"/>
                <w:szCs w:val="16"/>
              </w:rPr>
            </w:pPr>
            <w:r>
              <w:rPr>
                <w:sz w:val="16"/>
                <w:szCs w:val="16"/>
              </w:rPr>
              <w:t>19.0.0</w:t>
            </w:r>
          </w:p>
        </w:tc>
      </w:tr>
      <w:tr w:rsidR="00A92D68" w:rsidRPr="00D64A02" w14:paraId="48C239C6" w14:textId="77777777" w:rsidTr="009D14FB">
        <w:tc>
          <w:tcPr>
            <w:tcW w:w="800" w:type="dxa"/>
            <w:shd w:val="solid" w:color="FFFFFF" w:fill="auto"/>
          </w:tcPr>
          <w:p w14:paraId="2450F2E9" w14:textId="5E2F3FB6" w:rsidR="00A92D68" w:rsidRDefault="00A92D68" w:rsidP="00591B52">
            <w:pPr>
              <w:pStyle w:val="TAC"/>
              <w:rPr>
                <w:sz w:val="16"/>
                <w:szCs w:val="16"/>
              </w:rPr>
            </w:pPr>
            <w:r>
              <w:rPr>
                <w:sz w:val="16"/>
                <w:szCs w:val="16"/>
              </w:rPr>
              <w:t>2024-06</w:t>
            </w:r>
          </w:p>
        </w:tc>
        <w:tc>
          <w:tcPr>
            <w:tcW w:w="800" w:type="dxa"/>
            <w:shd w:val="solid" w:color="FFFFFF" w:fill="auto"/>
          </w:tcPr>
          <w:p w14:paraId="50839BFA" w14:textId="55AC20B4" w:rsidR="00A92D68" w:rsidRDefault="00A92D68" w:rsidP="00591B52">
            <w:pPr>
              <w:pStyle w:val="TAL"/>
              <w:rPr>
                <w:sz w:val="16"/>
                <w:szCs w:val="16"/>
              </w:rPr>
            </w:pPr>
            <w:r>
              <w:rPr>
                <w:sz w:val="16"/>
                <w:szCs w:val="16"/>
              </w:rPr>
              <w:t>SP#104</w:t>
            </w:r>
          </w:p>
        </w:tc>
        <w:tc>
          <w:tcPr>
            <w:tcW w:w="1094" w:type="dxa"/>
            <w:shd w:val="solid" w:color="FFFFFF" w:fill="auto"/>
          </w:tcPr>
          <w:p w14:paraId="64039CA9" w14:textId="4B303B9D" w:rsidR="00A92D68" w:rsidRDefault="00A92D68" w:rsidP="00591B52">
            <w:pPr>
              <w:pStyle w:val="TAC"/>
              <w:rPr>
                <w:sz w:val="16"/>
                <w:szCs w:val="16"/>
              </w:rPr>
            </w:pPr>
            <w:r>
              <w:rPr>
                <w:sz w:val="16"/>
                <w:szCs w:val="16"/>
              </w:rPr>
              <w:t>SP-240607</w:t>
            </w:r>
          </w:p>
        </w:tc>
        <w:tc>
          <w:tcPr>
            <w:tcW w:w="567" w:type="dxa"/>
            <w:shd w:val="solid" w:color="FFFFFF" w:fill="auto"/>
          </w:tcPr>
          <w:p w14:paraId="799DED3C" w14:textId="476F6F55" w:rsidR="00A92D68" w:rsidRDefault="00A92D68" w:rsidP="00591B52">
            <w:pPr>
              <w:pStyle w:val="TAL"/>
              <w:rPr>
                <w:sz w:val="16"/>
                <w:szCs w:val="16"/>
              </w:rPr>
            </w:pPr>
            <w:r>
              <w:rPr>
                <w:sz w:val="16"/>
                <w:szCs w:val="16"/>
              </w:rPr>
              <w:t>5380</w:t>
            </w:r>
          </w:p>
        </w:tc>
        <w:tc>
          <w:tcPr>
            <w:tcW w:w="425" w:type="dxa"/>
            <w:shd w:val="solid" w:color="FFFFFF" w:fill="auto"/>
          </w:tcPr>
          <w:p w14:paraId="3AA321F0" w14:textId="190EF6D5" w:rsidR="00A92D68" w:rsidRDefault="00A92D68" w:rsidP="00591B52">
            <w:pPr>
              <w:pStyle w:val="TAL"/>
              <w:rPr>
                <w:sz w:val="16"/>
                <w:szCs w:val="16"/>
              </w:rPr>
            </w:pPr>
            <w:r>
              <w:rPr>
                <w:sz w:val="16"/>
                <w:szCs w:val="16"/>
              </w:rPr>
              <w:t>6</w:t>
            </w:r>
          </w:p>
        </w:tc>
        <w:tc>
          <w:tcPr>
            <w:tcW w:w="425" w:type="dxa"/>
            <w:shd w:val="solid" w:color="FFFFFF" w:fill="auto"/>
          </w:tcPr>
          <w:p w14:paraId="1F59D9DE" w14:textId="6E2012E2" w:rsidR="00A92D68" w:rsidRDefault="00A92D68" w:rsidP="00591B52">
            <w:pPr>
              <w:pStyle w:val="TAL"/>
              <w:rPr>
                <w:sz w:val="16"/>
                <w:szCs w:val="16"/>
              </w:rPr>
            </w:pPr>
            <w:r>
              <w:rPr>
                <w:sz w:val="16"/>
                <w:szCs w:val="16"/>
              </w:rPr>
              <w:t>B</w:t>
            </w:r>
          </w:p>
        </w:tc>
        <w:tc>
          <w:tcPr>
            <w:tcW w:w="4820" w:type="dxa"/>
            <w:shd w:val="solid" w:color="FFFFFF" w:fill="auto"/>
          </w:tcPr>
          <w:p w14:paraId="5507DFC8" w14:textId="5F814935" w:rsidR="00A92D68" w:rsidRDefault="00A92D68" w:rsidP="00591B52">
            <w:pPr>
              <w:pStyle w:val="TAL"/>
              <w:rPr>
                <w:sz w:val="16"/>
                <w:szCs w:val="16"/>
              </w:rPr>
            </w:pPr>
            <w:r>
              <w:rPr>
                <w:sz w:val="16"/>
                <w:szCs w:val="16"/>
              </w:rPr>
              <w:t>Subscription-based routing to a target core network</w:t>
            </w:r>
          </w:p>
        </w:tc>
        <w:tc>
          <w:tcPr>
            <w:tcW w:w="708" w:type="dxa"/>
            <w:shd w:val="solid" w:color="FFFFFF" w:fill="auto"/>
          </w:tcPr>
          <w:p w14:paraId="2A20D619" w14:textId="7DE25FAD" w:rsidR="00A92D68" w:rsidRDefault="00A92D68" w:rsidP="00591B52">
            <w:pPr>
              <w:pStyle w:val="TAC"/>
              <w:rPr>
                <w:sz w:val="16"/>
                <w:szCs w:val="16"/>
              </w:rPr>
            </w:pPr>
            <w:r>
              <w:rPr>
                <w:sz w:val="16"/>
                <w:szCs w:val="16"/>
              </w:rPr>
              <w:t>19.0.0</w:t>
            </w:r>
          </w:p>
        </w:tc>
      </w:tr>
      <w:tr w:rsidR="00A92D68" w:rsidRPr="00D64A02" w14:paraId="3C84B212" w14:textId="77777777" w:rsidTr="009D14FB">
        <w:tc>
          <w:tcPr>
            <w:tcW w:w="800" w:type="dxa"/>
            <w:shd w:val="solid" w:color="FFFFFF" w:fill="auto"/>
          </w:tcPr>
          <w:p w14:paraId="69D97603" w14:textId="49B02AFD" w:rsidR="00A92D68" w:rsidRDefault="00A92D68" w:rsidP="00591B52">
            <w:pPr>
              <w:pStyle w:val="TAC"/>
              <w:rPr>
                <w:sz w:val="16"/>
                <w:szCs w:val="16"/>
              </w:rPr>
            </w:pPr>
            <w:r>
              <w:rPr>
                <w:sz w:val="16"/>
                <w:szCs w:val="16"/>
              </w:rPr>
              <w:t>2024-06</w:t>
            </w:r>
          </w:p>
        </w:tc>
        <w:tc>
          <w:tcPr>
            <w:tcW w:w="800" w:type="dxa"/>
            <w:shd w:val="solid" w:color="FFFFFF" w:fill="auto"/>
          </w:tcPr>
          <w:p w14:paraId="56914C1F" w14:textId="066E0C92" w:rsidR="00A92D68" w:rsidRDefault="00A92D68" w:rsidP="00591B52">
            <w:pPr>
              <w:pStyle w:val="TAL"/>
              <w:rPr>
                <w:sz w:val="16"/>
                <w:szCs w:val="16"/>
              </w:rPr>
            </w:pPr>
            <w:r>
              <w:rPr>
                <w:sz w:val="16"/>
                <w:szCs w:val="16"/>
              </w:rPr>
              <w:t>SP#104</w:t>
            </w:r>
          </w:p>
        </w:tc>
        <w:tc>
          <w:tcPr>
            <w:tcW w:w="1094" w:type="dxa"/>
            <w:shd w:val="solid" w:color="FFFFFF" w:fill="auto"/>
          </w:tcPr>
          <w:p w14:paraId="1F2224D8" w14:textId="53E64F81" w:rsidR="00A92D68" w:rsidRDefault="00A92D68" w:rsidP="00591B52">
            <w:pPr>
              <w:pStyle w:val="TAC"/>
              <w:rPr>
                <w:sz w:val="16"/>
                <w:szCs w:val="16"/>
              </w:rPr>
            </w:pPr>
            <w:r>
              <w:rPr>
                <w:sz w:val="16"/>
                <w:szCs w:val="16"/>
              </w:rPr>
              <w:t>SP-240607</w:t>
            </w:r>
          </w:p>
        </w:tc>
        <w:tc>
          <w:tcPr>
            <w:tcW w:w="567" w:type="dxa"/>
            <w:shd w:val="solid" w:color="FFFFFF" w:fill="auto"/>
          </w:tcPr>
          <w:p w14:paraId="7BEC354D" w14:textId="46E4FCA7" w:rsidR="00A92D68" w:rsidRDefault="00A92D68" w:rsidP="00591B52">
            <w:pPr>
              <w:pStyle w:val="TAL"/>
              <w:rPr>
                <w:sz w:val="16"/>
                <w:szCs w:val="16"/>
              </w:rPr>
            </w:pPr>
            <w:r>
              <w:rPr>
                <w:sz w:val="16"/>
                <w:szCs w:val="16"/>
              </w:rPr>
              <w:t>5398</w:t>
            </w:r>
          </w:p>
        </w:tc>
        <w:tc>
          <w:tcPr>
            <w:tcW w:w="425" w:type="dxa"/>
            <w:shd w:val="solid" w:color="FFFFFF" w:fill="auto"/>
          </w:tcPr>
          <w:p w14:paraId="2FC5CC13" w14:textId="59BD74AC" w:rsidR="00A92D68" w:rsidRDefault="00A92D68" w:rsidP="00591B52">
            <w:pPr>
              <w:pStyle w:val="TAL"/>
              <w:rPr>
                <w:sz w:val="16"/>
                <w:szCs w:val="16"/>
              </w:rPr>
            </w:pPr>
            <w:r>
              <w:rPr>
                <w:sz w:val="16"/>
                <w:szCs w:val="16"/>
              </w:rPr>
              <w:t>2</w:t>
            </w:r>
          </w:p>
        </w:tc>
        <w:tc>
          <w:tcPr>
            <w:tcW w:w="425" w:type="dxa"/>
            <w:shd w:val="solid" w:color="FFFFFF" w:fill="auto"/>
          </w:tcPr>
          <w:p w14:paraId="5232CD8B" w14:textId="5431DACD" w:rsidR="00A92D68" w:rsidRDefault="00A92D68" w:rsidP="00591B52">
            <w:pPr>
              <w:pStyle w:val="TAL"/>
              <w:rPr>
                <w:sz w:val="16"/>
                <w:szCs w:val="16"/>
              </w:rPr>
            </w:pPr>
            <w:r>
              <w:rPr>
                <w:sz w:val="16"/>
                <w:szCs w:val="16"/>
              </w:rPr>
              <w:t>B</w:t>
            </w:r>
          </w:p>
        </w:tc>
        <w:tc>
          <w:tcPr>
            <w:tcW w:w="4820" w:type="dxa"/>
            <w:shd w:val="solid" w:color="FFFFFF" w:fill="auto"/>
          </w:tcPr>
          <w:p w14:paraId="020422C5" w14:textId="17A3CF07" w:rsidR="00A92D68" w:rsidRDefault="00A92D68" w:rsidP="00591B52">
            <w:pPr>
              <w:pStyle w:val="TAL"/>
              <w:rPr>
                <w:sz w:val="16"/>
                <w:szCs w:val="16"/>
              </w:rPr>
            </w:pPr>
            <w:r>
              <w:rPr>
                <w:sz w:val="16"/>
                <w:szCs w:val="16"/>
              </w:rPr>
              <w:t>Spending Limits for UE Policies in Roaming scenario</w:t>
            </w:r>
          </w:p>
        </w:tc>
        <w:tc>
          <w:tcPr>
            <w:tcW w:w="708" w:type="dxa"/>
            <w:shd w:val="solid" w:color="FFFFFF" w:fill="auto"/>
          </w:tcPr>
          <w:p w14:paraId="73B687CD" w14:textId="024A103F" w:rsidR="00A92D68" w:rsidRDefault="00A92D68" w:rsidP="00591B52">
            <w:pPr>
              <w:pStyle w:val="TAC"/>
              <w:rPr>
                <w:sz w:val="16"/>
                <w:szCs w:val="16"/>
              </w:rPr>
            </w:pPr>
            <w:r>
              <w:rPr>
                <w:sz w:val="16"/>
                <w:szCs w:val="16"/>
              </w:rPr>
              <w:t>19.0.0</w:t>
            </w:r>
          </w:p>
        </w:tc>
      </w:tr>
      <w:tr w:rsidR="00A92D68" w:rsidRPr="00D64A02" w14:paraId="749739AA" w14:textId="77777777" w:rsidTr="009D14FB">
        <w:tc>
          <w:tcPr>
            <w:tcW w:w="800" w:type="dxa"/>
            <w:shd w:val="solid" w:color="FFFFFF" w:fill="auto"/>
          </w:tcPr>
          <w:p w14:paraId="18CFC59B" w14:textId="688C2751" w:rsidR="00A92D68" w:rsidRDefault="00A92D68" w:rsidP="00591B52">
            <w:pPr>
              <w:pStyle w:val="TAC"/>
              <w:rPr>
                <w:sz w:val="16"/>
                <w:szCs w:val="16"/>
              </w:rPr>
            </w:pPr>
            <w:r>
              <w:rPr>
                <w:sz w:val="16"/>
                <w:szCs w:val="16"/>
              </w:rPr>
              <w:t>2024-06</w:t>
            </w:r>
          </w:p>
        </w:tc>
        <w:tc>
          <w:tcPr>
            <w:tcW w:w="800" w:type="dxa"/>
            <w:shd w:val="solid" w:color="FFFFFF" w:fill="auto"/>
          </w:tcPr>
          <w:p w14:paraId="75DC89B9" w14:textId="63CD324E" w:rsidR="00A92D68" w:rsidRDefault="00A92D68" w:rsidP="00591B52">
            <w:pPr>
              <w:pStyle w:val="TAL"/>
              <w:rPr>
                <w:sz w:val="16"/>
                <w:szCs w:val="16"/>
              </w:rPr>
            </w:pPr>
            <w:r>
              <w:rPr>
                <w:sz w:val="16"/>
                <w:szCs w:val="16"/>
              </w:rPr>
              <w:t>SP#104</w:t>
            </w:r>
          </w:p>
        </w:tc>
        <w:tc>
          <w:tcPr>
            <w:tcW w:w="1094" w:type="dxa"/>
            <w:shd w:val="solid" w:color="FFFFFF" w:fill="auto"/>
          </w:tcPr>
          <w:p w14:paraId="289C63D0" w14:textId="55830053" w:rsidR="00A92D68" w:rsidRDefault="00A92D68" w:rsidP="00591B52">
            <w:pPr>
              <w:pStyle w:val="TAC"/>
              <w:rPr>
                <w:sz w:val="16"/>
                <w:szCs w:val="16"/>
              </w:rPr>
            </w:pPr>
            <w:r>
              <w:rPr>
                <w:sz w:val="16"/>
                <w:szCs w:val="16"/>
              </w:rPr>
              <w:t>SP-240607</w:t>
            </w:r>
          </w:p>
        </w:tc>
        <w:tc>
          <w:tcPr>
            <w:tcW w:w="567" w:type="dxa"/>
            <w:shd w:val="solid" w:color="FFFFFF" w:fill="auto"/>
          </w:tcPr>
          <w:p w14:paraId="12ADE1BB" w14:textId="520FB90B" w:rsidR="00A92D68" w:rsidRDefault="00A92D68" w:rsidP="00591B52">
            <w:pPr>
              <w:pStyle w:val="TAL"/>
              <w:rPr>
                <w:sz w:val="16"/>
                <w:szCs w:val="16"/>
              </w:rPr>
            </w:pPr>
            <w:r>
              <w:rPr>
                <w:sz w:val="16"/>
                <w:szCs w:val="16"/>
              </w:rPr>
              <w:t>5399</w:t>
            </w:r>
          </w:p>
        </w:tc>
        <w:tc>
          <w:tcPr>
            <w:tcW w:w="425" w:type="dxa"/>
            <w:shd w:val="solid" w:color="FFFFFF" w:fill="auto"/>
          </w:tcPr>
          <w:p w14:paraId="33B97B22" w14:textId="403ACB9D" w:rsidR="00A92D68" w:rsidRDefault="00A92D68" w:rsidP="00591B52">
            <w:pPr>
              <w:pStyle w:val="TAL"/>
              <w:rPr>
                <w:sz w:val="16"/>
                <w:szCs w:val="16"/>
              </w:rPr>
            </w:pPr>
            <w:r>
              <w:rPr>
                <w:sz w:val="16"/>
                <w:szCs w:val="16"/>
              </w:rPr>
              <w:t>1</w:t>
            </w:r>
          </w:p>
        </w:tc>
        <w:tc>
          <w:tcPr>
            <w:tcW w:w="425" w:type="dxa"/>
            <w:shd w:val="solid" w:color="FFFFFF" w:fill="auto"/>
          </w:tcPr>
          <w:p w14:paraId="6DB583AB" w14:textId="2AA2201A" w:rsidR="00A92D68" w:rsidRDefault="00A92D68" w:rsidP="00591B52">
            <w:pPr>
              <w:pStyle w:val="TAL"/>
              <w:rPr>
                <w:sz w:val="16"/>
                <w:szCs w:val="16"/>
              </w:rPr>
            </w:pPr>
            <w:r>
              <w:rPr>
                <w:sz w:val="16"/>
                <w:szCs w:val="16"/>
              </w:rPr>
              <w:t>B</w:t>
            </w:r>
          </w:p>
        </w:tc>
        <w:tc>
          <w:tcPr>
            <w:tcW w:w="4820" w:type="dxa"/>
            <w:shd w:val="solid" w:color="FFFFFF" w:fill="auto"/>
          </w:tcPr>
          <w:p w14:paraId="6789196D" w14:textId="28B645A9" w:rsidR="00A92D68" w:rsidRDefault="00A92D68" w:rsidP="00591B52">
            <w:pPr>
              <w:pStyle w:val="TAL"/>
              <w:rPr>
                <w:sz w:val="16"/>
                <w:szCs w:val="16"/>
              </w:rPr>
            </w:pPr>
            <w:r>
              <w:rPr>
                <w:sz w:val="16"/>
                <w:szCs w:val="16"/>
              </w:rPr>
              <w:t>NF discovery and selection by target PLMN</w:t>
            </w:r>
          </w:p>
        </w:tc>
        <w:tc>
          <w:tcPr>
            <w:tcW w:w="708" w:type="dxa"/>
            <w:shd w:val="solid" w:color="FFFFFF" w:fill="auto"/>
          </w:tcPr>
          <w:p w14:paraId="11A1506E" w14:textId="739B316B" w:rsidR="00A92D68" w:rsidRDefault="00A92D68" w:rsidP="00591B52">
            <w:pPr>
              <w:pStyle w:val="TAC"/>
              <w:rPr>
                <w:sz w:val="16"/>
                <w:szCs w:val="16"/>
              </w:rPr>
            </w:pPr>
            <w:r>
              <w:rPr>
                <w:sz w:val="16"/>
                <w:szCs w:val="16"/>
              </w:rPr>
              <w:t>19.0.0</w:t>
            </w:r>
          </w:p>
        </w:tc>
      </w:tr>
      <w:tr w:rsidR="00A92D68" w:rsidRPr="00D64A02" w14:paraId="5E84ED06" w14:textId="77777777" w:rsidTr="009D14FB">
        <w:tc>
          <w:tcPr>
            <w:tcW w:w="800" w:type="dxa"/>
            <w:shd w:val="solid" w:color="FFFFFF" w:fill="auto"/>
          </w:tcPr>
          <w:p w14:paraId="16DFD639" w14:textId="2C85DEF1" w:rsidR="00A92D68" w:rsidRDefault="00A92D68" w:rsidP="00591B52">
            <w:pPr>
              <w:pStyle w:val="TAC"/>
              <w:rPr>
                <w:sz w:val="16"/>
                <w:szCs w:val="16"/>
              </w:rPr>
            </w:pPr>
            <w:r>
              <w:rPr>
                <w:sz w:val="16"/>
                <w:szCs w:val="16"/>
              </w:rPr>
              <w:t>2024-06</w:t>
            </w:r>
          </w:p>
        </w:tc>
        <w:tc>
          <w:tcPr>
            <w:tcW w:w="800" w:type="dxa"/>
            <w:shd w:val="solid" w:color="FFFFFF" w:fill="auto"/>
          </w:tcPr>
          <w:p w14:paraId="242A161C" w14:textId="26C67C46" w:rsidR="00A92D68" w:rsidRDefault="00A92D68" w:rsidP="00591B52">
            <w:pPr>
              <w:pStyle w:val="TAL"/>
              <w:rPr>
                <w:sz w:val="16"/>
                <w:szCs w:val="16"/>
              </w:rPr>
            </w:pPr>
            <w:r>
              <w:rPr>
                <w:sz w:val="16"/>
                <w:szCs w:val="16"/>
              </w:rPr>
              <w:t>SP#104</w:t>
            </w:r>
          </w:p>
        </w:tc>
        <w:tc>
          <w:tcPr>
            <w:tcW w:w="1094" w:type="dxa"/>
            <w:shd w:val="solid" w:color="FFFFFF" w:fill="auto"/>
          </w:tcPr>
          <w:p w14:paraId="7D9EFBFF" w14:textId="4E2FA36E" w:rsidR="00A92D68" w:rsidRDefault="00A92D68" w:rsidP="00591B52">
            <w:pPr>
              <w:pStyle w:val="TAC"/>
              <w:rPr>
                <w:sz w:val="16"/>
                <w:szCs w:val="16"/>
              </w:rPr>
            </w:pPr>
            <w:r>
              <w:rPr>
                <w:sz w:val="16"/>
                <w:szCs w:val="16"/>
              </w:rPr>
              <w:t>SP-240607</w:t>
            </w:r>
          </w:p>
        </w:tc>
        <w:tc>
          <w:tcPr>
            <w:tcW w:w="567" w:type="dxa"/>
            <w:shd w:val="solid" w:color="FFFFFF" w:fill="auto"/>
          </w:tcPr>
          <w:p w14:paraId="57365EF2" w14:textId="279A502A" w:rsidR="00A92D68" w:rsidRDefault="00A92D68" w:rsidP="00591B52">
            <w:pPr>
              <w:pStyle w:val="TAL"/>
              <w:rPr>
                <w:sz w:val="16"/>
                <w:szCs w:val="16"/>
              </w:rPr>
            </w:pPr>
            <w:r>
              <w:rPr>
                <w:sz w:val="16"/>
                <w:szCs w:val="16"/>
              </w:rPr>
              <w:t>5402</w:t>
            </w:r>
          </w:p>
        </w:tc>
        <w:tc>
          <w:tcPr>
            <w:tcW w:w="425" w:type="dxa"/>
            <w:shd w:val="solid" w:color="FFFFFF" w:fill="auto"/>
          </w:tcPr>
          <w:p w14:paraId="5BE546C0" w14:textId="660220B7" w:rsidR="00A92D68" w:rsidRDefault="00A92D68" w:rsidP="00591B52">
            <w:pPr>
              <w:pStyle w:val="TAL"/>
              <w:rPr>
                <w:sz w:val="16"/>
                <w:szCs w:val="16"/>
              </w:rPr>
            </w:pPr>
            <w:r>
              <w:rPr>
                <w:sz w:val="16"/>
                <w:szCs w:val="16"/>
              </w:rPr>
              <w:t>2</w:t>
            </w:r>
          </w:p>
        </w:tc>
        <w:tc>
          <w:tcPr>
            <w:tcW w:w="425" w:type="dxa"/>
            <w:shd w:val="solid" w:color="FFFFFF" w:fill="auto"/>
          </w:tcPr>
          <w:p w14:paraId="05D80F9E" w14:textId="7AADF4ED" w:rsidR="00A92D68" w:rsidRDefault="00A92D68" w:rsidP="00591B52">
            <w:pPr>
              <w:pStyle w:val="TAL"/>
              <w:rPr>
                <w:sz w:val="16"/>
                <w:szCs w:val="16"/>
              </w:rPr>
            </w:pPr>
            <w:r>
              <w:rPr>
                <w:sz w:val="16"/>
                <w:szCs w:val="16"/>
              </w:rPr>
              <w:t>C</w:t>
            </w:r>
          </w:p>
        </w:tc>
        <w:tc>
          <w:tcPr>
            <w:tcW w:w="4820" w:type="dxa"/>
            <w:shd w:val="solid" w:color="FFFFFF" w:fill="auto"/>
          </w:tcPr>
          <w:p w14:paraId="4CDBC809" w14:textId="7E9A303D" w:rsidR="00A92D68" w:rsidRDefault="00A92D68" w:rsidP="00591B52">
            <w:pPr>
              <w:pStyle w:val="TAL"/>
              <w:rPr>
                <w:sz w:val="16"/>
                <w:szCs w:val="16"/>
              </w:rPr>
            </w:pPr>
            <w:r>
              <w:rPr>
                <w:sz w:val="16"/>
                <w:szCs w:val="16"/>
              </w:rPr>
              <w:t>Support of QoS monitoring capability configuration and transfer within 5GC</w:t>
            </w:r>
          </w:p>
        </w:tc>
        <w:tc>
          <w:tcPr>
            <w:tcW w:w="708" w:type="dxa"/>
            <w:shd w:val="solid" w:color="FFFFFF" w:fill="auto"/>
          </w:tcPr>
          <w:p w14:paraId="2695DE7B" w14:textId="7C399602" w:rsidR="00A92D68" w:rsidRDefault="00A92D68" w:rsidP="00591B52">
            <w:pPr>
              <w:pStyle w:val="TAC"/>
              <w:rPr>
                <w:sz w:val="16"/>
                <w:szCs w:val="16"/>
              </w:rPr>
            </w:pPr>
            <w:r>
              <w:rPr>
                <w:sz w:val="16"/>
                <w:szCs w:val="16"/>
              </w:rPr>
              <w:t>19.0.0</w:t>
            </w:r>
          </w:p>
        </w:tc>
      </w:tr>
      <w:tr w:rsidR="00654FFA" w:rsidRPr="00D64A02" w14:paraId="11672C54" w14:textId="77777777" w:rsidTr="009D14FB">
        <w:tc>
          <w:tcPr>
            <w:tcW w:w="800" w:type="dxa"/>
            <w:shd w:val="solid" w:color="FFFFFF" w:fill="auto"/>
          </w:tcPr>
          <w:p w14:paraId="636452CD" w14:textId="3E1C489D" w:rsidR="00654FFA" w:rsidRDefault="00654FFA" w:rsidP="00591B52">
            <w:pPr>
              <w:pStyle w:val="TAC"/>
              <w:rPr>
                <w:sz w:val="16"/>
                <w:szCs w:val="16"/>
              </w:rPr>
            </w:pPr>
            <w:r>
              <w:rPr>
                <w:sz w:val="16"/>
                <w:szCs w:val="16"/>
              </w:rPr>
              <w:t>2024-09</w:t>
            </w:r>
          </w:p>
        </w:tc>
        <w:tc>
          <w:tcPr>
            <w:tcW w:w="800" w:type="dxa"/>
            <w:shd w:val="solid" w:color="FFFFFF" w:fill="auto"/>
          </w:tcPr>
          <w:p w14:paraId="1AC9678E" w14:textId="5E1A8E6B" w:rsidR="00654FFA" w:rsidRDefault="00654FFA" w:rsidP="00591B52">
            <w:pPr>
              <w:pStyle w:val="TAL"/>
              <w:rPr>
                <w:sz w:val="16"/>
                <w:szCs w:val="16"/>
              </w:rPr>
            </w:pPr>
            <w:r>
              <w:rPr>
                <w:sz w:val="16"/>
                <w:szCs w:val="16"/>
              </w:rPr>
              <w:t>SP#105</w:t>
            </w:r>
          </w:p>
        </w:tc>
        <w:tc>
          <w:tcPr>
            <w:tcW w:w="1094" w:type="dxa"/>
            <w:shd w:val="solid" w:color="FFFFFF" w:fill="auto"/>
          </w:tcPr>
          <w:p w14:paraId="3B966756" w14:textId="57BD27B0" w:rsidR="00654FFA" w:rsidRDefault="00654FFA" w:rsidP="00591B52">
            <w:pPr>
              <w:pStyle w:val="TAC"/>
              <w:rPr>
                <w:sz w:val="16"/>
                <w:szCs w:val="16"/>
              </w:rPr>
            </w:pPr>
            <w:r>
              <w:rPr>
                <w:sz w:val="16"/>
                <w:szCs w:val="16"/>
              </w:rPr>
              <w:t>SP-241251</w:t>
            </w:r>
          </w:p>
        </w:tc>
        <w:tc>
          <w:tcPr>
            <w:tcW w:w="567" w:type="dxa"/>
            <w:shd w:val="solid" w:color="FFFFFF" w:fill="auto"/>
          </w:tcPr>
          <w:p w14:paraId="1407234A" w14:textId="3BD6817A" w:rsidR="00654FFA" w:rsidRDefault="00654FFA" w:rsidP="00591B52">
            <w:pPr>
              <w:pStyle w:val="TAL"/>
              <w:rPr>
                <w:sz w:val="16"/>
                <w:szCs w:val="16"/>
              </w:rPr>
            </w:pPr>
            <w:r>
              <w:rPr>
                <w:sz w:val="16"/>
                <w:szCs w:val="16"/>
              </w:rPr>
              <w:t>5411</w:t>
            </w:r>
          </w:p>
        </w:tc>
        <w:tc>
          <w:tcPr>
            <w:tcW w:w="425" w:type="dxa"/>
            <w:shd w:val="solid" w:color="FFFFFF" w:fill="auto"/>
          </w:tcPr>
          <w:p w14:paraId="70E18793" w14:textId="2F3200A9" w:rsidR="00654FFA" w:rsidRDefault="00654FFA" w:rsidP="00591B52">
            <w:pPr>
              <w:pStyle w:val="TAL"/>
              <w:rPr>
                <w:sz w:val="16"/>
                <w:szCs w:val="16"/>
              </w:rPr>
            </w:pPr>
            <w:r>
              <w:rPr>
                <w:sz w:val="16"/>
                <w:szCs w:val="16"/>
              </w:rPr>
              <w:t>1</w:t>
            </w:r>
          </w:p>
        </w:tc>
        <w:tc>
          <w:tcPr>
            <w:tcW w:w="425" w:type="dxa"/>
            <w:shd w:val="solid" w:color="FFFFFF" w:fill="auto"/>
          </w:tcPr>
          <w:p w14:paraId="171B0D5D" w14:textId="2C5016FB" w:rsidR="00654FFA" w:rsidRDefault="00654FFA" w:rsidP="00591B52">
            <w:pPr>
              <w:pStyle w:val="TAL"/>
              <w:rPr>
                <w:sz w:val="16"/>
                <w:szCs w:val="16"/>
              </w:rPr>
            </w:pPr>
            <w:r>
              <w:rPr>
                <w:sz w:val="16"/>
                <w:szCs w:val="16"/>
              </w:rPr>
              <w:t>A</w:t>
            </w:r>
          </w:p>
        </w:tc>
        <w:tc>
          <w:tcPr>
            <w:tcW w:w="4820" w:type="dxa"/>
            <w:shd w:val="solid" w:color="FFFFFF" w:fill="auto"/>
          </w:tcPr>
          <w:p w14:paraId="03DC5F1D" w14:textId="178E6EE2" w:rsidR="00654FFA" w:rsidRDefault="00654FFA" w:rsidP="00591B52">
            <w:pPr>
              <w:pStyle w:val="TAL"/>
              <w:rPr>
                <w:sz w:val="16"/>
                <w:szCs w:val="16"/>
              </w:rPr>
            </w:pPr>
            <w:r>
              <w:rPr>
                <w:sz w:val="16"/>
                <w:szCs w:val="16"/>
              </w:rPr>
              <w:t>KI#5 correction to reference of IEEE</w:t>
            </w:r>
          </w:p>
        </w:tc>
        <w:tc>
          <w:tcPr>
            <w:tcW w:w="708" w:type="dxa"/>
            <w:shd w:val="solid" w:color="FFFFFF" w:fill="auto"/>
          </w:tcPr>
          <w:p w14:paraId="38398319" w14:textId="4E408375" w:rsidR="00654FFA" w:rsidRDefault="00654FFA" w:rsidP="00591B52">
            <w:pPr>
              <w:pStyle w:val="TAC"/>
              <w:rPr>
                <w:sz w:val="16"/>
                <w:szCs w:val="16"/>
              </w:rPr>
            </w:pPr>
            <w:r>
              <w:rPr>
                <w:sz w:val="16"/>
                <w:szCs w:val="16"/>
              </w:rPr>
              <w:t>19.1.0</w:t>
            </w:r>
          </w:p>
        </w:tc>
      </w:tr>
      <w:tr w:rsidR="00654FFA" w:rsidRPr="00D64A02" w14:paraId="0B6DD154" w14:textId="77777777" w:rsidTr="009D14FB">
        <w:tc>
          <w:tcPr>
            <w:tcW w:w="800" w:type="dxa"/>
            <w:shd w:val="solid" w:color="FFFFFF" w:fill="auto"/>
          </w:tcPr>
          <w:p w14:paraId="33929EDF" w14:textId="0F0439FE" w:rsidR="00654FFA" w:rsidRDefault="00654FFA" w:rsidP="00591B52">
            <w:pPr>
              <w:pStyle w:val="TAC"/>
              <w:rPr>
                <w:sz w:val="16"/>
                <w:szCs w:val="16"/>
              </w:rPr>
            </w:pPr>
            <w:r>
              <w:rPr>
                <w:sz w:val="16"/>
                <w:szCs w:val="16"/>
              </w:rPr>
              <w:t>2024-09</w:t>
            </w:r>
          </w:p>
        </w:tc>
        <w:tc>
          <w:tcPr>
            <w:tcW w:w="800" w:type="dxa"/>
            <w:shd w:val="solid" w:color="FFFFFF" w:fill="auto"/>
          </w:tcPr>
          <w:p w14:paraId="1AE5B232" w14:textId="30317AC6" w:rsidR="00654FFA" w:rsidRDefault="00654FFA" w:rsidP="00591B52">
            <w:pPr>
              <w:pStyle w:val="TAL"/>
              <w:rPr>
                <w:sz w:val="16"/>
                <w:szCs w:val="16"/>
              </w:rPr>
            </w:pPr>
            <w:r>
              <w:rPr>
                <w:sz w:val="16"/>
                <w:szCs w:val="16"/>
              </w:rPr>
              <w:t>SP#105</w:t>
            </w:r>
          </w:p>
        </w:tc>
        <w:tc>
          <w:tcPr>
            <w:tcW w:w="1094" w:type="dxa"/>
            <w:shd w:val="solid" w:color="FFFFFF" w:fill="auto"/>
          </w:tcPr>
          <w:p w14:paraId="78F1F231" w14:textId="6C47BB58" w:rsidR="00654FFA" w:rsidRDefault="00654FFA" w:rsidP="00591B52">
            <w:pPr>
              <w:pStyle w:val="TAC"/>
              <w:rPr>
                <w:sz w:val="16"/>
                <w:szCs w:val="16"/>
              </w:rPr>
            </w:pPr>
            <w:r>
              <w:rPr>
                <w:sz w:val="16"/>
                <w:szCs w:val="16"/>
              </w:rPr>
              <w:t>SP-241261</w:t>
            </w:r>
          </w:p>
        </w:tc>
        <w:tc>
          <w:tcPr>
            <w:tcW w:w="567" w:type="dxa"/>
            <w:shd w:val="solid" w:color="FFFFFF" w:fill="auto"/>
          </w:tcPr>
          <w:p w14:paraId="74E52D52" w14:textId="753FCBED" w:rsidR="00654FFA" w:rsidRDefault="00654FFA" w:rsidP="00591B52">
            <w:pPr>
              <w:pStyle w:val="TAL"/>
              <w:rPr>
                <w:sz w:val="16"/>
                <w:szCs w:val="16"/>
              </w:rPr>
            </w:pPr>
            <w:r>
              <w:rPr>
                <w:sz w:val="16"/>
                <w:szCs w:val="16"/>
              </w:rPr>
              <w:t>5417</w:t>
            </w:r>
          </w:p>
        </w:tc>
        <w:tc>
          <w:tcPr>
            <w:tcW w:w="425" w:type="dxa"/>
            <w:shd w:val="solid" w:color="FFFFFF" w:fill="auto"/>
          </w:tcPr>
          <w:p w14:paraId="170895CF" w14:textId="2B7F46AC" w:rsidR="00654FFA" w:rsidRDefault="00654FFA" w:rsidP="00591B52">
            <w:pPr>
              <w:pStyle w:val="TAL"/>
              <w:rPr>
                <w:sz w:val="16"/>
                <w:szCs w:val="16"/>
              </w:rPr>
            </w:pPr>
            <w:r>
              <w:rPr>
                <w:sz w:val="16"/>
                <w:szCs w:val="16"/>
              </w:rPr>
              <w:t>1</w:t>
            </w:r>
          </w:p>
        </w:tc>
        <w:tc>
          <w:tcPr>
            <w:tcW w:w="425" w:type="dxa"/>
            <w:shd w:val="solid" w:color="FFFFFF" w:fill="auto"/>
          </w:tcPr>
          <w:p w14:paraId="3F67D2C8" w14:textId="4CC70CD3" w:rsidR="00654FFA" w:rsidRDefault="00654FFA" w:rsidP="00591B52">
            <w:pPr>
              <w:pStyle w:val="TAL"/>
              <w:rPr>
                <w:sz w:val="16"/>
                <w:szCs w:val="16"/>
              </w:rPr>
            </w:pPr>
            <w:r>
              <w:rPr>
                <w:sz w:val="16"/>
                <w:szCs w:val="16"/>
              </w:rPr>
              <w:t>A</w:t>
            </w:r>
          </w:p>
        </w:tc>
        <w:tc>
          <w:tcPr>
            <w:tcW w:w="4820" w:type="dxa"/>
            <w:shd w:val="solid" w:color="FFFFFF" w:fill="auto"/>
          </w:tcPr>
          <w:p w14:paraId="0D0E1F6C" w14:textId="0B43DA6A" w:rsidR="00654FFA" w:rsidRDefault="00654FFA" w:rsidP="00591B52">
            <w:pPr>
              <w:pStyle w:val="TAL"/>
              <w:rPr>
                <w:sz w:val="16"/>
                <w:szCs w:val="16"/>
              </w:rPr>
            </w:pPr>
            <w:r>
              <w:rPr>
                <w:sz w:val="16"/>
                <w:szCs w:val="16"/>
              </w:rPr>
              <w:t>Support for NAS SMS over in Disaster Roaming</w:t>
            </w:r>
          </w:p>
        </w:tc>
        <w:tc>
          <w:tcPr>
            <w:tcW w:w="708" w:type="dxa"/>
            <w:shd w:val="solid" w:color="FFFFFF" w:fill="auto"/>
          </w:tcPr>
          <w:p w14:paraId="71D820C3" w14:textId="451ECD3B" w:rsidR="00654FFA" w:rsidRDefault="00654FFA" w:rsidP="00591B52">
            <w:pPr>
              <w:pStyle w:val="TAC"/>
              <w:rPr>
                <w:sz w:val="16"/>
                <w:szCs w:val="16"/>
              </w:rPr>
            </w:pPr>
            <w:r>
              <w:rPr>
                <w:sz w:val="16"/>
                <w:szCs w:val="16"/>
              </w:rPr>
              <w:t>19.1.0</w:t>
            </w:r>
          </w:p>
        </w:tc>
      </w:tr>
      <w:tr w:rsidR="00CB3169" w:rsidRPr="00D64A02" w14:paraId="799F4B7E" w14:textId="77777777" w:rsidTr="009D14FB">
        <w:tc>
          <w:tcPr>
            <w:tcW w:w="800" w:type="dxa"/>
            <w:shd w:val="solid" w:color="FFFFFF" w:fill="auto"/>
          </w:tcPr>
          <w:p w14:paraId="194E3C2E" w14:textId="6F202445" w:rsidR="00CB3169" w:rsidRDefault="00CB3169" w:rsidP="00591B52">
            <w:pPr>
              <w:pStyle w:val="TAC"/>
              <w:rPr>
                <w:sz w:val="16"/>
                <w:szCs w:val="16"/>
              </w:rPr>
            </w:pPr>
            <w:r>
              <w:rPr>
                <w:sz w:val="16"/>
                <w:szCs w:val="16"/>
              </w:rPr>
              <w:t>2024-09</w:t>
            </w:r>
          </w:p>
        </w:tc>
        <w:tc>
          <w:tcPr>
            <w:tcW w:w="800" w:type="dxa"/>
            <w:shd w:val="solid" w:color="FFFFFF" w:fill="auto"/>
          </w:tcPr>
          <w:p w14:paraId="69676216" w14:textId="3F1C62E1" w:rsidR="00CB3169" w:rsidRDefault="00CB3169" w:rsidP="00591B52">
            <w:pPr>
              <w:pStyle w:val="TAL"/>
              <w:rPr>
                <w:sz w:val="16"/>
                <w:szCs w:val="16"/>
              </w:rPr>
            </w:pPr>
            <w:r>
              <w:rPr>
                <w:sz w:val="16"/>
                <w:szCs w:val="16"/>
              </w:rPr>
              <w:t>SP#105</w:t>
            </w:r>
          </w:p>
        </w:tc>
        <w:tc>
          <w:tcPr>
            <w:tcW w:w="1094" w:type="dxa"/>
            <w:shd w:val="solid" w:color="FFFFFF" w:fill="auto"/>
          </w:tcPr>
          <w:p w14:paraId="3E2ADABB" w14:textId="2E926453" w:rsidR="00CB3169" w:rsidRDefault="00CB3169" w:rsidP="00591B52">
            <w:pPr>
              <w:pStyle w:val="TAC"/>
              <w:rPr>
                <w:sz w:val="16"/>
                <w:szCs w:val="16"/>
              </w:rPr>
            </w:pPr>
            <w:r>
              <w:rPr>
                <w:sz w:val="16"/>
                <w:szCs w:val="16"/>
              </w:rPr>
              <w:t>SP-241269</w:t>
            </w:r>
          </w:p>
        </w:tc>
        <w:tc>
          <w:tcPr>
            <w:tcW w:w="567" w:type="dxa"/>
            <w:shd w:val="solid" w:color="FFFFFF" w:fill="auto"/>
          </w:tcPr>
          <w:p w14:paraId="0D1611A0" w14:textId="3F0A164C" w:rsidR="00CB3169" w:rsidRDefault="00CB3169" w:rsidP="00591B52">
            <w:pPr>
              <w:pStyle w:val="TAL"/>
              <w:rPr>
                <w:sz w:val="16"/>
                <w:szCs w:val="16"/>
              </w:rPr>
            </w:pPr>
            <w:r>
              <w:rPr>
                <w:sz w:val="16"/>
                <w:szCs w:val="16"/>
              </w:rPr>
              <w:t>5420</w:t>
            </w:r>
          </w:p>
        </w:tc>
        <w:tc>
          <w:tcPr>
            <w:tcW w:w="425" w:type="dxa"/>
            <w:shd w:val="solid" w:color="FFFFFF" w:fill="auto"/>
          </w:tcPr>
          <w:p w14:paraId="22AEEADD" w14:textId="0106432C" w:rsidR="00CB3169" w:rsidRDefault="00CB3169" w:rsidP="00591B52">
            <w:pPr>
              <w:pStyle w:val="TAL"/>
              <w:rPr>
                <w:sz w:val="16"/>
                <w:szCs w:val="16"/>
              </w:rPr>
            </w:pPr>
            <w:r>
              <w:rPr>
                <w:sz w:val="16"/>
                <w:szCs w:val="16"/>
              </w:rPr>
              <w:t>2</w:t>
            </w:r>
          </w:p>
        </w:tc>
        <w:tc>
          <w:tcPr>
            <w:tcW w:w="425" w:type="dxa"/>
            <w:shd w:val="solid" w:color="FFFFFF" w:fill="auto"/>
          </w:tcPr>
          <w:p w14:paraId="2B74DB8E" w14:textId="684B8F20" w:rsidR="00CB3169" w:rsidRDefault="00CB3169" w:rsidP="00591B52">
            <w:pPr>
              <w:pStyle w:val="TAL"/>
              <w:rPr>
                <w:sz w:val="16"/>
                <w:szCs w:val="16"/>
              </w:rPr>
            </w:pPr>
            <w:r>
              <w:rPr>
                <w:sz w:val="16"/>
                <w:szCs w:val="16"/>
              </w:rPr>
              <w:t>B</w:t>
            </w:r>
          </w:p>
        </w:tc>
        <w:tc>
          <w:tcPr>
            <w:tcW w:w="4820" w:type="dxa"/>
            <w:shd w:val="solid" w:color="FFFFFF" w:fill="auto"/>
          </w:tcPr>
          <w:p w14:paraId="3D17A410" w14:textId="35BEBBE8" w:rsidR="00CB3169" w:rsidRDefault="00CB3169" w:rsidP="00591B52">
            <w:pPr>
              <w:pStyle w:val="TAL"/>
              <w:rPr>
                <w:sz w:val="16"/>
                <w:szCs w:val="16"/>
              </w:rPr>
            </w:pPr>
            <w:r>
              <w:rPr>
                <w:sz w:val="16"/>
                <w:szCs w:val="16"/>
              </w:rPr>
              <w:t>Adding the NAT information exposure and Packet Inspection functionality in the UPF NF profile</w:t>
            </w:r>
          </w:p>
        </w:tc>
        <w:tc>
          <w:tcPr>
            <w:tcW w:w="708" w:type="dxa"/>
            <w:shd w:val="solid" w:color="FFFFFF" w:fill="auto"/>
          </w:tcPr>
          <w:p w14:paraId="4EFDCC9C" w14:textId="713B8D31" w:rsidR="00CB3169" w:rsidRDefault="00CB3169" w:rsidP="00591B52">
            <w:pPr>
              <w:pStyle w:val="TAC"/>
              <w:rPr>
                <w:sz w:val="16"/>
                <w:szCs w:val="16"/>
              </w:rPr>
            </w:pPr>
            <w:r>
              <w:rPr>
                <w:sz w:val="16"/>
                <w:szCs w:val="16"/>
              </w:rPr>
              <w:t>19.1.0</w:t>
            </w:r>
          </w:p>
        </w:tc>
      </w:tr>
      <w:tr w:rsidR="00AF5D25" w:rsidRPr="00D64A02" w14:paraId="39047B8D" w14:textId="77777777" w:rsidTr="009D14FB">
        <w:tc>
          <w:tcPr>
            <w:tcW w:w="800" w:type="dxa"/>
            <w:shd w:val="solid" w:color="FFFFFF" w:fill="auto"/>
          </w:tcPr>
          <w:p w14:paraId="5D9174B9" w14:textId="7C049694" w:rsidR="00AF5D25" w:rsidRDefault="00AF5D25" w:rsidP="00591B52">
            <w:pPr>
              <w:pStyle w:val="TAC"/>
              <w:rPr>
                <w:sz w:val="16"/>
                <w:szCs w:val="16"/>
              </w:rPr>
            </w:pPr>
            <w:r>
              <w:rPr>
                <w:sz w:val="16"/>
                <w:szCs w:val="16"/>
              </w:rPr>
              <w:t>2024-09</w:t>
            </w:r>
          </w:p>
        </w:tc>
        <w:tc>
          <w:tcPr>
            <w:tcW w:w="800" w:type="dxa"/>
            <w:shd w:val="solid" w:color="FFFFFF" w:fill="auto"/>
          </w:tcPr>
          <w:p w14:paraId="3037C489" w14:textId="57119B1C" w:rsidR="00AF5D25" w:rsidRDefault="00AF5D25" w:rsidP="00591B52">
            <w:pPr>
              <w:pStyle w:val="TAL"/>
              <w:rPr>
                <w:sz w:val="16"/>
                <w:szCs w:val="16"/>
              </w:rPr>
            </w:pPr>
            <w:r>
              <w:rPr>
                <w:sz w:val="16"/>
                <w:szCs w:val="16"/>
              </w:rPr>
              <w:t>SP#105</w:t>
            </w:r>
          </w:p>
        </w:tc>
        <w:tc>
          <w:tcPr>
            <w:tcW w:w="1094" w:type="dxa"/>
            <w:shd w:val="solid" w:color="FFFFFF" w:fill="auto"/>
          </w:tcPr>
          <w:p w14:paraId="667B81C0" w14:textId="2AA052BC" w:rsidR="00AF5D25" w:rsidRDefault="00AF5D25" w:rsidP="00591B52">
            <w:pPr>
              <w:pStyle w:val="TAC"/>
              <w:rPr>
                <w:sz w:val="16"/>
                <w:szCs w:val="16"/>
              </w:rPr>
            </w:pPr>
            <w:r>
              <w:rPr>
                <w:sz w:val="16"/>
                <w:szCs w:val="16"/>
              </w:rPr>
              <w:t>SP-241271</w:t>
            </w:r>
          </w:p>
        </w:tc>
        <w:tc>
          <w:tcPr>
            <w:tcW w:w="567" w:type="dxa"/>
            <w:shd w:val="solid" w:color="FFFFFF" w:fill="auto"/>
          </w:tcPr>
          <w:p w14:paraId="2B2D959E" w14:textId="59785803" w:rsidR="00AF5D25" w:rsidRDefault="00AF5D25" w:rsidP="00591B52">
            <w:pPr>
              <w:pStyle w:val="TAL"/>
              <w:rPr>
                <w:sz w:val="16"/>
                <w:szCs w:val="16"/>
              </w:rPr>
            </w:pPr>
            <w:r>
              <w:rPr>
                <w:sz w:val="16"/>
                <w:szCs w:val="16"/>
              </w:rPr>
              <w:t>5425</w:t>
            </w:r>
          </w:p>
        </w:tc>
        <w:tc>
          <w:tcPr>
            <w:tcW w:w="425" w:type="dxa"/>
            <w:shd w:val="solid" w:color="FFFFFF" w:fill="auto"/>
          </w:tcPr>
          <w:p w14:paraId="0ED19356" w14:textId="78D558EE" w:rsidR="00AF5D25" w:rsidRDefault="00AF5D25" w:rsidP="00591B52">
            <w:pPr>
              <w:pStyle w:val="TAL"/>
              <w:rPr>
                <w:sz w:val="16"/>
                <w:szCs w:val="16"/>
              </w:rPr>
            </w:pPr>
            <w:r>
              <w:rPr>
                <w:sz w:val="16"/>
                <w:szCs w:val="16"/>
              </w:rPr>
              <w:t>1</w:t>
            </w:r>
          </w:p>
        </w:tc>
        <w:tc>
          <w:tcPr>
            <w:tcW w:w="425" w:type="dxa"/>
            <w:shd w:val="solid" w:color="FFFFFF" w:fill="auto"/>
          </w:tcPr>
          <w:p w14:paraId="190E01EB" w14:textId="2BC1AD9B" w:rsidR="00AF5D25" w:rsidRDefault="00AF5D25" w:rsidP="00591B52">
            <w:pPr>
              <w:pStyle w:val="TAL"/>
              <w:rPr>
                <w:sz w:val="16"/>
                <w:szCs w:val="16"/>
              </w:rPr>
            </w:pPr>
            <w:r>
              <w:rPr>
                <w:sz w:val="16"/>
                <w:szCs w:val="16"/>
              </w:rPr>
              <w:t>F</w:t>
            </w:r>
          </w:p>
        </w:tc>
        <w:tc>
          <w:tcPr>
            <w:tcW w:w="4820" w:type="dxa"/>
            <w:shd w:val="solid" w:color="FFFFFF" w:fill="auto"/>
          </w:tcPr>
          <w:p w14:paraId="496C4646" w14:textId="402DD2A0" w:rsidR="00AF5D25" w:rsidRDefault="00AF5D25" w:rsidP="00591B52">
            <w:pPr>
              <w:pStyle w:val="TAL"/>
              <w:rPr>
                <w:sz w:val="16"/>
                <w:szCs w:val="16"/>
              </w:rPr>
            </w:pPr>
            <w:r>
              <w:rPr>
                <w:sz w:val="16"/>
                <w:szCs w:val="16"/>
              </w:rPr>
              <w:t>Clarification on MFAF Serving area</w:t>
            </w:r>
          </w:p>
        </w:tc>
        <w:tc>
          <w:tcPr>
            <w:tcW w:w="708" w:type="dxa"/>
            <w:shd w:val="solid" w:color="FFFFFF" w:fill="auto"/>
          </w:tcPr>
          <w:p w14:paraId="59D0C438" w14:textId="38F60A42" w:rsidR="00AF5D25" w:rsidRDefault="00AF5D25" w:rsidP="00591B52">
            <w:pPr>
              <w:pStyle w:val="TAC"/>
              <w:rPr>
                <w:sz w:val="16"/>
                <w:szCs w:val="16"/>
              </w:rPr>
            </w:pPr>
            <w:r>
              <w:rPr>
                <w:sz w:val="16"/>
                <w:szCs w:val="16"/>
              </w:rPr>
              <w:t>19.1.0</w:t>
            </w:r>
          </w:p>
        </w:tc>
      </w:tr>
      <w:tr w:rsidR="00D74156" w:rsidRPr="00D64A02" w14:paraId="29245477" w14:textId="77777777" w:rsidTr="009D14FB">
        <w:tc>
          <w:tcPr>
            <w:tcW w:w="800" w:type="dxa"/>
            <w:shd w:val="solid" w:color="FFFFFF" w:fill="auto"/>
          </w:tcPr>
          <w:p w14:paraId="1A1DCF7B" w14:textId="71C9341E" w:rsidR="00D74156" w:rsidRDefault="00D74156" w:rsidP="00591B52">
            <w:pPr>
              <w:pStyle w:val="TAC"/>
              <w:rPr>
                <w:sz w:val="16"/>
                <w:szCs w:val="16"/>
              </w:rPr>
            </w:pPr>
            <w:r>
              <w:rPr>
                <w:sz w:val="16"/>
                <w:szCs w:val="16"/>
              </w:rPr>
              <w:t>2024-09</w:t>
            </w:r>
          </w:p>
        </w:tc>
        <w:tc>
          <w:tcPr>
            <w:tcW w:w="800" w:type="dxa"/>
            <w:shd w:val="solid" w:color="FFFFFF" w:fill="auto"/>
          </w:tcPr>
          <w:p w14:paraId="04AD5F34" w14:textId="4EE14966" w:rsidR="00D74156" w:rsidRDefault="00D74156" w:rsidP="00591B52">
            <w:pPr>
              <w:pStyle w:val="TAL"/>
              <w:rPr>
                <w:sz w:val="16"/>
                <w:szCs w:val="16"/>
              </w:rPr>
            </w:pPr>
            <w:r>
              <w:rPr>
                <w:sz w:val="16"/>
                <w:szCs w:val="16"/>
              </w:rPr>
              <w:t>SP#105</w:t>
            </w:r>
          </w:p>
        </w:tc>
        <w:tc>
          <w:tcPr>
            <w:tcW w:w="1094" w:type="dxa"/>
            <w:shd w:val="solid" w:color="FFFFFF" w:fill="auto"/>
          </w:tcPr>
          <w:p w14:paraId="0A2A063E" w14:textId="47E77ED3" w:rsidR="00D74156" w:rsidRDefault="00D74156" w:rsidP="00591B52">
            <w:pPr>
              <w:pStyle w:val="TAC"/>
              <w:rPr>
                <w:sz w:val="16"/>
                <w:szCs w:val="16"/>
              </w:rPr>
            </w:pPr>
            <w:r>
              <w:rPr>
                <w:sz w:val="16"/>
                <w:szCs w:val="16"/>
              </w:rPr>
              <w:t>SP-241259</w:t>
            </w:r>
          </w:p>
        </w:tc>
        <w:tc>
          <w:tcPr>
            <w:tcW w:w="567" w:type="dxa"/>
            <w:shd w:val="solid" w:color="FFFFFF" w:fill="auto"/>
          </w:tcPr>
          <w:p w14:paraId="093E1C6B" w14:textId="33C9BA7A" w:rsidR="00D74156" w:rsidRDefault="00D74156" w:rsidP="00591B52">
            <w:pPr>
              <w:pStyle w:val="TAL"/>
              <w:rPr>
                <w:sz w:val="16"/>
                <w:szCs w:val="16"/>
              </w:rPr>
            </w:pPr>
            <w:r>
              <w:rPr>
                <w:sz w:val="16"/>
                <w:szCs w:val="16"/>
              </w:rPr>
              <w:t>5429</w:t>
            </w:r>
          </w:p>
        </w:tc>
        <w:tc>
          <w:tcPr>
            <w:tcW w:w="425" w:type="dxa"/>
            <w:shd w:val="solid" w:color="FFFFFF" w:fill="auto"/>
          </w:tcPr>
          <w:p w14:paraId="2ED4E893" w14:textId="5D03ADCA" w:rsidR="00D74156" w:rsidRDefault="00D74156" w:rsidP="00591B52">
            <w:pPr>
              <w:pStyle w:val="TAL"/>
              <w:rPr>
                <w:sz w:val="16"/>
                <w:szCs w:val="16"/>
              </w:rPr>
            </w:pPr>
            <w:r>
              <w:rPr>
                <w:sz w:val="16"/>
                <w:szCs w:val="16"/>
              </w:rPr>
              <w:t>1</w:t>
            </w:r>
          </w:p>
        </w:tc>
        <w:tc>
          <w:tcPr>
            <w:tcW w:w="425" w:type="dxa"/>
            <w:shd w:val="solid" w:color="FFFFFF" w:fill="auto"/>
          </w:tcPr>
          <w:p w14:paraId="38EB0F9E" w14:textId="712F058E" w:rsidR="00D74156" w:rsidRDefault="00D74156" w:rsidP="00591B52">
            <w:pPr>
              <w:pStyle w:val="TAL"/>
              <w:rPr>
                <w:sz w:val="16"/>
                <w:szCs w:val="16"/>
              </w:rPr>
            </w:pPr>
            <w:r>
              <w:rPr>
                <w:sz w:val="16"/>
                <w:szCs w:val="16"/>
              </w:rPr>
              <w:t>A</w:t>
            </w:r>
          </w:p>
        </w:tc>
        <w:tc>
          <w:tcPr>
            <w:tcW w:w="4820" w:type="dxa"/>
            <w:shd w:val="solid" w:color="FFFFFF" w:fill="auto"/>
          </w:tcPr>
          <w:p w14:paraId="2CC2ED6D" w14:textId="33F51D5C" w:rsidR="00D74156" w:rsidRDefault="00D74156" w:rsidP="00591B52">
            <w:pPr>
              <w:pStyle w:val="TAL"/>
              <w:rPr>
                <w:sz w:val="16"/>
                <w:szCs w:val="16"/>
              </w:rPr>
            </w:pPr>
            <w:r>
              <w:rPr>
                <w:sz w:val="16"/>
                <w:szCs w:val="16"/>
              </w:rPr>
              <w:t>Removal of Editor's note on the use of TLS with MPQUIC</w:t>
            </w:r>
          </w:p>
        </w:tc>
        <w:tc>
          <w:tcPr>
            <w:tcW w:w="708" w:type="dxa"/>
            <w:shd w:val="solid" w:color="FFFFFF" w:fill="auto"/>
          </w:tcPr>
          <w:p w14:paraId="4D1B3DF2" w14:textId="5D74272A" w:rsidR="00D74156" w:rsidRDefault="00D74156" w:rsidP="00591B52">
            <w:pPr>
              <w:pStyle w:val="TAC"/>
              <w:rPr>
                <w:sz w:val="16"/>
                <w:szCs w:val="16"/>
              </w:rPr>
            </w:pPr>
            <w:r>
              <w:rPr>
                <w:sz w:val="16"/>
                <w:szCs w:val="16"/>
              </w:rPr>
              <w:t>19.1.0</w:t>
            </w:r>
          </w:p>
        </w:tc>
      </w:tr>
      <w:tr w:rsidR="00146FD0" w:rsidRPr="00D64A02" w14:paraId="139ECC35" w14:textId="77777777" w:rsidTr="009D14FB">
        <w:tc>
          <w:tcPr>
            <w:tcW w:w="800" w:type="dxa"/>
            <w:shd w:val="solid" w:color="FFFFFF" w:fill="auto"/>
          </w:tcPr>
          <w:p w14:paraId="14C09CBE" w14:textId="4E0CCDB1" w:rsidR="00146FD0" w:rsidRDefault="00146FD0" w:rsidP="00591B52">
            <w:pPr>
              <w:pStyle w:val="TAC"/>
              <w:rPr>
                <w:sz w:val="16"/>
                <w:szCs w:val="16"/>
              </w:rPr>
            </w:pPr>
            <w:r>
              <w:rPr>
                <w:sz w:val="16"/>
                <w:szCs w:val="16"/>
              </w:rPr>
              <w:t>2024-09</w:t>
            </w:r>
          </w:p>
        </w:tc>
        <w:tc>
          <w:tcPr>
            <w:tcW w:w="800" w:type="dxa"/>
            <w:shd w:val="solid" w:color="FFFFFF" w:fill="auto"/>
          </w:tcPr>
          <w:p w14:paraId="3C49EB15" w14:textId="5C3BE13B" w:rsidR="00146FD0" w:rsidRDefault="00146FD0" w:rsidP="00591B52">
            <w:pPr>
              <w:pStyle w:val="TAL"/>
              <w:rPr>
                <w:sz w:val="16"/>
                <w:szCs w:val="16"/>
              </w:rPr>
            </w:pPr>
            <w:r>
              <w:rPr>
                <w:sz w:val="16"/>
                <w:szCs w:val="16"/>
              </w:rPr>
              <w:t>SP#105</w:t>
            </w:r>
          </w:p>
        </w:tc>
        <w:tc>
          <w:tcPr>
            <w:tcW w:w="1094" w:type="dxa"/>
            <w:shd w:val="solid" w:color="FFFFFF" w:fill="auto"/>
          </w:tcPr>
          <w:p w14:paraId="7ACC5819" w14:textId="06E4A628" w:rsidR="00146FD0" w:rsidRDefault="00146FD0" w:rsidP="00591B52">
            <w:pPr>
              <w:pStyle w:val="TAC"/>
              <w:rPr>
                <w:sz w:val="16"/>
                <w:szCs w:val="16"/>
              </w:rPr>
            </w:pPr>
            <w:r>
              <w:rPr>
                <w:sz w:val="16"/>
                <w:szCs w:val="16"/>
              </w:rPr>
              <w:t>SP-241272</w:t>
            </w:r>
          </w:p>
        </w:tc>
        <w:tc>
          <w:tcPr>
            <w:tcW w:w="567" w:type="dxa"/>
            <w:shd w:val="solid" w:color="FFFFFF" w:fill="auto"/>
          </w:tcPr>
          <w:p w14:paraId="0C5C9E43" w14:textId="003C7DC9" w:rsidR="00146FD0" w:rsidRDefault="00146FD0" w:rsidP="00591B52">
            <w:pPr>
              <w:pStyle w:val="TAL"/>
              <w:rPr>
                <w:sz w:val="16"/>
                <w:szCs w:val="16"/>
              </w:rPr>
            </w:pPr>
            <w:r>
              <w:rPr>
                <w:sz w:val="16"/>
                <w:szCs w:val="16"/>
              </w:rPr>
              <w:t>5430</w:t>
            </w:r>
          </w:p>
        </w:tc>
        <w:tc>
          <w:tcPr>
            <w:tcW w:w="425" w:type="dxa"/>
            <w:shd w:val="solid" w:color="FFFFFF" w:fill="auto"/>
          </w:tcPr>
          <w:p w14:paraId="58302876" w14:textId="2BB24A55" w:rsidR="00146FD0" w:rsidRDefault="00146FD0" w:rsidP="00591B52">
            <w:pPr>
              <w:pStyle w:val="TAL"/>
              <w:rPr>
                <w:sz w:val="16"/>
                <w:szCs w:val="16"/>
              </w:rPr>
            </w:pPr>
            <w:r>
              <w:rPr>
                <w:sz w:val="16"/>
                <w:szCs w:val="16"/>
              </w:rPr>
              <w:t>1</w:t>
            </w:r>
          </w:p>
        </w:tc>
        <w:tc>
          <w:tcPr>
            <w:tcW w:w="425" w:type="dxa"/>
            <w:shd w:val="solid" w:color="FFFFFF" w:fill="auto"/>
          </w:tcPr>
          <w:p w14:paraId="4A8D1294" w14:textId="71DA6F33" w:rsidR="00146FD0" w:rsidRDefault="00146FD0" w:rsidP="00591B52">
            <w:pPr>
              <w:pStyle w:val="TAL"/>
              <w:rPr>
                <w:sz w:val="16"/>
                <w:szCs w:val="16"/>
              </w:rPr>
            </w:pPr>
            <w:r>
              <w:rPr>
                <w:sz w:val="16"/>
                <w:szCs w:val="16"/>
              </w:rPr>
              <w:t>F</w:t>
            </w:r>
          </w:p>
        </w:tc>
        <w:tc>
          <w:tcPr>
            <w:tcW w:w="4820" w:type="dxa"/>
            <w:shd w:val="solid" w:color="FFFFFF" w:fill="auto"/>
          </w:tcPr>
          <w:p w14:paraId="210E9E32" w14:textId="63E8FB53" w:rsidR="00146FD0" w:rsidRDefault="00146FD0" w:rsidP="00591B52">
            <w:pPr>
              <w:pStyle w:val="TAL"/>
              <w:rPr>
                <w:sz w:val="16"/>
                <w:szCs w:val="16"/>
              </w:rPr>
            </w:pPr>
            <w:r>
              <w:rPr>
                <w:sz w:val="16"/>
                <w:szCs w:val="16"/>
              </w:rPr>
              <w:t>Corrections for NF selection by target PLMN</w:t>
            </w:r>
          </w:p>
        </w:tc>
        <w:tc>
          <w:tcPr>
            <w:tcW w:w="708" w:type="dxa"/>
            <w:shd w:val="solid" w:color="FFFFFF" w:fill="auto"/>
          </w:tcPr>
          <w:p w14:paraId="48D7A341" w14:textId="7BFE8C78" w:rsidR="00146FD0" w:rsidRDefault="00146FD0" w:rsidP="00591B52">
            <w:pPr>
              <w:pStyle w:val="TAC"/>
              <w:rPr>
                <w:sz w:val="16"/>
                <w:szCs w:val="16"/>
              </w:rPr>
            </w:pPr>
            <w:r>
              <w:rPr>
                <w:sz w:val="16"/>
                <w:szCs w:val="16"/>
              </w:rPr>
              <w:t>19.1.0</w:t>
            </w:r>
          </w:p>
        </w:tc>
      </w:tr>
      <w:tr w:rsidR="00146FD0" w:rsidRPr="00D64A02" w14:paraId="07CCC3F7" w14:textId="77777777" w:rsidTr="009D14FB">
        <w:tc>
          <w:tcPr>
            <w:tcW w:w="800" w:type="dxa"/>
            <w:shd w:val="solid" w:color="FFFFFF" w:fill="auto"/>
          </w:tcPr>
          <w:p w14:paraId="55199E9F" w14:textId="55869972" w:rsidR="00146FD0" w:rsidRDefault="00146FD0" w:rsidP="00591B52">
            <w:pPr>
              <w:pStyle w:val="TAC"/>
              <w:rPr>
                <w:sz w:val="16"/>
                <w:szCs w:val="16"/>
              </w:rPr>
            </w:pPr>
            <w:r>
              <w:rPr>
                <w:sz w:val="16"/>
                <w:szCs w:val="16"/>
              </w:rPr>
              <w:t>2024-09</w:t>
            </w:r>
          </w:p>
        </w:tc>
        <w:tc>
          <w:tcPr>
            <w:tcW w:w="800" w:type="dxa"/>
            <w:shd w:val="solid" w:color="FFFFFF" w:fill="auto"/>
          </w:tcPr>
          <w:p w14:paraId="52E714A6" w14:textId="27B98587" w:rsidR="00146FD0" w:rsidRDefault="00146FD0" w:rsidP="00591B52">
            <w:pPr>
              <w:pStyle w:val="TAL"/>
              <w:rPr>
                <w:sz w:val="16"/>
                <w:szCs w:val="16"/>
              </w:rPr>
            </w:pPr>
            <w:r>
              <w:rPr>
                <w:sz w:val="16"/>
                <w:szCs w:val="16"/>
              </w:rPr>
              <w:t>SP#105</w:t>
            </w:r>
          </w:p>
        </w:tc>
        <w:tc>
          <w:tcPr>
            <w:tcW w:w="1094" w:type="dxa"/>
            <w:shd w:val="solid" w:color="FFFFFF" w:fill="auto"/>
          </w:tcPr>
          <w:p w14:paraId="06100ACF" w14:textId="599B900E" w:rsidR="00146FD0" w:rsidRDefault="00146FD0" w:rsidP="00591B52">
            <w:pPr>
              <w:pStyle w:val="TAC"/>
              <w:rPr>
                <w:sz w:val="16"/>
                <w:szCs w:val="16"/>
              </w:rPr>
            </w:pPr>
            <w:r>
              <w:rPr>
                <w:sz w:val="16"/>
                <w:szCs w:val="16"/>
              </w:rPr>
              <w:t>SP-241261</w:t>
            </w:r>
          </w:p>
        </w:tc>
        <w:tc>
          <w:tcPr>
            <w:tcW w:w="567" w:type="dxa"/>
            <w:shd w:val="solid" w:color="FFFFFF" w:fill="auto"/>
          </w:tcPr>
          <w:p w14:paraId="307B6D42" w14:textId="13446117" w:rsidR="00146FD0" w:rsidRDefault="00146FD0" w:rsidP="00591B52">
            <w:pPr>
              <w:pStyle w:val="TAL"/>
              <w:rPr>
                <w:sz w:val="16"/>
                <w:szCs w:val="16"/>
              </w:rPr>
            </w:pPr>
            <w:r>
              <w:rPr>
                <w:sz w:val="16"/>
                <w:szCs w:val="16"/>
              </w:rPr>
              <w:t>5433</w:t>
            </w:r>
          </w:p>
        </w:tc>
        <w:tc>
          <w:tcPr>
            <w:tcW w:w="425" w:type="dxa"/>
            <w:shd w:val="solid" w:color="FFFFFF" w:fill="auto"/>
          </w:tcPr>
          <w:p w14:paraId="0A1B5073" w14:textId="414D690D" w:rsidR="00146FD0" w:rsidRDefault="00146FD0" w:rsidP="00591B52">
            <w:pPr>
              <w:pStyle w:val="TAL"/>
              <w:rPr>
                <w:sz w:val="16"/>
                <w:szCs w:val="16"/>
              </w:rPr>
            </w:pPr>
            <w:r>
              <w:rPr>
                <w:sz w:val="16"/>
                <w:szCs w:val="16"/>
              </w:rPr>
              <w:t>3</w:t>
            </w:r>
          </w:p>
        </w:tc>
        <w:tc>
          <w:tcPr>
            <w:tcW w:w="425" w:type="dxa"/>
            <w:shd w:val="solid" w:color="FFFFFF" w:fill="auto"/>
          </w:tcPr>
          <w:p w14:paraId="54EA0C97" w14:textId="51C3EC51" w:rsidR="00146FD0" w:rsidRDefault="00146FD0" w:rsidP="00591B52">
            <w:pPr>
              <w:pStyle w:val="TAL"/>
              <w:rPr>
                <w:sz w:val="16"/>
                <w:szCs w:val="16"/>
              </w:rPr>
            </w:pPr>
            <w:r>
              <w:rPr>
                <w:sz w:val="16"/>
                <w:szCs w:val="16"/>
              </w:rPr>
              <w:t>A</w:t>
            </w:r>
          </w:p>
        </w:tc>
        <w:tc>
          <w:tcPr>
            <w:tcW w:w="4820" w:type="dxa"/>
            <w:shd w:val="solid" w:color="FFFFFF" w:fill="auto"/>
          </w:tcPr>
          <w:p w14:paraId="31F1DB44" w14:textId="644DBC09" w:rsidR="00146FD0" w:rsidRDefault="00146FD0" w:rsidP="00591B52">
            <w:pPr>
              <w:pStyle w:val="TAL"/>
              <w:rPr>
                <w:sz w:val="16"/>
                <w:szCs w:val="16"/>
              </w:rPr>
            </w:pPr>
            <w:r>
              <w:rPr>
                <w:sz w:val="16"/>
                <w:szCs w:val="16"/>
              </w:rPr>
              <w:t>Align H-PCF selection with H-SMF selection in 23.501 R19</w:t>
            </w:r>
          </w:p>
        </w:tc>
        <w:tc>
          <w:tcPr>
            <w:tcW w:w="708" w:type="dxa"/>
            <w:shd w:val="solid" w:color="FFFFFF" w:fill="auto"/>
          </w:tcPr>
          <w:p w14:paraId="26759473" w14:textId="15339298" w:rsidR="00146FD0" w:rsidRDefault="00146FD0" w:rsidP="00591B52">
            <w:pPr>
              <w:pStyle w:val="TAC"/>
              <w:rPr>
                <w:sz w:val="16"/>
                <w:szCs w:val="16"/>
              </w:rPr>
            </w:pPr>
            <w:r>
              <w:rPr>
                <w:sz w:val="16"/>
                <w:szCs w:val="16"/>
              </w:rPr>
              <w:t>19.1.0</w:t>
            </w:r>
          </w:p>
        </w:tc>
      </w:tr>
      <w:tr w:rsidR="008F01AE" w:rsidRPr="00D64A02" w14:paraId="6C017515" w14:textId="77777777" w:rsidTr="009D14FB">
        <w:tc>
          <w:tcPr>
            <w:tcW w:w="800" w:type="dxa"/>
            <w:shd w:val="solid" w:color="FFFFFF" w:fill="auto"/>
          </w:tcPr>
          <w:p w14:paraId="25674171" w14:textId="0EF58EEF" w:rsidR="008F01AE" w:rsidRDefault="008F01AE" w:rsidP="00591B52">
            <w:pPr>
              <w:pStyle w:val="TAC"/>
              <w:rPr>
                <w:sz w:val="16"/>
                <w:szCs w:val="16"/>
              </w:rPr>
            </w:pPr>
            <w:r>
              <w:rPr>
                <w:sz w:val="16"/>
                <w:szCs w:val="16"/>
              </w:rPr>
              <w:t>2024-09</w:t>
            </w:r>
          </w:p>
        </w:tc>
        <w:tc>
          <w:tcPr>
            <w:tcW w:w="800" w:type="dxa"/>
            <w:shd w:val="solid" w:color="FFFFFF" w:fill="auto"/>
          </w:tcPr>
          <w:p w14:paraId="05464A05" w14:textId="7D79144D" w:rsidR="008F01AE" w:rsidRDefault="008F01AE" w:rsidP="00591B52">
            <w:pPr>
              <w:pStyle w:val="TAL"/>
              <w:rPr>
                <w:sz w:val="16"/>
                <w:szCs w:val="16"/>
              </w:rPr>
            </w:pPr>
            <w:r>
              <w:rPr>
                <w:sz w:val="16"/>
                <w:szCs w:val="16"/>
              </w:rPr>
              <w:t>SP#105</w:t>
            </w:r>
          </w:p>
        </w:tc>
        <w:tc>
          <w:tcPr>
            <w:tcW w:w="1094" w:type="dxa"/>
            <w:shd w:val="solid" w:color="FFFFFF" w:fill="auto"/>
          </w:tcPr>
          <w:p w14:paraId="74925D9B" w14:textId="38ADFC82" w:rsidR="008F01AE" w:rsidRDefault="008F01AE" w:rsidP="00591B52">
            <w:pPr>
              <w:pStyle w:val="TAC"/>
              <w:rPr>
                <w:sz w:val="16"/>
                <w:szCs w:val="16"/>
              </w:rPr>
            </w:pPr>
            <w:r>
              <w:rPr>
                <w:sz w:val="16"/>
                <w:szCs w:val="16"/>
              </w:rPr>
              <w:t>SP-241261</w:t>
            </w:r>
          </w:p>
        </w:tc>
        <w:tc>
          <w:tcPr>
            <w:tcW w:w="567" w:type="dxa"/>
            <w:shd w:val="solid" w:color="FFFFFF" w:fill="auto"/>
          </w:tcPr>
          <w:p w14:paraId="2E1E0190" w14:textId="290CD7FE" w:rsidR="008F01AE" w:rsidRDefault="008F01AE" w:rsidP="00591B52">
            <w:pPr>
              <w:pStyle w:val="TAL"/>
              <w:rPr>
                <w:sz w:val="16"/>
                <w:szCs w:val="16"/>
              </w:rPr>
            </w:pPr>
            <w:r>
              <w:rPr>
                <w:sz w:val="16"/>
                <w:szCs w:val="16"/>
              </w:rPr>
              <w:t>5435</w:t>
            </w:r>
          </w:p>
        </w:tc>
        <w:tc>
          <w:tcPr>
            <w:tcW w:w="425" w:type="dxa"/>
            <w:shd w:val="solid" w:color="FFFFFF" w:fill="auto"/>
          </w:tcPr>
          <w:p w14:paraId="502ECDB3" w14:textId="6CC6F53A" w:rsidR="008F01AE" w:rsidRDefault="008F01AE" w:rsidP="00591B52">
            <w:pPr>
              <w:pStyle w:val="TAL"/>
              <w:rPr>
                <w:sz w:val="16"/>
                <w:szCs w:val="16"/>
              </w:rPr>
            </w:pPr>
            <w:r>
              <w:rPr>
                <w:sz w:val="16"/>
                <w:szCs w:val="16"/>
              </w:rPr>
              <w:t>1</w:t>
            </w:r>
          </w:p>
        </w:tc>
        <w:tc>
          <w:tcPr>
            <w:tcW w:w="425" w:type="dxa"/>
            <w:shd w:val="solid" w:color="FFFFFF" w:fill="auto"/>
          </w:tcPr>
          <w:p w14:paraId="2E962472" w14:textId="27BA96A0" w:rsidR="008F01AE" w:rsidRDefault="008F01AE" w:rsidP="00591B52">
            <w:pPr>
              <w:pStyle w:val="TAL"/>
              <w:rPr>
                <w:sz w:val="16"/>
                <w:szCs w:val="16"/>
              </w:rPr>
            </w:pPr>
            <w:r>
              <w:rPr>
                <w:sz w:val="16"/>
                <w:szCs w:val="16"/>
              </w:rPr>
              <w:t>A</w:t>
            </w:r>
          </w:p>
        </w:tc>
        <w:tc>
          <w:tcPr>
            <w:tcW w:w="4820" w:type="dxa"/>
            <w:shd w:val="solid" w:color="FFFFFF" w:fill="auto"/>
          </w:tcPr>
          <w:p w14:paraId="5100E9C7" w14:textId="3C3148F9" w:rsidR="008F01AE" w:rsidRDefault="008F01AE" w:rsidP="00591B52">
            <w:pPr>
              <w:pStyle w:val="TAL"/>
              <w:rPr>
                <w:sz w:val="16"/>
                <w:szCs w:val="16"/>
              </w:rPr>
            </w:pPr>
            <w:r>
              <w:rPr>
                <w:sz w:val="16"/>
                <w:szCs w:val="16"/>
              </w:rPr>
              <w:t>Support of a UE registered over both 3GPP and Non-3GPP access</w:t>
            </w:r>
          </w:p>
        </w:tc>
        <w:tc>
          <w:tcPr>
            <w:tcW w:w="708" w:type="dxa"/>
            <w:shd w:val="solid" w:color="FFFFFF" w:fill="auto"/>
          </w:tcPr>
          <w:p w14:paraId="2B155242" w14:textId="49C951EC" w:rsidR="008F01AE" w:rsidRDefault="008F01AE" w:rsidP="00591B52">
            <w:pPr>
              <w:pStyle w:val="TAC"/>
              <w:rPr>
                <w:sz w:val="16"/>
                <w:szCs w:val="16"/>
              </w:rPr>
            </w:pPr>
            <w:r>
              <w:rPr>
                <w:sz w:val="16"/>
                <w:szCs w:val="16"/>
              </w:rPr>
              <w:t>19.1.0</w:t>
            </w:r>
          </w:p>
        </w:tc>
      </w:tr>
      <w:tr w:rsidR="0093394A" w:rsidRPr="00D64A02" w14:paraId="6AC15EA5" w14:textId="77777777" w:rsidTr="008B13B3">
        <w:tc>
          <w:tcPr>
            <w:tcW w:w="800" w:type="dxa"/>
            <w:shd w:val="solid" w:color="FFFFFF" w:fill="auto"/>
          </w:tcPr>
          <w:p w14:paraId="40331BB0" w14:textId="77777777" w:rsidR="0093394A" w:rsidRDefault="0093394A" w:rsidP="008B13B3">
            <w:pPr>
              <w:pStyle w:val="TAC"/>
              <w:rPr>
                <w:sz w:val="16"/>
                <w:szCs w:val="16"/>
              </w:rPr>
            </w:pPr>
            <w:r>
              <w:rPr>
                <w:sz w:val="16"/>
                <w:szCs w:val="16"/>
              </w:rPr>
              <w:t>2024-09</w:t>
            </w:r>
          </w:p>
        </w:tc>
        <w:tc>
          <w:tcPr>
            <w:tcW w:w="800" w:type="dxa"/>
            <w:shd w:val="solid" w:color="FFFFFF" w:fill="auto"/>
          </w:tcPr>
          <w:p w14:paraId="03BA0C87" w14:textId="77777777" w:rsidR="0093394A" w:rsidRDefault="0093394A" w:rsidP="008B13B3">
            <w:pPr>
              <w:pStyle w:val="TAL"/>
              <w:rPr>
                <w:sz w:val="16"/>
                <w:szCs w:val="16"/>
              </w:rPr>
            </w:pPr>
            <w:r>
              <w:rPr>
                <w:sz w:val="16"/>
                <w:szCs w:val="16"/>
              </w:rPr>
              <w:t>SP#105</w:t>
            </w:r>
          </w:p>
        </w:tc>
        <w:tc>
          <w:tcPr>
            <w:tcW w:w="1094" w:type="dxa"/>
            <w:shd w:val="solid" w:color="FFFFFF" w:fill="auto"/>
          </w:tcPr>
          <w:p w14:paraId="137F4580" w14:textId="34724300" w:rsidR="0093394A" w:rsidRDefault="0093394A" w:rsidP="008B13B3">
            <w:pPr>
              <w:pStyle w:val="TAC"/>
              <w:rPr>
                <w:sz w:val="16"/>
                <w:szCs w:val="16"/>
              </w:rPr>
            </w:pPr>
            <w:r>
              <w:rPr>
                <w:sz w:val="16"/>
                <w:szCs w:val="16"/>
              </w:rPr>
              <w:t>SP-241417</w:t>
            </w:r>
          </w:p>
        </w:tc>
        <w:tc>
          <w:tcPr>
            <w:tcW w:w="567" w:type="dxa"/>
            <w:shd w:val="solid" w:color="FFFFFF" w:fill="auto"/>
          </w:tcPr>
          <w:p w14:paraId="149A0AA8" w14:textId="77777777" w:rsidR="0093394A" w:rsidRDefault="0093394A" w:rsidP="008B13B3">
            <w:pPr>
              <w:pStyle w:val="TAL"/>
              <w:rPr>
                <w:sz w:val="16"/>
                <w:szCs w:val="16"/>
              </w:rPr>
            </w:pPr>
            <w:r>
              <w:rPr>
                <w:sz w:val="16"/>
                <w:szCs w:val="16"/>
              </w:rPr>
              <w:t>5441</w:t>
            </w:r>
          </w:p>
        </w:tc>
        <w:tc>
          <w:tcPr>
            <w:tcW w:w="425" w:type="dxa"/>
            <w:shd w:val="solid" w:color="FFFFFF" w:fill="auto"/>
          </w:tcPr>
          <w:p w14:paraId="7497899F" w14:textId="77777777" w:rsidR="0093394A" w:rsidRDefault="0093394A" w:rsidP="008B13B3">
            <w:pPr>
              <w:pStyle w:val="TAL"/>
              <w:rPr>
                <w:sz w:val="16"/>
                <w:szCs w:val="16"/>
              </w:rPr>
            </w:pPr>
            <w:r>
              <w:rPr>
                <w:sz w:val="16"/>
                <w:szCs w:val="16"/>
              </w:rPr>
              <w:t>4</w:t>
            </w:r>
          </w:p>
        </w:tc>
        <w:tc>
          <w:tcPr>
            <w:tcW w:w="425" w:type="dxa"/>
            <w:shd w:val="solid" w:color="FFFFFF" w:fill="auto"/>
          </w:tcPr>
          <w:p w14:paraId="74879A9C" w14:textId="77777777" w:rsidR="0093394A" w:rsidRDefault="0093394A" w:rsidP="008B13B3">
            <w:pPr>
              <w:pStyle w:val="TAL"/>
              <w:rPr>
                <w:sz w:val="16"/>
                <w:szCs w:val="16"/>
              </w:rPr>
            </w:pPr>
            <w:r>
              <w:rPr>
                <w:sz w:val="16"/>
                <w:szCs w:val="16"/>
              </w:rPr>
              <w:t>B</w:t>
            </w:r>
          </w:p>
        </w:tc>
        <w:tc>
          <w:tcPr>
            <w:tcW w:w="4820" w:type="dxa"/>
            <w:shd w:val="solid" w:color="FFFFFF" w:fill="auto"/>
          </w:tcPr>
          <w:p w14:paraId="11434AA3" w14:textId="77777777" w:rsidR="0093394A" w:rsidRDefault="0093394A" w:rsidP="008B13B3">
            <w:pPr>
              <w:pStyle w:val="TAL"/>
              <w:rPr>
                <w:sz w:val="16"/>
                <w:szCs w:val="16"/>
              </w:rPr>
            </w:pPr>
            <w:r>
              <w:rPr>
                <w:sz w:val="16"/>
                <w:szCs w:val="16"/>
              </w:rPr>
              <w:t>Support of UPF selection according to the conclusion in FS_UPEAS_Ph2</w:t>
            </w:r>
          </w:p>
        </w:tc>
        <w:tc>
          <w:tcPr>
            <w:tcW w:w="708" w:type="dxa"/>
            <w:shd w:val="solid" w:color="FFFFFF" w:fill="auto"/>
          </w:tcPr>
          <w:p w14:paraId="5D92FB59" w14:textId="77777777" w:rsidR="0093394A" w:rsidRDefault="0093394A" w:rsidP="008B13B3">
            <w:pPr>
              <w:pStyle w:val="TAC"/>
              <w:rPr>
                <w:sz w:val="16"/>
                <w:szCs w:val="16"/>
              </w:rPr>
            </w:pPr>
            <w:r>
              <w:rPr>
                <w:sz w:val="16"/>
                <w:szCs w:val="16"/>
              </w:rPr>
              <w:t>19.1.0</w:t>
            </w:r>
          </w:p>
        </w:tc>
      </w:tr>
      <w:tr w:rsidR="0093394A" w:rsidRPr="00D64A02" w14:paraId="4EA0EDB1" w14:textId="77777777" w:rsidTr="009D14FB">
        <w:tc>
          <w:tcPr>
            <w:tcW w:w="800" w:type="dxa"/>
            <w:shd w:val="solid" w:color="FFFFFF" w:fill="auto"/>
          </w:tcPr>
          <w:p w14:paraId="0537C2FA" w14:textId="0ECB8F06" w:rsidR="0093394A" w:rsidRDefault="0093394A" w:rsidP="0093394A">
            <w:pPr>
              <w:pStyle w:val="TAC"/>
              <w:rPr>
                <w:sz w:val="16"/>
                <w:szCs w:val="16"/>
              </w:rPr>
            </w:pPr>
            <w:r>
              <w:rPr>
                <w:sz w:val="16"/>
                <w:szCs w:val="16"/>
              </w:rPr>
              <w:t>2024-09</w:t>
            </w:r>
          </w:p>
        </w:tc>
        <w:tc>
          <w:tcPr>
            <w:tcW w:w="800" w:type="dxa"/>
            <w:shd w:val="solid" w:color="FFFFFF" w:fill="auto"/>
          </w:tcPr>
          <w:p w14:paraId="473FB11C" w14:textId="323A85FD" w:rsidR="0093394A" w:rsidRDefault="0093394A" w:rsidP="0093394A">
            <w:pPr>
              <w:pStyle w:val="TAL"/>
              <w:rPr>
                <w:sz w:val="16"/>
                <w:szCs w:val="16"/>
              </w:rPr>
            </w:pPr>
            <w:r>
              <w:rPr>
                <w:sz w:val="16"/>
                <w:szCs w:val="16"/>
              </w:rPr>
              <w:t>SP#105</w:t>
            </w:r>
          </w:p>
        </w:tc>
        <w:tc>
          <w:tcPr>
            <w:tcW w:w="1094" w:type="dxa"/>
            <w:shd w:val="solid" w:color="FFFFFF" w:fill="auto"/>
          </w:tcPr>
          <w:p w14:paraId="717A532A" w14:textId="2A2BB9CE" w:rsidR="0093394A" w:rsidRDefault="0093394A" w:rsidP="0093394A">
            <w:pPr>
              <w:pStyle w:val="TAC"/>
              <w:rPr>
                <w:sz w:val="16"/>
                <w:szCs w:val="16"/>
              </w:rPr>
            </w:pPr>
            <w:r>
              <w:rPr>
                <w:sz w:val="16"/>
                <w:szCs w:val="16"/>
              </w:rPr>
              <w:t>SP-241305</w:t>
            </w:r>
          </w:p>
        </w:tc>
        <w:tc>
          <w:tcPr>
            <w:tcW w:w="567" w:type="dxa"/>
            <w:shd w:val="solid" w:color="FFFFFF" w:fill="auto"/>
          </w:tcPr>
          <w:p w14:paraId="7CD563D9" w14:textId="6A83CEA7" w:rsidR="0093394A" w:rsidRDefault="0093394A" w:rsidP="0093394A">
            <w:pPr>
              <w:pStyle w:val="TAL"/>
              <w:rPr>
                <w:sz w:val="16"/>
                <w:szCs w:val="16"/>
              </w:rPr>
            </w:pPr>
            <w:r>
              <w:rPr>
                <w:sz w:val="16"/>
                <w:szCs w:val="16"/>
              </w:rPr>
              <w:t>5445</w:t>
            </w:r>
          </w:p>
        </w:tc>
        <w:tc>
          <w:tcPr>
            <w:tcW w:w="425" w:type="dxa"/>
            <w:shd w:val="solid" w:color="FFFFFF" w:fill="auto"/>
          </w:tcPr>
          <w:p w14:paraId="216463C3" w14:textId="5D9BCD0F" w:rsidR="0093394A" w:rsidRDefault="0093394A" w:rsidP="0093394A">
            <w:pPr>
              <w:pStyle w:val="TAL"/>
              <w:rPr>
                <w:sz w:val="16"/>
                <w:szCs w:val="16"/>
              </w:rPr>
            </w:pPr>
            <w:r>
              <w:rPr>
                <w:sz w:val="16"/>
                <w:szCs w:val="16"/>
              </w:rPr>
              <w:t>4</w:t>
            </w:r>
          </w:p>
        </w:tc>
        <w:tc>
          <w:tcPr>
            <w:tcW w:w="425" w:type="dxa"/>
            <w:shd w:val="solid" w:color="FFFFFF" w:fill="auto"/>
          </w:tcPr>
          <w:p w14:paraId="2353E0EC" w14:textId="382558D6" w:rsidR="0093394A" w:rsidRDefault="0093394A" w:rsidP="0093394A">
            <w:pPr>
              <w:pStyle w:val="TAL"/>
              <w:rPr>
                <w:sz w:val="16"/>
                <w:szCs w:val="16"/>
              </w:rPr>
            </w:pPr>
            <w:r>
              <w:rPr>
                <w:sz w:val="16"/>
                <w:szCs w:val="16"/>
              </w:rPr>
              <w:t>B</w:t>
            </w:r>
          </w:p>
        </w:tc>
        <w:tc>
          <w:tcPr>
            <w:tcW w:w="4820" w:type="dxa"/>
            <w:shd w:val="solid" w:color="FFFFFF" w:fill="auto"/>
          </w:tcPr>
          <w:p w14:paraId="63E8703C" w14:textId="0BCDDC04" w:rsidR="0093394A" w:rsidRDefault="0093394A" w:rsidP="0093394A">
            <w:pPr>
              <w:pStyle w:val="TAL"/>
              <w:rPr>
                <w:sz w:val="16"/>
                <w:szCs w:val="16"/>
              </w:rPr>
            </w:pPr>
            <w:r>
              <w:rPr>
                <w:sz w:val="16"/>
                <w:szCs w:val="16"/>
              </w:rPr>
              <w:t>Enhancement of getting public UE IP address and port number</w:t>
            </w:r>
          </w:p>
        </w:tc>
        <w:tc>
          <w:tcPr>
            <w:tcW w:w="708" w:type="dxa"/>
            <w:shd w:val="solid" w:color="FFFFFF" w:fill="auto"/>
          </w:tcPr>
          <w:p w14:paraId="672697F8" w14:textId="737E49DC" w:rsidR="0093394A" w:rsidRDefault="0093394A" w:rsidP="0093394A">
            <w:pPr>
              <w:pStyle w:val="TAC"/>
              <w:rPr>
                <w:sz w:val="16"/>
                <w:szCs w:val="16"/>
              </w:rPr>
            </w:pPr>
            <w:r>
              <w:rPr>
                <w:sz w:val="16"/>
                <w:szCs w:val="16"/>
              </w:rPr>
              <w:t>19.1.0</w:t>
            </w:r>
          </w:p>
        </w:tc>
      </w:tr>
      <w:tr w:rsidR="0093394A" w:rsidRPr="00D64A02" w14:paraId="15FD376E" w14:textId="77777777" w:rsidTr="009D14FB">
        <w:tc>
          <w:tcPr>
            <w:tcW w:w="800" w:type="dxa"/>
            <w:shd w:val="solid" w:color="FFFFFF" w:fill="auto"/>
          </w:tcPr>
          <w:p w14:paraId="1A61DDA5" w14:textId="2E442FAF" w:rsidR="0093394A" w:rsidRDefault="0093394A" w:rsidP="0093394A">
            <w:pPr>
              <w:pStyle w:val="TAC"/>
              <w:rPr>
                <w:sz w:val="16"/>
                <w:szCs w:val="16"/>
              </w:rPr>
            </w:pPr>
            <w:r>
              <w:rPr>
                <w:sz w:val="16"/>
                <w:szCs w:val="16"/>
              </w:rPr>
              <w:t>2024-09</w:t>
            </w:r>
          </w:p>
        </w:tc>
        <w:tc>
          <w:tcPr>
            <w:tcW w:w="800" w:type="dxa"/>
            <w:shd w:val="solid" w:color="FFFFFF" w:fill="auto"/>
          </w:tcPr>
          <w:p w14:paraId="3780C1EB" w14:textId="08E6134F" w:rsidR="0093394A" w:rsidRDefault="0093394A" w:rsidP="0093394A">
            <w:pPr>
              <w:pStyle w:val="TAL"/>
              <w:rPr>
                <w:sz w:val="16"/>
                <w:szCs w:val="16"/>
              </w:rPr>
            </w:pPr>
            <w:r>
              <w:rPr>
                <w:sz w:val="16"/>
                <w:szCs w:val="16"/>
              </w:rPr>
              <w:t>SP#105</w:t>
            </w:r>
          </w:p>
        </w:tc>
        <w:tc>
          <w:tcPr>
            <w:tcW w:w="1094" w:type="dxa"/>
            <w:shd w:val="solid" w:color="FFFFFF" w:fill="auto"/>
          </w:tcPr>
          <w:p w14:paraId="619C34B1" w14:textId="085265C2" w:rsidR="0093394A" w:rsidRDefault="0093394A" w:rsidP="0093394A">
            <w:pPr>
              <w:pStyle w:val="TAC"/>
              <w:rPr>
                <w:sz w:val="16"/>
                <w:szCs w:val="16"/>
              </w:rPr>
            </w:pPr>
            <w:r>
              <w:rPr>
                <w:sz w:val="16"/>
                <w:szCs w:val="16"/>
              </w:rPr>
              <w:t>SP-241261</w:t>
            </w:r>
          </w:p>
        </w:tc>
        <w:tc>
          <w:tcPr>
            <w:tcW w:w="567" w:type="dxa"/>
            <w:shd w:val="solid" w:color="FFFFFF" w:fill="auto"/>
          </w:tcPr>
          <w:p w14:paraId="409E4411" w14:textId="7D7F8328" w:rsidR="0093394A" w:rsidRDefault="0093394A" w:rsidP="0093394A">
            <w:pPr>
              <w:pStyle w:val="TAL"/>
              <w:rPr>
                <w:sz w:val="16"/>
                <w:szCs w:val="16"/>
              </w:rPr>
            </w:pPr>
            <w:r>
              <w:rPr>
                <w:sz w:val="16"/>
                <w:szCs w:val="16"/>
              </w:rPr>
              <w:t>5459</w:t>
            </w:r>
          </w:p>
        </w:tc>
        <w:tc>
          <w:tcPr>
            <w:tcW w:w="425" w:type="dxa"/>
            <w:shd w:val="solid" w:color="FFFFFF" w:fill="auto"/>
          </w:tcPr>
          <w:p w14:paraId="12A60AE2" w14:textId="1FD77DFC" w:rsidR="0093394A" w:rsidRDefault="0093394A" w:rsidP="0093394A">
            <w:pPr>
              <w:pStyle w:val="TAL"/>
              <w:rPr>
                <w:sz w:val="16"/>
                <w:szCs w:val="16"/>
              </w:rPr>
            </w:pPr>
            <w:r>
              <w:rPr>
                <w:sz w:val="16"/>
                <w:szCs w:val="16"/>
              </w:rPr>
              <w:t>-</w:t>
            </w:r>
          </w:p>
        </w:tc>
        <w:tc>
          <w:tcPr>
            <w:tcW w:w="425" w:type="dxa"/>
            <w:shd w:val="solid" w:color="FFFFFF" w:fill="auto"/>
          </w:tcPr>
          <w:p w14:paraId="06FC3741" w14:textId="2908E81E" w:rsidR="0093394A" w:rsidRDefault="0093394A" w:rsidP="0093394A">
            <w:pPr>
              <w:pStyle w:val="TAL"/>
              <w:rPr>
                <w:sz w:val="16"/>
                <w:szCs w:val="16"/>
              </w:rPr>
            </w:pPr>
            <w:r>
              <w:rPr>
                <w:sz w:val="16"/>
                <w:szCs w:val="16"/>
              </w:rPr>
              <w:t>A</w:t>
            </w:r>
          </w:p>
        </w:tc>
        <w:tc>
          <w:tcPr>
            <w:tcW w:w="4820" w:type="dxa"/>
            <w:shd w:val="solid" w:color="FFFFFF" w:fill="auto"/>
          </w:tcPr>
          <w:p w14:paraId="14E0601A" w14:textId="55BD89E2" w:rsidR="0093394A" w:rsidRDefault="0093394A" w:rsidP="0093394A">
            <w:pPr>
              <w:pStyle w:val="TAL"/>
              <w:rPr>
                <w:sz w:val="16"/>
                <w:szCs w:val="16"/>
              </w:rPr>
            </w:pPr>
            <w:r>
              <w:rPr>
                <w:sz w:val="16"/>
                <w:szCs w:val="16"/>
              </w:rPr>
              <w:t>Correction on MSISDN exposure</w:t>
            </w:r>
          </w:p>
        </w:tc>
        <w:tc>
          <w:tcPr>
            <w:tcW w:w="708" w:type="dxa"/>
            <w:shd w:val="solid" w:color="FFFFFF" w:fill="auto"/>
          </w:tcPr>
          <w:p w14:paraId="7ED394B7" w14:textId="635F8BC6" w:rsidR="0093394A" w:rsidRDefault="0093394A" w:rsidP="0093394A">
            <w:pPr>
              <w:pStyle w:val="TAC"/>
              <w:rPr>
                <w:sz w:val="16"/>
                <w:szCs w:val="16"/>
              </w:rPr>
            </w:pPr>
            <w:r>
              <w:rPr>
                <w:sz w:val="16"/>
                <w:szCs w:val="16"/>
              </w:rPr>
              <w:t>19.1.0</w:t>
            </w:r>
          </w:p>
        </w:tc>
      </w:tr>
      <w:tr w:rsidR="0093394A" w:rsidRPr="00D64A02" w14:paraId="3647F02B" w14:textId="77777777" w:rsidTr="009D14FB">
        <w:tc>
          <w:tcPr>
            <w:tcW w:w="800" w:type="dxa"/>
            <w:shd w:val="solid" w:color="FFFFFF" w:fill="auto"/>
          </w:tcPr>
          <w:p w14:paraId="65FFC830" w14:textId="00D56D61" w:rsidR="0093394A" w:rsidRDefault="0093394A" w:rsidP="0093394A">
            <w:pPr>
              <w:pStyle w:val="TAC"/>
              <w:rPr>
                <w:sz w:val="16"/>
                <w:szCs w:val="16"/>
              </w:rPr>
            </w:pPr>
            <w:r>
              <w:rPr>
                <w:sz w:val="16"/>
                <w:szCs w:val="16"/>
              </w:rPr>
              <w:t>2024-09</w:t>
            </w:r>
          </w:p>
        </w:tc>
        <w:tc>
          <w:tcPr>
            <w:tcW w:w="800" w:type="dxa"/>
            <w:shd w:val="solid" w:color="FFFFFF" w:fill="auto"/>
          </w:tcPr>
          <w:p w14:paraId="20AFD958" w14:textId="16D1C7DB" w:rsidR="0093394A" w:rsidRDefault="0093394A" w:rsidP="0093394A">
            <w:pPr>
              <w:pStyle w:val="TAL"/>
              <w:rPr>
                <w:sz w:val="16"/>
                <w:szCs w:val="16"/>
              </w:rPr>
            </w:pPr>
            <w:r>
              <w:rPr>
                <w:sz w:val="16"/>
                <w:szCs w:val="16"/>
              </w:rPr>
              <w:t>SP#105</w:t>
            </w:r>
          </w:p>
        </w:tc>
        <w:tc>
          <w:tcPr>
            <w:tcW w:w="1094" w:type="dxa"/>
            <w:shd w:val="solid" w:color="FFFFFF" w:fill="auto"/>
          </w:tcPr>
          <w:p w14:paraId="1531BAC5" w14:textId="2F195427" w:rsidR="0093394A" w:rsidRDefault="0093394A" w:rsidP="0093394A">
            <w:pPr>
              <w:pStyle w:val="TAC"/>
              <w:rPr>
                <w:sz w:val="16"/>
                <w:szCs w:val="16"/>
              </w:rPr>
            </w:pPr>
            <w:r>
              <w:rPr>
                <w:sz w:val="16"/>
                <w:szCs w:val="16"/>
              </w:rPr>
              <w:t>SP-241265</w:t>
            </w:r>
          </w:p>
        </w:tc>
        <w:tc>
          <w:tcPr>
            <w:tcW w:w="567" w:type="dxa"/>
            <w:shd w:val="solid" w:color="FFFFFF" w:fill="auto"/>
          </w:tcPr>
          <w:p w14:paraId="2FD6DB14" w14:textId="08ECD715" w:rsidR="0093394A" w:rsidRDefault="0093394A" w:rsidP="0093394A">
            <w:pPr>
              <w:pStyle w:val="TAL"/>
              <w:rPr>
                <w:sz w:val="16"/>
                <w:szCs w:val="16"/>
              </w:rPr>
            </w:pPr>
            <w:r>
              <w:rPr>
                <w:sz w:val="16"/>
                <w:szCs w:val="16"/>
              </w:rPr>
              <w:t>5463</w:t>
            </w:r>
          </w:p>
        </w:tc>
        <w:tc>
          <w:tcPr>
            <w:tcW w:w="425" w:type="dxa"/>
            <w:shd w:val="solid" w:color="FFFFFF" w:fill="auto"/>
          </w:tcPr>
          <w:p w14:paraId="609F5AFE" w14:textId="0103FA4A" w:rsidR="0093394A" w:rsidRDefault="0093394A" w:rsidP="0093394A">
            <w:pPr>
              <w:pStyle w:val="TAL"/>
              <w:rPr>
                <w:sz w:val="16"/>
                <w:szCs w:val="16"/>
              </w:rPr>
            </w:pPr>
            <w:r>
              <w:rPr>
                <w:sz w:val="16"/>
                <w:szCs w:val="16"/>
              </w:rPr>
              <w:t>4</w:t>
            </w:r>
          </w:p>
        </w:tc>
        <w:tc>
          <w:tcPr>
            <w:tcW w:w="425" w:type="dxa"/>
            <w:shd w:val="solid" w:color="FFFFFF" w:fill="auto"/>
          </w:tcPr>
          <w:p w14:paraId="5C729C1C" w14:textId="10A5A6D0" w:rsidR="0093394A" w:rsidRDefault="0093394A" w:rsidP="0093394A">
            <w:pPr>
              <w:pStyle w:val="TAL"/>
              <w:rPr>
                <w:sz w:val="16"/>
                <w:szCs w:val="16"/>
              </w:rPr>
            </w:pPr>
            <w:r>
              <w:rPr>
                <w:sz w:val="16"/>
                <w:szCs w:val="16"/>
              </w:rPr>
              <w:t>B</w:t>
            </w:r>
          </w:p>
        </w:tc>
        <w:tc>
          <w:tcPr>
            <w:tcW w:w="4820" w:type="dxa"/>
            <w:shd w:val="solid" w:color="FFFFFF" w:fill="auto"/>
          </w:tcPr>
          <w:p w14:paraId="33DBD635" w14:textId="3DFD450E" w:rsidR="0093394A" w:rsidRDefault="0093394A" w:rsidP="0093394A">
            <w:pPr>
              <w:pStyle w:val="TAL"/>
              <w:rPr>
                <w:sz w:val="16"/>
                <w:szCs w:val="16"/>
              </w:rPr>
            </w:pPr>
            <w:r>
              <w:rPr>
                <w:sz w:val="16"/>
                <w:szCs w:val="16"/>
              </w:rPr>
              <w:t>Local Offloading Policy provisioning</w:t>
            </w:r>
          </w:p>
        </w:tc>
        <w:tc>
          <w:tcPr>
            <w:tcW w:w="708" w:type="dxa"/>
            <w:shd w:val="solid" w:color="FFFFFF" w:fill="auto"/>
          </w:tcPr>
          <w:p w14:paraId="13B588A5" w14:textId="384EFC5C" w:rsidR="0093394A" w:rsidRDefault="0093394A" w:rsidP="0093394A">
            <w:pPr>
              <w:pStyle w:val="TAC"/>
              <w:rPr>
                <w:sz w:val="16"/>
                <w:szCs w:val="16"/>
              </w:rPr>
            </w:pPr>
            <w:r>
              <w:rPr>
                <w:sz w:val="16"/>
                <w:szCs w:val="16"/>
              </w:rPr>
              <w:t>19.1.0</w:t>
            </w:r>
          </w:p>
        </w:tc>
      </w:tr>
      <w:tr w:rsidR="0093394A" w:rsidRPr="00D64A02" w14:paraId="13818441" w14:textId="77777777" w:rsidTr="009D14FB">
        <w:tc>
          <w:tcPr>
            <w:tcW w:w="800" w:type="dxa"/>
            <w:shd w:val="solid" w:color="FFFFFF" w:fill="auto"/>
          </w:tcPr>
          <w:p w14:paraId="277D6EB5" w14:textId="6ABB7DF7" w:rsidR="0093394A" w:rsidRDefault="0093394A" w:rsidP="0093394A">
            <w:pPr>
              <w:pStyle w:val="TAC"/>
              <w:rPr>
                <w:sz w:val="16"/>
                <w:szCs w:val="16"/>
              </w:rPr>
            </w:pPr>
            <w:r>
              <w:rPr>
                <w:sz w:val="16"/>
                <w:szCs w:val="16"/>
              </w:rPr>
              <w:t>2024-09</w:t>
            </w:r>
          </w:p>
        </w:tc>
        <w:tc>
          <w:tcPr>
            <w:tcW w:w="800" w:type="dxa"/>
            <w:shd w:val="solid" w:color="FFFFFF" w:fill="auto"/>
          </w:tcPr>
          <w:p w14:paraId="120CDCB7" w14:textId="35DC4A18" w:rsidR="0093394A" w:rsidRDefault="0093394A" w:rsidP="0093394A">
            <w:pPr>
              <w:pStyle w:val="TAL"/>
              <w:rPr>
                <w:sz w:val="16"/>
                <w:szCs w:val="16"/>
              </w:rPr>
            </w:pPr>
            <w:r>
              <w:rPr>
                <w:sz w:val="16"/>
                <w:szCs w:val="16"/>
              </w:rPr>
              <w:t>SP#105</w:t>
            </w:r>
          </w:p>
        </w:tc>
        <w:tc>
          <w:tcPr>
            <w:tcW w:w="1094" w:type="dxa"/>
            <w:shd w:val="solid" w:color="FFFFFF" w:fill="auto"/>
          </w:tcPr>
          <w:p w14:paraId="127C0C7C" w14:textId="0297B832" w:rsidR="0093394A" w:rsidRDefault="0093394A" w:rsidP="0093394A">
            <w:pPr>
              <w:pStyle w:val="TAC"/>
              <w:rPr>
                <w:sz w:val="16"/>
                <w:szCs w:val="16"/>
              </w:rPr>
            </w:pPr>
            <w:r>
              <w:rPr>
                <w:sz w:val="16"/>
                <w:szCs w:val="16"/>
              </w:rPr>
              <w:t>SP-241272</w:t>
            </w:r>
          </w:p>
        </w:tc>
        <w:tc>
          <w:tcPr>
            <w:tcW w:w="567" w:type="dxa"/>
            <w:shd w:val="solid" w:color="FFFFFF" w:fill="auto"/>
          </w:tcPr>
          <w:p w14:paraId="3BF7A6C5" w14:textId="5F133AA2" w:rsidR="0093394A" w:rsidRDefault="0093394A" w:rsidP="0093394A">
            <w:pPr>
              <w:pStyle w:val="TAL"/>
              <w:rPr>
                <w:sz w:val="16"/>
                <w:szCs w:val="16"/>
              </w:rPr>
            </w:pPr>
            <w:r>
              <w:rPr>
                <w:sz w:val="16"/>
                <w:szCs w:val="16"/>
              </w:rPr>
              <w:t>5465</w:t>
            </w:r>
          </w:p>
        </w:tc>
        <w:tc>
          <w:tcPr>
            <w:tcW w:w="425" w:type="dxa"/>
            <w:shd w:val="solid" w:color="FFFFFF" w:fill="auto"/>
          </w:tcPr>
          <w:p w14:paraId="26C5B679" w14:textId="7FBD305D" w:rsidR="0093394A" w:rsidRDefault="0093394A" w:rsidP="0093394A">
            <w:pPr>
              <w:pStyle w:val="TAL"/>
              <w:rPr>
                <w:sz w:val="16"/>
                <w:szCs w:val="16"/>
              </w:rPr>
            </w:pPr>
            <w:r>
              <w:rPr>
                <w:sz w:val="16"/>
                <w:szCs w:val="16"/>
              </w:rPr>
              <w:t>3</w:t>
            </w:r>
          </w:p>
        </w:tc>
        <w:tc>
          <w:tcPr>
            <w:tcW w:w="425" w:type="dxa"/>
            <w:shd w:val="solid" w:color="FFFFFF" w:fill="auto"/>
          </w:tcPr>
          <w:p w14:paraId="09F610CF" w14:textId="17F565FC" w:rsidR="0093394A" w:rsidRDefault="0093394A" w:rsidP="0093394A">
            <w:pPr>
              <w:pStyle w:val="TAL"/>
              <w:rPr>
                <w:sz w:val="16"/>
                <w:szCs w:val="16"/>
              </w:rPr>
            </w:pPr>
            <w:r>
              <w:rPr>
                <w:sz w:val="16"/>
                <w:szCs w:val="16"/>
              </w:rPr>
              <w:t>F</w:t>
            </w:r>
          </w:p>
        </w:tc>
        <w:tc>
          <w:tcPr>
            <w:tcW w:w="4820" w:type="dxa"/>
            <w:shd w:val="solid" w:color="FFFFFF" w:fill="auto"/>
          </w:tcPr>
          <w:p w14:paraId="3FEF884D" w14:textId="3C563450" w:rsidR="0093394A" w:rsidRDefault="0093394A" w:rsidP="0093394A">
            <w:pPr>
              <w:pStyle w:val="TAL"/>
              <w:rPr>
                <w:sz w:val="16"/>
                <w:szCs w:val="16"/>
              </w:rPr>
            </w:pPr>
            <w:r>
              <w:rPr>
                <w:sz w:val="16"/>
                <w:szCs w:val="16"/>
              </w:rPr>
              <w:t>The correction for Indirect Network Sharing</w:t>
            </w:r>
          </w:p>
        </w:tc>
        <w:tc>
          <w:tcPr>
            <w:tcW w:w="708" w:type="dxa"/>
            <w:shd w:val="solid" w:color="FFFFFF" w:fill="auto"/>
          </w:tcPr>
          <w:p w14:paraId="634CC72A" w14:textId="5221AAA4" w:rsidR="0093394A" w:rsidRDefault="0093394A" w:rsidP="0093394A">
            <w:pPr>
              <w:pStyle w:val="TAC"/>
              <w:rPr>
                <w:sz w:val="16"/>
                <w:szCs w:val="16"/>
              </w:rPr>
            </w:pPr>
            <w:r>
              <w:rPr>
                <w:sz w:val="16"/>
                <w:szCs w:val="16"/>
              </w:rPr>
              <w:t>19.1.0</w:t>
            </w:r>
          </w:p>
        </w:tc>
      </w:tr>
      <w:tr w:rsidR="0093394A" w:rsidRPr="00D64A02" w14:paraId="0147C83F" w14:textId="77777777" w:rsidTr="009D14FB">
        <w:tc>
          <w:tcPr>
            <w:tcW w:w="800" w:type="dxa"/>
            <w:shd w:val="solid" w:color="FFFFFF" w:fill="auto"/>
          </w:tcPr>
          <w:p w14:paraId="7A3CDBFD" w14:textId="39D9D5E1" w:rsidR="0093394A" w:rsidRDefault="0093394A" w:rsidP="0093394A">
            <w:pPr>
              <w:pStyle w:val="TAC"/>
              <w:rPr>
                <w:sz w:val="16"/>
                <w:szCs w:val="16"/>
              </w:rPr>
            </w:pPr>
            <w:r>
              <w:rPr>
                <w:sz w:val="16"/>
                <w:szCs w:val="16"/>
              </w:rPr>
              <w:t>2024-09</w:t>
            </w:r>
          </w:p>
        </w:tc>
        <w:tc>
          <w:tcPr>
            <w:tcW w:w="800" w:type="dxa"/>
            <w:shd w:val="solid" w:color="FFFFFF" w:fill="auto"/>
          </w:tcPr>
          <w:p w14:paraId="0BD07824" w14:textId="74EEED08" w:rsidR="0093394A" w:rsidRDefault="0093394A" w:rsidP="0093394A">
            <w:pPr>
              <w:pStyle w:val="TAL"/>
              <w:rPr>
                <w:sz w:val="16"/>
                <w:szCs w:val="16"/>
              </w:rPr>
            </w:pPr>
            <w:r>
              <w:rPr>
                <w:sz w:val="16"/>
                <w:szCs w:val="16"/>
              </w:rPr>
              <w:t>SP#105</w:t>
            </w:r>
          </w:p>
        </w:tc>
        <w:tc>
          <w:tcPr>
            <w:tcW w:w="1094" w:type="dxa"/>
            <w:shd w:val="solid" w:color="FFFFFF" w:fill="auto"/>
          </w:tcPr>
          <w:p w14:paraId="579DC109" w14:textId="1E785CFE" w:rsidR="0093394A" w:rsidRDefault="0093394A" w:rsidP="0093394A">
            <w:pPr>
              <w:pStyle w:val="TAC"/>
              <w:rPr>
                <w:sz w:val="16"/>
                <w:szCs w:val="16"/>
              </w:rPr>
            </w:pPr>
            <w:r>
              <w:rPr>
                <w:sz w:val="16"/>
                <w:szCs w:val="16"/>
              </w:rPr>
              <w:t>SP-241270</w:t>
            </w:r>
          </w:p>
        </w:tc>
        <w:tc>
          <w:tcPr>
            <w:tcW w:w="567" w:type="dxa"/>
            <w:shd w:val="solid" w:color="FFFFFF" w:fill="auto"/>
          </w:tcPr>
          <w:p w14:paraId="5A036CCE" w14:textId="0D083E7A" w:rsidR="0093394A" w:rsidRDefault="0093394A" w:rsidP="0093394A">
            <w:pPr>
              <w:pStyle w:val="TAL"/>
              <w:rPr>
                <w:sz w:val="16"/>
                <w:szCs w:val="16"/>
              </w:rPr>
            </w:pPr>
            <w:r>
              <w:rPr>
                <w:sz w:val="16"/>
                <w:szCs w:val="16"/>
              </w:rPr>
              <w:t>5467</w:t>
            </w:r>
          </w:p>
        </w:tc>
        <w:tc>
          <w:tcPr>
            <w:tcW w:w="425" w:type="dxa"/>
            <w:shd w:val="solid" w:color="FFFFFF" w:fill="auto"/>
          </w:tcPr>
          <w:p w14:paraId="50720250" w14:textId="10517776" w:rsidR="0093394A" w:rsidRDefault="0093394A" w:rsidP="0093394A">
            <w:pPr>
              <w:pStyle w:val="TAL"/>
              <w:rPr>
                <w:sz w:val="16"/>
                <w:szCs w:val="16"/>
              </w:rPr>
            </w:pPr>
            <w:r>
              <w:rPr>
                <w:sz w:val="16"/>
                <w:szCs w:val="16"/>
              </w:rPr>
              <w:t>3</w:t>
            </w:r>
          </w:p>
        </w:tc>
        <w:tc>
          <w:tcPr>
            <w:tcW w:w="425" w:type="dxa"/>
            <w:shd w:val="solid" w:color="FFFFFF" w:fill="auto"/>
          </w:tcPr>
          <w:p w14:paraId="40CF8AFC" w14:textId="206092A1" w:rsidR="0093394A" w:rsidRDefault="0093394A" w:rsidP="0093394A">
            <w:pPr>
              <w:pStyle w:val="TAL"/>
              <w:rPr>
                <w:sz w:val="16"/>
                <w:szCs w:val="16"/>
              </w:rPr>
            </w:pPr>
            <w:r>
              <w:rPr>
                <w:sz w:val="16"/>
                <w:szCs w:val="16"/>
              </w:rPr>
              <w:t>B</w:t>
            </w:r>
          </w:p>
        </w:tc>
        <w:tc>
          <w:tcPr>
            <w:tcW w:w="4820" w:type="dxa"/>
            <w:shd w:val="solid" w:color="FFFFFF" w:fill="auto"/>
          </w:tcPr>
          <w:p w14:paraId="7513A9CE" w14:textId="33E5FD23" w:rsidR="0093394A" w:rsidRDefault="0093394A" w:rsidP="0093394A">
            <w:pPr>
              <w:pStyle w:val="TAL"/>
              <w:rPr>
                <w:sz w:val="16"/>
                <w:szCs w:val="16"/>
              </w:rPr>
            </w:pPr>
            <w:r>
              <w:rPr>
                <w:sz w:val="16"/>
                <w:szCs w:val="16"/>
              </w:rPr>
              <w:t>MWAB configuration</w:t>
            </w:r>
          </w:p>
        </w:tc>
        <w:tc>
          <w:tcPr>
            <w:tcW w:w="708" w:type="dxa"/>
            <w:shd w:val="solid" w:color="FFFFFF" w:fill="auto"/>
          </w:tcPr>
          <w:p w14:paraId="0E662FE3" w14:textId="192CE89B" w:rsidR="0093394A" w:rsidRDefault="0093394A" w:rsidP="0093394A">
            <w:pPr>
              <w:pStyle w:val="TAC"/>
              <w:rPr>
                <w:sz w:val="16"/>
                <w:szCs w:val="16"/>
              </w:rPr>
            </w:pPr>
            <w:r>
              <w:rPr>
                <w:sz w:val="16"/>
                <w:szCs w:val="16"/>
              </w:rPr>
              <w:t>19.1.0</w:t>
            </w:r>
          </w:p>
        </w:tc>
      </w:tr>
      <w:tr w:rsidR="0093394A" w:rsidRPr="00D64A02" w14:paraId="013F2038" w14:textId="77777777" w:rsidTr="009D14FB">
        <w:tc>
          <w:tcPr>
            <w:tcW w:w="800" w:type="dxa"/>
            <w:shd w:val="solid" w:color="FFFFFF" w:fill="auto"/>
          </w:tcPr>
          <w:p w14:paraId="1A42DA82" w14:textId="6DC3BBDD" w:rsidR="0093394A" w:rsidRDefault="0093394A" w:rsidP="0093394A">
            <w:pPr>
              <w:pStyle w:val="TAC"/>
              <w:rPr>
                <w:sz w:val="16"/>
                <w:szCs w:val="16"/>
              </w:rPr>
            </w:pPr>
            <w:r>
              <w:rPr>
                <w:sz w:val="16"/>
                <w:szCs w:val="16"/>
              </w:rPr>
              <w:t>2024-09</w:t>
            </w:r>
          </w:p>
        </w:tc>
        <w:tc>
          <w:tcPr>
            <w:tcW w:w="800" w:type="dxa"/>
            <w:shd w:val="solid" w:color="FFFFFF" w:fill="auto"/>
          </w:tcPr>
          <w:p w14:paraId="11C57D55" w14:textId="090AFDFB" w:rsidR="0093394A" w:rsidRDefault="0093394A" w:rsidP="0093394A">
            <w:pPr>
              <w:pStyle w:val="TAL"/>
              <w:rPr>
                <w:sz w:val="16"/>
                <w:szCs w:val="16"/>
              </w:rPr>
            </w:pPr>
            <w:r>
              <w:rPr>
                <w:sz w:val="16"/>
                <w:szCs w:val="16"/>
              </w:rPr>
              <w:t>SP#105</w:t>
            </w:r>
          </w:p>
        </w:tc>
        <w:tc>
          <w:tcPr>
            <w:tcW w:w="1094" w:type="dxa"/>
            <w:shd w:val="solid" w:color="FFFFFF" w:fill="auto"/>
          </w:tcPr>
          <w:p w14:paraId="6065D0A9" w14:textId="5B06A39C" w:rsidR="0093394A" w:rsidRDefault="0093394A" w:rsidP="0093394A">
            <w:pPr>
              <w:pStyle w:val="TAC"/>
              <w:rPr>
                <w:sz w:val="16"/>
                <w:szCs w:val="16"/>
              </w:rPr>
            </w:pPr>
            <w:r>
              <w:rPr>
                <w:sz w:val="16"/>
                <w:szCs w:val="16"/>
              </w:rPr>
              <w:t>SP-241270</w:t>
            </w:r>
          </w:p>
        </w:tc>
        <w:tc>
          <w:tcPr>
            <w:tcW w:w="567" w:type="dxa"/>
            <w:shd w:val="solid" w:color="FFFFFF" w:fill="auto"/>
          </w:tcPr>
          <w:p w14:paraId="3D02D8BC" w14:textId="05BE4C65" w:rsidR="0093394A" w:rsidRDefault="0093394A" w:rsidP="0093394A">
            <w:pPr>
              <w:pStyle w:val="TAL"/>
              <w:rPr>
                <w:sz w:val="16"/>
                <w:szCs w:val="16"/>
              </w:rPr>
            </w:pPr>
            <w:r>
              <w:rPr>
                <w:sz w:val="16"/>
                <w:szCs w:val="16"/>
              </w:rPr>
              <w:t>5469</w:t>
            </w:r>
          </w:p>
        </w:tc>
        <w:tc>
          <w:tcPr>
            <w:tcW w:w="425" w:type="dxa"/>
            <w:shd w:val="solid" w:color="FFFFFF" w:fill="auto"/>
          </w:tcPr>
          <w:p w14:paraId="31416902" w14:textId="708579BB" w:rsidR="0093394A" w:rsidRDefault="0093394A" w:rsidP="0093394A">
            <w:pPr>
              <w:pStyle w:val="TAL"/>
              <w:rPr>
                <w:sz w:val="16"/>
                <w:szCs w:val="16"/>
              </w:rPr>
            </w:pPr>
            <w:r>
              <w:rPr>
                <w:sz w:val="16"/>
                <w:szCs w:val="16"/>
              </w:rPr>
              <w:t>2</w:t>
            </w:r>
          </w:p>
        </w:tc>
        <w:tc>
          <w:tcPr>
            <w:tcW w:w="425" w:type="dxa"/>
            <w:shd w:val="solid" w:color="FFFFFF" w:fill="auto"/>
          </w:tcPr>
          <w:p w14:paraId="35663ADC" w14:textId="4B9C003B" w:rsidR="0093394A" w:rsidRDefault="0093394A" w:rsidP="0093394A">
            <w:pPr>
              <w:pStyle w:val="TAL"/>
              <w:rPr>
                <w:sz w:val="16"/>
                <w:szCs w:val="16"/>
              </w:rPr>
            </w:pPr>
            <w:r>
              <w:rPr>
                <w:sz w:val="16"/>
                <w:szCs w:val="16"/>
              </w:rPr>
              <w:t>B</w:t>
            </w:r>
          </w:p>
        </w:tc>
        <w:tc>
          <w:tcPr>
            <w:tcW w:w="4820" w:type="dxa"/>
            <w:shd w:val="solid" w:color="FFFFFF" w:fill="auto"/>
          </w:tcPr>
          <w:p w14:paraId="2DECC830" w14:textId="3AC1B6AB" w:rsidR="0093394A" w:rsidRDefault="0093394A" w:rsidP="0093394A">
            <w:pPr>
              <w:pStyle w:val="TAL"/>
              <w:rPr>
                <w:sz w:val="16"/>
                <w:szCs w:val="16"/>
              </w:rPr>
            </w:pPr>
            <w:r>
              <w:rPr>
                <w:sz w:val="16"/>
                <w:szCs w:val="16"/>
              </w:rPr>
              <w:t>Mobility of UEs served by MWAB</w:t>
            </w:r>
          </w:p>
        </w:tc>
        <w:tc>
          <w:tcPr>
            <w:tcW w:w="708" w:type="dxa"/>
            <w:shd w:val="solid" w:color="FFFFFF" w:fill="auto"/>
          </w:tcPr>
          <w:p w14:paraId="6FC8B11A" w14:textId="348992CB" w:rsidR="0093394A" w:rsidRDefault="0093394A" w:rsidP="0093394A">
            <w:pPr>
              <w:pStyle w:val="TAC"/>
              <w:rPr>
                <w:sz w:val="16"/>
                <w:szCs w:val="16"/>
              </w:rPr>
            </w:pPr>
            <w:r>
              <w:rPr>
                <w:sz w:val="16"/>
                <w:szCs w:val="16"/>
              </w:rPr>
              <w:t>19.1.0</w:t>
            </w:r>
          </w:p>
        </w:tc>
      </w:tr>
      <w:tr w:rsidR="0093394A" w:rsidRPr="00D64A02" w14:paraId="20D79845" w14:textId="77777777" w:rsidTr="009D14FB">
        <w:tc>
          <w:tcPr>
            <w:tcW w:w="800" w:type="dxa"/>
            <w:shd w:val="solid" w:color="FFFFFF" w:fill="auto"/>
          </w:tcPr>
          <w:p w14:paraId="01755CEF" w14:textId="09F962EA" w:rsidR="0093394A" w:rsidRDefault="0093394A" w:rsidP="0093394A">
            <w:pPr>
              <w:pStyle w:val="TAC"/>
              <w:rPr>
                <w:sz w:val="16"/>
                <w:szCs w:val="16"/>
              </w:rPr>
            </w:pPr>
            <w:r>
              <w:rPr>
                <w:sz w:val="16"/>
                <w:szCs w:val="16"/>
              </w:rPr>
              <w:t>2024-09</w:t>
            </w:r>
          </w:p>
        </w:tc>
        <w:tc>
          <w:tcPr>
            <w:tcW w:w="800" w:type="dxa"/>
            <w:shd w:val="solid" w:color="FFFFFF" w:fill="auto"/>
          </w:tcPr>
          <w:p w14:paraId="0E7AF361" w14:textId="3F54684D" w:rsidR="0093394A" w:rsidRDefault="0093394A" w:rsidP="0093394A">
            <w:pPr>
              <w:pStyle w:val="TAL"/>
              <w:rPr>
                <w:sz w:val="16"/>
                <w:szCs w:val="16"/>
              </w:rPr>
            </w:pPr>
            <w:r>
              <w:rPr>
                <w:sz w:val="16"/>
                <w:szCs w:val="16"/>
              </w:rPr>
              <w:t>SP#105</w:t>
            </w:r>
          </w:p>
        </w:tc>
        <w:tc>
          <w:tcPr>
            <w:tcW w:w="1094" w:type="dxa"/>
            <w:shd w:val="solid" w:color="FFFFFF" w:fill="auto"/>
          </w:tcPr>
          <w:p w14:paraId="1DD77D57" w14:textId="11CA6991" w:rsidR="0093394A" w:rsidRDefault="0093394A" w:rsidP="0093394A">
            <w:pPr>
              <w:pStyle w:val="TAC"/>
              <w:rPr>
                <w:sz w:val="16"/>
                <w:szCs w:val="16"/>
              </w:rPr>
            </w:pPr>
            <w:r>
              <w:rPr>
                <w:sz w:val="16"/>
                <w:szCs w:val="16"/>
              </w:rPr>
              <w:t>SP-241271</w:t>
            </w:r>
          </w:p>
        </w:tc>
        <w:tc>
          <w:tcPr>
            <w:tcW w:w="567" w:type="dxa"/>
            <w:shd w:val="solid" w:color="FFFFFF" w:fill="auto"/>
          </w:tcPr>
          <w:p w14:paraId="6EF046A7" w14:textId="24321BC7" w:rsidR="0093394A" w:rsidRDefault="0093394A" w:rsidP="0093394A">
            <w:pPr>
              <w:pStyle w:val="TAL"/>
              <w:rPr>
                <w:sz w:val="16"/>
                <w:szCs w:val="16"/>
              </w:rPr>
            </w:pPr>
            <w:r>
              <w:rPr>
                <w:sz w:val="16"/>
                <w:szCs w:val="16"/>
              </w:rPr>
              <w:t>5472</w:t>
            </w:r>
          </w:p>
        </w:tc>
        <w:tc>
          <w:tcPr>
            <w:tcW w:w="425" w:type="dxa"/>
            <w:shd w:val="solid" w:color="FFFFFF" w:fill="auto"/>
          </w:tcPr>
          <w:p w14:paraId="12D37519" w14:textId="316077E9" w:rsidR="0093394A" w:rsidRDefault="0093394A" w:rsidP="0093394A">
            <w:pPr>
              <w:pStyle w:val="TAL"/>
              <w:rPr>
                <w:sz w:val="16"/>
                <w:szCs w:val="16"/>
              </w:rPr>
            </w:pPr>
            <w:r>
              <w:rPr>
                <w:sz w:val="16"/>
                <w:szCs w:val="16"/>
              </w:rPr>
              <w:t>5</w:t>
            </w:r>
          </w:p>
        </w:tc>
        <w:tc>
          <w:tcPr>
            <w:tcW w:w="425" w:type="dxa"/>
            <w:shd w:val="solid" w:color="FFFFFF" w:fill="auto"/>
          </w:tcPr>
          <w:p w14:paraId="55400072" w14:textId="5CE4FE95" w:rsidR="0093394A" w:rsidRDefault="0093394A" w:rsidP="0093394A">
            <w:pPr>
              <w:pStyle w:val="TAL"/>
              <w:rPr>
                <w:sz w:val="16"/>
                <w:szCs w:val="16"/>
              </w:rPr>
            </w:pPr>
            <w:r>
              <w:rPr>
                <w:sz w:val="16"/>
                <w:szCs w:val="16"/>
              </w:rPr>
              <w:t>F</w:t>
            </w:r>
          </w:p>
        </w:tc>
        <w:tc>
          <w:tcPr>
            <w:tcW w:w="4820" w:type="dxa"/>
            <w:shd w:val="solid" w:color="FFFFFF" w:fill="auto"/>
          </w:tcPr>
          <w:p w14:paraId="135DF061" w14:textId="58078B45" w:rsidR="0093394A" w:rsidRDefault="0093394A" w:rsidP="0093394A">
            <w:pPr>
              <w:pStyle w:val="TAL"/>
              <w:rPr>
                <w:sz w:val="16"/>
                <w:szCs w:val="16"/>
              </w:rPr>
            </w:pPr>
            <w:r>
              <w:rPr>
                <w:sz w:val="16"/>
                <w:szCs w:val="16"/>
              </w:rPr>
              <w:t xml:space="preserve">Correction about Default Configured NSSAI </w:t>
            </w:r>
          </w:p>
        </w:tc>
        <w:tc>
          <w:tcPr>
            <w:tcW w:w="708" w:type="dxa"/>
            <w:shd w:val="solid" w:color="FFFFFF" w:fill="auto"/>
          </w:tcPr>
          <w:p w14:paraId="15DB8059" w14:textId="3476BA8C" w:rsidR="0093394A" w:rsidRDefault="0093394A" w:rsidP="0093394A">
            <w:pPr>
              <w:pStyle w:val="TAC"/>
              <w:rPr>
                <w:sz w:val="16"/>
                <w:szCs w:val="16"/>
              </w:rPr>
            </w:pPr>
            <w:r>
              <w:rPr>
                <w:sz w:val="16"/>
                <w:szCs w:val="16"/>
              </w:rPr>
              <w:t>19.1.0</w:t>
            </w:r>
          </w:p>
        </w:tc>
      </w:tr>
      <w:tr w:rsidR="0093394A" w:rsidRPr="00D64A02" w14:paraId="4FFE934D" w14:textId="77777777" w:rsidTr="009D14FB">
        <w:tc>
          <w:tcPr>
            <w:tcW w:w="800" w:type="dxa"/>
            <w:shd w:val="solid" w:color="FFFFFF" w:fill="auto"/>
          </w:tcPr>
          <w:p w14:paraId="546D9D94" w14:textId="7465D6F2" w:rsidR="0093394A" w:rsidRDefault="0093394A" w:rsidP="0093394A">
            <w:pPr>
              <w:pStyle w:val="TAC"/>
              <w:rPr>
                <w:sz w:val="16"/>
                <w:szCs w:val="16"/>
              </w:rPr>
            </w:pPr>
            <w:r>
              <w:rPr>
                <w:sz w:val="16"/>
                <w:szCs w:val="16"/>
              </w:rPr>
              <w:t>2024-09</w:t>
            </w:r>
          </w:p>
        </w:tc>
        <w:tc>
          <w:tcPr>
            <w:tcW w:w="800" w:type="dxa"/>
            <w:shd w:val="solid" w:color="FFFFFF" w:fill="auto"/>
          </w:tcPr>
          <w:p w14:paraId="0C431913" w14:textId="01F40A4A" w:rsidR="0093394A" w:rsidRDefault="0093394A" w:rsidP="0093394A">
            <w:pPr>
              <w:pStyle w:val="TAL"/>
              <w:rPr>
                <w:sz w:val="16"/>
                <w:szCs w:val="16"/>
              </w:rPr>
            </w:pPr>
            <w:r>
              <w:rPr>
                <w:sz w:val="16"/>
                <w:szCs w:val="16"/>
              </w:rPr>
              <w:t>SP#105</w:t>
            </w:r>
          </w:p>
        </w:tc>
        <w:tc>
          <w:tcPr>
            <w:tcW w:w="1094" w:type="dxa"/>
            <w:shd w:val="solid" w:color="FFFFFF" w:fill="auto"/>
          </w:tcPr>
          <w:p w14:paraId="0525AD5F" w14:textId="2720296D" w:rsidR="0093394A" w:rsidRDefault="0093394A" w:rsidP="0093394A">
            <w:pPr>
              <w:pStyle w:val="TAC"/>
              <w:rPr>
                <w:sz w:val="16"/>
                <w:szCs w:val="16"/>
              </w:rPr>
            </w:pPr>
            <w:r>
              <w:rPr>
                <w:sz w:val="16"/>
                <w:szCs w:val="16"/>
              </w:rPr>
              <w:t>SP-241252</w:t>
            </w:r>
          </w:p>
        </w:tc>
        <w:tc>
          <w:tcPr>
            <w:tcW w:w="567" w:type="dxa"/>
            <w:shd w:val="solid" w:color="FFFFFF" w:fill="auto"/>
          </w:tcPr>
          <w:p w14:paraId="1178C339" w14:textId="0A3B5C7A" w:rsidR="0093394A" w:rsidRDefault="0093394A" w:rsidP="0093394A">
            <w:pPr>
              <w:pStyle w:val="TAL"/>
              <w:rPr>
                <w:sz w:val="16"/>
                <w:szCs w:val="16"/>
              </w:rPr>
            </w:pPr>
            <w:r>
              <w:rPr>
                <w:sz w:val="16"/>
                <w:szCs w:val="16"/>
              </w:rPr>
              <w:t>5474</w:t>
            </w:r>
          </w:p>
        </w:tc>
        <w:tc>
          <w:tcPr>
            <w:tcW w:w="425" w:type="dxa"/>
            <w:shd w:val="solid" w:color="FFFFFF" w:fill="auto"/>
          </w:tcPr>
          <w:p w14:paraId="60E60D8A" w14:textId="22577284" w:rsidR="0093394A" w:rsidRDefault="0093394A" w:rsidP="0093394A">
            <w:pPr>
              <w:pStyle w:val="TAL"/>
              <w:rPr>
                <w:sz w:val="16"/>
                <w:szCs w:val="16"/>
              </w:rPr>
            </w:pPr>
            <w:r>
              <w:rPr>
                <w:sz w:val="16"/>
                <w:szCs w:val="16"/>
              </w:rPr>
              <w:t>2</w:t>
            </w:r>
          </w:p>
        </w:tc>
        <w:tc>
          <w:tcPr>
            <w:tcW w:w="425" w:type="dxa"/>
            <w:shd w:val="solid" w:color="FFFFFF" w:fill="auto"/>
          </w:tcPr>
          <w:p w14:paraId="74A24AEF" w14:textId="0FD0F349" w:rsidR="0093394A" w:rsidRDefault="0093394A" w:rsidP="0093394A">
            <w:pPr>
              <w:pStyle w:val="TAL"/>
              <w:rPr>
                <w:sz w:val="16"/>
                <w:szCs w:val="16"/>
              </w:rPr>
            </w:pPr>
            <w:r>
              <w:rPr>
                <w:sz w:val="16"/>
                <w:szCs w:val="16"/>
              </w:rPr>
              <w:t>A</w:t>
            </w:r>
          </w:p>
        </w:tc>
        <w:tc>
          <w:tcPr>
            <w:tcW w:w="4820" w:type="dxa"/>
            <w:shd w:val="solid" w:color="FFFFFF" w:fill="auto"/>
          </w:tcPr>
          <w:p w14:paraId="1121B0EF" w14:textId="5E11EABB" w:rsidR="0093394A" w:rsidRDefault="0093394A" w:rsidP="0093394A">
            <w:pPr>
              <w:pStyle w:val="TAL"/>
              <w:rPr>
                <w:sz w:val="16"/>
                <w:szCs w:val="16"/>
              </w:rPr>
            </w:pPr>
            <w:r>
              <w:rPr>
                <w:sz w:val="16"/>
                <w:szCs w:val="16"/>
              </w:rPr>
              <w:t>Subscription of UPF event via I-SMF</w:t>
            </w:r>
          </w:p>
        </w:tc>
        <w:tc>
          <w:tcPr>
            <w:tcW w:w="708" w:type="dxa"/>
            <w:shd w:val="solid" w:color="FFFFFF" w:fill="auto"/>
          </w:tcPr>
          <w:p w14:paraId="548D68E9" w14:textId="7066FAC2" w:rsidR="0093394A" w:rsidRDefault="0093394A" w:rsidP="0093394A">
            <w:pPr>
              <w:pStyle w:val="TAC"/>
              <w:rPr>
                <w:sz w:val="16"/>
                <w:szCs w:val="16"/>
              </w:rPr>
            </w:pPr>
            <w:r>
              <w:rPr>
                <w:sz w:val="16"/>
                <w:szCs w:val="16"/>
              </w:rPr>
              <w:t>19.1.0</w:t>
            </w:r>
          </w:p>
        </w:tc>
      </w:tr>
      <w:tr w:rsidR="0093394A" w:rsidRPr="00D64A02" w14:paraId="22B02D1F" w14:textId="77777777" w:rsidTr="009D14FB">
        <w:tc>
          <w:tcPr>
            <w:tcW w:w="800" w:type="dxa"/>
            <w:shd w:val="solid" w:color="FFFFFF" w:fill="auto"/>
          </w:tcPr>
          <w:p w14:paraId="158E1B67" w14:textId="5BBFB4F5" w:rsidR="0093394A" w:rsidRDefault="0093394A" w:rsidP="0093394A">
            <w:pPr>
              <w:pStyle w:val="TAC"/>
              <w:rPr>
                <w:sz w:val="16"/>
                <w:szCs w:val="16"/>
              </w:rPr>
            </w:pPr>
            <w:r>
              <w:rPr>
                <w:sz w:val="16"/>
                <w:szCs w:val="16"/>
              </w:rPr>
              <w:t>2024-09</w:t>
            </w:r>
          </w:p>
        </w:tc>
        <w:tc>
          <w:tcPr>
            <w:tcW w:w="800" w:type="dxa"/>
            <w:shd w:val="solid" w:color="FFFFFF" w:fill="auto"/>
          </w:tcPr>
          <w:p w14:paraId="07BDFBB7" w14:textId="648E0BC5" w:rsidR="0093394A" w:rsidRDefault="0093394A" w:rsidP="0093394A">
            <w:pPr>
              <w:pStyle w:val="TAL"/>
              <w:rPr>
                <w:sz w:val="16"/>
                <w:szCs w:val="16"/>
              </w:rPr>
            </w:pPr>
            <w:r>
              <w:rPr>
                <w:sz w:val="16"/>
                <w:szCs w:val="16"/>
              </w:rPr>
              <w:t>SP#105</w:t>
            </w:r>
          </w:p>
        </w:tc>
        <w:tc>
          <w:tcPr>
            <w:tcW w:w="1094" w:type="dxa"/>
            <w:shd w:val="solid" w:color="FFFFFF" w:fill="auto"/>
          </w:tcPr>
          <w:p w14:paraId="1E6E3EED" w14:textId="5587DB71" w:rsidR="0093394A" w:rsidRDefault="0093394A" w:rsidP="0093394A">
            <w:pPr>
              <w:pStyle w:val="TAC"/>
              <w:rPr>
                <w:sz w:val="16"/>
                <w:szCs w:val="16"/>
              </w:rPr>
            </w:pPr>
            <w:r>
              <w:rPr>
                <w:sz w:val="16"/>
                <w:szCs w:val="16"/>
              </w:rPr>
              <w:t>SP-241251</w:t>
            </w:r>
          </w:p>
        </w:tc>
        <w:tc>
          <w:tcPr>
            <w:tcW w:w="567" w:type="dxa"/>
            <w:shd w:val="solid" w:color="FFFFFF" w:fill="auto"/>
          </w:tcPr>
          <w:p w14:paraId="0670BA5B" w14:textId="38666C91" w:rsidR="0093394A" w:rsidRDefault="0093394A" w:rsidP="0093394A">
            <w:pPr>
              <w:pStyle w:val="TAL"/>
              <w:rPr>
                <w:sz w:val="16"/>
                <w:szCs w:val="16"/>
              </w:rPr>
            </w:pPr>
            <w:r>
              <w:rPr>
                <w:sz w:val="16"/>
                <w:szCs w:val="16"/>
              </w:rPr>
              <w:t>5478</w:t>
            </w:r>
          </w:p>
        </w:tc>
        <w:tc>
          <w:tcPr>
            <w:tcW w:w="425" w:type="dxa"/>
            <w:shd w:val="solid" w:color="FFFFFF" w:fill="auto"/>
          </w:tcPr>
          <w:p w14:paraId="2DA9E7A3" w14:textId="4C5FD503" w:rsidR="0093394A" w:rsidRDefault="0093394A" w:rsidP="0093394A">
            <w:pPr>
              <w:pStyle w:val="TAL"/>
              <w:rPr>
                <w:sz w:val="16"/>
                <w:szCs w:val="16"/>
              </w:rPr>
            </w:pPr>
            <w:r>
              <w:rPr>
                <w:sz w:val="16"/>
                <w:szCs w:val="16"/>
              </w:rPr>
              <w:t>-</w:t>
            </w:r>
          </w:p>
        </w:tc>
        <w:tc>
          <w:tcPr>
            <w:tcW w:w="425" w:type="dxa"/>
            <w:shd w:val="solid" w:color="FFFFFF" w:fill="auto"/>
          </w:tcPr>
          <w:p w14:paraId="6A2822FE" w14:textId="137BA1DE" w:rsidR="0093394A" w:rsidRDefault="0093394A" w:rsidP="0093394A">
            <w:pPr>
              <w:pStyle w:val="TAL"/>
              <w:rPr>
                <w:sz w:val="16"/>
                <w:szCs w:val="16"/>
              </w:rPr>
            </w:pPr>
            <w:r>
              <w:rPr>
                <w:sz w:val="16"/>
                <w:szCs w:val="16"/>
              </w:rPr>
              <w:t>A</w:t>
            </w:r>
          </w:p>
        </w:tc>
        <w:tc>
          <w:tcPr>
            <w:tcW w:w="4820" w:type="dxa"/>
            <w:shd w:val="solid" w:color="FFFFFF" w:fill="auto"/>
          </w:tcPr>
          <w:p w14:paraId="20D34EC1" w14:textId="08FD89F5" w:rsidR="0093394A" w:rsidRDefault="0093394A" w:rsidP="0093394A">
            <w:pPr>
              <w:pStyle w:val="TAL"/>
              <w:rPr>
                <w:sz w:val="16"/>
                <w:szCs w:val="16"/>
              </w:rPr>
            </w:pPr>
            <w:r>
              <w:rPr>
                <w:sz w:val="16"/>
                <w:szCs w:val="16"/>
              </w:rPr>
              <w:t>Correct to align with RAN for reactive RAN feedback for Burst Arrival Time adaptation</w:t>
            </w:r>
          </w:p>
        </w:tc>
        <w:tc>
          <w:tcPr>
            <w:tcW w:w="708" w:type="dxa"/>
            <w:shd w:val="solid" w:color="FFFFFF" w:fill="auto"/>
          </w:tcPr>
          <w:p w14:paraId="65810BD7" w14:textId="01A23A59" w:rsidR="0093394A" w:rsidRDefault="0093394A" w:rsidP="0093394A">
            <w:pPr>
              <w:pStyle w:val="TAC"/>
              <w:rPr>
                <w:sz w:val="16"/>
                <w:szCs w:val="16"/>
              </w:rPr>
            </w:pPr>
            <w:r>
              <w:rPr>
                <w:sz w:val="16"/>
                <w:szCs w:val="16"/>
              </w:rPr>
              <w:t>19.1.0</w:t>
            </w:r>
          </w:p>
        </w:tc>
      </w:tr>
      <w:tr w:rsidR="0093394A" w:rsidRPr="00D64A02" w14:paraId="32FB62D9" w14:textId="77777777" w:rsidTr="009D14FB">
        <w:tc>
          <w:tcPr>
            <w:tcW w:w="800" w:type="dxa"/>
            <w:shd w:val="solid" w:color="FFFFFF" w:fill="auto"/>
          </w:tcPr>
          <w:p w14:paraId="42FE16F1" w14:textId="710BE869" w:rsidR="0093394A" w:rsidRDefault="0093394A" w:rsidP="0093394A">
            <w:pPr>
              <w:pStyle w:val="TAC"/>
              <w:rPr>
                <w:sz w:val="16"/>
                <w:szCs w:val="16"/>
              </w:rPr>
            </w:pPr>
            <w:r>
              <w:rPr>
                <w:sz w:val="16"/>
                <w:szCs w:val="16"/>
              </w:rPr>
              <w:t>2024-09</w:t>
            </w:r>
          </w:p>
        </w:tc>
        <w:tc>
          <w:tcPr>
            <w:tcW w:w="800" w:type="dxa"/>
            <w:shd w:val="solid" w:color="FFFFFF" w:fill="auto"/>
          </w:tcPr>
          <w:p w14:paraId="28C2F039" w14:textId="70DFEC38" w:rsidR="0093394A" w:rsidRDefault="0093394A" w:rsidP="0093394A">
            <w:pPr>
              <w:pStyle w:val="TAL"/>
              <w:rPr>
                <w:sz w:val="16"/>
                <w:szCs w:val="16"/>
              </w:rPr>
            </w:pPr>
            <w:r>
              <w:rPr>
                <w:sz w:val="16"/>
                <w:szCs w:val="16"/>
              </w:rPr>
              <w:t>SP#105</w:t>
            </w:r>
          </w:p>
        </w:tc>
        <w:tc>
          <w:tcPr>
            <w:tcW w:w="1094" w:type="dxa"/>
            <w:shd w:val="solid" w:color="FFFFFF" w:fill="auto"/>
          </w:tcPr>
          <w:p w14:paraId="598677EC" w14:textId="644130A9" w:rsidR="0093394A" w:rsidRDefault="0093394A" w:rsidP="0093394A">
            <w:pPr>
              <w:pStyle w:val="TAC"/>
              <w:rPr>
                <w:sz w:val="16"/>
                <w:szCs w:val="16"/>
              </w:rPr>
            </w:pPr>
            <w:r>
              <w:rPr>
                <w:sz w:val="16"/>
                <w:szCs w:val="16"/>
              </w:rPr>
              <w:t>SP-241251</w:t>
            </w:r>
          </w:p>
        </w:tc>
        <w:tc>
          <w:tcPr>
            <w:tcW w:w="567" w:type="dxa"/>
            <w:shd w:val="solid" w:color="FFFFFF" w:fill="auto"/>
          </w:tcPr>
          <w:p w14:paraId="16B381F0" w14:textId="597605B8" w:rsidR="0093394A" w:rsidRDefault="0093394A" w:rsidP="0093394A">
            <w:pPr>
              <w:pStyle w:val="TAL"/>
              <w:rPr>
                <w:sz w:val="16"/>
                <w:szCs w:val="16"/>
              </w:rPr>
            </w:pPr>
            <w:r>
              <w:rPr>
                <w:sz w:val="16"/>
                <w:szCs w:val="16"/>
              </w:rPr>
              <w:t>5480</w:t>
            </w:r>
          </w:p>
        </w:tc>
        <w:tc>
          <w:tcPr>
            <w:tcW w:w="425" w:type="dxa"/>
            <w:shd w:val="solid" w:color="FFFFFF" w:fill="auto"/>
          </w:tcPr>
          <w:p w14:paraId="7F8C888F" w14:textId="1FC65AE8" w:rsidR="0093394A" w:rsidRDefault="0093394A" w:rsidP="0093394A">
            <w:pPr>
              <w:pStyle w:val="TAL"/>
              <w:rPr>
                <w:sz w:val="16"/>
                <w:szCs w:val="16"/>
              </w:rPr>
            </w:pPr>
            <w:r>
              <w:rPr>
                <w:sz w:val="16"/>
                <w:szCs w:val="16"/>
              </w:rPr>
              <w:t>-</w:t>
            </w:r>
          </w:p>
        </w:tc>
        <w:tc>
          <w:tcPr>
            <w:tcW w:w="425" w:type="dxa"/>
            <w:shd w:val="solid" w:color="FFFFFF" w:fill="auto"/>
          </w:tcPr>
          <w:p w14:paraId="4D5FD4E1" w14:textId="179A41D0" w:rsidR="0093394A" w:rsidRDefault="0093394A" w:rsidP="0093394A">
            <w:pPr>
              <w:pStyle w:val="TAL"/>
              <w:rPr>
                <w:sz w:val="16"/>
                <w:szCs w:val="16"/>
              </w:rPr>
            </w:pPr>
            <w:r>
              <w:rPr>
                <w:sz w:val="16"/>
                <w:szCs w:val="16"/>
              </w:rPr>
              <w:t>A</w:t>
            </w:r>
          </w:p>
        </w:tc>
        <w:tc>
          <w:tcPr>
            <w:tcW w:w="4820" w:type="dxa"/>
            <w:shd w:val="solid" w:color="FFFFFF" w:fill="auto"/>
          </w:tcPr>
          <w:p w14:paraId="70768A30" w14:textId="13DB7FA3" w:rsidR="0093394A" w:rsidRDefault="0093394A" w:rsidP="0093394A">
            <w:pPr>
              <w:pStyle w:val="TAL"/>
              <w:rPr>
                <w:sz w:val="16"/>
                <w:szCs w:val="16"/>
              </w:rPr>
            </w:pPr>
            <w:r>
              <w:rPr>
                <w:sz w:val="16"/>
                <w:szCs w:val="16"/>
              </w:rPr>
              <w:t>Correction on mapping of the parameters between 5GS and TSN UNI</w:t>
            </w:r>
          </w:p>
        </w:tc>
        <w:tc>
          <w:tcPr>
            <w:tcW w:w="708" w:type="dxa"/>
            <w:shd w:val="solid" w:color="FFFFFF" w:fill="auto"/>
          </w:tcPr>
          <w:p w14:paraId="0EA03419" w14:textId="66BC5718" w:rsidR="0093394A" w:rsidRDefault="0093394A" w:rsidP="0093394A">
            <w:pPr>
              <w:pStyle w:val="TAC"/>
              <w:rPr>
                <w:sz w:val="16"/>
                <w:szCs w:val="16"/>
              </w:rPr>
            </w:pPr>
            <w:r>
              <w:rPr>
                <w:sz w:val="16"/>
                <w:szCs w:val="16"/>
              </w:rPr>
              <w:t>19.1.0</w:t>
            </w:r>
          </w:p>
        </w:tc>
      </w:tr>
      <w:tr w:rsidR="0093394A" w:rsidRPr="00D64A02" w14:paraId="4BBFC4AA" w14:textId="77777777" w:rsidTr="009D14FB">
        <w:tc>
          <w:tcPr>
            <w:tcW w:w="800" w:type="dxa"/>
            <w:shd w:val="solid" w:color="FFFFFF" w:fill="auto"/>
          </w:tcPr>
          <w:p w14:paraId="5B0BB756" w14:textId="16E87C96" w:rsidR="0093394A" w:rsidRDefault="0093394A" w:rsidP="0093394A">
            <w:pPr>
              <w:pStyle w:val="TAC"/>
              <w:rPr>
                <w:sz w:val="16"/>
                <w:szCs w:val="16"/>
              </w:rPr>
            </w:pPr>
            <w:r>
              <w:rPr>
                <w:sz w:val="16"/>
                <w:szCs w:val="16"/>
              </w:rPr>
              <w:t>2024-09</w:t>
            </w:r>
          </w:p>
        </w:tc>
        <w:tc>
          <w:tcPr>
            <w:tcW w:w="800" w:type="dxa"/>
            <w:shd w:val="solid" w:color="FFFFFF" w:fill="auto"/>
          </w:tcPr>
          <w:p w14:paraId="6B8536BB" w14:textId="70003D43" w:rsidR="0093394A" w:rsidRDefault="0093394A" w:rsidP="0093394A">
            <w:pPr>
              <w:pStyle w:val="TAL"/>
              <w:rPr>
                <w:sz w:val="16"/>
                <w:szCs w:val="16"/>
              </w:rPr>
            </w:pPr>
            <w:r>
              <w:rPr>
                <w:sz w:val="16"/>
                <w:szCs w:val="16"/>
              </w:rPr>
              <w:t>SP#105</w:t>
            </w:r>
          </w:p>
        </w:tc>
        <w:tc>
          <w:tcPr>
            <w:tcW w:w="1094" w:type="dxa"/>
            <w:shd w:val="solid" w:color="FFFFFF" w:fill="auto"/>
          </w:tcPr>
          <w:p w14:paraId="709191A0" w14:textId="4E37271E" w:rsidR="0093394A" w:rsidRDefault="0093394A" w:rsidP="0093394A">
            <w:pPr>
              <w:pStyle w:val="TAC"/>
              <w:rPr>
                <w:sz w:val="16"/>
                <w:szCs w:val="16"/>
              </w:rPr>
            </w:pPr>
            <w:r>
              <w:rPr>
                <w:sz w:val="16"/>
                <w:szCs w:val="16"/>
              </w:rPr>
              <w:t>SP-241243</w:t>
            </w:r>
          </w:p>
        </w:tc>
        <w:tc>
          <w:tcPr>
            <w:tcW w:w="567" w:type="dxa"/>
            <w:shd w:val="solid" w:color="FFFFFF" w:fill="auto"/>
          </w:tcPr>
          <w:p w14:paraId="1B8CA455" w14:textId="543B2B13" w:rsidR="0093394A" w:rsidRDefault="0093394A" w:rsidP="0093394A">
            <w:pPr>
              <w:pStyle w:val="TAL"/>
              <w:rPr>
                <w:sz w:val="16"/>
                <w:szCs w:val="16"/>
              </w:rPr>
            </w:pPr>
            <w:r>
              <w:rPr>
                <w:sz w:val="16"/>
                <w:szCs w:val="16"/>
              </w:rPr>
              <w:t>5482</w:t>
            </w:r>
          </w:p>
        </w:tc>
        <w:tc>
          <w:tcPr>
            <w:tcW w:w="425" w:type="dxa"/>
            <w:shd w:val="solid" w:color="FFFFFF" w:fill="auto"/>
          </w:tcPr>
          <w:p w14:paraId="7D89186F" w14:textId="7CF05BEE" w:rsidR="0093394A" w:rsidRDefault="0093394A" w:rsidP="0093394A">
            <w:pPr>
              <w:pStyle w:val="TAL"/>
              <w:rPr>
                <w:sz w:val="16"/>
                <w:szCs w:val="16"/>
              </w:rPr>
            </w:pPr>
            <w:r>
              <w:rPr>
                <w:sz w:val="16"/>
                <w:szCs w:val="16"/>
              </w:rPr>
              <w:t>3</w:t>
            </w:r>
          </w:p>
        </w:tc>
        <w:tc>
          <w:tcPr>
            <w:tcW w:w="425" w:type="dxa"/>
            <w:shd w:val="solid" w:color="FFFFFF" w:fill="auto"/>
          </w:tcPr>
          <w:p w14:paraId="0F7B4613" w14:textId="2C03A61C" w:rsidR="0093394A" w:rsidRDefault="0093394A" w:rsidP="0093394A">
            <w:pPr>
              <w:pStyle w:val="TAL"/>
              <w:rPr>
                <w:sz w:val="16"/>
                <w:szCs w:val="16"/>
              </w:rPr>
            </w:pPr>
            <w:r>
              <w:rPr>
                <w:sz w:val="16"/>
                <w:szCs w:val="16"/>
              </w:rPr>
              <w:t>A</w:t>
            </w:r>
          </w:p>
        </w:tc>
        <w:tc>
          <w:tcPr>
            <w:tcW w:w="4820" w:type="dxa"/>
            <w:shd w:val="solid" w:color="FFFFFF" w:fill="auto"/>
          </w:tcPr>
          <w:p w14:paraId="073C022D" w14:textId="23084256" w:rsidR="0093394A" w:rsidRDefault="0093394A" w:rsidP="0093394A">
            <w:pPr>
              <w:pStyle w:val="TAL"/>
              <w:rPr>
                <w:sz w:val="16"/>
                <w:szCs w:val="16"/>
              </w:rPr>
            </w:pPr>
            <w:r>
              <w:rPr>
                <w:sz w:val="16"/>
                <w:szCs w:val="16"/>
              </w:rPr>
              <w:t xml:space="preserve">Correction NWDAF discovery and selection </w:t>
            </w:r>
          </w:p>
        </w:tc>
        <w:tc>
          <w:tcPr>
            <w:tcW w:w="708" w:type="dxa"/>
            <w:shd w:val="solid" w:color="FFFFFF" w:fill="auto"/>
          </w:tcPr>
          <w:p w14:paraId="242C1F76" w14:textId="0EE59FA2" w:rsidR="0093394A" w:rsidRDefault="0093394A" w:rsidP="0093394A">
            <w:pPr>
              <w:pStyle w:val="TAC"/>
              <w:rPr>
                <w:sz w:val="16"/>
                <w:szCs w:val="16"/>
              </w:rPr>
            </w:pPr>
            <w:r>
              <w:rPr>
                <w:sz w:val="16"/>
                <w:szCs w:val="16"/>
              </w:rPr>
              <w:t>19.1.0</w:t>
            </w:r>
          </w:p>
        </w:tc>
      </w:tr>
      <w:tr w:rsidR="0093394A" w:rsidRPr="00D64A02" w14:paraId="37BAA0FA" w14:textId="77777777" w:rsidTr="009D14FB">
        <w:tc>
          <w:tcPr>
            <w:tcW w:w="800" w:type="dxa"/>
            <w:shd w:val="solid" w:color="FFFFFF" w:fill="auto"/>
          </w:tcPr>
          <w:p w14:paraId="5C6745EC" w14:textId="0DBE7156" w:rsidR="0093394A" w:rsidRDefault="0093394A" w:rsidP="0093394A">
            <w:pPr>
              <w:pStyle w:val="TAC"/>
              <w:rPr>
                <w:sz w:val="16"/>
                <w:szCs w:val="16"/>
              </w:rPr>
            </w:pPr>
            <w:r>
              <w:rPr>
                <w:sz w:val="16"/>
                <w:szCs w:val="16"/>
              </w:rPr>
              <w:t>2024-09</w:t>
            </w:r>
          </w:p>
        </w:tc>
        <w:tc>
          <w:tcPr>
            <w:tcW w:w="800" w:type="dxa"/>
            <w:shd w:val="solid" w:color="FFFFFF" w:fill="auto"/>
          </w:tcPr>
          <w:p w14:paraId="00F26580" w14:textId="5E0EB3E7" w:rsidR="0093394A" w:rsidRDefault="0093394A" w:rsidP="0093394A">
            <w:pPr>
              <w:pStyle w:val="TAL"/>
              <w:rPr>
                <w:sz w:val="16"/>
                <w:szCs w:val="16"/>
              </w:rPr>
            </w:pPr>
            <w:r>
              <w:rPr>
                <w:sz w:val="16"/>
                <w:szCs w:val="16"/>
              </w:rPr>
              <w:t>SP#105</w:t>
            </w:r>
          </w:p>
        </w:tc>
        <w:tc>
          <w:tcPr>
            <w:tcW w:w="1094" w:type="dxa"/>
            <w:shd w:val="solid" w:color="FFFFFF" w:fill="auto"/>
          </w:tcPr>
          <w:p w14:paraId="6E2C8F27" w14:textId="310CDB26" w:rsidR="0093394A" w:rsidRDefault="0093394A" w:rsidP="0093394A">
            <w:pPr>
              <w:pStyle w:val="TAC"/>
              <w:rPr>
                <w:sz w:val="16"/>
                <w:szCs w:val="16"/>
              </w:rPr>
            </w:pPr>
            <w:r>
              <w:rPr>
                <w:sz w:val="16"/>
                <w:szCs w:val="16"/>
              </w:rPr>
              <w:t>SP-241253</w:t>
            </w:r>
          </w:p>
        </w:tc>
        <w:tc>
          <w:tcPr>
            <w:tcW w:w="567" w:type="dxa"/>
            <w:shd w:val="solid" w:color="FFFFFF" w:fill="auto"/>
          </w:tcPr>
          <w:p w14:paraId="3E7CB917" w14:textId="75187F94" w:rsidR="0093394A" w:rsidRDefault="0093394A" w:rsidP="0093394A">
            <w:pPr>
              <w:pStyle w:val="TAL"/>
              <w:rPr>
                <w:sz w:val="16"/>
                <w:szCs w:val="16"/>
              </w:rPr>
            </w:pPr>
            <w:r>
              <w:rPr>
                <w:sz w:val="16"/>
                <w:szCs w:val="16"/>
              </w:rPr>
              <w:t>5487</w:t>
            </w:r>
          </w:p>
        </w:tc>
        <w:tc>
          <w:tcPr>
            <w:tcW w:w="425" w:type="dxa"/>
            <w:shd w:val="solid" w:color="FFFFFF" w:fill="auto"/>
          </w:tcPr>
          <w:p w14:paraId="51D5785A" w14:textId="47E348BA" w:rsidR="0093394A" w:rsidRDefault="0093394A" w:rsidP="0093394A">
            <w:pPr>
              <w:pStyle w:val="TAL"/>
              <w:rPr>
                <w:sz w:val="16"/>
                <w:szCs w:val="16"/>
              </w:rPr>
            </w:pPr>
            <w:r>
              <w:rPr>
                <w:sz w:val="16"/>
                <w:szCs w:val="16"/>
              </w:rPr>
              <w:t>1</w:t>
            </w:r>
          </w:p>
        </w:tc>
        <w:tc>
          <w:tcPr>
            <w:tcW w:w="425" w:type="dxa"/>
            <w:shd w:val="solid" w:color="FFFFFF" w:fill="auto"/>
          </w:tcPr>
          <w:p w14:paraId="0576FC1A" w14:textId="7569DA10" w:rsidR="0093394A" w:rsidRDefault="0093394A" w:rsidP="0093394A">
            <w:pPr>
              <w:pStyle w:val="TAL"/>
              <w:rPr>
                <w:sz w:val="16"/>
                <w:szCs w:val="16"/>
              </w:rPr>
            </w:pPr>
            <w:r>
              <w:rPr>
                <w:sz w:val="16"/>
                <w:szCs w:val="16"/>
              </w:rPr>
              <w:t>A</w:t>
            </w:r>
          </w:p>
        </w:tc>
        <w:tc>
          <w:tcPr>
            <w:tcW w:w="4820" w:type="dxa"/>
            <w:shd w:val="solid" w:color="FFFFFF" w:fill="auto"/>
          </w:tcPr>
          <w:p w14:paraId="40B21809" w14:textId="78DF977D" w:rsidR="0093394A" w:rsidRDefault="0093394A" w:rsidP="0093394A">
            <w:pPr>
              <w:pStyle w:val="TAL"/>
              <w:rPr>
                <w:sz w:val="16"/>
                <w:szCs w:val="16"/>
              </w:rPr>
            </w:pPr>
            <w:r>
              <w:rPr>
                <w:sz w:val="16"/>
                <w:szCs w:val="16"/>
              </w:rPr>
              <w:t>Correction of the reference clause and duplicate description</w:t>
            </w:r>
          </w:p>
        </w:tc>
        <w:tc>
          <w:tcPr>
            <w:tcW w:w="708" w:type="dxa"/>
            <w:shd w:val="solid" w:color="FFFFFF" w:fill="auto"/>
          </w:tcPr>
          <w:p w14:paraId="0B50D9A7" w14:textId="34C38408" w:rsidR="0093394A" w:rsidRDefault="0093394A" w:rsidP="0093394A">
            <w:pPr>
              <w:pStyle w:val="TAC"/>
              <w:rPr>
                <w:sz w:val="16"/>
                <w:szCs w:val="16"/>
              </w:rPr>
            </w:pPr>
            <w:r>
              <w:rPr>
                <w:sz w:val="16"/>
                <w:szCs w:val="16"/>
              </w:rPr>
              <w:t>19.1.0</w:t>
            </w:r>
          </w:p>
        </w:tc>
      </w:tr>
      <w:tr w:rsidR="0093394A" w:rsidRPr="00D64A02" w14:paraId="2F1F60B4" w14:textId="77777777" w:rsidTr="009D14FB">
        <w:tc>
          <w:tcPr>
            <w:tcW w:w="800" w:type="dxa"/>
            <w:shd w:val="solid" w:color="FFFFFF" w:fill="auto"/>
          </w:tcPr>
          <w:p w14:paraId="1DA1A82C" w14:textId="61CDA571" w:rsidR="0093394A" w:rsidRDefault="0093394A" w:rsidP="0093394A">
            <w:pPr>
              <w:pStyle w:val="TAC"/>
              <w:rPr>
                <w:sz w:val="16"/>
                <w:szCs w:val="16"/>
              </w:rPr>
            </w:pPr>
            <w:r>
              <w:rPr>
                <w:sz w:val="16"/>
                <w:szCs w:val="16"/>
              </w:rPr>
              <w:t>2024-09</w:t>
            </w:r>
          </w:p>
        </w:tc>
        <w:tc>
          <w:tcPr>
            <w:tcW w:w="800" w:type="dxa"/>
            <w:shd w:val="solid" w:color="FFFFFF" w:fill="auto"/>
          </w:tcPr>
          <w:p w14:paraId="5DBD55C8" w14:textId="2950C7E7" w:rsidR="0093394A" w:rsidRDefault="0093394A" w:rsidP="0093394A">
            <w:pPr>
              <w:pStyle w:val="TAL"/>
              <w:rPr>
                <w:sz w:val="16"/>
                <w:szCs w:val="16"/>
              </w:rPr>
            </w:pPr>
            <w:r>
              <w:rPr>
                <w:sz w:val="16"/>
                <w:szCs w:val="16"/>
              </w:rPr>
              <w:t>SP#105</w:t>
            </w:r>
          </w:p>
        </w:tc>
        <w:tc>
          <w:tcPr>
            <w:tcW w:w="1094" w:type="dxa"/>
            <w:shd w:val="solid" w:color="FFFFFF" w:fill="auto"/>
          </w:tcPr>
          <w:p w14:paraId="4390C388" w14:textId="38C87F2F" w:rsidR="0093394A" w:rsidRDefault="0093394A" w:rsidP="0093394A">
            <w:pPr>
              <w:pStyle w:val="TAC"/>
              <w:rPr>
                <w:sz w:val="16"/>
                <w:szCs w:val="16"/>
              </w:rPr>
            </w:pPr>
            <w:r>
              <w:rPr>
                <w:sz w:val="16"/>
                <w:szCs w:val="16"/>
              </w:rPr>
              <w:t>SP-241262</w:t>
            </w:r>
          </w:p>
        </w:tc>
        <w:tc>
          <w:tcPr>
            <w:tcW w:w="567" w:type="dxa"/>
            <w:shd w:val="solid" w:color="FFFFFF" w:fill="auto"/>
          </w:tcPr>
          <w:p w14:paraId="23AA0523" w14:textId="1B11B952" w:rsidR="0093394A" w:rsidRDefault="0093394A" w:rsidP="0093394A">
            <w:pPr>
              <w:pStyle w:val="TAL"/>
              <w:rPr>
                <w:sz w:val="16"/>
                <w:szCs w:val="16"/>
              </w:rPr>
            </w:pPr>
            <w:r>
              <w:rPr>
                <w:sz w:val="16"/>
                <w:szCs w:val="16"/>
              </w:rPr>
              <w:t>5488</w:t>
            </w:r>
          </w:p>
        </w:tc>
        <w:tc>
          <w:tcPr>
            <w:tcW w:w="425" w:type="dxa"/>
            <w:shd w:val="solid" w:color="FFFFFF" w:fill="auto"/>
          </w:tcPr>
          <w:p w14:paraId="4C93C331" w14:textId="11FF2E72" w:rsidR="0093394A" w:rsidRDefault="0093394A" w:rsidP="0093394A">
            <w:pPr>
              <w:pStyle w:val="TAL"/>
              <w:rPr>
                <w:sz w:val="16"/>
                <w:szCs w:val="16"/>
              </w:rPr>
            </w:pPr>
            <w:r>
              <w:rPr>
                <w:sz w:val="16"/>
                <w:szCs w:val="16"/>
              </w:rPr>
              <w:t>2</w:t>
            </w:r>
          </w:p>
        </w:tc>
        <w:tc>
          <w:tcPr>
            <w:tcW w:w="425" w:type="dxa"/>
            <w:shd w:val="solid" w:color="FFFFFF" w:fill="auto"/>
          </w:tcPr>
          <w:p w14:paraId="5BB40079" w14:textId="05A592F9" w:rsidR="0093394A" w:rsidRDefault="0093394A" w:rsidP="0093394A">
            <w:pPr>
              <w:pStyle w:val="TAL"/>
              <w:rPr>
                <w:sz w:val="16"/>
                <w:szCs w:val="16"/>
              </w:rPr>
            </w:pPr>
            <w:r>
              <w:rPr>
                <w:sz w:val="16"/>
                <w:szCs w:val="16"/>
              </w:rPr>
              <w:t>B</w:t>
            </w:r>
          </w:p>
        </w:tc>
        <w:tc>
          <w:tcPr>
            <w:tcW w:w="4820" w:type="dxa"/>
            <w:shd w:val="solid" w:color="FFFFFF" w:fill="auto"/>
          </w:tcPr>
          <w:p w14:paraId="2382FB59" w14:textId="3C041FD7" w:rsidR="0093394A" w:rsidRDefault="0093394A" w:rsidP="0093394A">
            <w:pPr>
              <w:pStyle w:val="TAL"/>
              <w:rPr>
                <w:sz w:val="16"/>
                <w:szCs w:val="16"/>
              </w:rPr>
            </w:pPr>
            <w:r>
              <w:rPr>
                <w:sz w:val="16"/>
                <w:szCs w:val="16"/>
              </w:rPr>
              <w:t>Adding 5G Femto support description</w:t>
            </w:r>
          </w:p>
        </w:tc>
        <w:tc>
          <w:tcPr>
            <w:tcW w:w="708" w:type="dxa"/>
            <w:shd w:val="solid" w:color="FFFFFF" w:fill="auto"/>
          </w:tcPr>
          <w:p w14:paraId="72F1538E" w14:textId="05465C97" w:rsidR="0093394A" w:rsidRDefault="0093394A" w:rsidP="0093394A">
            <w:pPr>
              <w:pStyle w:val="TAC"/>
              <w:rPr>
                <w:sz w:val="16"/>
                <w:szCs w:val="16"/>
              </w:rPr>
            </w:pPr>
            <w:r>
              <w:rPr>
                <w:sz w:val="16"/>
                <w:szCs w:val="16"/>
              </w:rPr>
              <w:t>19.1.0</w:t>
            </w:r>
          </w:p>
        </w:tc>
      </w:tr>
      <w:tr w:rsidR="0093394A" w:rsidRPr="00D64A02" w14:paraId="385CD9DF" w14:textId="77777777" w:rsidTr="009D14FB">
        <w:tc>
          <w:tcPr>
            <w:tcW w:w="800" w:type="dxa"/>
            <w:shd w:val="solid" w:color="FFFFFF" w:fill="auto"/>
          </w:tcPr>
          <w:p w14:paraId="5A49540F" w14:textId="5D1F0AA4" w:rsidR="0093394A" w:rsidRDefault="0093394A" w:rsidP="0093394A">
            <w:pPr>
              <w:pStyle w:val="TAC"/>
              <w:rPr>
                <w:sz w:val="16"/>
                <w:szCs w:val="16"/>
              </w:rPr>
            </w:pPr>
            <w:r>
              <w:rPr>
                <w:sz w:val="16"/>
                <w:szCs w:val="16"/>
              </w:rPr>
              <w:t>2024-09</w:t>
            </w:r>
          </w:p>
        </w:tc>
        <w:tc>
          <w:tcPr>
            <w:tcW w:w="800" w:type="dxa"/>
            <w:shd w:val="solid" w:color="FFFFFF" w:fill="auto"/>
          </w:tcPr>
          <w:p w14:paraId="4A2AB63D" w14:textId="0AE80C20" w:rsidR="0093394A" w:rsidRDefault="0093394A" w:rsidP="0093394A">
            <w:pPr>
              <w:pStyle w:val="TAL"/>
              <w:rPr>
                <w:sz w:val="16"/>
                <w:szCs w:val="16"/>
              </w:rPr>
            </w:pPr>
            <w:r>
              <w:rPr>
                <w:sz w:val="16"/>
                <w:szCs w:val="16"/>
              </w:rPr>
              <w:t>SP#105</w:t>
            </w:r>
          </w:p>
        </w:tc>
        <w:tc>
          <w:tcPr>
            <w:tcW w:w="1094" w:type="dxa"/>
            <w:shd w:val="solid" w:color="FFFFFF" w:fill="auto"/>
          </w:tcPr>
          <w:p w14:paraId="639E267D" w14:textId="0459F507" w:rsidR="0093394A" w:rsidRDefault="0093394A" w:rsidP="0093394A">
            <w:pPr>
              <w:pStyle w:val="TAC"/>
              <w:rPr>
                <w:sz w:val="16"/>
                <w:szCs w:val="16"/>
              </w:rPr>
            </w:pPr>
            <w:r>
              <w:rPr>
                <w:sz w:val="16"/>
                <w:szCs w:val="16"/>
              </w:rPr>
              <w:t>SP-241272</w:t>
            </w:r>
          </w:p>
        </w:tc>
        <w:tc>
          <w:tcPr>
            <w:tcW w:w="567" w:type="dxa"/>
            <w:shd w:val="solid" w:color="FFFFFF" w:fill="auto"/>
          </w:tcPr>
          <w:p w14:paraId="45376B91" w14:textId="0325D33D" w:rsidR="0093394A" w:rsidRDefault="0093394A" w:rsidP="0093394A">
            <w:pPr>
              <w:pStyle w:val="TAL"/>
              <w:rPr>
                <w:sz w:val="16"/>
                <w:szCs w:val="16"/>
              </w:rPr>
            </w:pPr>
            <w:r>
              <w:rPr>
                <w:sz w:val="16"/>
                <w:szCs w:val="16"/>
              </w:rPr>
              <w:t>5492</w:t>
            </w:r>
          </w:p>
        </w:tc>
        <w:tc>
          <w:tcPr>
            <w:tcW w:w="425" w:type="dxa"/>
            <w:shd w:val="solid" w:color="FFFFFF" w:fill="auto"/>
          </w:tcPr>
          <w:p w14:paraId="7A267190" w14:textId="5D2573B2" w:rsidR="0093394A" w:rsidRDefault="0093394A" w:rsidP="0093394A">
            <w:pPr>
              <w:pStyle w:val="TAL"/>
              <w:rPr>
                <w:sz w:val="16"/>
                <w:szCs w:val="16"/>
              </w:rPr>
            </w:pPr>
            <w:r>
              <w:rPr>
                <w:sz w:val="16"/>
                <w:szCs w:val="16"/>
              </w:rPr>
              <w:t>2</w:t>
            </w:r>
          </w:p>
        </w:tc>
        <w:tc>
          <w:tcPr>
            <w:tcW w:w="425" w:type="dxa"/>
            <w:shd w:val="solid" w:color="FFFFFF" w:fill="auto"/>
          </w:tcPr>
          <w:p w14:paraId="2FDFA3FD" w14:textId="00D457C6" w:rsidR="0093394A" w:rsidRDefault="0093394A" w:rsidP="0093394A">
            <w:pPr>
              <w:pStyle w:val="TAL"/>
              <w:rPr>
                <w:sz w:val="16"/>
                <w:szCs w:val="16"/>
              </w:rPr>
            </w:pPr>
            <w:r>
              <w:rPr>
                <w:sz w:val="16"/>
                <w:szCs w:val="16"/>
              </w:rPr>
              <w:t>B</w:t>
            </w:r>
          </w:p>
        </w:tc>
        <w:tc>
          <w:tcPr>
            <w:tcW w:w="4820" w:type="dxa"/>
            <w:shd w:val="solid" w:color="FFFFFF" w:fill="auto"/>
          </w:tcPr>
          <w:p w14:paraId="31A2F25C" w14:textId="6D3804D1" w:rsidR="0093394A" w:rsidRDefault="0093394A" w:rsidP="0093394A">
            <w:pPr>
              <w:pStyle w:val="TAL"/>
              <w:rPr>
                <w:sz w:val="16"/>
                <w:szCs w:val="16"/>
              </w:rPr>
            </w:pPr>
            <w:r>
              <w:rPr>
                <w:sz w:val="16"/>
                <w:szCs w:val="16"/>
              </w:rPr>
              <w:t xml:space="preserve">Exposure enhancements for static UE IP address assignment and 5G VN group's User Plane Security Policy </w:t>
            </w:r>
          </w:p>
        </w:tc>
        <w:tc>
          <w:tcPr>
            <w:tcW w:w="708" w:type="dxa"/>
            <w:shd w:val="solid" w:color="FFFFFF" w:fill="auto"/>
          </w:tcPr>
          <w:p w14:paraId="533877E8" w14:textId="191DC77B" w:rsidR="0093394A" w:rsidRDefault="0093394A" w:rsidP="0093394A">
            <w:pPr>
              <w:pStyle w:val="TAC"/>
              <w:rPr>
                <w:sz w:val="16"/>
                <w:szCs w:val="16"/>
              </w:rPr>
            </w:pPr>
            <w:r>
              <w:rPr>
                <w:sz w:val="16"/>
                <w:szCs w:val="16"/>
              </w:rPr>
              <w:t>19.1.0</w:t>
            </w:r>
          </w:p>
        </w:tc>
      </w:tr>
      <w:tr w:rsidR="0093394A" w:rsidRPr="00D64A02" w14:paraId="33777185" w14:textId="77777777" w:rsidTr="009D14FB">
        <w:tc>
          <w:tcPr>
            <w:tcW w:w="800" w:type="dxa"/>
            <w:shd w:val="solid" w:color="FFFFFF" w:fill="auto"/>
          </w:tcPr>
          <w:p w14:paraId="108CD644" w14:textId="084ABBAF" w:rsidR="0093394A" w:rsidRDefault="0093394A" w:rsidP="0093394A">
            <w:pPr>
              <w:pStyle w:val="TAC"/>
              <w:rPr>
                <w:sz w:val="16"/>
                <w:szCs w:val="16"/>
              </w:rPr>
            </w:pPr>
            <w:r>
              <w:rPr>
                <w:sz w:val="16"/>
                <w:szCs w:val="16"/>
              </w:rPr>
              <w:lastRenderedPageBreak/>
              <w:t>2024-09</w:t>
            </w:r>
          </w:p>
        </w:tc>
        <w:tc>
          <w:tcPr>
            <w:tcW w:w="800" w:type="dxa"/>
            <w:shd w:val="solid" w:color="FFFFFF" w:fill="auto"/>
          </w:tcPr>
          <w:p w14:paraId="0604B01F" w14:textId="360EDD2D" w:rsidR="0093394A" w:rsidRDefault="0093394A" w:rsidP="0093394A">
            <w:pPr>
              <w:pStyle w:val="TAL"/>
              <w:rPr>
                <w:sz w:val="16"/>
                <w:szCs w:val="16"/>
              </w:rPr>
            </w:pPr>
            <w:r>
              <w:rPr>
                <w:sz w:val="16"/>
                <w:szCs w:val="16"/>
              </w:rPr>
              <w:t>SP#105</w:t>
            </w:r>
          </w:p>
        </w:tc>
        <w:tc>
          <w:tcPr>
            <w:tcW w:w="1094" w:type="dxa"/>
            <w:shd w:val="solid" w:color="FFFFFF" w:fill="auto"/>
          </w:tcPr>
          <w:p w14:paraId="7CE53853" w14:textId="5CE08B8C" w:rsidR="0093394A" w:rsidRDefault="0093394A" w:rsidP="0093394A">
            <w:pPr>
              <w:pStyle w:val="TAC"/>
              <w:rPr>
                <w:sz w:val="16"/>
                <w:szCs w:val="16"/>
              </w:rPr>
            </w:pPr>
            <w:r>
              <w:rPr>
                <w:sz w:val="16"/>
                <w:szCs w:val="16"/>
              </w:rPr>
              <w:t>SP-241247</w:t>
            </w:r>
          </w:p>
        </w:tc>
        <w:tc>
          <w:tcPr>
            <w:tcW w:w="567" w:type="dxa"/>
            <w:shd w:val="solid" w:color="FFFFFF" w:fill="auto"/>
          </w:tcPr>
          <w:p w14:paraId="00AEC8A9" w14:textId="7347CE74" w:rsidR="0093394A" w:rsidRDefault="0093394A" w:rsidP="0093394A">
            <w:pPr>
              <w:pStyle w:val="TAL"/>
              <w:rPr>
                <w:sz w:val="16"/>
                <w:szCs w:val="16"/>
              </w:rPr>
            </w:pPr>
            <w:r>
              <w:rPr>
                <w:sz w:val="16"/>
                <w:szCs w:val="16"/>
              </w:rPr>
              <w:t>5495</w:t>
            </w:r>
          </w:p>
        </w:tc>
        <w:tc>
          <w:tcPr>
            <w:tcW w:w="425" w:type="dxa"/>
            <w:shd w:val="solid" w:color="FFFFFF" w:fill="auto"/>
          </w:tcPr>
          <w:p w14:paraId="4C549C4A" w14:textId="24C82071" w:rsidR="0093394A" w:rsidRDefault="0093394A" w:rsidP="0093394A">
            <w:pPr>
              <w:pStyle w:val="TAL"/>
              <w:rPr>
                <w:sz w:val="16"/>
                <w:szCs w:val="16"/>
              </w:rPr>
            </w:pPr>
            <w:r>
              <w:rPr>
                <w:sz w:val="16"/>
                <w:szCs w:val="16"/>
              </w:rPr>
              <w:t>1</w:t>
            </w:r>
          </w:p>
        </w:tc>
        <w:tc>
          <w:tcPr>
            <w:tcW w:w="425" w:type="dxa"/>
            <w:shd w:val="solid" w:color="FFFFFF" w:fill="auto"/>
          </w:tcPr>
          <w:p w14:paraId="64FC92C1" w14:textId="2C9162E6" w:rsidR="0093394A" w:rsidRDefault="0093394A" w:rsidP="0093394A">
            <w:pPr>
              <w:pStyle w:val="TAL"/>
              <w:rPr>
                <w:sz w:val="16"/>
                <w:szCs w:val="16"/>
              </w:rPr>
            </w:pPr>
            <w:r>
              <w:rPr>
                <w:sz w:val="16"/>
                <w:szCs w:val="16"/>
              </w:rPr>
              <w:t>A</w:t>
            </w:r>
          </w:p>
        </w:tc>
        <w:tc>
          <w:tcPr>
            <w:tcW w:w="4820" w:type="dxa"/>
            <w:shd w:val="solid" w:color="FFFFFF" w:fill="auto"/>
          </w:tcPr>
          <w:p w14:paraId="4896F38B" w14:textId="608BCED8" w:rsidR="0093394A" w:rsidRDefault="0093394A" w:rsidP="0093394A">
            <w:pPr>
              <w:pStyle w:val="TAL"/>
              <w:rPr>
                <w:sz w:val="16"/>
                <w:szCs w:val="16"/>
              </w:rPr>
            </w:pPr>
            <w:r>
              <w:rPr>
                <w:sz w:val="16"/>
                <w:szCs w:val="16"/>
              </w:rPr>
              <w:t>Access restrictions for satellite access in the context of 5GC-EPC interworking</w:t>
            </w:r>
          </w:p>
        </w:tc>
        <w:tc>
          <w:tcPr>
            <w:tcW w:w="708" w:type="dxa"/>
            <w:shd w:val="solid" w:color="FFFFFF" w:fill="auto"/>
          </w:tcPr>
          <w:p w14:paraId="6209F7E2" w14:textId="6E8B24A2" w:rsidR="0093394A" w:rsidRDefault="0093394A" w:rsidP="0093394A">
            <w:pPr>
              <w:pStyle w:val="TAC"/>
              <w:rPr>
                <w:sz w:val="16"/>
                <w:szCs w:val="16"/>
              </w:rPr>
            </w:pPr>
            <w:r>
              <w:rPr>
                <w:sz w:val="16"/>
                <w:szCs w:val="16"/>
              </w:rPr>
              <w:t>19.1.0</w:t>
            </w:r>
          </w:p>
        </w:tc>
      </w:tr>
      <w:tr w:rsidR="0093394A" w:rsidRPr="00D64A02" w14:paraId="31346E0A" w14:textId="77777777" w:rsidTr="009D14FB">
        <w:tc>
          <w:tcPr>
            <w:tcW w:w="800" w:type="dxa"/>
            <w:shd w:val="solid" w:color="FFFFFF" w:fill="auto"/>
          </w:tcPr>
          <w:p w14:paraId="6400E48F" w14:textId="436E310D" w:rsidR="0093394A" w:rsidRDefault="0093394A" w:rsidP="0093394A">
            <w:pPr>
              <w:pStyle w:val="TAC"/>
              <w:rPr>
                <w:sz w:val="16"/>
                <w:szCs w:val="16"/>
              </w:rPr>
            </w:pPr>
            <w:r>
              <w:rPr>
                <w:sz w:val="16"/>
                <w:szCs w:val="16"/>
              </w:rPr>
              <w:t>2024-09</w:t>
            </w:r>
          </w:p>
        </w:tc>
        <w:tc>
          <w:tcPr>
            <w:tcW w:w="800" w:type="dxa"/>
            <w:shd w:val="solid" w:color="FFFFFF" w:fill="auto"/>
          </w:tcPr>
          <w:p w14:paraId="114D2B9A" w14:textId="755C9B22" w:rsidR="0093394A" w:rsidRDefault="0093394A" w:rsidP="0093394A">
            <w:pPr>
              <w:pStyle w:val="TAL"/>
              <w:rPr>
                <w:sz w:val="16"/>
                <w:szCs w:val="16"/>
              </w:rPr>
            </w:pPr>
            <w:r>
              <w:rPr>
                <w:sz w:val="16"/>
                <w:szCs w:val="16"/>
              </w:rPr>
              <w:t>SP#105</w:t>
            </w:r>
          </w:p>
        </w:tc>
        <w:tc>
          <w:tcPr>
            <w:tcW w:w="1094" w:type="dxa"/>
            <w:shd w:val="solid" w:color="FFFFFF" w:fill="auto"/>
          </w:tcPr>
          <w:p w14:paraId="588E6AC4" w14:textId="3C0599B4" w:rsidR="0093394A" w:rsidRDefault="0093394A" w:rsidP="0093394A">
            <w:pPr>
              <w:pStyle w:val="TAC"/>
              <w:rPr>
                <w:sz w:val="16"/>
                <w:szCs w:val="16"/>
              </w:rPr>
            </w:pPr>
            <w:r>
              <w:rPr>
                <w:sz w:val="16"/>
                <w:szCs w:val="16"/>
              </w:rPr>
              <w:t>SP-241261</w:t>
            </w:r>
          </w:p>
        </w:tc>
        <w:tc>
          <w:tcPr>
            <w:tcW w:w="567" w:type="dxa"/>
            <w:shd w:val="solid" w:color="FFFFFF" w:fill="auto"/>
          </w:tcPr>
          <w:p w14:paraId="6AA2C767" w14:textId="7CB85844" w:rsidR="0093394A" w:rsidRDefault="0093394A" w:rsidP="0093394A">
            <w:pPr>
              <w:pStyle w:val="TAL"/>
              <w:rPr>
                <w:sz w:val="16"/>
                <w:szCs w:val="16"/>
              </w:rPr>
            </w:pPr>
            <w:r>
              <w:rPr>
                <w:sz w:val="16"/>
                <w:szCs w:val="16"/>
              </w:rPr>
              <w:t>5496</w:t>
            </w:r>
          </w:p>
        </w:tc>
        <w:tc>
          <w:tcPr>
            <w:tcW w:w="425" w:type="dxa"/>
            <w:shd w:val="solid" w:color="FFFFFF" w:fill="auto"/>
          </w:tcPr>
          <w:p w14:paraId="01C8B155" w14:textId="471F1EB7" w:rsidR="0093394A" w:rsidRDefault="0093394A" w:rsidP="0093394A">
            <w:pPr>
              <w:pStyle w:val="TAL"/>
              <w:rPr>
                <w:sz w:val="16"/>
                <w:szCs w:val="16"/>
              </w:rPr>
            </w:pPr>
            <w:r>
              <w:rPr>
                <w:sz w:val="16"/>
                <w:szCs w:val="16"/>
              </w:rPr>
              <w:t>1</w:t>
            </w:r>
          </w:p>
        </w:tc>
        <w:tc>
          <w:tcPr>
            <w:tcW w:w="425" w:type="dxa"/>
            <w:shd w:val="solid" w:color="FFFFFF" w:fill="auto"/>
          </w:tcPr>
          <w:p w14:paraId="0B47C779" w14:textId="0FEA2F9F" w:rsidR="0093394A" w:rsidRDefault="0093394A" w:rsidP="0093394A">
            <w:pPr>
              <w:pStyle w:val="TAL"/>
              <w:rPr>
                <w:sz w:val="16"/>
                <w:szCs w:val="16"/>
              </w:rPr>
            </w:pPr>
            <w:r>
              <w:rPr>
                <w:sz w:val="16"/>
                <w:szCs w:val="16"/>
              </w:rPr>
              <w:t>A</w:t>
            </w:r>
          </w:p>
        </w:tc>
        <w:tc>
          <w:tcPr>
            <w:tcW w:w="4820" w:type="dxa"/>
            <w:shd w:val="solid" w:color="FFFFFF" w:fill="auto"/>
          </w:tcPr>
          <w:p w14:paraId="5BBC2C46" w14:textId="263191C6" w:rsidR="0093394A" w:rsidRDefault="0093394A" w:rsidP="0093394A">
            <w:pPr>
              <w:pStyle w:val="TAL"/>
              <w:rPr>
                <w:sz w:val="16"/>
                <w:szCs w:val="16"/>
              </w:rPr>
            </w:pPr>
            <w:r>
              <w:rPr>
                <w:sz w:val="16"/>
                <w:szCs w:val="16"/>
              </w:rPr>
              <w:t>Session level priority realization in AMF</w:t>
            </w:r>
          </w:p>
        </w:tc>
        <w:tc>
          <w:tcPr>
            <w:tcW w:w="708" w:type="dxa"/>
            <w:shd w:val="solid" w:color="FFFFFF" w:fill="auto"/>
          </w:tcPr>
          <w:p w14:paraId="5CFB568E" w14:textId="56B21672" w:rsidR="0093394A" w:rsidRDefault="0093394A" w:rsidP="0093394A">
            <w:pPr>
              <w:pStyle w:val="TAC"/>
              <w:rPr>
                <w:sz w:val="16"/>
                <w:szCs w:val="16"/>
              </w:rPr>
            </w:pPr>
            <w:r>
              <w:rPr>
                <w:sz w:val="16"/>
                <w:szCs w:val="16"/>
              </w:rPr>
              <w:t>19.1.0</w:t>
            </w:r>
          </w:p>
        </w:tc>
      </w:tr>
      <w:tr w:rsidR="0093394A" w:rsidRPr="00D64A02" w14:paraId="7C6C1EE6" w14:textId="77777777" w:rsidTr="009D14FB">
        <w:tc>
          <w:tcPr>
            <w:tcW w:w="800" w:type="dxa"/>
            <w:shd w:val="solid" w:color="FFFFFF" w:fill="auto"/>
          </w:tcPr>
          <w:p w14:paraId="7E009140" w14:textId="5AEA506B" w:rsidR="0093394A" w:rsidRDefault="0093394A" w:rsidP="0093394A">
            <w:pPr>
              <w:pStyle w:val="TAC"/>
              <w:rPr>
                <w:sz w:val="16"/>
                <w:szCs w:val="16"/>
              </w:rPr>
            </w:pPr>
            <w:r>
              <w:rPr>
                <w:sz w:val="16"/>
                <w:szCs w:val="16"/>
              </w:rPr>
              <w:t>2024-09</w:t>
            </w:r>
          </w:p>
        </w:tc>
        <w:tc>
          <w:tcPr>
            <w:tcW w:w="800" w:type="dxa"/>
            <w:shd w:val="solid" w:color="FFFFFF" w:fill="auto"/>
          </w:tcPr>
          <w:p w14:paraId="76D137DD" w14:textId="6A1C043E" w:rsidR="0093394A" w:rsidRDefault="0093394A" w:rsidP="0093394A">
            <w:pPr>
              <w:pStyle w:val="TAL"/>
              <w:rPr>
                <w:sz w:val="16"/>
                <w:szCs w:val="16"/>
              </w:rPr>
            </w:pPr>
            <w:r>
              <w:rPr>
                <w:sz w:val="16"/>
                <w:szCs w:val="16"/>
              </w:rPr>
              <w:t>SP#105</w:t>
            </w:r>
          </w:p>
        </w:tc>
        <w:tc>
          <w:tcPr>
            <w:tcW w:w="1094" w:type="dxa"/>
            <w:shd w:val="solid" w:color="FFFFFF" w:fill="auto"/>
          </w:tcPr>
          <w:p w14:paraId="5358FD9D" w14:textId="73FD6C5E" w:rsidR="0093394A" w:rsidRDefault="0093394A" w:rsidP="0093394A">
            <w:pPr>
              <w:pStyle w:val="TAC"/>
              <w:rPr>
                <w:sz w:val="16"/>
                <w:szCs w:val="16"/>
              </w:rPr>
            </w:pPr>
            <w:r>
              <w:rPr>
                <w:sz w:val="16"/>
                <w:szCs w:val="16"/>
              </w:rPr>
              <w:t>SP-241266</w:t>
            </w:r>
          </w:p>
        </w:tc>
        <w:tc>
          <w:tcPr>
            <w:tcW w:w="567" w:type="dxa"/>
            <w:shd w:val="solid" w:color="FFFFFF" w:fill="auto"/>
          </w:tcPr>
          <w:p w14:paraId="18065245" w14:textId="4FDBA387" w:rsidR="0093394A" w:rsidRDefault="0093394A" w:rsidP="0093394A">
            <w:pPr>
              <w:pStyle w:val="TAL"/>
              <w:rPr>
                <w:sz w:val="16"/>
                <w:szCs w:val="16"/>
              </w:rPr>
            </w:pPr>
            <w:r>
              <w:rPr>
                <w:sz w:val="16"/>
                <w:szCs w:val="16"/>
              </w:rPr>
              <w:t>5499</w:t>
            </w:r>
          </w:p>
        </w:tc>
        <w:tc>
          <w:tcPr>
            <w:tcW w:w="425" w:type="dxa"/>
            <w:shd w:val="solid" w:color="FFFFFF" w:fill="auto"/>
          </w:tcPr>
          <w:p w14:paraId="458ED990" w14:textId="381D4630" w:rsidR="0093394A" w:rsidRDefault="0093394A" w:rsidP="0093394A">
            <w:pPr>
              <w:pStyle w:val="TAL"/>
              <w:rPr>
                <w:sz w:val="16"/>
                <w:szCs w:val="16"/>
              </w:rPr>
            </w:pPr>
            <w:r>
              <w:rPr>
                <w:sz w:val="16"/>
                <w:szCs w:val="16"/>
              </w:rPr>
              <w:t>2</w:t>
            </w:r>
          </w:p>
        </w:tc>
        <w:tc>
          <w:tcPr>
            <w:tcW w:w="425" w:type="dxa"/>
            <w:shd w:val="solid" w:color="FFFFFF" w:fill="auto"/>
          </w:tcPr>
          <w:p w14:paraId="143D4182" w14:textId="561A789A" w:rsidR="0093394A" w:rsidRDefault="0093394A" w:rsidP="0093394A">
            <w:pPr>
              <w:pStyle w:val="TAL"/>
              <w:rPr>
                <w:sz w:val="16"/>
                <w:szCs w:val="16"/>
              </w:rPr>
            </w:pPr>
            <w:r>
              <w:rPr>
                <w:sz w:val="16"/>
                <w:szCs w:val="16"/>
              </w:rPr>
              <w:t>B</w:t>
            </w:r>
          </w:p>
        </w:tc>
        <w:tc>
          <w:tcPr>
            <w:tcW w:w="4820" w:type="dxa"/>
            <w:shd w:val="solid" w:color="FFFFFF" w:fill="auto"/>
          </w:tcPr>
          <w:p w14:paraId="0D06C3B0" w14:textId="0464247A" w:rsidR="0093394A" w:rsidRDefault="0093394A" w:rsidP="0093394A">
            <w:pPr>
              <w:pStyle w:val="TAL"/>
              <w:rPr>
                <w:sz w:val="16"/>
                <w:szCs w:val="16"/>
              </w:rPr>
            </w:pPr>
            <w:r>
              <w:rPr>
                <w:sz w:val="16"/>
                <w:szCs w:val="16"/>
              </w:rPr>
              <w:t>MPS support for Messaging</w:t>
            </w:r>
          </w:p>
        </w:tc>
        <w:tc>
          <w:tcPr>
            <w:tcW w:w="708" w:type="dxa"/>
            <w:shd w:val="solid" w:color="FFFFFF" w:fill="auto"/>
          </w:tcPr>
          <w:p w14:paraId="578DF7E6" w14:textId="7AA6779A" w:rsidR="0093394A" w:rsidRDefault="0093394A" w:rsidP="0093394A">
            <w:pPr>
              <w:pStyle w:val="TAC"/>
              <w:rPr>
                <w:sz w:val="16"/>
                <w:szCs w:val="16"/>
              </w:rPr>
            </w:pPr>
            <w:r>
              <w:rPr>
                <w:sz w:val="16"/>
                <w:szCs w:val="16"/>
              </w:rPr>
              <w:t>19.1.0</w:t>
            </w:r>
          </w:p>
        </w:tc>
      </w:tr>
      <w:tr w:rsidR="0093394A" w:rsidRPr="00D64A02" w14:paraId="34DB4945" w14:textId="77777777" w:rsidTr="009D14FB">
        <w:tc>
          <w:tcPr>
            <w:tcW w:w="800" w:type="dxa"/>
            <w:shd w:val="solid" w:color="FFFFFF" w:fill="auto"/>
          </w:tcPr>
          <w:p w14:paraId="60849D6D" w14:textId="5B96A139" w:rsidR="0093394A" w:rsidRDefault="0093394A" w:rsidP="0093394A">
            <w:pPr>
              <w:pStyle w:val="TAC"/>
              <w:rPr>
                <w:sz w:val="16"/>
                <w:szCs w:val="16"/>
              </w:rPr>
            </w:pPr>
            <w:r>
              <w:rPr>
                <w:sz w:val="16"/>
                <w:szCs w:val="16"/>
              </w:rPr>
              <w:t>2024-09</w:t>
            </w:r>
          </w:p>
        </w:tc>
        <w:tc>
          <w:tcPr>
            <w:tcW w:w="800" w:type="dxa"/>
            <w:shd w:val="solid" w:color="FFFFFF" w:fill="auto"/>
          </w:tcPr>
          <w:p w14:paraId="5A98543C" w14:textId="3CB3FAA6" w:rsidR="0093394A" w:rsidRDefault="0093394A" w:rsidP="0093394A">
            <w:pPr>
              <w:pStyle w:val="TAL"/>
              <w:rPr>
                <w:sz w:val="16"/>
                <w:szCs w:val="16"/>
              </w:rPr>
            </w:pPr>
            <w:r>
              <w:rPr>
                <w:sz w:val="16"/>
                <w:szCs w:val="16"/>
              </w:rPr>
              <w:t>SP#105</w:t>
            </w:r>
          </w:p>
        </w:tc>
        <w:tc>
          <w:tcPr>
            <w:tcW w:w="1094" w:type="dxa"/>
            <w:shd w:val="solid" w:color="FFFFFF" w:fill="auto"/>
          </w:tcPr>
          <w:p w14:paraId="20E46262" w14:textId="110BF9EC" w:rsidR="0093394A" w:rsidRDefault="0093394A" w:rsidP="0093394A">
            <w:pPr>
              <w:pStyle w:val="TAC"/>
              <w:rPr>
                <w:sz w:val="16"/>
                <w:szCs w:val="16"/>
              </w:rPr>
            </w:pPr>
            <w:r>
              <w:rPr>
                <w:sz w:val="16"/>
                <w:szCs w:val="16"/>
              </w:rPr>
              <w:t>SP-241253</w:t>
            </w:r>
          </w:p>
        </w:tc>
        <w:tc>
          <w:tcPr>
            <w:tcW w:w="567" w:type="dxa"/>
            <w:shd w:val="solid" w:color="FFFFFF" w:fill="auto"/>
          </w:tcPr>
          <w:p w14:paraId="749F023F" w14:textId="5FA37E35" w:rsidR="0093394A" w:rsidRDefault="0093394A" w:rsidP="0093394A">
            <w:pPr>
              <w:pStyle w:val="TAL"/>
              <w:rPr>
                <w:sz w:val="16"/>
                <w:szCs w:val="16"/>
              </w:rPr>
            </w:pPr>
            <w:r>
              <w:rPr>
                <w:sz w:val="16"/>
                <w:szCs w:val="16"/>
              </w:rPr>
              <w:t>5510</w:t>
            </w:r>
          </w:p>
        </w:tc>
        <w:tc>
          <w:tcPr>
            <w:tcW w:w="425" w:type="dxa"/>
            <w:shd w:val="solid" w:color="FFFFFF" w:fill="auto"/>
          </w:tcPr>
          <w:p w14:paraId="13261104" w14:textId="4DA26A93" w:rsidR="0093394A" w:rsidRDefault="0093394A" w:rsidP="0093394A">
            <w:pPr>
              <w:pStyle w:val="TAL"/>
              <w:rPr>
                <w:sz w:val="16"/>
                <w:szCs w:val="16"/>
              </w:rPr>
            </w:pPr>
            <w:r>
              <w:rPr>
                <w:sz w:val="16"/>
                <w:szCs w:val="16"/>
              </w:rPr>
              <w:t>-</w:t>
            </w:r>
          </w:p>
        </w:tc>
        <w:tc>
          <w:tcPr>
            <w:tcW w:w="425" w:type="dxa"/>
            <w:shd w:val="solid" w:color="FFFFFF" w:fill="auto"/>
          </w:tcPr>
          <w:p w14:paraId="3667901C" w14:textId="5526F743" w:rsidR="0093394A" w:rsidRDefault="0093394A" w:rsidP="0093394A">
            <w:pPr>
              <w:pStyle w:val="TAL"/>
              <w:rPr>
                <w:sz w:val="16"/>
                <w:szCs w:val="16"/>
              </w:rPr>
            </w:pPr>
            <w:r>
              <w:rPr>
                <w:sz w:val="16"/>
                <w:szCs w:val="16"/>
              </w:rPr>
              <w:t>A</w:t>
            </w:r>
          </w:p>
        </w:tc>
        <w:tc>
          <w:tcPr>
            <w:tcW w:w="4820" w:type="dxa"/>
            <w:shd w:val="solid" w:color="FFFFFF" w:fill="auto"/>
          </w:tcPr>
          <w:p w14:paraId="3E104ADA" w14:textId="52E89A9B" w:rsidR="0093394A" w:rsidRDefault="0093394A" w:rsidP="0093394A">
            <w:pPr>
              <w:pStyle w:val="TAL"/>
              <w:rPr>
                <w:sz w:val="16"/>
                <w:szCs w:val="16"/>
              </w:rPr>
            </w:pPr>
            <w:r>
              <w:rPr>
                <w:sz w:val="16"/>
                <w:szCs w:val="16"/>
              </w:rPr>
              <w:t>Clarification on CAG related UE access restriction</w:t>
            </w:r>
          </w:p>
        </w:tc>
        <w:tc>
          <w:tcPr>
            <w:tcW w:w="708" w:type="dxa"/>
            <w:shd w:val="solid" w:color="FFFFFF" w:fill="auto"/>
          </w:tcPr>
          <w:p w14:paraId="12146E61" w14:textId="40802146" w:rsidR="0093394A" w:rsidRDefault="0093394A" w:rsidP="0093394A">
            <w:pPr>
              <w:pStyle w:val="TAC"/>
              <w:rPr>
                <w:sz w:val="16"/>
                <w:szCs w:val="16"/>
              </w:rPr>
            </w:pPr>
            <w:r>
              <w:rPr>
                <w:sz w:val="16"/>
                <w:szCs w:val="16"/>
              </w:rPr>
              <w:t>19.1.0</w:t>
            </w:r>
          </w:p>
        </w:tc>
      </w:tr>
      <w:tr w:rsidR="0093394A" w:rsidRPr="00D64A02" w14:paraId="31447AC1" w14:textId="77777777" w:rsidTr="009D14FB">
        <w:tc>
          <w:tcPr>
            <w:tcW w:w="800" w:type="dxa"/>
            <w:shd w:val="solid" w:color="FFFFFF" w:fill="auto"/>
          </w:tcPr>
          <w:p w14:paraId="1F131F57" w14:textId="2B261BC6" w:rsidR="0093394A" w:rsidRDefault="0093394A" w:rsidP="0093394A">
            <w:pPr>
              <w:pStyle w:val="TAC"/>
              <w:rPr>
                <w:sz w:val="16"/>
                <w:szCs w:val="16"/>
              </w:rPr>
            </w:pPr>
            <w:r>
              <w:rPr>
                <w:sz w:val="16"/>
                <w:szCs w:val="16"/>
              </w:rPr>
              <w:t>2024-09</w:t>
            </w:r>
          </w:p>
        </w:tc>
        <w:tc>
          <w:tcPr>
            <w:tcW w:w="800" w:type="dxa"/>
            <w:shd w:val="solid" w:color="FFFFFF" w:fill="auto"/>
          </w:tcPr>
          <w:p w14:paraId="3BA61DAE" w14:textId="700456B7" w:rsidR="0093394A" w:rsidRDefault="0093394A" w:rsidP="0093394A">
            <w:pPr>
              <w:pStyle w:val="TAL"/>
              <w:rPr>
                <w:sz w:val="16"/>
                <w:szCs w:val="16"/>
              </w:rPr>
            </w:pPr>
            <w:r>
              <w:rPr>
                <w:sz w:val="16"/>
                <w:szCs w:val="16"/>
              </w:rPr>
              <w:t>SP#105</w:t>
            </w:r>
          </w:p>
        </w:tc>
        <w:tc>
          <w:tcPr>
            <w:tcW w:w="1094" w:type="dxa"/>
            <w:shd w:val="solid" w:color="FFFFFF" w:fill="auto"/>
          </w:tcPr>
          <w:p w14:paraId="6ECD6437" w14:textId="417495B7" w:rsidR="0093394A" w:rsidRDefault="0093394A" w:rsidP="0093394A">
            <w:pPr>
              <w:pStyle w:val="TAC"/>
              <w:rPr>
                <w:sz w:val="16"/>
                <w:szCs w:val="16"/>
              </w:rPr>
            </w:pPr>
            <w:r>
              <w:rPr>
                <w:sz w:val="16"/>
                <w:szCs w:val="16"/>
              </w:rPr>
              <w:t>SP-241254</w:t>
            </w:r>
          </w:p>
        </w:tc>
        <w:tc>
          <w:tcPr>
            <w:tcW w:w="567" w:type="dxa"/>
            <w:shd w:val="solid" w:color="FFFFFF" w:fill="auto"/>
          </w:tcPr>
          <w:p w14:paraId="588A812C" w14:textId="717F97E0" w:rsidR="0093394A" w:rsidRDefault="0093394A" w:rsidP="0093394A">
            <w:pPr>
              <w:pStyle w:val="TAL"/>
              <w:rPr>
                <w:sz w:val="16"/>
                <w:szCs w:val="16"/>
              </w:rPr>
            </w:pPr>
            <w:r>
              <w:rPr>
                <w:sz w:val="16"/>
                <w:szCs w:val="16"/>
              </w:rPr>
              <w:t>5512</w:t>
            </w:r>
          </w:p>
        </w:tc>
        <w:tc>
          <w:tcPr>
            <w:tcW w:w="425" w:type="dxa"/>
            <w:shd w:val="solid" w:color="FFFFFF" w:fill="auto"/>
          </w:tcPr>
          <w:p w14:paraId="548A641A" w14:textId="47A7A0CC" w:rsidR="0093394A" w:rsidRDefault="0093394A" w:rsidP="0093394A">
            <w:pPr>
              <w:pStyle w:val="TAL"/>
              <w:rPr>
                <w:sz w:val="16"/>
                <w:szCs w:val="16"/>
              </w:rPr>
            </w:pPr>
            <w:r>
              <w:rPr>
                <w:sz w:val="16"/>
                <w:szCs w:val="16"/>
              </w:rPr>
              <w:t>-</w:t>
            </w:r>
          </w:p>
        </w:tc>
        <w:tc>
          <w:tcPr>
            <w:tcW w:w="425" w:type="dxa"/>
            <w:shd w:val="solid" w:color="FFFFFF" w:fill="auto"/>
          </w:tcPr>
          <w:p w14:paraId="5C2F2198" w14:textId="589BF0CB" w:rsidR="0093394A" w:rsidRDefault="0093394A" w:rsidP="0093394A">
            <w:pPr>
              <w:pStyle w:val="TAL"/>
              <w:rPr>
                <w:sz w:val="16"/>
                <w:szCs w:val="16"/>
              </w:rPr>
            </w:pPr>
            <w:r>
              <w:rPr>
                <w:sz w:val="16"/>
                <w:szCs w:val="16"/>
              </w:rPr>
              <w:t>A</w:t>
            </w:r>
          </w:p>
        </w:tc>
        <w:tc>
          <w:tcPr>
            <w:tcW w:w="4820" w:type="dxa"/>
            <w:shd w:val="solid" w:color="FFFFFF" w:fill="auto"/>
          </w:tcPr>
          <w:p w14:paraId="1728B07E" w14:textId="717185FE" w:rsidR="0093394A" w:rsidRDefault="0093394A" w:rsidP="0093394A">
            <w:pPr>
              <w:pStyle w:val="TAL"/>
              <w:rPr>
                <w:sz w:val="16"/>
                <w:szCs w:val="16"/>
              </w:rPr>
            </w:pPr>
            <w:r>
              <w:rPr>
                <w:sz w:val="16"/>
                <w:szCs w:val="16"/>
              </w:rPr>
              <w:t>Clarification on End of Data Burst Indication</w:t>
            </w:r>
          </w:p>
        </w:tc>
        <w:tc>
          <w:tcPr>
            <w:tcW w:w="708" w:type="dxa"/>
            <w:shd w:val="solid" w:color="FFFFFF" w:fill="auto"/>
          </w:tcPr>
          <w:p w14:paraId="0F07974F" w14:textId="2B2E50D8" w:rsidR="0093394A" w:rsidRDefault="0093394A" w:rsidP="0093394A">
            <w:pPr>
              <w:pStyle w:val="TAC"/>
              <w:rPr>
                <w:sz w:val="16"/>
                <w:szCs w:val="16"/>
              </w:rPr>
            </w:pPr>
            <w:r>
              <w:rPr>
                <w:sz w:val="16"/>
                <w:szCs w:val="16"/>
              </w:rPr>
              <w:t>19.1.0</w:t>
            </w:r>
          </w:p>
        </w:tc>
      </w:tr>
      <w:tr w:rsidR="0093394A" w:rsidRPr="00D64A02" w14:paraId="4F970CD4" w14:textId="77777777" w:rsidTr="009D14FB">
        <w:tc>
          <w:tcPr>
            <w:tcW w:w="800" w:type="dxa"/>
            <w:shd w:val="solid" w:color="FFFFFF" w:fill="auto"/>
          </w:tcPr>
          <w:p w14:paraId="58AF24EA" w14:textId="70D40365" w:rsidR="0093394A" w:rsidRDefault="0093394A" w:rsidP="0093394A">
            <w:pPr>
              <w:pStyle w:val="TAC"/>
              <w:rPr>
                <w:sz w:val="16"/>
                <w:szCs w:val="16"/>
              </w:rPr>
            </w:pPr>
            <w:r>
              <w:rPr>
                <w:sz w:val="16"/>
                <w:szCs w:val="16"/>
              </w:rPr>
              <w:t>2024-09</w:t>
            </w:r>
          </w:p>
        </w:tc>
        <w:tc>
          <w:tcPr>
            <w:tcW w:w="800" w:type="dxa"/>
            <w:shd w:val="solid" w:color="FFFFFF" w:fill="auto"/>
          </w:tcPr>
          <w:p w14:paraId="522812B4" w14:textId="1093267E" w:rsidR="0093394A" w:rsidRDefault="0093394A" w:rsidP="0093394A">
            <w:pPr>
              <w:pStyle w:val="TAL"/>
              <w:rPr>
                <w:sz w:val="16"/>
                <w:szCs w:val="16"/>
              </w:rPr>
            </w:pPr>
            <w:r>
              <w:rPr>
                <w:sz w:val="16"/>
                <w:szCs w:val="16"/>
              </w:rPr>
              <w:t>SP#105</w:t>
            </w:r>
          </w:p>
        </w:tc>
        <w:tc>
          <w:tcPr>
            <w:tcW w:w="1094" w:type="dxa"/>
            <w:shd w:val="solid" w:color="FFFFFF" w:fill="auto"/>
          </w:tcPr>
          <w:p w14:paraId="66625A3B" w14:textId="58C60208" w:rsidR="0093394A" w:rsidRDefault="0093394A" w:rsidP="0093394A">
            <w:pPr>
              <w:pStyle w:val="TAC"/>
              <w:rPr>
                <w:sz w:val="16"/>
                <w:szCs w:val="16"/>
              </w:rPr>
            </w:pPr>
            <w:r>
              <w:rPr>
                <w:sz w:val="16"/>
                <w:szCs w:val="16"/>
              </w:rPr>
              <w:t>SP-241270</w:t>
            </w:r>
          </w:p>
        </w:tc>
        <w:tc>
          <w:tcPr>
            <w:tcW w:w="567" w:type="dxa"/>
            <w:shd w:val="solid" w:color="FFFFFF" w:fill="auto"/>
          </w:tcPr>
          <w:p w14:paraId="662C7747" w14:textId="7838595B" w:rsidR="0093394A" w:rsidRDefault="0093394A" w:rsidP="0093394A">
            <w:pPr>
              <w:pStyle w:val="TAL"/>
              <w:rPr>
                <w:sz w:val="16"/>
                <w:szCs w:val="16"/>
              </w:rPr>
            </w:pPr>
            <w:r>
              <w:rPr>
                <w:sz w:val="16"/>
                <w:szCs w:val="16"/>
              </w:rPr>
              <w:t>5521</w:t>
            </w:r>
          </w:p>
        </w:tc>
        <w:tc>
          <w:tcPr>
            <w:tcW w:w="425" w:type="dxa"/>
            <w:shd w:val="solid" w:color="FFFFFF" w:fill="auto"/>
          </w:tcPr>
          <w:p w14:paraId="52E8C392" w14:textId="24C8F0FF" w:rsidR="0093394A" w:rsidRDefault="0093394A" w:rsidP="0093394A">
            <w:pPr>
              <w:pStyle w:val="TAL"/>
              <w:rPr>
                <w:sz w:val="16"/>
                <w:szCs w:val="16"/>
              </w:rPr>
            </w:pPr>
            <w:r>
              <w:rPr>
                <w:sz w:val="16"/>
                <w:szCs w:val="16"/>
              </w:rPr>
              <w:t>2</w:t>
            </w:r>
          </w:p>
        </w:tc>
        <w:tc>
          <w:tcPr>
            <w:tcW w:w="425" w:type="dxa"/>
            <w:shd w:val="solid" w:color="FFFFFF" w:fill="auto"/>
          </w:tcPr>
          <w:p w14:paraId="46A39DA4" w14:textId="4BD220B5" w:rsidR="0093394A" w:rsidRDefault="0093394A" w:rsidP="0093394A">
            <w:pPr>
              <w:pStyle w:val="TAL"/>
              <w:rPr>
                <w:sz w:val="16"/>
                <w:szCs w:val="16"/>
              </w:rPr>
            </w:pPr>
            <w:r>
              <w:rPr>
                <w:sz w:val="16"/>
                <w:szCs w:val="16"/>
              </w:rPr>
              <w:t>B</w:t>
            </w:r>
          </w:p>
        </w:tc>
        <w:tc>
          <w:tcPr>
            <w:tcW w:w="4820" w:type="dxa"/>
            <w:shd w:val="solid" w:color="FFFFFF" w:fill="auto"/>
          </w:tcPr>
          <w:p w14:paraId="0DE3821C" w14:textId="573D90D3" w:rsidR="0093394A" w:rsidRDefault="0093394A" w:rsidP="0093394A">
            <w:pPr>
              <w:pStyle w:val="TAL"/>
              <w:rPr>
                <w:sz w:val="16"/>
                <w:szCs w:val="16"/>
              </w:rPr>
            </w:pPr>
            <w:r>
              <w:rPr>
                <w:sz w:val="16"/>
                <w:szCs w:val="16"/>
              </w:rPr>
              <w:t>MWAB definitions and abbreviations</w:t>
            </w:r>
          </w:p>
        </w:tc>
        <w:tc>
          <w:tcPr>
            <w:tcW w:w="708" w:type="dxa"/>
            <w:shd w:val="solid" w:color="FFFFFF" w:fill="auto"/>
          </w:tcPr>
          <w:p w14:paraId="6C03245E" w14:textId="6FE9DD05" w:rsidR="0093394A" w:rsidRDefault="0093394A" w:rsidP="0093394A">
            <w:pPr>
              <w:pStyle w:val="TAC"/>
              <w:rPr>
                <w:sz w:val="16"/>
                <w:szCs w:val="16"/>
              </w:rPr>
            </w:pPr>
            <w:r>
              <w:rPr>
                <w:sz w:val="16"/>
                <w:szCs w:val="16"/>
              </w:rPr>
              <w:t>19.1.0</w:t>
            </w:r>
          </w:p>
        </w:tc>
      </w:tr>
      <w:tr w:rsidR="0093394A" w:rsidRPr="00D64A02" w14:paraId="7BC1125F" w14:textId="77777777" w:rsidTr="009D14FB">
        <w:tc>
          <w:tcPr>
            <w:tcW w:w="800" w:type="dxa"/>
            <w:shd w:val="solid" w:color="FFFFFF" w:fill="auto"/>
          </w:tcPr>
          <w:p w14:paraId="49669975" w14:textId="38EAAE37" w:rsidR="0093394A" w:rsidRDefault="0093394A" w:rsidP="0093394A">
            <w:pPr>
              <w:pStyle w:val="TAC"/>
              <w:rPr>
                <w:sz w:val="16"/>
                <w:szCs w:val="16"/>
              </w:rPr>
            </w:pPr>
            <w:r>
              <w:rPr>
                <w:sz w:val="16"/>
                <w:szCs w:val="16"/>
              </w:rPr>
              <w:t>2024-09</w:t>
            </w:r>
          </w:p>
        </w:tc>
        <w:tc>
          <w:tcPr>
            <w:tcW w:w="800" w:type="dxa"/>
            <w:shd w:val="solid" w:color="FFFFFF" w:fill="auto"/>
          </w:tcPr>
          <w:p w14:paraId="0019E7B0" w14:textId="1E2A3672" w:rsidR="0093394A" w:rsidRDefault="0093394A" w:rsidP="0093394A">
            <w:pPr>
              <w:pStyle w:val="TAL"/>
              <w:rPr>
                <w:sz w:val="16"/>
                <w:szCs w:val="16"/>
              </w:rPr>
            </w:pPr>
            <w:r>
              <w:rPr>
                <w:sz w:val="16"/>
                <w:szCs w:val="16"/>
              </w:rPr>
              <w:t>SP#105</w:t>
            </w:r>
          </w:p>
        </w:tc>
        <w:tc>
          <w:tcPr>
            <w:tcW w:w="1094" w:type="dxa"/>
            <w:shd w:val="solid" w:color="FFFFFF" w:fill="auto"/>
          </w:tcPr>
          <w:p w14:paraId="7CD9F7AB" w14:textId="70E50667" w:rsidR="0093394A" w:rsidRDefault="0093394A" w:rsidP="0093394A">
            <w:pPr>
              <w:pStyle w:val="TAC"/>
              <w:rPr>
                <w:sz w:val="16"/>
                <w:szCs w:val="16"/>
              </w:rPr>
            </w:pPr>
            <w:r>
              <w:rPr>
                <w:sz w:val="16"/>
                <w:szCs w:val="16"/>
              </w:rPr>
              <w:t>SP-241244</w:t>
            </w:r>
          </w:p>
        </w:tc>
        <w:tc>
          <w:tcPr>
            <w:tcW w:w="567" w:type="dxa"/>
            <w:shd w:val="solid" w:color="FFFFFF" w:fill="auto"/>
          </w:tcPr>
          <w:p w14:paraId="50FF45D2" w14:textId="54776B4F" w:rsidR="0093394A" w:rsidRDefault="0093394A" w:rsidP="0093394A">
            <w:pPr>
              <w:pStyle w:val="TAL"/>
              <w:rPr>
                <w:sz w:val="16"/>
                <w:szCs w:val="16"/>
              </w:rPr>
            </w:pPr>
            <w:r>
              <w:rPr>
                <w:sz w:val="16"/>
                <w:szCs w:val="16"/>
              </w:rPr>
              <w:t>5531</w:t>
            </w:r>
          </w:p>
        </w:tc>
        <w:tc>
          <w:tcPr>
            <w:tcW w:w="425" w:type="dxa"/>
            <w:shd w:val="solid" w:color="FFFFFF" w:fill="auto"/>
          </w:tcPr>
          <w:p w14:paraId="6C2663BA" w14:textId="045CA2E0" w:rsidR="0093394A" w:rsidRDefault="0093394A" w:rsidP="0093394A">
            <w:pPr>
              <w:pStyle w:val="TAL"/>
              <w:rPr>
                <w:sz w:val="16"/>
                <w:szCs w:val="16"/>
              </w:rPr>
            </w:pPr>
            <w:r>
              <w:rPr>
                <w:sz w:val="16"/>
                <w:szCs w:val="16"/>
              </w:rPr>
              <w:t>1</w:t>
            </w:r>
          </w:p>
        </w:tc>
        <w:tc>
          <w:tcPr>
            <w:tcW w:w="425" w:type="dxa"/>
            <w:shd w:val="solid" w:color="FFFFFF" w:fill="auto"/>
          </w:tcPr>
          <w:p w14:paraId="17CCB9A1" w14:textId="70E11170" w:rsidR="0093394A" w:rsidRDefault="0093394A" w:rsidP="0093394A">
            <w:pPr>
              <w:pStyle w:val="TAL"/>
              <w:rPr>
                <w:sz w:val="16"/>
                <w:szCs w:val="16"/>
              </w:rPr>
            </w:pPr>
            <w:r>
              <w:rPr>
                <w:sz w:val="16"/>
                <w:szCs w:val="16"/>
              </w:rPr>
              <w:t>A</w:t>
            </w:r>
          </w:p>
        </w:tc>
        <w:tc>
          <w:tcPr>
            <w:tcW w:w="4820" w:type="dxa"/>
            <w:shd w:val="solid" w:color="FFFFFF" w:fill="auto"/>
          </w:tcPr>
          <w:p w14:paraId="23FA0E10" w14:textId="0566DA05" w:rsidR="0093394A" w:rsidRDefault="0093394A" w:rsidP="0093394A">
            <w:pPr>
              <w:pStyle w:val="TAL"/>
              <w:rPr>
                <w:sz w:val="16"/>
                <w:szCs w:val="16"/>
              </w:rPr>
            </w:pPr>
            <w:r>
              <w:rPr>
                <w:sz w:val="16"/>
                <w:szCs w:val="16"/>
              </w:rPr>
              <w:t>Handling of the slice deregistration inactivity timer in the inter AMF mobility</w:t>
            </w:r>
          </w:p>
        </w:tc>
        <w:tc>
          <w:tcPr>
            <w:tcW w:w="708" w:type="dxa"/>
            <w:shd w:val="solid" w:color="FFFFFF" w:fill="auto"/>
          </w:tcPr>
          <w:p w14:paraId="4AFA349C" w14:textId="55C6ADAF" w:rsidR="0093394A" w:rsidRDefault="0093394A" w:rsidP="0093394A">
            <w:pPr>
              <w:pStyle w:val="TAC"/>
              <w:rPr>
                <w:sz w:val="16"/>
                <w:szCs w:val="16"/>
              </w:rPr>
            </w:pPr>
            <w:r>
              <w:rPr>
                <w:sz w:val="16"/>
                <w:szCs w:val="16"/>
              </w:rPr>
              <w:t>19.1.0</w:t>
            </w:r>
          </w:p>
        </w:tc>
      </w:tr>
      <w:tr w:rsidR="0093394A" w:rsidRPr="00D64A02" w14:paraId="3C4114EF" w14:textId="77777777" w:rsidTr="009D14FB">
        <w:tc>
          <w:tcPr>
            <w:tcW w:w="800" w:type="dxa"/>
            <w:shd w:val="solid" w:color="FFFFFF" w:fill="auto"/>
          </w:tcPr>
          <w:p w14:paraId="1E741672" w14:textId="27CCF2A3" w:rsidR="0093394A" w:rsidRDefault="0093394A" w:rsidP="0093394A">
            <w:pPr>
              <w:pStyle w:val="TAC"/>
              <w:rPr>
                <w:sz w:val="16"/>
                <w:szCs w:val="16"/>
              </w:rPr>
            </w:pPr>
            <w:r>
              <w:rPr>
                <w:sz w:val="16"/>
                <w:szCs w:val="16"/>
              </w:rPr>
              <w:t>2024-09</w:t>
            </w:r>
          </w:p>
        </w:tc>
        <w:tc>
          <w:tcPr>
            <w:tcW w:w="800" w:type="dxa"/>
            <w:shd w:val="solid" w:color="FFFFFF" w:fill="auto"/>
          </w:tcPr>
          <w:p w14:paraId="668DD37A" w14:textId="7C851A92" w:rsidR="0093394A" w:rsidRDefault="0093394A" w:rsidP="0093394A">
            <w:pPr>
              <w:pStyle w:val="TAL"/>
              <w:rPr>
                <w:sz w:val="16"/>
                <w:szCs w:val="16"/>
              </w:rPr>
            </w:pPr>
            <w:r>
              <w:rPr>
                <w:sz w:val="16"/>
                <w:szCs w:val="16"/>
              </w:rPr>
              <w:t>SP#105</w:t>
            </w:r>
          </w:p>
        </w:tc>
        <w:tc>
          <w:tcPr>
            <w:tcW w:w="1094" w:type="dxa"/>
            <w:shd w:val="solid" w:color="FFFFFF" w:fill="auto"/>
          </w:tcPr>
          <w:p w14:paraId="69F6D4C5" w14:textId="5BDCADC0" w:rsidR="0093394A" w:rsidRDefault="0093394A" w:rsidP="0093394A">
            <w:pPr>
              <w:pStyle w:val="TAC"/>
              <w:rPr>
                <w:sz w:val="16"/>
                <w:szCs w:val="16"/>
              </w:rPr>
            </w:pPr>
            <w:r>
              <w:rPr>
                <w:sz w:val="16"/>
                <w:szCs w:val="16"/>
              </w:rPr>
              <w:t>SP-241258</w:t>
            </w:r>
          </w:p>
        </w:tc>
        <w:tc>
          <w:tcPr>
            <w:tcW w:w="567" w:type="dxa"/>
            <w:shd w:val="solid" w:color="FFFFFF" w:fill="auto"/>
          </w:tcPr>
          <w:p w14:paraId="3D4D8785" w14:textId="19595E8F" w:rsidR="0093394A" w:rsidRDefault="0093394A" w:rsidP="0093394A">
            <w:pPr>
              <w:pStyle w:val="TAL"/>
              <w:rPr>
                <w:sz w:val="16"/>
                <w:szCs w:val="16"/>
              </w:rPr>
            </w:pPr>
            <w:r>
              <w:rPr>
                <w:sz w:val="16"/>
                <w:szCs w:val="16"/>
              </w:rPr>
              <w:t>5536</w:t>
            </w:r>
          </w:p>
        </w:tc>
        <w:tc>
          <w:tcPr>
            <w:tcW w:w="425" w:type="dxa"/>
            <w:shd w:val="solid" w:color="FFFFFF" w:fill="auto"/>
          </w:tcPr>
          <w:p w14:paraId="6254E01E" w14:textId="148D4FD2" w:rsidR="0093394A" w:rsidRDefault="0093394A" w:rsidP="0093394A">
            <w:pPr>
              <w:pStyle w:val="TAL"/>
              <w:rPr>
                <w:sz w:val="16"/>
                <w:szCs w:val="16"/>
              </w:rPr>
            </w:pPr>
            <w:r>
              <w:rPr>
                <w:sz w:val="16"/>
                <w:szCs w:val="16"/>
              </w:rPr>
              <w:t>-</w:t>
            </w:r>
          </w:p>
        </w:tc>
        <w:tc>
          <w:tcPr>
            <w:tcW w:w="425" w:type="dxa"/>
            <w:shd w:val="solid" w:color="FFFFFF" w:fill="auto"/>
          </w:tcPr>
          <w:p w14:paraId="6D26C0D4" w14:textId="0C3BE3CA" w:rsidR="0093394A" w:rsidRDefault="0093394A" w:rsidP="0093394A">
            <w:pPr>
              <w:pStyle w:val="TAL"/>
              <w:rPr>
                <w:sz w:val="16"/>
                <w:szCs w:val="16"/>
              </w:rPr>
            </w:pPr>
            <w:r>
              <w:rPr>
                <w:sz w:val="16"/>
                <w:szCs w:val="16"/>
              </w:rPr>
              <w:t>A</w:t>
            </w:r>
          </w:p>
        </w:tc>
        <w:tc>
          <w:tcPr>
            <w:tcW w:w="4820" w:type="dxa"/>
            <w:shd w:val="solid" w:color="FFFFFF" w:fill="auto"/>
          </w:tcPr>
          <w:p w14:paraId="02C06E5E" w14:textId="709E6E35" w:rsidR="0093394A" w:rsidRDefault="0093394A" w:rsidP="0093394A">
            <w:pPr>
              <w:pStyle w:val="TAL"/>
              <w:rPr>
                <w:sz w:val="16"/>
                <w:szCs w:val="16"/>
              </w:rPr>
            </w:pPr>
            <w:r>
              <w:rPr>
                <w:sz w:val="16"/>
                <w:szCs w:val="16"/>
              </w:rPr>
              <w:t>Correction on N3IWF selection</w:t>
            </w:r>
          </w:p>
        </w:tc>
        <w:tc>
          <w:tcPr>
            <w:tcW w:w="708" w:type="dxa"/>
            <w:shd w:val="solid" w:color="FFFFFF" w:fill="auto"/>
          </w:tcPr>
          <w:p w14:paraId="2B56CE9D" w14:textId="08F6DF71" w:rsidR="0093394A" w:rsidRDefault="0093394A" w:rsidP="0093394A">
            <w:pPr>
              <w:pStyle w:val="TAC"/>
              <w:rPr>
                <w:sz w:val="16"/>
                <w:szCs w:val="16"/>
              </w:rPr>
            </w:pPr>
            <w:r>
              <w:rPr>
                <w:sz w:val="16"/>
                <w:szCs w:val="16"/>
              </w:rPr>
              <w:t>19.1.0</w:t>
            </w:r>
          </w:p>
        </w:tc>
      </w:tr>
      <w:tr w:rsidR="0093394A" w:rsidRPr="00D64A02" w14:paraId="3A34CCAC" w14:textId="77777777" w:rsidTr="009D14FB">
        <w:tc>
          <w:tcPr>
            <w:tcW w:w="800" w:type="dxa"/>
            <w:shd w:val="solid" w:color="FFFFFF" w:fill="auto"/>
          </w:tcPr>
          <w:p w14:paraId="47857F6D" w14:textId="169CB894" w:rsidR="0093394A" w:rsidRDefault="0093394A" w:rsidP="0093394A">
            <w:pPr>
              <w:pStyle w:val="TAC"/>
              <w:rPr>
                <w:sz w:val="16"/>
                <w:szCs w:val="16"/>
              </w:rPr>
            </w:pPr>
            <w:r>
              <w:rPr>
                <w:sz w:val="16"/>
                <w:szCs w:val="16"/>
              </w:rPr>
              <w:t>2024-09</w:t>
            </w:r>
          </w:p>
        </w:tc>
        <w:tc>
          <w:tcPr>
            <w:tcW w:w="800" w:type="dxa"/>
            <w:shd w:val="solid" w:color="FFFFFF" w:fill="auto"/>
          </w:tcPr>
          <w:p w14:paraId="67764EEA" w14:textId="1561D44B" w:rsidR="0093394A" w:rsidRDefault="0093394A" w:rsidP="0093394A">
            <w:pPr>
              <w:pStyle w:val="TAL"/>
              <w:rPr>
                <w:sz w:val="16"/>
                <w:szCs w:val="16"/>
              </w:rPr>
            </w:pPr>
            <w:r>
              <w:rPr>
                <w:sz w:val="16"/>
                <w:szCs w:val="16"/>
              </w:rPr>
              <w:t>SP#105</w:t>
            </w:r>
          </w:p>
        </w:tc>
        <w:tc>
          <w:tcPr>
            <w:tcW w:w="1094" w:type="dxa"/>
            <w:shd w:val="solid" w:color="FFFFFF" w:fill="auto"/>
          </w:tcPr>
          <w:p w14:paraId="40BE4A70" w14:textId="212B7A92" w:rsidR="0093394A" w:rsidRDefault="0093394A" w:rsidP="0093394A">
            <w:pPr>
              <w:pStyle w:val="TAC"/>
              <w:rPr>
                <w:sz w:val="16"/>
                <w:szCs w:val="16"/>
              </w:rPr>
            </w:pPr>
            <w:r>
              <w:rPr>
                <w:sz w:val="16"/>
                <w:szCs w:val="16"/>
              </w:rPr>
              <w:t>SP-241269</w:t>
            </w:r>
          </w:p>
        </w:tc>
        <w:tc>
          <w:tcPr>
            <w:tcW w:w="567" w:type="dxa"/>
            <w:shd w:val="solid" w:color="FFFFFF" w:fill="auto"/>
          </w:tcPr>
          <w:p w14:paraId="5F3A85F3" w14:textId="651A0282" w:rsidR="0093394A" w:rsidRDefault="0093394A" w:rsidP="0093394A">
            <w:pPr>
              <w:pStyle w:val="TAL"/>
              <w:rPr>
                <w:sz w:val="16"/>
                <w:szCs w:val="16"/>
              </w:rPr>
            </w:pPr>
            <w:r>
              <w:rPr>
                <w:sz w:val="16"/>
                <w:szCs w:val="16"/>
              </w:rPr>
              <w:t>5540</w:t>
            </w:r>
          </w:p>
        </w:tc>
        <w:tc>
          <w:tcPr>
            <w:tcW w:w="425" w:type="dxa"/>
            <w:shd w:val="solid" w:color="FFFFFF" w:fill="auto"/>
          </w:tcPr>
          <w:p w14:paraId="63319E41" w14:textId="31DF1716" w:rsidR="0093394A" w:rsidRDefault="0093394A" w:rsidP="0093394A">
            <w:pPr>
              <w:pStyle w:val="TAL"/>
              <w:rPr>
                <w:sz w:val="16"/>
                <w:szCs w:val="16"/>
              </w:rPr>
            </w:pPr>
            <w:r>
              <w:rPr>
                <w:sz w:val="16"/>
                <w:szCs w:val="16"/>
              </w:rPr>
              <w:t>3</w:t>
            </w:r>
          </w:p>
        </w:tc>
        <w:tc>
          <w:tcPr>
            <w:tcW w:w="425" w:type="dxa"/>
            <w:shd w:val="solid" w:color="FFFFFF" w:fill="auto"/>
          </w:tcPr>
          <w:p w14:paraId="019121CC" w14:textId="56856302" w:rsidR="0093394A" w:rsidRDefault="0093394A" w:rsidP="0093394A">
            <w:pPr>
              <w:pStyle w:val="TAL"/>
              <w:rPr>
                <w:sz w:val="16"/>
                <w:szCs w:val="16"/>
              </w:rPr>
            </w:pPr>
            <w:r>
              <w:rPr>
                <w:sz w:val="16"/>
                <w:szCs w:val="16"/>
              </w:rPr>
              <w:t>B</w:t>
            </w:r>
          </w:p>
        </w:tc>
        <w:tc>
          <w:tcPr>
            <w:tcW w:w="4820" w:type="dxa"/>
            <w:shd w:val="solid" w:color="FFFFFF" w:fill="auto"/>
          </w:tcPr>
          <w:p w14:paraId="37CA3E17" w14:textId="56343085" w:rsidR="0093394A" w:rsidRDefault="0093394A" w:rsidP="0093394A">
            <w:pPr>
              <w:pStyle w:val="TAL"/>
              <w:rPr>
                <w:sz w:val="16"/>
                <w:szCs w:val="16"/>
              </w:rPr>
            </w:pPr>
            <w:r>
              <w:rPr>
                <w:sz w:val="16"/>
                <w:szCs w:val="16"/>
              </w:rPr>
              <w:t>Supporting direct subscription of UPF event exposure using UE's IP address</w:t>
            </w:r>
          </w:p>
        </w:tc>
        <w:tc>
          <w:tcPr>
            <w:tcW w:w="708" w:type="dxa"/>
            <w:shd w:val="solid" w:color="FFFFFF" w:fill="auto"/>
          </w:tcPr>
          <w:p w14:paraId="64BCCDEC" w14:textId="2B3654A1" w:rsidR="0093394A" w:rsidRDefault="0093394A" w:rsidP="0093394A">
            <w:pPr>
              <w:pStyle w:val="TAC"/>
              <w:rPr>
                <w:sz w:val="16"/>
                <w:szCs w:val="16"/>
              </w:rPr>
            </w:pPr>
            <w:r>
              <w:rPr>
                <w:sz w:val="16"/>
                <w:szCs w:val="16"/>
              </w:rPr>
              <w:t>19.1.0</w:t>
            </w:r>
          </w:p>
        </w:tc>
      </w:tr>
      <w:tr w:rsidR="0093394A" w:rsidRPr="00D64A02" w14:paraId="43C5707B" w14:textId="77777777" w:rsidTr="009D14FB">
        <w:tc>
          <w:tcPr>
            <w:tcW w:w="800" w:type="dxa"/>
            <w:shd w:val="solid" w:color="FFFFFF" w:fill="auto"/>
          </w:tcPr>
          <w:p w14:paraId="2608D2CA" w14:textId="08790171" w:rsidR="0093394A" w:rsidRDefault="0093394A" w:rsidP="0093394A">
            <w:pPr>
              <w:pStyle w:val="TAC"/>
              <w:rPr>
                <w:sz w:val="16"/>
                <w:szCs w:val="16"/>
              </w:rPr>
            </w:pPr>
            <w:r>
              <w:rPr>
                <w:sz w:val="16"/>
                <w:szCs w:val="16"/>
              </w:rPr>
              <w:t>2024-09</w:t>
            </w:r>
          </w:p>
        </w:tc>
        <w:tc>
          <w:tcPr>
            <w:tcW w:w="800" w:type="dxa"/>
            <w:shd w:val="solid" w:color="FFFFFF" w:fill="auto"/>
          </w:tcPr>
          <w:p w14:paraId="3B8B5189" w14:textId="25390EF7" w:rsidR="0093394A" w:rsidRDefault="0093394A" w:rsidP="0093394A">
            <w:pPr>
              <w:pStyle w:val="TAL"/>
              <w:rPr>
                <w:sz w:val="16"/>
                <w:szCs w:val="16"/>
              </w:rPr>
            </w:pPr>
            <w:r>
              <w:rPr>
                <w:sz w:val="16"/>
                <w:szCs w:val="16"/>
              </w:rPr>
              <w:t>SP#105</w:t>
            </w:r>
          </w:p>
        </w:tc>
        <w:tc>
          <w:tcPr>
            <w:tcW w:w="1094" w:type="dxa"/>
            <w:shd w:val="solid" w:color="FFFFFF" w:fill="auto"/>
          </w:tcPr>
          <w:p w14:paraId="6AC3CE45" w14:textId="2E7F2121" w:rsidR="0093394A" w:rsidRDefault="0093394A" w:rsidP="0093394A">
            <w:pPr>
              <w:pStyle w:val="TAC"/>
              <w:rPr>
                <w:sz w:val="16"/>
                <w:szCs w:val="16"/>
              </w:rPr>
            </w:pPr>
            <w:r>
              <w:rPr>
                <w:sz w:val="16"/>
                <w:szCs w:val="16"/>
              </w:rPr>
              <w:t>SP-241270</w:t>
            </w:r>
          </w:p>
        </w:tc>
        <w:tc>
          <w:tcPr>
            <w:tcW w:w="567" w:type="dxa"/>
            <w:shd w:val="solid" w:color="FFFFFF" w:fill="auto"/>
          </w:tcPr>
          <w:p w14:paraId="74CD18F6" w14:textId="18FFD514" w:rsidR="0093394A" w:rsidRDefault="0093394A" w:rsidP="0093394A">
            <w:pPr>
              <w:pStyle w:val="TAL"/>
              <w:rPr>
                <w:sz w:val="16"/>
                <w:szCs w:val="16"/>
              </w:rPr>
            </w:pPr>
            <w:r>
              <w:rPr>
                <w:sz w:val="16"/>
                <w:szCs w:val="16"/>
              </w:rPr>
              <w:t>5544</w:t>
            </w:r>
          </w:p>
        </w:tc>
        <w:tc>
          <w:tcPr>
            <w:tcW w:w="425" w:type="dxa"/>
            <w:shd w:val="solid" w:color="FFFFFF" w:fill="auto"/>
          </w:tcPr>
          <w:p w14:paraId="7B4384C8" w14:textId="299E0E59" w:rsidR="0093394A" w:rsidRDefault="0093394A" w:rsidP="0093394A">
            <w:pPr>
              <w:pStyle w:val="TAL"/>
              <w:rPr>
                <w:sz w:val="16"/>
                <w:szCs w:val="16"/>
              </w:rPr>
            </w:pPr>
            <w:r>
              <w:rPr>
                <w:sz w:val="16"/>
                <w:szCs w:val="16"/>
              </w:rPr>
              <w:t>2</w:t>
            </w:r>
          </w:p>
        </w:tc>
        <w:tc>
          <w:tcPr>
            <w:tcW w:w="425" w:type="dxa"/>
            <w:shd w:val="solid" w:color="FFFFFF" w:fill="auto"/>
          </w:tcPr>
          <w:p w14:paraId="6849F0C1" w14:textId="2F993B02" w:rsidR="0093394A" w:rsidRDefault="0093394A" w:rsidP="0093394A">
            <w:pPr>
              <w:pStyle w:val="TAL"/>
              <w:rPr>
                <w:sz w:val="16"/>
                <w:szCs w:val="16"/>
              </w:rPr>
            </w:pPr>
            <w:r>
              <w:rPr>
                <w:sz w:val="16"/>
                <w:szCs w:val="16"/>
              </w:rPr>
              <w:t>B</w:t>
            </w:r>
          </w:p>
        </w:tc>
        <w:tc>
          <w:tcPr>
            <w:tcW w:w="4820" w:type="dxa"/>
            <w:shd w:val="solid" w:color="FFFFFF" w:fill="auto"/>
          </w:tcPr>
          <w:p w14:paraId="77A5FEF1" w14:textId="24798AEE" w:rsidR="0093394A" w:rsidRDefault="0093394A" w:rsidP="0093394A">
            <w:pPr>
              <w:pStyle w:val="TAL"/>
              <w:rPr>
                <w:sz w:val="16"/>
                <w:szCs w:val="16"/>
              </w:rPr>
            </w:pPr>
            <w:r>
              <w:rPr>
                <w:sz w:val="16"/>
                <w:szCs w:val="16"/>
              </w:rPr>
              <w:t xml:space="preserve">Support for Location Service Support of UEs served by MWAB </w:t>
            </w:r>
          </w:p>
        </w:tc>
        <w:tc>
          <w:tcPr>
            <w:tcW w:w="708" w:type="dxa"/>
            <w:shd w:val="solid" w:color="FFFFFF" w:fill="auto"/>
          </w:tcPr>
          <w:p w14:paraId="363253CB" w14:textId="65D37FB6" w:rsidR="0093394A" w:rsidRDefault="0093394A" w:rsidP="0093394A">
            <w:pPr>
              <w:pStyle w:val="TAC"/>
              <w:rPr>
                <w:sz w:val="16"/>
                <w:szCs w:val="16"/>
              </w:rPr>
            </w:pPr>
            <w:r>
              <w:rPr>
                <w:sz w:val="16"/>
                <w:szCs w:val="16"/>
              </w:rPr>
              <w:t>19.1.0</w:t>
            </w:r>
          </w:p>
        </w:tc>
      </w:tr>
      <w:tr w:rsidR="0093394A" w:rsidRPr="00D64A02" w14:paraId="5CD18765" w14:textId="77777777" w:rsidTr="009D14FB">
        <w:tc>
          <w:tcPr>
            <w:tcW w:w="800" w:type="dxa"/>
            <w:shd w:val="solid" w:color="FFFFFF" w:fill="auto"/>
          </w:tcPr>
          <w:p w14:paraId="5B1D2505" w14:textId="6D440847" w:rsidR="0093394A" w:rsidRDefault="0093394A" w:rsidP="0093394A">
            <w:pPr>
              <w:pStyle w:val="TAC"/>
              <w:rPr>
                <w:sz w:val="16"/>
                <w:szCs w:val="16"/>
              </w:rPr>
            </w:pPr>
            <w:r>
              <w:rPr>
                <w:sz w:val="16"/>
                <w:szCs w:val="16"/>
              </w:rPr>
              <w:t>2024-09</w:t>
            </w:r>
          </w:p>
        </w:tc>
        <w:tc>
          <w:tcPr>
            <w:tcW w:w="800" w:type="dxa"/>
            <w:shd w:val="solid" w:color="FFFFFF" w:fill="auto"/>
          </w:tcPr>
          <w:p w14:paraId="082217D9" w14:textId="65FE7CC8" w:rsidR="0093394A" w:rsidRDefault="0093394A" w:rsidP="0093394A">
            <w:pPr>
              <w:pStyle w:val="TAL"/>
              <w:rPr>
                <w:sz w:val="16"/>
                <w:szCs w:val="16"/>
              </w:rPr>
            </w:pPr>
            <w:r>
              <w:rPr>
                <w:sz w:val="16"/>
                <w:szCs w:val="16"/>
              </w:rPr>
              <w:t>SP#105</w:t>
            </w:r>
          </w:p>
        </w:tc>
        <w:tc>
          <w:tcPr>
            <w:tcW w:w="1094" w:type="dxa"/>
            <w:shd w:val="solid" w:color="FFFFFF" w:fill="auto"/>
          </w:tcPr>
          <w:p w14:paraId="1EF989F2" w14:textId="285FF810" w:rsidR="0093394A" w:rsidRDefault="0093394A" w:rsidP="0093394A">
            <w:pPr>
              <w:pStyle w:val="TAC"/>
              <w:rPr>
                <w:sz w:val="16"/>
                <w:szCs w:val="16"/>
              </w:rPr>
            </w:pPr>
            <w:r>
              <w:rPr>
                <w:sz w:val="16"/>
                <w:szCs w:val="16"/>
              </w:rPr>
              <w:t>SP-241241</w:t>
            </w:r>
          </w:p>
        </w:tc>
        <w:tc>
          <w:tcPr>
            <w:tcW w:w="567" w:type="dxa"/>
            <w:shd w:val="solid" w:color="FFFFFF" w:fill="auto"/>
          </w:tcPr>
          <w:p w14:paraId="662DBF89" w14:textId="6F06018F" w:rsidR="0093394A" w:rsidRDefault="0093394A" w:rsidP="0093394A">
            <w:pPr>
              <w:pStyle w:val="TAL"/>
              <w:rPr>
                <w:sz w:val="16"/>
                <w:szCs w:val="16"/>
              </w:rPr>
            </w:pPr>
            <w:r>
              <w:rPr>
                <w:sz w:val="16"/>
                <w:szCs w:val="16"/>
              </w:rPr>
              <w:t>5559</w:t>
            </w:r>
          </w:p>
        </w:tc>
        <w:tc>
          <w:tcPr>
            <w:tcW w:w="425" w:type="dxa"/>
            <w:shd w:val="solid" w:color="FFFFFF" w:fill="auto"/>
          </w:tcPr>
          <w:p w14:paraId="0419D492" w14:textId="5476C348" w:rsidR="0093394A" w:rsidRDefault="0093394A" w:rsidP="0093394A">
            <w:pPr>
              <w:pStyle w:val="TAL"/>
              <w:rPr>
                <w:sz w:val="16"/>
                <w:szCs w:val="16"/>
              </w:rPr>
            </w:pPr>
            <w:r>
              <w:rPr>
                <w:sz w:val="16"/>
                <w:szCs w:val="16"/>
              </w:rPr>
              <w:t>2</w:t>
            </w:r>
          </w:p>
        </w:tc>
        <w:tc>
          <w:tcPr>
            <w:tcW w:w="425" w:type="dxa"/>
            <w:shd w:val="solid" w:color="FFFFFF" w:fill="auto"/>
          </w:tcPr>
          <w:p w14:paraId="6DFCAACB" w14:textId="6B2E9691" w:rsidR="0093394A" w:rsidRDefault="0093394A" w:rsidP="0093394A">
            <w:pPr>
              <w:pStyle w:val="TAL"/>
              <w:rPr>
                <w:sz w:val="16"/>
                <w:szCs w:val="16"/>
              </w:rPr>
            </w:pPr>
            <w:r>
              <w:rPr>
                <w:sz w:val="16"/>
                <w:szCs w:val="16"/>
              </w:rPr>
              <w:t>A</w:t>
            </w:r>
          </w:p>
        </w:tc>
        <w:tc>
          <w:tcPr>
            <w:tcW w:w="4820" w:type="dxa"/>
            <w:shd w:val="solid" w:color="FFFFFF" w:fill="auto"/>
          </w:tcPr>
          <w:p w14:paraId="11313213" w14:textId="75532AB7" w:rsidR="0093394A" w:rsidRDefault="0093394A" w:rsidP="0093394A">
            <w:pPr>
              <w:pStyle w:val="TAL"/>
              <w:rPr>
                <w:sz w:val="16"/>
                <w:szCs w:val="16"/>
              </w:rPr>
            </w:pPr>
            <w:r>
              <w:rPr>
                <w:sz w:val="16"/>
                <w:szCs w:val="16"/>
              </w:rPr>
              <w:t>Network Slicing handling for EHPLMN case</w:t>
            </w:r>
          </w:p>
        </w:tc>
        <w:tc>
          <w:tcPr>
            <w:tcW w:w="708" w:type="dxa"/>
            <w:shd w:val="solid" w:color="FFFFFF" w:fill="auto"/>
          </w:tcPr>
          <w:p w14:paraId="275AADFD" w14:textId="129A9A01" w:rsidR="0093394A" w:rsidRDefault="0093394A" w:rsidP="0093394A">
            <w:pPr>
              <w:pStyle w:val="TAC"/>
              <w:rPr>
                <w:sz w:val="16"/>
                <w:szCs w:val="16"/>
              </w:rPr>
            </w:pPr>
            <w:r>
              <w:rPr>
                <w:sz w:val="16"/>
                <w:szCs w:val="16"/>
              </w:rPr>
              <w:t>19.1.0</w:t>
            </w:r>
          </w:p>
        </w:tc>
      </w:tr>
      <w:tr w:rsidR="0093394A" w:rsidRPr="00D64A02" w14:paraId="3DA02BCA" w14:textId="77777777" w:rsidTr="009D14FB">
        <w:tc>
          <w:tcPr>
            <w:tcW w:w="800" w:type="dxa"/>
            <w:shd w:val="solid" w:color="FFFFFF" w:fill="auto"/>
          </w:tcPr>
          <w:p w14:paraId="286AF05A" w14:textId="44BCC783" w:rsidR="0093394A" w:rsidRDefault="0093394A" w:rsidP="0093394A">
            <w:pPr>
              <w:pStyle w:val="TAC"/>
              <w:rPr>
                <w:sz w:val="16"/>
                <w:szCs w:val="16"/>
              </w:rPr>
            </w:pPr>
            <w:r>
              <w:rPr>
                <w:sz w:val="16"/>
                <w:szCs w:val="16"/>
              </w:rPr>
              <w:t>2024-09</w:t>
            </w:r>
          </w:p>
        </w:tc>
        <w:tc>
          <w:tcPr>
            <w:tcW w:w="800" w:type="dxa"/>
            <w:shd w:val="solid" w:color="FFFFFF" w:fill="auto"/>
          </w:tcPr>
          <w:p w14:paraId="29936FFC" w14:textId="193ED258" w:rsidR="0093394A" w:rsidRDefault="0093394A" w:rsidP="0093394A">
            <w:pPr>
              <w:pStyle w:val="TAL"/>
              <w:rPr>
                <w:sz w:val="16"/>
                <w:szCs w:val="16"/>
              </w:rPr>
            </w:pPr>
            <w:r>
              <w:rPr>
                <w:sz w:val="16"/>
                <w:szCs w:val="16"/>
              </w:rPr>
              <w:t>SP#105</w:t>
            </w:r>
          </w:p>
        </w:tc>
        <w:tc>
          <w:tcPr>
            <w:tcW w:w="1094" w:type="dxa"/>
            <w:shd w:val="solid" w:color="FFFFFF" w:fill="auto"/>
          </w:tcPr>
          <w:p w14:paraId="183BCE5F" w14:textId="35A6E5BC" w:rsidR="0093394A" w:rsidRDefault="0093394A" w:rsidP="0093394A">
            <w:pPr>
              <w:pStyle w:val="TAC"/>
              <w:rPr>
                <w:sz w:val="16"/>
                <w:szCs w:val="16"/>
              </w:rPr>
            </w:pPr>
            <w:r>
              <w:rPr>
                <w:sz w:val="16"/>
                <w:szCs w:val="16"/>
              </w:rPr>
              <w:t>SP-241272</w:t>
            </w:r>
          </w:p>
        </w:tc>
        <w:tc>
          <w:tcPr>
            <w:tcW w:w="567" w:type="dxa"/>
            <w:shd w:val="solid" w:color="FFFFFF" w:fill="auto"/>
          </w:tcPr>
          <w:p w14:paraId="4968D25A" w14:textId="1A184713" w:rsidR="0093394A" w:rsidRDefault="0093394A" w:rsidP="0093394A">
            <w:pPr>
              <w:pStyle w:val="TAL"/>
              <w:rPr>
                <w:sz w:val="16"/>
                <w:szCs w:val="16"/>
              </w:rPr>
            </w:pPr>
            <w:r>
              <w:rPr>
                <w:sz w:val="16"/>
                <w:szCs w:val="16"/>
              </w:rPr>
              <w:t>5560</w:t>
            </w:r>
          </w:p>
        </w:tc>
        <w:tc>
          <w:tcPr>
            <w:tcW w:w="425" w:type="dxa"/>
            <w:shd w:val="solid" w:color="FFFFFF" w:fill="auto"/>
          </w:tcPr>
          <w:p w14:paraId="555A973E" w14:textId="306B53DC" w:rsidR="0093394A" w:rsidRDefault="0093394A" w:rsidP="0093394A">
            <w:pPr>
              <w:pStyle w:val="TAL"/>
              <w:rPr>
                <w:sz w:val="16"/>
                <w:szCs w:val="16"/>
              </w:rPr>
            </w:pPr>
            <w:r>
              <w:rPr>
                <w:sz w:val="16"/>
                <w:szCs w:val="16"/>
              </w:rPr>
              <w:t>3</w:t>
            </w:r>
          </w:p>
        </w:tc>
        <w:tc>
          <w:tcPr>
            <w:tcW w:w="425" w:type="dxa"/>
            <w:shd w:val="solid" w:color="FFFFFF" w:fill="auto"/>
          </w:tcPr>
          <w:p w14:paraId="0F69097B" w14:textId="207CDBFE" w:rsidR="0093394A" w:rsidRDefault="0093394A" w:rsidP="0093394A">
            <w:pPr>
              <w:pStyle w:val="TAL"/>
              <w:rPr>
                <w:sz w:val="16"/>
                <w:szCs w:val="16"/>
              </w:rPr>
            </w:pPr>
            <w:r>
              <w:rPr>
                <w:sz w:val="16"/>
                <w:szCs w:val="16"/>
              </w:rPr>
              <w:t>F</w:t>
            </w:r>
          </w:p>
        </w:tc>
        <w:tc>
          <w:tcPr>
            <w:tcW w:w="4820" w:type="dxa"/>
            <w:shd w:val="solid" w:color="FFFFFF" w:fill="auto"/>
          </w:tcPr>
          <w:p w14:paraId="4B9D72FF" w14:textId="7110542C" w:rsidR="0093394A" w:rsidRDefault="0093394A" w:rsidP="0093394A">
            <w:pPr>
              <w:pStyle w:val="TAL"/>
              <w:rPr>
                <w:sz w:val="16"/>
                <w:szCs w:val="16"/>
              </w:rPr>
            </w:pPr>
            <w:r>
              <w:rPr>
                <w:sz w:val="16"/>
                <w:szCs w:val="16"/>
              </w:rPr>
              <w:t>Clarification on network slice handling for Indirect Network Sharing</w:t>
            </w:r>
          </w:p>
        </w:tc>
        <w:tc>
          <w:tcPr>
            <w:tcW w:w="708" w:type="dxa"/>
            <w:shd w:val="solid" w:color="FFFFFF" w:fill="auto"/>
          </w:tcPr>
          <w:p w14:paraId="72518D21" w14:textId="1A79FEF8" w:rsidR="0093394A" w:rsidRDefault="0093394A" w:rsidP="0093394A">
            <w:pPr>
              <w:pStyle w:val="TAC"/>
              <w:rPr>
                <w:sz w:val="16"/>
                <w:szCs w:val="16"/>
              </w:rPr>
            </w:pPr>
            <w:r>
              <w:rPr>
                <w:sz w:val="16"/>
                <w:szCs w:val="16"/>
              </w:rPr>
              <w:t>19.1.0</w:t>
            </w:r>
          </w:p>
        </w:tc>
      </w:tr>
      <w:tr w:rsidR="0093394A" w:rsidRPr="00D64A02" w14:paraId="7F357951" w14:textId="77777777" w:rsidTr="009D14FB">
        <w:tc>
          <w:tcPr>
            <w:tcW w:w="800" w:type="dxa"/>
            <w:shd w:val="solid" w:color="FFFFFF" w:fill="auto"/>
          </w:tcPr>
          <w:p w14:paraId="51EBA997" w14:textId="417C16C2" w:rsidR="0093394A" w:rsidRDefault="0093394A" w:rsidP="0093394A">
            <w:pPr>
              <w:pStyle w:val="TAC"/>
              <w:rPr>
                <w:sz w:val="16"/>
                <w:szCs w:val="16"/>
              </w:rPr>
            </w:pPr>
            <w:r>
              <w:rPr>
                <w:sz w:val="16"/>
                <w:szCs w:val="16"/>
              </w:rPr>
              <w:t>2024-09</w:t>
            </w:r>
          </w:p>
        </w:tc>
        <w:tc>
          <w:tcPr>
            <w:tcW w:w="800" w:type="dxa"/>
            <w:shd w:val="solid" w:color="FFFFFF" w:fill="auto"/>
          </w:tcPr>
          <w:p w14:paraId="58D5EE01" w14:textId="5081E478" w:rsidR="0093394A" w:rsidRDefault="0093394A" w:rsidP="0093394A">
            <w:pPr>
              <w:pStyle w:val="TAL"/>
              <w:rPr>
                <w:sz w:val="16"/>
                <w:szCs w:val="16"/>
              </w:rPr>
            </w:pPr>
            <w:r>
              <w:rPr>
                <w:sz w:val="16"/>
                <w:szCs w:val="16"/>
              </w:rPr>
              <w:t>SP#105</w:t>
            </w:r>
          </w:p>
        </w:tc>
        <w:tc>
          <w:tcPr>
            <w:tcW w:w="1094" w:type="dxa"/>
            <w:shd w:val="solid" w:color="FFFFFF" w:fill="auto"/>
          </w:tcPr>
          <w:p w14:paraId="221888A3" w14:textId="57EB0C86" w:rsidR="0093394A" w:rsidRDefault="0093394A" w:rsidP="0093394A">
            <w:pPr>
              <w:pStyle w:val="TAC"/>
              <w:rPr>
                <w:sz w:val="16"/>
                <w:szCs w:val="16"/>
              </w:rPr>
            </w:pPr>
            <w:r>
              <w:rPr>
                <w:sz w:val="16"/>
                <w:szCs w:val="16"/>
              </w:rPr>
              <w:t>SP-241270</w:t>
            </w:r>
          </w:p>
        </w:tc>
        <w:tc>
          <w:tcPr>
            <w:tcW w:w="567" w:type="dxa"/>
            <w:shd w:val="solid" w:color="FFFFFF" w:fill="auto"/>
          </w:tcPr>
          <w:p w14:paraId="223E9AC0" w14:textId="2226C130" w:rsidR="0093394A" w:rsidRDefault="0093394A" w:rsidP="0093394A">
            <w:pPr>
              <w:pStyle w:val="TAL"/>
              <w:rPr>
                <w:sz w:val="16"/>
                <w:szCs w:val="16"/>
              </w:rPr>
            </w:pPr>
            <w:r>
              <w:rPr>
                <w:sz w:val="16"/>
                <w:szCs w:val="16"/>
              </w:rPr>
              <w:t>5561</w:t>
            </w:r>
          </w:p>
        </w:tc>
        <w:tc>
          <w:tcPr>
            <w:tcW w:w="425" w:type="dxa"/>
            <w:shd w:val="solid" w:color="FFFFFF" w:fill="auto"/>
          </w:tcPr>
          <w:p w14:paraId="56C380CE" w14:textId="43CE1000" w:rsidR="0093394A" w:rsidRDefault="0093394A" w:rsidP="0093394A">
            <w:pPr>
              <w:pStyle w:val="TAL"/>
              <w:rPr>
                <w:sz w:val="16"/>
                <w:szCs w:val="16"/>
              </w:rPr>
            </w:pPr>
            <w:r>
              <w:rPr>
                <w:sz w:val="16"/>
                <w:szCs w:val="16"/>
              </w:rPr>
              <w:t>2</w:t>
            </w:r>
          </w:p>
        </w:tc>
        <w:tc>
          <w:tcPr>
            <w:tcW w:w="425" w:type="dxa"/>
            <w:shd w:val="solid" w:color="FFFFFF" w:fill="auto"/>
          </w:tcPr>
          <w:p w14:paraId="25313C80" w14:textId="5348A75E" w:rsidR="0093394A" w:rsidRDefault="0093394A" w:rsidP="0093394A">
            <w:pPr>
              <w:pStyle w:val="TAL"/>
              <w:rPr>
                <w:sz w:val="16"/>
                <w:szCs w:val="16"/>
              </w:rPr>
            </w:pPr>
            <w:r>
              <w:rPr>
                <w:sz w:val="16"/>
                <w:szCs w:val="16"/>
              </w:rPr>
              <w:t>B</w:t>
            </w:r>
          </w:p>
        </w:tc>
        <w:tc>
          <w:tcPr>
            <w:tcW w:w="4820" w:type="dxa"/>
            <w:shd w:val="solid" w:color="FFFFFF" w:fill="auto"/>
          </w:tcPr>
          <w:p w14:paraId="6CEAAFEC" w14:textId="2549930C" w:rsidR="0093394A" w:rsidRDefault="0093394A" w:rsidP="0093394A">
            <w:pPr>
              <w:pStyle w:val="TAL"/>
              <w:rPr>
                <w:sz w:val="16"/>
                <w:szCs w:val="16"/>
              </w:rPr>
            </w:pPr>
            <w:r>
              <w:rPr>
                <w:sz w:val="16"/>
                <w:szCs w:val="16"/>
              </w:rPr>
              <w:t>Control Plane and User Plane Protocol stacks involving the MWAB node</w:t>
            </w:r>
          </w:p>
        </w:tc>
        <w:tc>
          <w:tcPr>
            <w:tcW w:w="708" w:type="dxa"/>
            <w:shd w:val="solid" w:color="FFFFFF" w:fill="auto"/>
          </w:tcPr>
          <w:p w14:paraId="026BDE22" w14:textId="129AFB4B" w:rsidR="0093394A" w:rsidRDefault="0093394A" w:rsidP="0093394A">
            <w:pPr>
              <w:pStyle w:val="TAC"/>
              <w:rPr>
                <w:sz w:val="16"/>
                <w:szCs w:val="16"/>
              </w:rPr>
            </w:pPr>
            <w:r>
              <w:rPr>
                <w:sz w:val="16"/>
                <w:szCs w:val="16"/>
              </w:rPr>
              <w:t>19.1.0</w:t>
            </w:r>
          </w:p>
        </w:tc>
      </w:tr>
      <w:tr w:rsidR="0093394A" w:rsidRPr="00D64A02" w14:paraId="1B73306C" w14:textId="77777777" w:rsidTr="009D14FB">
        <w:tc>
          <w:tcPr>
            <w:tcW w:w="800" w:type="dxa"/>
            <w:shd w:val="solid" w:color="FFFFFF" w:fill="auto"/>
          </w:tcPr>
          <w:p w14:paraId="3AF38155" w14:textId="2D1551D0" w:rsidR="0093394A" w:rsidRDefault="0093394A" w:rsidP="0093394A">
            <w:pPr>
              <w:pStyle w:val="TAC"/>
              <w:rPr>
                <w:sz w:val="16"/>
                <w:szCs w:val="16"/>
              </w:rPr>
            </w:pPr>
            <w:r>
              <w:rPr>
                <w:sz w:val="16"/>
                <w:szCs w:val="16"/>
              </w:rPr>
              <w:t>2024-09</w:t>
            </w:r>
          </w:p>
        </w:tc>
        <w:tc>
          <w:tcPr>
            <w:tcW w:w="800" w:type="dxa"/>
            <w:shd w:val="solid" w:color="FFFFFF" w:fill="auto"/>
          </w:tcPr>
          <w:p w14:paraId="2AB56628" w14:textId="25F06358" w:rsidR="0093394A" w:rsidRDefault="0093394A" w:rsidP="0093394A">
            <w:pPr>
              <w:pStyle w:val="TAL"/>
              <w:rPr>
                <w:sz w:val="16"/>
                <w:szCs w:val="16"/>
              </w:rPr>
            </w:pPr>
            <w:r>
              <w:rPr>
                <w:sz w:val="16"/>
                <w:szCs w:val="16"/>
              </w:rPr>
              <w:t>SP#105</w:t>
            </w:r>
          </w:p>
        </w:tc>
        <w:tc>
          <w:tcPr>
            <w:tcW w:w="1094" w:type="dxa"/>
            <w:shd w:val="solid" w:color="FFFFFF" w:fill="auto"/>
          </w:tcPr>
          <w:p w14:paraId="0C1CE2ED" w14:textId="5980B719" w:rsidR="0093394A" w:rsidRDefault="0093394A" w:rsidP="0093394A">
            <w:pPr>
              <w:pStyle w:val="TAC"/>
              <w:rPr>
                <w:sz w:val="16"/>
                <w:szCs w:val="16"/>
              </w:rPr>
            </w:pPr>
            <w:r>
              <w:rPr>
                <w:sz w:val="16"/>
                <w:szCs w:val="16"/>
              </w:rPr>
              <w:t>SP-241269</w:t>
            </w:r>
          </w:p>
        </w:tc>
        <w:tc>
          <w:tcPr>
            <w:tcW w:w="567" w:type="dxa"/>
            <w:shd w:val="solid" w:color="FFFFFF" w:fill="auto"/>
          </w:tcPr>
          <w:p w14:paraId="4B3A6222" w14:textId="121FE516" w:rsidR="0093394A" w:rsidRDefault="0093394A" w:rsidP="0093394A">
            <w:pPr>
              <w:pStyle w:val="TAL"/>
              <w:rPr>
                <w:sz w:val="16"/>
                <w:szCs w:val="16"/>
              </w:rPr>
            </w:pPr>
            <w:r>
              <w:rPr>
                <w:sz w:val="16"/>
                <w:szCs w:val="16"/>
              </w:rPr>
              <w:t>5565</w:t>
            </w:r>
          </w:p>
        </w:tc>
        <w:tc>
          <w:tcPr>
            <w:tcW w:w="425" w:type="dxa"/>
            <w:shd w:val="solid" w:color="FFFFFF" w:fill="auto"/>
          </w:tcPr>
          <w:p w14:paraId="19D3897F" w14:textId="6CA446B8" w:rsidR="0093394A" w:rsidRDefault="0093394A" w:rsidP="0093394A">
            <w:pPr>
              <w:pStyle w:val="TAL"/>
              <w:rPr>
                <w:sz w:val="16"/>
                <w:szCs w:val="16"/>
              </w:rPr>
            </w:pPr>
            <w:r>
              <w:rPr>
                <w:sz w:val="16"/>
                <w:szCs w:val="16"/>
              </w:rPr>
              <w:t>2</w:t>
            </w:r>
          </w:p>
        </w:tc>
        <w:tc>
          <w:tcPr>
            <w:tcW w:w="425" w:type="dxa"/>
            <w:shd w:val="solid" w:color="FFFFFF" w:fill="auto"/>
          </w:tcPr>
          <w:p w14:paraId="634E8A20" w14:textId="7539F6DA" w:rsidR="0093394A" w:rsidRDefault="0093394A" w:rsidP="0093394A">
            <w:pPr>
              <w:pStyle w:val="TAL"/>
              <w:rPr>
                <w:sz w:val="16"/>
                <w:szCs w:val="16"/>
              </w:rPr>
            </w:pPr>
            <w:r>
              <w:rPr>
                <w:sz w:val="16"/>
                <w:szCs w:val="16"/>
              </w:rPr>
              <w:t>B</w:t>
            </w:r>
          </w:p>
        </w:tc>
        <w:tc>
          <w:tcPr>
            <w:tcW w:w="4820" w:type="dxa"/>
            <w:shd w:val="solid" w:color="FFFFFF" w:fill="auto"/>
          </w:tcPr>
          <w:p w14:paraId="5715E848" w14:textId="4BC00CB2" w:rsidR="0093394A" w:rsidRDefault="0093394A" w:rsidP="0093394A">
            <w:pPr>
              <w:pStyle w:val="TAL"/>
              <w:rPr>
                <w:sz w:val="16"/>
                <w:szCs w:val="16"/>
              </w:rPr>
            </w:pPr>
            <w:r>
              <w:rPr>
                <w:sz w:val="16"/>
                <w:szCs w:val="16"/>
              </w:rPr>
              <w:t>UPF event exposure during UPF relocation</w:t>
            </w:r>
          </w:p>
        </w:tc>
        <w:tc>
          <w:tcPr>
            <w:tcW w:w="708" w:type="dxa"/>
            <w:shd w:val="solid" w:color="FFFFFF" w:fill="auto"/>
          </w:tcPr>
          <w:p w14:paraId="7E7CF941" w14:textId="21B3DA1D" w:rsidR="0093394A" w:rsidRDefault="0093394A" w:rsidP="0093394A">
            <w:pPr>
              <w:pStyle w:val="TAC"/>
              <w:rPr>
                <w:sz w:val="16"/>
                <w:szCs w:val="16"/>
              </w:rPr>
            </w:pPr>
            <w:r>
              <w:rPr>
                <w:sz w:val="16"/>
                <w:szCs w:val="16"/>
              </w:rPr>
              <w:t>19.1.0</w:t>
            </w:r>
          </w:p>
        </w:tc>
      </w:tr>
      <w:tr w:rsidR="0093394A" w:rsidRPr="00D64A02" w14:paraId="4228A3DB" w14:textId="77777777" w:rsidTr="009D14FB">
        <w:tc>
          <w:tcPr>
            <w:tcW w:w="800" w:type="dxa"/>
            <w:shd w:val="solid" w:color="FFFFFF" w:fill="auto"/>
          </w:tcPr>
          <w:p w14:paraId="28D06E6A" w14:textId="2C22D97C" w:rsidR="0093394A" w:rsidRDefault="0093394A" w:rsidP="0093394A">
            <w:pPr>
              <w:pStyle w:val="TAC"/>
              <w:rPr>
                <w:sz w:val="16"/>
                <w:szCs w:val="16"/>
              </w:rPr>
            </w:pPr>
            <w:r>
              <w:rPr>
                <w:sz w:val="16"/>
                <w:szCs w:val="16"/>
              </w:rPr>
              <w:t>2024-09</w:t>
            </w:r>
          </w:p>
        </w:tc>
        <w:tc>
          <w:tcPr>
            <w:tcW w:w="800" w:type="dxa"/>
            <w:shd w:val="solid" w:color="FFFFFF" w:fill="auto"/>
          </w:tcPr>
          <w:p w14:paraId="5F28A1A3" w14:textId="4FFE241E" w:rsidR="0093394A" w:rsidRDefault="0093394A" w:rsidP="0093394A">
            <w:pPr>
              <w:pStyle w:val="TAL"/>
              <w:rPr>
                <w:sz w:val="16"/>
                <w:szCs w:val="16"/>
              </w:rPr>
            </w:pPr>
            <w:r>
              <w:rPr>
                <w:sz w:val="16"/>
                <w:szCs w:val="16"/>
              </w:rPr>
              <w:t>SP#105</w:t>
            </w:r>
          </w:p>
        </w:tc>
        <w:tc>
          <w:tcPr>
            <w:tcW w:w="1094" w:type="dxa"/>
            <w:shd w:val="solid" w:color="FFFFFF" w:fill="auto"/>
          </w:tcPr>
          <w:p w14:paraId="34CDCED8" w14:textId="440F0337" w:rsidR="0093394A" w:rsidRDefault="0093394A" w:rsidP="0093394A">
            <w:pPr>
              <w:pStyle w:val="TAC"/>
              <w:rPr>
                <w:sz w:val="16"/>
                <w:szCs w:val="16"/>
              </w:rPr>
            </w:pPr>
            <w:r>
              <w:rPr>
                <w:sz w:val="16"/>
                <w:szCs w:val="16"/>
              </w:rPr>
              <w:t>SP-241261</w:t>
            </w:r>
          </w:p>
        </w:tc>
        <w:tc>
          <w:tcPr>
            <w:tcW w:w="567" w:type="dxa"/>
            <w:shd w:val="solid" w:color="FFFFFF" w:fill="auto"/>
          </w:tcPr>
          <w:p w14:paraId="56850C22" w14:textId="63BC63F8" w:rsidR="0093394A" w:rsidRDefault="0093394A" w:rsidP="0093394A">
            <w:pPr>
              <w:pStyle w:val="TAL"/>
              <w:rPr>
                <w:sz w:val="16"/>
                <w:szCs w:val="16"/>
              </w:rPr>
            </w:pPr>
            <w:r>
              <w:rPr>
                <w:sz w:val="16"/>
                <w:szCs w:val="16"/>
              </w:rPr>
              <w:t>5567</w:t>
            </w:r>
          </w:p>
        </w:tc>
        <w:tc>
          <w:tcPr>
            <w:tcW w:w="425" w:type="dxa"/>
            <w:shd w:val="solid" w:color="FFFFFF" w:fill="auto"/>
          </w:tcPr>
          <w:p w14:paraId="492F621F" w14:textId="4D540F76" w:rsidR="0093394A" w:rsidRDefault="0093394A" w:rsidP="0093394A">
            <w:pPr>
              <w:pStyle w:val="TAL"/>
              <w:rPr>
                <w:sz w:val="16"/>
                <w:szCs w:val="16"/>
              </w:rPr>
            </w:pPr>
            <w:r>
              <w:rPr>
                <w:sz w:val="16"/>
                <w:szCs w:val="16"/>
              </w:rPr>
              <w:t>-</w:t>
            </w:r>
          </w:p>
        </w:tc>
        <w:tc>
          <w:tcPr>
            <w:tcW w:w="425" w:type="dxa"/>
            <w:shd w:val="solid" w:color="FFFFFF" w:fill="auto"/>
          </w:tcPr>
          <w:p w14:paraId="39D41D13" w14:textId="2CE21110" w:rsidR="0093394A" w:rsidRDefault="0093394A" w:rsidP="0093394A">
            <w:pPr>
              <w:pStyle w:val="TAL"/>
              <w:rPr>
                <w:sz w:val="16"/>
                <w:szCs w:val="16"/>
              </w:rPr>
            </w:pPr>
            <w:r>
              <w:rPr>
                <w:sz w:val="16"/>
                <w:szCs w:val="16"/>
              </w:rPr>
              <w:t>A</w:t>
            </w:r>
          </w:p>
        </w:tc>
        <w:tc>
          <w:tcPr>
            <w:tcW w:w="4820" w:type="dxa"/>
            <w:shd w:val="solid" w:color="FFFFFF" w:fill="auto"/>
          </w:tcPr>
          <w:p w14:paraId="196C2544" w14:textId="77B55B91" w:rsidR="0093394A" w:rsidRDefault="0093394A" w:rsidP="0093394A">
            <w:pPr>
              <w:pStyle w:val="TAL"/>
              <w:rPr>
                <w:sz w:val="16"/>
                <w:szCs w:val="16"/>
              </w:rPr>
            </w:pPr>
            <w:r>
              <w:rPr>
                <w:sz w:val="16"/>
                <w:szCs w:val="16"/>
              </w:rPr>
              <w:t>Correction of PCF related terminology</w:t>
            </w:r>
          </w:p>
        </w:tc>
        <w:tc>
          <w:tcPr>
            <w:tcW w:w="708" w:type="dxa"/>
            <w:shd w:val="solid" w:color="FFFFFF" w:fill="auto"/>
          </w:tcPr>
          <w:p w14:paraId="64DE607E" w14:textId="0386B1D5" w:rsidR="0093394A" w:rsidRDefault="0093394A" w:rsidP="0093394A">
            <w:pPr>
              <w:pStyle w:val="TAC"/>
              <w:rPr>
                <w:sz w:val="16"/>
                <w:szCs w:val="16"/>
              </w:rPr>
            </w:pPr>
            <w:r>
              <w:rPr>
                <w:sz w:val="16"/>
                <w:szCs w:val="16"/>
              </w:rPr>
              <w:t>19.1.0</w:t>
            </w:r>
          </w:p>
        </w:tc>
      </w:tr>
      <w:tr w:rsidR="0093394A" w:rsidRPr="00D64A02" w14:paraId="6449D3CE" w14:textId="77777777" w:rsidTr="009D14FB">
        <w:tc>
          <w:tcPr>
            <w:tcW w:w="800" w:type="dxa"/>
            <w:shd w:val="solid" w:color="FFFFFF" w:fill="auto"/>
          </w:tcPr>
          <w:p w14:paraId="5586271C" w14:textId="7F4F7075" w:rsidR="0093394A" w:rsidRDefault="0093394A" w:rsidP="0093394A">
            <w:pPr>
              <w:pStyle w:val="TAC"/>
              <w:rPr>
                <w:sz w:val="16"/>
                <w:szCs w:val="16"/>
              </w:rPr>
            </w:pPr>
            <w:r>
              <w:rPr>
                <w:sz w:val="16"/>
                <w:szCs w:val="16"/>
              </w:rPr>
              <w:t>2024-09</w:t>
            </w:r>
          </w:p>
        </w:tc>
        <w:tc>
          <w:tcPr>
            <w:tcW w:w="800" w:type="dxa"/>
            <w:shd w:val="solid" w:color="FFFFFF" w:fill="auto"/>
          </w:tcPr>
          <w:p w14:paraId="169738D0" w14:textId="259A248D" w:rsidR="0093394A" w:rsidRDefault="0093394A" w:rsidP="0093394A">
            <w:pPr>
              <w:pStyle w:val="TAL"/>
              <w:rPr>
                <w:sz w:val="16"/>
                <w:szCs w:val="16"/>
              </w:rPr>
            </w:pPr>
            <w:r>
              <w:rPr>
                <w:sz w:val="16"/>
                <w:szCs w:val="16"/>
              </w:rPr>
              <w:t>SP#105</w:t>
            </w:r>
          </w:p>
        </w:tc>
        <w:tc>
          <w:tcPr>
            <w:tcW w:w="1094" w:type="dxa"/>
            <w:shd w:val="solid" w:color="FFFFFF" w:fill="auto"/>
          </w:tcPr>
          <w:p w14:paraId="426B3CA8" w14:textId="7E60E3C8" w:rsidR="0093394A" w:rsidRDefault="0093394A" w:rsidP="0093394A">
            <w:pPr>
              <w:pStyle w:val="TAC"/>
              <w:rPr>
                <w:sz w:val="16"/>
                <w:szCs w:val="16"/>
              </w:rPr>
            </w:pPr>
            <w:r>
              <w:rPr>
                <w:sz w:val="16"/>
                <w:szCs w:val="16"/>
              </w:rPr>
              <w:t>SP-241256</w:t>
            </w:r>
          </w:p>
        </w:tc>
        <w:tc>
          <w:tcPr>
            <w:tcW w:w="567" w:type="dxa"/>
            <w:shd w:val="solid" w:color="FFFFFF" w:fill="auto"/>
          </w:tcPr>
          <w:p w14:paraId="2702E29B" w14:textId="25790C5E" w:rsidR="0093394A" w:rsidRDefault="0093394A" w:rsidP="0093394A">
            <w:pPr>
              <w:pStyle w:val="TAL"/>
              <w:rPr>
                <w:sz w:val="16"/>
                <w:szCs w:val="16"/>
              </w:rPr>
            </w:pPr>
            <w:r>
              <w:rPr>
                <w:sz w:val="16"/>
                <w:szCs w:val="16"/>
              </w:rPr>
              <w:t>5570</w:t>
            </w:r>
          </w:p>
        </w:tc>
        <w:tc>
          <w:tcPr>
            <w:tcW w:w="425" w:type="dxa"/>
            <w:shd w:val="solid" w:color="FFFFFF" w:fill="auto"/>
          </w:tcPr>
          <w:p w14:paraId="34BC2B87" w14:textId="2FDC2F24" w:rsidR="0093394A" w:rsidRDefault="0093394A" w:rsidP="0093394A">
            <w:pPr>
              <w:pStyle w:val="TAL"/>
              <w:rPr>
                <w:sz w:val="16"/>
                <w:szCs w:val="16"/>
              </w:rPr>
            </w:pPr>
            <w:r>
              <w:rPr>
                <w:sz w:val="16"/>
                <w:szCs w:val="16"/>
              </w:rPr>
              <w:t>1</w:t>
            </w:r>
          </w:p>
        </w:tc>
        <w:tc>
          <w:tcPr>
            <w:tcW w:w="425" w:type="dxa"/>
            <w:shd w:val="solid" w:color="FFFFFF" w:fill="auto"/>
          </w:tcPr>
          <w:p w14:paraId="31DE9E01" w14:textId="2D094C60" w:rsidR="0093394A" w:rsidRDefault="0093394A" w:rsidP="0093394A">
            <w:pPr>
              <w:pStyle w:val="TAL"/>
              <w:rPr>
                <w:sz w:val="16"/>
                <w:szCs w:val="16"/>
              </w:rPr>
            </w:pPr>
            <w:r>
              <w:rPr>
                <w:sz w:val="16"/>
                <w:szCs w:val="16"/>
              </w:rPr>
              <w:t>A</w:t>
            </w:r>
          </w:p>
        </w:tc>
        <w:tc>
          <w:tcPr>
            <w:tcW w:w="4820" w:type="dxa"/>
            <w:shd w:val="solid" w:color="FFFFFF" w:fill="auto"/>
          </w:tcPr>
          <w:p w14:paraId="44605C89" w14:textId="58C3BF9D" w:rsidR="0093394A" w:rsidRDefault="0093394A" w:rsidP="0093394A">
            <w:pPr>
              <w:pStyle w:val="TAL"/>
              <w:rPr>
                <w:sz w:val="16"/>
                <w:szCs w:val="16"/>
              </w:rPr>
            </w:pPr>
            <w:r>
              <w:rPr>
                <w:sz w:val="16"/>
                <w:szCs w:val="16"/>
              </w:rPr>
              <w:t>Clarification on PRU timer considering start of unavailability period</w:t>
            </w:r>
          </w:p>
        </w:tc>
        <w:tc>
          <w:tcPr>
            <w:tcW w:w="708" w:type="dxa"/>
            <w:shd w:val="solid" w:color="FFFFFF" w:fill="auto"/>
          </w:tcPr>
          <w:p w14:paraId="3FCADB3F" w14:textId="689AC179" w:rsidR="0093394A" w:rsidRDefault="0093394A" w:rsidP="0093394A">
            <w:pPr>
              <w:pStyle w:val="TAC"/>
              <w:rPr>
                <w:sz w:val="16"/>
                <w:szCs w:val="16"/>
              </w:rPr>
            </w:pPr>
            <w:r>
              <w:rPr>
                <w:sz w:val="16"/>
                <w:szCs w:val="16"/>
              </w:rPr>
              <w:t>19.1.0</w:t>
            </w:r>
          </w:p>
        </w:tc>
      </w:tr>
      <w:tr w:rsidR="0093394A" w:rsidRPr="00D64A02" w14:paraId="0DF8AB2E" w14:textId="77777777" w:rsidTr="009D14FB">
        <w:tc>
          <w:tcPr>
            <w:tcW w:w="800" w:type="dxa"/>
            <w:shd w:val="solid" w:color="FFFFFF" w:fill="auto"/>
          </w:tcPr>
          <w:p w14:paraId="3A7CF95C" w14:textId="17CBCE91" w:rsidR="0093394A" w:rsidRDefault="0093394A" w:rsidP="0093394A">
            <w:pPr>
              <w:pStyle w:val="TAC"/>
              <w:rPr>
                <w:sz w:val="16"/>
                <w:szCs w:val="16"/>
              </w:rPr>
            </w:pPr>
            <w:r>
              <w:rPr>
                <w:sz w:val="16"/>
                <w:szCs w:val="16"/>
              </w:rPr>
              <w:t>2024-09</w:t>
            </w:r>
          </w:p>
        </w:tc>
        <w:tc>
          <w:tcPr>
            <w:tcW w:w="800" w:type="dxa"/>
            <w:shd w:val="solid" w:color="FFFFFF" w:fill="auto"/>
          </w:tcPr>
          <w:p w14:paraId="67770E71" w14:textId="00C055C4" w:rsidR="0093394A" w:rsidRDefault="0093394A" w:rsidP="0093394A">
            <w:pPr>
              <w:pStyle w:val="TAL"/>
              <w:rPr>
                <w:sz w:val="16"/>
                <w:szCs w:val="16"/>
              </w:rPr>
            </w:pPr>
            <w:r>
              <w:rPr>
                <w:sz w:val="16"/>
                <w:szCs w:val="16"/>
              </w:rPr>
              <w:t>SP#105</w:t>
            </w:r>
          </w:p>
        </w:tc>
        <w:tc>
          <w:tcPr>
            <w:tcW w:w="1094" w:type="dxa"/>
            <w:shd w:val="solid" w:color="FFFFFF" w:fill="auto"/>
          </w:tcPr>
          <w:p w14:paraId="5D7204F4" w14:textId="08FCC0BB" w:rsidR="0093394A" w:rsidRDefault="0093394A" w:rsidP="0093394A">
            <w:pPr>
              <w:pStyle w:val="TAC"/>
              <w:rPr>
                <w:sz w:val="16"/>
                <w:szCs w:val="16"/>
              </w:rPr>
            </w:pPr>
            <w:r>
              <w:rPr>
                <w:sz w:val="16"/>
                <w:szCs w:val="16"/>
              </w:rPr>
              <w:t>SP-241259</w:t>
            </w:r>
          </w:p>
        </w:tc>
        <w:tc>
          <w:tcPr>
            <w:tcW w:w="567" w:type="dxa"/>
            <w:shd w:val="solid" w:color="FFFFFF" w:fill="auto"/>
          </w:tcPr>
          <w:p w14:paraId="7A34E0CD" w14:textId="6DA6DF72" w:rsidR="0093394A" w:rsidRDefault="0093394A" w:rsidP="0093394A">
            <w:pPr>
              <w:pStyle w:val="TAL"/>
              <w:rPr>
                <w:sz w:val="16"/>
                <w:szCs w:val="16"/>
              </w:rPr>
            </w:pPr>
            <w:r>
              <w:rPr>
                <w:sz w:val="16"/>
                <w:szCs w:val="16"/>
              </w:rPr>
              <w:t>5577</w:t>
            </w:r>
          </w:p>
        </w:tc>
        <w:tc>
          <w:tcPr>
            <w:tcW w:w="425" w:type="dxa"/>
            <w:shd w:val="solid" w:color="FFFFFF" w:fill="auto"/>
          </w:tcPr>
          <w:p w14:paraId="59A10258" w14:textId="35D70ECE" w:rsidR="0093394A" w:rsidRDefault="0093394A" w:rsidP="0093394A">
            <w:pPr>
              <w:pStyle w:val="TAL"/>
              <w:rPr>
                <w:sz w:val="16"/>
                <w:szCs w:val="16"/>
              </w:rPr>
            </w:pPr>
            <w:r>
              <w:rPr>
                <w:sz w:val="16"/>
                <w:szCs w:val="16"/>
              </w:rPr>
              <w:t>1</w:t>
            </w:r>
          </w:p>
        </w:tc>
        <w:tc>
          <w:tcPr>
            <w:tcW w:w="425" w:type="dxa"/>
            <w:shd w:val="solid" w:color="FFFFFF" w:fill="auto"/>
          </w:tcPr>
          <w:p w14:paraId="10E3DD23" w14:textId="165FB38E" w:rsidR="0093394A" w:rsidRDefault="0093394A" w:rsidP="0093394A">
            <w:pPr>
              <w:pStyle w:val="TAL"/>
              <w:rPr>
                <w:sz w:val="16"/>
                <w:szCs w:val="16"/>
              </w:rPr>
            </w:pPr>
            <w:r>
              <w:rPr>
                <w:sz w:val="16"/>
                <w:szCs w:val="16"/>
              </w:rPr>
              <w:t>A</w:t>
            </w:r>
          </w:p>
        </w:tc>
        <w:tc>
          <w:tcPr>
            <w:tcW w:w="4820" w:type="dxa"/>
            <w:shd w:val="solid" w:color="FFFFFF" w:fill="auto"/>
          </w:tcPr>
          <w:p w14:paraId="10A7422A" w14:textId="70780355" w:rsidR="0093394A" w:rsidRDefault="0093394A" w:rsidP="0093394A">
            <w:pPr>
              <w:pStyle w:val="TAL"/>
              <w:rPr>
                <w:sz w:val="16"/>
                <w:szCs w:val="16"/>
              </w:rPr>
            </w:pPr>
            <w:r>
              <w:rPr>
                <w:sz w:val="16"/>
                <w:szCs w:val="16"/>
              </w:rPr>
              <w:t>Correction of MPQUIC Datagram mode 1</w:t>
            </w:r>
          </w:p>
        </w:tc>
        <w:tc>
          <w:tcPr>
            <w:tcW w:w="708" w:type="dxa"/>
            <w:shd w:val="solid" w:color="FFFFFF" w:fill="auto"/>
          </w:tcPr>
          <w:p w14:paraId="7BA1EC71" w14:textId="4724CF49" w:rsidR="0093394A" w:rsidRDefault="0093394A" w:rsidP="0093394A">
            <w:pPr>
              <w:pStyle w:val="TAC"/>
              <w:rPr>
                <w:sz w:val="16"/>
                <w:szCs w:val="16"/>
              </w:rPr>
            </w:pPr>
            <w:r>
              <w:rPr>
                <w:sz w:val="16"/>
                <w:szCs w:val="16"/>
              </w:rPr>
              <w:t>19.1.0</w:t>
            </w:r>
          </w:p>
        </w:tc>
      </w:tr>
      <w:tr w:rsidR="0093394A" w:rsidRPr="00D64A02" w14:paraId="01261463" w14:textId="77777777" w:rsidTr="009D14FB">
        <w:tc>
          <w:tcPr>
            <w:tcW w:w="800" w:type="dxa"/>
            <w:shd w:val="solid" w:color="FFFFFF" w:fill="auto"/>
          </w:tcPr>
          <w:p w14:paraId="6AA5EC51" w14:textId="2CE8B850" w:rsidR="0093394A" w:rsidRDefault="0093394A" w:rsidP="0093394A">
            <w:pPr>
              <w:pStyle w:val="TAC"/>
              <w:rPr>
                <w:sz w:val="16"/>
                <w:szCs w:val="16"/>
              </w:rPr>
            </w:pPr>
            <w:r>
              <w:rPr>
                <w:sz w:val="16"/>
                <w:szCs w:val="16"/>
              </w:rPr>
              <w:t>2024-09</w:t>
            </w:r>
          </w:p>
        </w:tc>
        <w:tc>
          <w:tcPr>
            <w:tcW w:w="800" w:type="dxa"/>
            <w:shd w:val="solid" w:color="FFFFFF" w:fill="auto"/>
          </w:tcPr>
          <w:p w14:paraId="7A67CF37" w14:textId="76F39E31" w:rsidR="0093394A" w:rsidRDefault="0093394A" w:rsidP="0093394A">
            <w:pPr>
              <w:pStyle w:val="TAL"/>
              <w:rPr>
                <w:sz w:val="16"/>
                <w:szCs w:val="16"/>
              </w:rPr>
            </w:pPr>
            <w:r>
              <w:rPr>
                <w:sz w:val="16"/>
                <w:szCs w:val="16"/>
              </w:rPr>
              <w:t>SP#105</w:t>
            </w:r>
          </w:p>
        </w:tc>
        <w:tc>
          <w:tcPr>
            <w:tcW w:w="1094" w:type="dxa"/>
            <w:shd w:val="solid" w:color="FFFFFF" w:fill="auto"/>
          </w:tcPr>
          <w:p w14:paraId="7B85717B" w14:textId="3456F2D3" w:rsidR="0093394A" w:rsidRDefault="0093394A" w:rsidP="0093394A">
            <w:pPr>
              <w:pStyle w:val="TAC"/>
              <w:rPr>
                <w:sz w:val="16"/>
                <w:szCs w:val="16"/>
              </w:rPr>
            </w:pPr>
            <w:r>
              <w:rPr>
                <w:sz w:val="16"/>
                <w:szCs w:val="16"/>
              </w:rPr>
              <w:t>SP-241272</w:t>
            </w:r>
          </w:p>
        </w:tc>
        <w:tc>
          <w:tcPr>
            <w:tcW w:w="567" w:type="dxa"/>
            <w:shd w:val="solid" w:color="FFFFFF" w:fill="auto"/>
          </w:tcPr>
          <w:p w14:paraId="495F694E" w14:textId="7B08ADED" w:rsidR="0093394A" w:rsidRDefault="0093394A" w:rsidP="0093394A">
            <w:pPr>
              <w:pStyle w:val="TAL"/>
              <w:rPr>
                <w:sz w:val="16"/>
                <w:szCs w:val="16"/>
              </w:rPr>
            </w:pPr>
            <w:r>
              <w:rPr>
                <w:sz w:val="16"/>
                <w:szCs w:val="16"/>
              </w:rPr>
              <w:t>5580</w:t>
            </w:r>
          </w:p>
        </w:tc>
        <w:tc>
          <w:tcPr>
            <w:tcW w:w="425" w:type="dxa"/>
            <w:shd w:val="solid" w:color="FFFFFF" w:fill="auto"/>
          </w:tcPr>
          <w:p w14:paraId="6C57A548" w14:textId="170569E4" w:rsidR="0093394A" w:rsidRDefault="0093394A" w:rsidP="0093394A">
            <w:pPr>
              <w:pStyle w:val="TAL"/>
              <w:rPr>
                <w:sz w:val="16"/>
                <w:szCs w:val="16"/>
              </w:rPr>
            </w:pPr>
            <w:r>
              <w:rPr>
                <w:sz w:val="16"/>
                <w:szCs w:val="16"/>
              </w:rPr>
              <w:t>3</w:t>
            </w:r>
          </w:p>
        </w:tc>
        <w:tc>
          <w:tcPr>
            <w:tcW w:w="425" w:type="dxa"/>
            <w:shd w:val="solid" w:color="FFFFFF" w:fill="auto"/>
          </w:tcPr>
          <w:p w14:paraId="796CB416" w14:textId="45BC0EFE" w:rsidR="0093394A" w:rsidRDefault="0093394A" w:rsidP="0093394A">
            <w:pPr>
              <w:pStyle w:val="TAL"/>
              <w:rPr>
                <w:sz w:val="16"/>
                <w:szCs w:val="16"/>
              </w:rPr>
            </w:pPr>
            <w:r>
              <w:rPr>
                <w:sz w:val="16"/>
                <w:szCs w:val="16"/>
              </w:rPr>
              <w:t>B</w:t>
            </w:r>
          </w:p>
        </w:tc>
        <w:tc>
          <w:tcPr>
            <w:tcW w:w="4820" w:type="dxa"/>
            <w:shd w:val="solid" w:color="FFFFFF" w:fill="auto"/>
          </w:tcPr>
          <w:p w14:paraId="5A45B6C9" w14:textId="5A9804D5" w:rsidR="0093394A" w:rsidRDefault="0093394A" w:rsidP="0093394A">
            <w:pPr>
              <w:pStyle w:val="TAL"/>
              <w:rPr>
                <w:sz w:val="16"/>
                <w:szCs w:val="16"/>
              </w:rPr>
            </w:pPr>
            <w:r>
              <w:rPr>
                <w:sz w:val="16"/>
                <w:szCs w:val="16"/>
              </w:rPr>
              <w:t>AMF event exposure for supporting on-demand broadcast of LCS assistant data</w:t>
            </w:r>
          </w:p>
        </w:tc>
        <w:tc>
          <w:tcPr>
            <w:tcW w:w="708" w:type="dxa"/>
            <w:shd w:val="solid" w:color="FFFFFF" w:fill="auto"/>
          </w:tcPr>
          <w:p w14:paraId="3F823488" w14:textId="14FE4210" w:rsidR="0093394A" w:rsidRDefault="0093394A" w:rsidP="0093394A">
            <w:pPr>
              <w:pStyle w:val="TAC"/>
              <w:rPr>
                <w:sz w:val="16"/>
                <w:szCs w:val="16"/>
              </w:rPr>
            </w:pPr>
            <w:r>
              <w:rPr>
                <w:sz w:val="16"/>
                <w:szCs w:val="16"/>
              </w:rPr>
              <w:t>19.1.0</w:t>
            </w:r>
          </w:p>
        </w:tc>
      </w:tr>
      <w:tr w:rsidR="0093394A" w:rsidRPr="00D64A02" w14:paraId="471C8606" w14:textId="77777777" w:rsidTr="008A5230">
        <w:tc>
          <w:tcPr>
            <w:tcW w:w="800" w:type="dxa"/>
            <w:shd w:val="solid" w:color="FFFFFF" w:fill="auto"/>
          </w:tcPr>
          <w:p w14:paraId="4222CBF4" w14:textId="77777777" w:rsidR="0093394A" w:rsidRDefault="0093394A" w:rsidP="0093394A">
            <w:pPr>
              <w:pStyle w:val="TAC"/>
              <w:rPr>
                <w:sz w:val="16"/>
                <w:szCs w:val="16"/>
              </w:rPr>
            </w:pPr>
            <w:r>
              <w:rPr>
                <w:sz w:val="16"/>
                <w:szCs w:val="16"/>
              </w:rPr>
              <w:t>2024-09</w:t>
            </w:r>
          </w:p>
        </w:tc>
        <w:tc>
          <w:tcPr>
            <w:tcW w:w="800" w:type="dxa"/>
            <w:shd w:val="solid" w:color="FFFFFF" w:fill="auto"/>
          </w:tcPr>
          <w:p w14:paraId="4BF72356" w14:textId="77777777" w:rsidR="0093394A" w:rsidRDefault="0093394A" w:rsidP="0093394A">
            <w:pPr>
              <w:pStyle w:val="TAL"/>
              <w:rPr>
                <w:sz w:val="16"/>
                <w:szCs w:val="16"/>
              </w:rPr>
            </w:pPr>
            <w:r>
              <w:rPr>
                <w:sz w:val="16"/>
                <w:szCs w:val="16"/>
              </w:rPr>
              <w:t>SP#105</w:t>
            </w:r>
          </w:p>
        </w:tc>
        <w:tc>
          <w:tcPr>
            <w:tcW w:w="1094" w:type="dxa"/>
            <w:shd w:val="solid" w:color="FFFFFF" w:fill="auto"/>
          </w:tcPr>
          <w:p w14:paraId="63136FF5" w14:textId="77777777" w:rsidR="0093394A" w:rsidRDefault="0093394A" w:rsidP="0093394A">
            <w:pPr>
              <w:pStyle w:val="TAC"/>
              <w:rPr>
                <w:sz w:val="16"/>
                <w:szCs w:val="16"/>
              </w:rPr>
            </w:pPr>
            <w:r>
              <w:rPr>
                <w:sz w:val="16"/>
                <w:szCs w:val="16"/>
              </w:rPr>
              <w:t>SP-241261</w:t>
            </w:r>
          </w:p>
        </w:tc>
        <w:tc>
          <w:tcPr>
            <w:tcW w:w="567" w:type="dxa"/>
            <w:shd w:val="solid" w:color="FFFFFF" w:fill="auto"/>
          </w:tcPr>
          <w:p w14:paraId="7BBB0269" w14:textId="77777777" w:rsidR="0093394A" w:rsidRDefault="0093394A" w:rsidP="0093394A">
            <w:pPr>
              <w:pStyle w:val="TAL"/>
              <w:rPr>
                <w:sz w:val="16"/>
                <w:szCs w:val="16"/>
              </w:rPr>
            </w:pPr>
            <w:r>
              <w:rPr>
                <w:sz w:val="16"/>
                <w:szCs w:val="16"/>
              </w:rPr>
              <w:t>5596</w:t>
            </w:r>
          </w:p>
        </w:tc>
        <w:tc>
          <w:tcPr>
            <w:tcW w:w="425" w:type="dxa"/>
            <w:shd w:val="solid" w:color="FFFFFF" w:fill="auto"/>
          </w:tcPr>
          <w:p w14:paraId="50587260" w14:textId="77777777" w:rsidR="0093394A" w:rsidRDefault="0093394A" w:rsidP="0093394A">
            <w:pPr>
              <w:pStyle w:val="TAL"/>
              <w:rPr>
                <w:sz w:val="16"/>
                <w:szCs w:val="16"/>
              </w:rPr>
            </w:pPr>
            <w:r>
              <w:rPr>
                <w:sz w:val="16"/>
                <w:szCs w:val="16"/>
              </w:rPr>
              <w:t>3</w:t>
            </w:r>
          </w:p>
        </w:tc>
        <w:tc>
          <w:tcPr>
            <w:tcW w:w="425" w:type="dxa"/>
            <w:shd w:val="solid" w:color="FFFFFF" w:fill="auto"/>
          </w:tcPr>
          <w:p w14:paraId="6C28AD01" w14:textId="77777777" w:rsidR="0093394A" w:rsidRDefault="0093394A" w:rsidP="0093394A">
            <w:pPr>
              <w:pStyle w:val="TAL"/>
              <w:rPr>
                <w:sz w:val="16"/>
                <w:szCs w:val="16"/>
              </w:rPr>
            </w:pPr>
            <w:r>
              <w:rPr>
                <w:sz w:val="16"/>
                <w:szCs w:val="16"/>
              </w:rPr>
              <w:t>B</w:t>
            </w:r>
          </w:p>
        </w:tc>
        <w:tc>
          <w:tcPr>
            <w:tcW w:w="4820" w:type="dxa"/>
            <w:shd w:val="solid" w:color="FFFFFF" w:fill="auto"/>
          </w:tcPr>
          <w:p w14:paraId="6F820149" w14:textId="77777777" w:rsidR="0093394A" w:rsidRDefault="0093394A" w:rsidP="0093394A">
            <w:pPr>
              <w:pStyle w:val="TAL"/>
              <w:rPr>
                <w:sz w:val="16"/>
                <w:szCs w:val="16"/>
              </w:rPr>
            </w:pPr>
            <w:r>
              <w:rPr>
                <w:sz w:val="16"/>
                <w:szCs w:val="16"/>
              </w:rPr>
              <w:t xml:space="preserve">Adding support of Mobile Wireless Access Backhaul in 5GS </w:t>
            </w:r>
          </w:p>
        </w:tc>
        <w:tc>
          <w:tcPr>
            <w:tcW w:w="708" w:type="dxa"/>
            <w:shd w:val="solid" w:color="FFFFFF" w:fill="auto"/>
          </w:tcPr>
          <w:p w14:paraId="69784C85" w14:textId="77777777" w:rsidR="0093394A" w:rsidRDefault="0093394A" w:rsidP="0093394A">
            <w:pPr>
              <w:pStyle w:val="TAC"/>
              <w:rPr>
                <w:sz w:val="16"/>
                <w:szCs w:val="16"/>
              </w:rPr>
            </w:pPr>
            <w:r>
              <w:rPr>
                <w:sz w:val="16"/>
                <w:szCs w:val="16"/>
              </w:rPr>
              <w:t>19.1.0</w:t>
            </w:r>
          </w:p>
        </w:tc>
      </w:tr>
      <w:tr w:rsidR="0093394A" w:rsidRPr="00D64A02" w14:paraId="2DD384AF" w14:textId="77777777" w:rsidTr="009D14FB">
        <w:tc>
          <w:tcPr>
            <w:tcW w:w="800" w:type="dxa"/>
            <w:shd w:val="solid" w:color="FFFFFF" w:fill="auto"/>
          </w:tcPr>
          <w:p w14:paraId="6633B9A5" w14:textId="2695EA91" w:rsidR="0093394A" w:rsidRDefault="0093394A" w:rsidP="0093394A">
            <w:pPr>
              <w:pStyle w:val="TAC"/>
              <w:rPr>
                <w:sz w:val="16"/>
                <w:szCs w:val="16"/>
              </w:rPr>
            </w:pPr>
            <w:r>
              <w:rPr>
                <w:sz w:val="16"/>
                <w:szCs w:val="16"/>
              </w:rPr>
              <w:t>2024-09</w:t>
            </w:r>
          </w:p>
        </w:tc>
        <w:tc>
          <w:tcPr>
            <w:tcW w:w="800" w:type="dxa"/>
            <w:shd w:val="solid" w:color="FFFFFF" w:fill="auto"/>
          </w:tcPr>
          <w:p w14:paraId="6965D3DE" w14:textId="605490F8" w:rsidR="0093394A" w:rsidRDefault="0093394A" w:rsidP="0093394A">
            <w:pPr>
              <w:pStyle w:val="TAL"/>
              <w:rPr>
                <w:sz w:val="16"/>
                <w:szCs w:val="16"/>
              </w:rPr>
            </w:pPr>
            <w:r>
              <w:rPr>
                <w:sz w:val="16"/>
                <w:szCs w:val="16"/>
              </w:rPr>
              <w:t>SP#105</w:t>
            </w:r>
          </w:p>
        </w:tc>
        <w:tc>
          <w:tcPr>
            <w:tcW w:w="1094" w:type="dxa"/>
            <w:shd w:val="solid" w:color="FFFFFF" w:fill="auto"/>
          </w:tcPr>
          <w:p w14:paraId="027DDF31" w14:textId="22A89125" w:rsidR="0093394A" w:rsidRDefault="0093394A" w:rsidP="0093394A">
            <w:pPr>
              <w:pStyle w:val="TAC"/>
              <w:rPr>
                <w:sz w:val="16"/>
                <w:szCs w:val="16"/>
              </w:rPr>
            </w:pPr>
            <w:r>
              <w:rPr>
                <w:sz w:val="16"/>
                <w:szCs w:val="16"/>
              </w:rPr>
              <w:t>SP-241254</w:t>
            </w:r>
          </w:p>
        </w:tc>
        <w:tc>
          <w:tcPr>
            <w:tcW w:w="567" w:type="dxa"/>
            <w:shd w:val="solid" w:color="FFFFFF" w:fill="auto"/>
          </w:tcPr>
          <w:p w14:paraId="31E811B9" w14:textId="274A6132" w:rsidR="0093394A" w:rsidRDefault="0093394A" w:rsidP="0093394A">
            <w:pPr>
              <w:pStyle w:val="TAL"/>
              <w:rPr>
                <w:sz w:val="16"/>
                <w:szCs w:val="16"/>
              </w:rPr>
            </w:pPr>
            <w:r>
              <w:rPr>
                <w:sz w:val="16"/>
                <w:szCs w:val="16"/>
              </w:rPr>
              <w:t>5600</w:t>
            </w:r>
          </w:p>
        </w:tc>
        <w:tc>
          <w:tcPr>
            <w:tcW w:w="425" w:type="dxa"/>
            <w:shd w:val="solid" w:color="FFFFFF" w:fill="auto"/>
          </w:tcPr>
          <w:p w14:paraId="2EFCC585" w14:textId="6B7F929A" w:rsidR="0093394A" w:rsidRDefault="0093394A" w:rsidP="0093394A">
            <w:pPr>
              <w:pStyle w:val="TAL"/>
              <w:rPr>
                <w:sz w:val="16"/>
                <w:szCs w:val="16"/>
              </w:rPr>
            </w:pPr>
            <w:r>
              <w:rPr>
                <w:sz w:val="16"/>
                <w:szCs w:val="16"/>
              </w:rPr>
              <w:t>2</w:t>
            </w:r>
          </w:p>
        </w:tc>
        <w:tc>
          <w:tcPr>
            <w:tcW w:w="425" w:type="dxa"/>
            <w:shd w:val="solid" w:color="FFFFFF" w:fill="auto"/>
          </w:tcPr>
          <w:p w14:paraId="32324B98" w14:textId="18281D2D" w:rsidR="0093394A" w:rsidRDefault="0093394A" w:rsidP="0093394A">
            <w:pPr>
              <w:pStyle w:val="TAL"/>
              <w:rPr>
                <w:sz w:val="16"/>
                <w:szCs w:val="16"/>
              </w:rPr>
            </w:pPr>
            <w:r>
              <w:rPr>
                <w:sz w:val="16"/>
                <w:szCs w:val="16"/>
              </w:rPr>
              <w:t>A</w:t>
            </w:r>
          </w:p>
        </w:tc>
        <w:tc>
          <w:tcPr>
            <w:tcW w:w="4820" w:type="dxa"/>
            <w:shd w:val="solid" w:color="FFFFFF" w:fill="auto"/>
          </w:tcPr>
          <w:p w14:paraId="4E8ADC9C" w14:textId="55F40B4E" w:rsidR="0093394A" w:rsidRDefault="0093394A" w:rsidP="0093394A">
            <w:pPr>
              <w:pStyle w:val="TAL"/>
              <w:rPr>
                <w:sz w:val="16"/>
                <w:szCs w:val="16"/>
              </w:rPr>
            </w:pPr>
            <w:r>
              <w:rPr>
                <w:sz w:val="16"/>
                <w:szCs w:val="16"/>
              </w:rPr>
              <w:t>Clarification on Congestion Event Triggered Reporting</w:t>
            </w:r>
          </w:p>
        </w:tc>
        <w:tc>
          <w:tcPr>
            <w:tcW w:w="708" w:type="dxa"/>
            <w:shd w:val="solid" w:color="FFFFFF" w:fill="auto"/>
          </w:tcPr>
          <w:p w14:paraId="403E3712" w14:textId="0E62A5E0" w:rsidR="0093394A" w:rsidRDefault="0093394A" w:rsidP="0093394A">
            <w:pPr>
              <w:pStyle w:val="TAC"/>
              <w:rPr>
                <w:sz w:val="16"/>
                <w:szCs w:val="16"/>
              </w:rPr>
            </w:pPr>
            <w:r>
              <w:rPr>
                <w:sz w:val="16"/>
                <w:szCs w:val="16"/>
              </w:rPr>
              <w:t>19.1.0</w:t>
            </w:r>
          </w:p>
        </w:tc>
      </w:tr>
      <w:tr w:rsidR="0093394A" w:rsidRPr="00D64A02" w14:paraId="650FA458" w14:textId="77777777" w:rsidTr="009D14FB">
        <w:tc>
          <w:tcPr>
            <w:tcW w:w="800" w:type="dxa"/>
            <w:shd w:val="solid" w:color="FFFFFF" w:fill="auto"/>
          </w:tcPr>
          <w:p w14:paraId="53BC9D4A" w14:textId="2420AF1E" w:rsidR="0093394A" w:rsidRDefault="0093394A" w:rsidP="0093394A">
            <w:pPr>
              <w:pStyle w:val="TAC"/>
              <w:rPr>
                <w:sz w:val="16"/>
                <w:szCs w:val="16"/>
              </w:rPr>
            </w:pPr>
            <w:r>
              <w:rPr>
                <w:sz w:val="16"/>
                <w:szCs w:val="16"/>
              </w:rPr>
              <w:t>2024-09</w:t>
            </w:r>
          </w:p>
        </w:tc>
        <w:tc>
          <w:tcPr>
            <w:tcW w:w="800" w:type="dxa"/>
            <w:shd w:val="solid" w:color="FFFFFF" w:fill="auto"/>
          </w:tcPr>
          <w:p w14:paraId="05EAF049" w14:textId="14EAE200" w:rsidR="0093394A" w:rsidRDefault="0093394A" w:rsidP="0093394A">
            <w:pPr>
              <w:pStyle w:val="TAL"/>
              <w:rPr>
                <w:sz w:val="16"/>
                <w:szCs w:val="16"/>
              </w:rPr>
            </w:pPr>
            <w:r>
              <w:rPr>
                <w:sz w:val="16"/>
                <w:szCs w:val="16"/>
              </w:rPr>
              <w:t>SP#105</w:t>
            </w:r>
          </w:p>
        </w:tc>
        <w:tc>
          <w:tcPr>
            <w:tcW w:w="1094" w:type="dxa"/>
            <w:shd w:val="solid" w:color="FFFFFF" w:fill="auto"/>
          </w:tcPr>
          <w:p w14:paraId="2110D02D" w14:textId="60803EB6" w:rsidR="0093394A" w:rsidRDefault="0093394A" w:rsidP="0093394A">
            <w:pPr>
              <w:pStyle w:val="TAC"/>
              <w:rPr>
                <w:sz w:val="16"/>
                <w:szCs w:val="16"/>
              </w:rPr>
            </w:pPr>
            <w:r>
              <w:rPr>
                <w:sz w:val="16"/>
                <w:szCs w:val="16"/>
              </w:rPr>
              <w:t>SP-241256</w:t>
            </w:r>
          </w:p>
        </w:tc>
        <w:tc>
          <w:tcPr>
            <w:tcW w:w="567" w:type="dxa"/>
            <w:shd w:val="solid" w:color="FFFFFF" w:fill="auto"/>
          </w:tcPr>
          <w:p w14:paraId="1D0F15E8" w14:textId="11ECD426" w:rsidR="0093394A" w:rsidRDefault="0093394A" w:rsidP="0093394A">
            <w:pPr>
              <w:pStyle w:val="TAL"/>
              <w:rPr>
                <w:sz w:val="16"/>
                <w:szCs w:val="16"/>
              </w:rPr>
            </w:pPr>
            <w:r>
              <w:rPr>
                <w:sz w:val="16"/>
                <w:szCs w:val="16"/>
              </w:rPr>
              <w:t>5615</w:t>
            </w:r>
          </w:p>
        </w:tc>
        <w:tc>
          <w:tcPr>
            <w:tcW w:w="425" w:type="dxa"/>
            <w:shd w:val="solid" w:color="FFFFFF" w:fill="auto"/>
          </w:tcPr>
          <w:p w14:paraId="66C82AAA" w14:textId="4593677B" w:rsidR="0093394A" w:rsidRDefault="0093394A" w:rsidP="0093394A">
            <w:pPr>
              <w:pStyle w:val="TAL"/>
              <w:rPr>
                <w:sz w:val="16"/>
                <w:szCs w:val="16"/>
              </w:rPr>
            </w:pPr>
            <w:r>
              <w:rPr>
                <w:sz w:val="16"/>
                <w:szCs w:val="16"/>
              </w:rPr>
              <w:t>2</w:t>
            </w:r>
          </w:p>
        </w:tc>
        <w:tc>
          <w:tcPr>
            <w:tcW w:w="425" w:type="dxa"/>
            <w:shd w:val="solid" w:color="FFFFFF" w:fill="auto"/>
          </w:tcPr>
          <w:p w14:paraId="28199D3E" w14:textId="42F5C3EF" w:rsidR="0093394A" w:rsidRDefault="0093394A" w:rsidP="0093394A">
            <w:pPr>
              <w:pStyle w:val="TAL"/>
              <w:rPr>
                <w:sz w:val="16"/>
                <w:szCs w:val="16"/>
              </w:rPr>
            </w:pPr>
            <w:r>
              <w:rPr>
                <w:sz w:val="16"/>
                <w:szCs w:val="16"/>
              </w:rPr>
              <w:t>A</w:t>
            </w:r>
          </w:p>
        </w:tc>
        <w:tc>
          <w:tcPr>
            <w:tcW w:w="4820" w:type="dxa"/>
            <w:shd w:val="solid" w:color="FFFFFF" w:fill="auto"/>
          </w:tcPr>
          <w:p w14:paraId="79B2130F" w14:textId="696A7107" w:rsidR="0093394A" w:rsidRDefault="0093394A" w:rsidP="0093394A">
            <w:pPr>
              <w:pStyle w:val="TAL"/>
              <w:rPr>
                <w:sz w:val="16"/>
                <w:szCs w:val="16"/>
              </w:rPr>
            </w:pPr>
            <w:r>
              <w:rPr>
                <w:sz w:val="16"/>
                <w:szCs w:val="16"/>
              </w:rPr>
              <w:t>Applying AMF determined unavailability values</w:t>
            </w:r>
          </w:p>
        </w:tc>
        <w:tc>
          <w:tcPr>
            <w:tcW w:w="708" w:type="dxa"/>
            <w:shd w:val="solid" w:color="FFFFFF" w:fill="auto"/>
          </w:tcPr>
          <w:p w14:paraId="3F9227DA" w14:textId="337F0524" w:rsidR="0093394A" w:rsidRDefault="0093394A" w:rsidP="0093394A">
            <w:pPr>
              <w:pStyle w:val="TAC"/>
              <w:rPr>
                <w:sz w:val="16"/>
                <w:szCs w:val="16"/>
              </w:rPr>
            </w:pPr>
            <w:r>
              <w:rPr>
                <w:sz w:val="16"/>
                <w:szCs w:val="16"/>
              </w:rPr>
              <w:t>19.1.0</w:t>
            </w:r>
          </w:p>
        </w:tc>
      </w:tr>
      <w:tr w:rsidR="0093394A" w:rsidRPr="00D64A02" w14:paraId="6FC5E121" w14:textId="77777777" w:rsidTr="009D14FB">
        <w:tc>
          <w:tcPr>
            <w:tcW w:w="800" w:type="dxa"/>
            <w:shd w:val="solid" w:color="FFFFFF" w:fill="auto"/>
          </w:tcPr>
          <w:p w14:paraId="38E3D855" w14:textId="155AA767" w:rsidR="0093394A" w:rsidRDefault="0093394A" w:rsidP="0093394A">
            <w:pPr>
              <w:pStyle w:val="TAC"/>
              <w:rPr>
                <w:sz w:val="16"/>
                <w:szCs w:val="16"/>
              </w:rPr>
            </w:pPr>
            <w:r>
              <w:rPr>
                <w:sz w:val="16"/>
                <w:szCs w:val="16"/>
              </w:rPr>
              <w:t>2024-09</w:t>
            </w:r>
          </w:p>
        </w:tc>
        <w:tc>
          <w:tcPr>
            <w:tcW w:w="800" w:type="dxa"/>
            <w:shd w:val="solid" w:color="FFFFFF" w:fill="auto"/>
          </w:tcPr>
          <w:p w14:paraId="17EEF984" w14:textId="51D4C9FF" w:rsidR="0093394A" w:rsidRDefault="0093394A" w:rsidP="0093394A">
            <w:pPr>
              <w:pStyle w:val="TAL"/>
              <w:rPr>
                <w:sz w:val="16"/>
                <w:szCs w:val="16"/>
              </w:rPr>
            </w:pPr>
            <w:r>
              <w:rPr>
                <w:sz w:val="16"/>
                <w:szCs w:val="16"/>
              </w:rPr>
              <w:t>SP#105</w:t>
            </w:r>
          </w:p>
        </w:tc>
        <w:tc>
          <w:tcPr>
            <w:tcW w:w="1094" w:type="dxa"/>
            <w:shd w:val="solid" w:color="FFFFFF" w:fill="auto"/>
          </w:tcPr>
          <w:p w14:paraId="45E6FF1D" w14:textId="1AAE30E8" w:rsidR="0093394A" w:rsidRDefault="0093394A" w:rsidP="0093394A">
            <w:pPr>
              <w:pStyle w:val="TAC"/>
              <w:rPr>
                <w:sz w:val="16"/>
                <w:szCs w:val="16"/>
              </w:rPr>
            </w:pPr>
            <w:r>
              <w:rPr>
                <w:sz w:val="16"/>
                <w:szCs w:val="16"/>
              </w:rPr>
              <w:t>SP-241260</w:t>
            </w:r>
          </w:p>
        </w:tc>
        <w:tc>
          <w:tcPr>
            <w:tcW w:w="567" w:type="dxa"/>
            <w:shd w:val="solid" w:color="FFFFFF" w:fill="auto"/>
          </w:tcPr>
          <w:p w14:paraId="49D5E449" w14:textId="6B562296" w:rsidR="0093394A" w:rsidRDefault="0093394A" w:rsidP="0093394A">
            <w:pPr>
              <w:pStyle w:val="TAL"/>
              <w:rPr>
                <w:sz w:val="16"/>
                <w:szCs w:val="16"/>
              </w:rPr>
            </w:pPr>
            <w:r>
              <w:rPr>
                <w:sz w:val="16"/>
                <w:szCs w:val="16"/>
              </w:rPr>
              <w:t>5623</w:t>
            </w:r>
          </w:p>
        </w:tc>
        <w:tc>
          <w:tcPr>
            <w:tcW w:w="425" w:type="dxa"/>
            <w:shd w:val="solid" w:color="FFFFFF" w:fill="auto"/>
          </w:tcPr>
          <w:p w14:paraId="2DA39BD0" w14:textId="6279C45C" w:rsidR="0093394A" w:rsidRDefault="0093394A" w:rsidP="0093394A">
            <w:pPr>
              <w:pStyle w:val="TAL"/>
              <w:rPr>
                <w:sz w:val="16"/>
                <w:szCs w:val="16"/>
              </w:rPr>
            </w:pPr>
            <w:r>
              <w:rPr>
                <w:sz w:val="16"/>
                <w:szCs w:val="16"/>
              </w:rPr>
              <w:t>-</w:t>
            </w:r>
          </w:p>
        </w:tc>
        <w:tc>
          <w:tcPr>
            <w:tcW w:w="425" w:type="dxa"/>
            <w:shd w:val="solid" w:color="FFFFFF" w:fill="auto"/>
          </w:tcPr>
          <w:p w14:paraId="789D457D" w14:textId="746EDE9A" w:rsidR="0093394A" w:rsidRDefault="0093394A" w:rsidP="0093394A">
            <w:pPr>
              <w:pStyle w:val="TAL"/>
              <w:rPr>
                <w:sz w:val="16"/>
                <w:szCs w:val="16"/>
              </w:rPr>
            </w:pPr>
            <w:r>
              <w:rPr>
                <w:sz w:val="16"/>
                <w:szCs w:val="16"/>
              </w:rPr>
              <w:t>A</w:t>
            </w:r>
          </w:p>
        </w:tc>
        <w:tc>
          <w:tcPr>
            <w:tcW w:w="4820" w:type="dxa"/>
            <w:shd w:val="solid" w:color="FFFFFF" w:fill="auto"/>
          </w:tcPr>
          <w:p w14:paraId="447FBED3" w14:textId="5C5EAA56" w:rsidR="0093394A" w:rsidRDefault="0093394A" w:rsidP="0093394A">
            <w:pPr>
              <w:pStyle w:val="TAL"/>
              <w:rPr>
                <w:sz w:val="16"/>
                <w:szCs w:val="16"/>
              </w:rPr>
            </w:pPr>
            <w:r>
              <w:rPr>
                <w:sz w:val="16"/>
                <w:szCs w:val="16"/>
              </w:rPr>
              <w:t>Alignment action of EAS IP replacement in SMF and UPF</w:t>
            </w:r>
          </w:p>
        </w:tc>
        <w:tc>
          <w:tcPr>
            <w:tcW w:w="708" w:type="dxa"/>
            <w:shd w:val="solid" w:color="FFFFFF" w:fill="auto"/>
          </w:tcPr>
          <w:p w14:paraId="73C88C93" w14:textId="36B990C4" w:rsidR="0093394A" w:rsidRDefault="0093394A" w:rsidP="0093394A">
            <w:pPr>
              <w:pStyle w:val="TAC"/>
              <w:rPr>
                <w:sz w:val="16"/>
                <w:szCs w:val="16"/>
              </w:rPr>
            </w:pPr>
            <w:r>
              <w:rPr>
                <w:sz w:val="16"/>
                <w:szCs w:val="16"/>
              </w:rPr>
              <w:t>19.1.0</w:t>
            </w:r>
          </w:p>
        </w:tc>
      </w:tr>
      <w:tr w:rsidR="0093394A" w:rsidRPr="00D64A02" w14:paraId="70EFE1A2" w14:textId="77777777" w:rsidTr="009D14FB">
        <w:tc>
          <w:tcPr>
            <w:tcW w:w="800" w:type="dxa"/>
            <w:shd w:val="solid" w:color="FFFFFF" w:fill="auto"/>
          </w:tcPr>
          <w:p w14:paraId="0AEB6179" w14:textId="3DB007E0" w:rsidR="0093394A" w:rsidRDefault="0093394A" w:rsidP="0093394A">
            <w:pPr>
              <w:pStyle w:val="TAC"/>
              <w:rPr>
                <w:sz w:val="16"/>
                <w:szCs w:val="16"/>
              </w:rPr>
            </w:pPr>
            <w:r>
              <w:rPr>
                <w:sz w:val="16"/>
                <w:szCs w:val="16"/>
              </w:rPr>
              <w:t>2024-09</w:t>
            </w:r>
          </w:p>
        </w:tc>
        <w:tc>
          <w:tcPr>
            <w:tcW w:w="800" w:type="dxa"/>
            <w:shd w:val="solid" w:color="FFFFFF" w:fill="auto"/>
          </w:tcPr>
          <w:p w14:paraId="03070CBE" w14:textId="252AF850" w:rsidR="0093394A" w:rsidRDefault="0093394A" w:rsidP="0093394A">
            <w:pPr>
              <w:pStyle w:val="TAL"/>
              <w:rPr>
                <w:sz w:val="16"/>
                <w:szCs w:val="16"/>
              </w:rPr>
            </w:pPr>
            <w:r>
              <w:rPr>
                <w:sz w:val="16"/>
                <w:szCs w:val="16"/>
              </w:rPr>
              <w:t>SP#105</w:t>
            </w:r>
          </w:p>
        </w:tc>
        <w:tc>
          <w:tcPr>
            <w:tcW w:w="1094" w:type="dxa"/>
            <w:shd w:val="solid" w:color="FFFFFF" w:fill="auto"/>
          </w:tcPr>
          <w:p w14:paraId="408087D3" w14:textId="0BA8E965" w:rsidR="0093394A" w:rsidRDefault="0093394A" w:rsidP="0093394A">
            <w:pPr>
              <w:pStyle w:val="TAC"/>
              <w:rPr>
                <w:sz w:val="16"/>
                <w:szCs w:val="16"/>
              </w:rPr>
            </w:pPr>
            <w:r>
              <w:rPr>
                <w:sz w:val="16"/>
                <w:szCs w:val="16"/>
              </w:rPr>
              <w:t>SP-241244</w:t>
            </w:r>
          </w:p>
        </w:tc>
        <w:tc>
          <w:tcPr>
            <w:tcW w:w="567" w:type="dxa"/>
            <w:shd w:val="solid" w:color="FFFFFF" w:fill="auto"/>
          </w:tcPr>
          <w:p w14:paraId="1DE78957" w14:textId="7C84EA07" w:rsidR="0093394A" w:rsidRDefault="0093394A" w:rsidP="0093394A">
            <w:pPr>
              <w:pStyle w:val="TAL"/>
              <w:rPr>
                <w:sz w:val="16"/>
                <w:szCs w:val="16"/>
              </w:rPr>
            </w:pPr>
            <w:r>
              <w:rPr>
                <w:sz w:val="16"/>
                <w:szCs w:val="16"/>
              </w:rPr>
              <w:t>5624</w:t>
            </w:r>
          </w:p>
        </w:tc>
        <w:tc>
          <w:tcPr>
            <w:tcW w:w="425" w:type="dxa"/>
            <w:shd w:val="solid" w:color="FFFFFF" w:fill="auto"/>
          </w:tcPr>
          <w:p w14:paraId="568C975C" w14:textId="12130E00" w:rsidR="0093394A" w:rsidRDefault="0093394A" w:rsidP="0093394A">
            <w:pPr>
              <w:pStyle w:val="TAL"/>
              <w:rPr>
                <w:sz w:val="16"/>
                <w:szCs w:val="16"/>
              </w:rPr>
            </w:pPr>
            <w:r>
              <w:rPr>
                <w:sz w:val="16"/>
                <w:szCs w:val="16"/>
              </w:rPr>
              <w:t>1</w:t>
            </w:r>
          </w:p>
        </w:tc>
        <w:tc>
          <w:tcPr>
            <w:tcW w:w="425" w:type="dxa"/>
            <w:shd w:val="solid" w:color="FFFFFF" w:fill="auto"/>
          </w:tcPr>
          <w:p w14:paraId="6A978C92" w14:textId="000CC86E" w:rsidR="0093394A" w:rsidRDefault="0093394A" w:rsidP="0093394A">
            <w:pPr>
              <w:pStyle w:val="TAL"/>
              <w:rPr>
                <w:sz w:val="16"/>
                <w:szCs w:val="16"/>
              </w:rPr>
            </w:pPr>
            <w:r>
              <w:rPr>
                <w:sz w:val="16"/>
                <w:szCs w:val="16"/>
              </w:rPr>
              <w:t>A</w:t>
            </w:r>
          </w:p>
        </w:tc>
        <w:tc>
          <w:tcPr>
            <w:tcW w:w="4820" w:type="dxa"/>
            <w:shd w:val="solid" w:color="FFFFFF" w:fill="auto"/>
          </w:tcPr>
          <w:p w14:paraId="52F8A94F" w14:textId="0571E0CE" w:rsidR="0093394A" w:rsidRDefault="0093394A" w:rsidP="0093394A">
            <w:pPr>
              <w:pStyle w:val="TAL"/>
              <w:rPr>
                <w:sz w:val="16"/>
                <w:szCs w:val="16"/>
              </w:rPr>
            </w:pPr>
            <w:r>
              <w:rPr>
                <w:sz w:val="16"/>
                <w:szCs w:val="16"/>
              </w:rPr>
              <w:t>PDU Session clarification when the slice is associated with slice restricted area</w:t>
            </w:r>
          </w:p>
        </w:tc>
        <w:tc>
          <w:tcPr>
            <w:tcW w:w="708" w:type="dxa"/>
            <w:shd w:val="solid" w:color="FFFFFF" w:fill="auto"/>
          </w:tcPr>
          <w:p w14:paraId="28842799" w14:textId="7CCA0531" w:rsidR="0093394A" w:rsidRDefault="0093394A" w:rsidP="0093394A">
            <w:pPr>
              <w:pStyle w:val="TAC"/>
              <w:rPr>
                <w:sz w:val="16"/>
                <w:szCs w:val="16"/>
              </w:rPr>
            </w:pPr>
            <w:r>
              <w:rPr>
                <w:sz w:val="16"/>
                <w:szCs w:val="16"/>
              </w:rPr>
              <w:t>19.1.0</w:t>
            </w:r>
          </w:p>
        </w:tc>
      </w:tr>
      <w:tr w:rsidR="0093394A" w:rsidRPr="00D64A02" w14:paraId="4C3627A6" w14:textId="77777777" w:rsidTr="009D14FB">
        <w:tc>
          <w:tcPr>
            <w:tcW w:w="800" w:type="dxa"/>
            <w:shd w:val="solid" w:color="FFFFFF" w:fill="auto"/>
          </w:tcPr>
          <w:p w14:paraId="28EEB562" w14:textId="549BECDC" w:rsidR="0093394A" w:rsidRDefault="0093394A" w:rsidP="0093394A">
            <w:pPr>
              <w:pStyle w:val="TAC"/>
              <w:rPr>
                <w:sz w:val="16"/>
                <w:szCs w:val="16"/>
              </w:rPr>
            </w:pPr>
            <w:r>
              <w:rPr>
                <w:sz w:val="16"/>
                <w:szCs w:val="16"/>
              </w:rPr>
              <w:t>2024-09</w:t>
            </w:r>
          </w:p>
        </w:tc>
        <w:tc>
          <w:tcPr>
            <w:tcW w:w="800" w:type="dxa"/>
            <w:shd w:val="solid" w:color="FFFFFF" w:fill="auto"/>
          </w:tcPr>
          <w:p w14:paraId="68B12C9E" w14:textId="7CDAA0CA" w:rsidR="0093394A" w:rsidRDefault="0093394A" w:rsidP="0093394A">
            <w:pPr>
              <w:pStyle w:val="TAL"/>
              <w:rPr>
                <w:sz w:val="16"/>
                <w:szCs w:val="16"/>
              </w:rPr>
            </w:pPr>
            <w:r>
              <w:rPr>
                <w:sz w:val="16"/>
                <w:szCs w:val="16"/>
              </w:rPr>
              <w:t>SP#105</w:t>
            </w:r>
          </w:p>
        </w:tc>
        <w:tc>
          <w:tcPr>
            <w:tcW w:w="1094" w:type="dxa"/>
            <w:shd w:val="solid" w:color="FFFFFF" w:fill="auto"/>
          </w:tcPr>
          <w:p w14:paraId="70099631" w14:textId="32175979" w:rsidR="0093394A" w:rsidRDefault="0093394A" w:rsidP="0093394A">
            <w:pPr>
              <w:pStyle w:val="TAC"/>
              <w:rPr>
                <w:sz w:val="16"/>
                <w:szCs w:val="16"/>
              </w:rPr>
            </w:pPr>
            <w:r>
              <w:rPr>
                <w:sz w:val="16"/>
                <w:szCs w:val="16"/>
              </w:rPr>
              <w:t>SP-241254</w:t>
            </w:r>
          </w:p>
        </w:tc>
        <w:tc>
          <w:tcPr>
            <w:tcW w:w="567" w:type="dxa"/>
            <w:shd w:val="solid" w:color="FFFFFF" w:fill="auto"/>
          </w:tcPr>
          <w:p w14:paraId="3AD3CC1D" w14:textId="6A5762A9" w:rsidR="0093394A" w:rsidRDefault="0093394A" w:rsidP="0093394A">
            <w:pPr>
              <w:pStyle w:val="TAL"/>
              <w:rPr>
                <w:sz w:val="16"/>
                <w:szCs w:val="16"/>
              </w:rPr>
            </w:pPr>
            <w:r>
              <w:rPr>
                <w:sz w:val="16"/>
                <w:szCs w:val="16"/>
              </w:rPr>
              <w:t>5625</w:t>
            </w:r>
          </w:p>
        </w:tc>
        <w:tc>
          <w:tcPr>
            <w:tcW w:w="425" w:type="dxa"/>
            <w:shd w:val="solid" w:color="FFFFFF" w:fill="auto"/>
          </w:tcPr>
          <w:p w14:paraId="6A4A472E" w14:textId="3570E235" w:rsidR="0093394A" w:rsidRDefault="0093394A" w:rsidP="0093394A">
            <w:pPr>
              <w:pStyle w:val="TAL"/>
              <w:rPr>
                <w:sz w:val="16"/>
                <w:szCs w:val="16"/>
              </w:rPr>
            </w:pPr>
            <w:r>
              <w:rPr>
                <w:sz w:val="16"/>
                <w:szCs w:val="16"/>
              </w:rPr>
              <w:t>-</w:t>
            </w:r>
          </w:p>
        </w:tc>
        <w:tc>
          <w:tcPr>
            <w:tcW w:w="425" w:type="dxa"/>
            <w:shd w:val="solid" w:color="FFFFFF" w:fill="auto"/>
          </w:tcPr>
          <w:p w14:paraId="3E9996F6" w14:textId="46A2EBE9" w:rsidR="0093394A" w:rsidRDefault="0093394A" w:rsidP="0093394A">
            <w:pPr>
              <w:pStyle w:val="TAL"/>
              <w:rPr>
                <w:sz w:val="16"/>
                <w:szCs w:val="16"/>
              </w:rPr>
            </w:pPr>
            <w:r>
              <w:rPr>
                <w:sz w:val="16"/>
                <w:szCs w:val="16"/>
              </w:rPr>
              <w:t>F</w:t>
            </w:r>
          </w:p>
        </w:tc>
        <w:tc>
          <w:tcPr>
            <w:tcW w:w="4820" w:type="dxa"/>
            <w:shd w:val="solid" w:color="FFFFFF" w:fill="auto"/>
          </w:tcPr>
          <w:p w14:paraId="254140BF" w14:textId="39357938" w:rsidR="0093394A" w:rsidRDefault="0093394A" w:rsidP="0093394A">
            <w:pPr>
              <w:pStyle w:val="TAL"/>
              <w:rPr>
                <w:sz w:val="16"/>
                <w:szCs w:val="16"/>
              </w:rPr>
            </w:pPr>
            <w:r>
              <w:rPr>
                <w:sz w:val="16"/>
                <w:szCs w:val="16"/>
              </w:rPr>
              <w:t>Corrections of Traffic Detection Information related descriptions</w:t>
            </w:r>
          </w:p>
        </w:tc>
        <w:tc>
          <w:tcPr>
            <w:tcW w:w="708" w:type="dxa"/>
            <w:shd w:val="solid" w:color="FFFFFF" w:fill="auto"/>
          </w:tcPr>
          <w:p w14:paraId="535DB002" w14:textId="26CCC8C5" w:rsidR="0093394A" w:rsidRDefault="0093394A" w:rsidP="0093394A">
            <w:pPr>
              <w:pStyle w:val="TAC"/>
              <w:rPr>
                <w:sz w:val="16"/>
                <w:szCs w:val="16"/>
              </w:rPr>
            </w:pPr>
            <w:r>
              <w:rPr>
                <w:sz w:val="16"/>
                <w:szCs w:val="16"/>
              </w:rPr>
              <w:t>19.1.0</w:t>
            </w:r>
          </w:p>
        </w:tc>
      </w:tr>
      <w:tr w:rsidR="0093394A" w:rsidRPr="00D64A02" w14:paraId="6A8FDB10" w14:textId="77777777" w:rsidTr="009D14FB">
        <w:tc>
          <w:tcPr>
            <w:tcW w:w="800" w:type="dxa"/>
            <w:shd w:val="solid" w:color="FFFFFF" w:fill="auto"/>
          </w:tcPr>
          <w:p w14:paraId="72879D34" w14:textId="2BD3F4DE" w:rsidR="0093394A" w:rsidRDefault="0093394A" w:rsidP="0093394A">
            <w:pPr>
              <w:pStyle w:val="TAC"/>
              <w:rPr>
                <w:sz w:val="16"/>
                <w:szCs w:val="16"/>
              </w:rPr>
            </w:pPr>
            <w:r>
              <w:rPr>
                <w:sz w:val="16"/>
                <w:szCs w:val="16"/>
              </w:rPr>
              <w:t>2024-09</w:t>
            </w:r>
          </w:p>
        </w:tc>
        <w:tc>
          <w:tcPr>
            <w:tcW w:w="800" w:type="dxa"/>
            <w:shd w:val="solid" w:color="FFFFFF" w:fill="auto"/>
          </w:tcPr>
          <w:p w14:paraId="57A6CBED" w14:textId="7D65AC61" w:rsidR="0093394A" w:rsidRDefault="0093394A" w:rsidP="0093394A">
            <w:pPr>
              <w:pStyle w:val="TAL"/>
              <w:rPr>
                <w:sz w:val="16"/>
                <w:szCs w:val="16"/>
              </w:rPr>
            </w:pPr>
            <w:r>
              <w:rPr>
                <w:sz w:val="16"/>
                <w:szCs w:val="16"/>
              </w:rPr>
              <w:t>SP#105</w:t>
            </w:r>
          </w:p>
        </w:tc>
        <w:tc>
          <w:tcPr>
            <w:tcW w:w="1094" w:type="dxa"/>
            <w:shd w:val="solid" w:color="FFFFFF" w:fill="auto"/>
          </w:tcPr>
          <w:p w14:paraId="34EA1CA3" w14:textId="7095FBEE" w:rsidR="0093394A" w:rsidRDefault="0093394A" w:rsidP="0093394A">
            <w:pPr>
              <w:pStyle w:val="TAC"/>
              <w:rPr>
                <w:sz w:val="16"/>
                <w:szCs w:val="16"/>
              </w:rPr>
            </w:pPr>
            <w:r>
              <w:rPr>
                <w:sz w:val="16"/>
                <w:szCs w:val="16"/>
              </w:rPr>
              <w:t>SP-241244</w:t>
            </w:r>
          </w:p>
        </w:tc>
        <w:tc>
          <w:tcPr>
            <w:tcW w:w="567" w:type="dxa"/>
            <w:shd w:val="solid" w:color="FFFFFF" w:fill="auto"/>
          </w:tcPr>
          <w:p w14:paraId="14597561" w14:textId="40930D3C" w:rsidR="0093394A" w:rsidRDefault="0093394A" w:rsidP="0093394A">
            <w:pPr>
              <w:pStyle w:val="TAL"/>
              <w:rPr>
                <w:sz w:val="16"/>
                <w:szCs w:val="16"/>
              </w:rPr>
            </w:pPr>
            <w:r>
              <w:rPr>
                <w:sz w:val="16"/>
                <w:szCs w:val="16"/>
              </w:rPr>
              <w:t>5626</w:t>
            </w:r>
          </w:p>
        </w:tc>
        <w:tc>
          <w:tcPr>
            <w:tcW w:w="425" w:type="dxa"/>
            <w:shd w:val="solid" w:color="FFFFFF" w:fill="auto"/>
          </w:tcPr>
          <w:p w14:paraId="46F8CDC0" w14:textId="646F8459" w:rsidR="0093394A" w:rsidRDefault="0093394A" w:rsidP="0093394A">
            <w:pPr>
              <w:pStyle w:val="TAL"/>
              <w:rPr>
                <w:sz w:val="16"/>
                <w:szCs w:val="16"/>
              </w:rPr>
            </w:pPr>
            <w:r>
              <w:rPr>
                <w:sz w:val="16"/>
                <w:szCs w:val="16"/>
              </w:rPr>
              <w:t>-</w:t>
            </w:r>
          </w:p>
        </w:tc>
        <w:tc>
          <w:tcPr>
            <w:tcW w:w="425" w:type="dxa"/>
            <w:shd w:val="solid" w:color="FFFFFF" w:fill="auto"/>
          </w:tcPr>
          <w:p w14:paraId="51FA0B7A" w14:textId="25352419" w:rsidR="0093394A" w:rsidRDefault="0093394A" w:rsidP="0093394A">
            <w:pPr>
              <w:pStyle w:val="TAL"/>
              <w:rPr>
                <w:sz w:val="16"/>
                <w:szCs w:val="16"/>
              </w:rPr>
            </w:pPr>
            <w:r>
              <w:rPr>
                <w:sz w:val="16"/>
                <w:szCs w:val="16"/>
              </w:rPr>
              <w:t>A</w:t>
            </w:r>
          </w:p>
        </w:tc>
        <w:tc>
          <w:tcPr>
            <w:tcW w:w="4820" w:type="dxa"/>
            <w:shd w:val="solid" w:color="FFFFFF" w:fill="auto"/>
          </w:tcPr>
          <w:p w14:paraId="0097212A" w14:textId="02B69DCA" w:rsidR="0093394A" w:rsidRDefault="0093394A" w:rsidP="0093394A">
            <w:pPr>
              <w:pStyle w:val="TAL"/>
              <w:rPr>
                <w:sz w:val="16"/>
                <w:szCs w:val="16"/>
              </w:rPr>
            </w:pPr>
            <w:r>
              <w:rPr>
                <w:sz w:val="16"/>
                <w:szCs w:val="16"/>
              </w:rPr>
              <w:t>Handling for UE when present in overlapping of non-allowed area and slice location availability area</w:t>
            </w:r>
          </w:p>
        </w:tc>
        <w:tc>
          <w:tcPr>
            <w:tcW w:w="708" w:type="dxa"/>
            <w:shd w:val="solid" w:color="FFFFFF" w:fill="auto"/>
          </w:tcPr>
          <w:p w14:paraId="40DFF391" w14:textId="32D00588" w:rsidR="0093394A" w:rsidRDefault="0093394A" w:rsidP="0093394A">
            <w:pPr>
              <w:pStyle w:val="TAC"/>
              <w:rPr>
                <w:sz w:val="16"/>
                <w:szCs w:val="16"/>
              </w:rPr>
            </w:pPr>
            <w:r>
              <w:rPr>
                <w:sz w:val="16"/>
                <w:szCs w:val="16"/>
              </w:rPr>
              <w:t>19.1.0</w:t>
            </w:r>
          </w:p>
        </w:tc>
      </w:tr>
      <w:tr w:rsidR="0017718B" w:rsidRPr="00D64A02" w14:paraId="583FF360" w14:textId="77777777" w:rsidTr="009D14FB">
        <w:tc>
          <w:tcPr>
            <w:tcW w:w="800" w:type="dxa"/>
            <w:shd w:val="solid" w:color="FFFFFF" w:fill="auto"/>
          </w:tcPr>
          <w:p w14:paraId="0CB08499" w14:textId="28689B8B" w:rsidR="0017718B" w:rsidRDefault="0017718B" w:rsidP="0093394A">
            <w:pPr>
              <w:pStyle w:val="TAC"/>
              <w:rPr>
                <w:sz w:val="16"/>
                <w:szCs w:val="16"/>
              </w:rPr>
            </w:pPr>
            <w:r>
              <w:rPr>
                <w:sz w:val="16"/>
                <w:szCs w:val="16"/>
              </w:rPr>
              <w:t>2024-09</w:t>
            </w:r>
          </w:p>
        </w:tc>
        <w:tc>
          <w:tcPr>
            <w:tcW w:w="800" w:type="dxa"/>
            <w:shd w:val="solid" w:color="FFFFFF" w:fill="auto"/>
          </w:tcPr>
          <w:p w14:paraId="6ADBA3BE" w14:textId="5023EC07" w:rsidR="0017718B" w:rsidRDefault="0017718B" w:rsidP="0093394A">
            <w:pPr>
              <w:pStyle w:val="TAL"/>
              <w:rPr>
                <w:sz w:val="16"/>
                <w:szCs w:val="16"/>
              </w:rPr>
            </w:pPr>
            <w:r>
              <w:rPr>
                <w:sz w:val="16"/>
                <w:szCs w:val="16"/>
              </w:rPr>
              <w:t>SP#105</w:t>
            </w:r>
          </w:p>
        </w:tc>
        <w:tc>
          <w:tcPr>
            <w:tcW w:w="1094" w:type="dxa"/>
            <w:shd w:val="solid" w:color="FFFFFF" w:fill="auto"/>
          </w:tcPr>
          <w:p w14:paraId="072598C7" w14:textId="4FB03E04" w:rsidR="0017718B" w:rsidRDefault="0017718B" w:rsidP="0093394A">
            <w:pPr>
              <w:pStyle w:val="TAC"/>
              <w:rPr>
                <w:sz w:val="16"/>
                <w:szCs w:val="16"/>
              </w:rPr>
            </w:pPr>
            <w:r>
              <w:rPr>
                <w:sz w:val="16"/>
                <w:szCs w:val="16"/>
              </w:rPr>
              <w:t>SP-241304</w:t>
            </w:r>
          </w:p>
        </w:tc>
        <w:tc>
          <w:tcPr>
            <w:tcW w:w="567" w:type="dxa"/>
            <w:shd w:val="solid" w:color="FFFFFF" w:fill="auto"/>
          </w:tcPr>
          <w:p w14:paraId="4862BB5F" w14:textId="0D229BCB" w:rsidR="0017718B" w:rsidRDefault="0017718B" w:rsidP="0093394A">
            <w:pPr>
              <w:pStyle w:val="TAL"/>
              <w:rPr>
                <w:sz w:val="16"/>
                <w:szCs w:val="16"/>
              </w:rPr>
            </w:pPr>
            <w:r>
              <w:rPr>
                <w:sz w:val="16"/>
                <w:szCs w:val="16"/>
              </w:rPr>
              <w:t>5419</w:t>
            </w:r>
          </w:p>
        </w:tc>
        <w:tc>
          <w:tcPr>
            <w:tcW w:w="425" w:type="dxa"/>
            <w:shd w:val="solid" w:color="FFFFFF" w:fill="auto"/>
          </w:tcPr>
          <w:p w14:paraId="0EBB0461" w14:textId="03BF66A8" w:rsidR="0017718B" w:rsidRDefault="0017718B" w:rsidP="0093394A">
            <w:pPr>
              <w:pStyle w:val="TAL"/>
              <w:rPr>
                <w:sz w:val="16"/>
                <w:szCs w:val="16"/>
              </w:rPr>
            </w:pPr>
            <w:r>
              <w:rPr>
                <w:sz w:val="16"/>
                <w:szCs w:val="16"/>
              </w:rPr>
              <w:t>2</w:t>
            </w:r>
          </w:p>
        </w:tc>
        <w:tc>
          <w:tcPr>
            <w:tcW w:w="425" w:type="dxa"/>
            <w:shd w:val="solid" w:color="FFFFFF" w:fill="auto"/>
          </w:tcPr>
          <w:p w14:paraId="37A3C10D" w14:textId="60D1FF70" w:rsidR="0017718B" w:rsidRDefault="0017718B" w:rsidP="0093394A">
            <w:pPr>
              <w:pStyle w:val="TAL"/>
              <w:rPr>
                <w:sz w:val="16"/>
                <w:szCs w:val="16"/>
              </w:rPr>
            </w:pPr>
            <w:r>
              <w:rPr>
                <w:sz w:val="16"/>
                <w:szCs w:val="16"/>
              </w:rPr>
              <w:t>A</w:t>
            </w:r>
          </w:p>
        </w:tc>
        <w:tc>
          <w:tcPr>
            <w:tcW w:w="4820" w:type="dxa"/>
            <w:shd w:val="solid" w:color="FFFFFF" w:fill="auto"/>
          </w:tcPr>
          <w:p w14:paraId="2031D1F6" w14:textId="734165AB" w:rsidR="0017718B" w:rsidRDefault="0017718B" w:rsidP="0093394A">
            <w:pPr>
              <w:pStyle w:val="TAL"/>
              <w:rPr>
                <w:sz w:val="16"/>
                <w:szCs w:val="16"/>
              </w:rPr>
            </w:pPr>
            <w:r>
              <w:rPr>
                <w:sz w:val="16"/>
                <w:szCs w:val="16"/>
              </w:rPr>
              <w:t>Lack of indication of Emergency Service Support over NG</w:t>
            </w:r>
          </w:p>
        </w:tc>
        <w:tc>
          <w:tcPr>
            <w:tcW w:w="708" w:type="dxa"/>
            <w:shd w:val="solid" w:color="FFFFFF" w:fill="auto"/>
          </w:tcPr>
          <w:p w14:paraId="325093B9" w14:textId="2EE6463C" w:rsidR="0017718B" w:rsidRDefault="0017718B" w:rsidP="0093394A">
            <w:pPr>
              <w:pStyle w:val="TAC"/>
              <w:rPr>
                <w:sz w:val="16"/>
                <w:szCs w:val="16"/>
              </w:rPr>
            </w:pPr>
            <w:r>
              <w:rPr>
                <w:sz w:val="16"/>
                <w:szCs w:val="16"/>
              </w:rPr>
              <w:t>19.1.0</w:t>
            </w:r>
          </w:p>
        </w:tc>
      </w:tr>
      <w:tr w:rsidR="0017718B" w:rsidRPr="00D64A02" w14:paraId="7B4FE45F" w14:textId="77777777" w:rsidTr="009D14FB">
        <w:tc>
          <w:tcPr>
            <w:tcW w:w="800" w:type="dxa"/>
            <w:shd w:val="solid" w:color="FFFFFF" w:fill="auto"/>
          </w:tcPr>
          <w:p w14:paraId="5DC096D9" w14:textId="42F90819" w:rsidR="0017718B" w:rsidRDefault="0017718B" w:rsidP="0093394A">
            <w:pPr>
              <w:pStyle w:val="TAC"/>
              <w:rPr>
                <w:sz w:val="16"/>
                <w:szCs w:val="16"/>
              </w:rPr>
            </w:pPr>
            <w:r>
              <w:rPr>
                <w:sz w:val="16"/>
                <w:szCs w:val="16"/>
              </w:rPr>
              <w:t>2024-09</w:t>
            </w:r>
          </w:p>
        </w:tc>
        <w:tc>
          <w:tcPr>
            <w:tcW w:w="800" w:type="dxa"/>
            <w:shd w:val="solid" w:color="FFFFFF" w:fill="auto"/>
          </w:tcPr>
          <w:p w14:paraId="4067FE64" w14:textId="66B87D06" w:rsidR="0017718B" w:rsidRDefault="0017718B" w:rsidP="0093394A">
            <w:pPr>
              <w:pStyle w:val="TAL"/>
              <w:rPr>
                <w:sz w:val="16"/>
                <w:szCs w:val="16"/>
              </w:rPr>
            </w:pPr>
            <w:r>
              <w:rPr>
                <w:sz w:val="16"/>
                <w:szCs w:val="16"/>
              </w:rPr>
              <w:t>SP#105</w:t>
            </w:r>
          </w:p>
        </w:tc>
        <w:tc>
          <w:tcPr>
            <w:tcW w:w="1094" w:type="dxa"/>
            <w:shd w:val="solid" w:color="FFFFFF" w:fill="auto"/>
          </w:tcPr>
          <w:p w14:paraId="709709F5" w14:textId="0D755E46" w:rsidR="0017718B" w:rsidRDefault="0017718B" w:rsidP="0093394A">
            <w:pPr>
              <w:pStyle w:val="TAC"/>
              <w:rPr>
                <w:sz w:val="16"/>
                <w:szCs w:val="16"/>
              </w:rPr>
            </w:pPr>
            <w:r>
              <w:rPr>
                <w:sz w:val="16"/>
                <w:szCs w:val="16"/>
              </w:rPr>
              <w:t>SP-241308</w:t>
            </w:r>
          </w:p>
        </w:tc>
        <w:tc>
          <w:tcPr>
            <w:tcW w:w="567" w:type="dxa"/>
            <w:shd w:val="solid" w:color="FFFFFF" w:fill="auto"/>
          </w:tcPr>
          <w:p w14:paraId="6D65EEB7" w14:textId="4EA13621" w:rsidR="0017718B" w:rsidRDefault="0017718B" w:rsidP="0093394A">
            <w:pPr>
              <w:pStyle w:val="TAL"/>
              <w:rPr>
                <w:sz w:val="16"/>
                <w:szCs w:val="16"/>
              </w:rPr>
            </w:pPr>
            <w:r>
              <w:rPr>
                <w:sz w:val="16"/>
                <w:szCs w:val="16"/>
              </w:rPr>
              <w:t>5627</w:t>
            </w:r>
          </w:p>
        </w:tc>
        <w:tc>
          <w:tcPr>
            <w:tcW w:w="425" w:type="dxa"/>
            <w:shd w:val="solid" w:color="FFFFFF" w:fill="auto"/>
          </w:tcPr>
          <w:p w14:paraId="7A83E647" w14:textId="19A67FDC" w:rsidR="0017718B" w:rsidRDefault="0017718B" w:rsidP="0093394A">
            <w:pPr>
              <w:pStyle w:val="TAL"/>
              <w:rPr>
                <w:sz w:val="16"/>
                <w:szCs w:val="16"/>
              </w:rPr>
            </w:pPr>
            <w:r>
              <w:rPr>
                <w:sz w:val="16"/>
                <w:szCs w:val="16"/>
              </w:rPr>
              <w:t>-</w:t>
            </w:r>
          </w:p>
        </w:tc>
        <w:tc>
          <w:tcPr>
            <w:tcW w:w="425" w:type="dxa"/>
            <w:shd w:val="solid" w:color="FFFFFF" w:fill="auto"/>
          </w:tcPr>
          <w:p w14:paraId="31261F1D" w14:textId="2383D5AB" w:rsidR="0017718B" w:rsidRDefault="0017718B" w:rsidP="0093394A">
            <w:pPr>
              <w:pStyle w:val="TAL"/>
              <w:rPr>
                <w:sz w:val="16"/>
                <w:szCs w:val="16"/>
              </w:rPr>
            </w:pPr>
            <w:r>
              <w:rPr>
                <w:sz w:val="16"/>
                <w:szCs w:val="16"/>
              </w:rPr>
              <w:t>A</w:t>
            </w:r>
          </w:p>
        </w:tc>
        <w:tc>
          <w:tcPr>
            <w:tcW w:w="4820" w:type="dxa"/>
            <w:shd w:val="solid" w:color="FFFFFF" w:fill="auto"/>
          </w:tcPr>
          <w:p w14:paraId="1E8475FA" w14:textId="13A8C42F" w:rsidR="0017718B" w:rsidRDefault="0017718B" w:rsidP="0093394A">
            <w:pPr>
              <w:pStyle w:val="TAL"/>
              <w:rPr>
                <w:sz w:val="16"/>
                <w:szCs w:val="16"/>
              </w:rPr>
            </w:pPr>
            <w:r>
              <w:rPr>
                <w:sz w:val="16"/>
                <w:szCs w:val="16"/>
              </w:rPr>
              <w:t>Clarifications on NWDAF serving area</w:t>
            </w:r>
          </w:p>
        </w:tc>
        <w:tc>
          <w:tcPr>
            <w:tcW w:w="708" w:type="dxa"/>
            <w:shd w:val="solid" w:color="FFFFFF" w:fill="auto"/>
          </w:tcPr>
          <w:p w14:paraId="5AAEB483" w14:textId="4C7B085B" w:rsidR="0017718B" w:rsidRDefault="0017718B" w:rsidP="0093394A">
            <w:pPr>
              <w:pStyle w:val="TAC"/>
              <w:rPr>
                <w:sz w:val="16"/>
                <w:szCs w:val="16"/>
              </w:rPr>
            </w:pPr>
            <w:r>
              <w:rPr>
                <w:sz w:val="16"/>
                <w:szCs w:val="16"/>
              </w:rPr>
              <w:t>19.1.0</w:t>
            </w:r>
          </w:p>
        </w:tc>
      </w:tr>
      <w:tr w:rsidR="00661DCF" w:rsidRPr="00D64A02" w14:paraId="45B3871E" w14:textId="77777777" w:rsidTr="009D14FB">
        <w:tc>
          <w:tcPr>
            <w:tcW w:w="800" w:type="dxa"/>
            <w:shd w:val="solid" w:color="FFFFFF" w:fill="auto"/>
          </w:tcPr>
          <w:p w14:paraId="6A3816A1" w14:textId="13536CCF" w:rsidR="00661DCF" w:rsidRDefault="00661DCF" w:rsidP="0093394A">
            <w:pPr>
              <w:pStyle w:val="TAC"/>
              <w:rPr>
                <w:sz w:val="16"/>
                <w:szCs w:val="16"/>
              </w:rPr>
            </w:pPr>
            <w:r>
              <w:rPr>
                <w:sz w:val="16"/>
                <w:szCs w:val="16"/>
              </w:rPr>
              <w:t>2024-12</w:t>
            </w:r>
          </w:p>
        </w:tc>
        <w:tc>
          <w:tcPr>
            <w:tcW w:w="800" w:type="dxa"/>
            <w:shd w:val="solid" w:color="FFFFFF" w:fill="auto"/>
          </w:tcPr>
          <w:p w14:paraId="04C90ECF" w14:textId="0281EBB0" w:rsidR="00661DCF" w:rsidRDefault="00661DCF" w:rsidP="0093394A">
            <w:pPr>
              <w:pStyle w:val="TAL"/>
              <w:rPr>
                <w:sz w:val="16"/>
                <w:szCs w:val="16"/>
              </w:rPr>
            </w:pPr>
            <w:r>
              <w:rPr>
                <w:sz w:val="16"/>
                <w:szCs w:val="16"/>
              </w:rPr>
              <w:t>SP#106</w:t>
            </w:r>
          </w:p>
        </w:tc>
        <w:tc>
          <w:tcPr>
            <w:tcW w:w="1094" w:type="dxa"/>
            <w:shd w:val="solid" w:color="FFFFFF" w:fill="auto"/>
          </w:tcPr>
          <w:p w14:paraId="3049D964" w14:textId="552D02F6" w:rsidR="00661DCF" w:rsidRDefault="00661DCF" w:rsidP="0093394A">
            <w:pPr>
              <w:pStyle w:val="TAC"/>
              <w:rPr>
                <w:sz w:val="16"/>
                <w:szCs w:val="16"/>
              </w:rPr>
            </w:pPr>
            <w:r>
              <w:rPr>
                <w:sz w:val="16"/>
                <w:szCs w:val="16"/>
              </w:rPr>
              <w:t>SP-241488</w:t>
            </w:r>
          </w:p>
        </w:tc>
        <w:tc>
          <w:tcPr>
            <w:tcW w:w="567" w:type="dxa"/>
            <w:shd w:val="solid" w:color="FFFFFF" w:fill="auto"/>
          </w:tcPr>
          <w:p w14:paraId="1C25A207" w14:textId="4D3B720A" w:rsidR="00661DCF" w:rsidRDefault="00661DCF" w:rsidP="0093394A">
            <w:pPr>
              <w:pStyle w:val="TAL"/>
              <w:rPr>
                <w:sz w:val="16"/>
                <w:szCs w:val="16"/>
              </w:rPr>
            </w:pPr>
            <w:r>
              <w:rPr>
                <w:sz w:val="16"/>
                <w:szCs w:val="16"/>
              </w:rPr>
              <w:t>5636</w:t>
            </w:r>
          </w:p>
        </w:tc>
        <w:tc>
          <w:tcPr>
            <w:tcW w:w="425" w:type="dxa"/>
            <w:shd w:val="solid" w:color="FFFFFF" w:fill="auto"/>
          </w:tcPr>
          <w:p w14:paraId="6AC5B212" w14:textId="7C92BED3" w:rsidR="00661DCF" w:rsidRDefault="00661DCF" w:rsidP="0093394A">
            <w:pPr>
              <w:pStyle w:val="TAL"/>
              <w:rPr>
                <w:sz w:val="16"/>
                <w:szCs w:val="16"/>
              </w:rPr>
            </w:pPr>
            <w:r>
              <w:rPr>
                <w:sz w:val="16"/>
                <w:szCs w:val="16"/>
              </w:rPr>
              <w:t>7</w:t>
            </w:r>
          </w:p>
        </w:tc>
        <w:tc>
          <w:tcPr>
            <w:tcW w:w="425" w:type="dxa"/>
            <w:shd w:val="solid" w:color="FFFFFF" w:fill="auto"/>
          </w:tcPr>
          <w:p w14:paraId="3D4D39FA" w14:textId="24AFA9A7" w:rsidR="00661DCF" w:rsidRDefault="00661DCF" w:rsidP="0093394A">
            <w:pPr>
              <w:pStyle w:val="TAL"/>
              <w:rPr>
                <w:sz w:val="16"/>
                <w:szCs w:val="16"/>
              </w:rPr>
            </w:pPr>
            <w:r>
              <w:rPr>
                <w:sz w:val="16"/>
                <w:szCs w:val="16"/>
              </w:rPr>
              <w:t>B</w:t>
            </w:r>
          </w:p>
        </w:tc>
        <w:tc>
          <w:tcPr>
            <w:tcW w:w="4820" w:type="dxa"/>
            <w:shd w:val="solid" w:color="FFFFFF" w:fill="auto"/>
          </w:tcPr>
          <w:p w14:paraId="56B5F2C7" w14:textId="020C2F08" w:rsidR="00661DCF" w:rsidRDefault="00661DCF" w:rsidP="0093394A">
            <w:pPr>
              <w:pStyle w:val="TAL"/>
              <w:rPr>
                <w:sz w:val="16"/>
                <w:szCs w:val="16"/>
              </w:rPr>
            </w:pPr>
            <w:r>
              <w:rPr>
                <w:sz w:val="16"/>
                <w:szCs w:val="16"/>
              </w:rPr>
              <w:t>Introduction of new network function for energy related information, its definition and corresponding Architecture Reference Model</w:t>
            </w:r>
          </w:p>
        </w:tc>
        <w:tc>
          <w:tcPr>
            <w:tcW w:w="708" w:type="dxa"/>
            <w:shd w:val="solid" w:color="FFFFFF" w:fill="auto"/>
          </w:tcPr>
          <w:p w14:paraId="1D2F96A9" w14:textId="287504B3" w:rsidR="00661DCF" w:rsidRDefault="00661DCF" w:rsidP="0093394A">
            <w:pPr>
              <w:pStyle w:val="TAC"/>
              <w:rPr>
                <w:sz w:val="16"/>
                <w:szCs w:val="16"/>
              </w:rPr>
            </w:pPr>
            <w:r>
              <w:rPr>
                <w:sz w:val="16"/>
                <w:szCs w:val="16"/>
              </w:rPr>
              <w:t>19.2.0</w:t>
            </w:r>
          </w:p>
        </w:tc>
      </w:tr>
      <w:tr w:rsidR="00B23625" w:rsidRPr="00D64A02" w14:paraId="3519C810" w14:textId="77777777" w:rsidTr="009D14FB">
        <w:tc>
          <w:tcPr>
            <w:tcW w:w="800" w:type="dxa"/>
            <w:shd w:val="solid" w:color="FFFFFF" w:fill="auto"/>
          </w:tcPr>
          <w:p w14:paraId="73142795" w14:textId="391CE22F" w:rsidR="00B23625" w:rsidRDefault="00B23625" w:rsidP="0093394A">
            <w:pPr>
              <w:pStyle w:val="TAC"/>
              <w:rPr>
                <w:sz w:val="16"/>
                <w:szCs w:val="16"/>
              </w:rPr>
            </w:pPr>
            <w:r>
              <w:rPr>
                <w:sz w:val="16"/>
                <w:szCs w:val="16"/>
              </w:rPr>
              <w:t>2024-12</w:t>
            </w:r>
          </w:p>
        </w:tc>
        <w:tc>
          <w:tcPr>
            <w:tcW w:w="800" w:type="dxa"/>
            <w:shd w:val="solid" w:color="FFFFFF" w:fill="auto"/>
          </w:tcPr>
          <w:p w14:paraId="673F6481" w14:textId="241DECC8" w:rsidR="00B23625" w:rsidRDefault="00B23625" w:rsidP="0093394A">
            <w:pPr>
              <w:pStyle w:val="TAL"/>
              <w:rPr>
                <w:sz w:val="16"/>
                <w:szCs w:val="16"/>
              </w:rPr>
            </w:pPr>
            <w:r>
              <w:rPr>
                <w:sz w:val="16"/>
                <w:szCs w:val="16"/>
              </w:rPr>
              <w:t>SP#106</w:t>
            </w:r>
          </w:p>
        </w:tc>
        <w:tc>
          <w:tcPr>
            <w:tcW w:w="1094" w:type="dxa"/>
            <w:shd w:val="solid" w:color="FFFFFF" w:fill="auto"/>
          </w:tcPr>
          <w:p w14:paraId="05FF9FEE" w14:textId="27A1795D" w:rsidR="00B23625" w:rsidRDefault="00B23625" w:rsidP="0093394A">
            <w:pPr>
              <w:pStyle w:val="TAC"/>
              <w:rPr>
                <w:sz w:val="16"/>
                <w:szCs w:val="16"/>
              </w:rPr>
            </w:pPr>
            <w:r>
              <w:rPr>
                <w:sz w:val="16"/>
                <w:szCs w:val="16"/>
              </w:rPr>
              <w:t>SP-241485</w:t>
            </w:r>
          </w:p>
        </w:tc>
        <w:tc>
          <w:tcPr>
            <w:tcW w:w="567" w:type="dxa"/>
            <w:shd w:val="solid" w:color="FFFFFF" w:fill="auto"/>
          </w:tcPr>
          <w:p w14:paraId="3AA712A0" w14:textId="2B1187FA" w:rsidR="00B23625" w:rsidRDefault="00B23625" w:rsidP="0093394A">
            <w:pPr>
              <w:pStyle w:val="TAL"/>
              <w:rPr>
                <w:sz w:val="16"/>
                <w:szCs w:val="16"/>
              </w:rPr>
            </w:pPr>
            <w:r>
              <w:rPr>
                <w:sz w:val="16"/>
                <w:szCs w:val="16"/>
              </w:rPr>
              <w:t>5622</w:t>
            </w:r>
          </w:p>
        </w:tc>
        <w:tc>
          <w:tcPr>
            <w:tcW w:w="425" w:type="dxa"/>
            <w:shd w:val="solid" w:color="FFFFFF" w:fill="auto"/>
          </w:tcPr>
          <w:p w14:paraId="36826190" w14:textId="5A9A5B0F" w:rsidR="00B23625" w:rsidRDefault="00B23625" w:rsidP="0093394A">
            <w:pPr>
              <w:pStyle w:val="TAL"/>
              <w:rPr>
                <w:sz w:val="16"/>
                <w:szCs w:val="16"/>
              </w:rPr>
            </w:pPr>
            <w:r>
              <w:rPr>
                <w:sz w:val="16"/>
                <w:szCs w:val="16"/>
              </w:rPr>
              <w:t>5</w:t>
            </w:r>
          </w:p>
        </w:tc>
        <w:tc>
          <w:tcPr>
            <w:tcW w:w="425" w:type="dxa"/>
            <w:shd w:val="solid" w:color="FFFFFF" w:fill="auto"/>
          </w:tcPr>
          <w:p w14:paraId="42E59832" w14:textId="6EA43519" w:rsidR="00B23625" w:rsidRDefault="00B23625" w:rsidP="0093394A">
            <w:pPr>
              <w:pStyle w:val="TAL"/>
              <w:rPr>
                <w:sz w:val="16"/>
                <w:szCs w:val="16"/>
              </w:rPr>
            </w:pPr>
            <w:r>
              <w:rPr>
                <w:sz w:val="16"/>
                <w:szCs w:val="16"/>
              </w:rPr>
              <w:t>B</w:t>
            </w:r>
          </w:p>
        </w:tc>
        <w:tc>
          <w:tcPr>
            <w:tcW w:w="4820" w:type="dxa"/>
            <w:shd w:val="solid" w:color="FFFFFF" w:fill="auto"/>
          </w:tcPr>
          <w:p w14:paraId="7D0C898E" w14:textId="2C95FA71" w:rsidR="00B23625" w:rsidRDefault="00B23625" w:rsidP="0093394A">
            <w:pPr>
              <w:pStyle w:val="TAL"/>
              <w:rPr>
                <w:sz w:val="16"/>
                <w:szCs w:val="16"/>
              </w:rPr>
            </w:pPr>
            <w:r>
              <w:rPr>
                <w:sz w:val="16"/>
                <w:szCs w:val="16"/>
              </w:rPr>
              <w:t>Support of Regenerative Payload with NG-RAN Node Onboard Satellite</w:t>
            </w:r>
          </w:p>
        </w:tc>
        <w:tc>
          <w:tcPr>
            <w:tcW w:w="708" w:type="dxa"/>
            <w:shd w:val="solid" w:color="FFFFFF" w:fill="auto"/>
          </w:tcPr>
          <w:p w14:paraId="65061328" w14:textId="10B58C5B" w:rsidR="00B23625" w:rsidRDefault="00B23625" w:rsidP="0093394A">
            <w:pPr>
              <w:pStyle w:val="TAC"/>
              <w:rPr>
                <w:sz w:val="16"/>
                <w:szCs w:val="16"/>
              </w:rPr>
            </w:pPr>
            <w:r>
              <w:rPr>
                <w:sz w:val="16"/>
                <w:szCs w:val="16"/>
              </w:rPr>
              <w:t>19.2.0</w:t>
            </w:r>
          </w:p>
        </w:tc>
      </w:tr>
      <w:tr w:rsidR="00F1371A" w:rsidRPr="00D64A02" w14:paraId="5C2FFE05" w14:textId="77777777" w:rsidTr="009D14FB">
        <w:tc>
          <w:tcPr>
            <w:tcW w:w="800" w:type="dxa"/>
            <w:shd w:val="solid" w:color="FFFFFF" w:fill="auto"/>
          </w:tcPr>
          <w:p w14:paraId="02AF66AD" w14:textId="3830F9CE" w:rsidR="00F1371A" w:rsidRDefault="00F1371A" w:rsidP="0093394A">
            <w:pPr>
              <w:pStyle w:val="TAC"/>
              <w:rPr>
                <w:sz w:val="16"/>
                <w:szCs w:val="16"/>
              </w:rPr>
            </w:pPr>
            <w:r>
              <w:rPr>
                <w:sz w:val="16"/>
                <w:szCs w:val="16"/>
              </w:rPr>
              <w:t>2024-12</w:t>
            </w:r>
          </w:p>
        </w:tc>
        <w:tc>
          <w:tcPr>
            <w:tcW w:w="800" w:type="dxa"/>
            <w:shd w:val="solid" w:color="FFFFFF" w:fill="auto"/>
          </w:tcPr>
          <w:p w14:paraId="1E029D51" w14:textId="49EC3491" w:rsidR="00F1371A" w:rsidRDefault="00F1371A" w:rsidP="0093394A">
            <w:pPr>
              <w:pStyle w:val="TAL"/>
              <w:rPr>
                <w:sz w:val="16"/>
                <w:szCs w:val="16"/>
              </w:rPr>
            </w:pPr>
            <w:r>
              <w:rPr>
                <w:sz w:val="16"/>
                <w:szCs w:val="16"/>
              </w:rPr>
              <w:t>SP#106</w:t>
            </w:r>
          </w:p>
        </w:tc>
        <w:tc>
          <w:tcPr>
            <w:tcW w:w="1094" w:type="dxa"/>
            <w:shd w:val="solid" w:color="FFFFFF" w:fill="auto"/>
          </w:tcPr>
          <w:p w14:paraId="6559F52E" w14:textId="5E36DF9D" w:rsidR="00F1371A" w:rsidRDefault="00F1371A" w:rsidP="0093394A">
            <w:pPr>
              <w:pStyle w:val="TAC"/>
              <w:rPr>
                <w:sz w:val="16"/>
                <w:szCs w:val="16"/>
              </w:rPr>
            </w:pPr>
            <w:r>
              <w:rPr>
                <w:sz w:val="16"/>
                <w:szCs w:val="16"/>
              </w:rPr>
              <w:t>SP-241485</w:t>
            </w:r>
          </w:p>
        </w:tc>
        <w:tc>
          <w:tcPr>
            <w:tcW w:w="567" w:type="dxa"/>
            <w:shd w:val="solid" w:color="FFFFFF" w:fill="auto"/>
          </w:tcPr>
          <w:p w14:paraId="471FE4DD" w14:textId="05A98BA0" w:rsidR="00F1371A" w:rsidRDefault="00F1371A" w:rsidP="0093394A">
            <w:pPr>
              <w:pStyle w:val="TAL"/>
              <w:rPr>
                <w:sz w:val="16"/>
                <w:szCs w:val="16"/>
              </w:rPr>
            </w:pPr>
            <w:r>
              <w:rPr>
                <w:sz w:val="16"/>
                <w:szCs w:val="16"/>
              </w:rPr>
              <w:t>5583</w:t>
            </w:r>
          </w:p>
        </w:tc>
        <w:tc>
          <w:tcPr>
            <w:tcW w:w="425" w:type="dxa"/>
            <w:shd w:val="solid" w:color="FFFFFF" w:fill="auto"/>
          </w:tcPr>
          <w:p w14:paraId="2D9BD57E" w14:textId="545E30A5" w:rsidR="00F1371A" w:rsidRDefault="00F1371A" w:rsidP="0093394A">
            <w:pPr>
              <w:pStyle w:val="TAL"/>
              <w:rPr>
                <w:sz w:val="16"/>
                <w:szCs w:val="16"/>
              </w:rPr>
            </w:pPr>
            <w:r>
              <w:rPr>
                <w:sz w:val="16"/>
                <w:szCs w:val="16"/>
              </w:rPr>
              <w:t>7</w:t>
            </w:r>
          </w:p>
        </w:tc>
        <w:tc>
          <w:tcPr>
            <w:tcW w:w="425" w:type="dxa"/>
            <w:shd w:val="solid" w:color="FFFFFF" w:fill="auto"/>
          </w:tcPr>
          <w:p w14:paraId="4E5A0921" w14:textId="3C7D1AA2" w:rsidR="00F1371A" w:rsidRDefault="00F1371A" w:rsidP="0093394A">
            <w:pPr>
              <w:pStyle w:val="TAL"/>
              <w:rPr>
                <w:sz w:val="16"/>
                <w:szCs w:val="16"/>
              </w:rPr>
            </w:pPr>
            <w:r>
              <w:rPr>
                <w:sz w:val="16"/>
                <w:szCs w:val="16"/>
              </w:rPr>
              <w:t>B</w:t>
            </w:r>
          </w:p>
        </w:tc>
        <w:tc>
          <w:tcPr>
            <w:tcW w:w="4820" w:type="dxa"/>
            <w:shd w:val="solid" w:color="FFFFFF" w:fill="auto"/>
          </w:tcPr>
          <w:p w14:paraId="6F1D2654" w14:textId="267399E3" w:rsidR="00F1371A" w:rsidRDefault="00F1371A" w:rsidP="0093394A">
            <w:pPr>
              <w:pStyle w:val="TAL"/>
              <w:rPr>
                <w:sz w:val="16"/>
                <w:szCs w:val="16"/>
              </w:rPr>
            </w:pPr>
            <w:r>
              <w:rPr>
                <w:sz w:val="16"/>
                <w:szCs w:val="16"/>
              </w:rPr>
              <w:t>Support of UE-Satellite-UE communication</w:t>
            </w:r>
          </w:p>
        </w:tc>
        <w:tc>
          <w:tcPr>
            <w:tcW w:w="708" w:type="dxa"/>
            <w:shd w:val="solid" w:color="FFFFFF" w:fill="auto"/>
          </w:tcPr>
          <w:p w14:paraId="4C546192" w14:textId="3BE3558F" w:rsidR="00F1371A" w:rsidRDefault="00F1371A" w:rsidP="0093394A">
            <w:pPr>
              <w:pStyle w:val="TAC"/>
              <w:rPr>
                <w:sz w:val="16"/>
                <w:szCs w:val="16"/>
              </w:rPr>
            </w:pPr>
            <w:r>
              <w:rPr>
                <w:sz w:val="16"/>
                <w:szCs w:val="16"/>
              </w:rPr>
              <w:t>19.2.0</w:t>
            </w:r>
          </w:p>
        </w:tc>
      </w:tr>
      <w:tr w:rsidR="00F1371A" w:rsidRPr="00D64A02" w14:paraId="32690710" w14:textId="77777777" w:rsidTr="009D14FB">
        <w:tc>
          <w:tcPr>
            <w:tcW w:w="800" w:type="dxa"/>
            <w:shd w:val="solid" w:color="FFFFFF" w:fill="auto"/>
          </w:tcPr>
          <w:p w14:paraId="3D1A23C9" w14:textId="0240C2B7" w:rsidR="00F1371A" w:rsidRDefault="00F1371A" w:rsidP="0093394A">
            <w:pPr>
              <w:pStyle w:val="TAC"/>
              <w:rPr>
                <w:sz w:val="16"/>
                <w:szCs w:val="16"/>
              </w:rPr>
            </w:pPr>
            <w:r>
              <w:rPr>
                <w:sz w:val="16"/>
                <w:szCs w:val="16"/>
              </w:rPr>
              <w:t>2024-12</w:t>
            </w:r>
          </w:p>
        </w:tc>
        <w:tc>
          <w:tcPr>
            <w:tcW w:w="800" w:type="dxa"/>
            <w:shd w:val="solid" w:color="FFFFFF" w:fill="auto"/>
          </w:tcPr>
          <w:p w14:paraId="2EDB9DBA" w14:textId="097A880D" w:rsidR="00F1371A" w:rsidRDefault="00F1371A" w:rsidP="0093394A">
            <w:pPr>
              <w:pStyle w:val="TAL"/>
              <w:rPr>
                <w:sz w:val="16"/>
                <w:szCs w:val="16"/>
              </w:rPr>
            </w:pPr>
            <w:r>
              <w:rPr>
                <w:sz w:val="16"/>
                <w:szCs w:val="16"/>
              </w:rPr>
              <w:t>SP#106</w:t>
            </w:r>
          </w:p>
        </w:tc>
        <w:tc>
          <w:tcPr>
            <w:tcW w:w="1094" w:type="dxa"/>
            <w:shd w:val="solid" w:color="FFFFFF" w:fill="auto"/>
          </w:tcPr>
          <w:p w14:paraId="3A3EBBE4" w14:textId="05CDFF83" w:rsidR="00F1371A" w:rsidRDefault="00F1371A" w:rsidP="0093394A">
            <w:pPr>
              <w:pStyle w:val="TAC"/>
              <w:rPr>
                <w:sz w:val="16"/>
                <w:szCs w:val="16"/>
              </w:rPr>
            </w:pPr>
            <w:r>
              <w:rPr>
                <w:sz w:val="16"/>
                <w:szCs w:val="16"/>
              </w:rPr>
              <w:t>SP-241495</w:t>
            </w:r>
          </w:p>
        </w:tc>
        <w:tc>
          <w:tcPr>
            <w:tcW w:w="567" w:type="dxa"/>
            <w:shd w:val="solid" w:color="FFFFFF" w:fill="auto"/>
          </w:tcPr>
          <w:p w14:paraId="13BAF312" w14:textId="3CC21C96" w:rsidR="00F1371A" w:rsidRDefault="00F1371A" w:rsidP="0093394A">
            <w:pPr>
              <w:pStyle w:val="TAL"/>
              <w:rPr>
                <w:sz w:val="16"/>
                <w:szCs w:val="16"/>
              </w:rPr>
            </w:pPr>
            <w:r>
              <w:rPr>
                <w:sz w:val="16"/>
                <w:szCs w:val="16"/>
              </w:rPr>
              <w:t>5454</w:t>
            </w:r>
          </w:p>
        </w:tc>
        <w:tc>
          <w:tcPr>
            <w:tcW w:w="425" w:type="dxa"/>
            <w:shd w:val="solid" w:color="FFFFFF" w:fill="auto"/>
          </w:tcPr>
          <w:p w14:paraId="060BB9D5" w14:textId="7DCF8A5C" w:rsidR="00F1371A" w:rsidRDefault="00F1371A" w:rsidP="0093394A">
            <w:pPr>
              <w:pStyle w:val="TAL"/>
              <w:rPr>
                <w:sz w:val="16"/>
                <w:szCs w:val="16"/>
              </w:rPr>
            </w:pPr>
            <w:r>
              <w:rPr>
                <w:sz w:val="16"/>
                <w:szCs w:val="16"/>
              </w:rPr>
              <w:t>8</w:t>
            </w:r>
          </w:p>
        </w:tc>
        <w:tc>
          <w:tcPr>
            <w:tcW w:w="425" w:type="dxa"/>
            <w:shd w:val="solid" w:color="FFFFFF" w:fill="auto"/>
          </w:tcPr>
          <w:p w14:paraId="0AE4CE04" w14:textId="1DFBE136" w:rsidR="00F1371A" w:rsidRDefault="00F1371A" w:rsidP="0093394A">
            <w:pPr>
              <w:pStyle w:val="TAL"/>
              <w:rPr>
                <w:sz w:val="16"/>
                <w:szCs w:val="16"/>
              </w:rPr>
            </w:pPr>
            <w:r>
              <w:rPr>
                <w:sz w:val="16"/>
                <w:szCs w:val="16"/>
              </w:rPr>
              <w:t>B</w:t>
            </w:r>
          </w:p>
        </w:tc>
        <w:tc>
          <w:tcPr>
            <w:tcW w:w="4820" w:type="dxa"/>
            <w:shd w:val="solid" w:color="FFFFFF" w:fill="auto"/>
          </w:tcPr>
          <w:p w14:paraId="06C01452" w14:textId="62FB9CC5" w:rsidR="00F1371A" w:rsidRDefault="00F1371A" w:rsidP="0093394A">
            <w:pPr>
              <w:pStyle w:val="TAL"/>
              <w:rPr>
                <w:sz w:val="16"/>
                <w:szCs w:val="16"/>
              </w:rPr>
            </w:pPr>
            <w:r>
              <w:rPr>
                <w:sz w:val="16"/>
                <w:szCs w:val="16"/>
              </w:rPr>
              <w:t>Support of Handling of Headers</w:t>
            </w:r>
          </w:p>
        </w:tc>
        <w:tc>
          <w:tcPr>
            <w:tcW w:w="708" w:type="dxa"/>
            <w:shd w:val="solid" w:color="FFFFFF" w:fill="auto"/>
          </w:tcPr>
          <w:p w14:paraId="11D84F5B" w14:textId="69BA2EB2" w:rsidR="00F1371A" w:rsidRDefault="00F1371A" w:rsidP="0093394A">
            <w:pPr>
              <w:pStyle w:val="TAC"/>
              <w:rPr>
                <w:sz w:val="16"/>
                <w:szCs w:val="16"/>
              </w:rPr>
            </w:pPr>
            <w:r>
              <w:rPr>
                <w:sz w:val="16"/>
                <w:szCs w:val="16"/>
              </w:rPr>
              <w:t>19.2.0</w:t>
            </w:r>
          </w:p>
        </w:tc>
      </w:tr>
      <w:tr w:rsidR="00F1371A" w:rsidRPr="00D64A02" w14:paraId="40B6F5A6" w14:textId="77777777" w:rsidTr="009D14FB">
        <w:tc>
          <w:tcPr>
            <w:tcW w:w="800" w:type="dxa"/>
            <w:shd w:val="solid" w:color="FFFFFF" w:fill="auto"/>
          </w:tcPr>
          <w:p w14:paraId="1E9F0499" w14:textId="45FAC855" w:rsidR="00F1371A" w:rsidRDefault="00F1371A" w:rsidP="0093394A">
            <w:pPr>
              <w:pStyle w:val="TAC"/>
              <w:rPr>
                <w:sz w:val="16"/>
                <w:szCs w:val="16"/>
              </w:rPr>
            </w:pPr>
            <w:r>
              <w:rPr>
                <w:sz w:val="16"/>
                <w:szCs w:val="16"/>
              </w:rPr>
              <w:t>2024-12</w:t>
            </w:r>
          </w:p>
        </w:tc>
        <w:tc>
          <w:tcPr>
            <w:tcW w:w="800" w:type="dxa"/>
            <w:shd w:val="solid" w:color="FFFFFF" w:fill="auto"/>
          </w:tcPr>
          <w:p w14:paraId="558023B5" w14:textId="40E4355A" w:rsidR="00F1371A" w:rsidRDefault="00F1371A" w:rsidP="0093394A">
            <w:pPr>
              <w:pStyle w:val="TAL"/>
              <w:rPr>
                <w:sz w:val="16"/>
                <w:szCs w:val="16"/>
              </w:rPr>
            </w:pPr>
            <w:r>
              <w:rPr>
                <w:sz w:val="16"/>
                <w:szCs w:val="16"/>
              </w:rPr>
              <w:t>SP#106</w:t>
            </w:r>
          </w:p>
        </w:tc>
        <w:tc>
          <w:tcPr>
            <w:tcW w:w="1094" w:type="dxa"/>
            <w:shd w:val="solid" w:color="FFFFFF" w:fill="auto"/>
          </w:tcPr>
          <w:p w14:paraId="2FE6A8D7" w14:textId="2C4036BF" w:rsidR="00F1371A" w:rsidRDefault="00F1371A" w:rsidP="0093394A">
            <w:pPr>
              <w:pStyle w:val="TAC"/>
              <w:rPr>
                <w:sz w:val="16"/>
                <w:szCs w:val="16"/>
              </w:rPr>
            </w:pPr>
            <w:r>
              <w:rPr>
                <w:sz w:val="16"/>
                <w:szCs w:val="16"/>
              </w:rPr>
              <w:t>SP-241487</w:t>
            </w:r>
          </w:p>
        </w:tc>
        <w:tc>
          <w:tcPr>
            <w:tcW w:w="567" w:type="dxa"/>
            <w:shd w:val="solid" w:color="FFFFFF" w:fill="auto"/>
          </w:tcPr>
          <w:p w14:paraId="3EE8063D" w14:textId="0DDF9AAF" w:rsidR="00F1371A" w:rsidRDefault="00F1371A" w:rsidP="0093394A">
            <w:pPr>
              <w:pStyle w:val="TAL"/>
              <w:rPr>
                <w:sz w:val="16"/>
                <w:szCs w:val="16"/>
              </w:rPr>
            </w:pPr>
            <w:r>
              <w:rPr>
                <w:sz w:val="16"/>
                <w:szCs w:val="16"/>
              </w:rPr>
              <w:t>5604</w:t>
            </w:r>
          </w:p>
        </w:tc>
        <w:tc>
          <w:tcPr>
            <w:tcW w:w="425" w:type="dxa"/>
            <w:shd w:val="solid" w:color="FFFFFF" w:fill="auto"/>
          </w:tcPr>
          <w:p w14:paraId="66442C99" w14:textId="563DEF02" w:rsidR="00F1371A" w:rsidRDefault="00F1371A" w:rsidP="0093394A">
            <w:pPr>
              <w:pStyle w:val="TAL"/>
              <w:rPr>
                <w:sz w:val="16"/>
                <w:szCs w:val="16"/>
              </w:rPr>
            </w:pPr>
            <w:r>
              <w:rPr>
                <w:sz w:val="16"/>
                <w:szCs w:val="16"/>
              </w:rPr>
              <w:t>11</w:t>
            </w:r>
          </w:p>
        </w:tc>
        <w:tc>
          <w:tcPr>
            <w:tcW w:w="425" w:type="dxa"/>
            <w:shd w:val="solid" w:color="FFFFFF" w:fill="auto"/>
          </w:tcPr>
          <w:p w14:paraId="606FCCA3" w14:textId="21070BDA" w:rsidR="00F1371A" w:rsidRDefault="00F1371A" w:rsidP="0093394A">
            <w:pPr>
              <w:pStyle w:val="TAL"/>
              <w:rPr>
                <w:sz w:val="16"/>
                <w:szCs w:val="16"/>
              </w:rPr>
            </w:pPr>
            <w:r>
              <w:rPr>
                <w:sz w:val="16"/>
                <w:szCs w:val="16"/>
              </w:rPr>
              <w:t>B</w:t>
            </w:r>
          </w:p>
        </w:tc>
        <w:tc>
          <w:tcPr>
            <w:tcW w:w="4820" w:type="dxa"/>
            <w:shd w:val="solid" w:color="FFFFFF" w:fill="auto"/>
          </w:tcPr>
          <w:p w14:paraId="3C0A6800" w14:textId="265E61CB" w:rsidR="00F1371A" w:rsidRDefault="00F1371A" w:rsidP="0093394A">
            <w:pPr>
              <w:pStyle w:val="TAL"/>
              <w:rPr>
                <w:sz w:val="16"/>
                <w:szCs w:val="16"/>
              </w:rPr>
            </w:pPr>
            <w:r>
              <w:rPr>
                <w:sz w:val="16"/>
                <w:szCs w:val="16"/>
              </w:rPr>
              <w:t>I-SMF selection/insertion based on local offloading allowed indication</w:t>
            </w:r>
          </w:p>
        </w:tc>
        <w:tc>
          <w:tcPr>
            <w:tcW w:w="708" w:type="dxa"/>
            <w:shd w:val="solid" w:color="FFFFFF" w:fill="auto"/>
          </w:tcPr>
          <w:p w14:paraId="76449938" w14:textId="0DDA7A0C" w:rsidR="00F1371A" w:rsidRDefault="00F1371A" w:rsidP="0093394A">
            <w:pPr>
              <w:pStyle w:val="TAC"/>
              <w:rPr>
                <w:sz w:val="16"/>
                <w:szCs w:val="16"/>
              </w:rPr>
            </w:pPr>
            <w:r>
              <w:rPr>
                <w:sz w:val="16"/>
                <w:szCs w:val="16"/>
              </w:rPr>
              <w:t>19.2.0</w:t>
            </w:r>
          </w:p>
        </w:tc>
      </w:tr>
      <w:tr w:rsidR="00AD1FC7" w:rsidRPr="00D64A02" w14:paraId="73965938" w14:textId="77777777" w:rsidTr="009D14FB">
        <w:tc>
          <w:tcPr>
            <w:tcW w:w="800" w:type="dxa"/>
            <w:shd w:val="solid" w:color="FFFFFF" w:fill="auto"/>
          </w:tcPr>
          <w:p w14:paraId="77E41233" w14:textId="69E9A025" w:rsidR="00AD1FC7" w:rsidRDefault="00AD1FC7" w:rsidP="0093394A">
            <w:pPr>
              <w:pStyle w:val="TAC"/>
              <w:rPr>
                <w:sz w:val="16"/>
                <w:szCs w:val="16"/>
              </w:rPr>
            </w:pPr>
            <w:r>
              <w:rPr>
                <w:sz w:val="16"/>
                <w:szCs w:val="16"/>
              </w:rPr>
              <w:t>2024-12</w:t>
            </w:r>
          </w:p>
        </w:tc>
        <w:tc>
          <w:tcPr>
            <w:tcW w:w="800" w:type="dxa"/>
            <w:shd w:val="solid" w:color="FFFFFF" w:fill="auto"/>
          </w:tcPr>
          <w:p w14:paraId="039B2F2F" w14:textId="42B18D5F" w:rsidR="00AD1FC7" w:rsidRDefault="00AD1FC7" w:rsidP="0093394A">
            <w:pPr>
              <w:pStyle w:val="TAL"/>
              <w:rPr>
                <w:sz w:val="16"/>
                <w:szCs w:val="16"/>
              </w:rPr>
            </w:pPr>
            <w:r>
              <w:rPr>
                <w:sz w:val="16"/>
                <w:szCs w:val="16"/>
              </w:rPr>
              <w:t>SP#106</w:t>
            </w:r>
          </w:p>
        </w:tc>
        <w:tc>
          <w:tcPr>
            <w:tcW w:w="1094" w:type="dxa"/>
            <w:shd w:val="solid" w:color="FFFFFF" w:fill="auto"/>
          </w:tcPr>
          <w:p w14:paraId="736DCCE7" w14:textId="606CBF9A" w:rsidR="00AD1FC7" w:rsidRDefault="00AD1FC7" w:rsidP="0093394A">
            <w:pPr>
              <w:pStyle w:val="TAC"/>
              <w:rPr>
                <w:sz w:val="16"/>
                <w:szCs w:val="16"/>
              </w:rPr>
            </w:pPr>
            <w:r>
              <w:rPr>
                <w:sz w:val="16"/>
                <w:szCs w:val="16"/>
              </w:rPr>
              <w:t>SP-241497</w:t>
            </w:r>
          </w:p>
        </w:tc>
        <w:tc>
          <w:tcPr>
            <w:tcW w:w="567" w:type="dxa"/>
            <w:shd w:val="solid" w:color="FFFFFF" w:fill="auto"/>
          </w:tcPr>
          <w:p w14:paraId="565AA7E9" w14:textId="30895EDD" w:rsidR="00AD1FC7" w:rsidRDefault="00AD1FC7" w:rsidP="0093394A">
            <w:pPr>
              <w:pStyle w:val="TAL"/>
              <w:rPr>
                <w:sz w:val="16"/>
                <w:szCs w:val="16"/>
              </w:rPr>
            </w:pPr>
            <w:r>
              <w:rPr>
                <w:sz w:val="16"/>
                <w:szCs w:val="16"/>
              </w:rPr>
              <w:t>5422</w:t>
            </w:r>
          </w:p>
        </w:tc>
        <w:tc>
          <w:tcPr>
            <w:tcW w:w="425" w:type="dxa"/>
            <w:shd w:val="solid" w:color="FFFFFF" w:fill="auto"/>
          </w:tcPr>
          <w:p w14:paraId="6EE8885B" w14:textId="21090699" w:rsidR="00AD1FC7" w:rsidRDefault="00AD1FC7" w:rsidP="0093394A">
            <w:pPr>
              <w:pStyle w:val="TAL"/>
              <w:rPr>
                <w:sz w:val="16"/>
                <w:szCs w:val="16"/>
              </w:rPr>
            </w:pPr>
            <w:r>
              <w:rPr>
                <w:sz w:val="16"/>
                <w:szCs w:val="16"/>
              </w:rPr>
              <w:t>5</w:t>
            </w:r>
          </w:p>
        </w:tc>
        <w:tc>
          <w:tcPr>
            <w:tcW w:w="425" w:type="dxa"/>
            <w:shd w:val="solid" w:color="FFFFFF" w:fill="auto"/>
          </w:tcPr>
          <w:p w14:paraId="69C40EC8" w14:textId="724EEBE7" w:rsidR="00AD1FC7" w:rsidRDefault="00AD1FC7" w:rsidP="0093394A">
            <w:pPr>
              <w:pStyle w:val="TAL"/>
              <w:rPr>
                <w:sz w:val="16"/>
                <w:szCs w:val="16"/>
              </w:rPr>
            </w:pPr>
            <w:r>
              <w:rPr>
                <w:sz w:val="16"/>
                <w:szCs w:val="16"/>
              </w:rPr>
              <w:t>B</w:t>
            </w:r>
          </w:p>
        </w:tc>
        <w:tc>
          <w:tcPr>
            <w:tcW w:w="4820" w:type="dxa"/>
            <w:shd w:val="solid" w:color="FFFFFF" w:fill="auto"/>
          </w:tcPr>
          <w:p w14:paraId="2177F516" w14:textId="58BCF254" w:rsidR="00AD1FC7" w:rsidRDefault="00AD1FC7" w:rsidP="0093394A">
            <w:pPr>
              <w:pStyle w:val="TAL"/>
              <w:rPr>
                <w:sz w:val="16"/>
                <w:szCs w:val="16"/>
              </w:rPr>
            </w:pPr>
            <w:r>
              <w:rPr>
                <w:sz w:val="16"/>
                <w:szCs w:val="16"/>
              </w:rPr>
              <w:t>XRM_Ph2 KI#6 L4S support in non-3GPP access</w:t>
            </w:r>
          </w:p>
        </w:tc>
        <w:tc>
          <w:tcPr>
            <w:tcW w:w="708" w:type="dxa"/>
            <w:shd w:val="solid" w:color="FFFFFF" w:fill="auto"/>
          </w:tcPr>
          <w:p w14:paraId="12020C16" w14:textId="63A972A1" w:rsidR="00AD1FC7" w:rsidRDefault="00AD1FC7" w:rsidP="0093394A">
            <w:pPr>
              <w:pStyle w:val="TAC"/>
              <w:rPr>
                <w:sz w:val="16"/>
                <w:szCs w:val="16"/>
              </w:rPr>
            </w:pPr>
            <w:r>
              <w:rPr>
                <w:sz w:val="16"/>
                <w:szCs w:val="16"/>
              </w:rPr>
              <w:t>19.2.0</w:t>
            </w:r>
          </w:p>
        </w:tc>
      </w:tr>
      <w:tr w:rsidR="00AD1FC7" w:rsidRPr="00D64A02" w14:paraId="47E5FA2F" w14:textId="77777777" w:rsidTr="009D14FB">
        <w:tc>
          <w:tcPr>
            <w:tcW w:w="800" w:type="dxa"/>
            <w:shd w:val="solid" w:color="FFFFFF" w:fill="auto"/>
          </w:tcPr>
          <w:p w14:paraId="3899CF18" w14:textId="5CBBB75D" w:rsidR="00AD1FC7" w:rsidRDefault="00AD1FC7" w:rsidP="0093394A">
            <w:pPr>
              <w:pStyle w:val="TAC"/>
              <w:rPr>
                <w:sz w:val="16"/>
                <w:szCs w:val="16"/>
              </w:rPr>
            </w:pPr>
            <w:r>
              <w:rPr>
                <w:sz w:val="16"/>
                <w:szCs w:val="16"/>
              </w:rPr>
              <w:t>2024-12</w:t>
            </w:r>
          </w:p>
        </w:tc>
        <w:tc>
          <w:tcPr>
            <w:tcW w:w="800" w:type="dxa"/>
            <w:shd w:val="solid" w:color="FFFFFF" w:fill="auto"/>
          </w:tcPr>
          <w:p w14:paraId="7FAAB00B" w14:textId="28763FE8" w:rsidR="00AD1FC7" w:rsidRDefault="00AD1FC7" w:rsidP="0093394A">
            <w:pPr>
              <w:pStyle w:val="TAL"/>
              <w:rPr>
                <w:sz w:val="16"/>
                <w:szCs w:val="16"/>
              </w:rPr>
            </w:pPr>
            <w:r>
              <w:rPr>
                <w:sz w:val="16"/>
                <w:szCs w:val="16"/>
              </w:rPr>
              <w:t>SP#106</w:t>
            </w:r>
          </w:p>
        </w:tc>
        <w:tc>
          <w:tcPr>
            <w:tcW w:w="1094" w:type="dxa"/>
            <w:shd w:val="solid" w:color="FFFFFF" w:fill="auto"/>
          </w:tcPr>
          <w:p w14:paraId="52309E84" w14:textId="2298797E" w:rsidR="00AD1FC7" w:rsidRDefault="00AD1FC7" w:rsidP="0093394A">
            <w:pPr>
              <w:pStyle w:val="TAC"/>
              <w:rPr>
                <w:sz w:val="16"/>
                <w:szCs w:val="16"/>
              </w:rPr>
            </w:pPr>
            <w:r>
              <w:rPr>
                <w:sz w:val="16"/>
                <w:szCs w:val="16"/>
              </w:rPr>
              <w:t>SP-241497</w:t>
            </w:r>
          </w:p>
        </w:tc>
        <w:tc>
          <w:tcPr>
            <w:tcW w:w="567" w:type="dxa"/>
            <w:shd w:val="solid" w:color="FFFFFF" w:fill="auto"/>
          </w:tcPr>
          <w:p w14:paraId="2E3E05FF" w14:textId="5B7E67F1" w:rsidR="00AD1FC7" w:rsidRDefault="00AD1FC7" w:rsidP="0093394A">
            <w:pPr>
              <w:pStyle w:val="TAL"/>
              <w:rPr>
                <w:sz w:val="16"/>
                <w:szCs w:val="16"/>
              </w:rPr>
            </w:pPr>
            <w:r>
              <w:rPr>
                <w:sz w:val="16"/>
                <w:szCs w:val="16"/>
              </w:rPr>
              <w:t>5711</w:t>
            </w:r>
          </w:p>
        </w:tc>
        <w:tc>
          <w:tcPr>
            <w:tcW w:w="425" w:type="dxa"/>
            <w:shd w:val="solid" w:color="FFFFFF" w:fill="auto"/>
          </w:tcPr>
          <w:p w14:paraId="1C78CB86" w14:textId="1B667F64" w:rsidR="00AD1FC7" w:rsidRDefault="00AD1FC7" w:rsidP="0093394A">
            <w:pPr>
              <w:pStyle w:val="TAL"/>
              <w:rPr>
                <w:sz w:val="16"/>
                <w:szCs w:val="16"/>
              </w:rPr>
            </w:pPr>
            <w:r>
              <w:rPr>
                <w:sz w:val="16"/>
                <w:szCs w:val="16"/>
              </w:rPr>
              <w:t>10</w:t>
            </w:r>
          </w:p>
        </w:tc>
        <w:tc>
          <w:tcPr>
            <w:tcW w:w="425" w:type="dxa"/>
            <w:shd w:val="solid" w:color="FFFFFF" w:fill="auto"/>
          </w:tcPr>
          <w:p w14:paraId="61249CE2" w14:textId="4631D5F3" w:rsidR="00AD1FC7" w:rsidRDefault="00AD1FC7" w:rsidP="0093394A">
            <w:pPr>
              <w:pStyle w:val="TAL"/>
              <w:rPr>
                <w:sz w:val="16"/>
                <w:szCs w:val="16"/>
              </w:rPr>
            </w:pPr>
            <w:r>
              <w:rPr>
                <w:sz w:val="16"/>
                <w:szCs w:val="16"/>
              </w:rPr>
              <w:t>B</w:t>
            </w:r>
          </w:p>
        </w:tc>
        <w:tc>
          <w:tcPr>
            <w:tcW w:w="4820" w:type="dxa"/>
            <w:shd w:val="solid" w:color="FFFFFF" w:fill="auto"/>
          </w:tcPr>
          <w:p w14:paraId="54A375B3" w14:textId="00E9B515" w:rsidR="00AD1FC7" w:rsidRDefault="00AD1FC7" w:rsidP="0093394A">
            <w:pPr>
              <w:pStyle w:val="TAL"/>
              <w:rPr>
                <w:sz w:val="16"/>
                <w:szCs w:val="16"/>
              </w:rPr>
            </w:pPr>
            <w:r>
              <w:rPr>
                <w:sz w:val="16"/>
                <w:szCs w:val="16"/>
              </w:rPr>
              <w:t>General description of relaying media related information over N6 using an encapsulation protocol</w:t>
            </w:r>
          </w:p>
        </w:tc>
        <w:tc>
          <w:tcPr>
            <w:tcW w:w="708" w:type="dxa"/>
            <w:shd w:val="solid" w:color="FFFFFF" w:fill="auto"/>
          </w:tcPr>
          <w:p w14:paraId="1DE72793" w14:textId="20D48607" w:rsidR="00AD1FC7" w:rsidRDefault="00AD1FC7" w:rsidP="0093394A">
            <w:pPr>
              <w:pStyle w:val="TAC"/>
              <w:rPr>
                <w:sz w:val="16"/>
                <w:szCs w:val="16"/>
              </w:rPr>
            </w:pPr>
            <w:r>
              <w:rPr>
                <w:sz w:val="16"/>
                <w:szCs w:val="16"/>
              </w:rPr>
              <w:t>19.2.0</w:t>
            </w:r>
          </w:p>
        </w:tc>
      </w:tr>
      <w:tr w:rsidR="000C416C" w:rsidRPr="00D64A02" w14:paraId="19102BF4" w14:textId="77777777" w:rsidTr="009D14FB">
        <w:tc>
          <w:tcPr>
            <w:tcW w:w="800" w:type="dxa"/>
            <w:shd w:val="solid" w:color="FFFFFF" w:fill="auto"/>
          </w:tcPr>
          <w:p w14:paraId="28158AD8" w14:textId="1C72E85D" w:rsidR="000C416C" w:rsidRDefault="000C416C" w:rsidP="0093394A">
            <w:pPr>
              <w:pStyle w:val="TAC"/>
              <w:rPr>
                <w:sz w:val="16"/>
                <w:szCs w:val="16"/>
              </w:rPr>
            </w:pPr>
            <w:r>
              <w:rPr>
                <w:sz w:val="16"/>
                <w:szCs w:val="16"/>
              </w:rPr>
              <w:t>2024-12</w:t>
            </w:r>
          </w:p>
        </w:tc>
        <w:tc>
          <w:tcPr>
            <w:tcW w:w="800" w:type="dxa"/>
            <w:shd w:val="solid" w:color="FFFFFF" w:fill="auto"/>
          </w:tcPr>
          <w:p w14:paraId="5D7C47E0" w14:textId="7F48FE84" w:rsidR="000C416C" w:rsidRDefault="000C416C" w:rsidP="0093394A">
            <w:pPr>
              <w:pStyle w:val="TAL"/>
              <w:rPr>
                <w:sz w:val="16"/>
                <w:szCs w:val="16"/>
              </w:rPr>
            </w:pPr>
            <w:r>
              <w:rPr>
                <w:sz w:val="16"/>
                <w:szCs w:val="16"/>
              </w:rPr>
              <w:t>SP#106</w:t>
            </w:r>
          </w:p>
        </w:tc>
        <w:tc>
          <w:tcPr>
            <w:tcW w:w="1094" w:type="dxa"/>
            <w:shd w:val="solid" w:color="FFFFFF" w:fill="auto"/>
          </w:tcPr>
          <w:p w14:paraId="03DE3A30" w14:textId="6BD0BD25" w:rsidR="000C416C" w:rsidRDefault="000C416C" w:rsidP="0093394A">
            <w:pPr>
              <w:pStyle w:val="TAC"/>
              <w:rPr>
                <w:sz w:val="16"/>
                <w:szCs w:val="16"/>
              </w:rPr>
            </w:pPr>
            <w:r>
              <w:rPr>
                <w:sz w:val="16"/>
                <w:szCs w:val="16"/>
              </w:rPr>
              <w:t>SP-241497</w:t>
            </w:r>
          </w:p>
        </w:tc>
        <w:tc>
          <w:tcPr>
            <w:tcW w:w="567" w:type="dxa"/>
            <w:shd w:val="solid" w:color="FFFFFF" w:fill="auto"/>
          </w:tcPr>
          <w:p w14:paraId="7F6B06CB" w14:textId="2E58F9C7" w:rsidR="000C416C" w:rsidRDefault="000C416C" w:rsidP="0093394A">
            <w:pPr>
              <w:pStyle w:val="TAL"/>
              <w:rPr>
                <w:sz w:val="16"/>
                <w:szCs w:val="16"/>
              </w:rPr>
            </w:pPr>
            <w:r>
              <w:rPr>
                <w:sz w:val="16"/>
                <w:szCs w:val="16"/>
              </w:rPr>
              <w:t>5632</w:t>
            </w:r>
          </w:p>
        </w:tc>
        <w:tc>
          <w:tcPr>
            <w:tcW w:w="425" w:type="dxa"/>
            <w:shd w:val="solid" w:color="FFFFFF" w:fill="auto"/>
          </w:tcPr>
          <w:p w14:paraId="47F0A543" w14:textId="26730975" w:rsidR="000C416C" w:rsidRDefault="000C416C" w:rsidP="0093394A">
            <w:pPr>
              <w:pStyle w:val="TAL"/>
              <w:rPr>
                <w:sz w:val="16"/>
                <w:szCs w:val="16"/>
              </w:rPr>
            </w:pPr>
            <w:r>
              <w:rPr>
                <w:sz w:val="16"/>
                <w:szCs w:val="16"/>
              </w:rPr>
              <w:t>10</w:t>
            </w:r>
          </w:p>
        </w:tc>
        <w:tc>
          <w:tcPr>
            <w:tcW w:w="425" w:type="dxa"/>
            <w:shd w:val="solid" w:color="FFFFFF" w:fill="auto"/>
          </w:tcPr>
          <w:p w14:paraId="7600DD91" w14:textId="263E8FE4" w:rsidR="000C416C" w:rsidRDefault="000C416C" w:rsidP="0093394A">
            <w:pPr>
              <w:pStyle w:val="TAL"/>
              <w:rPr>
                <w:sz w:val="16"/>
                <w:szCs w:val="16"/>
              </w:rPr>
            </w:pPr>
            <w:r>
              <w:rPr>
                <w:sz w:val="16"/>
                <w:szCs w:val="16"/>
              </w:rPr>
              <w:t>B</w:t>
            </w:r>
          </w:p>
        </w:tc>
        <w:tc>
          <w:tcPr>
            <w:tcW w:w="4820" w:type="dxa"/>
            <w:shd w:val="solid" w:color="FFFFFF" w:fill="auto"/>
          </w:tcPr>
          <w:p w14:paraId="1A4108E7" w14:textId="4922F51F" w:rsidR="000C416C" w:rsidRDefault="000C416C" w:rsidP="0093394A">
            <w:pPr>
              <w:pStyle w:val="TAL"/>
              <w:rPr>
                <w:sz w:val="16"/>
                <w:szCs w:val="16"/>
              </w:rPr>
            </w:pPr>
            <w:r>
              <w:rPr>
                <w:sz w:val="16"/>
                <w:szCs w:val="16"/>
              </w:rPr>
              <w:t>Support PDU Set information identification based on MoQ for encrypted XRM traffic</w:t>
            </w:r>
          </w:p>
        </w:tc>
        <w:tc>
          <w:tcPr>
            <w:tcW w:w="708" w:type="dxa"/>
            <w:shd w:val="solid" w:color="FFFFFF" w:fill="auto"/>
          </w:tcPr>
          <w:p w14:paraId="4BFF37E5" w14:textId="5D227130" w:rsidR="000C416C" w:rsidRDefault="000C416C" w:rsidP="0093394A">
            <w:pPr>
              <w:pStyle w:val="TAC"/>
              <w:rPr>
                <w:sz w:val="16"/>
                <w:szCs w:val="16"/>
              </w:rPr>
            </w:pPr>
            <w:r>
              <w:rPr>
                <w:sz w:val="16"/>
                <w:szCs w:val="16"/>
              </w:rPr>
              <w:t>19.2.0</w:t>
            </w:r>
          </w:p>
        </w:tc>
      </w:tr>
      <w:tr w:rsidR="000C32E8" w:rsidRPr="00D64A02" w14:paraId="02F7BE2B" w14:textId="77777777" w:rsidTr="009D14FB">
        <w:tc>
          <w:tcPr>
            <w:tcW w:w="800" w:type="dxa"/>
            <w:shd w:val="solid" w:color="FFFFFF" w:fill="auto"/>
          </w:tcPr>
          <w:p w14:paraId="5E209C69" w14:textId="754721CE" w:rsidR="000C32E8" w:rsidRDefault="000C32E8" w:rsidP="0093394A">
            <w:pPr>
              <w:pStyle w:val="TAC"/>
              <w:rPr>
                <w:sz w:val="16"/>
                <w:szCs w:val="16"/>
              </w:rPr>
            </w:pPr>
            <w:r>
              <w:rPr>
                <w:sz w:val="16"/>
                <w:szCs w:val="16"/>
              </w:rPr>
              <w:t>2024-12</w:t>
            </w:r>
          </w:p>
        </w:tc>
        <w:tc>
          <w:tcPr>
            <w:tcW w:w="800" w:type="dxa"/>
            <w:shd w:val="solid" w:color="FFFFFF" w:fill="auto"/>
          </w:tcPr>
          <w:p w14:paraId="241D5372" w14:textId="44E8BFCB" w:rsidR="000C32E8" w:rsidRDefault="000C32E8" w:rsidP="0093394A">
            <w:pPr>
              <w:pStyle w:val="TAL"/>
              <w:rPr>
                <w:sz w:val="16"/>
                <w:szCs w:val="16"/>
              </w:rPr>
            </w:pPr>
            <w:r>
              <w:rPr>
                <w:sz w:val="16"/>
                <w:szCs w:val="16"/>
              </w:rPr>
              <w:t>SP#106</w:t>
            </w:r>
          </w:p>
        </w:tc>
        <w:tc>
          <w:tcPr>
            <w:tcW w:w="1094" w:type="dxa"/>
            <w:shd w:val="solid" w:color="FFFFFF" w:fill="auto"/>
          </w:tcPr>
          <w:p w14:paraId="1416F417" w14:textId="2D0449A3" w:rsidR="000C32E8" w:rsidRDefault="000C32E8" w:rsidP="0093394A">
            <w:pPr>
              <w:pStyle w:val="TAC"/>
              <w:rPr>
                <w:sz w:val="16"/>
                <w:szCs w:val="16"/>
              </w:rPr>
            </w:pPr>
            <w:r>
              <w:rPr>
                <w:sz w:val="16"/>
                <w:szCs w:val="16"/>
              </w:rPr>
              <w:t>SP-241497</w:t>
            </w:r>
          </w:p>
        </w:tc>
        <w:tc>
          <w:tcPr>
            <w:tcW w:w="567" w:type="dxa"/>
            <w:shd w:val="solid" w:color="FFFFFF" w:fill="auto"/>
          </w:tcPr>
          <w:p w14:paraId="4F9EC842" w14:textId="3012A524" w:rsidR="000C32E8" w:rsidRDefault="000C32E8" w:rsidP="0093394A">
            <w:pPr>
              <w:pStyle w:val="TAL"/>
              <w:rPr>
                <w:sz w:val="16"/>
                <w:szCs w:val="16"/>
              </w:rPr>
            </w:pPr>
            <w:r>
              <w:rPr>
                <w:sz w:val="16"/>
                <w:szCs w:val="16"/>
              </w:rPr>
              <w:t>5728</w:t>
            </w:r>
          </w:p>
        </w:tc>
        <w:tc>
          <w:tcPr>
            <w:tcW w:w="425" w:type="dxa"/>
            <w:shd w:val="solid" w:color="FFFFFF" w:fill="auto"/>
          </w:tcPr>
          <w:p w14:paraId="197564C5" w14:textId="56561A1D" w:rsidR="000C32E8" w:rsidRDefault="000C32E8" w:rsidP="0093394A">
            <w:pPr>
              <w:pStyle w:val="TAL"/>
              <w:rPr>
                <w:sz w:val="16"/>
                <w:szCs w:val="16"/>
              </w:rPr>
            </w:pPr>
            <w:r>
              <w:rPr>
                <w:sz w:val="16"/>
                <w:szCs w:val="16"/>
              </w:rPr>
              <w:t>10</w:t>
            </w:r>
          </w:p>
        </w:tc>
        <w:tc>
          <w:tcPr>
            <w:tcW w:w="425" w:type="dxa"/>
            <w:shd w:val="solid" w:color="FFFFFF" w:fill="auto"/>
          </w:tcPr>
          <w:p w14:paraId="47A79668" w14:textId="4034A1AD" w:rsidR="000C32E8" w:rsidRDefault="000C32E8" w:rsidP="0093394A">
            <w:pPr>
              <w:pStyle w:val="TAL"/>
              <w:rPr>
                <w:sz w:val="16"/>
                <w:szCs w:val="16"/>
              </w:rPr>
            </w:pPr>
            <w:r>
              <w:rPr>
                <w:sz w:val="16"/>
                <w:szCs w:val="16"/>
              </w:rPr>
              <w:t>B</w:t>
            </w:r>
          </w:p>
        </w:tc>
        <w:tc>
          <w:tcPr>
            <w:tcW w:w="4820" w:type="dxa"/>
            <w:shd w:val="solid" w:color="FFFFFF" w:fill="auto"/>
          </w:tcPr>
          <w:p w14:paraId="03420082" w14:textId="3E2B4D34" w:rsidR="000C32E8" w:rsidRDefault="000C32E8" w:rsidP="0093394A">
            <w:pPr>
              <w:pStyle w:val="TAL"/>
              <w:rPr>
                <w:sz w:val="16"/>
                <w:szCs w:val="16"/>
              </w:rPr>
            </w:pPr>
            <w:r>
              <w:rPr>
                <w:sz w:val="16"/>
                <w:szCs w:val="16"/>
              </w:rPr>
              <w:t>PDU Set Information Identification for end-to-end encrypted traffic using connect-UDP - architecture part</w:t>
            </w:r>
          </w:p>
        </w:tc>
        <w:tc>
          <w:tcPr>
            <w:tcW w:w="708" w:type="dxa"/>
            <w:shd w:val="solid" w:color="FFFFFF" w:fill="auto"/>
          </w:tcPr>
          <w:p w14:paraId="161A1DD9" w14:textId="1E3D9830" w:rsidR="000C32E8" w:rsidRDefault="000C32E8" w:rsidP="0093394A">
            <w:pPr>
              <w:pStyle w:val="TAC"/>
              <w:rPr>
                <w:sz w:val="16"/>
                <w:szCs w:val="16"/>
              </w:rPr>
            </w:pPr>
            <w:r>
              <w:rPr>
                <w:sz w:val="16"/>
                <w:szCs w:val="16"/>
              </w:rPr>
              <w:t>19.2.0</w:t>
            </w:r>
          </w:p>
        </w:tc>
      </w:tr>
      <w:tr w:rsidR="000C32E8" w:rsidRPr="00D64A02" w14:paraId="1EE39A0A" w14:textId="77777777" w:rsidTr="009D14FB">
        <w:tc>
          <w:tcPr>
            <w:tcW w:w="800" w:type="dxa"/>
            <w:shd w:val="solid" w:color="FFFFFF" w:fill="auto"/>
          </w:tcPr>
          <w:p w14:paraId="5E703502" w14:textId="1C993465" w:rsidR="000C32E8" w:rsidRDefault="000C32E8" w:rsidP="0093394A">
            <w:pPr>
              <w:pStyle w:val="TAC"/>
              <w:rPr>
                <w:sz w:val="16"/>
                <w:szCs w:val="16"/>
              </w:rPr>
            </w:pPr>
            <w:r>
              <w:rPr>
                <w:sz w:val="16"/>
                <w:szCs w:val="16"/>
              </w:rPr>
              <w:t>2024-12</w:t>
            </w:r>
          </w:p>
        </w:tc>
        <w:tc>
          <w:tcPr>
            <w:tcW w:w="800" w:type="dxa"/>
            <w:shd w:val="solid" w:color="FFFFFF" w:fill="auto"/>
          </w:tcPr>
          <w:p w14:paraId="11AE8534" w14:textId="3C7BDA76" w:rsidR="000C32E8" w:rsidRDefault="000C32E8" w:rsidP="0093394A">
            <w:pPr>
              <w:pStyle w:val="TAL"/>
              <w:rPr>
                <w:sz w:val="16"/>
                <w:szCs w:val="16"/>
              </w:rPr>
            </w:pPr>
            <w:r>
              <w:rPr>
                <w:sz w:val="16"/>
                <w:szCs w:val="16"/>
              </w:rPr>
              <w:t>SP#106</w:t>
            </w:r>
          </w:p>
        </w:tc>
        <w:tc>
          <w:tcPr>
            <w:tcW w:w="1094" w:type="dxa"/>
            <w:shd w:val="solid" w:color="FFFFFF" w:fill="auto"/>
          </w:tcPr>
          <w:p w14:paraId="6F38D43C" w14:textId="1B750DBD" w:rsidR="000C32E8" w:rsidRDefault="000C32E8" w:rsidP="0093394A">
            <w:pPr>
              <w:pStyle w:val="TAC"/>
              <w:rPr>
                <w:sz w:val="16"/>
                <w:szCs w:val="16"/>
              </w:rPr>
            </w:pPr>
            <w:r>
              <w:rPr>
                <w:sz w:val="16"/>
                <w:szCs w:val="16"/>
              </w:rPr>
              <w:t>SP-241497</w:t>
            </w:r>
          </w:p>
        </w:tc>
        <w:tc>
          <w:tcPr>
            <w:tcW w:w="567" w:type="dxa"/>
            <w:shd w:val="solid" w:color="FFFFFF" w:fill="auto"/>
          </w:tcPr>
          <w:p w14:paraId="7232F269" w14:textId="7678BD8D" w:rsidR="000C32E8" w:rsidRDefault="000C32E8" w:rsidP="0093394A">
            <w:pPr>
              <w:pStyle w:val="TAL"/>
              <w:rPr>
                <w:sz w:val="16"/>
                <w:szCs w:val="16"/>
              </w:rPr>
            </w:pPr>
            <w:r>
              <w:rPr>
                <w:sz w:val="16"/>
                <w:szCs w:val="16"/>
              </w:rPr>
              <w:t>5746</w:t>
            </w:r>
          </w:p>
        </w:tc>
        <w:tc>
          <w:tcPr>
            <w:tcW w:w="425" w:type="dxa"/>
            <w:shd w:val="solid" w:color="FFFFFF" w:fill="auto"/>
          </w:tcPr>
          <w:p w14:paraId="278AA6A6" w14:textId="110CBE84" w:rsidR="000C32E8" w:rsidRDefault="000C32E8" w:rsidP="0093394A">
            <w:pPr>
              <w:pStyle w:val="TAL"/>
              <w:rPr>
                <w:sz w:val="16"/>
                <w:szCs w:val="16"/>
              </w:rPr>
            </w:pPr>
            <w:r>
              <w:rPr>
                <w:sz w:val="16"/>
                <w:szCs w:val="16"/>
              </w:rPr>
              <w:t>10</w:t>
            </w:r>
          </w:p>
        </w:tc>
        <w:tc>
          <w:tcPr>
            <w:tcW w:w="425" w:type="dxa"/>
            <w:shd w:val="solid" w:color="FFFFFF" w:fill="auto"/>
          </w:tcPr>
          <w:p w14:paraId="0D27F591" w14:textId="30F57DD5" w:rsidR="000C32E8" w:rsidRDefault="000C32E8" w:rsidP="0093394A">
            <w:pPr>
              <w:pStyle w:val="TAL"/>
              <w:rPr>
                <w:sz w:val="16"/>
                <w:szCs w:val="16"/>
              </w:rPr>
            </w:pPr>
            <w:r>
              <w:rPr>
                <w:sz w:val="16"/>
                <w:szCs w:val="16"/>
              </w:rPr>
              <w:t>B</w:t>
            </w:r>
          </w:p>
        </w:tc>
        <w:tc>
          <w:tcPr>
            <w:tcW w:w="4820" w:type="dxa"/>
            <w:shd w:val="solid" w:color="FFFFFF" w:fill="auto"/>
          </w:tcPr>
          <w:p w14:paraId="5104652F" w14:textId="54E930D7" w:rsidR="000C32E8" w:rsidRDefault="000C32E8" w:rsidP="0093394A">
            <w:pPr>
              <w:pStyle w:val="TAL"/>
              <w:rPr>
                <w:sz w:val="16"/>
                <w:szCs w:val="16"/>
              </w:rPr>
            </w:pPr>
            <w:r>
              <w:rPr>
                <w:sz w:val="16"/>
                <w:szCs w:val="16"/>
              </w:rPr>
              <w:t>Usage of UDP-Option carrying XRM metadata over UDP tunnel for end-to-end encrypted XRM flows</w:t>
            </w:r>
          </w:p>
        </w:tc>
        <w:tc>
          <w:tcPr>
            <w:tcW w:w="708" w:type="dxa"/>
            <w:shd w:val="solid" w:color="FFFFFF" w:fill="auto"/>
          </w:tcPr>
          <w:p w14:paraId="30AAAE0B" w14:textId="1103877E" w:rsidR="000C32E8" w:rsidRDefault="000C32E8" w:rsidP="0093394A">
            <w:pPr>
              <w:pStyle w:val="TAC"/>
              <w:rPr>
                <w:sz w:val="16"/>
                <w:szCs w:val="16"/>
              </w:rPr>
            </w:pPr>
            <w:r>
              <w:rPr>
                <w:sz w:val="16"/>
                <w:szCs w:val="16"/>
              </w:rPr>
              <w:t>19.2.0</w:t>
            </w:r>
          </w:p>
        </w:tc>
      </w:tr>
      <w:tr w:rsidR="003D3709" w:rsidRPr="00D64A02" w14:paraId="3904AC6A" w14:textId="77777777" w:rsidTr="009D14FB">
        <w:tc>
          <w:tcPr>
            <w:tcW w:w="800" w:type="dxa"/>
            <w:shd w:val="solid" w:color="FFFFFF" w:fill="auto"/>
          </w:tcPr>
          <w:p w14:paraId="42E04CA8" w14:textId="0357374D" w:rsidR="003D3709" w:rsidRDefault="003D3709" w:rsidP="0093394A">
            <w:pPr>
              <w:pStyle w:val="TAC"/>
              <w:rPr>
                <w:sz w:val="16"/>
                <w:szCs w:val="16"/>
              </w:rPr>
            </w:pPr>
            <w:r>
              <w:rPr>
                <w:sz w:val="16"/>
                <w:szCs w:val="16"/>
              </w:rPr>
              <w:t>2024-12</w:t>
            </w:r>
          </w:p>
        </w:tc>
        <w:tc>
          <w:tcPr>
            <w:tcW w:w="800" w:type="dxa"/>
            <w:shd w:val="solid" w:color="FFFFFF" w:fill="auto"/>
          </w:tcPr>
          <w:p w14:paraId="31E99E27" w14:textId="43F141D1" w:rsidR="003D3709" w:rsidRDefault="003D3709" w:rsidP="0093394A">
            <w:pPr>
              <w:pStyle w:val="TAL"/>
              <w:rPr>
                <w:sz w:val="16"/>
                <w:szCs w:val="16"/>
              </w:rPr>
            </w:pPr>
            <w:r>
              <w:rPr>
                <w:sz w:val="16"/>
                <w:szCs w:val="16"/>
              </w:rPr>
              <w:t>SP#106</w:t>
            </w:r>
          </w:p>
        </w:tc>
        <w:tc>
          <w:tcPr>
            <w:tcW w:w="1094" w:type="dxa"/>
            <w:shd w:val="solid" w:color="FFFFFF" w:fill="auto"/>
          </w:tcPr>
          <w:p w14:paraId="6A64FED4" w14:textId="04564256" w:rsidR="003D3709" w:rsidRDefault="003D3709" w:rsidP="0093394A">
            <w:pPr>
              <w:pStyle w:val="TAC"/>
              <w:rPr>
                <w:sz w:val="16"/>
                <w:szCs w:val="16"/>
              </w:rPr>
            </w:pPr>
            <w:r>
              <w:rPr>
                <w:sz w:val="16"/>
                <w:szCs w:val="16"/>
              </w:rPr>
              <w:t>SP-241497</w:t>
            </w:r>
          </w:p>
        </w:tc>
        <w:tc>
          <w:tcPr>
            <w:tcW w:w="567" w:type="dxa"/>
            <w:shd w:val="solid" w:color="FFFFFF" w:fill="auto"/>
          </w:tcPr>
          <w:p w14:paraId="3F9101DA" w14:textId="1976B549" w:rsidR="003D3709" w:rsidRDefault="003D3709" w:rsidP="0093394A">
            <w:pPr>
              <w:pStyle w:val="TAL"/>
              <w:rPr>
                <w:sz w:val="16"/>
                <w:szCs w:val="16"/>
              </w:rPr>
            </w:pPr>
            <w:r>
              <w:rPr>
                <w:sz w:val="16"/>
                <w:szCs w:val="16"/>
              </w:rPr>
              <w:t>5784</w:t>
            </w:r>
          </w:p>
        </w:tc>
        <w:tc>
          <w:tcPr>
            <w:tcW w:w="425" w:type="dxa"/>
            <w:shd w:val="solid" w:color="FFFFFF" w:fill="auto"/>
          </w:tcPr>
          <w:p w14:paraId="3900E52F" w14:textId="7A157A7F" w:rsidR="003D3709" w:rsidRDefault="003D3709" w:rsidP="0093394A">
            <w:pPr>
              <w:pStyle w:val="TAL"/>
              <w:rPr>
                <w:sz w:val="16"/>
                <w:szCs w:val="16"/>
              </w:rPr>
            </w:pPr>
            <w:r>
              <w:rPr>
                <w:sz w:val="16"/>
                <w:szCs w:val="16"/>
              </w:rPr>
              <w:t>4</w:t>
            </w:r>
          </w:p>
        </w:tc>
        <w:tc>
          <w:tcPr>
            <w:tcW w:w="425" w:type="dxa"/>
            <w:shd w:val="solid" w:color="FFFFFF" w:fill="auto"/>
          </w:tcPr>
          <w:p w14:paraId="7264FF82" w14:textId="25095732" w:rsidR="003D3709" w:rsidRDefault="003D3709" w:rsidP="0093394A">
            <w:pPr>
              <w:pStyle w:val="TAL"/>
              <w:rPr>
                <w:sz w:val="16"/>
                <w:szCs w:val="16"/>
              </w:rPr>
            </w:pPr>
            <w:r>
              <w:rPr>
                <w:sz w:val="16"/>
                <w:szCs w:val="16"/>
              </w:rPr>
              <w:t>B</w:t>
            </w:r>
          </w:p>
        </w:tc>
        <w:tc>
          <w:tcPr>
            <w:tcW w:w="4820" w:type="dxa"/>
            <w:shd w:val="solid" w:color="FFFFFF" w:fill="auto"/>
          </w:tcPr>
          <w:p w14:paraId="27AB0A5A" w14:textId="7262D2C8" w:rsidR="003D3709" w:rsidRDefault="003D3709" w:rsidP="0093394A">
            <w:pPr>
              <w:pStyle w:val="TAL"/>
              <w:rPr>
                <w:sz w:val="16"/>
                <w:szCs w:val="16"/>
              </w:rPr>
            </w:pPr>
            <w:r>
              <w:rPr>
                <w:sz w:val="16"/>
                <w:szCs w:val="16"/>
              </w:rPr>
              <w:t>Support of Data Burst Size provisioning to NG-RAN</w:t>
            </w:r>
          </w:p>
        </w:tc>
        <w:tc>
          <w:tcPr>
            <w:tcW w:w="708" w:type="dxa"/>
            <w:shd w:val="solid" w:color="FFFFFF" w:fill="auto"/>
          </w:tcPr>
          <w:p w14:paraId="67B8D65D" w14:textId="543D36A5" w:rsidR="003D3709" w:rsidRDefault="003D3709" w:rsidP="0093394A">
            <w:pPr>
              <w:pStyle w:val="TAC"/>
              <w:rPr>
                <w:sz w:val="16"/>
                <w:szCs w:val="16"/>
              </w:rPr>
            </w:pPr>
            <w:r>
              <w:rPr>
                <w:sz w:val="16"/>
                <w:szCs w:val="16"/>
              </w:rPr>
              <w:t>19.2.0</w:t>
            </w:r>
          </w:p>
        </w:tc>
      </w:tr>
      <w:tr w:rsidR="003D3709" w:rsidRPr="00D64A02" w14:paraId="159C8F0A" w14:textId="77777777" w:rsidTr="009D14FB">
        <w:tc>
          <w:tcPr>
            <w:tcW w:w="800" w:type="dxa"/>
            <w:shd w:val="solid" w:color="FFFFFF" w:fill="auto"/>
          </w:tcPr>
          <w:p w14:paraId="20494772" w14:textId="32283266" w:rsidR="003D3709" w:rsidRDefault="003D3709" w:rsidP="0093394A">
            <w:pPr>
              <w:pStyle w:val="TAC"/>
              <w:rPr>
                <w:sz w:val="16"/>
                <w:szCs w:val="16"/>
              </w:rPr>
            </w:pPr>
            <w:r>
              <w:rPr>
                <w:sz w:val="16"/>
                <w:szCs w:val="16"/>
              </w:rPr>
              <w:t>2024-12</w:t>
            </w:r>
          </w:p>
        </w:tc>
        <w:tc>
          <w:tcPr>
            <w:tcW w:w="800" w:type="dxa"/>
            <w:shd w:val="solid" w:color="FFFFFF" w:fill="auto"/>
          </w:tcPr>
          <w:p w14:paraId="364697DD" w14:textId="4B223CA2" w:rsidR="003D3709" w:rsidRDefault="003D3709" w:rsidP="0093394A">
            <w:pPr>
              <w:pStyle w:val="TAL"/>
              <w:rPr>
                <w:sz w:val="16"/>
                <w:szCs w:val="16"/>
              </w:rPr>
            </w:pPr>
            <w:r>
              <w:rPr>
                <w:sz w:val="16"/>
                <w:szCs w:val="16"/>
              </w:rPr>
              <w:t>SP#106</w:t>
            </w:r>
          </w:p>
        </w:tc>
        <w:tc>
          <w:tcPr>
            <w:tcW w:w="1094" w:type="dxa"/>
            <w:shd w:val="solid" w:color="FFFFFF" w:fill="auto"/>
          </w:tcPr>
          <w:p w14:paraId="4D3CBCA5" w14:textId="6D0D44CE" w:rsidR="003D3709" w:rsidRDefault="003D3709" w:rsidP="0093394A">
            <w:pPr>
              <w:pStyle w:val="TAC"/>
              <w:rPr>
                <w:sz w:val="16"/>
                <w:szCs w:val="16"/>
              </w:rPr>
            </w:pPr>
            <w:r>
              <w:rPr>
                <w:sz w:val="16"/>
                <w:szCs w:val="16"/>
              </w:rPr>
              <w:t>SP-241497</w:t>
            </w:r>
          </w:p>
        </w:tc>
        <w:tc>
          <w:tcPr>
            <w:tcW w:w="567" w:type="dxa"/>
            <w:shd w:val="solid" w:color="FFFFFF" w:fill="auto"/>
          </w:tcPr>
          <w:p w14:paraId="2E1DEB19" w14:textId="7B7CFAEC" w:rsidR="003D3709" w:rsidRDefault="003D3709" w:rsidP="0093394A">
            <w:pPr>
              <w:pStyle w:val="TAL"/>
              <w:rPr>
                <w:sz w:val="16"/>
                <w:szCs w:val="16"/>
              </w:rPr>
            </w:pPr>
            <w:r>
              <w:rPr>
                <w:sz w:val="16"/>
                <w:szCs w:val="16"/>
              </w:rPr>
              <w:t>5785</w:t>
            </w:r>
          </w:p>
        </w:tc>
        <w:tc>
          <w:tcPr>
            <w:tcW w:w="425" w:type="dxa"/>
            <w:shd w:val="solid" w:color="FFFFFF" w:fill="auto"/>
          </w:tcPr>
          <w:p w14:paraId="4CD0D9CD" w14:textId="04B33B68" w:rsidR="003D3709" w:rsidRDefault="003D3709" w:rsidP="0093394A">
            <w:pPr>
              <w:pStyle w:val="TAL"/>
              <w:rPr>
                <w:sz w:val="16"/>
                <w:szCs w:val="16"/>
              </w:rPr>
            </w:pPr>
            <w:r>
              <w:rPr>
                <w:sz w:val="16"/>
                <w:szCs w:val="16"/>
              </w:rPr>
              <w:t>4</w:t>
            </w:r>
          </w:p>
        </w:tc>
        <w:tc>
          <w:tcPr>
            <w:tcW w:w="425" w:type="dxa"/>
            <w:shd w:val="solid" w:color="FFFFFF" w:fill="auto"/>
          </w:tcPr>
          <w:p w14:paraId="03405E66" w14:textId="6AFAA812" w:rsidR="003D3709" w:rsidRDefault="003D3709" w:rsidP="0093394A">
            <w:pPr>
              <w:pStyle w:val="TAL"/>
              <w:rPr>
                <w:sz w:val="16"/>
                <w:szCs w:val="16"/>
              </w:rPr>
            </w:pPr>
            <w:r>
              <w:rPr>
                <w:sz w:val="16"/>
                <w:szCs w:val="16"/>
              </w:rPr>
              <w:t>B</w:t>
            </w:r>
          </w:p>
        </w:tc>
        <w:tc>
          <w:tcPr>
            <w:tcW w:w="4820" w:type="dxa"/>
            <w:shd w:val="solid" w:color="FFFFFF" w:fill="auto"/>
          </w:tcPr>
          <w:p w14:paraId="5772291F" w14:textId="4965FF65" w:rsidR="003D3709" w:rsidRDefault="003D3709" w:rsidP="0093394A">
            <w:pPr>
              <w:pStyle w:val="TAL"/>
              <w:rPr>
                <w:sz w:val="16"/>
                <w:szCs w:val="16"/>
              </w:rPr>
            </w:pPr>
            <w:r>
              <w:rPr>
                <w:sz w:val="16"/>
                <w:szCs w:val="16"/>
              </w:rPr>
              <w:t>Support of Time to Next Burst provisioning to NG-RAN</w:t>
            </w:r>
          </w:p>
        </w:tc>
        <w:tc>
          <w:tcPr>
            <w:tcW w:w="708" w:type="dxa"/>
            <w:shd w:val="solid" w:color="FFFFFF" w:fill="auto"/>
          </w:tcPr>
          <w:p w14:paraId="51A081B3" w14:textId="268C9A76" w:rsidR="003D3709" w:rsidRDefault="003D3709" w:rsidP="0093394A">
            <w:pPr>
              <w:pStyle w:val="TAC"/>
              <w:rPr>
                <w:sz w:val="16"/>
                <w:szCs w:val="16"/>
              </w:rPr>
            </w:pPr>
            <w:r>
              <w:rPr>
                <w:sz w:val="16"/>
                <w:szCs w:val="16"/>
              </w:rPr>
              <w:t>19.2.0</w:t>
            </w:r>
          </w:p>
        </w:tc>
      </w:tr>
      <w:tr w:rsidR="003D3709" w:rsidRPr="00D64A02" w14:paraId="2043845B" w14:textId="77777777" w:rsidTr="009D14FB">
        <w:tc>
          <w:tcPr>
            <w:tcW w:w="800" w:type="dxa"/>
            <w:shd w:val="solid" w:color="FFFFFF" w:fill="auto"/>
          </w:tcPr>
          <w:p w14:paraId="2A41CFDD" w14:textId="59394B95" w:rsidR="003D3709" w:rsidRDefault="003D3709" w:rsidP="0093394A">
            <w:pPr>
              <w:pStyle w:val="TAC"/>
              <w:rPr>
                <w:sz w:val="16"/>
                <w:szCs w:val="16"/>
              </w:rPr>
            </w:pPr>
            <w:r>
              <w:rPr>
                <w:sz w:val="16"/>
                <w:szCs w:val="16"/>
              </w:rPr>
              <w:t>2024-12</w:t>
            </w:r>
          </w:p>
        </w:tc>
        <w:tc>
          <w:tcPr>
            <w:tcW w:w="800" w:type="dxa"/>
            <w:shd w:val="solid" w:color="FFFFFF" w:fill="auto"/>
          </w:tcPr>
          <w:p w14:paraId="39D02235" w14:textId="061579A2" w:rsidR="003D3709" w:rsidRDefault="003D3709" w:rsidP="0093394A">
            <w:pPr>
              <w:pStyle w:val="TAL"/>
              <w:rPr>
                <w:sz w:val="16"/>
                <w:szCs w:val="16"/>
              </w:rPr>
            </w:pPr>
            <w:r>
              <w:rPr>
                <w:sz w:val="16"/>
                <w:szCs w:val="16"/>
              </w:rPr>
              <w:t>SP#106</w:t>
            </w:r>
          </w:p>
        </w:tc>
        <w:tc>
          <w:tcPr>
            <w:tcW w:w="1094" w:type="dxa"/>
            <w:shd w:val="solid" w:color="FFFFFF" w:fill="auto"/>
          </w:tcPr>
          <w:p w14:paraId="00BD2BB1" w14:textId="164AD4E5" w:rsidR="003D3709" w:rsidRDefault="003D3709" w:rsidP="0093394A">
            <w:pPr>
              <w:pStyle w:val="TAC"/>
              <w:rPr>
                <w:sz w:val="16"/>
                <w:szCs w:val="16"/>
              </w:rPr>
            </w:pPr>
            <w:r>
              <w:rPr>
                <w:sz w:val="16"/>
                <w:szCs w:val="16"/>
              </w:rPr>
              <w:t>SP-241497</w:t>
            </w:r>
          </w:p>
        </w:tc>
        <w:tc>
          <w:tcPr>
            <w:tcW w:w="567" w:type="dxa"/>
            <w:shd w:val="solid" w:color="FFFFFF" w:fill="auto"/>
          </w:tcPr>
          <w:p w14:paraId="7441D002" w14:textId="00E801EA" w:rsidR="003D3709" w:rsidRDefault="003D3709" w:rsidP="0093394A">
            <w:pPr>
              <w:pStyle w:val="TAL"/>
              <w:rPr>
                <w:sz w:val="16"/>
                <w:szCs w:val="16"/>
              </w:rPr>
            </w:pPr>
            <w:r>
              <w:rPr>
                <w:sz w:val="16"/>
                <w:szCs w:val="16"/>
              </w:rPr>
              <w:t>5783</w:t>
            </w:r>
          </w:p>
        </w:tc>
        <w:tc>
          <w:tcPr>
            <w:tcW w:w="425" w:type="dxa"/>
            <w:shd w:val="solid" w:color="FFFFFF" w:fill="auto"/>
          </w:tcPr>
          <w:p w14:paraId="1BD5CB1A" w14:textId="5F9E1B1D" w:rsidR="003D3709" w:rsidRDefault="003D3709" w:rsidP="0093394A">
            <w:pPr>
              <w:pStyle w:val="TAL"/>
              <w:rPr>
                <w:sz w:val="16"/>
                <w:szCs w:val="16"/>
              </w:rPr>
            </w:pPr>
            <w:r>
              <w:rPr>
                <w:sz w:val="16"/>
                <w:szCs w:val="16"/>
              </w:rPr>
              <w:t>12</w:t>
            </w:r>
          </w:p>
        </w:tc>
        <w:tc>
          <w:tcPr>
            <w:tcW w:w="425" w:type="dxa"/>
            <w:shd w:val="solid" w:color="FFFFFF" w:fill="auto"/>
          </w:tcPr>
          <w:p w14:paraId="73DD5286" w14:textId="4F830EB6" w:rsidR="003D3709" w:rsidRDefault="003D3709" w:rsidP="0093394A">
            <w:pPr>
              <w:pStyle w:val="TAL"/>
              <w:rPr>
                <w:sz w:val="16"/>
                <w:szCs w:val="16"/>
              </w:rPr>
            </w:pPr>
            <w:r>
              <w:rPr>
                <w:sz w:val="16"/>
                <w:szCs w:val="16"/>
              </w:rPr>
              <w:t>B</w:t>
            </w:r>
          </w:p>
        </w:tc>
        <w:tc>
          <w:tcPr>
            <w:tcW w:w="4820" w:type="dxa"/>
            <w:shd w:val="solid" w:color="FFFFFF" w:fill="auto"/>
          </w:tcPr>
          <w:p w14:paraId="0CB3D3B9" w14:textId="74AF5694" w:rsidR="003D3709" w:rsidRDefault="003D3709" w:rsidP="0093394A">
            <w:pPr>
              <w:pStyle w:val="TAL"/>
              <w:rPr>
                <w:sz w:val="16"/>
                <w:szCs w:val="16"/>
              </w:rPr>
            </w:pPr>
            <w:r>
              <w:rPr>
                <w:sz w:val="16"/>
                <w:szCs w:val="16"/>
              </w:rPr>
              <w:t>Update for Support differentiated QoS handling for multiplexed media flows</w:t>
            </w:r>
          </w:p>
        </w:tc>
        <w:tc>
          <w:tcPr>
            <w:tcW w:w="708" w:type="dxa"/>
            <w:shd w:val="solid" w:color="FFFFFF" w:fill="auto"/>
          </w:tcPr>
          <w:p w14:paraId="69CE0931" w14:textId="1101EE01" w:rsidR="003D3709" w:rsidRDefault="003D3709" w:rsidP="0093394A">
            <w:pPr>
              <w:pStyle w:val="TAC"/>
              <w:rPr>
                <w:sz w:val="16"/>
                <w:szCs w:val="16"/>
              </w:rPr>
            </w:pPr>
            <w:r>
              <w:rPr>
                <w:sz w:val="16"/>
                <w:szCs w:val="16"/>
              </w:rPr>
              <w:t>19.2.0</w:t>
            </w:r>
          </w:p>
        </w:tc>
      </w:tr>
      <w:tr w:rsidR="00214C93" w:rsidRPr="00D64A02" w14:paraId="54E6A46D" w14:textId="77777777" w:rsidTr="009D14FB">
        <w:tc>
          <w:tcPr>
            <w:tcW w:w="800" w:type="dxa"/>
            <w:shd w:val="solid" w:color="FFFFFF" w:fill="auto"/>
          </w:tcPr>
          <w:p w14:paraId="52753534" w14:textId="2F3EDC04" w:rsidR="00214C93" w:rsidRDefault="00214C93" w:rsidP="0093394A">
            <w:pPr>
              <w:pStyle w:val="TAC"/>
              <w:rPr>
                <w:sz w:val="16"/>
                <w:szCs w:val="16"/>
              </w:rPr>
            </w:pPr>
            <w:r>
              <w:rPr>
                <w:sz w:val="16"/>
                <w:szCs w:val="16"/>
              </w:rPr>
              <w:t>2024-12</w:t>
            </w:r>
          </w:p>
        </w:tc>
        <w:tc>
          <w:tcPr>
            <w:tcW w:w="800" w:type="dxa"/>
            <w:shd w:val="solid" w:color="FFFFFF" w:fill="auto"/>
          </w:tcPr>
          <w:p w14:paraId="7586F96F" w14:textId="198B46F1" w:rsidR="00214C93" w:rsidRDefault="00214C93" w:rsidP="0093394A">
            <w:pPr>
              <w:pStyle w:val="TAL"/>
              <w:rPr>
                <w:sz w:val="16"/>
                <w:szCs w:val="16"/>
              </w:rPr>
            </w:pPr>
            <w:r>
              <w:rPr>
                <w:sz w:val="16"/>
                <w:szCs w:val="16"/>
              </w:rPr>
              <w:t>SP#106</w:t>
            </w:r>
          </w:p>
        </w:tc>
        <w:tc>
          <w:tcPr>
            <w:tcW w:w="1094" w:type="dxa"/>
            <w:shd w:val="solid" w:color="FFFFFF" w:fill="auto"/>
          </w:tcPr>
          <w:p w14:paraId="561C0697" w14:textId="541FE280" w:rsidR="00214C93" w:rsidRDefault="00214C93" w:rsidP="0093394A">
            <w:pPr>
              <w:pStyle w:val="TAC"/>
              <w:rPr>
                <w:sz w:val="16"/>
                <w:szCs w:val="16"/>
              </w:rPr>
            </w:pPr>
            <w:r>
              <w:rPr>
                <w:sz w:val="16"/>
                <w:szCs w:val="16"/>
              </w:rPr>
              <w:t>SP-241496</w:t>
            </w:r>
          </w:p>
        </w:tc>
        <w:tc>
          <w:tcPr>
            <w:tcW w:w="567" w:type="dxa"/>
            <w:shd w:val="solid" w:color="FFFFFF" w:fill="auto"/>
          </w:tcPr>
          <w:p w14:paraId="0C35C505" w14:textId="0F2D5BF4" w:rsidR="00214C93" w:rsidRDefault="00214C93" w:rsidP="0093394A">
            <w:pPr>
              <w:pStyle w:val="TAL"/>
              <w:rPr>
                <w:sz w:val="16"/>
                <w:szCs w:val="16"/>
              </w:rPr>
            </w:pPr>
            <w:r>
              <w:rPr>
                <w:sz w:val="16"/>
                <w:szCs w:val="16"/>
              </w:rPr>
              <w:t>5685</w:t>
            </w:r>
          </w:p>
        </w:tc>
        <w:tc>
          <w:tcPr>
            <w:tcW w:w="425" w:type="dxa"/>
            <w:shd w:val="solid" w:color="FFFFFF" w:fill="auto"/>
          </w:tcPr>
          <w:p w14:paraId="05D41574" w14:textId="5A2D4F4B" w:rsidR="00214C93" w:rsidRDefault="00214C93" w:rsidP="0093394A">
            <w:pPr>
              <w:pStyle w:val="TAL"/>
              <w:rPr>
                <w:sz w:val="16"/>
                <w:szCs w:val="16"/>
              </w:rPr>
            </w:pPr>
            <w:r>
              <w:rPr>
                <w:sz w:val="16"/>
                <w:szCs w:val="16"/>
              </w:rPr>
              <w:t>3</w:t>
            </w:r>
          </w:p>
        </w:tc>
        <w:tc>
          <w:tcPr>
            <w:tcW w:w="425" w:type="dxa"/>
            <w:shd w:val="solid" w:color="FFFFFF" w:fill="auto"/>
          </w:tcPr>
          <w:p w14:paraId="3447C54E" w14:textId="1747DE2B" w:rsidR="00214C93" w:rsidRDefault="00214C93" w:rsidP="0093394A">
            <w:pPr>
              <w:pStyle w:val="TAL"/>
              <w:rPr>
                <w:sz w:val="16"/>
                <w:szCs w:val="16"/>
              </w:rPr>
            </w:pPr>
            <w:r>
              <w:rPr>
                <w:sz w:val="16"/>
                <w:szCs w:val="16"/>
              </w:rPr>
              <w:t>B</w:t>
            </w:r>
          </w:p>
        </w:tc>
        <w:tc>
          <w:tcPr>
            <w:tcW w:w="4820" w:type="dxa"/>
            <w:shd w:val="solid" w:color="FFFFFF" w:fill="auto"/>
          </w:tcPr>
          <w:p w14:paraId="406903B9" w14:textId="3B22DD01" w:rsidR="00214C93" w:rsidRDefault="00214C93" w:rsidP="0093394A">
            <w:pPr>
              <w:pStyle w:val="TAL"/>
              <w:rPr>
                <w:sz w:val="16"/>
                <w:szCs w:val="16"/>
              </w:rPr>
            </w:pPr>
            <w:r>
              <w:rPr>
                <w:sz w:val="16"/>
                <w:szCs w:val="16"/>
              </w:rPr>
              <w:t>Support of UE served by a MWAB: QoS aspects</w:t>
            </w:r>
          </w:p>
        </w:tc>
        <w:tc>
          <w:tcPr>
            <w:tcW w:w="708" w:type="dxa"/>
            <w:shd w:val="solid" w:color="FFFFFF" w:fill="auto"/>
          </w:tcPr>
          <w:p w14:paraId="17C0A780" w14:textId="438550D8" w:rsidR="00214C93" w:rsidRDefault="00214C93" w:rsidP="0093394A">
            <w:pPr>
              <w:pStyle w:val="TAC"/>
              <w:rPr>
                <w:sz w:val="16"/>
                <w:szCs w:val="16"/>
              </w:rPr>
            </w:pPr>
            <w:r>
              <w:rPr>
                <w:sz w:val="16"/>
                <w:szCs w:val="16"/>
              </w:rPr>
              <w:t>19.2.0</w:t>
            </w:r>
          </w:p>
        </w:tc>
      </w:tr>
      <w:tr w:rsidR="00214C93" w:rsidRPr="00D64A02" w14:paraId="5F68B3E5" w14:textId="77777777" w:rsidTr="009D14FB">
        <w:tc>
          <w:tcPr>
            <w:tcW w:w="800" w:type="dxa"/>
            <w:shd w:val="solid" w:color="FFFFFF" w:fill="auto"/>
          </w:tcPr>
          <w:p w14:paraId="61BA7D5B" w14:textId="4ECA4ECD" w:rsidR="00214C93" w:rsidRDefault="00214C93" w:rsidP="0093394A">
            <w:pPr>
              <w:pStyle w:val="TAC"/>
              <w:rPr>
                <w:sz w:val="16"/>
                <w:szCs w:val="16"/>
              </w:rPr>
            </w:pPr>
            <w:r>
              <w:rPr>
                <w:sz w:val="16"/>
                <w:szCs w:val="16"/>
              </w:rPr>
              <w:t>2024-12</w:t>
            </w:r>
          </w:p>
        </w:tc>
        <w:tc>
          <w:tcPr>
            <w:tcW w:w="800" w:type="dxa"/>
            <w:shd w:val="solid" w:color="FFFFFF" w:fill="auto"/>
          </w:tcPr>
          <w:p w14:paraId="4A67FF99" w14:textId="423DFCEB" w:rsidR="00214C93" w:rsidRDefault="00214C93" w:rsidP="0093394A">
            <w:pPr>
              <w:pStyle w:val="TAL"/>
              <w:rPr>
                <w:sz w:val="16"/>
                <w:szCs w:val="16"/>
              </w:rPr>
            </w:pPr>
            <w:r>
              <w:rPr>
                <w:sz w:val="16"/>
                <w:szCs w:val="16"/>
              </w:rPr>
              <w:t>SP#106</w:t>
            </w:r>
          </w:p>
        </w:tc>
        <w:tc>
          <w:tcPr>
            <w:tcW w:w="1094" w:type="dxa"/>
            <w:shd w:val="solid" w:color="FFFFFF" w:fill="auto"/>
          </w:tcPr>
          <w:p w14:paraId="12C56DDF" w14:textId="6CD3BAB7" w:rsidR="00214C93" w:rsidRDefault="00214C93" w:rsidP="0093394A">
            <w:pPr>
              <w:pStyle w:val="TAC"/>
              <w:rPr>
                <w:sz w:val="16"/>
                <w:szCs w:val="16"/>
              </w:rPr>
            </w:pPr>
            <w:r>
              <w:rPr>
                <w:sz w:val="16"/>
                <w:szCs w:val="16"/>
              </w:rPr>
              <w:t>SP-241486</w:t>
            </w:r>
          </w:p>
        </w:tc>
        <w:tc>
          <w:tcPr>
            <w:tcW w:w="567" w:type="dxa"/>
            <w:shd w:val="solid" w:color="FFFFFF" w:fill="auto"/>
          </w:tcPr>
          <w:p w14:paraId="3B14BCF5" w14:textId="5F1C932B" w:rsidR="00214C93" w:rsidRDefault="00214C93" w:rsidP="0093394A">
            <w:pPr>
              <w:pStyle w:val="TAL"/>
              <w:rPr>
                <w:sz w:val="16"/>
                <w:szCs w:val="16"/>
              </w:rPr>
            </w:pPr>
            <w:r>
              <w:rPr>
                <w:sz w:val="16"/>
                <w:szCs w:val="16"/>
              </w:rPr>
              <w:t>5661</w:t>
            </w:r>
          </w:p>
        </w:tc>
        <w:tc>
          <w:tcPr>
            <w:tcW w:w="425" w:type="dxa"/>
            <w:shd w:val="solid" w:color="FFFFFF" w:fill="auto"/>
          </w:tcPr>
          <w:p w14:paraId="25A1DEA5" w14:textId="6646C39E" w:rsidR="00214C93" w:rsidRDefault="00214C93" w:rsidP="0093394A">
            <w:pPr>
              <w:pStyle w:val="TAL"/>
              <w:rPr>
                <w:sz w:val="16"/>
                <w:szCs w:val="16"/>
              </w:rPr>
            </w:pPr>
            <w:r>
              <w:rPr>
                <w:sz w:val="16"/>
                <w:szCs w:val="16"/>
              </w:rPr>
              <w:t>4</w:t>
            </w:r>
          </w:p>
        </w:tc>
        <w:tc>
          <w:tcPr>
            <w:tcW w:w="425" w:type="dxa"/>
            <w:shd w:val="solid" w:color="FFFFFF" w:fill="auto"/>
          </w:tcPr>
          <w:p w14:paraId="4DE71909" w14:textId="43CB6CEC" w:rsidR="00214C93" w:rsidRDefault="00214C93" w:rsidP="0093394A">
            <w:pPr>
              <w:pStyle w:val="TAL"/>
              <w:rPr>
                <w:sz w:val="16"/>
                <w:szCs w:val="16"/>
              </w:rPr>
            </w:pPr>
            <w:r>
              <w:rPr>
                <w:sz w:val="16"/>
                <w:szCs w:val="16"/>
              </w:rPr>
              <w:t>B</w:t>
            </w:r>
          </w:p>
        </w:tc>
        <w:tc>
          <w:tcPr>
            <w:tcW w:w="4820" w:type="dxa"/>
            <w:shd w:val="solid" w:color="FFFFFF" w:fill="auto"/>
          </w:tcPr>
          <w:p w14:paraId="35B857D8" w14:textId="76D729D9" w:rsidR="00214C93" w:rsidRDefault="00214C93" w:rsidP="0093394A">
            <w:pPr>
              <w:pStyle w:val="TAL"/>
              <w:rPr>
                <w:sz w:val="16"/>
                <w:szCs w:val="16"/>
              </w:rPr>
            </w:pPr>
            <w:r>
              <w:rPr>
                <w:sz w:val="16"/>
                <w:szCs w:val="16"/>
              </w:rPr>
              <w:t>New analytics for signalling storm mitigation (TS 23.501)</w:t>
            </w:r>
          </w:p>
        </w:tc>
        <w:tc>
          <w:tcPr>
            <w:tcW w:w="708" w:type="dxa"/>
            <w:shd w:val="solid" w:color="FFFFFF" w:fill="auto"/>
          </w:tcPr>
          <w:p w14:paraId="7C0ED0AF" w14:textId="2380A657" w:rsidR="00214C93" w:rsidRDefault="00214C93" w:rsidP="0093394A">
            <w:pPr>
              <w:pStyle w:val="TAC"/>
              <w:rPr>
                <w:sz w:val="16"/>
                <w:szCs w:val="16"/>
              </w:rPr>
            </w:pPr>
            <w:r>
              <w:rPr>
                <w:sz w:val="16"/>
                <w:szCs w:val="16"/>
              </w:rPr>
              <w:t>19.2.0</w:t>
            </w:r>
          </w:p>
        </w:tc>
      </w:tr>
      <w:tr w:rsidR="00ED6B83" w:rsidRPr="00D64A02" w14:paraId="1274F92B" w14:textId="77777777" w:rsidTr="009D14FB">
        <w:tc>
          <w:tcPr>
            <w:tcW w:w="800" w:type="dxa"/>
            <w:shd w:val="solid" w:color="FFFFFF" w:fill="auto"/>
          </w:tcPr>
          <w:p w14:paraId="4DB1A920" w14:textId="2C87AD8B" w:rsidR="00ED6B83" w:rsidRDefault="00ED6B83" w:rsidP="0093394A">
            <w:pPr>
              <w:pStyle w:val="TAC"/>
              <w:rPr>
                <w:sz w:val="16"/>
                <w:szCs w:val="16"/>
              </w:rPr>
            </w:pPr>
            <w:r>
              <w:rPr>
                <w:sz w:val="16"/>
                <w:szCs w:val="16"/>
              </w:rPr>
              <w:t>2024-12</w:t>
            </w:r>
          </w:p>
        </w:tc>
        <w:tc>
          <w:tcPr>
            <w:tcW w:w="800" w:type="dxa"/>
            <w:shd w:val="solid" w:color="FFFFFF" w:fill="auto"/>
          </w:tcPr>
          <w:p w14:paraId="33B20E5D" w14:textId="6C197131" w:rsidR="00ED6B83" w:rsidRDefault="00ED6B83" w:rsidP="0093394A">
            <w:pPr>
              <w:pStyle w:val="TAL"/>
              <w:rPr>
                <w:sz w:val="16"/>
                <w:szCs w:val="16"/>
              </w:rPr>
            </w:pPr>
            <w:r>
              <w:rPr>
                <w:sz w:val="16"/>
                <w:szCs w:val="16"/>
              </w:rPr>
              <w:t>SP#106</w:t>
            </w:r>
          </w:p>
        </w:tc>
        <w:tc>
          <w:tcPr>
            <w:tcW w:w="1094" w:type="dxa"/>
            <w:shd w:val="solid" w:color="FFFFFF" w:fill="auto"/>
          </w:tcPr>
          <w:p w14:paraId="50DDC22D" w14:textId="3319F5FB" w:rsidR="00ED6B83" w:rsidRDefault="00ED6B83" w:rsidP="0093394A">
            <w:pPr>
              <w:pStyle w:val="TAC"/>
              <w:rPr>
                <w:sz w:val="16"/>
                <w:szCs w:val="16"/>
              </w:rPr>
            </w:pPr>
            <w:r>
              <w:rPr>
                <w:sz w:val="16"/>
                <w:szCs w:val="16"/>
              </w:rPr>
              <w:t>SP-241496</w:t>
            </w:r>
          </w:p>
        </w:tc>
        <w:tc>
          <w:tcPr>
            <w:tcW w:w="567" w:type="dxa"/>
            <w:shd w:val="solid" w:color="FFFFFF" w:fill="auto"/>
          </w:tcPr>
          <w:p w14:paraId="666F219F" w14:textId="27185622" w:rsidR="00ED6B83" w:rsidRDefault="00ED6B83" w:rsidP="0093394A">
            <w:pPr>
              <w:pStyle w:val="TAL"/>
              <w:rPr>
                <w:sz w:val="16"/>
                <w:szCs w:val="16"/>
              </w:rPr>
            </w:pPr>
            <w:r>
              <w:rPr>
                <w:sz w:val="16"/>
                <w:szCs w:val="16"/>
              </w:rPr>
              <w:t>5686</w:t>
            </w:r>
          </w:p>
        </w:tc>
        <w:tc>
          <w:tcPr>
            <w:tcW w:w="425" w:type="dxa"/>
            <w:shd w:val="solid" w:color="FFFFFF" w:fill="auto"/>
          </w:tcPr>
          <w:p w14:paraId="5069B278" w14:textId="6BAD12D1" w:rsidR="00ED6B83" w:rsidRDefault="00ED6B83" w:rsidP="0093394A">
            <w:pPr>
              <w:pStyle w:val="TAL"/>
              <w:rPr>
                <w:sz w:val="16"/>
                <w:szCs w:val="16"/>
              </w:rPr>
            </w:pPr>
            <w:r>
              <w:rPr>
                <w:sz w:val="16"/>
                <w:szCs w:val="16"/>
              </w:rPr>
              <w:t>4</w:t>
            </w:r>
          </w:p>
        </w:tc>
        <w:tc>
          <w:tcPr>
            <w:tcW w:w="425" w:type="dxa"/>
            <w:shd w:val="solid" w:color="FFFFFF" w:fill="auto"/>
          </w:tcPr>
          <w:p w14:paraId="01F07A0B" w14:textId="69B7CC2B" w:rsidR="00ED6B83" w:rsidRDefault="00ED6B83" w:rsidP="0093394A">
            <w:pPr>
              <w:pStyle w:val="TAL"/>
              <w:rPr>
                <w:sz w:val="16"/>
                <w:szCs w:val="16"/>
              </w:rPr>
            </w:pPr>
            <w:r>
              <w:rPr>
                <w:sz w:val="16"/>
                <w:szCs w:val="16"/>
              </w:rPr>
              <w:t>B</w:t>
            </w:r>
          </w:p>
        </w:tc>
        <w:tc>
          <w:tcPr>
            <w:tcW w:w="4820" w:type="dxa"/>
            <w:shd w:val="solid" w:color="FFFFFF" w:fill="auto"/>
          </w:tcPr>
          <w:p w14:paraId="0186A050" w14:textId="4B206B5B" w:rsidR="00ED6B83" w:rsidRDefault="00ED6B83" w:rsidP="0093394A">
            <w:pPr>
              <w:pStyle w:val="TAL"/>
              <w:rPr>
                <w:sz w:val="16"/>
                <w:szCs w:val="16"/>
              </w:rPr>
            </w:pPr>
            <w:r>
              <w:rPr>
                <w:sz w:val="16"/>
                <w:szCs w:val="16"/>
              </w:rPr>
              <w:t>Support of UE served by a MWAB: network slicing support</w:t>
            </w:r>
          </w:p>
        </w:tc>
        <w:tc>
          <w:tcPr>
            <w:tcW w:w="708" w:type="dxa"/>
            <w:shd w:val="solid" w:color="FFFFFF" w:fill="auto"/>
          </w:tcPr>
          <w:p w14:paraId="24C0C5E7" w14:textId="35C364D1" w:rsidR="00ED6B83" w:rsidRDefault="00ED6B83" w:rsidP="0093394A">
            <w:pPr>
              <w:pStyle w:val="TAC"/>
              <w:rPr>
                <w:sz w:val="16"/>
                <w:szCs w:val="16"/>
              </w:rPr>
            </w:pPr>
            <w:r>
              <w:rPr>
                <w:sz w:val="16"/>
                <w:szCs w:val="16"/>
              </w:rPr>
              <w:t>19.2.0</w:t>
            </w:r>
          </w:p>
        </w:tc>
      </w:tr>
      <w:tr w:rsidR="00ED6B83" w:rsidRPr="00D64A02" w14:paraId="60E79A01" w14:textId="77777777" w:rsidTr="009D14FB">
        <w:tc>
          <w:tcPr>
            <w:tcW w:w="800" w:type="dxa"/>
            <w:shd w:val="solid" w:color="FFFFFF" w:fill="auto"/>
          </w:tcPr>
          <w:p w14:paraId="5DDF11E6" w14:textId="300BF128" w:rsidR="00ED6B83" w:rsidRDefault="00ED6B83" w:rsidP="0093394A">
            <w:pPr>
              <w:pStyle w:val="TAC"/>
              <w:rPr>
                <w:sz w:val="16"/>
                <w:szCs w:val="16"/>
              </w:rPr>
            </w:pPr>
            <w:r>
              <w:rPr>
                <w:sz w:val="16"/>
                <w:szCs w:val="16"/>
              </w:rPr>
              <w:t>2024-12</w:t>
            </w:r>
          </w:p>
        </w:tc>
        <w:tc>
          <w:tcPr>
            <w:tcW w:w="800" w:type="dxa"/>
            <w:shd w:val="solid" w:color="FFFFFF" w:fill="auto"/>
          </w:tcPr>
          <w:p w14:paraId="51BE7CBF" w14:textId="552F485F" w:rsidR="00ED6B83" w:rsidRDefault="00ED6B83" w:rsidP="0093394A">
            <w:pPr>
              <w:pStyle w:val="TAL"/>
              <w:rPr>
                <w:sz w:val="16"/>
                <w:szCs w:val="16"/>
              </w:rPr>
            </w:pPr>
            <w:r>
              <w:rPr>
                <w:sz w:val="16"/>
                <w:szCs w:val="16"/>
              </w:rPr>
              <w:t>SP#106</w:t>
            </w:r>
          </w:p>
        </w:tc>
        <w:tc>
          <w:tcPr>
            <w:tcW w:w="1094" w:type="dxa"/>
            <w:shd w:val="solid" w:color="FFFFFF" w:fill="auto"/>
          </w:tcPr>
          <w:p w14:paraId="13C49437" w14:textId="5973D3BB" w:rsidR="00ED6B83" w:rsidRDefault="00ED6B83" w:rsidP="0093394A">
            <w:pPr>
              <w:pStyle w:val="TAC"/>
              <w:rPr>
                <w:sz w:val="16"/>
                <w:szCs w:val="16"/>
              </w:rPr>
            </w:pPr>
            <w:r>
              <w:rPr>
                <w:sz w:val="16"/>
                <w:szCs w:val="16"/>
              </w:rPr>
              <w:t>SP-241488</w:t>
            </w:r>
          </w:p>
        </w:tc>
        <w:tc>
          <w:tcPr>
            <w:tcW w:w="567" w:type="dxa"/>
            <w:shd w:val="solid" w:color="FFFFFF" w:fill="auto"/>
          </w:tcPr>
          <w:p w14:paraId="7776B9E0" w14:textId="11F8513C" w:rsidR="00ED6B83" w:rsidRDefault="00ED6B83" w:rsidP="0093394A">
            <w:pPr>
              <w:pStyle w:val="TAL"/>
              <w:rPr>
                <w:sz w:val="16"/>
                <w:szCs w:val="16"/>
              </w:rPr>
            </w:pPr>
            <w:r>
              <w:rPr>
                <w:sz w:val="16"/>
                <w:szCs w:val="16"/>
              </w:rPr>
              <w:t>5628</w:t>
            </w:r>
          </w:p>
        </w:tc>
        <w:tc>
          <w:tcPr>
            <w:tcW w:w="425" w:type="dxa"/>
            <w:shd w:val="solid" w:color="FFFFFF" w:fill="auto"/>
          </w:tcPr>
          <w:p w14:paraId="20C5B38C" w14:textId="7E5133C6" w:rsidR="00ED6B83" w:rsidRDefault="00ED6B83" w:rsidP="0093394A">
            <w:pPr>
              <w:pStyle w:val="TAL"/>
              <w:rPr>
                <w:sz w:val="16"/>
                <w:szCs w:val="16"/>
              </w:rPr>
            </w:pPr>
            <w:r>
              <w:rPr>
                <w:sz w:val="16"/>
                <w:szCs w:val="16"/>
              </w:rPr>
              <w:t>16</w:t>
            </w:r>
          </w:p>
        </w:tc>
        <w:tc>
          <w:tcPr>
            <w:tcW w:w="425" w:type="dxa"/>
            <w:shd w:val="solid" w:color="FFFFFF" w:fill="auto"/>
          </w:tcPr>
          <w:p w14:paraId="5B85CE5C" w14:textId="0C3C2FFD" w:rsidR="00ED6B83" w:rsidRDefault="00ED6B83" w:rsidP="0093394A">
            <w:pPr>
              <w:pStyle w:val="TAL"/>
              <w:rPr>
                <w:sz w:val="16"/>
                <w:szCs w:val="16"/>
              </w:rPr>
            </w:pPr>
            <w:r>
              <w:rPr>
                <w:sz w:val="16"/>
                <w:szCs w:val="16"/>
              </w:rPr>
              <w:t>B</w:t>
            </w:r>
          </w:p>
        </w:tc>
        <w:tc>
          <w:tcPr>
            <w:tcW w:w="4820" w:type="dxa"/>
            <w:shd w:val="solid" w:color="FFFFFF" w:fill="auto"/>
          </w:tcPr>
          <w:p w14:paraId="374A8AB8" w14:textId="7C09B687" w:rsidR="00ED6B83" w:rsidRDefault="00ED6B83" w:rsidP="0093394A">
            <w:pPr>
              <w:pStyle w:val="TAL"/>
              <w:rPr>
                <w:sz w:val="16"/>
                <w:szCs w:val="16"/>
              </w:rPr>
            </w:pPr>
            <w:r>
              <w:rPr>
                <w:sz w:val="16"/>
                <w:szCs w:val="16"/>
              </w:rPr>
              <w:t>Support of Energy Efficiency and Energy Saving</w:t>
            </w:r>
          </w:p>
        </w:tc>
        <w:tc>
          <w:tcPr>
            <w:tcW w:w="708" w:type="dxa"/>
            <w:shd w:val="solid" w:color="FFFFFF" w:fill="auto"/>
          </w:tcPr>
          <w:p w14:paraId="41B892E1" w14:textId="1BAC4D09" w:rsidR="00ED6B83" w:rsidRDefault="00ED6B83" w:rsidP="0093394A">
            <w:pPr>
              <w:pStyle w:val="TAC"/>
              <w:rPr>
                <w:sz w:val="16"/>
                <w:szCs w:val="16"/>
              </w:rPr>
            </w:pPr>
            <w:r>
              <w:rPr>
                <w:sz w:val="16"/>
                <w:szCs w:val="16"/>
              </w:rPr>
              <w:t>19.2.0</w:t>
            </w:r>
          </w:p>
        </w:tc>
      </w:tr>
      <w:tr w:rsidR="008662AB" w:rsidRPr="00D64A02" w14:paraId="37CB0282" w14:textId="77777777" w:rsidTr="009D14FB">
        <w:tc>
          <w:tcPr>
            <w:tcW w:w="800" w:type="dxa"/>
            <w:shd w:val="solid" w:color="FFFFFF" w:fill="auto"/>
          </w:tcPr>
          <w:p w14:paraId="4CF57717" w14:textId="022BF6A5" w:rsidR="008662AB" w:rsidRDefault="008662AB" w:rsidP="0093394A">
            <w:pPr>
              <w:pStyle w:val="TAC"/>
              <w:rPr>
                <w:sz w:val="16"/>
                <w:szCs w:val="16"/>
              </w:rPr>
            </w:pPr>
            <w:r>
              <w:rPr>
                <w:sz w:val="16"/>
                <w:szCs w:val="16"/>
              </w:rPr>
              <w:t>2024-12</w:t>
            </w:r>
          </w:p>
        </w:tc>
        <w:tc>
          <w:tcPr>
            <w:tcW w:w="800" w:type="dxa"/>
            <w:shd w:val="solid" w:color="FFFFFF" w:fill="auto"/>
          </w:tcPr>
          <w:p w14:paraId="7FE68159" w14:textId="6BA1BB01" w:rsidR="008662AB" w:rsidRDefault="008662AB" w:rsidP="0093394A">
            <w:pPr>
              <w:pStyle w:val="TAL"/>
              <w:rPr>
                <w:sz w:val="16"/>
                <w:szCs w:val="16"/>
              </w:rPr>
            </w:pPr>
            <w:r>
              <w:rPr>
                <w:sz w:val="16"/>
                <w:szCs w:val="16"/>
              </w:rPr>
              <w:t>SP#106</w:t>
            </w:r>
          </w:p>
        </w:tc>
        <w:tc>
          <w:tcPr>
            <w:tcW w:w="1094" w:type="dxa"/>
            <w:shd w:val="solid" w:color="FFFFFF" w:fill="auto"/>
          </w:tcPr>
          <w:p w14:paraId="48FD24EC" w14:textId="50432DA5" w:rsidR="008662AB" w:rsidRDefault="008662AB" w:rsidP="0093394A">
            <w:pPr>
              <w:pStyle w:val="TAC"/>
              <w:rPr>
                <w:sz w:val="16"/>
                <w:szCs w:val="16"/>
              </w:rPr>
            </w:pPr>
            <w:r>
              <w:rPr>
                <w:sz w:val="16"/>
                <w:szCs w:val="16"/>
              </w:rPr>
              <w:t>SP-241488</w:t>
            </w:r>
          </w:p>
        </w:tc>
        <w:tc>
          <w:tcPr>
            <w:tcW w:w="567" w:type="dxa"/>
            <w:shd w:val="solid" w:color="FFFFFF" w:fill="auto"/>
          </w:tcPr>
          <w:p w14:paraId="327E59A9" w14:textId="369015DE" w:rsidR="008662AB" w:rsidRDefault="008662AB" w:rsidP="0093394A">
            <w:pPr>
              <w:pStyle w:val="TAL"/>
              <w:rPr>
                <w:sz w:val="16"/>
                <w:szCs w:val="16"/>
              </w:rPr>
            </w:pPr>
            <w:r>
              <w:rPr>
                <w:sz w:val="16"/>
                <w:szCs w:val="16"/>
              </w:rPr>
              <w:t>5713</w:t>
            </w:r>
          </w:p>
        </w:tc>
        <w:tc>
          <w:tcPr>
            <w:tcW w:w="425" w:type="dxa"/>
            <w:shd w:val="solid" w:color="FFFFFF" w:fill="auto"/>
          </w:tcPr>
          <w:p w14:paraId="34427FC3" w14:textId="50A3C3D5" w:rsidR="008662AB" w:rsidRDefault="008662AB" w:rsidP="0093394A">
            <w:pPr>
              <w:pStyle w:val="TAL"/>
              <w:rPr>
                <w:sz w:val="16"/>
                <w:szCs w:val="16"/>
              </w:rPr>
            </w:pPr>
            <w:r>
              <w:rPr>
                <w:sz w:val="16"/>
                <w:szCs w:val="16"/>
              </w:rPr>
              <w:t>3</w:t>
            </w:r>
          </w:p>
        </w:tc>
        <w:tc>
          <w:tcPr>
            <w:tcW w:w="425" w:type="dxa"/>
            <w:shd w:val="solid" w:color="FFFFFF" w:fill="auto"/>
          </w:tcPr>
          <w:p w14:paraId="762C2DBC" w14:textId="359CA895" w:rsidR="008662AB" w:rsidRDefault="008662AB" w:rsidP="0093394A">
            <w:pPr>
              <w:pStyle w:val="TAL"/>
              <w:rPr>
                <w:sz w:val="16"/>
                <w:szCs w:val="16"/>
              </w:rPr>
            </w:pPr>
            <w:r>
              <w:rPr>
                <w:sz w:val="16"/>
                <w:szCs w:val="16"/>
              </w:rPr>
              <w:t>B</w:t>
            </w:r>
          </w:p>
        </w:tc>
        <w:tc>
          <w:tcPr>
            <w:tcW w:w="4820" w:type="dxa"/>
            <w:shd w:val="solid" w:color="FFFFFF" w:fill="auto"/>
          </w:tcPr>
          <w:p w14:paraId="17E37398" w14:textId="55FC2CAD" w:rsidR="008662AB" w:rsidRDefault="008662AB" w:rsidP="0093394A">
            <w:pPr>
              <w:pStyle w:val="TAL"/>
              <w:rPr>
                <w:sz w:val="16"/>
                <w:szCs w:val="16"/>
              </w:rPr>
            </w:pPr>
            <w:r>
              <w:rPr>
                <w:sz w:val="16"/>
                <w:szCs w:val="16"/>
              </w:rPr>
              <w:t>KI#3: Enhancement for AF influence on traffic routing with Energy related information</w:t>
            </w:r>
          </w:p>
        </w:tc>
        <w:tc>
          <w:tcPr>
            <w:tcW w:w="708" w:type="dxa"/>
            <w:shd w:val="solid" w:color="FFFFFF" w:fill="auto"/>
          </w:tcPr>
          <w:p w14:paraId="0BD65016" w14:textId="464ACCCD" w:rsidR="008662AB" w:rsidRDefault="008662AB" w:rsidP="0093394A">
            <w:pPr>
              <w:pStyle w:val="TAC"/>
              <w:rPr>
                <w:sz w:val="16"/>
                <w:szCs w:val="16"/>
              </w:rPr>
            </w:pPr>
            <w:r>
              <w:rPr>
                <w:sz w:val="16"/>
                <w:szCs w:val="16"/>
              </w:rPr>
              <w:t>19.2.0</w:t>
            </w:r>
          </w:p>
        </w:tc>
      </w:tr>
      <w:tr w:rsidR="008662AB" w:rsidRPr="00D64A02" w14:paraId="3808B65B" w14:textId="77777777" w:rsidTr="009D14FB">
        <w:tc>
          <w:tcPr>
            <w:tcW w:w="800" w:type="dxa"/>
            <w:shd w:val="solid" w:color="FFFFFF" w:fill="auto"/>
          </w:tcPr>
          <w:p w14:paraId="5D7F7234" w14:textId="41489128" w:rsidR="008662AB" w:rsidRDefault="008662AB" w:rsidP="0093394A">
            <w:pPr>
              <w:pStyle w:val="TAC"/>
              <w:rPr>
                <w:sz w:val="16"/>
                <w:szCs w:val="16"/>
              </w:rPr>
            </w:pPr>
            <w:r>
              <w:rPr>
                <w:sz w:val="16"/>
                <w:szCs w:val="16"/>
              </w:rPr>
              <w:t>2024-12</w:t>
            </w:r>
          </w:p>
        </w:tc>
        <w:tc>
          <w:tcPr>
            <w:tcW w:w="800" w:type="dxa"/>
            <w:shd w:val="solid" w:color="FFFFFF" w:fill="auto"/>
          </w:tcPr>
          <w:p w14:paraId="7D4D2B46" w14:textId="17F58C0B" w:rsidR="008662AB" w:rsidRDefault="008662AB" w:rsidP="0093394A">
            <w:pPr>
              <w:pStyle w:val="TAL"/>
              <w:rPr>
                <w:sz w:val="16"/>
                <w:szCs w:val="16"/>
              </w:rPr>
            </w:pPr>
            <w:r>
              <w:rPr>
                <w:sz w:val="16"/>
                <w:szCs w:val="16"/>
              </w:rPr>
              <w:t>SP#106</w:t>
            </w:r>
          </w:p>
        </w:tc>
        <w:tc>
          <w:tcPr>
            <w:tcW w:w="1094" w:type="dxa"/>
            <w:shd w:val="solid" w:color="FFFFFF" w:fill="auto"/>
          </w:tcPr>
          <w:p w14:paraId="14821C56" w14:textId="48F9BDC6" w:rsidR="008662AB" w:rsidRDefault="008662AB" w:rsidP="0093394A">
            <w:pPr>
              <w:pStyle w:val="TAC"/>
              <w:rPr>
                <w:sz w:val="16"/>
                <w:szCs w:val="16"/>
              </w:rPr>
            </w:pPr>
            <w:r>
              <w:rPr>
                <w:sz w:val="16"/>
                <w:szCs w:val="16"/>
              </w:rPr>
              <w:t>SP-241488</w:t>
            </w:r>
          </w:p>
        </w:tc>
        <w:tc>
          <w:tcPr>
            <w:tcW w:w="567" w:type="dxa"/>
            <w:shd w:val="solid" w:color="FFFFFF" w:fill="auto"/>
          </w:tcPr>
          <w:p w14:paraId="5E85C51D" w14:textId="420A33AC" w:rsidR="008662AB" w:rsidRDefault="008662AB" w:rsidP="0093394A">
            <w:pPr>
              <w:pStyle w:val="TAL"/>
              <w:rPr>
                <w:sz w:val="16"/>
                <w:szCs w:val="16"/>
              </w:rPr>
            </w:pPr>
            <w:r>
              <w:rPr>
                <w:sz w:val="16"/>
                <w:szCs w:val="16"/>
              </w:rPr>
              <w:t>5714</w:t>
            </w:r>
          </w:p>
        </w:tc>
        <w:tc>
          <w:tcPr>
            <w:tcW w:w="425" w:type="dxa"/>
            <w:shd w:val="solid" w:color="FFFFFF" w:fill="auto"/>
          </w:tcPr>
          <w:p w14:paraId="4CE7DA60" w14:textId="1C6D37BC" w:rsidR="008662AB" w:rsidRDefault="008662AB" w:rsidP="0093394A">
            <w:pPr>
              <w:pStyle w:val="TAL"/>
              <w:rPr>
                <w:sz w:val="16"/>
                <w:szCs w:val="16"/>
              </w:rPr>
            </w:pPr>
            <w:r>
              <w:rPr>
                <w:sz w:val="16"/>
                <w:szCs w:val="16"/>
              </w:rPr>
              <w:t>3</w:t>
            </w:r>
          </w:p>
        </w:tc>
        <w:tc>
          <w:tcPr>
            <w:tcW w:w="425" w:type="dxa"/>
            <w:shd w:val="solid" w:color="FFFFFF" w:fill="auto"/>
          </w:tcPr>
          <w:p w14:paraId="75B183D7" w14:textId="24FFF081" w:rsidR="008662AB" w:rsidRDefault="008662AB" w:rsidP="0093394A">
            <w:pPr>
              <w:pStyle w:val="TAL"/>
              <w:rPr>
                <w:sz w:val="16"/>
                <w:szCs w:val="16"/>
              </w:rPr>
            </w:pPr>
            <w:r>
              <w:rPr>
                <w:sz w:val="16"/>
                <w:szCs w:val="16"/>
              </w:rPr>
              <w:t>B</w:t>
            </w:r>
          </w:p>
        </w:tc>
        <w:tc>
          <w:tcPr>
            <w:tcW w:w="4820" w:type="dxa"/>
            <w:shd w:val="solid" w:color="FFFFFF" w:fill="auto"/>
          </w:tcPr>
          <w:p w14:paraId="361BCFAF" w14:textId="09BA4A1A" w:rsidR="008662AB" w:rsidRDefault="008662AB" w:rsidP="0093394A">
            <w:pPr>
              <w:pStyle w:val="TAL"/>
              <w:rPr>
                <w:sz w:val="16"/>
                <w:szCs w:val="16"/>
              </w:rPr>
            </w:pPr>
            <w:r>
              <w:rPr>
                <w:sz w:val="16"/>
                <w:szCs w:val="16"/>
              </w:rPr>
              <w:t>KI#2: Enhancement for BDT with Energy related information</w:t>
            </w:r>
          </w:p>
        </w:tc>
        <w:tc>
          <w:tcPr>
            <w:tcW w:w="708" w:type="dxa"/>
            <w:shd w:val="solid" w:color="FFFFFF" w:fill="auto"/>
          </w:tcPr>
          <w:p w14:paraId="63FB3AB9" w14:textId="4AB974A0" w:rsidR="008662AB" w:rsidRDefault="008662AB" w:rsidP="0093394A">
            <w:pPr>
              <w:pStyle w:val="TAC"/>
              <w:rPr>
                <w:sz w:val="16"/>
                <w:szCs w:val="16"/>
              </w:rPr>
            </w:pPr>
            <w:r>
              <w:rPr>
                <w:sz w:val="16"/>
                <w:szCs w:val="16"/>
              </w:rPr>
              <w:t>19.2.0</w:t>
            </w:r>
          </w:p>
        </w:tc>
      </w:tr>
      <w:tr w:rsidR="008662AB" w:rsidRPr="00D64A02" w14:paraId="0DB2CB1F" w14:textId="77777777" w:rsidTr="009D14FB">
        <w:tc>
          <w:tcPr>
            <w:tcW w:w="800" w:type="dxa"/>
            <w:shd w:val="solid" w:color="FFFFFF" w:fill="auto"/>
          </w:tcPr>
          <w:p w14:paraId="2B6F96B6" w14:textId="1F27162B" w:rsidR="008662AB" w:rsidRDefault="008662AB" w:rsidP="0093394A">
            <w:pPr>
              <w:pStyle w:val="TAC"/>
              <w:rPr>
                <w:sz w:val="16"/>
                <w:szCs w:val="16"/>
              </w:rPr>
            </w:pPr>
            <w:r>
              <w:rPr>
                <w:sz w:val="16"/>
                <w:szCs w:val="16"/>
              </w:rPr>
              <w:t>2024-12</w:t>
            </w:r>
          </w:p>
        </w:tc>
        <w:tc>
          <w:tcPr>
            <w:tcW w:w="800" w:type="dxa"/>
            <w:shd w:val="solid" w:color="FFFFFF" w:fill="auto"/>
          </w:tcPr>
          <w:p w14:paraId="72F59E67" w14:textId="398A220C" w:rsidR="008662AB" w:rsidRDefault="008662AB" w:rsidP="0093394A">
            <w:pPr>
              <w:pStyle w:val="TAL"/>
              <w:rPr>
                <w:sz w:val="16"/>
                <w:szCs w:val="16"/>
              </w:rPr>
            </w:pPr>
            <w:r>
              <w:rPr>
                <w:sz w:val="16"/>
                <w:szCs w:val="16"/>
              </w:rPr>
              <w:t>SP#106</w:t>
            </w:r>
          </w:p>
        </w:tc>
        <w:tc>
          <w:tcPr>
            <w:tcW w:w="1094" w:type="dxa"/>
            <w:shd w:val="solid" w:color="FFFFFF" w:fill="auto"/>
          </w:tcPr>
          <w:p w14:paraId="53CAD0E6" w14:textId="58877D02" w:rsidR="008662AB" w:rsidRDefault="008662AB" w:rsidP="0093394A">
            <w:pPr>
              <w:pStyle w:val="TAC"/>
              <w:rPr>
                <w:sz w:val="16"/>
                <w:szCs w:val="16"/>
              </w:rPr>
            </w:pPr>
            <w:r>
              <w:rPr>
                <w:sz w:val="16"/>
                <w:szCs w:val="16"/>
              </w:rPr>
              <w:t>SP-241488</w:t>
            </w:r>
          </w:p>
        </w:tc>
        <w:tc>
          <w:tcPr>
            <w:tcW w:w="567" w:type="dxa"/>
            <w:shd w:val="solid" w:color="FFFFFF" w:fill="auto"/>
          </w:tcPr>
          <w:p w14:paraId="26BCEE95" w14:textId="03490992" w:rsidR="008662AB" w:rsidRDefault="008662AB" w:rsidP="0093394A">
            <w:pPr>
              <w:pStyle w:val="TAL"/>
              <w:rPr>
                <w:sz w:val="16"/>
                <w:szCs w:val="16"/>
              </w:rPr>
            </w:pPr>
            <w:r>
              <w:rPr>
                <w:sz w:val="16"/>
                <w:szCs w:val="16"/>
              </w:rPr>
              <w:t>5739</w:t>
            </w:r>
          </w:p>
        </w:tc>
        <w:tc>
          <w:tcPr>
            <w:tcW w:w="425" w:type="dxa"/>
            <w:shd w:val="solid" w:color="FFFFFF" w:fill="auto"/>
          </w:tcPr>
          <w:p w14:paraId="39199A9A" w14:textId="2400C609" w:rsidR="008662AB" w:rsidRDefault="008662AB" w:rsidP="0093394A">
            <w:pPr>
              <w:pStyle w:val="TAL"/>
              <w:rPr>
                <w:sz w:val="16"/>
                <w:szCs w:val="16"/>
              </w:rPr>
            </w:pPr>
            <w:r>
              <w:rPr>
                <w:sz w:val="16"/>
                <w:szCs w:val="16"/>
              </w:rPr>
              <w:t>11</w:t>
            </w:r>
          </w:p>
        </w:tc>
        <w:tc>
          <w:tcPr>
            <w:tcW w:w="425" w:type="dxa"/>
            <w:shd w:val="solid" w:color="FFFFFF" w:fill="auto"/>
          </w:tcPr>
          <w:p w14:paraId="264CE2EF" w14:textId="4CBA1040" w:rsidR="008662AB" w:rsidRDefault="008662AB" w:rsidP="0093394A">
            <w:pPr>
              <w:pStyle w:val="TAL"/>
              <w:rPr>
                <w:sz w:val="16"/>
                <w:szCs w:val="16"/>
              </w:rPr>
            </w:pPr>
            <w:r>
              <w:rPr>
                <w:sz w:val="16"/>
                <w:szCs w:val="16"/>
              </w:rPr>
              <w:t>B</w:t>
            </w:r>
          </w:p>
        </w:tc>
        <w:tc>
          <w:tcPr>
            <w:tcW w:w="4820" w:type="dxa"/>
            <w:shd w:val="solid" w:color="FFFFFF" w:fill="auto"/>
          </w:tcPr>
          <w:p w14:paraId="6EAAAE42" w14:textId="190E54F3" w:rsidR="008662AB" w:rsidRDefault="008662AB" w:rsidP="0093394A">
            <w:pPr>
              <w:pStyle w:val="TAL"/>
              <w:rPr>
                <w:sz w:val="16"/>
                <w:szCs w:val="16"/>
              </w:rPr>
            </w:pPr>
            <w:r>
              <w:rPr>
                <w:sz w:val="16"/>
                <w:szCs w:val="16"/>
              </w:rPr>
              <w:t>KI#2: UE subscription and policy control for energy efficiency and energy saving</w:t>
            </w:r>
          </w:p>
        </w:tc>
        <w:tc>
          <w:tcPr>
            <w:tcW w:w="708" w:type="dxa"/>
            <w:shd w:val="solid" w:color="FFFFFF" w:fill="auto"/>
          </w:tcPr>
          <w:p w14:paraId="24EC061A" w14:textId="55DD9EC1" w:rsidR="008662AB" w:rsidRDefault="008662AB" w:rsidP="0093394A">
            <w:pPr>
              <w:pStyle w:val="TAC"/>
              <w:rPr>
                <w:sz w:val="16"/>
                <w:szCs w:val="16"/>
              </w:rPr>
            </w:pPr>
            <w:r>
              <w:rPr>
                <w:sz w:val="16"/>
                <w:szCs w:val="16"/>
              </w:rPr>
              <w:t>19.2.0</w:t>
            </w:r>
          </w:p>
        </w:tc>
      </w:tr>
      <w:tr w:rsidR="008662AB" w:rsidRPr="00D64A02" w14:paraId="1D403A0E" w14:textId="77777777" w:rsidTr="009D14FB">
        <w:tc>
          <w:tcPr>
            <w:tcW w:w="800" w:type="dxa"/>
            <w:shd w:val="solid" w:color="FFFFFF" w:fill="auto"/>
          </w:tcPr>
          <w:p w14:paraId="58C310F3" w14:textId="43FFF38B" w:rsidR="008662AB" w:rsidRDefault="008662AB" w:rsidP="0093394A">
            <w:pPr>
              <w:pStyle w:val="TAC"/>
              <w:rPr>
                <w:sz w:val="16"/>
                <w:szCs w:val="16"/>
              </w:rPr>
            </w:pPr>
            <w:r>
              <w:rPr>
                <w:sz w:val="16"/>
                <w:szCs w:val="16"/>
              </w:rPr>
              <w:t>2024-12</w:t>
            </w:r>
          </w:p>
        </w:tc>
        <w:tc>
          <w:tcPr>
            <w:tcW w:w="800" w:type="dxa"/>
            <w:shd w:val="solid" w:color="FFFFFF" w:fill="auto"/>
          </w:tcPr>
          <w:p w14:paraId="4E6E2A38" w14:textId="4D2EE7C6" w:rsidR="008662AB" w:rsidRDefault="008662AB" w:rsidP="0093394A">
            <w:pPr>
              <w:pStyle w:val="TAL"/>
              <w:rPr>
                <w:sz w:val="16"/>
                <w:szCs w:val="16"/>
              </w:rPr>
            </w:pPr>
            <w:r>
              <w:rPr>
                <w:sz w:val="16"/>
                <w:szCs w:val="16"/>
              </w:rPr>
              <w:t>SP#106</w:t>
            </w:r>
          </w:p>
        </w:tc>
        <w:tc>
          <w:tcPr>
            <w:tcW w:w="1094" w:type="dxa"/>
            <w:shd w:val="solid" w:color="FFFFFF" w:fill="auto"/>
          </w:tcPr>
          <w:p w14:paraId="73568E6B" w14:textId="3125B222" w:rsidR="008662AB" w:rsidRDefault="008662AB" w:rsidP="0093394A">
            <w:pPr>
              <w:pStyle w:val="TAC"/>
              <w:rPr>
                <w:sz w:val="16"/>
                <w:szCs w:val="16"/>
              </w:rPr>
            </w:pPr>
            <w:r>
              <w:rPr>
                <w:sz w:val="16"/>
                <w:szCs w:val="16"/>
              </w:rPr>
              <w:t>SP-241494</w:t>
            </w:r>
          </w:p>
        </w:tc>
        <w:tc>
          <w:tcPr>
            <w:tcW w:w="567" w:type="dxa"/>
            <w:shd w:val="solid" w:color="FFFFFF" w:fill="auto"/>
          </w:tcPr>
          <w:p w14:paraId="5AA2842C" w14:textId="1B7E6D53" w:rsidR="008662AB" w:rsidRDefault="008662AB" w:rsidP="0093394A">
            <w:pPr>
              <w:pStyle w:val="TAL"/>
              <w:rPr>
                <w:sz w:val="16"/>
                <w:szCs w:val="16"/>
              </w:rPr>
            </w:pPr>
            <w:r>
              <w:rPr>
                <w:sz w:val="16"/>
                <w:szCs w:val="16"/>
              </w:rPr>
              <w:t>5750</w:t>
            </w:r>
          </w:p>
        </w:tc>
        <w:tc>
          <w:tcPr>
            <w:tcW w:w="425" w:type="dxa"/>
            <w:shd w:val="solid" w:color="FFFFFF" w:fill="auto"/>
          </w:tcPr>
          <w:p w14:paraId="27B57C01" w14:textId="5C34CD30" w:rsidR="008662AB" w:rsidRDefault="008662AB" w:rsidP="0093394A">
            <w:pPr>
              <w:pStyle w:val="TAL"/>
              <w:rPr>
                <w:sz w:val="16"/>
                <w:szCs w:val="16"/>
              </w:rPr>
            </w:pPr>
            <w:r>
              <w:rPr>
                <w:sz w:val="16"/>
                <w:szCs w:val="16"/>
              </w:rPr>
              <w:t>6</w:t>
            </w:r>
          </w:p>
        </w:tc>
        <w:tc>
          <w:tcPr>
            <w:tcW w:w="425" w:type="dxa"/>
            <w:shd w:val="solid" w:color="FFFFFF" w:fill="auto"/>
          </w:tcPr>
          <w:p w14:paraId="7862FB0A" w14:textId="70B08194" w:rsidR="008662AB" w:rsidRDefault="008662AB" w:rsidP="0093394A">
            <w:pPr>
              <w:pStyle w:val="TAL"/>
              <w:rPr>
                <w:sz w:val="16"/>
                <w:szCs w:val="16"/>
              </w:rPr>
            </w:pPr>
            <w:r>
              <w:rPr>
                <w:sz w:val="16"/>
                <w:szCs w:val="16"/>
              </w:rPr>
              <w:t>B</w:t>
            </w:r>
          </w:p>
        </w:tc>
        <w:tc>
          <w:tcPr>
            <w:tcW w:w="4820" w:type="dxa"/>
            <w:shd w:val="solid" w:color="FFFFFF" w:fill="auto"/>
          </w:tcPr>
          <w:p w14:paraId="0845B62F" w14:textId="3E67EE1F" w:rsidR="008662AB" w:rsidRDefault="008662AB" w:rsidP="0093394A">
            <w:pPr>
              <w:pStyle w:val="TAL"/>
              <w:rPr>
                <w:sz w:val="16"/>
                <w:szCs w:val="16"/>
              </w:rPr>
            </w:pPr>
            <w:r>
              <w:rPr>
                <w:sz w:val="16"/>
                <w:szCs w:val="16"/>
              </w:rPr>
              <w:t>Support of N3GPP device behind UE/5G-RG as concluded in TS 23.700-34 KI#4</w:t>
            </w:r>
          </w:p>
        </w:tc>
        <w:tc>
          <w:tcPr>
            <w:tcW w:w="708" w:type="dxa"/>
            <w:shd w:val="solid" w:color="FFFFFF" w:fill="auto"/>
          </w:tcPr>
          <w:p w14:paraId="756ACCD0" w14:textId="3426EFB5" w:rsidR="008662AB" w:rsidRDefault="008662AB" w:rsidP="0093394A">
            <w:pPr>
              <w:pStyle w:val="TAC"/>
              <w:rPr>
                <w:sz w:val="16"/>
                <w:szCs w:val="16"/>
              </w:rPr>
            </w:pPr>
            <w:r>
              <w:rPr>
                <w:sz w:val="16"/>
                <w:szCs w:val="16"/>
              </w:rPr>
              <w:t>19.2.0</w:t>
            </w:r>
          </w:p>
        </w:tc>
      </w:tr>
      <w:tr w:rsidR="008662AB" w:rsidRPr="00D64A02" w14:paraId="28F76215" w14:textId="77777777" w:rsidTr="009D14FB">
        <w:tc>
          <w:tcPr>
            <w:tcW w:w="800" w:type="dxa"/>
            <w:shd w:val="solid" w:color="FFFFFF" w:fill="auto"/>
          </w:tcPr>
          <w:p w14:paraId="56BE0369" w14:textId="357A89E2" w:rsidR="008662AB" w:rsidRDefault="008662AB" w:rsidP="0093394A">
            <w:pPr>
              <w:pStyle w:val="TAC"/>
              <w:rPr>
                <w:sz w:val="16"/>
                <w:szCs w:val="16"/>
              </w:rPr>
            </w:pPr>
            <w:r>
              <w:rPr>
                <w:sz w:val="16"/>
                <w:szCs w:val="16"/>
              </w:rPr>
              <w:t>2024-12</w:t>
            </w:r>
          </w:p>
        </w:tc>
        <w:tc>
          <w:tcPr>
            <w:tcW w:w="800" w:type="dxa"/>
            <w:shd w:val="solid" w:color="FFFFFF" w:fill="auto"/>
          </w:tcPr>
          <w:p w14:paraId="5295B4C6" w14:textId="39087D2B" w:rsidR="008662AB" w:rsidRDefault="008662AB" w:rsidP="0093394A">
            <w:pPr>
              <w:pStyle w:val="TAL"/>
              <w:rPr>
                <w:sz w:val="16"/>
                <w:szCs w:val="16"/>
              </w:rPr>
            </w:pPr>
            <w:r>
              <w:rPr>
                <w:sz w:val="16"/>
                <w:szCs w:val="16"/>
              </w:rPr>
              <w:t>SP#106</w:t>
            </w:r>
          </w:p>
        </w:tc>
        <w:tc>
          <w:tcPr>
            <w:tcW w:w="1094" w:type="dxa"/>
            <w:shd w:val="solid" w:color="FFFFFF" w:fill="auto"/>
          </w:tcPr>
          <w:p w14:paraId="544503C5" w14:textId="20351DC9" w:rsidR="008662AB" w:rsidRDefault="008662AB" w:rsidP="0093394A">
            <w:pPr>
              <w:pStyle w:val="TAC"/>
              <w:rPr>
                <w:sz w:val="16"/>
                <w:szCs w:val="16"/>
              </w:rPr>
            </w:pPr>
            <w:r>
              <w:rPr>
                <w:sz w:val="16"/>
                <w:szCs w:val="16"/>
              </w:rPr>
              <w:t>SP-241488</w:t>
            </w:r>
          </w:p>
        </w:tc>
        <w:tc>
          <w:tcPr>
            <w:tcW w:w="567" w:type="dxa"/>
            <w:shd w:val="solid" w:color="FFFFFF" w:fill="auto"/>
          </w:tcPr>
          <w:p w14:paraId="76AE6F5C" w14:textId="15B69AD6" w:rsidR="008662AB" w:rsidRDefault="008662AB" w:rsidP="0093394A">
            <w:pPr>
              <w:pStyle w:val="TAL"/>
              <w:rPr>
                <w:sz w:val="16"/>
                <w:szCs w:val="16"/>
              </w:rPr>
            </w:pPr>
            <w:r>
              <w:rPr>
                <w:sz w:val="16"/>
                <w:szCs w:val="16"/>
              </w:rPr>
              <w:t>5740</w:t>
            </w:r>
          </w:p>
        </w:tc>
        <w:tc>
          <w:tcPr>
            <w:tcW w:w="425" w:type="dxa"/>
            <w:shd w:val="solid" w:color="FFFFFF" w:fill="auto"/>
          </w:tcPr>
          <w:p w14:paraId="1CF3119D" w14:textId="195ED0C5" w:rsidR="008662AB" w:rsidRDefault="008662AB" w:rsidP="0093394A">
            <w:pPr>
              <w:pStyle w:val="TAL"/>
              <w:rPr>
                <w:sz w:val="16"/>
                <w:szCs w:val="16"/>
              </w:rPr>
            </w:pPr>
            <w:r>
              <w:rPr>
                <w:sz w:val="16"/>
                <w:szCs w:val="16"/>
              </w:rPr>
              <w:t>10</w:t>
            </w:r>
          </w:p>
        </w:tc>
        <w:tc>
          <w:tcPr>
            <w:tcW w:w="425" w:type="dxa"/>
            <w:shd w:val="solid" w:color="FFFFFF" w:fill="auto"/>
          </w:tcPr>
          <w:p w14:paraId="33F76ACF" w14:textId="657BE4EA" w:rsidR="008662AB" w:rsidRDefault="008662AB" w:rsidP="0093394A">
            <w:pPr>
              <w:pStyle w:val="TAL"/>
              <w:rPr>
                <w:sz w:val="16"/>
                <w:szCs w:val="16"/>
              </w:rPr>
            </w:pPr>
            <w:r>
              <w:rPr>
                <w:sz w:val="16"/>
                <w:szCs w:val="16"/>
              </w:rPr>
              <w:t>B</w:t>
            </w:r>
          </w:p>
        </w:tc>
        <w:tc>
          <w:tcPr>
            <w:tcW w:w="4820" w:type="dxa"/>
            <w:shd w:val="solid" w:color="FFFFFF" w:fill="auto"/>
          </w:tcPr>
          <w:p w14:paraId="35C95893" w14:textId="5D09CC8F" w:rsidR="008662AB" w:rsidRDefault="008662AB" w:rsidP="0093394A">
            <w:pPr>
              <w:pStyle w:val="TAL"/>
              <w:rPr>
                <w:sz w:val="16"/>
                <w:szCs w:val="16"/>
              </w:rPr>
            </w:pPr>
            <w:r>
              <w:rPr>
                <w:sz w:val="16"/>
                <w:szCs w:val="16"/>
              </w:rPr>
              <w:t>Functional Description of Energy Efficiency Control Functionality</w:t>
            </w:r>
          </w:p>
        </w:tc>
        <w:tc>
          <w:tcPr>
            <w:tcW w:w="708" w:type="dxa"/>
            <w:shd w:val="solid" w:color="FFFFFF" w:fill="auto"/>
          </w:tcPr>
          <w:p w14:paraId="0857BCEC" w14:textId="5BF964D6" w:rsidR="008662AB" w:rsidRDefault="008662AB" w:rsidP="0093394A">
            <w:pPr>
              <w:pStyle w:val="TAC"/>
              <w:rPr>
                <w:sz w:val="16"/>
                <w:szCs w:val="16"/>
              </w:rPr>
            </w:pPr>
            <w:r>
              <w:rPr>
                <w:sz w:val="16"/>
                <w:szCs w:val="16"/>
              </w:rPr>
              <w:t>19.2.0</w:t>
            </w:r>
          </w:p>
        </w:tc>
      </w:tr>
      <w:tr w:rsidR="008662AB" w:rsidRPr="00D64A02" w14:paraId="5946A957" w14:textId="77777777" w:rsidTr="009D14FB">
        <w:tc>
          <w:tcPr>
            <w:tcW w:w="800" w:type="dxa"/>
            <w:shd w:val="solid" w:color="FFFFFF" w:fill="auto"/>
          </w:tcPr>
          <w:p w14:paraId="3364F82B" w14:textId="06DB4E38" w:rsidR="008662AB" w:rsidRDefault="008662AB" w:rsidP="0093394A">
            <w:pPr>
              <w:pStyle w:val="TAC"/>
              <w:rPr>
                <w:sz w:val="16"/>
                <w:szCs w:val="16"/>
              </w:rPr>
            </w:pPr>
            <w:r>
              <w:rPr>
                <w:sz w:val="16"/>
                <w:szCs w:val="16"/>
              </w:rPr>
              <w:t>2024-12</w:t>
            </w:r>
          </w:p>
        </w:tc>
        <w:tc>
          <w:tcPr>
            <w:tcW w:w="800" w:type="dxa"/>
            <w:shd w:val="solid" w:color="FFFFFF" w:fill="auto"/>
          </w:tcPr>
          <w:p w14:paraId="43914857" w14:textId="26546521" w:rsidR="008662AB" w:rsidRDefault="008662AB" w:rsidP="0093394A">
            <w:pPr>
              <w:pStyle w:val="TAL"/>
              <w:rPr>
                <w:sz w:val="16"/>
                <w:szCs w:val="16"/>
              </w:rPr>
            </w:pPr>
            <w:r>
              <w:rPr>
                <w:sz w:val="16"/>
                <w:szCs w:val="16"/>
              </w:rPr>
              <w:t>SP#106</w:t>
            </w:r>
          </w:p>
        </w:tc>
        <w:tc>
          <w:tcPr>
            <w:tcW w:w="1094" w:type="dxa"/>
            <w:shd w:val="solid" w:color="FFFFFF" w:fill="auto"/>
          </w:tcPr>
          <w:p w14:paraId="3790FD5C" w14:textId="36706FA4" w:rsidR="008662AB" w:rsidRDefault="008662AB" w:rsidP="0093394A">
            <w:pPr>
              <w:pStyle w:val="TAC"/>
              <w:rPr>
                <w:sz w:val="16"/>
                <w:szCs w:val="16"/>
              </w:rPr>
            </w:pPr>
            <w:r>
              <w:rPr>
                <w:sz w:val="16"/>
                <w:szCs w:val="16"/>
              </w:rPr>
              <w:t>SP-241503</w:t>
            </w:r>
          </w:p>
        </w:tc>
        <w:tc>
          <w:tcPr>
            <w:tcW w:w="567" w:type="dxa"/>
            <w:shd w:val="solid" w:color="FFFFFF" w:fill="auto"/>
          </w:tcPr>
          <w:p w14:paraId="50547E66" w14:textId="0EB871F7" w:rsidR="008662AB" w:rsidRDefault="008662AB" w:rsidP="0093394A">
            <w:pPr>
              <w:pStyle w:val="TAL"/>
              <w:rPr>
                <w:sz w:val="16"/>
                <w:szCs w:val="16"/>
              </w:rPr>
            </w:pPr>
            <w:r>
              <w:rPr>
                <w:sz w:val="16"/>
                <w:szCs w:val="16"/>
              </w:rPr>
              <w:t>5764</w:t>
            </w:r>
          </w:p>
        </w:tc>
        <w:tc>
          <w:tcPr>
            <w:tcW w:w="425" w:type="dxa"/>
            <w:shd w:val="solid" w:color="FFFFFF" w:fill="auto"/>
          </w:tcPr>
          <w:p w14:paraId="5481EFF0" w14:textId="54F8D570" w:rsidR="008662AB" w:rsidRDefault="008662AB" w:rsidP="0093394A">
            <w:pPr>
              <w:pStyle w:val="TAL"/>
              <w:rPr>
                <w:sz w:val="16"/>
                <w:szCs w:val="16"/>
              </w:rPr>
            </w:pPr>
            <w:r>
              <w:rPr>
                <w:sz w:val="16"/>
                <w:szCs w:val="16"/>
              </w:rPr>
              <w:t>7</w:t>
            </w:r>
          </w:p>
        </w:tc>
        <w:tc>
          <w:tcPr>
            <w:tcW w:w="425" w:type="dxa"/>
            <w:shd w:val="solid" w:color="FFFFFF" w:fill="auto"/>
          </w:tcPr>
          <w:p w14:paraId="17DE9EB6" w14:textId="6921192E" w:rsidR="008662AB" w:rsidRDefault="008662AB" w:rsidP="0093394A">
            <w:pPr>
              <w:pStyle w:val="TAL"/>
              <w:rPr>
                <w:sz w:val="16"/>
                <w:szCs w:val="16"/>
              </w:rPr>
            </w:pPr>
            <w:r>
              <w:rPr>
                <w:sz w:val="16"/>
                <w:szCs w:val="16"/>
              </w:rPr>
              <w:t>B</w:t>
            </w:r>
          </w:p>
        </w:tc>
        <w:tc>
          <w:tcPr>
            <w:tcW w:w="4820" w:type="dxa"/>
            <w:shd w:val="solid" w:color="FFFFFF" w:fill="auto"/>
          </w:tcPr>
          <w:p w14:paraId="527B5B65" w14:textId="35CFDE57" w:rsidR="008662AB" w:rsidRDefault="008662AB" w:rsidP="0093394A">
            <w:pPr>
              <w:pStyle w:val="TAL"/>
              <w:rPr>
                <w:sz w:val="16"/>
                <w:szCs w:val="16"/>
              </w:rPr>
            </w:pPr>
            <w:r>
              <w:rPr>
                <w:sz w:val="16"/>
                <w:szCs w:val="16"/>
              </w:rPr>
              <w:t>Support of Slice change based on AF request</w:t>
            </w:r>
          </w:p>
        </w:tc>
        <w:tc>
          <w:tcPr>
            <w:tcW w:w="708" w:type="dxa"/>
            <w:shd w:val="solid" w:color="FFFFFF" w:fill="auto"/>
          </w:tcPr>
          <w:p w14:paraId="616E2322" w14:textId="02918747" w:rsidR="008662AB" w:rsidRDefault="008662AB" w:rsidP="0093394A">
            <w:pPr>
              <w:pStyle w:val="TAC"/>
              <w:rPr>
                <w:sz w:val="16"/>
                <w:szCs w:val="16"/>
              </w:rPr>
            </w:pPr>
            <w:r>
              <w:rPr>
                <w:sz w:val="16"/>
                <w:szCs w:val="16"/>
              </w:rPr>
              <w:t>19.2.0</w:t>
            </w:r>
          </w:p>
        </w:tc>
      </w:tr>
      <w:tr w:rsidR="00FA3939" w:rsidRPr="00D64A02" w14:paraId="3407BA03" w14:textId="77777777" w:rsidTr="009D14FB">
        <w:tc>
          <w:tcPr>
            <w:tcW w:w="800" w:type="dxa"/>
            <w:shd w:val="solid" w:color="FFFFFF" w:fill="auto"/>
          </w:tcPr>
          <w:p w14:paraId="5DA07BD2" w14:textId="2777C348" w:rsidR="00FA3939" w:rsidRDefault="00FA3939" w:rsidP="0093394A">
            <w:pPr>
              <w:pStyle w:val="TAC"/>
              <w:rPr>
                <w:sz w:val="16"/>
                <w:szCs w:val="16"/>
              </w:rPr>
            </w:pPr>
            <w:r>
              <w:rPr>
                <w:sz w:val="16"/>
                <w:szCs w:val="16"/>
              </w:rPr>
              <w:t>2024-12</w:t>
            </w:r>
          </w:p>
        </w:tc>
        <w:tc>
          <w:tcPr>
            <w:tcW w:w="800" w:type="dxa"/>
            <w:shd w:val="solid" w:color="FFFFFF" w:fill="auto"/>
          </w:tcPr>
          <w:p w14:paraId="70BB1881" w14:textId="388B71DB" w:rsidR="00FA3939" w:rsidRDefault="00FA3939" w:rsidP="0093394A">
            <w:pPr>
              <w:pStyle w:val="TAL"/>
              <w:rPr>
                <w:sz w:val="16"/>
                <w:szCs w:val="16"/>
              </w:rPr>
            </w:pPr>
            <w:r>
              <w:rPr>
                <w:sz w:val="16"/>
                <w:szCs w:val="16"/>
              </w:rPr>
              <w:t>SP#106</w:t>
            </w:r>
          </w:p>
        </w:tc>
        <w:tc>
          <w:tcPr>
            <w:tcW w:w="1094" w:type="dxa"/>
            <w:shd w:val="solid" w:color="FFFFFF" w:fill="auto"/>
          </w:tcPr>
          <w:p w14:paraId="54A7F84F" w14:textId="098D96A1" w:rsidR="00FA3939" w:rsidRDefault="00FA3939" w:rsidP="0093394A">
            <w:pPr>
              <w:pStyle w:val="TAC"/>
              <w:rPr>
                <w:sz w:val="16"/>
                <w:szCs w:val="16"/>
              </w:rPr>
            </w:pPr>
            <w:r>
              <w:rPr>
                <w:sz w:val="16"/>
                <w:szCs w:val="16"/>
              </w:rPr>
              <w:t>SP-241484</w:t>
            </w:r>
          </w:p>
        </w:tc>
        <w:tc>
          <w:tcPr>
            <w:tcW w:w="567" w:type="dxa"/>
            <w:shd w:val="solid" w:color="FFFFFF" w:fill="auto"/>
          </w:tcPr>
          <w:p w14:paraId="4AEDDAD2" w14:textId="589BAA16" w:rsidR="00FA3939" w:rsidRDefault="00FA3939" w:rsidP="0093394A">
            <w:pPr>
              <w:pStyle w:val="TAL"/>
              <w:rPr>
                <w:sz w:val="16"/>
                <w:szCs w:val="16"/>
              </w:rPr>
            </w:pPr>
            <w:r>
              <w:rPr>
                <w:sz w:val="16"/>
                <w:szCs w:val="16"/>
              </w:rPr>
              <w:t>5778</w:t>
            </w:r>
          </w:p>
        </w:tc>
        <w:tc>
          <w:tcPr>
            <w:tcW w:w="425" w:type="dxa"/>
            <w:shd w:val="solid" w:color="FFFFFF" w:fill="auto"/>
          </w:tcPr>
          <w:p w14:paraId="21F08840" w14:textId="66D8EB6D" w:rsidR="00FA3939" w:rsidRDefault="00FA3939" w:rsidP="0093394A">
            <w:pPr>
              <w:pStyle w:val="TAL"/>
              <w:rPr>
                <w:sz w:val="16"/>
                <w:szCs w:val="16"/>
              </w:rPr>
            </w:pPr>
            <w:r>
              <w:rPr>
                <w:sz w:val="16"/>
                <w:szCs w:val="16"/>
              </w:rPr>
              <w:t>2</w:t>
            </w:r>
          </w:p>
        </w:tc>
        <w:tc>
          <w:tcPr>
            <w:tcW w:w="425" w:type="dxa"/>
            <w:shd w:val="solid" w:color="FFFFFF" w:fill="auto"/>
          </w:tcPr>
          <w:p w14:paraId="23A7D08D" w14:textId="2ACCA1D8" w:rsidR="00FA3939" w:rsidRDefault="00FA3939" w:rsidP="0093394A">
            <w:pPr>
              <w:pStyle w:val="TAL"/>
              <w:rPr>
                <w:sz w:val="16"/>
                <w:szCs w:val="16"/>
              </w:rPr>
            </w:pPr>
            <w:r>
              <w:rPr>
                <w:sz w:val="16"/>
                <w:szCs w:val="16"/>
              </w:rPr>
              <w:t>C</w:t>
            </w:r>
          </w:p>
        </w:tc>
        <w:tc>
          <w:tcPr>
            <w:tcW w:w="4820" w:type="dxa"/>
            <w:shd w:val="solid" w:color="FFFFFF" w:fill="auto"/>
          </w:tcPr>
          <w:p w14:paraId="77F867C4" w14:textId="0769AEDE" w:rsidR="00FA3939" w:rsidRDefault="00FA3939" w:rsidP="0093394A">
            <w:pPr>
              <w:pStyle w:val="TAL"/>
              <w:rPr>
                <w:sz w:val="16"/>
                <w:szCs w:val="16"/>
              </w:rPr>
            </w:pPr>
            <w:r>
              <w:rPr>
                <w:sz w:val="16"/>
                <w:szCs w:val="16"/>
              </w:rPr>
              <w:t>NSSF selection</w:t>
            </w:r>
          </w:p>
        </w:tc>
        <w:tc>
          <w:tcPr>
            <w:tcW w:w="708" w:type="dxa"/>
            <w:shd w:val="solid" w:color="FFFFFF" w:fill="auto"/>
          </w:tcPr>
          <w:p w14:paraId="0FB1D366" w14:textId="7C66347D" w:rsidR="00FA3939" w:rsidRDefault="00FA3939" w:rsidP="0093394A">
            <w:pPr>
              <w:pStyle w:val="TAC"/>
              <w:rPr>
                <w:sz w:val="16"/>
                <w:szCs w:val="16"/>
              </w:rPr>
            </w:pPr>
            <w:r>
              <w:rPr>
                <w:sz w:val="16"/>
                <w:szCs w:val="16"/>
              </w:rPr>
              <w:t>19.2.0</w:t>
            </w:r>
          </w:p>
        </w:tc>
      </w:tr>
      <w:tr w:rsidR="00FA3939" w:rsidRPr="00D64A02" w14:paraId="0DAACC5E" w14:textId="77777777" w:rsidTr="009D14FB">
        <w:tc>
          <w:tcPr>
            <w:tcW w:w="800" w:type="dxa"/>
            <w:shd w:val="solid" w:color="FFFFFF" w:fill="auto"/>
          </w:tcPr>
          <w:p w14:paraId="2F38245E" w14:textId="6C6EEEC3" w:rsidR="00FA3939" w:rsidRDefault="00FA3939" w:rsidP="0093394A">
            <w:pPr>
              <w:pStyle w:val="TAC"/>
              <w:rPr>
                <w:sz w:val="16"/>
                <w:szCs w:val="16"/>
              </w:rPr>
            </w:pPr>
            <w:r>
              <w:rPr>
                <w:sz w:val="16"/>
                <w:szCs w:val="16"/>
              </w:rPr>
              <w:t>2024-12</w:t>
            </w:r>
          </w:p>
        </w:tc>
        <w:tc>
          <w:tcPr>
            <w:tcW w:w="800" w:type="dxa"/>
            <w:shd w:val="solid" w:color="FFFFFF" w:fill="auto"/>
          </w:tcPr>
          <w:p w14:paraId="17D808DC" w14:textId="76CAAD04" w:rsidR="00FA3939" w:rsidRDefault="00FA3939" w:rsidP="0093394A">
            <w:pPr>
              <w:pStyle w:val="TAL"/>
              <w:rPr>
                <w:sz w:val="16"/>
                <w:szCs w:val="16"/>
              </w:rPr>
            </w:pPr>
            <w:r>
              <w:rPr>
                <w:sz w:val="16"/>
                <w:szCs w:val="16"/>
              </w:rPr>
              <w:t>SP#106</w:t>
            </w:r>
          </w:p>
        </w:tc>
        <w:tc>
          <w:tcPr>
            <w:tcW w:w="1094" w:type="dxa"/>
            <w:shd w:val="solid" w:color="FFFFFF" w:fill="auto"/>
          </w:tcPr>
          <w:p w14:paraId="55D8AA2D" w14:textId="2E74AE34" w:rsidR="00FA3939" w:rsidRDefault="00FA3939" w:rsidP="0093394A">
            <w:pPr>
              <w:pStyle w:val="TAC"/>
              <w:rPr>
                <w:sz w:val="16"/>
                <w:szCs w:val="16"/>
              </w:rPr>
            </w:pPr>
            <w:r>
              <w:rPr>
                <w:sz w:val="16"/>
                <w:szCs w:val="16"/>
              </w:rPr>
              <w:t>SP-241492</w:t>
            </w:r>
          </w:p>
        </w:tc>
        <w:tc>
          <w:tcPr>
            <w:tcW w:w="567" w:type="dxa"/>
            <w:shd w:val="solid" w:color="FFFFFF" w:fill="auto"/>
          </w:tcPr>
          <w:p w14:paraId="74055A69" w14:textId="585C6E29" w:rsidR="00FA3939" w:rsidRDefault="00FA3939" w:rsidP="0093394A">
            <w:pPr>
              <w:pStyle w:val="TAL"/>
              <w:rPr>
                <w:sz w:val="16"/>
                <w:szCs w:val="16"/>
              </w:rPr>
            </w:pPr>
            <w:r>
              <w:rPr>
                <w:sz w:val="16"/>
                <w:szCs w:val="16"/>
              </w:rPr>
              <w:t>5748</w:t>
            </w:r>
          </w:p>
        </w:tc>
        <w:tc>
          <w:tcPr>
            <w:tcW w:w="425" w:type="dxa"/>
            <w:shd w:val="solid" w:color="FFFFFF" w:fill="auto"/>
          </w:tcPr>
          <w:p w14:paraId="0C6A54BA" w14:textId="6CFAF089" w:rsidR="00FA3939" w:rsidRDefault="00FA3939" w:rsidP="0093394A">
            <w:pPr>
              <w:pStyle w:val="TAL"/>
              <w:rPr>
                <w:sz w:val="16"/>
                <w:szCs w:val="16"/>
              </w:rPr>
            </w:pPr>
            <w:r>
              <w:rPr>
                <w:sz w:val="16"/>
                <w:szCs w:val="16"/>
              </w:rPr>
              <w:t>6</w:t>
            </w:r>
          </w:p>
        </w:tc>
        <w:tc>
          <w:tcPr>
            <w:tcW w:w="425" w:type="dxa"/>
            <w:shd w:val="solid" w:color="FFFFFF" w:fill="auto"/>
          </w:tcPr>
          <w:p w14:paraId="66410A4E" w14:textId="71EAA935" w:rsidR="00FA3939" w:rsidRDefault="00FA3939" w:rsidP="0093394A">
            <w:pPr>
              <w:pStyle w:val="TAL"/>
              <w:rPr>
                <w:sz w:val="16"/>
                <w:szCs w:val="16"/>
              </w:rPr>
            </w:pPr>
            <w:r>
              <w:rPr>
                <w:sz w:val="16"/>
                <w:szCs w:val="16"/>
              </w:rPr>
              <w:t>B</w:t>
            </w:r>
          </w:p>
        </w:tc>
        <w:tc>
          <w:tcPr>
            <w:tcW w:w="4820" w:type="dxa"/>
            <w:shd w:val="solid" w:color="FFFFFF" w:fill="auto"/>
          </w:tcPr>
          <w:p w14:paraId="68354F04" w14:textId="526A56C1" w:rsidR="00FA3939" w:rsidRDefault="00FA3939" w:rsidP="0093394A">
            <w:pPr>
              <w:pStyle w:val="TAL"/>
              <w:rPr>
                <w:sz w:val="16"/>
                <w:szCs w:val="16"/>
              </w:rPr>
            </w:pPr>
            <w:r>
              <w:rPr>
                <w:sz w:val="16"/>
                <w:szCs w:val="16"/>
              </w:rPr>
              <w:t>HSBO_roaming traffic offloading via session breakout in HPLMN</w:t>
            </w:r>
          </w:p>
        </w:tc>
        <w:tc>
          <w:tcPr>
            <w:tcW w:w="708" w:type="dxa"/>
            <w:shd w:val="solid" w:color="FFFFFF" w:fill="auto"/>
          </w:tcPr>
          <w:p w14:paraId="60252FE2" w14:textId="548F17BC" w:rsidR="00FA3939" w:rsidRDefault="00FA3939" w:rsidP="0093394A">
            <w:pPr>
              <w:pStyle w:val="TAC"/>
              <w:rPr>
                <w:sz w:val="16"/>
                <w:szCs w:val="16"/>
              </w:rPr>
            </w:pPr>
            <w:r>
              <w:rPr>
                <w:sz w:val="16"/>
                <w:szCs w:val="16"/>
              </w:rPr>
              <w:t>19.2.0</w:t>
            </w:r>
          </w:p>
        </w:tc>
      </w:tr>
      <w:tr w:rsidR="00CA30AC" w:rsidRPr="00D64A02" w14:paraId="1ADA2748" w14:textId="77777777" w:rsidTr="009D14FB">
        <w:tc>
          <w:tcPr>
            <w:tcW w:w="800" w:type="dxa"/>
            <w:shd w:val="solid" w:color="FFFFFF" w:fill="auto"/>
          </w:tcPr>
          <w:p w14:paraId="6C567188" w14:textId="3E21B7FE" w:rsidR="00CA30AC" w:rsidRDefault="00CA30AC" w:rsidP="0093394A">
            <w:pPr>
              <w:pStyle w:val="TAC"/>
              <w:rPr>
                <w:sz w:val="16"/>
                <w:szCs w:val="16"/>
              </w:rPr>
            </w:pPr>
            <w:r>
              <w:rPr>
                <w:sz w:val="16"/>
                <w:szCs w:val="16"/>
              </w:rPr>
              <w:t>2024-12</w:t>
            </w:r>
          </w:p>
        </w:tc>
        <w:tc>
          <w:tcPr>
            <w:tcW w:w="800" w:type="dxa"/>
            <w:shd w:val="solid" w:color="FFFFFF" w:fill="auto"/>
          </w:tcPr>
          <w:p w14:paraId="4B4E6C96" w14:textId="2E9C6603" w:rsidR="00CA30AC" w:rsidRDefault="00CA30AC" w:rsidP="0093394A">
            <w:pPr>
              <w:pStyle w:val="TAL"/>
              <w:rPr>
                <w:sz w:val="16"/>
                <w:szCs w:val="16"/>
              </w:rPr>
            </w:pPr>
            <w:r>
              <w:rPr>
                <w:sz w:val="16"/>
                <w:szCs w:val="16"/>
              </w:rPr>
              <w:t>SP#106</w:t>
            </w:r>
          </w:p>
        </w:tc>
        <w:tc>
          <w:tcPr>
            <w:tcW w:w="1094" w:type="dxa"/>
            <w:shd w:val="solid" w:color="FFFFFF" w:fill="auto"/>
          </w:tcPr>
          <w:p w14:paraId="1AA88BD7" w14:textId="58112B82" w:rsidR="00CA30AC" w:rsidRDefault="00CA30AC" w:rsidP="0093394A">
            <w:pPr>
              <w:pStyle w:val="TAC"/>
              <w:rPr>
                <w:sz w:val="16"/>
                <w:szCs w:val="16"/>
              </w:rPr>
            </w:pPr>
            <w:r>
              <w:rPr>
                <w:sz w:val="16"/>
                <w:szCs w:val="16"/>
              </w:rPr>
              <w:t>SP-241864</w:t>
            </w:r>
          </w:p>
        </w:tc>
        <w:tc>
          <w:tcPr>
            <w:tcW w:w="567" w:type="dxa"/>
            <w:shd w:val="solid" w:color="FFFFFF" w:fill="auto"/>
          </w:tcPr>
          <w:p w14:paraId="4F09664F" w14:textId="410259A8" w:rsidR="00CA30AC" w:rsidRDefault="00CA30AC" w:rsidP="0093394A">
            <w:pPr>
              <w:pStyle w:val="TAL"/>
              <w:rPr>
                <w:sz w:val="16"/>
                <w:szCs w:val="16"/>
              </w:rPr>
            </w:pPr>
            <w:r>
              <w:rPr>
                <w:sz w:val="16"/>
                <w:szCs w:val="16"/>
              </w:rPr>
              <w:t>5807</w:t>
            </w:r>
          </w:p>
        </w:tc>
        <w:tc>
          <w:tcPr>
            <w:tcW w:w="425" w:type="dxa"/>
            <w:shd w:val="solid" w:color="FFFFFF" w:fill="auto"/>
          </w:tcPr>
          <w:p w14:paraId="36A6CF2C" w14:textId="12365056" w:rsidR="00CA30AC" w:rsidRDefault="00CA30AC" w:rsidP="0093394A">
            <w:pPr>
              <w:pStyle w:val="TAL"/>
              <w:rPr>
                <w:sz w:val="16"/>
                <w:szCs w:val="16"/>
              </w:rPr>
            </w:pPr>
            <w:r>
              <w:rPr>
                <w:sz w:val="16"/>
                <w:szCs w:val="16"/>
              </w:rPr>
              <w:t>10</w:t>
            </w:r>
          </w:p>
        </w:tc>
        <w:tc>
          <w:tcPr>
            <w:tcW w:w="425" w:type="dxa"/>
            <w:shd w:val="solid" w:color="FFFFFF" w:fill="auto"/>
          </w:tcPr>
          <w:p w14:paraId="3866A918" w14:textId="48B49F99" w:rsidR="00CA30AC" w:rsidRDefault="00CA30AC" w:rsidP="0093394A">
            <w:pPr>
              <w:pStyle w:val="TAL"/>
              <w:rPr>
                <w:sz w:val="16"/>
                <w:szCs w:val="16"/>
              </w:rPr>
            </w:pPr>
            <w:r>
              <w:rPr>
                <w:sz w:val="16"/>
                <w:szCs w:val="16"/>
              </w:rPr>
              <w:t>B</w:t>
            </w:r>
          </w:p>
        </w:tc>
        <w:tc>
          <w:tcPr>
            <w:tcW w:w="4820" w:type="dxa"/>
            <w:shd w:val="solid" w:color="FFFFFF" w:fill="auto"/>
          </w:tcPr>
          <w:p w14:paraId="5571DCF4" w14:textId="545B9ECD" w:rsidR="00CA30AC" w:rsidRDefault="00CA30AC" w:rsidP="0093394A">
            <w:pPr>
              <w:pStyle w:val="TAL"/>
              <w:rPr>
                <w:sz w:val="16"/>
                <w:szCs w:val="16"/>
              </w:rPr>
            </w:pPr>
            <w:r>
              <w:rPr>
                <w:sz w:val="16"/>
                <w:szCs w:val="16"/>
              </w:rPr>
              <w:t>NR Femto architecture definition</w:t>
            </w:r>
          </w:p>
        </w:tc>
        <w:tc>
          <w:tcPr>
            <w:tcW w:w="708" w:type="dxa"/>
            <w:shd w:val="solid" w:color="FFFFFF" w:fill="auto"/>
          </w:tcPr>
          <w:p w14:paraId="0C365150" w14:textId="59E7FFBA" w:rsidR="00CA30AC" w:rsidRDefault="00CA30AC" w:rsidP="0093394A">
            <w:pPr>
              <w:pStyle w:val="TAC"/>
              <w:rPr>
                <w:sz w:val="16"/>
                <w:szCs w:val="16"/>
              </w:rPr>
            </w:pPr>
            <w:r>
              <w:rPr>
                <w:sz w:val="16"/>
                <w:szCs w:val="16"/>
              </w:rPr>
              <w:t>19.2.0</w:t>
            </w:r>
          </w:p>
        </w:tc>
      </w:tr>
      <w:tr w:rsidR="00CA30AC" w:rsidRPr="00D64A02" w14:paraId="2A036693" w14:textId="77777777" w:rsidTr="009D14FB">
        <w:tc>
          <w:tcPr>
            <w:tcW w:w="800" w:type="dxa"/>
            <w:shd w:val="solid" w:color="FFFFFF" w:fill="auto"/>
          </w:tcPr>
          <w:p w14:paraId="20A73928" w14:textId="5F82F083" w:rsidR="00CA30AC" w:rsidRDefault="00CA30AC" w:rsidP="0093394A">
            <w:pPr>
              <w:pStyle w:val="TAC"/>
              <w:rPr>
                <w:sz w:val="16"/>
                <w:szCs w:val="16"/>
              </w:rPr>
            </w:pPr>
            <w:r>
              <w:rPr>
                <w:sz w:val="16"/>
                <w:szCs w:val="16"/>
              </w:rPr>
              <w:t>2024-12</w:t>
            </w:r>
          </w:p>
        </w:tc>
        <w:tc>
          <w:tcPr>
            <w:tcW w:w="800" w:type="dxa"/>
            <w:shd w:val="solid" w:color="FFFFFF" w:fill="auto"/>
          </w:tcPr>
          <w:p w14:paraId="4A4873AB" w14:textId="3D51CCFF" w:rsidR="00CA30AC" w:rsidRDefault="00CA30AC" w:rsidP="0093394A">
            <w:pPr>
              <w:pStyle w:val="TAL"/>
              <w:rPr>
                <w:sz w:val="16"/>
                <w:szCs w:val="16"/>
              </w:rPr>
            </w:pPr>
            <w:r>
              <w:rPr>
                <w:sz w:val="16"/>
                <w:szCs w:val="16"/>
              </w:rPr>
              <w:t>SP#106</w:t>
            </w:r>
          </w:p>
        </w:tc>
        <w:tc>
          <w:tcPr>
            <w:tcW w:w="1094" w:type="dxa"/>
            <w:shd w:val="solid" w:color="FFFFFF" w:fill="auto"/>
          </w:tcPr>
          <w:p w14:paraId="588A538B" w14:textId="1A0FA93B" w:rsidR="00CA30AC" w:rsidRDefault="00CA30AC" w:rsidP="0093394A">
            <w:pPr>
              <w:pStyle w:val="TAC"/>
              <w:rPr>
                <w:sz w:val="16"/>
                <w:szCs w:val="16"/>
              </w:rPr>
            </w:pPr>
            <w:r>
              <w:rPr>
                <w:sz w:val="16"/>
                <w:szCs w:val="16"/>
              </w:rPr>
              <w:t>SP-241484</w:t>
            </w:r>
          </w:p>
        </w:tc>
        <w:tc>
          <w:tcPr>
            <w:tcW w:w="567" w:type="dxa"/>
            <w:shd w:val="solid" w:color="FFFFFF" w:fill="auto"/>
          </w:tcPr>
          <w:p w14:paraId="4DB3CEF7" w14:textId="063232B3" w:rsidR="00CA30AC" w:rsidRDefault="00CA30AC" w:rsidP="0093394A">
            <w:pPr>
              <w:pStyle w:val="TAL"/>
              <w:rPr>
                <w:sz w:val="16"/>
                <w:szCs w:val="16"/>
              </w:rPr>
            </w:pPr>
            <w:r>
              <w:rPr>
                <w:sz w:val="16"/>
                <w:szCs w:val="16"/>
              </w:rPr>
              <w:t>5824</w:t>
            </w:r>
          </w:p>
        </w:tc>
        <w:tc>
          <w:tcPr>
            <w:tcW w:w="425" w:type="dxa"/>
            <w:shd w:val="solid" w:color="FFFFFF" w:fill="auto"/>
          </w:tcPr>
          <w:p w14:paraId="0617C0E9" w14:textId="4ECFAB42" w:rsidR="00CA30AC" w:rsidRDefault="00CA30AC" w:rsidP="0093394A">
            <w:pPr>
              <w:pStyle w:val="TAL"/>
              <w:rPr>
                <w:sz w:val="16"/>
                <w:szCs w:val="16"/>
              </w:rPr>
            </w:pPr>
            <w:r>
              <w:rPr>
                <w:sz w:val="16"/>
                <w:szCs w:val="16"/>
              </w:rPr>
              <w:t>2</w:t>
            </w:r>
          </w:p>
        </w:tc>
        <w:tc>
          <w:tcPr>
            <w:tcW w:w="425" w:type="dxa"/>
            <w:shd w:val="solid" w:color="FFFFFF" w:fill="auto"/>
          </w:tcPr>
          <w:p w14:paraId="585062B1" w14:textId="0FE9DF97" w:rsidR="00CA30AC" w:rsidRDefault="00CA30AC" w:rsidP="0093394A">
            <w:pPr>
              <w:pStyle w:val="TAL"/>
              <w:rPr>
                <w:sz w:val="16"/>
                <w:szCs w:val="16"/>
              </w:rPr>
            </w:pPr>
            <w:r>
              <w:rPr>
                <w:sz w:val="16"/>
                <w:szCs w:val="16"/>
              </w:rPr>
              <w:t>B</w:t>
            </w:r>
          </w:p>
        </w:tc>
        <w:tc>
          <w:tcPr>
            <w:tcW w:w="4820" w:type="dxa"/>
            <w:shd w:val="solid" w:color="FFFFFF" w:fill="auto"/>
          </w:tcPr>
          <w:p w14:paraId="1EE6F50C" w14:textId="565CE348" w:rsidR="00CA30AC" w:rsidRDefault="00CA30AC" w:rsidP="0093394A">
            <w:pPr>
              <w:pStyle w:val="TAL"/>
              <w:rPr>
                <w:sz w:val="16"/>
                <w:szCs w:val="16"/>
              </w:rPr>
            </w:pPr>
            <w:r>
              <w:rPr>
                <w:sz w:val="16"/>
                <w:szCs w:val="16"/>
              </w:rPr>
              <w:t>Support of LP-WUS Assistance</w:t>
            </w:r>
          </w:p>
        </w:tc>
        <w:tc>
          <w:tcPr>
            <w:tcW w:w="708" w:type="dxa"/>
            <w:shd w:val="solid" w:color="FFFFFF" w:fill="auto"/>
          </w:tcPr>
          <w:p w14:paraId="1D53918C" w14:textId="419587ED" w:rsidR="00CA30AC" w:rsidRDefault="00CA30AC" w:rsidP="0093394A">
            <w:pPr>
              <w:pStyle w:val="TAC"/>
              <w:rPr>
                <w:sz w:val="16"/>
                <w:szCs w:val="16"/>
              </w:rPr>
            </w:pPr>
            <w:r>
              <w:rPr>
                <w:sz w:val="16"/>
                <w:szCs w:val="16"/>
              </w:rPr>
              <w:t>19.2.0</w:t>
            </w:r>
          </w:p>
        </w:tc>
      </w:tr>
      <w:tr w:rsidR="00CA30AC" w:rsidRPr="00D64A02" w14:paraId="428C0A8B" w14:textId="77777777" w:rsidTr="009D14FB">
        <w:tc>
          <w:tcPr>
            <w:tcW w:w="800" w:type="dxa"/>
            <w:shd w:val="solid" w:color="FFFFFF" w:fill="auto"/>
          </w:tcPr>
          <w:p w14:paraId="5C0890E2" w14:textId="117D5DE6" w:rsidR="00CA30AC" w:rsidRDefault="00CA30AC" w:rsidP="0093394A">
            <w:pPr>
              <w:pStyle w:val="TAC"/>
              <w:rPr>
                <w:sz w:val="16"/>
                <w:szCs w:val="16"/>
              </w:rPr>
            </w:pPr>
            <w:r>
              <w:rPr>
                <w:sz w:val="16"/>
                <w:szCs w:val="16"/>
              </w:rPr>
              <w:lastRenderedPageBreak/>
              <w:t>2024-12</w:t>
            </w:r>
          </w:p>
        </w:tc>
        <w:tc>
          <w:tcPr>
            <w:tcW w:w="800" w:type="dxa"/>
            <w:shd w:val="solid" w:color="FFFFFF" w:fill="auto"/>
          </w:tcPr>
          <w:p w14:paraId="4FAB07F1" w14:textId="11880D82" w:rsidR="00CA30AC" w:rsidRDefault="00CA30AC" w:rsidP="0093394A">
            <w:pPr>
              <w:pStyle w:val="TAL"/>
              <w:rPr>
                <w:sz w:val="16"/>
                <w:szCs w:val="16"/>
              </w:rPr>
            </w:pPr>
            <w:r>
              <w:rPr>
                <w:sz w:val="16"/>
                <w:szCs w:val="16"/>
              </w:rPr>
              <w:t>SP#106</w:t>
            </w:r>
          </w:p>
        </w:tc>
        <w:tc>
          <w:tcPr>
            <w:tcW w:w="1094" w:type="dxa"/>
            <w:shd w:val="solid" w:color="FFFFFF" w:fill="auto"/>
          </w:tcPr>
          <w:p w14:paraId="6F5C7A38" w14:textId="1E805C79" w:rsidR="00CA30AC" w:rsidRDefault="00CA30AC" w:rsidP="0093394A">
            <w:pPr>
              <w:pStyle w:val="TAC"/>
              <w:rPr>
                <w:sz w:val="16"/>
                <w:szCs w:val="16"/>
              </w:rPr>
            </w:pPr>
            <w:r>
              <w:rPr>
                <w:sz w:val="16"/>
                <w:szCs w:val="16"/>
              </w:rPr>
              <w:t>SP-241496</w:t>
            </w:r>
          </w:p>
        </w:tc>
        <w:tc>
          <w:tcPr>
            <w:tcW w:w="567" w:type="dxa"/>
            <w:shd w:val="solid" w:color="FFFFFF" w:fill="auto"/>
          </w:tcPr>
          <w:p w14:paraId="49C9B619" w14:textId="2B7AFC9C" w:rsidR="00CA30AC" w:rsidRDefault="00CA30AC" w:rsidP="0093394A">
            <w:pPr>
              <w:pStyle w:val="TAL"/>
              <w:rPr>
                <w:sz w:val="16"/>
                <w:szCs w:val="16"/>
              </w:rPr>
            </w:pPr>
            <w:r>
              <w:rPr>
                <w:sz w:val="16"/>
                <w:szCs w:val="16"/>
              </w:rPr>
              <w:t>5828</w:t>
            </w:r>
          </w:p>
        </w:tc>
        <w:tc>
          <w:tcPr>
            <w:tcW w:w="425" w:type="dxa"/>
            <w:shd w:val="solid" w:color="FFFFFF" w:fill="auto"/>
          </w:tcPr>
          <w:p w14:paraId="5A5BAB61" w14:textId="2839B1FB" w:rsidR="00CA30AC" w:rsidRDefault="00CA30AC" w:rsidP="0093394A">
            <w:pPr>
              <w:pStyle w:val="TAL"/>
              <w:rPr>
                <w:sz w:val="16"/>
                <w:szCs w:val="16"/>
              </w:rPr>
            </w:pPr>
            <w:r>
              <w:rPr>
                <w:sz w:val="16"/>
                <w:szCs w:val="16"/>
              </w:rPr>
              <w:t>1</w:t>
            </w:r>
          </w:p>
        </w:tc>
        <w:tc>
          <w:tcPr>
            <w:tcW w:w="425" w:type="dxa"/>
            <w:shd w:val="solid" w:color="FFFFFF" w:fill="auto"/>
          </w:tcPr>
          <w:p w14:paraId="09CAA153" w14:textId="486DC4B2" w:rsidR="00CA30AC" w:rsidRDefault="00CA30AC" w:rsidP="0093394A">
            <w:pPr>
              <w:pStyle w:val="TAL"/>
              <w:rPr>
                <w:sz w:val="16"/>
                <w:szCs w:val="16"/>
              </w:rPr>
            </w:pPr>
            <w:r>
              <w:rPr>
                <w:sz w:val="16"/>
                <w:szCs w:val="16"/>
              </w:rPr>
              <w:t>B</w:t>
            </w:r>
          </w:p>
        </w:tc>
        <w:tc>
          <w:tcPr>
            <w:tcW w:w="4820" w:type="dxa"/>
            <w:shd w:val="solid" w:color="FFFFFF" w:fill="auto"/>
          </w:tcPr>
          <w:p w14:paraId="3D9BB502" w14:textId="4888F8CB" w:rsidR="00CA30AC" w:rsidRPr="007E16B7" w:rsidRDefault="00CA30AC" w:rsidP="0093394A">
            <w:pPr>
              <w:pStyle w:val="TAL"/>
              <w:rPr>
                <w:sz w:val="16"/>
                <w:szCs w:val="16"/>
                <w:lang w:val="fr-FR"/>
              </w:rPr>
            </w:pPr>
            <w:r w:rsidRPr="007E16B7">
              <w:rPr>
                <w:sz w:val="16"/>
                <w:szCs w:val="16"/>
                <w:lang w:val="fr-FR"/>
              </w:rPr>
              <w:t>MWAB BH PDU session clarificat</w:t>
            </w:r>
            <w:r w:rsidR="000A7077" w:rsidRPr="007E16B7">
              <w:rPr>
                <w:sz w:val="16"/>
                <w:szCs w:val="16"/>
                <w:lang w:val="fr-FR"/>
              </w:rPr>
              <w:t>i</w:t>
            </w:r>
            <w:r w:rsidRPr="007E16B7">
              <w:rPr>
                <w:sz w:val="16"/>
                <w:szCs w:val="16"/>
                <w:lang w:val="fr-FR"/>
              </w:rPr>
              <w:t>on</w:t>
            </w:r>
          </w:p>
        </w:tc>
        <w:tc>
          <w:tcPr>
            <w:tcW w:w="708" w:type="dxa"/>
            <w:shd w:val="solid" w:color="FFFFFF" w:fill="auto"/>
          </w:tcPr>
          <w:p w14:paraId="197BEEFC" w14:textId="7CAF9C99" w:rsidR="00CA30AC" w:rsidRDefault="00CA30AC" w:rsidP="0093394A">
            <w:pPr>
              <w:pStyle w:val="TAC"/>
              <w:rPr>
                <w:sz w:val="16"/>
                <w:szCs w:val="16"/>
              </w:rPr>
            </w:pPr>
            <w:r>
              <w:rPr>
                <w:sz w:val="16"/>
                <w:szCs w:val="16"/>
              </w:rPr>
              <w:t>19.2.0</w:t>
            </w:r>
          </w:p>
        </w:tc>
      </w:tr>
      <w:tr w:rsidR="000A7077" w:rsidRPr="00D64A02" w14:paraId="11089B0F" w14:textId="77777777" w:rsidTr="009D14FB">
        <w:tc>
          <w:tcPr>
            <w:tcW w:w="800" w:type="dxa"/>
            <w:shd w:val="solid" w:color="FFFFFF" w:fill="auto"/>
          </w:tcPr>
          <w:p w14:paraId="6E4B4850" w14:textId="12314F31" w:rsidR="000A7077" w:rsidRDefault="000A7077" w:rsidP="0093394A">
            <w:pPr>
              <w:pStyle w:val="TAC"/>
              <w:rPr>
                <w:sz w:val="16"/>
                <w:szCs w:val="16"/>
              </w:rPr>
            </w:pPr>
            <w:r>
              <w:rPr>
                <w:sz w:val="16"/>
                <w:szCs w:val="16"/>
              </w:rPr>
              <w:t>2024-12</w:t>
            </w:r>
          </w:p>
        </w:tc>
        <w:tc>
          <w:tcPr>
            <w:tcW w:w="800" w:type="dxa"/>
            <w:shd w:val="solid" w:color="FFFFFF" w:fill="auto"/>
          </w:tcPr>
          <w:p w14:paraId="5922178D" w14:textId="08B7BBE2" w:rsidR="000A7077" w:rsidRDefault="000A7077" w:rsidP="0093394A">
            <w:pPr>
              <w:pStyle w:val="TAL"/>
              <w:rPr>
                <w:sz w:val="16"/>
                <w:szCs w:val="16"/>
              </w:rPr>
            </w:pPr>
            <w:r>
              <w:rPr>
                <w:sz w:val="16"/>
                <w:szCs w:val="16"/>
              </w:rPr>
              <w:t>SP#106</w:t>
            </w:r>
          </w:p>
        </w:tc>
        <w:tc>
          <w:tcPr>
            <w:tcW w:w="1094" w:type="dxa"/>
            <w:shd w:val="solid" w:color="FFFFFF" w:fill="auto"/>
          </w:tcPr>
          <w:p w14:paraId="0BEE6B0C" w14:textId="4D597C5D" w:rsidR="000A7077" w:rsidRDefault="000A7077" w:rsidP="0093394A">
            <w:pPr>
              <w:pStyle w:val="TAC"/>
              <w:rPr>
                <w:sz w:val="16"/>
                <w:szCs w:val="16"/>
              </w:rPr>
            </w:pPr>
            <w:r>
              <w:rPr>
                <w:sz w:val="16"/>
                <w:szCs w:val="16"/>
              </w:rPr>
              <w:t>SP-241488</w:t>
            </w:r>
          </w:p>
        </w:tc>
        <w:tc>
          <w:tcPr>
            <w:tcW w:w="567" w:type="dxa"/>
            <w:shd w:val="solid" w:color="FFFFFF" w:fill="auto"/>
          </w:tcPr>
          <w:p w14:paraId="548D5146" w14:textId="0BAF7F9B" w:rsidR="000A7077" w:rsidRDefault="000A7077" w:rsidP="0093394A">
            <w:pPr>
              <w:pStyle w:val="TAL"/>
              <w:rPr>
                <w:sz w:val="16"/>
                <w:szCs w:val="16"/>
              </w:rPr>
            </w:pPr>
            <w:r>
              <w:rPr>
                <w:sz w:val="16"/>
                <w:szCs w:val="16"/>
              </w:rPr>
              <w:t>5870</w:t>
            </w:r>
          </w:p>
        </w:tc>
        <w:tc>
          <w:tcPr>
            <w:tcW w:w="425" w:type="dxa"/>
            <w:shd w:val="solid" w:color="FFFFFF" w:fill="auto"/>
          </w:tcPr>
          <w:p w14:paraId="4C73C0D2" w14:textId="66BF211E" w:rsidR="000A7077" w:rsidRDefault="000A7077" w:rsidP="0093394A">
            <w:pPr>
              <w:pStyle w:val="TAL"/>
              <w:rPr>
                <w:sz w:val="16"/>
                <w:szCs w:val="16"/>
              </w:rPr>
            </w:pPr>
            <w:r>
              <w:rPr>
                <w:sz w:val="16"/>
                <w:szCs w:val="16"/>
              </w:rPr>
              <w:t>2</w:t>
            </w:r>
          </w:p>
        </w:tc>
        <w:tc>
          <w:tcPr>
            <w:tcW w:w="425" w:type="dxa"/>
            <w:shd w:val="solid" w:color="FFFFFF" w:fill="auto"/>
          </w:tcPr>
          <w:p w14:paraId="0FB922B1" w14:textId="4D66647F" w:rsidR="000A7077" w:rsidRDefault="000A7077" w:rsidP="0093394A">
            <w:pPr>
              <w:pStyle w:val="TAL"/>
              <w:rPr>
                <w:sz w:val="16"/>
                <w:szCs w:val="16"/>
              </w:rPr>
            </w:pPr>
            <w:r>
              <w:rPr>
                <w:sz w:val="16"/>
                <w:szCs w:val="16"/>
              </w:rPr>
              <w:t>B</w:t>
            </w:r>
          </w:p>
        </w:tc>
        <w:tc>
          <w:tcPr>
            <w:tcW w:w="4820" w:type="dxa"/>
            <w:shd w:val="solid" w:color="FFFFFF" w:fill="auto"/>
          </w:tcPr>
          <w:p w14:paraId="4C749114" w14:textId="6C2A4BDA" w:rsidR="000A7077" w:rsidRPr="007E16B7" w:rsidRDefault="000A7077" w:rsidP="0093394A">
            <w:pPr>
              <w:pStyle w:val="TAL"/>
              <w:rPr>
                <w:sz w:val="16"/>
                <w:szCs w:val="16"/>
              </w:rPr>
            </w:pPr>
            <w:r w:rsidRPr="007E16B7">
              <w:rPr>
                <w:sz w:val="16"/>
                <w:szCs w:val="16"/>
              </w:rPr>
              <w:t>KI#1: Energy related information exposure and EIF services</w:t>
            </w:r>
          </w:p>
        </w:tc>
        <w:tc>
          <w:tcPr>
            <w:tcW w:w="708" w:type="dxa"/>
            <w:shd w:val="solid" w:color="FFFFFF" w:fill="auto"/>
          </w:tcPr>
          <w:p w14:paraId="2EEE8F9F" w14:textId="2DACE3BB" w:rsidR="000A7077" w:rsidRDefault="000A7077" w:rsidP="0093394A">
            <w:pPr>
              <w:pStyle w:val="TAC"/>
              <w:rPr>
                <w:sz w:val="16"/>
                <w:szCs w:val="16"/>
              </w:rPr>
            </w:pPr>
            <w:r>
              <w:rPr>
                <w:sz w:val="16"/>
                <w:szCs w:val="16"/>
              </w:rPr>
              <w:t>19.2.0</w:t>
            </w:r>
          </w:p>
        </w:tc>
      </w:tr>
      <w:tr w:rsidR="0022112F" w:rsidRPr="00D64A02" w14:paraId="6EE9FB28" w14:textId="77777777" w:rsidTr="009D14FB">
        <w:tc>
          <w:tcPr>
            <w:tcW w:w="800" w:type="dxa"/>
            <w:shd w:val="solid" w:color="FFFFFF" w:fill="auto"/>
          </w:tcPr>
          <w:p w14:paraId="38AA1670" w14:textId="2155171B" w:rsidR="0022112F" w:rsidRDefault="0022112F" w:rsidP="0093394A">
            <w:pPr>
              <w:pStyle w:val="TAC"/>
              <w:rPr>
                <w:sz w:val="16"/>
                <w:szCs w:val="16"/>
              </w:rPr>
            </w:pPr>
            <w:r>
              <w:rPr>
                <w:sz w:val="16"/>
                <w:szCs w:val="16"/>
              </w:rPr>
              <w:t>2024-12</w:t>
            </w:r>
          </w:p>
        </w:tc>
        <w:tc>
          <w:tcPr>
            <w:tcW w:w="800" w:type="dxa"/>
            <w:shd w:val="solid" w:color="FFFFFF" w:fill="auto"/>
          </w:tcPr>
          <w:p w14:paraId="702BA698" w14:textId="58643E19" w:rsidR="0022112F" w:rsidRDefault="0022112F" w:rsidP="0093394A">
            <w:pPr>
              <w:pStyle w:val="TAL"/>
              <w:rPr>
                <w:sz w:val="16"/>
                <w:szCs w:val="16"/>
              </w:rPr>
            </w:pPr>
            <w:r>
              <w:rPr>
                <w:sz w:val="16"/>
                <w:szCs w:val="16"/>
              </w:rPr>
              <w:t>SP#106</w:t>
            </w:r>
          </w:p>
        </w:tc>
        <w:tc>
          <w:tcPr>
            <w:tcW w:w="1094" w:type="dxa"/>
            <w:shd w:val="solid" w:color="FFFFFF" w:fill="auto"/>
          </w:tcPr>
          <w:p w14:paraId="55A3023D" w14:textId="67C874EC" w:rsidR="0022112F" w:rsidRDefault="0022112F" w:rsidP="0093394A">
            <w:pPr>
              <w:pStyle w:val="TAC"/>
              <w:rPr>
                <w:sz w:val="16"/>
                <w:szCs w:val="16"/>
              </w:rPr>
            </w:pPr>
            <w:r>
              <w:rPr>
                <w:sz w:val="16"/>
                <w:szCs w:val="16"/>
              </w:rPr>
              <w:t>SP-241497</w:t>
            </w:r>
          </w:p>
        </w:tc>
        <w:tc>
          <w:tcPr>
            <w:tcW w:w="567" w:type="dxa"/>
            <w:shd w:val="solid" w:color="FFFFFF" w:fill="auto"/>
          </w:tcPr>
          <w:p w14:paraId="6999C316" w14:textId="18AF3660" w:rsidR="0022112F" w:rsidRDefault="0022112F" w:rsidP="0093394A">
            <w:pPr>
              <w:pStyle w:val="TAL"/>
              <w:rPr>
                <w:sz w:val="16"/>
                <w:szCs w:val="16"/>
              </w:rPr>
            </w:pPr>
            <w:r>
              <w:rPr>
                <w:sz w:val="16"/>
                <w:szCs w:val="16"/>
              </w:rPr>
              <w:t>5407</w:t>
            </w:r>
          </w:p>
        </w:tc>
        <w:tc>
          <w:tcPr>
            <w:tcW w:w="425" w:type="dxa"/>
            <w:shd w:val="solid" w:color="FFFFFF" w:fill="auto"/>
          </w:tcPr>
          <w:p w14:paraId="4ADE1688" w14:textId="14C5CCEE" w:rsidR="0022112F" w:rsidRDefault="0022112F" w:rsidP="0093394A">
            <w:pPr>
              <w:pStyle w:val="TAL"/>
              <w:rPr>
                <w:sz w:val="16"/>
                <w:szCs w:val="16"/>
              </w:rPr>
            </w:pPr>
            <w:r>
              <w:rPr>
                <w:sz w:val="16"/>
                <w:szCs w:val="16"/>
              </w:rPr>
              <w:t>5</w:t>
            </w:r>
          </w:p>
        </w:tc>
        <w:tc>
          <w:tcPr>
            <w:tcW w:w="425" w:type="dxa"/>
            <w:shd w:val="solid" w:color="FFFFFF" w:fill="auto"/>
          </w:tcPr>
          <w:p w14:paraId="45133CB1" w14:textId="035387F4" w:rsidR="0022112F" w:rsidRDefault="0022112F" w:rsidP="0093394A">
            <w:pPr>
              <w:pStyle w:val="TAL"/>
              <w:rPr>
                <w:sz w:val="16"/>
                <w:szCs w:val="16"/>
              </w:rPr>
            </w:pPr>
            <w:r>
              <w:rPr>
                <w:sz w:val="16"/>
                <w:szCs w:val="16"/>
              </w:rPr>
              <w:t>B</w:t>
            </w:r>
          </w:p>
        </w:tc>
        <w:tc>
          <w:tcPr>
            <w:tcW w:w="4820" w:type="dxa"/>
            <w:shd w:val="solid" w:color="FFFFFF" w:fill="auto"/>
          </w:tcPr>
          <w:p w14:paraId="0E0C319D" w14:textId="369345AD" w:rsidR="0022112F" w:rsidRPr="0022112F" w:rsidRDefault="0022112F" w:rsidP="0093394A">
            <w:pPr>
              <w:pStyle w:val="TAL"/>
              <w:rPr>
                <w:sz w:val="16"/>
                <w:szCs w:val="16"/>
              </w:rPr>
            </w:pPr>
            <w:r>
              <w:rPr>
                <w:sz w:val="16"/>
                <w:szCs w:val="16"/>
              </w:rPr>
              <w:t>Leveraging PDU Set QoS information for DSCP marking over N3/N9 in the transport network</w:t>
            </w:r>
          </w:p>
        </w:tc>
        <w:tc>
          <w:tcPr>
            <w:tcW w:w="708" w:type="dxa"/>
            <w:shd w:val="solid" w:color="FFFFFF" w:fill="auto"/>
          </w:tcPr>
          <w:p w14:paraId="04D80950" w14:textId="4AE4D3DE" w:rsidR="0022112F" w:rsidRDefault="0022112F" w:rsidP="0093394A">
            <w:pPr>
              <w:pStyle w:val="TAC"/>
              <w:rPr>
                <w:sz w:val="16"/>
                <w:szCs w:val="16"/>
              </w:rPr>
            </w:pPr>
            <w:r>
              <w:rPr>
                <w:sz w:val="16"/>
                <w:szCs w:val="16"/>
              </w:rPr>
              <w:t>19.2.0</w:t>
            </w:r>
          </w:p>
        </w:tc>
      </w:tr>
      <w:tr w:rsidR="0022112F" w:rsidRPr="00D64A02" w14:paraId="2E937EF4" w14:textId="77777777" w:rsidTr="009D14FB">
        <w:tc>
          <w:tcPr>
            <w:tcW w:w="800" w:type="dxa"/>
            <w:shd w:val="solid" w:color="FFFFFF" w:fill="auto"/>
          </w:tcPr>
          <w:p w14:paraId="08205638" w14:textId="6B7A18BA" w:rsidR="0022112F" w:rsidRDefault="0022112F" w:rsidP="0093394A">
            <w:pPr>
              <w:pStyle w:val="TAC"/>
              <w:rPr>
                <w:sz w:val="16"/>
                <w:szCs w:val="16"/>
              </w:rPr>
            </w:pPr>
            <w:r>
              <w:rPr>
                <w:sz w:val="16"/>
                <w:szCs w:val="16"/>
              </w:rPr>
              <w:t>2024-12</w:t>
            </w:r>
          </w:p>
        </w:tc>
        <w:tc>
          <w:tcPr>
            <w:tcW w:w="800" w:type="dxa"/>
            <w:shd w:val="solid" w:color="FFFFFF" w:fill="auto"/>
          </w:tcPr>
          <w:p w14:paraId="5B985C60" w14:textId="4613795A" w:rsidR="0022112F" w:rsidRDefault="0022112F" w:rsidP="0093394A">
            <w:pPr>
              <w:pStyle w:val="TAL"/>
              <w:rPr>
                <w:sz w:val="16"/>
                <w:szCs w:val="16"/>
              </w:rPr>
            </w:pPr>
            <w:r>
              <w:rPr>
                <w:sz w:val="16"/>
                <w:szCs w:val="16"/>
              </w:rPr>
              <w:t>SP#106</w:t>
            </w:r>
          </w:p>
        </w:tc>
        <w:tc>
          <w:tcPr>
            <w:tcW w:w="1094" w:type="dxa"/>
            <w:shd w:val="solid" w:color="FFFFFF" w:fill="auto"/>
          </w:tcPr>
          <w:p w14:paraId="7F1CAFA4" w14:textId="051662FA" w:rsidR="0022112F" w:rsidRDefault="0022112F" w:rsidP="0093394A">
            <w:pPr>
              <w:pStyle w:val="TAC"/>
              <w:rPr>
                <w:sz w:val="16"/>
                <w:szCs w:val="16"/>
              </w:rPr>
            </w:pPr>
            <w:r>
              <w:rPr>
                <w:sz w:val="16"/>
                <w:szCs w:val="16"/>
              </w:rPr>
              <w:t>SP-241475</w:t>
            </w:r>
          </w:p>
        </w:tc>
        <w:tc>
          <w:tcPr>
            <w:tcW w:w="567" w:type="dxa"/>
            <w:shd w:val="solid" w:color="FFFFFF" w:fill="auto"/>
          </w:tcPr>
          <w:p w14:paraId="0A8B2A28" w14:textId="74234D2E" w:rsidR="0022112F" w:rsidRDefault="0022112F" w:rsidP="0093394A">
            <w:pPr>
              <w:pStyle w:val="TAL"/>
              <w:rPr>
                <w:sz w:val="16"/>
                <w:szCs w:val="16"/>
              </w:rPr>
            </w:pPr>
            <w:r>
              <w:rPr>
                <w:sz w:val="16"/>
                <w:szCs w:val="16"/>
              </w:rPr>
              <w:t>5409</w:t>
            </w:r>
          </w:p>
        </w:tc>
        <w:tc>
          <w:tcPr>
            <w:tcW w:w="425" w:type="dxa"/>
            <w:shd w:val="solid" w:color="FFFFFF" w:fill="auto"/>
          </w:tcPr>
          <w:p w14:paraId="17DCF283" w14:textId="0954D59A" w:rsidR="0022112F" w:rsidRDefault="0022112F" w:rsidP="0093394A">
            <w:pPr>
              <w:pStyle w:val="TAL"/>
              <w:rPr>
                <w:sz w:val="16"/>
                <w:szCs w:val="16"/>
              </w:rPr>
            </w:pPr>
            <w:r>
              <w:rPr>
                <w:sz w:val="16"/>
                <w:szCs w:val="16"/>
              </w:rPr>
              <w:t>5</w:t>
            </w:r>
          </w:p>
        </w:tc>
        <w:tc>
          <w:tcPr>
            <w:tcW w:w="425" w:type="dxa"/>
            <w:shd w:val="solid" w:color="FFFFFF" w:fill="auto"/>
          </w:tcPr>
          <w:p w14:paraId="125044FD" w14:textId="16931A0A" w:rsidR="0022112F" w:rsidRDefault="0022112F" w:rsidP="0093394A">
            <w:pPr>
              <w:pStyle w:val="TAL"/>
              <w:rPr>
                <w:sz w:val="16"/>
                <w:szCs w:val="16"/>
              </w:rPr>
            </w:pPr>
            <w:r>
              <w:rPr>
                <w:sz w:val="16"/>
                <w:szCs w:val="16"/>
              </w:rPr>
              <w:t>A</w:t>
            </w:r>
          </w:p>
        </w:tc>
        <w:tc>
          <w:tcPr>
            <w:tcW w:w="4820" w:type="dxa"/>
            <w:shd w:val="solid" w:color="FFFFFF" w:fill="auto"/>
          </w:tcPr>
          <w:p w14:paraId="2C7356A2" w14:textId="245AA1BD" w:rsidR="0022112F" w:rsidRDefault="0022112F" w:rsidP="0093394A">
            <w:pPr>
              <w:pStyle w:val="TAL"/>
              <w:rPr>
                <w:sz w:val="16"/>
                <w:szCs w:val="16"/>
              </w:rPr>
            </w:pPr>
            <w:r>
              <w:rPr>
                <w:sz w:val="16"/>
                <w:szCs w:val="16"/>
              </w:rPr>
              <w:t>URSP provisioning in EPS support indication at PDU Session Establishment</w:t>
            </w:r>
          </w:p>
        </w:tc>
        <w:tc>
          <w:tcPr>
            <w:tcW w:w="708" w:type="dxa"/>
            <w:shd w:val="solid" w:color="FFFFFF" w:fill="auto"/>
          </w:tcPr>
          <w:p w14:paraId="5FCF4B95" w14:textId="43FB9AAA" w:rsidR="0022112F" w:rsidRDefault="0022112F" w:rsidP="0093394A">
            <w:pPr>
              <w:pStyle w:val="TAC"/>
              <w:rPr>
                <w:sz w:val="16"/>
                <w:szCs w:val="16"/>
              </w:rPr>
            </w:pPr>
            <w:r>
              <w:rPr>
                <w:sz w:val="16"/>
                <w:szCs w:val="16"/>
              </w:rPr>
              <w:t>19.2.0</w:t>
            </w:r>
          </w:p>
        </w:tc>
      </w:tr>
      <w:tr w:rsidR="004970C4" w:rsidRPr="00D64A02" w14:paraId="16B674BA" w14:textId="77777777" w:rsidTr="009D14FB">
        <w:tc>
          <w:tcPr>
            <w:tcW w:w="800" w:type="dxa"/>
            <w:shd w:val="solid" w:color="FFFFFF" w:fill="auto"/>
          </w:tcPr>
          <w:p w14:paraId="56A97AF4" w14:textId="70A8D085" w:rsidR="004970C4" w:rsidRDefault="004970C4" w:rsidP="0093394A">
            <w:pPr>
              <w:pStyle w:val="TAC"/>
              <w:rPr>
                <w:sz w:val="16"/>
                <w:szCs w:val="16"/>
              </w:rPr>
            </w:pPr>
            <w:r>
              <w:rPr>
                <w:sz w:val="16"/>
                <w:szCs w:val="16"/>
              </w:rPr>
              <w:t>2024-12</w:t>
            </w:r>
          </w:p>
        </w:tc>
        <w:tc>
          <w:tcPr>
            <w:tcW w:w="800" w:type="dxa"/>
            <w:shd w:val="solid" w:color="FFFFFF" w:fill="auto"/>
          </w:tcPr>
          <w:p w14:paraId="3EDECF83" w14:textId="17546D10" w:rsidR="004970C4" w:rsidRDefault="004970C4" w:rsidP="0093394A">
            <w:pPr>
              <w:pStyle w:val="TAL"/>
              <w:rPr>
                <w:sz w:val="16"/>
                <w:szCs w:val="16"/>
              </w:rPr>
            </w:pPr>
            <w:r>
              <w:rPr>
                <w:sz w:val="16"/>
                <w:szCs w:val="16"/>
              </w:rPr>
              <w:t>SP#106</w:t>
            </w:r>
          </w:p>
        </w:tc>
        <w:tc>
          <w:tcPr>
            <w:tcW w:w="1094" w:type="dxa"/>
            <w:shd w:val="solid" w:color="FFFFFF" w:fill="auto"/>
          </w:tcPr>
          <w:p w14:paraId="04CBAB83" w14:textId="08EE2E9F" w:rsidR="004970C4" w:rsidRDefault="004970C4" w:rsidP="0093394A">
            <w:pPr>
              <w:pStyle w:val="TAC"/>
              <w:rPr>
                <w:sz w:val="16"/>
                <w:szCs w:val="16"/>
              </w:rPr>
            </w:pPr>
            <w:r>
              <w:rPr>
                <w:sz w:val="16"/>
                <w:szCs w:val="16"/>
              </w:rPr>
              <w:t>SP-241487</w:t>
            </w:r>
          </w:p>
        </w:tc>
        <w:tc>
          <w:tcPr>
            <w:tcW w:w="567" w:type="dxa"/>
            <w:shd w:val="solid" w:color="FFFFFF" w:fill="auto"/>
          </w:tcPr>
          <w:p w14:paraId="147F68AE" w14:textId="1CE8C446" w:rsidR="004970C4" w:rsidRDefault="004970C4" w:rsidP="0093394A">
            <w:pPr>
              <w:pStyle w:val="TAL"/>
              <w:rPr>
                <w:sz w:val="16"/>
                <w:szCs w:val="16"/>
              </w:rPr>
            </w:pPr>
            <w:r>
              <w:rPr>
                <w:sz w:val="16"/>
                <w:szCs w:val="16"/>
              </w:rPr>
              <w:t>5437</w:t>
            </w:r>
          </w:p>
        </w:tc>
        <w:tc>
          <w:tcPr>
            <w:tcW w:w="425" w:type="dxa"/>
            <w:shd w:val="solid" w:color="FFFFFF" w:fill="auto"/>
          </w:tcPr>
          <w:p w14:paraId="76DF9581" w14:textId="28BE7385" w:rsidR="004970C4" w:rsidRDefault="004970C4" w:rsidP="0093394A">
            <w:pPr>
              <w:pStyle w:val="TAL"/>
              <w:rPr>
                <w:sz w:val="16"/>
                <w:szCs w:val="16"/>
              </w:rPr>
            </w:pPr>
            <w:r>
              <w:rPr>
                <w:sz w:val="16"/>
                <w:szCs w:val="16"/>
              </w:rPr>
              <w:t>10</w:t>
            </w:r>
          </w:p>
        </w:tc>
        <w:tc>
          <w:tcPr>
            <w:tcW w:w="425" w:type="dxa"/>
            <w:shd w:val="solid" w:color="FFFFFF" w:fill="auto"/>
          </w:tcPr>
          <w:p w14:paraId="7A775BD6" w14:textId="2D6270BC" w:rsidR="004970C4" w:rsidRDefault="004970C4" w:rsidP="0093394A">
            <w:pPr>
              <w:pStyle w:val="TAL"/>
              <w:rPr>
                <w:sz w:val="16"/>
                <w:szCs w:val="16"/>
              </w:rPr>
            </w:pPr>
            <w:r>
              <w:rPr>
                <w:sz w:val="16"/>
                <w:szCs w:val="16"/>
              </w:rPr>
              <w:t>B</w:t>
            </w:r>
          </w:p>
        </w:tc>
        <w:tc>
          <w:tcPr>
            <w:tcW w:w="4820" w:type="dxa"/>
            <w:shd w:val="solid" w:color="FFFFFF" w:fill="auto"/>
          </w:tcPr>
          <w:p w14:paraId="500B2930" w14:textId="348BB7B6" w:rsidR="004970C4" w:rsidRDefault="004970C4" w:rsidP="0093394A">
            <w:pPr>
              <w:pStyle w:val="TAL"/>
              <w:rPr>
                <w:sz w:val="16"/>
                <w:szCs w:val="16"/>
              </w:rPr>
            </w:pPr>
            <w:r>
              <w:rPr>
                <w:sz w:val="16"/>
                <w:szCs w:val="16"/>
              </w:rPr>
              <w:t>Support of L-PSA UPF Selection Considering N6 Delay</w:t>
            </w:r>
          </w:p>
        </w:tc>
        <w:tc>
          <w:tcPr>
            <w:tcW w:w="708" w:type="dxa"/>
            <w:shd w:val="solid" w:color="FFFFFF" w:fill="auto"/>
          </w:tcPr>
          <w:p w14:paraId="5737E76F" w14:textId="6F138BAB" w:rsidR="004970C4" w:rsidRDefault="004970C4" w:rsidP="0093394A">
            <w:pPr>
              <w:pStyle w:val="TAC"/>
              <w:rPr>
                <w:sz w:val="16"/>
                <w:szCs w:val="16"/>
              </w:rPr>
            </w:pPr>
            <w:r>
              <w:rPr>
                <w:sz w:val="16"/>
                <w:szCs w:val="16"/>
              </w:rPr>
              <w:t>19.2.0</w:t>
            </w:r>
          </w:p>
        </w:tc>
      </w:tr>
      <w:tr w:rsidR="00EC72D7" w:rsidRPr="00D64A02" w14:paraId="438E3067" w14:textId="77777777" w:rsidTr="009D14FB">
        <w:tc>
          <w:tcPr>
            <w:tcW w:w="800" w:type="dxa"/>
            <w:shd w:val="solid" w:color="FFFFFF" w:fill="auto"/>
          </w:tcPr>
          <w:p w14:paraId="6A4A856B" w14:textId="40E3C0AD" w:rsidR="00EC72D7" w:rsidRDefault="00EC72D7" w:rsidP="0093394A">
            <w:pPr>
              <w:pStyle w:val="TAC"/>
              <w:rPr>
                <w:sz w:val="16"/>
                <w:szCs w:val="16"/>
              </w:rPr>
            </w:pPr>
            <w:r>
              <w:rPr>
                <w:sz w:val="16"/>
                <w:szCs w:val="16"/>
              </w:rPr>
              <w:t>2024-12</w:t>
            </w:r>
          </w:p>
        </w:tc>
        <w:tc>
          <w:tcPr>
            <w:tcW w:w="800" w:type="dxa"/>
            <w:shd w:val="solid" w:color="FFFFFF" w:fill="auto"/>
          </w:tcPr>
          <w:p w14:paraId="47ED458B" w14:textId="7C637DD7" w:rsidR="00EC72D7" w:rsidRDefault="00EC72D7" w:rsidP="0093394A">
            <w:pPr>
              <w:pStyle w:val="TAL"/>
              <w:rPr>
                <w:sz w:val="16"/>
                <w:szCs w:val="16"/>
              </w:rPr>
            </w:pPr>
            <w:r>
              <w:rPr>
                <w:sz w:val="16"/>
                <w:szCs w:val="16"/>
              </w:rPr>
              <w:t>SP#106</w:t>
            </w:r>
          </w:p>
        </w:tc>
        <w:tc>
          <w:tcPr>
            <w:tcW w:w="1094" w:type="dxa"/>
            <w:shd w:val="solid" w:color="FFFFFF" w:fill="auto"/>
          </w:tcPr>
          <w:p w14:paraId="7491C002" w14:textId="77C3F7AC" w:rsidR="00EC72D7" w:rsidRDefault="00EC72D7" w:rsidP="0093394A">
            <w:pPr>
              <w:pStyle w:val="TAC"/>
              <w:rPr>
                <w:sz w:val="16"/>
                <w:szCs w:val="16"/>
              </w:rPr>
            </w:pPr>
            <w:r>
              <w:rPr>
                <w:sz w:val="16"/>
                <w:szCs w:val="16"/>
              </w:rPr>
              <w:t>SP-241487</w:t>
            </w:r>
          </w:p>
        </w:tc>
        <w:tc>
          <w:tcPr>
            <w:tcW w:w="567" w:type="dxa"/>
            <w:shd w:val="solid" w:color="FFFFFF" w:fill="auto"/>
          </w:tcPr>
          <w:p w14:paraId="167FF6C1" w14:textId="0FDFAEE0" w:rsidR="00EC72D7" w:rsidRDefault="00EC72D7" w:rsidP="0093394A">
            <w:pPr>
              <w:pStyle w:val="TAL"/>
              <w:rPr>
                <w:sz w:val="16"/>
                <w:szCs w:val="16"/>
              </w:rPr>
            </w:pPr>
            <w:r>
              <w:rPr>
                <w:sz w:val="16"/>
                <w:szCs w:val="16"/>
              </w:rPr>
              <w:t>5443</w:t>
            </w:r>
          </w:p>
        </w:tc>
        <w:tc>
          <w:tcPr>
            <w:tcW w:w="425" w:type="dxa"/>
            <w:shd w:val="solid" w:color="FFFFFF" w:fill="auto"/>
          </w:tcPr>
          <w:p w14:paraId="4629FE7D" w14:textId="13446DF7" w:rsidR="00EC72D7" w:rsidRDefault="00EC72D7" w:rsidP="0093394A">
            <w:pPr>
              <w:pStyle w:val="TAL"/>
              <w:rPr>
                <w:sz w:val="16"/>
                <w:szCs w:val="16"/>
              </w:rPr>
            </w:pPr>
            <w:r>
              <w:rPr>
                <w:sz w:val="16"/>
                <w:szCs w:val="16"/>
              </w:rPr>
              <w:t>15</w:t>
            </w:r>
          </w:p>
        </w:tc>
        <w:tc>
          <w:tcPr>
            <w:tcW w:w="425" w:type="dxa"/>
            <w:shd w:val="solid" w:color="FFFFFF" w:fill="auto"/>
          </w:tcPr>
          <w:p w14:paraId="5414D9F9" w14:textId="433B651D" w:rsidR="00EC72D7" w:rsidRDefault="00EC72D7" w:rsidP="0093394A">
            <w:pPr>
              <w:pStyle w:val="TAL"/>
              <w:rPr>
                <w:sz w:val="16"/>
                <w:szCs w:val="16"/>
              </w:rPr>
            </w:pPr>
            <w:r>
              <w:rPr>
                <w:sz w:val="16"/>
                <w:szCs w:val="16"/>
              </w:rPr>
              <w:t>B</w:t>
            </w:r>
          </w:p>
        </w:tc>
        <w:tc>
          <w:tcPr>
            <w:tcW w:w="4820" w:type="dxa"/>
            <w:shd w:val="solid" w:color="FFFFFF" w:fill="auto"/>
          </w:tcPr>
          <w:p w14:paraId="3EFB1A1F" w14:textId="58A2CED8" w:rsidR="00EC72D7" w:rsidRDefault="00EC72D7" w:rsidP="0093394A">
            <w:pPr>
              <w:pStyle w:val="TAL"/>
              <w:rPr>
                <w:sz w:val="16"/>
                <w:szCs w:val="16"/>
              </w:rPr>
            </w:pPr>
            <w:r>
              <w:rPr>
                <w:sz w:val="16"/>
                <w:szCs w:val="16"/>
              </w:rPr>
              <w:t>AF request and functionalities enhancement to support N6 delay measurement</w:t>
            </w:r>
          </w:p>
        </w:tc>
        <w:tc>
          <w:tcPr>
            <w:tcW w:w="708" w:type="dxa"/>
            <w:shd w:val="solid" w:color="FFFFFF" w:fill="auto"/>
          </w:tcPr>
          <w:p w14:paraId="4225E9FC" w14:textId="78E60EFB" w:rsidR="00EC72D7" w:rsidRDefault="00EC72D7" w:rsidP="0093394A">
            <w:pPr>
              <w:pStyle w:val="TAC"/>
              <w:rPr>
                <w:sz w:val="16"/>
                <w:szCs w:val="16"/>
              </w:rPr>
            </w:pPr>
            <w:r>
              <w:rPr>
                <w:sz w:val="16"/>
                <w:szCs w:val="16"/>
              </w:rPr>
              <w:t>19.2.0</w:t>
            </w:r>
          </w:p>
        </w:tc>
      </w:tr>
      <w:tr w:rsidR="00593703" w:rsidRPr="00D64A02" w14:paraId="43C99523" w14:textId="77777777" w:rsidTr="009D14FB">
        <w:tc>
          <w:tcPr>
            <w:tcW w:w="800" w:type="dxa"/>
            <w:shd w:val="solid" w:color="FFFFFF" w:fill="auto"/>
          </w:tcPr>
          <w:p w14:paraId="2A37A035" w14:textId="276B283F" w:rsidR="00593703" w:rsidRDefault="00593703" w:rsidP="0093394A">
            <w:pPr>
              <w:pStyle w:val="TAC"/>
              <w:rPr>
                <w:sz w:val="16"/>
                <w:szCs w:val="16"/>
              </w:rPr>
            </w:pPr>
            <w:r>
              <w:rPr>
                <w:sz w:val="16"/>
                <w:szCs w:val="16"/>
              </w:rPr>
              <w:t>2024-12</w:t>
            </w:r>
          </w:p>
        </w:tc>
        <w:tc>
          <w:tcPr>
            <w:tcW w:w="800" w:type="dxa"/>
            <w:shd w:val="solid" w:color="FFFFFF" w:fill="auto"/>
          </w:tcPr>
          <w:p w14:paraId="3309D1FE" w14:textId="54F3CC22" w:rsidR="00593703" w:rsidRDefault="00593703" w:rsidP="0093394A">
            <w:pPr>
              <w:pStyle w:val="TAL"/>
              <w:rPr>
                <w:sz w:val="16"/>
                <w:szCs w:val="16"/>
              </w:rPr>
            </w:pPr>
            <w:r>
              <w:rPr>
                <w:sz w:val="16"/>
                <w:szCs w:val="16"/>
              </w:rPr>
              <w:t>SP#106</w:t>
            </w:r>
          </w:p>
        </w:tc>
        <w:tc>
          <w:tcPr>
            <w:tcW w:w="1094" w:type="dxa"/>
            <w:shd w:val="solid" w:color="FFFFFF" w:fill="auto"/>
          </w:tcPr>
          <w:p w14:paraId="1AC9D4B8" w14:textId="2B96EA8F" w:rsidR="00593703" w:rsidRDefault="00593703" w:rsidP="0093394A">
            <w:pPr>
              <w:pStyle w:val="TAC"/>
              <w:rPr>
                <w:sz w:val="16"/>
                <w:szCs w:val="16"/>
              </w:rPr>
            </w:pPr>
            <w:r>
              <w:rPr>
                <w:sz w:val="16"/>
                <w:szCs w:val="16"/>
              </w:rPr>
              <w:t>SP-241495</w:t>
            </w:r>
          </w:p>
        </w:tc>
        <w:tc>
          <w:tcPr>
            <w:tcW w:w="567" w:type="dxa"/>
            <w:shd w:val="solid" w:color="FFFFFF" w:fill="auto"/>
          </w:tcPr>
          <w:p w14:paraId="4BF24958" w14:textId="27EB06A0" w:rsidR="00593703" w:rsidRDefault="00593703" w:rsidP="0093394A">
            <w:pPr>
              <w:pStyle w:val="TAL"/>
              <w:rPr>
                <w:sz w:val="16"/>
                <w:szCs w:val="16"/>
              </w:rPr>
            </w:pPr>
            <w:r>
              <w:rPr>
                <w:sz w:val="16"/>
                <w:szCs w:val="16"/>
              </w:rPr>
              <w:t>5452</w:t>
            </w:r>
          </w:p>
        </w:tc>
        <w:tc>
          <w:tcPr>
            <w:tcW w:w="425" w:type="dxa"/>
            <w:shd w:val="solid" w:color="FFFFFF" w:fill="auto"/>
          </w:tcPr>
          <w:p w14:paraId="28F49F25" w14:textId="7E69EC88" w:rsidR="00593703" w:rsidRDefault="00593703" w:rsidP="0093394A">
            <w:pPr>
              <w:pStyle w:val="TAL"/>
              <w:rPr>
                <w:sz w:val="16"/>
                <w:szCs w:val="16"/>
              </w:rPr>
            </w:pPr>
            <w:r>
              <w:rPr>
                <w:sz w:val="16"/>
                <w:szCs w:val="16"/>
              </w:rPr>
              <w:t>3</w:t>
            </w:r>
          </w:p>
        </w:tc>
        <w:tc>
          <w:tcPr>
            <w:tcW w:w="425" w:type="dxa"/>
            <w:shd w:val="solid" w:color="FFFFFF" w:fill="auto"/>
          </w:tcPr>
          <w:p w14:paraId="4B8A10AD" w14:textId="40A41764" w:rsidR="00593703" w:rsidRDefault="00593703" w:rsidP="0093394A">
            <w:pPr>
              <w:pStyle w:val="TAL"/>
              <w:rPr>
                <w:sz w:val="16"/>
                <w:szCs w:val="16"/>
              </w:rPr>
            </w:pPr>
            <w:r>
              <w:rPr>
                <w:sz w:val="16"/>
                <w:szCs w:val="16"/>
              </w:rPr>
              <w:t>B</w:t>
            </w:r>
          </w:p>
        </w:tc>
        <w:tc>
          <w:tcPr>
            <w:tcW w:w="4820" w:type="dxa"/>
            <w:shd w:val="solid" w:color="FFFFFF" w:fill="auto"/>
          </w:tcPr>
          <w:p w14:paraId="0AAEAC92" w14:textId="72222613" w:rsidR="00593703" w:rsidRDefault="00593703" w:rsidP="0093394A">
            <w:pPr>
              <w:pStyle w:val="TAL"/>
              <w:rPr>
                <w:sz w:val="16"/>
                <w:szCs w:val="16"/>
              </w:rPr>
            </w:pPr>
            <w:r>
              <w:rPr>
                <w:sz w:val="16"/>
                <w:szCs w:val="16"/>
              </w:rPr>
              <w:t>Updates to UPF data exposure for KI#2 direct subscription</w:t>
            </w:r>
          </w:p>
        </w:tc>
        <w:tc>
          <w:tcPr>
            <w:tcW w:w="708" w:type="dxa"/>
            <w:shd w:val="solid" w:color="FFFFFF" w:fill="auto"/>
          </w:tcPr>
          <w:p w14:paraId="6A1F09D8" w14:textId="231BA36F" w:rsidR="00593703" w:rsidRDefault="00593703" w:rsidP="0093394A">
            <w:pPr>
              <w:pStyle w:val="TAC"/>
              <w:rPr>
                <w:sz w:val="16"/>
                <w:szCs w:val="16"/>
              </w:rPr>
            </w:pPr>
            <w:r>
              <w:rPr>
                <w:sz w:val="16"/>
                <w:szCs w:val="16"/>
              </w:rPr>
              <w:t>19.2.0</w:t>
            </w:r>
          </w:p>
        </w:tc>
      </w:tr>
      <w:tr w:rsidR="00593703" w:rsidRPr="00D64A02" w14:paraId="15B7FF95" w14:textId="77777777" w:rsidTr="009D14FB">
        <w:tc>
          <w:tcPr>
            <w:tcW w:w="800" w:type="dxa"/>
            <w:shd w:val="solid" w:color="FFFFFF" w:fill="auto"/>
          </w:tcPr>
          <w:p w14:paraId="3BD42BF0" w14:textId="4ED4B039" w:rsidR="00593703" w:rsidRDefault="00593703" w:rsidP="0093394A">
            <w:pPr>
              <w:pStyle w:val="TAC"/>
              <w:rPr>
                <w:sz w:val="16"/>
                <w:szCs w:val="16"/>
              </w:rPr>
            </w:pPr>
            <w:r>
              <w:rPr>
                <w:sz w:val="16"/>
                <w:szCs w:val="16"/>
              </w:rPr>
              <w:t>2024-12</w:t>
            </w:r>
          </w:p>
        </w:tc>
        <w:tc>
          <w:tcPr>
            <w:tcW w:w="800" w:type="dxa"/>
            <w:shd w:val="solid" w:color="FFFFFF" w:fill="auto"/>
          </w:tcPr>
          <w:p w14:paraId="55A66CE1" w14:textId="50796448" w:rsidR="00593703" w:rsidRDefault="00593703" w:rsidP="0093394A">
            <w:pPr>
              <w:pStyle w:val="TAL"/>
              <w:rPr>
                <w:sz w:val="16"/>
                <w:szCs w:val="16"/>
              </w:rPr>
            </w:pPr>
            <w:r>
              <w:rPr>
                <w:sz w:val="16"/>
                <w:szCs w:val="16"/>
              </w:rPr>
              <w:t>SP#106</w:t>
            </w:r>
          </w:p>
        </w:tc>
        <w:tc>
          <w:tcPr>
            <w:tcW w:w="1094" w:type="dxa"/>
            <w:shd w:val="solid" w:color="FFFFFF" w:fill="auto"/>
          </w:tcPr>
          <w:p w14:paraId="6CABD3A5" w14:textId="4C046AC4" w:rsidR="00593703" w:rsidRDefault="00593703" w:rsidP="0093394A">
            <w:pPr>
              <w:pStyle w:val="TAC"/>
              <w:rPr>
                <w:sz w:val="16"/>
                <w:szCs w:val="16"/>
              </w:rPr>
            </w:pPr>
            <w:r>
              <w:rPr>
                <w:sz w:val="16"/>
                <w:szCs w:val="16"/>
              </w:rPr>
              <w:t>SP-241496</w:t>
            </w:r>
          </w:p>
        </w:tc>
        <w:tc>
          <w:tcPr>
            <w:tcW w:w="567" w:type="dxa"/>
            <w:shd w:val="solid" w:color="FFFFFF" w:fill="auto"/>
          </w:tcPr>
          <w:p w14:paraId="16E34DF7" w14:textId="5C08F55F" w:rsidR="00593703" w:rsidRDefault="00593703" w:rsidP="0093394A">
            <w:pPr>
              <w:pStyle w:val="TAL"/>
              <w:rPr>
                <w:sz w:val="16"/>
                <w:szCs w:val="16"/>
              </w:rPr>
            </w:pPr>
            <w:r>
              <w:rPr>
                <w:sz w:val="16"/>
                <w:szCs w:val="16"/>
              </w:rPr>
              <w:t>5468</w:t>
            </w:r>
          </w:p>
        </w:tc>
        <w:tc>
          <w:tcPr>
            <w:tcW w:w="425" w:type="dxa"/>
            <w:shd w:val="solid" w:color="FFFFFF" w:fill="auto"/>
          </w:tcPr>
          <w:p w14:paraId="2932BB4C" w14:textId="5EBA27D5" w:rsidR="00593703" w:rsidRDefault="00593703" w:rsidP="0093394A">
            <w:pPr>
              <w:pStyle w:val="TAL"/>
              <w:rPr>
                <w:sz w:val="16"/>
                <w:szCs w:val="16"/>
              </w:rPr>
            </w:pPr>
            <w:r>
              <w:rPr>
                <w:sz w:val="16"/>
                <w:szCs w:val="16"/>
              </w:rPr>
              <w:t>6</w:t>
            </w:r>
          </w:p>
        </w:tc>
        <w:tc>
          <w:tcPr>
            <w:tcW w:w="425" w:type="dxa"/>
            <w:shd w:val="solid" w:color="FFFFFF" w:fill="auto"/>
          </w:tcPr>
          <w:p w14:paraId="1A481FCA" w14:textId="26970CEB" w:rsidR="00593703" w:rsidRDefault="00593703" w:rsidP="0093394A">
            <w:pPr>
              <w:pStyle w:val="TAL"/>
              <w:rPr>
                <w:sz w:val="16"/>
                <w:szCs w:val="16"/>
              </w:rPr>
            </w:pPr>
            <w:r>
              <w:rPr>
                <w:sz w:val="16"/>
                <w:szCs w:val="16"/>
              </w:rPr>
              <w:t>B</w:t>
            </w:r>
          </w:p>
        </w:tc>
        <w:tc>
          <w:tcPr>
            <w:tcW w:w="4820" w:type="dxa"/>
            <w:shd w:val="solid" w:color="FFFFFF" w:fill="auto"/>
          </w:tcPr>
          <w:p w14:paraId="5BF83F4E" w14:textId="0BD7547D" w:rsidR="00593703" w:rsidRDefault="00593703" w:rsidP="0093394A">
            <w:pPr>
              <w:pStyle w:val="TAL"/>
              <w:rPr>
                <w:sz w:val="16"/>
                <w:szCs w:val="16"/>
              </w:rPr>
            </w:pPr>
            <w:r>
              <w:rPr>
                <w:sz w:val="16"/>
                <w:szCs w:val="16"/>
              </w:rPr>
              <w:t>Control of UE access to MWAB</w:t>
            </w:r>
          </w:p>
        </w:tc>
        <w:tc>
          <w:tcPr>
            <w:tcW w:w="708" w:type="dxa"/>
            <w:shd w:val="solid" w:color="FFFFFF" w:fill="auto"/>
          </w:tcPr>
          <w:p w14:paraId="5DA172A5" w14:textId="5ED0ECF7" w:rsidR="00593703" w:rsidRDefault="00593703" w:rsidP="0093394A">
            <w:pPr>
              <w:pStyle w:val="TAC"/>
              <w:rPr>
                <w:sz w:val="16"/>
                <w:szCs w:val="16"/>
              </w:rPr>
            </w:pPr>
            <w:r>
              <w:rPr>
                <w:sz w:val="16"/>
                <w:szCs w:val="16"/>
              </w:rPr>
              <w:t>19.2.0</w:t>
            </w:r>
          </w:p>
        </w:tc>
      </w:tr>
      <w:tr w:rsidR="00593703" w:rsidRPr="00D64A02" w14:paraId="7817D262" w14:textId="77777777" w:rsidTr="009D14FB">
        <w:tc>
          <w:tcPr>
            <w:tcW w:w="800" w:type="dxa"/>
            <w:shd w:val="solid" w:color="FFFFFF" w:fill="auto"/>
          </w:tcPr>
          <w:p w14:paraId="4CC09E2A" w14:textId="44EEF502" w:rsidR="00593703" w:rsidRDefault="00593703" w:rsidP="0093394A">
            <w:pPr>
              <w:pStyle w:val="TAC"/>
              <w:rPr>
                <w:sz w:val="16"/>
                <w:szCs w:val="16"/>
              </w:rPr>
            </w:pPr>
            <w:r>
              <w:rPr>
                <w:sz w:val="16"/>
                <w:szCs w:val="16"/>
              </w:rPr>
              <w:t>2024-12</w:t>
            </w:r>
          </w:p>
        </w:tc>
        <w:tc>
          <w:tcPr>
            <w:tcW w:w="800" w:type="dxa"/>
            <w:shd w:val="solid" w:color="FFFFFF" w:fill="auto"/>
          </w:tcPr>
          <w:p w14:paraId="14809DAF" w14:textId="1E3A2DDD" w:rsidR="00593703" w:rsidRDefault="00593703" w:rsidP="0093394A">
            <w:pPr>
              <w:pStyle w:val="TAL"/>
              <w:rPr>
                <w:sz w:val="16"/>
                <w:szCs w:val="16"/>
              </w:rPr>
            </w:pPr>
            <w:r>
              <w:rPr>
                <w:sz w:val="16"/>
                <w:szCs w:val="16"/>
              </w:rPr>
              <w:t>SP#106</w:t>
            </w:r>
          </w:p>
        </w:tc>
        <w:tc>
          <w:tcPr>
            <w:tcW w:w="1094" w:type="dxa"/>
            <w:shd w:val="solid" w:color="FFFFFF" w:fill="auto"/>
          </w:tcPr>
          <w:p w14:paraId="252DEFAF" w14:textId="609CCFBD" w:rsidR="00593703" w:rsidRDefault="00593703" w:rsidP="0093394A">
            <w:pPr>
              <w:pStyle w:val="TAC"/>
              <w:rPr>
                <w:sz w:val="16"/>
                <w:szCs w:val="16"/>
              </w:rPr>
            </w:pPr>
            <w:r>
              <w:rPr>
                <w:sz w:val="16"/>
                <w:szCs w:val="16"/>
              </w:rPr>
              <w:t>SP-241496</w:t>
            </w:r>
          </w:p>
        </w:tc>
        <w:tc>
          <w:tcPr>
            <w:tcW w:w="567" w:type="dxa"/>
            <w:shd w:val="solid" w:color="FFFFFF" w:fill="auto"/>
          </w:tcPr>
          <w:p w14:paraId="6E50CD62" w14:textId="38FE2C7C" w:rsidR="00593703" w:rsidRDefault="00593703" w:rsidP="0093394A">
            <w:pPr>
              <w:pStyle w:val="TAL"/>
              <w:rPr>
                <w:sz w:val="16"/>
                <w:szCs w:val="16"/>
              </w:rPr>
            </w:pPr>
            <w:r>
              <w:rPr>
                <w:sz w:val="16"/>
                <w:szCs w:val="16"/>
              </w:rPr>
              <w:t>5471</w:t>
            </w:r>
          </w:p>
        </w:tc>
        <w:tc>
          <w:tcPr>
            <w:tcW w:w="425" w:type="dxa"/>
            <w:shd w:val="solid" w:color="FFFFFF" w:fill="auto"/>
          </w:tcPr>
          <w:p w14:paraId="2CE42D60" w14:textId="09FD698A" w:rsidR="00593703" w:rsidRDefault="00593703" w:rsidP="0093394A">
            <w:pPr>
              <w:pStyle w:val="TAL"/>
              <w:rPr>
                <w:sz w:val="16"/>
                <w:szCs w:val="16"/>
              </w:rPr>
            </w:pPr>
            <w:r>
              <w:rPr>
                <w:sz w:val="16"/>
                <w:szCs w:val="16"/>
              </w:rPr>
              <w:t>6</w:t>
            </w:r>
          </w:p>
        </w:tc>
        <w:tc>
          <w:tcPr>
            <w:tcW w:w="425" w:type="dxa"/>
            <w:shd w:val="solid" w:color="FFFFFF" w:fill="auto"/>
          </w:tcPr>
          <w:p w14:paraId="48AD909E" w14:textId="59C69A77" w:rsidR="00593703" w:rsidRDefault="00593703" w:rsidP="0093394A">
            <w:pPr>
              <w:pStyle w:val="TAL"/>
              <w:rPr>
                <w:sz w:val="16"/>
                <w:szCs w:val="16"/>
              </w:rPr>
            </w:pPr>
            <w:r>
              <w:rPr>
                <w:sz w:val="16"/>
                <w:szCs w:val="16"/>
              </w:rPr>
              <w:t>B</w:t>
            </w:r>
          </w:p>
        </w:tc>
        <w:tc>
          <w:tcPr>
            <w:tcW w:w="4820" w:type="dxa"/>
            <w:shd w:val="solid" w:color="FFFFFF" w:fill="auto"/>
          </w:tcPr>
          <w:p w14:paraId="4591E7F2" w14:textId="33209E13" w:rsidR="00593703" w:rsidRDefault="00593703" w:rsidP="0093394A">
            <w:pPr>
              <w:pStyle w:val="TAL"/>
              <w:rPr>
                <w:sz w:val="16"/>
                <w:szCs w:val="16"/>
              </w:rPr>
            </w:pPr>
            <w:r>
              <w:rPr>
                <w:sz w:val="16"/>
                <w:szCs w:val="16"/>
              </w:rPr>
              <w:t>Emergency services for UEs via a MWAB</w:t>
            </w:r>
          </w:p>
        </w:tc>
        <w:tc>
          <w:tcPr>
            <w:tcW w:w="708" w:type="dxa"/>
            <w:shd w:val="solid" w:color="FFFFFF" w:fill="auto"/>
          </w:tcPr>
          <w:p w14:paraId="097C13FF" w14:textId="055D0663" w:rsidR="00593703" w:rsidRDefault="00593703" w:rsidP="0093394A">
            <w:pPr>
              <w:pStyle w:val="TAC"/>
              <w:rPr>
                <w:sz w:val="16"/>
                <w:szCs w:val="16"/>
              </w:rPr>
            </w:pPr>
            <w:r>
              <w:rPr>
                <w:sz w:val="16"/>
                <w:szCs w:val="16"/>
              </w:rPr>
              <w:t>19.2.0</w:t>
            </w:r>
          </w:p>
        </w:tc>
      </w:tr>
      <w:tr w:rsidR="00593703" w:rsidRPr="00D64A02" w14:paraId="1772A670" w14:textId="77777777" w:rsidTr="009D14FB">
        <w:tc>
          <w:tcPr>
            <w:tcW w:w="800" w:type="dxa"/>
            <w:shd w:val="solid" w:color="FFFFFF" w:fill="auto"/>
          </w:tcPr>
          <w:p w14:paraId="52610257" w14:textId="2467CCB6" w:rsidR="00593703" w:rsidRDefault="00593703" w:rsidP="0093394A">
            <w:pPr>
              <w:pStyle w:val="TAC"/>
              <w:rPr>
                <w:sz w:val="16"/>
                <w:szCs w:val="16"/>
              </w:rPr>
            </w:pPr>
            <w:r>
              <w:rPr>
                <w:sz w:val="16"/>
                <w:szCs w:val="16"/>
              </w:rPr>
              <w:t>2024-12</w:t>
            </w:r>
          </w:p>
        </w:tc>
        <w:tc>
          <w:tcPr>
            <w:tcW w:w="800" w:type="dxa"/>
            <w:shd w:val="solid" w:color="FFFFFF" w:fill="auto"/>
          </w:tcPr>
          <w:p w14:paraId="6EA39B1F" w14:textId="3D253A88" w:rsidR="00593703" w:rsidRDefault="00593703" w:rsidP="0093394A">
            <w:pPr>
              <w:pStyle w:val="TAL"/>
              <w:rPr>
                <w:sz w:val="16"/>
                <w:szCs w:val="16"/>
              </w:rPr>
            </w:pPr>
            <w:r>
              <w:rPr>
                <w:sz w:val="16"/>
                <w:szCs w:val="16"/>
              </w:rPr>
              <w:t>SP#106</w:t>
            </w:r>
          </w:p>
        </w:tc>
        <w:tc>
          <w:tcPr>
            <w:tcW w:w="1094" w:type="dxa"/>
            <w:shd w:val="solid" w:color="FFFFFF" w:fill="auto"/>
          </w:tcPr>
          <w:p w14:paraId="1582D419" w14:textId="6FDE30ED" w:rsidR="00593703" w:rsidRDefault="00593703" w:rsidP="0093394A">
            <w:pPr>
              <w:pStyle w:val="TAC"/>
              <w:rPr>
                <w:sz w:val="16"/>
                <w:szCs w:val="16"/>
              </w:rPr>
            </w:pPr>
            <w:r>
              <w:rPr>
                <w:sz w:val="16"/>
                <w:szCs w:val="16"/>
              </w:rPr>
              <w:t>SP-241489</w:t>
            </w:r>
          </w:p>
        </w:tc>
        <w:tc>
          <w:tcPr>
            <w:tcW w:w="567" w:type="dxa"/>
            <w:shd w:val="solid" w:color="FFFFFF" w:fill="auto"/>
          </w:tcPr>
          <w:p w14:paraId="570F82D8" w14:textId="58435A22" w:rsidR="00593703" w:rsidRDefault="00593703" w:rsidP="0093394A">
            <w:pPr>
              <w:pStyle w:val="TAL"/>
              <w:rPr>
                <w:sz w:val="16"/>
                <w:szCs w:val="16"/>
              </w:rPr>
            </w:pPr>
            <w:r>
              <w:rPr>
                <w:sz w:val="16"/>
                <w:szCs w:val="16"/>
              </w:rPr>
              <w:t>5493</w:t>
            </w:r>
          </w:p>
        </w:tc>
        <w:tc>
          <w:tcPr>
            <w:tcW w:w="425" w:type="dxa"/>
            <w:shd w:val="solid" w:color="FFFFFF" w:fill="auto"/>
          </w:tcPr>
          <w:p w14:paraId="091B886A" w14:textId="2AE5A551" w:rsidR="00593703" w:rsidRDefault="00593703" w:rsidP="0093394A">
            <w:pPr>
              <w:pStyle w:val="TAL"/>
              <w:rPr>
                <w:sz w:val="16"/>
                <w:szCs w:val="16"/>
              </w:rPr>
            </w:pPr>
            <w:r>
              <w:rPr>
                <w:sz w:val="16"/>
                <w:szCs w:val="16"/>
              </w:rPr>
              <w:t>11</w:t>
            </w:r>
          </w:p>
        </w:tc>
        <w:tc>
          <w:tcPr>
            <w:tcW w:w="425" w:type="dxa"/>
            <w:shd w:val="solid" w:color="FFFFFF" w:fill="auto"/>
          </w:tcPr>
          <w:p w14:paraId="004D0C39" w14:textId="4703DB88" w:rsidR="00593703" w:rsidRDefault="00593703" w:rsidP="0093394A">
            <w:pPr>
              <w:pStyle w:val="TAL"/>
              <w:rPr>
                <w:sz w:val="16"/>
                <w:szCs w:val="16"/>
              </w:rPr>
            </w:pPr>
            <w:r>
              <w:rPr>
                <w:sz w:val="16"/>
                <w:szCs w:val="16"/>
              </w:rPr>
              <w:t>B</w:t>
            </w:r>
          </w:p>
        </w:tc>
        <w:tc>
          <w:tcPr>
            <w:tcW w:w="4820" w:type="dxa"/>
            <w:shd w:val="solid" w:color="FFFFFF" w:fill="auto"/>
          </w:tcPr>
          <w:p w14:paraId="26DAA5A6" w14:textId="7A09D8B4" w:rsidR="00593703" w:rsidRDefault="00593703" w:rsidP="0093394A">
            <w:pPr>
              <w:pStyle w:val="TAL"/>
              <w:rPr>
                <w:sz w:val="16"/>
                <w:szCs w:val="16"/>
              </w:rPr>
            </w:pPr>
            <w:r>
              <w:rPr>
                <w:sz w:val="16"/>
                <w:szCs w:val="16"/>
              </w:rPr>
              <w:t>Support for MPQUIC-IP and MPQUIC-E steering functionalities</w:t>
            </w:r>
          </w:p>
        </w:tc>
        <w:tc>
          <w:tcPr>
            <w:tcW w:w="708" w:type="dxa"/>
            <w:shd w:val="solid" w:color="FFFFFF" w:fill="auto"/>
          </w:tcPr>
          <w:p w14:paraId="2D119AF6" w14:textId="66CB6B99" w:rsidR="00593703" w:rsidRDefault="00593703" w:rsidP="0093394A">
            <w:pPr>
              <w:pStyle w:val="TAC"/>
              <w:rPr>
                <w:sz w:val="16"/>
                <w:szCs w:val="16"/>
              </w:rPr>
            </w:pPr>
            <w:r>
              <w:rPr>
                <w:sz w:val="16"/>
                <w:szCs w:val="16"/>
              </w:rPr>
              <w:t>19.2.0</w:t>
            </w:r>
          </w:p>
        </w:tc>
      </w:tr>
      <w:tr w:rsidR="001B02C3" w:rsidRPr="00D64A02" w14:paraId="698AA9BC" w14:textId="77777777" w:rsidTr="009D14FB">
        <w:tc>
          <w:tcPr>
            <w:tcW w:w="800" w:type="dxa"/>
            <w:shd w:val="solid" w:color="FFFFFF" w:fill="auto"/>
          </w:tcPr>
          <w:p w14:paraId="51E688D3" w14:textId="079E91F4" w:rsidR="001B02C3" w:rsidRDefault="001B02C3" w:rsidP="0093394A">
            <w:pPr>
              <w:pStyle w:val="TAC"/>
              <w:rPr>
                <w:sz w:val="16"/>
                <w:szCs w:val="16"/>
              </w:rPr>
            </w:pPr>
            <w:r>
              <w:rPr>
                <w:sz w:val="16"/>
                <w:szCs w:val="16"/>
              </w:rPr>
              <w:t>2024-12</w:t>
            </w:r>
          </w:p>
        </w:tc>
        <w:tc>
          <w:tcPr>
            <w:tcW w:w="800" w:type="dxa"/>
            <w:shd w:val="solid" w:color="FFFFFF" w:fill="auto"/>
          </w:tcPr>
          <w:p w14:paraId="141BD6C1" w14:textId="6951EC65" w:rsidR="001B02C3" w:rsidRDefault="001B02C3" w:rsidP="0093394A">
            <w:pPr>
              <w:pStyle w:val="TAL"/>
              <w:rPr>
                <w:sz w:val="16"/>
                <w:szCs w:val="16"/>
              </w:rPr>
            </w:pPr>
            <w:r>
              <w:rPr>
                <w:sz w:val="16"/>
                <w:szCs w:val="16"/>
              </w:rPr>
              <w:t>SP#106</w:t>
            </w:r>
          </w:p>
        </w:tc>
        <w:tc>
          <w:tcPr>
            <w:tcW w:w="1094" w:type="dxa"/>
            <w:shd w:val="solid" w:color="FFFFFF" w:fill="auto"/>
          </w:tcPr>
          <w:p w14:paraId="0B0A6443" w14:textId="7ACA2C70" w:rsidR="001B02C3" w:rsidRDefault="001B02C3" w:rsidP="0093394A">
            <w:pPr>
              <w:pStyle w:val="TAC"/>
              <w:rPr>
                <w:sz w:val="16"/>
                <w:szCs w:val="16"/>
              </w:rPr>
            </w:pPr>
            <w:r>
              <w:rPr>
                <w:sz w:val="16"/>
                <w:szCs w:val="16"/>
              </w:rPr>
              <w:t>SP-241489</w:t>
            </w:r>
          </w:p>
        </w:tc>
        <w:tc>
          <w:tcPr>
            <w:tcW w:w="567" w:type="dxa"/>
            <w:shd w:val="solid" w:color="FFFFFF" w:fill="auto"/>
          </w:tcPr>
          <w:p w14:paraId="28B51005" w14:textId="06E6C5B9" w:rsidR="001B02C3" w:rsidRDefault="001B02C3" w:rsidP="0093394A">
            <w:pPr>
              <w:pStyle w:val="TAL"/>
              <w:rPr>
                <w:sz w:val="16"/>
                <w:szCs w:val="16"/>
              </w:rPr>
            </w:pPr>
            <w:r>
              <w:rPr>
                <w:sz w:val="16"/>
                <w:szCs w:val="16"/>
              </w:rPr>
              <w:t>5527</w:t>
            </w:r>
          </w:p>
        </w:tc>
        <w:tc>
          <w:tcPr>
            <w:tcW w:w="425" w:type="dxa"/>
            <w:shd w:val="solid" w:color="FFFFFF" w:fill="auto"/>
          </w:tcPr>
          <w:p w14:paraId="453453B4" w14:textId="5E3BF451" w:rsidR="001B02C3" w:rsidRDefault="001B02C3" w:rsidP="0093394A">
            <w:pPr>
              <w:pStyle w:val="TAL"/>
              <w:rPr>
                <w:sz w:val="16"/>
                <w:szCs w:val="16"/>
              </w:rPr>
            </w:pPr>
            <w:r>
              <w:rPr>
                <w:sz w:val="16"/>
                <w:szCs w:val="16"/>
              </w:rPr>
              <w:t>5</w:t>
            </w:r>
          </w:p>
        </w:tc>
        <w:tc>
          <w:tcPr>
            <w:tcW w:w="425" w:type="dxa"/>
            <w:shd w:val="solid" w:color="FFFFFF" w:fill="auto"/>
          </w:tcPr>
          <w:p w14:paraId="037BE999" w14:textId="3D18A46A" w:rsidR="001B02C3" w:rsidRDefault="001B02C3" w:rsidP="0093394A">
            <w:pPr>
              <w:pStyle w:val="TAL"/>
              <w:rPr>
                <w:sz w:val="16"/>
                <w:szCs w:val="16"/>
              </w:rPr>
            </w:pPr>
            <w:r>
              <w:rPr>
                <w:sz w:val="16"/>
                <w:szCs w:val="16"/>
              </w:rPr>
              <w:t>B</w:t>
            </w:r>
          </w:p>
        </w:tc>
        <w:tc>
          <w:tcPr>
            <w:tcW w:w="4820" w:type="dxa"/>
            <w:shd w:val="solid" w:color="FFFFFF" w:fill="auto"/>
          </w:tcPr>
          <w:p w14:paraId="43BD57D1" w14:textId="756839F1" w:rsidR="001B02C3" w:rsidRDefault="001B02C3" w:rsidP="0093394A">
            <w:pPr>
              <w:pStyle w:val="TAL"/>
              <w:rPr>
                <w:sz w:val="16"/>
                <w:szCs w:val="16"/>
              </w:rPr>
            </w:pPr>
            <w:r>
              <w:rPr>
                <w:sz w:val="16"/>
                <w:szCs w:val="16"/>
              </w:rPr>
              <w:t xml:space="preserve">Support QoS of proxying IP and Ethernet in HTTP over MPQUIC </w:t>
            </w:r>
          </w:p>
        </w:tc>
        <w:tc>
          <w:tcPr>
            <w:tcW w:w="708" w:type="dxa"/>
            <w:shd w:val="solid" w:color="FFFFFF" w:fill="auto"/>
          </w:tcPr>
          <w:p w14:paraId="51DEC078" w14:textId="3A83BEAC" w:rsidR="001B02C3" w:rsidRDefault="001B02C3" w:rsidP="0093394A">
            <w:pPr>
              <w:pStyle w:val="TAC"/>
              <w:rPr>
                <w:sz w:val="16"/>
                <w:szCs w:val="16"/>
              </w:rPr>
            </w:pPr>
            <w:r>
              <w:rPr>
                <w:sz w:val="16"/>
                <w:szCs w:val="16"/>
              </w:rPr>
              <w:t>19.2.0</w:t>
            </w:r>
          </w:p>
        </w:tc>
      </w:tr>
      <w:tr w:rsidR="001B02C3" w:rsidRPr="00D64A02" w14:paraId="2EC943FD" w14:textId="77777777" w:rsidTr="009D14FB">
        <w:tc>
          <w:tcPr>
            <w:tcW w:w="800" w:type="dxa"/>
            <w:shd w:val="solid" w:color="FFFFFF" w:fill="auto"/>
          </w:tcPr>
          <w:p w14:paraId="18AD58EC" w14:textId="7A421B92" w:rsidR="001B02C3" w:rsidRDefault="001B02C3" w:rsidP="0093394A">
            <w:pPr>
              <w:pStyle w:val="TAC"/>
              <w:rPr>
                <w:sz w:val="16"/>
                <w:szCs w:val="16"/>
              </w:rPr>
            </w:pPr>
            <w:r>
              <w:rPr>
                <w:sz w:val="16"/>
                <w:szCs w:val="16"/>
              </w:rPr>
              <w:t>2024-12</w:t>
            </w:r>
          </w:p>
        </w:tc>
        <w:tc>
          <w:tcPr>
            <w:tcW w:w="800" w:type="dxa"/>
            <w:shd w:val="solid" w:color="FFFFFF" w:fill="auto"/>
          </w:tcPr>
          <w:p w14:paraId="4D390C0F" w14:textId="5528A800" w:rsidR="001B02C3" w:rsidRDefault="001B02C3" w:rsidP="0093394A">
            <w:pPr>
              <w:pStyle w:val="TAL"/>
              <w:rPr>
                <w:sz w:val="16"/>
                <w:szCs w:val="16"/>
              </w:rPr>
            </w:pPr>
            <w:r>
              <w:rPr>
                <w:sz w:val="16"/>
                <w:szCs w:val="16"/>
              </w:rPr>
              <w:t>SP#106</w:t>
            </w:r>
          </w:p>
        </w:tc>
        <w:tc>
          <w:tcPr>
            <w:tcW w:w="1094" w:type="dxa"/>
            <w:shd w:val="solid" w:color="FFFFFF" w:fill="auto"/>
          </w:tcPr>
          <w:p w14:paraId="20906960" w14:textId="1C9D3BBE" w:rsidR="001B02C3" w:rsidRDefault="001B02C3" w:rsidP="0093394A">
            <w:pPr>
              <w:pStyle w:val="TAC"/>
              <w:rPr>
                <w:sz w:val="16"/>
                <w:szCs w:val="16"/>
              </w:rPr>
            </w:pPr>
            <w:r>
              <w:rPr>
                <w:sz w:val="16"/>
                <w:szCs w:val="16"/>
              </w:rPr>
              <w:t>SP-241494</w:t>
            </w:r>
          </w:p>
        </w:tc>
        <w:tc>
          <w:tcPr>
            <w:tcW w:w="567" w:type="dxa"/>
            <w:shd w:val="solid" w:color="FFFFFF" w:fill="auto"/>
          </w:tcPr>
          <w:p w14:paraId="5F275E1E" w14:textId="13C1DA80" w:rsidR="001B02C3" w:rsidRDefault="001B02C3" w:rsidP="0093394A">
            <w:pPr>
              <w:pStyle w:val="TAL"/>
              <w:rPr>
                <w:sz w:val="16"/>
                <w:szCs w:val="16"/>
              </w:rPr>
            </w:pPr>
            <w:r>
              <w:rPr>
                <w:sz w:val="16"/>
                <w:szCs w:val="16"/>
              </w:rPr>
              <w:t>5547</w:t>
            </w:r>
          </w:p>
        </w:tc>
        <w:tc>
          <w:tcPr>
            <w:tcW w:w="425" w:type="dxa"/>
            <w:shd w:val="solid" w:color="FFFFFF" w:fill="auto"/>
          </w:tcPr>
          <w:p w14:paraId="0452815D" w14:textId="0EE81374" w:rsidR="001B02C3" w:rsidRDefault="001B02C3" w:rsidP="0093394A">
            <w:pPr>
              <w:pStyle w:val="TAL"/>
              <w:rPr>
                <w:sz w:val="16"/>
                <w:szCs w:val="16"/>
              </w:rPr>
            </w:pPr>
            <w:r>
              <w:rPr>
                <w:sz w:val="16"/>
                <w:szCs w:val="16"/>
              </w:rPr>
              <w:t>7</w:t>
            </w:r>
          </w:p>
        </w:tc>
        <w:tc>
          <w:tcPr>
            <w:tcW w:w="425" w:type="dxa"/>
            <w:shd w:val="solid" w:color="FFFFFF" w:fill="auto"/>
          </w:tcPr>
          <w:p w14:paraId="6C3985CE" w14:textId="783F1065" w:rsidR="001B02C3" w:rsidRDefault="001B02C3" w:rsidP="0093394A">
            <w:pPr>
              <w:pStyle w:val="TAL"/>
              <w:rPr>
                <w:sz w:val="16"/>
                <w:szCs w:val="16"/>
              </w:rPr>
            </w:pPr>
            <w:r>
              <w:rPr>
                <w:sz w:val="16"/>
                <w:szCs w:val="16"/>
              </w:rPr>
              <w:t>B</w:t>
            </w:r>
          </w:p>
        </w:tc>
        <w:tc>
          <w:tcPr>
            <w:tcW w:w="4820" w:type="dxa"/>
            <w:shd w:val="solid" w:color="FFFFFF" w:fill="auto"/>
          </w:tcPr>
          <w:p w14:paraId="75CF1270" w14:textId="2664E8EE" w:rsidR="001B02C3" w:rsidRDefault="001B02C3" w:rsidP="0093394A">
            <w:pPr>
              <w:pStyle w:val="TAL"/>
              <w:rPr>
                <w:sz w:val="16"/>
                <w:szCs w:val="16"/>
              </w:rPr>
            </w:pPr>
            <w:r>
              <w:rPr>
                <w:sz w:val="16"/>
                <w:szCs w:val="16"/>
              </w:rPr>
              <w:t>UDR enhancement supporting Device Identifier of non-3GPP Devices connecting behind a UE/5G-RG</w:t>
            </w:r>
          </w:p>
        </w:tc>
        <w:tc>
          <w:tcPr>
            <w:tcW w:w="708" w:type="dxa"/>
            <w:shd w:val="solid" w:color="FFFFFF" w:fill="auto"/>
          </w:tcPr>
          <w:p w14:paraId="24035464" w14:textId="0848BE38" w:rsidR="001B02C3" w:rsidRDefault="001B02C3" w:rsidP="0093394A">
            <w:pPr>
              <w:pStyle w:val="TAC"/>
              <w:rPr>
                <w:sz w:val="16"/>
                <w:szCs w:val="16"/>
              </w:rPr>
            </w:pPr>
            <w:r>
              <w:rPr>
                <w:sz w:val="16"/>
                <w:szCs w:val="16"/>
              </w:rPr>
              <w:t>19.2.0</w:t>
            </w:r>
          </w:p>
        </w:tc>
      </w:tr>
      <w:tr w:rsidR="001B02C3" w:rsidRPr="00D64A02" w14:paraId="5602061F" w14:textId="77777777" w:rsidTr="009D14FB">
        <w:tc>
          <w:tcPr>
            <w:tcW w:w="800" w:type="dxa"/>
            <w:shd w:val="solid" w:color="FFFFFF" w:fill="auto"/>
          </w:tcPr>
          <w:p w14:paraId="42892BB3" w14:textId="26B1C348" w:rsidR="001B02C3" w:rsidRDefault="001B02C3" w:rsidP="0093394A">
            <w:pPr>
              <w:pStyle w:val="TAC"/>
              <w:rPr>
                <w:sz w:val="16"/>
                <w:szCs w:val="16"/>
              </w:rPr>
            </w:pPr>
            <w:r>
              <w:rPr>
                <w:sz w:val="16"/>
                <w:szCs w:val="16"/>
              </w:rPr>
              <w:t>2024-12</w:t>
            </w:r>
          </w:p>
        </w:tc>
        <w:tc>
          <w:tcPr>
            <w:tcW w:w="800" w:type="dxa"/>
            <w:shd w:val="solid" w:color="FFFFFF" w:fill="auto"/>
          </w:tcPr>
          <w:p w14:paraId="235E59A8" w14:textId="0C9D69D7" w:rsidR="001B02C3" w:rsidRDefault="001B02C3" w:rsidP="0093394A">
            <w:pPr>
              <w:pStyle w:val="TAL"/>
              <w:rPr>
                <w:sz w:val="16"/>
                <w:szCs w:val="16"/>
              </w:rPr>
            </w:pPr>
            <w:r>
              <w:rPr>
                <w:sz w:val="16"/>
                <w:szCs w:val="16"/>
              </w:rPr>
              <w:t>SP#106</w:t>
            </w:r>
          </w:p>
        </w:tc>
        <w:tc>
          <w:tcPr>
            <w:tcW w:w="1094" w:type="dxa"/>
            <w:shd w:val="solid" w:color="FFFFFF" w:fill="auto"/>
          </w:tcPr>
          <w:p w14:paraId="75A23D85" w14:textId="0D4D4B21" w:rsidR="001B02C3" w:rsidRDefault="001B02C3" w:rsidP="0093394A">
            <w:pPr>
              <w:pStyle w:val="TAC"/>
              <w:rPr>
                <w:sz w:val="16"/>
                <w:szCs w:val="16"/>
              </w:rPr>
            </w:pPr>
            <w:r>
              <w:rPr>
                <w:sz w:val="16"/>
                <w:szCs w:val="16"/>
              </w:rPr>
              <w:t>SP-241497</w:t>
            </w:r>
          </w:p>
        </w:tc>
        <w:tc>
          <w:tcPr>
            <w:tcW w:w="567" w:type="dxa"/>
            <w:shd w:val="solid" w:color="FFFFFF" w:fill="auto"/>
          </w:tcPr>
          <w:p w14:paraId="6C1F200F" w14:textId="0DF217ED" w:rsidR="001B02C3" w:rsidRDefault="001B02C3" w:rsidP="0093394A">
            <w:pPr>
              <w:pStyle w:val="TAL"/>
              <w:rPr>
                <w:sz w:val="16"/>
                <w:szCs w:val="16"/>
              </w:rPr>
            </w:pPr>
            <w:r>
              <w:rPr>
                <w:sz w:val="16"/>
                <w:szCs w:val="16"/>
              </w:rPr>
              <w:t>5608</w:t>
            </w:r>
          </w:p>
        </w:tc>
        <w:tc>
          <w:tcPr>
            <w:tcW w:w="425" w:type="dxa"/>
            <w:shd w:val="solid" w:color="FFFFFF" w:fill="auto"/>
          </w:tcPr>
          <w:p w14:paraId="011DCC53" w14:textId="1B8CA921" w:rsidR="001B02C3" w:rsidRDefault="001B02C3" w:rsidP="0093394A">
            <w:pPr>
              <w:pStyle w:val="TAL"/>
              <w:rPr>
                <w:sz w:val="16"/>
                <w:szCs w:val="16"/>
              </w:rPr>
            </w:pPr>
            <w:r>
              <w:rPr>
                <w:sz w:val="16"/>
                <w:szCs w:val="16"/>
              </w:rPr>
              <w:t>4</w:t>
            </w:r>
          </w:p>
        </w:tc>
        <w:tc>
          <w:tcPr>
            <w:tcW w:w="425" w:type="dxa"/>
            <w:shd w:val="solid" w:color="FFFFFF" w:fill="auto"/>
          </w:tcPr>
          <w:p w14:paraId="6F343CC7" w14:textId="7E411C25" w:rsidR="001B02C3" w:rsidRDefault="001B02C3" w:rsidP="0093394A">
            <w:pPr>
              <w:pStyle w:val="TAL"/>
              <w:rPr>
                <w:sz w:val="16"/>
                <w:szCs w:val="16"/>
              </w:rPr>
            </w:pPr>
            <w:r>
              <w:rPr>
                <w:sz w:val="16"/>
                <w:szCs w:val="16"/>
              </w:rPr>
              <w:t>B</w:t>
            </w:r>
          </w:p>
        </w:tc>
        <w:tc>
          <w:tcPr>
            <w:tcW w:w="4820" w:type="dxa"/>
            <w:shd w:val="solid" w:color="FFFFFF" w:fill="auto"/>
          </w:tcPr>
          <w:p w14:paraId="420C9A13" w14:textId="22E1AA62" w:rsidR="001B02C3" w:rsidRDefault="001B02C3" w:rsidP="0093394A">
            <w:pPr>
              <w:pStyle w:val="TAL"/>
              <w:rPr>
                <w:sz w:val="16"/>
                <w:szCs w:val="16"/>
              </w:rPr>
            </w:pPr>
            <w:r>
              <w:rPr>
                <w:sz w:val="16"/>
                <w:szCs w:val="16"/>
              </w:rPr>
              <w:t>PDU Set handling in non-3GPP accesses</w:t>
            </w:r>
          </w:p>
        </w:tc>
        <w:tc>
          <w:tcPr>
            <w:tcW w:w="708" w:type="dxa"/>
            <w:shd w:val="solid" w:color="FFFFFF" w:fill="auto"/>
          </w:tcPr>
          <w:p w14:paraId="787FB2FA" w14:textId="46523DA7" w:rsidR="001B02C3" w:rsidRDefault="001B02C3" w:rsidP="0093394A">
            <w:pPr>
              <w:pStyle w:val="TAC"/>
              <w:rPr>
                <w:sz w:val="16"/>
                <w:szCs w:val="16"/>
              </w:rPr>
            </w:pPr>
            <w:r>
              <w:rPr>
                <w:sz w:val="16"/>
                <w:szCs w:val="16"/>
              </w:rPr>
              <w:t>19.2.0</w:t>
            </w:r>
          </w:p>
        </w:tc>
      </w:tr>
      <w:tr w:rsidR="00F176F5" w:rsidRPr="00D64A02" w14:paraId="586FC1FA" w14:textId="77777777" w:rsidTr="009D14FB">
        <w:tc>
          <w:tcPr>
            <w:tcW w:w="800" w:type="dxa"/>
            <w:shd w:val="solid" w:color="FFFFFF" w:fill="auto"/>
          </w:tcPr>
          <w:p w14:paraId="7A765CEF" w14:textId="52718230" w:rsidR="00F176F5" w:rsidRDefault="00F176F5" w:rsidP="0093394A">
            <w:pPr>
              <w:pStyle w:val="TAC"/>
              <w:rPr>
                <w:sz w:val="16"/>
                <w:szCs w:val="16"/>
              </w:rPr>
            </w:pPr>
            <w:r>
              <w:rPr>
                <w:sz w:val="16"/>
                <w:szCs w:val="16"/>
              </w:rPr>
              <w:t>2024-12</w:t>
            </w:r>
          </w:p>
        </w:tc>
        <w:tc>
          <w:tcPr>
            <w:tcW w:w="800" w:type="dxa"/>
            <w:shd w:val="solid" w:color="FFFFFF" w:fill="auto"/>
          </w:tcPr>
          <w:p w14:paraId="29D83755" w14:textId="679C5AA1" w:rsidR="00F176F5" w:rsidRDefault="00F176F5" w:rsidP="0093394A">
            <w:pPr>
              <w:pStyle w:val="TAL"/>
              <w:rPr>
                <w:sz w:val="16"/>
                <w:szCs w:val="16"/>
              </w:rPr>
            </w:pPr>
            <w:r>
              <w:rPr>
                <w:sz w:val="16"/>
                <w:szCs w:val="16"/>
              </w:rPr>
              <w:t>SP#106</w:t>
            </w:r>
          </w:p>
        </w:tc>
        <w:tc>
          <w:tcPr>
            <w:tcW w:w="1094" w:type="dxa"/>
            <w:shd w:val="solid" w:color="FFFFFF" w:fill="auto"/>
          </w:tcPr>
          <w:p w14:paraId="66CF911E" w14:textId="39344523" w:rsidR="00F176F5" w:rsidRDefault="00F176F5" w:rsidP="0093394A">
            <w:pPr>
              <w:pStyle w:val="TAC"/>
              <w:rPr>
                <w:sz w:val="16"/>
                <w:szCs w:val="16"/>
              </w:rPr>
            </w:pPr>
            <w:r>
              <w:rPr>
                <w:sz w:val="16"/>
                <w:szCs w:val="16"/>
              </w:rPr>
              <w:t>SP-241486</w:t>
            </w:r>
          </w:p>
        </w:tc>
        <w:tc>
          <w:tcPr>
            <w:tcW w:w="567" w:type="dxa"/>
            <w:shd w:val="solid" w:color="FFFFFF" w:fill="auto"/>
          </w:tcPr>
          <w:p w14:paraId="43FF128D" w14:textId="744DC19B" w:rsidR="00F176F5" w:rsidRDefault="00F176F5" w:rsidP="0093394A">
            <w:pPr>
              <w:pStyle w:val="TAL"/>
              <w:rPr>
                <w:sz w:val="16"/>
                <w:szCs w:val="16"/>
              </w:rPr>
            </w:pPr>
            <w:r>
              <w:rPr>
                <w:sz w:val="16"/>
                <w:szCs w:val="16"/>
              </w:rPr>
              <w:t>5630</w:t>
            </w:r>
          </w:p>
        </w:tc>
        <w:tc>
          <w:tcPr>
            <w:tcW w:w="425" w:type="dxa"/>
            <w:shd w:val="solid" w:color="FFFFFF" w:fill="auto"/>
          </w:tcPr>
          <w:p w14:paraId="2B777F38" w14:textId="66093F75" w:rsidR="00F176F5" w:rsidRDefault="00F176F5" w:rsidP="0093394A">
            <w:pPr>
              <w:pStyle w:val="TAL"/>
              <w:rPr>
                <w:sz w:val="16"/>
                <w:szCs w:val="16"/>
              </w:rPr>
            </w:pPr>
            <w:r>
              <w:rPr>
                <w:sz w:val="16"/>
                <w:szCs w:val="16"/>
              </w:rPr>
              <w:t>2</w:t>
            </w:r>
          </w:p>
        </w:tc>
        <w:tc>
          <w:tcPr>
            <w:tcW w:w="425" w:type="dxa"/>
            <w:shd w:val="solid" w:color="FFFFFF" w:fill="auto"/>
          </w:tcPr>
          <w:p w14:paraId="22585293" w14:textId="0BD457EE" w:rsidR="00F176F5" w:rsidRDefault="00F176F5" w:rsidP="0093394A">
            <w:pPr>
              <w:pStyle w:val="TAL"/>
              <w:rPr>
                <w:sz w:val="16"/>
                <w:szCs w:val="16"/>
              </w:rPr>
            </w:pPr>
            <w:r>
              <w:rPr>
                <w:sz w:val="16"/>
                <w:szCs w:val="16"/>
              </w:rPr>
              <w:t>B</w:t>
            </w:r>
          </w:p>
        </w:tc>
        <w:tc>
          <w:tcPr>
            <w:tcW w:w="4820" w:type="dxa"/>
            <w:shd w:val="solid" w:color="FFFFFF" w:fill="auto"/>
          </w:tcPr>
          <w:p w14:paraId="316492F7" w14:textId="6C3DF291" w:rsidR="00F176F5" w:rsidRDefault="00F176F5" w:rsidP="0093394A">
            <w:pPr>
              <w:pStyle w:val="TAL"/>
              <w:rPr>
                <w:sz w:val="16"/>
                <w:szCs w:val="16"/>
              </w:rPr>
            </w:pPr>
            <w:r>
              <w:rPr>
                <w:sz w:val="16"/>
                <w:szCs w:val="16"/>
              </w:rPr>
              <w:t>VFL support during the discovery of NWDAF, NEF, and AF instances</w:t>
            </w:r>
          </w:p>
        </w:tc>
        <w:tc>
          <w:tcPr>
            <w:tcW w:w="708" w:type="dxa"/>
            <w:shd w:val="solid" w:color="FFFFFF" w:fill="auto"/>
          </w:tcPr>
          <w:p w14:paraId="7A66E518" w14:textId="1F8F8BDB" w:rsidR="00F176F5" w:rsidRDefault="00F176F5" w:rsidP="0093394A">
            <w:pPr>
              <w:pStyle w:val="TAC"/>
              <w:rPr>
                <w:sz w:val="16"/>
                <w:szCs w:val="16"/>
              </w:rPr>
            </w:pPr>
            <w:r>
              <w:rPr>
                <w:sz w:val="16"/>
                <w:szCs w:val="16"/>
              </w:rPr>
              <w:t>19.2.0</w:t>
            </w:r>
          </w:p>
        </w:tc>
      </w:tr>
      <w:tr w:rsidR="00F176F5" w:rsidRPr="00D64A02" w14:paraId="2D63F184" w14:textId="77777777" w:rsidTr="009D14FB">
        <w:tc>
          <w:tcPr>
            <w:tcW w:w="800" w:type="dxa"/>
            <w:shd w:val="solid" w:color="FFFFFF" w:fill="auto"/>
          </w:tcPr>
          <w:p w14:paraId="5318AD3D" w14:textId="6E35287F" w:rsidR="00F176F5" w:rsidRDefault="00F176F5" w:rsidP="0093394A">
            <w:pPr>
              <w:pStyle w:val="TAC"/>
              <w:rPr>
                <w:sz w:val="16"/>
                <w:szCs w:val="16"/>
              </w:rPr>
            </w:pPr>
            <w:r>
              <w:rPr>
                <w:sz w:val="16"/>
                <w:szCs w:val="16"/>
              </w:rPr>
              <w:t>2024-12</w:t>
            </w:r>
          </w:p>
        </w:tc>
        <w:tc>
          <w:tcPr>
            <w:tcW w:w="800" w:type="dxa"/>
            <w:shd w:val="solid" w:color="FFFFFF" w:fill="auto"/>
          </w:tcPr>
          <w:p w14:paraId="74BAE35C" w14:textId="085F7E49" w:rsidR="00F176F5" w:rsidRDefault="00F176F5" w:rsidP="0093394A">
            <w:pPr>
              <w:pStyle w:val="TAL"/>
              <w:rPr>
                <w:sz w:val="16"/>
                <w:szCs w:val="16"/>
              </w:rPr>
            </w:pPr>
            <w:r>
              <w:rPr>
                <w:sz w:val="16"/>
                <w:szCs w:val="16"/>
              </w:rPr>
              <w:t>SP#106</w:t>
            </w:r>
          </w:p>
        </w:tc>
        <w:tc>
          <w:tcPr>
            <w:tcW w:w="1094" w:type="dxa"/>
            <w:shd w:val="solid" w:color="FFFFFF" w:fill="auto"/>
          </w:tcPr>
          <w:p w14:paraId="40B13755" w14:textId="354405DA" w:rsidR="00F176F5" w:rsidRDefault="00F176F5" w:rsidP="0093394A">
            <w:pPr>
              <w:pStyle w:val="TAC"/>
              <w:rPr>
                <w:sz w:val="16"/>
                <w:szCs w:val="16"/>
              </w:rPr>
            </w:pPr>
            <w:r>
              <w:rPr>
                <w:sz w:val="16"/>
                <w:szCs w:val="16"/>
              </w:rPr>
              <w:t>SP-241468</w:t>
            </w:r>
          </w:p>
        </w:tc>
        <w:tc>
          <w:tcPr>
            <w:tcW w:w="567" w:type="dxa"/>
            <w:shd w:val="solid" w:color="FFFFFF" w:fill="auto"/>
          </w:tcPr>
          <w:p w14:paraId="69A49BE8" w14:textId="527C6A98" w:rsidR="00F176F5" w:rsidRDefault="00F176F5" w:rsidP="0093394A">
            <w:pPr>
              <w:pStyle w:val="TAL"/>
              <w:rPr>
                <w:sz w:val="16"/>
                <w:szCs w:val="16"/>
              </w:rPr>
            </w:pPr>
            <w:r>
              <w:rPr>
                <w:sz w:val="16"/>
                <w:szCs w:val="16"/>
              </w:rPr>
              <w:t>5648</w:t>
            </w:r>
          </w:p>
        </w:tc>
        <w:tc>
          <w:tcPr>
            <w:tcW w:w="425" w:type="dxa"/>
            <w:shd w:val="solid" w:color="FFFFFF" w:fill="auto"/>
          </w:tcPr>
          <w:p w14:paraId="6AFDFFED" w14:textId="0A122C47" w:rsidR="00F176F5" w:rsidRDefault="00F176F5" w:rsidP="0093394A">
            <w:pPr>
              <w:pStyle w:val="TAL"/>
              <w:rPr>
                <w:sz w:val="16"/>
                <w:szCs w:val="16"/>
              </w:rPr>
            </w:pPr>
            <w:r>
              <w:rPr>
                <w:sz w:val="16"/>
                <w:szCs w:val="16"/>
              </w:rPr>
              <w:t>1</w:t>
            </w:r>
          </w:p>
        </w:tc>
        <w:tc>
          <w:tcPr>
            <w:tcW w:w="425" w:type="dxa"/>
            <w:shd w:val="solid" w:color="FFFFFF" w:fill="auto"/>
          </w:tcPr>
          <w:p w14:paraId="2D500F79" w14:textId="76395836" w:rsidR="00F176F5" w:rsidRDefault="00F176F5" w:rsidP="0093394A">
            <w:pPr>
              <w:pStyle w:val="TAL"/>
              <w:rPr>
                <w:sz w:val="16"/>
                <w:szCs w:val="16"/>
              </w:rPr>
            </w:pPr>
            <w:r>
              <w:rPr>
                <w:sz w:val="16"/>
                <w:szCs w:val="16"/>
              </w:rPr>
              <w:t>A</w:t>
            </w:r>
          </w:p>
        </w:tc>
        <w:tc>
          <w:tcPr>
            <w:tcW w:w="4820" w:type="dxa"/>
            <w:shd w:val="solid" w:color="FFFFFF" w:fill="auto"/>
          </w:tcPr>
          <w:p w14:paraId="736E6FD8" w14:textId="10FA0735" w:rsidR="00F176F5" w:rsidRDefault="00F176F5" w:rsidP="0093394A">
            <w:pPr>
              <w:pStyle w:val="TAL"/>
              <w:rPr>
                <w:sz w:val="16"/>
                <w:szCs w:val="16"/>
              </w:rPr>
            </w:pPr>
            <w:r>
              <w:rPr>
                <w:sz w:val="16"/>
                <w:szCs w:val="16"/>
              </w:rPr>
              <w:t>Correction on PDU Session supporting CIoT</w:t>
            </w:r>
          </w:p>
        </w:tc>
        <w:tc>
          <w:tcPr>
            <w:tcW w:w="708" w:type="dxa"/>
            <w:shd w:val="solid" w:color="FFFFFF" w:fill="auto"/>
          </w:tcPr>
          <w:p w14:paraId="6EC597F8" w14:textId="62F32BD5" w:rsidR="00F176F5" w:rsidRDefault="00F176F5" w:rsidP="0093394A">
            <w:pPr>
              <w:pStyle w:val="TAC"/>
              <w:rPr>
                <w:sz w:val="16"/>
                <w:szCs w:val="16"/>
              </w:rPr>
            </w:pPr>
            <w:r>
              <w:rPr>
                <w:sz w:val="16"/>
                <w:szCs w:val="16"/>
              </w:rPr>
              <w:t>19.2.0</w:t>
            </w:r>
          </w:p>
        </w:tc>
      </w:tr>
      <w:tr w:rsidR="00F176F5" w:rsidRPr="00D64A02" w14:paraId="235A4D32" w14:textId="77777777" w:rsidTr="009D14FB">
        <w:tc>
          <w:tcPr>
            <w:tcW w:w="800" w:type="dxa"/>
            <w:shd w:val="solid" w:color="FFFFFF" w:fill="auto"/>
          </w:tcPr>
          <w:p w14:paraId="01FC9379" w14:textId="5A504F5A" w:rsidR="00F176F5" w:rsidRDefault="00F176F5" w:rsidP="0093394A">
            <w:pPr>
              <w:pStyle w:val="TAC"/>
              <w:rPr>
                <w:sz w:val="16"/>
                <w:szCs w:val="16"/>
              </w:rPr>
            </w:pPr>
            <w:r>
              <w:rPr>
                <w:sz w:val="16"/>
                <w:szCs w:val="16"/>
              </w:rPr>
              <w:t>2024-12</w:t>
            </w:r>
          </w:p>
        </w:tc>
        <w:tc>
          <w:tcPr>
            <w:tcW w:w="800" w:type="dxa"/>
            <w:shd w:val="solid" w:color="FFFFFF" w:fill="auto"/>
          </w:tcPr>
          <w:p w14:paraId="51B23517" w14:textId="560127E1" w:rsidR="00F176F5" w:rsidRDefault="00F176F5" w:rsidP="0093394A">
            <w:pPr>
              <w:pStyle w:val="TAL"/>
              <w:rPr>
                <w:sz w:val="16"/>
                <w:szCs w:val="16"/>
              </w:rPr>
            </w:pPr>
            <w:r>
              <w:rPr>
                <w:sz w:val="16"/>
                <w:szCs w:val="16"/>
              </w:rPr>
              <w:t>SP#106</w:t>
            </w:r>
          </w:p>
        </w:tc>
        <w:tc>
          <w:tcPr>
            <w:tcW w:w="1094" w:type="dxa"/>
            <w:shd w:val="solid" w:color="FFFFFF" w:fill="auto"/>
          </w:tcPr>
          <w:p w14:paraId="3CAB8CAC" w14:textId="5BBD1E65" w:rsidR="00F176F5" w:rsidRDefault="00F176F5" w:rsidP="0093394A">
            <w:pPr>
              <w:pStyle w:val="TAC"/>
              <w:rPr>
                <w:sz w:val="16"/>
                <w:szCs w:val="16"/>
              </w:rPr>
            </w:pPr>
            <w:r>
              <w:rPr>
                <w:sz w:val="16"/>
                <w:szCs w:val="16"/>
              </w:rPr>
              <w:t>SP-241496</w:t>
            </w:r>
          </w:p>
        </w:tc>
        <w:tc>
          <w:tcPr>
            <w:tcW w:w="567" w:type="dxa"/>
            <w:shd w:val="solid" w:color="FFFFFF" w:fill="auto"/>
          </w:tcPr>
          <w:p w14:paraId="1C4080BF" w14:textId="0563CA11" w:rsidR="00F176F5" w:rsidRDefault="00F176F5" w:rsidP="0093394A">
            <w:pPr>
              <w:pStyle w:val="TAL"/>
              <w:rPr>
                <w:sz w:val="16"/>
                <w:szCs w:val="16"/>
              </w:rPr>
            </w:pPr>
            <w:r>
              <w:rPr>
                <w:sz w:val="16"/>
                <w:szCs w:val="16"/>
              </w:rPr>
              <w:t>5650</w:t>
            </w:r>
          </w:p>
        </w:tc>
        <w:tc>
          <w:tcPr>
            <w:tcW w:w="425" w:type="dxa"/>
            <w:shd w:val="solid" w:color="FFFFFF" w:fill="auto"/>
          </w:tcPr>
          <w:p w14:paraId="7197E631" w14:textId="604BB428" w:rsidR="00F176F5" w:rsidRDefault="00F176F5" w:rsidP="0093394A">
            <w:pPr>
              <w:pStyle w:val="TAL"/>
              <w:rPr>
                <w:sz w:val="16"/>
                <w:szCs w:val="16"/>
              </w:rPr>
            </w:pPr>
            <w:r>
              <w:rPr>
                <w:sz w:val="16"/>
                <w:szCs w:val="16"/>
              </w:rPr>
              <w:t>1</w:t>
            </w:r>
          </w:p>
        </w:tc>
        <w:tc>
          <w:tcPr>
            <w:tcW w:w="425" w:type="dxa"/>
            <w:shd w:val="solid" w:color="FFFFFF" w:fill="auto"/>
          </w:tcPr>
          <w:p w14:paraId="6B66D897" w14:textId="534B5565" w:rsidR="00F176F5" w:rsidRDefault="00F176F5" w:rsidP="0093394A">
            <w:pPr>
              <w:pStyle w:val="TAL"/>
              <w:rPr>
                <w:sz w:val="16"/>
                <w:szCs w:val="16"/>
              </w:rPr>
            </w:pPr>
            <w:r>
              <w:rPr>
                <w:sz w:val="16"/>
                <w:szCs w:val="16"/>
              </w:rPr>
              <w:t>B</w:t>
            </w:r>
          </w:p>
        </w:tc>
        <w:tc>
          <w:tcPr>
            <w:tcW w:w="4820" w:type="dxa"/>
            <w:shd w:val="solid" w:color="FFFFFF" w:fill="auto"/>
          </w:tcPr>
          <w:p w14:paraId="638FFD2F" w14:textId="0C17EEFE" w:rsidR="00F176F5" w:rsidRDefault="00F176F5" w:rsidP="0093394A">
            <w:pPr>
              <w:pStyle w:val="TAL"/>
              <w:rPr>
                <w:sz w:val="16"/>
                <w:szCs w:val="16"/>
              </w:rPr>
            </w:pPr>
            <w:r>
              <w:rPr>
                <w:sz w:val="16"/>
                <w:szCs w:val="16"/>
              </w:rPr>
              <w:t xml:space="preserve">NAT functionality in the UPF of BH PDU Session </w:t>
            </w:r>
          </w:p>
        </w:tc>
        <w:tc>
          <w:tcPr>
            <w:tcW w:w="708" w:type="dxa"/>
            <w:shd w:val="solid" w:color="FFFFFF" w:fill="auto"/>
          </w:tcPr>
          <w:p w14:paraId="25F0D64F" w14:textId="0D383DF3" w:rsidR="00F176F5" w:rsidRDefault="00F176F5" w:rsidP="0093394A">
            <w:pPr>
              <w:pStyle w:val="TAC"/>
              <w:rPr>
                <w:sz w:val="16"/>
                <w:szCs w:val="16"/>
              </w:rPr>
            </w:pPr>
            <w:r>
              <w:rPr>
                <w:sz w:val="16"/>
                <w:szCs w:val="16"/>
              </w:rPr>
              <w:t>19.2.0</w:t>
            </w:r>
          </w:p>
        </w:tc>
      </w:tr>
      <w:tr w:rsidR="00F176F5" w:rsidRPr="00D64A02" w14:paraId="7F3819B7" w14:textId="77777777" w:rsidTr="009D14FB">
        <w:tc>
          <w:tcPr>
            <w:tcW w:w="800" w:type="dxa"/>
            <w:shd w:val="solid" w:color="FFFFFF" w:fill="auto"/>
          </w:tcPr>
          <w:p w14:paraId="0C01B7C1" w14:textId="263F7ACB" w:rsidR="00F176F5" w:rsidRDefault="00F176F5" w:rsidP="0093394A">
            <w:pPr>
              <w:pStyle w:val="TAC"/>
              <w:rPr>
                <w:sz w:val="16"/>
                <w:szCs w:val="16"/>
              </w:rPr>
            </w:pPr>
            <w:r>
              <w:rPr>
                <w:sz w:val="16"/>
                <w:szCs w:val="16"/>
              </w:rPr>
              <w:t>2024-12</w:t>
            </w:r>
          </w:p>
        </w:tc>
        <w:tc>
          <w:tcPr>
            <w:tcW w:w="800" w:type="dxa"/>
            <w:shd w:val="solid" w:color="FFFFFF" w:fill="auto"/>
          </w:tcPr>
          <w:p w14:paraId="38F3217C" w14:textId="6C567437" w:rsidR="00F176F5" w:rsidRDefault="00F176F5" w:rsidP="0093394A">
            <w:pPr>
              <w:pStyle w:val="TAL"/>
              <w:rPr>
                <w:sz w:val="16"/>
                <w:szCs w:val="16"/>
              </w:rPr>
            </w:pPr>
            <w:r>
              <w:rPr>
                <w:sz w:val="16"/>
                <w:szCs w:val="16"/>
              </w:rPr>
              <w:t>SP#106</w:t>
            </w:r>
          </w:p>
        </w:tc>
        <w:tc>
          <w:tcPr>
            <w:tcW w:w="1094" w:type="dxa"/>
            <w:shd w:val="solid" w:color="FFFFFF" w:fill="auto"/>
          </w:tcPr>
          <w:p w14:paraId="625858A1" w14:textId="19351AAC" w:rsidR="00F176F5" w:rsidRDefault="00F176F5" w:rsidP="0093394A">
            <w:pPr>
              <w:pStyle w:val="TAC"/>
              <w:rPr>
                <w:sz w:val="16"/>
                <w:szCs w:val="16"/>
              </w:rPr>
            </w:pPr>
            <w:r>
              <w:rPr>
                <w:sz w:val="16"/>
                <w:szCs w:val="16"/>
              </w:rPr>
              <w:t>SP-241495</w:t>
            </w:r>
          </w:p>
        </w:tc>
        <w:tc>
          <w:tcPr>
            <w:tcW w:w="567" w:type="dxa"/>
            <w:shd w:val="solid" w:color="FFFFFF" w:fill="auto"/>
          </w:tcPr>
          <w:p w14:paraId="724CF65F" w14:textId="4BB56435" w:rsidR="00F176F5" w:rsidRDefault="00F176F5" w:rsidP="0093394A">
            <w:pPr>
              <w:pStyle w:val="TAL"/>
              <w:rPr>
                <w:sz w:val="16"/>
                <w:szCs w:val="16"/>
              </w:rPr>
            </w:pPr>
            <w:r>
              <w:rPr>
                <w:sz w:val="16"/>
                <w:szCs w:val="16"/>
              </w:rPr>
              <w:t>5657</w:t>
            </w:r>
          </w:p>
        </w:tc>
        <w:tc>
          <w:tcPr>
            <w:tcW w:w="425" w:type="dxa"/>
            <w:shd w:val="solid" w:color="FFFFFF" w:fill="auto"/>
          </w:tcPr>
          <w:p w14:paraId="0D948B35" w14:textId="08D21368" w:rsidR="00F176F5" w:rsidRDefault="00F176F5" w:rsidP="0093394A">
            <w:pPr>
              <w:pStyle w:val="TAL"/>
              <w:rPr>
                <w:sz w:val="16"/>
                <w:szCs w:val="16"/>
              </w:rPr>
            </w:pPr>
            <w:r>
              <w:rPr>
                <w:sz w:val="16"/>
                <w:szCs w:val="16"/>
              </w:rPr>
              <w:t>4</w:t>
            </w:r>
          </w:p>
        </w:tc>
        <w:tc>
          <w:tcPr>
            <w:tcW w:w="425" w:type="dxa"/>
            <w:shd w:val="solid" w:color="FFFFFF" w:fill="auto"/>
          </w:tcPr>
          <w:p w14:paraId="16AD2AED" w14:textId="7E3F4190" w:rsidR="00F176F5" w:rsidRDefault="00F176F5" w:rsidP="0093394A">
            <w:pPr>
              <w:pStyle w:val="TAL"/>
              <w:rPr>
                <w:sz w:val="16"/>
                <w:szCs w:val="16"/>
              </w:rPr>
            </w:pPr>
            <w:r>
              <w:rPr>
                <w:sz w:val="16"/>
                <w:szCs w:val="16"/>
              </w:rPr>
              <w:t>F</w:t>
            </w:r>
          </w:p>
        </w:tc>
        <w:tc>
          <w:tcPr>
            <w:tcW w:w="4820" w:type="dxa"/>
            <w:shd w:val="solid" w:color="FFFFFF" w:fill="auto"/>
          </w:tcPr>
          <w:p w14:paraId="0C548232" w14:textId="5BC327C6" w:rsidR="00F176F5" w:rsidRDefault="00F176F5" w:rsidP="0093394A">
            <w:pPr>
              <w:pStyle w:val="TAL"/>
              <w:rPr>
                <w:sz w:val="16"/>
                <w:szCs w:val="16"/>
              </w:rPr>
            </w:pPr>
            <w:r>
              <w:rPr>
                <w:sz w:val="16"/>
                <w:szCs w:val="16"/>
              </w:rPr>
              <w:t>Corrections of UPF selection</w:t>
            </w:r>
          </w:p>
        </w:tc>
        <w:tc>
          <w:tcPr>
            <w:tcW w:w="708" w:type="dxa"/>
            <w:shd w:val="solid" w:color="FFFFFF" w:fill="auto"/>
          </w:tcPr>
          <w:p w14:paraId="21135F34" w14:textId="68D9B783" w:rsidR="00F176F5" w:rsidRDefault="00F176F5" w:rsidP="0093394A">
            <w:pPr>
              <w:pStyle w:val="TAC"/>
              <w:rPr>
                <w:sz w:val="16"/>
                <w:szCs w:val="16"/>
              </w:rPr>
            </w:pPr>
            <w:r>
              <w:rPr>
                <w:sz w:val="16"/>
                <w:szCs w:val="16"/>
              </w:rPr>
              <w:t>19.2.0</w:t>
            </w:r>
          </w:p>
        </w:tc>
      </w:tr>
      <w:tr w:rsidR="00F176F5" w:rsidRPr="00D64A02" w14:paraId="3CE55934" w14:textId="77777777" w:rsidTr="009D14FB">
        <w:tc>
          <w:tcPr>
            <w:tcW w:w="800" w:type="dxa"/>
            <w:shd w:val="solid" w:color="FFFFFF" w:fill="auto"/>
          </w:tcPr>
          <w:p w14:paraId="08889B8B" w14:textId="459BE3C7" w:rsidR="00F176F5" w:rsidRDefault="00F176F5" w:rsidP="0093394A">
            <w:pPr>
              <w:pStyle w:val="TAC"/>
              <w:rPr>
                <w:sz w:val="16"/>
                <w:szCs w:val="16"/>
              </w:rPr>
            </w:pPr>
            <w:r>
              <w:rPr>
                <w:sz w:val="16"/>
                <w:szCs w:val="16"/>
              </w:rPr>
              <w:t>2024-12</w:t>
            </w:r>
          </w:p>
        </w:tc>
        <w:tc>
          <w:tcPr>
            <w:tcW w:w="800" w:type="dxa"/>
            <w:shd w:val="solid" w:color="FFFFFF" w:fill="auto"/>
          </w:tcPr>
          <w:p w14:paraId="7BC3E056" w14:textId="087E1280" w:rsidR="00F176F5" w:rsidRDefault="00F176F5" w:rsidP="0093394A">
            <w:pPr>
              <w:pStyle w:val="TAL"/>
              <w:rPr>
                <w:sz w:val="16"/>
                <w:szCs w:val="16"/>
              </w:rPr>
            </w:pPr>
            <w:r>
              <w:rPr>
                <w:sz w:val="16"/>
                <w:szCs w:val="16"/>
              </w:rPr>
              <w:t>SP#106</w:t>
            </w:r>
          </w:p>
        </w:tc>
        <w:tc>
          <w:tcPr>
            <w:tcW w:w="1094" w:type="dxa"/>
            <w:shd w:val="solid" w:color="FFFFFF" w:fill="auto"/>
          </w:tcPr>
          <w:p w14:paraId="24822FF7" w14:textId="56F25016" w:rsidR="00F176F5" w:rsidRDefault="00F176F5" w:rsidP="0093394A">
            <w:pPr>
              <w:pStyle w:val="TAC"/>
              <w:rPr>
                <w:sz w:val="16"/>
                <w:szCs w:val="16"/>
              </w:rPr>
            </w:pPr>
            <w:r>
              <w:rPr>
                <w:sz w:val="16"/>
                <w:szCs w:val="16"/>
              </w:rPr>
              <w:t>SP-241471</w:t>
            </w:r>
          </w:p>
        </w:tc>
        <w:tc>
          <w:tcPr>
            <w:tcW w:w="567" w:type="dxa"/>
            <w:shd w:val="solid" w:color="FFFFFF" w:fill="auto"/>
          </w:tcPr>
          <w:p w14:paraId="3176DFC9" w14:textId="67987DBB" w:rsidR="00F176F5" w:rsidRDefault="00F176F5" w:rsidP="0093394A">
            <w:pPr>
              <w:pStyle w:val="TAL"/>
              <w:rPr>
                <w:sz w:val="16"/>
                <w:szCs w:val="16"/>
              </w:rPr>
            </w:pPr>
            <w:r>
              <w:rPr>
                <w:sz w:val="16"/>
                <w:szCs w:val="16"/>
              </w:rPr>
              <w:t>5664</w:t>
            </w:r>
          </w:p>
        </w:tc>
        <w:tc>
          <w:tcPr>
            <w:tcW w:w="425" w:type="dxa"/>
            <w:shd w:val="solid" w:color="FFFFFF" w:fill="auto"/>
          </w:tcPr>
          <w:p w14:paraId="3873FFAE" w14:textId="601C68D7" w:rsidR="00F176F5" w:rsidRDefault="00F176F5" w:rsidP="0093394A">
            <w:pPr>
              <w:pStyle w:val="TAL"/>
              <w:rPr>
                <w:sz w:val="16"/>
                <w:szCs w:val="16"/>
              </w:rPr>
            </w:pPr>
            <w:r>
              <w:rPr>
                <w:sz w:val="16"/>
                <w:szCs w:val="16"/>
              </w:rPr>
              <w:t>1</w:t>
            </w:r>
          </w:p>
        </w:tc>
        <w:tc>
          <w:tcPr>
            <w:tcW w:w="425" w:type="dxa"/>
            <w:shd w:val="solid" w:color="FFFFFF" w:fill="auto"/>
          </w:tcPr>
          <w:p w14:paraId="552491FF" w14:textId="3CEEEE40" w:rsidR="00F176F5" w:rsidRDefault="00F176F5" w:rsidP="0093394A">
            <w:pPr>
              <w:pStyle w:val="TAL"/>
              <w:rPr>
                <w:sz w:val="16"/>
                <w:szCs w:val="16"/>
              </w:rPr>
            </w:pPr>
            <w:r>
              <w:rPr>
                <w:sz w:val="16"/>
                <w:szCs w:val="16"/>
              </w:rPr>
              <w:t>A</w:t>
            </w:r>
          </w:p>
        </w:tc>
        <w:tc>
          <w:tcPr>
            <w:tcW w:w="4820" w:type="dxa"/>
            <w:shd w:val="solid" w:color="FFFFFF" w:fill="auto"/>
          </w:tcPr>
          <w:p w14:paraId="7701D107" w14:textId="3536E78A" w:rsidR="00F176F5" w:rsidRDefault="00F176F5" w:rsidP="0093394A">
            <w:pPr>
              <w:pStyle w:val="TAL"/>
              <w:rPr>
                <w:sz w:val="16"/>
                <w:szCs w:val="16"/>
              </w:rPr>
            </w:pPr>
            <w:r>
              <w:rPr>
                <w:sz w:val="16"/>
                <w:szCs w:val="16"/>
              </w:rPr>
              <w:t>Add missing MFAF Services</w:t>
            </w:r>
          </w:p>
        </w:tc>
        <w:tc>
          <w:tcPr>
            <w:tcW w:w="708" w:type="dxa"/>
            <w:shd w:val="solid" w:color="FFFFFF" w:fill="auto"/>
          </w:tcPr>
          <w:p w14:paraId="1BBD013E" w14:textId="165D6E41" w:rsidR="00F176F5" w:rsidRDefault="00F176F5" w:rsidP="0093394A">
            <w:pPr>
              <w:pStyle w:val="TAC"/>
              <w:rPr>
                <w:sz w:val="16"/>
                <w:szCs w:val="16"/>
              </w:rPr>
            </w:pPr>
            <w:r>
              <w:rPr>
                <w:sz w:val="16"/>
                <w:szCs w:val="16"/>
              </w:rPr>
              <w:t>19.2.0</w:t>
            </w:r>
          </w:p>
        </w:tc>
      </w:tr>
      <w:tr w:rsidR="00F176F5" w:rsidRPr="00D64A02" w14:paraId="68AC36F3" w14:textId="77777777" w:rsidTr="009D14FB">
        <w:tc>
          <w:tcPr>
            <w:tcW w:w="800" w:type="dxa"/>
            <w:shd w:val="solid" w:color="FFFFFF" w:fill="auto"/>
          </w:tcPr>
          <w:p w14:paraId="05DDAAB0" w14:textId="31C4E74A" w:rsidR="00F176F5" w:rsidRDefault="00F176F5" w:rsidP="0093394A">
            <w:pPr>
              <w:pStyle w:val="TAC"/>
              <w:rPr>
                <w:sz w:val="16"/>
                <w:szCs w:val="16"/>
              </w:rPr>
            </w:pPr>
            <w:r>
              <w:rPr>
                <w:sz w:val="16"/>
                <w:szCs w:val="16"/>
              </w:rPr>
              <w:t>2024-12</w:t>
            </w:r>
          </w:p>
        </w:tc>
        <w:tc>
          <w:tcPr>
            <w:tcW w:w="800" w:type="dxa"/>
            <w:shd w:val="solid" w:color="FFFFFF" w:fill="auto"/>
          </w:tcPr>
          <w:p w14:paraId="23E9DC62" w14:textId="69E9C1A5" w:rsidR="00F176F5" w:rsidRDefault="00F176F5" w:rsidP="0093394A">
            <w:pPr>
              <w:pStyle w:val="TAL"/>
              <w:rPr>
                <w:sz w:val="16"/>
                <w:szCs w:val="16"/>
              </w:rPr>
            </w:pPr>
            <w:r>
              <w:rPr>
                <w:sz w:val="16"/>
                <w:szCs w:val="16"/>
              </w:rPr>
              <w:t>SP#106</w:t>
            </w:r>
          </w:p>
        </w:tc>
        <w:tc>
          <w:tcPr>
            <w:tcW w:w="1094" w:type="dxa"/>
            <w:shd w:val="solid" w:color="FFFFFF" w:fill="auto"/>
          </w:tcPr>
          <w:p w14:paraId="5DB86927" w14:textId="565B7730" w:rsidR="00F176F5" w:rsidRDefault="00F176F5" w:rsidP="0093394A">
            <w:pPr>
              <w:pStyle w:val="TAC"/>
              <w:rPr>
                <w:sz w:val="16"/>
                <w:szCs w:val="16"/>
              </w:rPr>
            </w:pPr>
            <w:r>
              <w:rPr>
                <w:sz w:val="16"/>
                <w:szCs w:val="16"/>
              </w:rPr>
              <w:t>SP-241482</w:t>
            </w:r>
          </w:p>
        </w:tc>
        <w:tc>
          <w:tcPr>
            <w:tcW w:w="567" w:type="dxa"/>
            <w:shd w:val="solid" w:color="FFFFFF" w:fill="auto"/>
          </w:tcPr>
          <w:p w14:paraId="06A6D6F0" w14:textId="47B6C6E2" w:rsidR="00F176F5" w:rsidRDefault="00F176F5" w:rsidP="0093394A">
            <w:pPr>
              <w:pStyle w:val="TAL"/>
              <w:rPr>
                <w:sz w:val="16"/>
                <w:szCs w:val="16"/>
              </w:rPr>
            </w:pPr>
            <w:r>
              <w:rPr>
                <w:sz w:val="16"/>
                <w:szCs w:val="16"/>
              </w:rPr>
              <w:t>5667</w:t>
            </w:r>
          </w:p>
        </w:tc>
        <w:tc>
          <w:tcPr>
            <w:tcW w:w="425" w:type="dxa"/>
            <w:shd w:val="solid" w:color="FFFFFF" w:fill="auto"/>
          </w:tcPr>
          <w:p w14:paraId="49905987" w14:textId="49F8B42D" w:rsidR="00F176F5" w:rsidRDefault="00F176F5" w:rsidP="0093394A">
            <w:pPr>
              <w:pStyle w:val="TAL"/>
              <w:rPr>
                <w:sz w:val="16"/>
                <w:szCs w:val="16"/>
              </w:rPr>
            </w:pPr>
            <w:r>
              <w:rPr>
                <w:sz w:val="16"/>
                <w:szCs w:val="16"/>
              </w:rPr>
              <w:t>1</w:t>
            </w:r>
          </w:p>
        </w:tc>
        <w:tc>
          <w:tcPr>
            <w:tcW w:w="425" w:type="dxa"/>
            <w:shd w:val="solid" w:color="FFFFFF" w:fill="auto"/>
          </w:tcPr>
          <w:p w14:paraId="41C76D8E" w14:textId="652507A6" w:rsidR="00F176F5" w:rsidRDefault="00F176F5" w:rsidP="0093394A">
            <w:pPr>
              <w:pStyle w:val="TAL"/>
              <w:rPr>
                <w:sz w:val="16"/>
                <w:szCs w:val="16"/>
              </w:rPr>
            </w:pPr>
            <w:r>
              <w:rPr>
                <w:sz w:val="16"/>
                <w:szCs w:val="16"/>
              </w:rPr>
              <w:t>F</w:t>
            </w:r>
          </w:p>
        </w:tc>
        <w:tc>
          <w:tcPr>
            <w:tcW w:w="4820" w:type="dxa"/>
            <w:shd w:val="solid" w:color="FFFFFF" w:fill="auto"/>
          </w:tcPr>
          <w:p w14:paraId="1AC2AE70" w14:textId="58A35B52" w:rsidR="00F176F5" w:rsidRDefault="00F176F5" w:rsidP="0093394A">
            <w:pPr>
              <w:pStyle w:val="TAL"/>
              <w:rPr>
                <w:sz w:val="16"/>
                <w:szCs w:val="16"/>
              </w:rPr>
            </w:pPr>
            <w:r>
              <w:rPr>
                <w:sz w:val="16"/>
                <w:szCs w:val="16"/>
              </w:rPr>
              <w:t>5G Femto Hosting Party acting as a CAG owner</w:t>
            </w:r>
          </w:p>
        </w:tc>
        <w:tc>
          <w:tcPr>
            <w:tcW w:w="708" w:type="dxa"/>
            <w:shd w:val="solid" w:color="FFFFFF" w:fill="auto"/>
          </w:tcPr>
          <w:p w14:paraId="39AACDF6" w14:textId="0DF347D6" w:rsidR="00F176F5" w:rsidRDefault="00F176F5" w:rsidP="0093394A">
            <w:pPr>
              <w:pStyle w:val="TAC"/>
              <w:rPr>
                <w:sz w:val="16"/>
                <w:szCs w:val="16"/>
              </w:rPr>
            </w:pPr>
            <w:r>
              <w:rPr>
                <w:sz w:val="16"/>
                <w:szCs w:val="16"/>
              </w:rPr>
              <w:t>19.2.0</w:t>
            </w:r>
          </w:p>
        </w:tc>
      </w:tr>
      <w:tr w:rsidR="00F176F5" w:rsidRPr="00D64A02" w14:paraId="7EA79408" w14:textId="77777777" w:rsidTr="009D14FB">
        <w:tc>
          <w:tcPr>
            <w:tcW w:w="800" w:type="dxa"/>
            <w:shd w:val="solid" w:color="FFFFFF" w:fill="auto"/>
          </w:tcPr>
          <w:p w14:paraId="0327078D" w14:textId="7DE6EC8A" w:rsidR="00F176F5" w:rsidRDefault="00F176F5" w:rsidP="0093394A">
            <w:pPr>
              <w:pStyle w:val="TAC"/>
              <w:rPr>
                <w:sz w:val="16"/>
                <w:szCs w:val="16"/>
              </w:rPr>
            </w:pPr>
            <w:r>
              <w:rPr>
                <w:sz w:val="16"/>
                <w:szCs w:val="16"/>
              </w:rPr>
              <w:t>2024-12</w:t>
            </w:r>
          </w:p>
        </w:tc>
        <w:tc>
          <w:tcPr>
            <w:tcW w:w="800" w:type="dxa"/>
            <w:shd w:val="solid" w:color="FFFFFF" w:fill="auto"/>
          </w:tcPr>
          <w:p w14:paraId="0B596B77" w14:textId="1F0D713B" w:rsidR="00F176F5" w:rsidRDefault="00F176F5" w:rsidP="0093394A">
            <w:pPr>
              <w:pStyle w:val="TAL"/>
              <w:rPr>
                <w:sz w:val="16"/>
                <w:szCs w:val="16"/>
              </w:rPr>
            </w:pPr>
            <w:r>
              <w:rPr>
                <w:sz w:val="16"/>
                <w:szCs w:val="16"/>
              </w:rPr>
              <w:t>SP#106</w:t>
            </w:r>
          </w:p>
        </w:tc>
        <w:tc>
          <w:tcPr>
            <w:tcW w:w="1094" w:type="dxa"/>
            <w:shd w:val="solid" w:color="FFFFFF" w:fill="auto"/>
          </w:tcPr>
          <w:p w14:paraId="007C7367" w14:textId="5473E512" w:rsidR="00F176F5" w:rsidRDefault="00F176F5" w:rsidP="0093394A">
            <w:pPr>
              <w:pStyle w:val="TAC"/>
              <w:rPr>
                <w:sz w:val="16"/>
                <w:szCs w:val="16"/>
              </w:rPr>
            </w:pPr>
            <w:r>
              <w:rPr>
                <w:sz w:val="16"/>
                <w:szCs w:val="16"/>
              </w:rPr>
              <w:t>SP-241497</w:t>
            </w:r>
          </w:p>
        </w:tc>
        <w:tc>
          <w:tcPr>
            <w:tcW w:w="567" w:type="dxa"/>
            <w:shd w:val="solid" w:color="FFFFFF" w:fill="auto"/>
          </w:tcPr>
          <w:p w14:paraId="4163DF3F" w14:textId="61BDAB17" w:rsidR="00F176F5" w:rsidRDefault="00F176F5" w:rsidP="0093394A">
            <w:pPr>
              <w:pStyle w:val="TAL"/>
              <w:rPr>
                <w:sz w:val="16"/>
                <w:szCs w:val="16"/>
              </w:rPr>
            </w:pPr>
            <w:r>
              <w:rPr>
                <w:sz w:val="16"/>
                <w:szCs w:val="16"/>
              </w:rPr>
              <w:t>5668</w:t>
            </w:r>
          </w:p>
        </w:tc>
        <w:tc>
          <w:tcPr>
            <w:tcW w:w="425" w:type="dxa"/>
            <w:shd w:val="solid" w:color="FFFFFF" w:fill="auto"/>
          </w:tcPr>
          <w:p w14:paraId="2F783E3F" w14:textId="44597636" w:rsidR="00F176F5" w:rsidRDefault="00F176F5" w:rsidP="0093394A">
            <w:pPr>
              <w:pStyle w:val="TAL"/>
              <w:rPr>
                <w:sz w:val="16"/>
                <w:szCs w:val="16"/>
              </w:rPr>
            </w:pPr>
            <w:r>
              <w:rPr>
                <w:sz w:val="16"/>
                <w:szCs w:val="16"/>
              </w:rPr>
              <w:t>4</w:t>
            </w:r>
          </w:p>
        </w:tc>
        <w:tc>
          <w:tcPr>
            <w:tcW w:w="425" w:type="dxa"/>
            <w:shd w:val="solid" w:color="FFFFFF" w:fill="auto"/>
          </w:tcPr>
          <w:p w14:paraId="32F8C470" w14:textId="3718BBD3" w:rsidR="00F176F5" w:rsidRDefault="00F176F5" w:rsidP="0093394A">
            <w:pPr>
              <w:pStyle w:val="TAL"/>
              <w:rPr>
                <w:sz w:val="16"/>
                <w:szCs w:val="16"/>
              </w:rPr>
            </w:pPr>
            <w:r>
              <w:rPr>
                <w:sz w:val="16"/>
                <w:szCs w:val="16"/>
              </w:rPr>
              <w:t>B</w:t>
            </w:r>
          </w:p>
        </w:tc>
        <w:tc>
          <w:tcPr>
            <w:tcW w:w="4820" w:type="dxa"/>
            <w:shd w:val="solid" w:color="FFFFFF" w:fill="auto"/>
          </w:tcPr>
          <w:p w14:paraId="0C94D674" w14:textId="4AEA6F0F" w:rsidR="00F176F5" w:rsidRDefault="00F176F5" w:rsidP="0093394A">
            <w:pPr>
              <w:pStyle w:val="TAL"/>
              <w:rPr>
                <w:sz w:val="16"/>
                <w:szCs w:val="16"/>
              </w:rPr>
            </w:pPr>
            <w:r>
              <w:rPr>
                <w:sz w:val="16"/>
                <w:szCs w:val="16"/>
              </w:rPr>
              <w:t>KI#1, Support QoS Notification and AQP</w:t>
            </w:r>
          </w:p>
        </w:tc>
        <w:tc>
          <w:tcPr>
            <w:tcW w:w="708" w:type="dxa"/>
            <w:shd w:val="solid" w:color="FFFFFF" w:fill="auto"/>
          </w:tcPr>
          <w:p w14:paraId="44F3EAD8" w14:textId="1EB37163" w:rsidR="00F176F5" w:rsidRDefault="00F176F5" w:rsidP="0093394A">
            <w:pPr>
              <w:pStyle w:val="TAC"/>
              <w:rPr>
                <w:sz w:val="16"/>
                <w:szCs w:val="16"/>
              </w:rPr>
            </w:pPr>
            <w:r>
              <w:rPr>
                <w:sz w:val="16"/>
                <w:szCs w:val="16"/>
              </w:rPr>
              <w:t>19.2.0</w:t>
            </w:r>
          </w:p>
        </w:tc>
      </w:tr>
      <w:tr w:rsidR="00F176F5" w:rsidRPr="00D64A02" w14:paraId="348C975F" w14:textId="77777777" w:rsidTr="009D14FB">
        <w:tc>
          <w:tcPr>
            <w:tcW w:w="800" w:type="dxa"/>
            <w:shd w:val="solid" w:color="FFFFFF" w:fill="auto"/>
          </w:tcPr>
          <w:p w14:paraId="4B62140D" w14:textId="1097DD0C" w:rsidR="00F176F5" w:rsidRDefault="00F176F5" w:rsidP="0093394A">
            <w:pPr>
              <w:pStyle w:val="TAC"/>
              <w:rPr>
                <w:sz w:val="16"/>
                <w:szCs w:val="16"/>
              </w:rPr>
            </w:pPr>
            <w:r>
              <w:rPr>
                <w:sz w:val="16"/>
                <w:szCs w:val="16"/>
              </w:rPr>
              <w:t>2024-12</w:t>
            </w:r>
          </w:p>
        </w:tc>
        <w:tc>
          <w:tcPr>
            <w:tcW w:w="800" w:type="dxa"/>
            <w:shd w:val="solid" w:color="FFFFFF" w:fill="auto"/>
          </w:tcPr>
          <w:p w14:paraId="0CA807A6" w14:textId="2D07DE6A" w:rsidR="00F176F5" w:rsidRDefault="00F176F5" w:rsidP="0093394A">
            <w:pPr>
              <w:pStyle w:val="TAL"/>
              <w:rPr>
                <w:sz w:val="16"/>
                <w:szCs w:val="16"/>
              </w:rPr>
            </w:pPr>
            <w:r>
              <w:rPr>
                <w:sz w:val="16"/>
                <w:szCs w:val="16"/>
              </w:rPr>
              <w:t>SP#106</w:t>
            </w:r>
          </w:p>
        </w:tc>
        <w:tc>
          <w:tcPr>
            <w:tcW w:w="1094" w:type="dxa"/>
            <w:shd w:val="solid" w:color="FFFFFF" w:fill="auto"/>
          </w:tcPr>
          <w:p w14:paraId="253A2560" w14:textId="7FC77EC6" w:rsidR="00F176F5" w:rsidRDefault="00F176F5" w:rsidP="0093394A">
            <w:pPr>
              <w:pStyle w:val="TAC"/>
              <w:rPr>
                <w:sz w:val="16"/>
                <w:szCs w:val="16"/>
              </w:rPr>
            </w:pPr>
            <w:r>
              <w:rPr>
                <w:sz w:val="16"/>
                <w:szCs w:val="16"/>
              </w:rPr>
              <w:t>SP-241496</w:t>
            </w:r>
          </w:p>
        </w:tc>
        <w:tc>
          <w:tcPr>
            <w:tcW w:w="567" w:type="dxa"/>
            <w:shd w:val="solid" w:color="FFFFFF" w:fill="auto"/>
          </w:tcPr>
          <w:p w14:paraId="42B8A4F3" w14:textId="21EC662C" w:rsidR="00F176F5" w:rsidRDefault="00F176F5" w:rsidP="0093394A">
            <w:pPr>
              <w:pStyle w:val="TAL"/>
              <w:rPr>
                <w:sz w:val="16"/>
                <w:szCs w:val="16"/>
              </w:rPr>
            </w:pPr>
            <w:r>
              <w:rPr>
                <w:sz w:val="16"/>
                <w:szCs w:val="16"/>
              </w:rPr>
              <w:t>5687</w:t>
            </w:r>
          </w:p>
        </w:tc>
        <w:tc>
          <w:tcPr>
            <w:tcW w:w="425" w:type="dxa"/>
            <w:shd w:val="solid" w:color="FFFFFF" w:fill="auto"/>
          </w:tcPr>
          <w:p w14:paraId="409CC649" w14:textId="05185B6A" w:rsidR="00F176F5" w:rsidRDefault="00F176F5" w:rsidP="0093394A">
            <w:pPr>
              <w:pStyle w:val="TAL"/>
              <w:rPr>
                <w:sz w:val="16"/>
                <w:szCs w:val="16"/>
              </w:rPr>
            </w:pPr>
            <w:r>
              <w:rPr>
                <w:sz w:val="16"/>
                <w:szCs w:val="16"/>
              </w:rPr>
              <w:t>5</w:t>
            </w:r>
          </w:p>
        </w:tc>
        <w:tc>
          <w:tcPr>
            <w:tcW w:w="425" w:type="dxa"/>
            <w:shd w:val="solid" w:color="FFFFFF" w:fill="auto"/>
          </w:tcPr>
          <w:p w14:paraId="596FA759" w14:textId="1277922E" w:rsidR="00F176F5" w:rsidRDefault="00F176F5" w:rsidP="0093394A">
            <w:pPr>
              <w:pStyle w:val="TAL"/>
              <w:rPr>
                <w:sz w:val="16"/>
                <w:szCs w:val="16"/>
              </w:rPr>
            </w:pPr>
            <w:r>
              <w:rPr>
                <w:sz w:val="16"/>
                <w:szCs w:val="16"/>
              </w:rPr>
              <w:t>B</w:t>
            </w:r>
          </w:p>
        </w:tc>
        <w:tc>
          <w:tcPr>
            <w:tcW w:w="4820" w:type="dxa"/>
            <w:shd w:val="solid" w:color="FFFFFF" w:fill="auto"/>
          </w:tcPr>
          <w:p w14:paraId="2B73F074" w14:textId="102FA9AF" w:rsidR="00F176F5" w:rsidRDefault="00F176F5" w:rsidP="0093394A">
            <w:pPr>
              <w:pStyle w:val="TAL"/>
              <w:rPr>
                <w:sz w:val="16"/>
                <w:szCs w:val="16"/>
              </w:rPr>
            </w:pPr>
            <w:r>
              <w:rPr>
                <w:sz w:val="16"/>
                <w:szCs w:val="16"/>
              </w:rPr>
              <w:t>Support of UE served by a MWAB: Additional ULI</w:t>
            </w:r>
          </w:p>
        </w:tc>
        <w:tc>
          <w:tcPr>
            <w:tcW w:w="708" w:type="dxa"/>
            <w:shd w:val="solid" w:color="FFFFFF" w:fill="auto"/>
          </w:tcPr>
          <w:p w14:paraId="19DC53EE" w14:textId="0F8D502E" w:rsidR="00F176F5" w:rsidRDefault="00F176F5" w:rsidP="0093394A">
            <w:pPr>
              <w:pStyle w:val="TAC"/>
              <w:rPr>
                <w:sz w:val="16"/>
                <w:szCs w:val="16"/>
              </w:rPr>
            </w:pPr>
            <w:r>
              <w:rPr>
                <w:sz w:val="16"/>
                <w:szCs w:val="16"/>
              </w:rPr>
              <w:t>19.2.0</w:t>
            </w:r>
          </w:p>
        </w:tc>
      </w:tr>
      <w:tr w:rsidR="00C14079" w:rsidRPr="00D64A02" w14:paraId="1C0FFB87" w14:textId="77777777" w:rsidTr="009D14FB">
        <w:tc>
          <w:tcPr>
            <w:tcW w:w="800" w:type="dxa"/>
            <w:shd w:val="solid" w:color="FFFFFF" w:fill="auto"/>
          </w:tcPr>
          <w:p w14:paraId="0DA2EC43" w14:textId="2C313858" w:rsidR="00C14079" w:rsidRDefault="00C14079" w:rsidP="0093394A">
            <w:pPr>
              <w:pStyle w:val="TAC"/>
              <w:rPr>
                <w:sz w:val="16"/>
                <w:szCs w:val="16"/>
              </w:rPr>
            </w:pPr>
            <w:r>
              <w:rPr>
                <w:sz w:val="16"/>
                <w:szCs w:val="16"/>
              </w:rPr>
              <w:t>2024-12</w:t>
            </w:r>
          </w:p>
        </w:tc>
        <w:tc>
          <w:tcPr>
            <w:tcW w:w="800" w:type="dxa"/>
            <w:shd w:val="solid" w:color="FFFFFF" w:fill="auto"/>
          </w:tcPr>
          <w:p w14:paraId="3E4E844E" w14:textId="774B5AB0" w:rsidR="00C14079" w:rsidRDefault="00C14079" w:rsidP="0093394A">
            <w:pPr>
              <w:pStyle w:val="TAL"/>
              <w:rPr>
                <w:sz w:val="16"/>
                <w:szCs w:val="16"/>
              </w:rPr>
            </w:pPr>
            <w:r>
              <w:rPr>
                <w:sz w:val="16"/>
                <w:szCs w:val="16"/>
              </w:rPr>
              <w:t>SP#106</w:t>
            </w:r>
          </w:p>
        </w:tc>
        <w:tc>
          <w:tcPr>
            <w:tcW w:w="1094" w:type="dxa"/>
            <w:shd w:val="solid" w:color="FFFFFF" w:fill="auto"/>
          </w:tcPr>
          <w:p w14:paraId="6536867D" w14:textId="21BDA5D3" w:rsidR="00C14079" w:rsidRDefault="00C14079" w:rsidP="0093394A">
            <w:pPr>
              <w:pStyle w:val="TAC"/>
              <w:rPr>
                <w:sz w:val="16"/>
                <w:szCs w:val="16"/>
              </w:rPr>
            </w:pPr>
            <w:r>
              <w:rPr>
                <w:sz w:val="16"/>
                <w:szCs w:val="16"/>
              </w:rPr>
              <w:t>SP-241969</w:t>
            </w:r>
          </w:p>
        </w:tc>
        <w:tc>
          <w:tcPr>
            <w:tcW w:w="567" w:type="dxa"/>
            <w:shd w:val="solid" w:color="FFFFFF" w:fill="auto"/>
          </w:tcPr>
          <w:p w14:paraId="77D267A9" w14:textId="20E30029" w:rsidR="00C14079" w:rsidRDefault="00C14079" w:rsidP="0093394A">
            <w:pPr>
              <w:pStyle w:val="TAL"/>
              <w:rPr>
                <w:sz w:val="16"/>
                <w:szCs w:val="16"/>
              </w:rPr>
            </w:pPr>
            <w:r>
              <w:rPr>
                <w:sz w:val="16"/>
                <w:szCs w:val="16"/>
              </w:rPr>
              <w:t>5683</w:t>
            </w:r>
          </w:p>
        </w:tc>
        <w:tc>
          <w:tcPr>
            <w:tcW w:w="425" w:type="dxa"/>
            <w:shd w:val="solid" w:color="FFFFFF" w:fill="auto"/>
          </w:tcPr>
          <w:p w14:paraId="5DDFC111" w14:textId="3F89DFDD" w:rsidR="00C14079" w:rsidRDefault="00C14079" w:rsidP="0093394A">
            <w:pPr>
              <w:pStyle w:val="TAL"/>
              <w:rPr>
                <w:sz w:val="16"/>
                <w:szCs w:val="16"/>
              </w:rPr>
            </w:pPr>
            <w:r>
              <w:rPr>
                <w:sz w:val="16"/>
                <w:szCs w:val="16"/>
              </w:rPr>
              <w:t>7</w:t>
            </w:r>
          </w:p>
        </w:tc>
        <w:tc>
          <w:tcPr>
            <w:tcW w:w="425" w:type="dxa"/>
            <w:shd w:val="solid" w:color="FFFFFF" w:fill="auto"/>
          </w:tcPr>
          <w:p w14:paraId="6BFEA0FC" w14:textId="275DF941" w:rsidR="00C14079" w:rsidRDefault="00C14079" w:rsidP="0093394A">
            <w:pPr>
              <w:pStyle w:val="TAL"/>
              <w:rPr>
                <w:sz w:val="16"/>
                <w:szCs w:val="16"/>
              </w:rPr>
            </w:pPr>
            <w:r>
              <w:rPr>
                <w:sz w:val="16"/>
                <w:szCs w:val="16"/>
              </w:rPr>
              <w:t>A</w:t>
            </w:r>
          </w:p>
        </w:tc>
        <w:tc>
          <w:tcPr>
            <w:tcW w:w="4820" w:type="dxa"/>
            <w:shd w:val="solid" w:color="FFFFFF" w:fill="auto"/>
          </w:tcPr>
          <w:p w14:paraId="2272CE66" w14:textId="5B2FEF87" w:rsidR="00C14079" w:rsidRDefault="00C14079" w:rsidP="0093394A">
            <w:pPr>
              <w:pStyle w:val="TAL"/>
              <w:rPr>
                <w:sz w:val="16"/>
                <w:szCs w:val="16"/>
              </w:rPr>
            </w:pPr>
            <w:r>
              <w:rPr>
                <w:sz w:val="16"/>
                <w:szCs w:val="16"/>
              </w:rPr>
              <w:t>Clarification on network slice handling for EHPLMN</w:t>
            </w:r>
          </w:p>
        </w:tc>
        <w:tc>
          <w:tcPr>
            <w:tcW w:w="708" w:type="dxa"/>
            <w:shd w:val="solid" w:color="FFFFFF" w:fill="auto"/>
          </w:tcPr>
          <w:p w14:paraId="2964D36E" w14:textId="590501BB" w:rsidR="00C14079" w:rsidRDefault="00C14079" w:rsidP="0093394A">
            <w:pPr>
              <w:pStyle w:val="TAC"/>
              <w:rPr>
                <w:sz w:val="16"/>
                <w:szCs w:val="16"/>
              </w:rPr>
            </w:pPr>
            <w:r>
              <w:rPr>
                <w:sz w:val="16"/>
                <w:szCs w:val="16"/>
              </w:rPr>
              <w:t>19.2.0</w:t>
            </w:r>
          </w:p>
        </w:tc>
      </w:tr>
      <w:tr w:rsidR="00B6306A" w:rsidRPr="00D64A02" w14:paraId="24CDB8E3" w14:textId="77777777" w:rsidTr="009D14FB">
        <w:tc>
          <w:tcPr>
            <w:tcW w:w="800" w:type="dxa"/>
            <w:shd w:val="solid" w:color="FFFFFF" w:fill="auto"/>
          </w:tcPr>
          <w:p w14:paraId="4C69612A" w14:textId="033A96B0" w:rsidR="00B6306A" w:rsidRDefault="00B6306A" w:rsidP="0093394A">
            <w:pPr>
              <w:pStyle w:val="TAC"/>
              <w:rPr>
                <w:sz w:val="16"/>
                <w:szCs w:val="16"/>
              </w:rPr>
            </w:pPr>
            <w:r>
              <w:rPr>
                <w:sz w:val="16"/>
                <w:szCs w:val="16"/>
              </w:rPr>
              <w:t>2024-12</w:t>
            </w:r>
          </w:p>
        </w:tc>
        <w:tc>
          <w:tcPr>
            <w:tcW w:w="800" w:type="dxa"/>
            <w:shd w:val="solid" w:color="FFFFFF" w:fill="auto"/>
          </w:tcPr>
          <w:p w14:paraId="01C16818" w14:textId="79B39695" w:rsidR="00B6306A" w:rsidRDefault="00B6306A" w:rsidP="0093394A">
            <w:pPr>
              <w:pStyle w:val="TAL"/>
              <w:rPr>
                <w:sz w:val="16"/>
                <w:szCs w:val="16"/>
              </w:rPr>
            </w:pPr>
            <w:r>
              <w:rPr>
                <w:sz w:val="16"/>
                <w:szCs w:val="16"/>
              </w:rPr>
              <w:t>SP#106</w:t>
            </w:r>
          </w:p>
        </w:tc>
        <w:tc>
          <w:tcPr>
            <w:tcW w:w="1094" w:type="dxa"/>
            <w:shd w:val="solid" w:color="FFFFFF" w:fill="auto"/>
          </w:tcPr>
          <w:p w14:paraId="73C32068" w14:textId="3F603F21" w:rsidR="00B6306A" w:rsidRDefault="00B6306A" w:rsidP="0093394A">
            <w:pPr>
              <w:pStyle w:val="TAC"/>
              <w:rPr>
                <w:sz w:val="16"/>
                <w:szCs w:val="16"/>
              </w:rPr>
            </w:pPr>
            <w:r>
              <w:rPr>
                <w:sz w:val="16"/>
                <w:szCs w:val="16"/>
              </w:rPr>
              <w:t>SP-241496</w:t>
            </w:r>
          </w:p>
        </w:tc>
        <w:tc>
          <w:tcPr>
            <w:tcW w:w="567" w:type="dxa"/>
            <w:shd w:val="solid" w:color="FFFFFF" w:fill="auto"/>
          </w:tcPr>
          <w:p w14:paraId="1FBF1EC3" w14:textId="79A4B841" w:rsidR="00B6306A" w:rsidRDefault="00B6306A" w:rsidP="0093394A">
            <w:pPr>
              <w:pStyle w:val="TAL"/>
              <w:rPr>
                <w:sz w:val="16"/>
                <w:szCs w:val="16"/>
              </w:rPr>
            </w:pPr>
            <w:r>
              <w:rPr>
                <w:sz w:val="16"/>
                <w:szCs w:val="16"/>
              </w:rPr>
              <w:t>5688</w:t>
            </w:r>
          </w:p>
        </w:tc>
        <w:tc>
          <w:tcPr>
            <w:tcW w:w="425" w:type="dxa"/>
            <w:shd w:val="solid" w:color="FFFFFF" w:fill="auto"/>
          </w:tcPr>
          <w:p w14:paraId="020BD551" w14:textId="3F3D9C8F" w:rsidR="00B6306A" w:rsidRDefault="00B6306A" w:rsidP="0093394A">
            <w:pPr>
              <w:pStyle w:val="TAL"/>
              <w:rPr>
                <w:sz w:val="16"/>
                <w:szCs w:val="16"/>
              </w:rPr>
            </w:pPr>
            <w:r>
              <w:rPr>
                <w:sz w:val="16"/>
                <w:szCs w:val="16"/>
              </w:rPr>
              <w:t>5</w:t>
            </w:r>
          </w:p>
        </w:tc>
        <w:tc>
          <w:tcPr>
            <w:tcW w:w="425" w:type="dxa"/>
            <w:shd w:val="solid" w:color="FFFFFF" w:fill="auto"/>
          </w:tcPr>
          <w:p w14:paraId="1B0339ED" w14:textId="39ABF909" w:rsidR="00B6306A" w:rsidRDefault="00B6306A" w:rsidP="0093394A">
            <w:pPr>
              <w:pStyle w:val="TAL"/>
              <w:rPr>
                <w:sz w:val="16"/>
                <w:szCs w:val="16"/>
              </w:rPr>
            </w:pPr>
            <w:r>
              <w:rPr>
                <w:sz w:val="16"/>
                <w:szCs w:val="16"/>
              </w:rPr>
              <w:t>B</w:t>
            </w:r>
          </w:p>
        </w:tc>
        <w:tc>
          <w:tcPr>
            <w:tcW w:w="4820" w:type="dxa"/>
            <w:shd w:val="solid" w:color="FFFFFF" w:fill="auto"/>
          </w:tcPr>
          <w:p w14:paraId="65D20719" w14:textId="157D9501" w:rsidR="00B6306A" w:rsidRDefault="00B6306A" w:rsidP="0093394A">
            <w:pPr>
              <w:pStyle w:val="TAL"/>
              <w:rPr>
                <w:sz w:val="16"/>
                <w:szCs w:val="16"/>
              </w:rPr>
            </w:pPr>
            <w:r>
              <w:rPr>
                <w:sz w:val="16"/>
                <w:szCs w:val="16"/>
              </w:rPr>
              <w:t>Support of UE served by a MWAB: authorization aspects</w:t>
            </w:r>
          </w:p>
        </w:tc>
        <w:tc>
          <w:tcPr>
            <w:tcW w:w="708" w:type="dxa"/>
            <w:shd w:val="solid" w:color="FFFFFF" w:fill="auto"/>
          </w:tcPr>
          <w:p w14:paraId="45673E4C" w14:textId="0DCA0CD3" w:rsidR="00B6306A" w:rsidRDefault="00B6306A" w:rsidP="0093394A">
            <w:pPr>
              <w:pStyle w:val="TAC"/>
              <w:rPr>
                <w:sz w:val="16"/>
                <w:szCs w:val="16"/>
              </w:rPr>
            </w:pPr>
            <w:r>
              <w:rPr>
                <w:sz w:val="16"/>
                <w:szCs w:val="16"/>
              </w:rPr>
              <w:t>19.2.0</w:t>
            </w:r>
          </w:p>
        </w:tc>
      </w:tr>
      <w:tr w:rsidR="00B6306A" w:rsidRPr="00D64A02" w14:paraId="5C4F246C" w14:textId="77777777" w:rsidTr="009D14FB">
        <w:tc>
          <w:tcPr>
            <w:tcW w:w="800" w:type="dxa"/>
            <w:shd w:val="solid" w:color="FFFFFF" w:fill="auto"/>
          </w:tcPr>
          <w:p w14:paraId="78780554" w14:textId="63352504" w:rsidR="00B6306A" w:rsidRDefault="00B6306A" w:rsidP="0093394A">
            <w:pPr>
              <w:pStyle w:val="TAC"/>
              <w:rPr>
                <w:sz w:val="16"/>
                <w:szCs w:val="16"/>
              </w:rPr>
            </w:pPr>
            <w:r>
              <w:rPr>
                <w:sz w:val="16"/>
                <w:szCs w:val="16"/>
              </w:rPr>
              <w:t>2024-12</w:t>
            </w:r>
          </w:p>
        </w:tc>
        <w:tc>
          <w:tcPr>
            <w:tcW w:w="800" w:type="dxa"/>
            <w:shd w:val="solid" w:color="FFFFFF" w:fill="auto"/>
          </w:tcPr>
          <w:p w14:paraId="2F7167CB" w14:textId="08D9E5DF" w:rsidR="00B6306A" w:rsidRDefault="00B6306A" w:rsidP="0093394A">
            <w:pPr>
              <w:pStyle w:val="TAL"/>
              <w:rPr>
                <w:sz w:val="16"/>
                <w:szCs w:val="16"/>
              </w:rPr>
            </w:pPr>
            <w:r>
              <w:rPr>
                <w:sz w:val="16"/>
                <w:szCs w:val="16"/>
              </w:rPr>
              <w:t>SP#106</w:t>
            </w:r>
          </w:p>
        </w:tc>
        <w:tc>
          <w:tcPr>
            <w:tcW w:w="1094" w:type="dxa"/>
            <w:shd w:val="solid" w:color="FFFFFF" w:fill="auto"/>
          </w:tcPr>
          <w:p w14:paraId="2CA7AF63" w14:textId="14B9F6EC" w:rsidR="00B6306A" w:rsidRDefault="00B6306A" w:rsidP="0093394A">
            <w:pPr>
              <w:pStyle w:val="TAC"/>
              <w:rPr>
                <w:sz w:val="16"/>
                <w:szCs w:val="16"/>
              </w:rPr>
            </w:pPr>
            <w:r>
              <w:rPr>
                <w:sz w:val="16"/>
                <w:szCs w:val="16"/>
              </w:rPr>
              <w:t>SP-241492</w:t>
            </w:r>
          </w:p>
        </w:tc>
        <w:tc>
          <w:tcPr>
            <w:tcW w:w="567" w:type="dxa"/>
            <w:shd w:val="solid" w:color="FFFFFF" w:fill="auto"/>
          </w:tcPr>
          <w:p w14:paraId="38003E3C" w14:textId="2A544034" w:rsidR="00B6306A" w:rsidRDefault="00B6306A" w:rsidP="0093394A">
            <w:pPr>
              <w:pStyle w:val="TAL"/>
              <w:rPr>
                <w:sz w:val="16"/>
                <w:szCs w:val="16"/>
              </w:rPr>
            </w:pPr>
            <w:r>
              <w:rPr>
                <w:sz w:val="16"/>
                <w:szCs w:val="16"/>
              </w:rPr>
              <w:t>5693</w:t>
            </w:r>
          </w:p>
        </w:tc>
        <w:tc>
          <w:tcPr>
            <w:tcW w:w="425" w:type="dxa"/>
            <w:shd w:val="solid" w:color="FFFFFF" w:fill="auto"/>
          </w:tcPr>
          <w:p w14:paraId="7C605265" w14:textId="7D2FDA76" w:rsidR="00B6306A" w:rsidRDefault="00B6306A" w:rsidP="0093394A">
            <w:pPr>
              <w:pStyle w:val="TAL"/>
              <w:rPr>
                <w:sz w:val="16"/>
                <w:szCs w:val="16"/>
              </w:rPr>
            </w:pPr>
            <w:r>
              <w:rPr>
                <w:sz w:val="16"/>
                <w:szCs w:val="16"/>
              </w:rPr>
              <w:t>2</w:t>
            </w:r>
          </w:p>
        </w:tc>
        <w:tc>
          <w:tcPr>
            <w:tcW w:w="425" w:type="dxa"/>
            <w:shd w:val="solid" w:color="FFFFFF" w:fill="auto"/>
          </w:tcPr>
          <w:p w14:paraId="1645DB4A" w14:textId="2FDCDD53" w:rsidR="00B6306A" w:rsidRDefault="00B6306A" w:rsidP="0093394A">
            <w:pPr>
              <w:pStyle w:val="TAL"/>
              <w:rPr>
                <w:sz w:val="16"/>
                <w:szCs w:val="16"/>
              </w:rPr>
            </w:pPr>
            <w:r>
              <w:rPr>
                <w:sz w:val="16"/>
                <w:szCs w:val="16"/>
              </w:rPr>
              <w:t>C</w:t>
            </w:r>
          </w:p>
        </w:tc>
        <w:tc>
          <w:tcPr>
            <w:tcW w:w="4820" w:type="dxa"/>
            <w:shd w:val="solid" w:color="FFFFFF" w:fill="auto"/>
          </w:tcPr>
          <w:p w14:paraId="10FA5D42" w14:textId="472387C1" w:rsidR="00B6306A" w:rsidRDefault="00B6306A" w:rsidP="0093394A">
            <w:pPr>
              <w:pStyle w:val="TAL"/>
              <w:rPr>
                <w:sz w:val="16"/>
                <w:szCs w:val="16"/>
              </w:rPr>
            </w:pPr>
            <w:r>
              <w:rPr>
                <w:sz w:val="16"/>
                <w:szCs w:val="16"/>
              </w:rPr>
              <w:t>Support of VLAN handling information in SM subscription data and DN-AAA</w:t>
            </w:r>
          </w:p>
        </w:tc>
        <w:tc>
          <w:tcPr>
            <w:tcW w:w="708" w:type="dxa"/>
            <w:shd w:val="solid" w:color="FFFFFF" w:fill="auto"/>
          </w:tcPr>
          <w:p w14:paraId="6FD8695E" w14:textId="391BBF58" w:rsidR="00B6306A" w:rsidRDefault="00B6306A" w:rsidP="0093394A">
            <w:pPr>
              <w:pStyle w:val="TAC"/>
              <w:rPr>
                <w:sz w:val="16"/>
                <w:szCs w:val="16"/>
              </w:rPr>
            </w:pPr>
            <w:r>
              <w:rPr>
                <w:sz w:val="16"/>
                <w:szCs w:val="16"/>
              </w:rPr>
              <w:t>19.2.0</w:t>
            </w:r>
          </w:p>
        </w:tc>
      </w:tr>
      <w:tr w:rsidR="00B6306A" w:rsidRPr="00D64A02" w14:paraId="5C616E68" w14:textId="77777777" w:rsidTr="009D14FB">
        <w:tc>
          <w:tcPr>
            <w:tcW w:w="800" w:type="dxa"/>
            <w:shd w:val="solid" w:color="FFFFFF" w:fill="auto"/>
          </w:tcPr>
          <w:p w14:paraId="028F5918" w14:textId="20D57E93" w:rsidR="00B6306A" w:rsidRDefault="00B6306A" w:rsidP="0093394A">
            <w:pPr>
              <w:pStyle w:val="TAC"/>
              <w:rPr>
                <w:sz w:val="16"/>
                <w:szCs w:val="16"/>
              </w:rPr>
            </w:pPr>
            <w:r>
              <w:rPr>
                <w:sz w:val="16"/>
                <w:szCs w:val="16"/>
              </w:rPr>
              <w:t>2024-12</w:t>
            </w:r>
          </w:p>
        </w:tc>
        <w:tc>
          <w:tcPr>
            <w:tcW w:w="800" w:type="dxa"/>
            <w:shd w:val="solid" w:color="FFFFFF" w:fill="auto"/>
          </w:tcPr>
          <w:p w14:paraId="5059979A" w14:textId="39658B5E" w:rsidR="00B6306A" w:rsidRDefault="00B6306A" w:rsidP="0093394A">
            <w:pPr>
              <w:pStyle w:val="TAL"/>
              <w:rPr>
                <w:sz w:val="16"/>
                <w:szCs w:val="16"/>
              </w:rPr>
            </w:pPr>
            <w:r>
              <w:rPr>
                <w:sz w:val="16"/>
                <w:szCs w:val="16"/>
              </w:rPr>
              <w:t>SP#106</w:t>
            </w:r>
          </w:p>
        </w:tc>
        <w:tc>
          <w:tcPr>
            <w:tcW w:w="1094" w:type="dxa"/>
            <w:shd w:val="solid" w:color="FFFFFF" w:fill="auto"/>
          </w:tcPr>
          <w:p w14:paraId="1819DD65" w14:textId="7E62AC75" w:rsidR="00B6306A" w:rsidRDefault="00B6306A" w:rsidP="0093394A">
            <w:pPr>
              <w:pStyle w:val="TAC"/>
              <w:rPr>
                <w:sz w:val="16"/>
                <w:szCs w:val="16"/>
              </w:rPr>
            </w:pPr>
            <w:r>
              <w:rPr>
                <w:sz w:val="16"/>
                <w:szCs w:val="16"/>
              </w:rPr>
              <w:t>SP-241482</w:t>
            </w:r>
          </w:p>
        </w:tc>
        <w:tc>
          <w:tcPr>
            <w:tcW w:w="567" w:type="dxa"/>
            <w:shd w:val="solid" w:color="FFFFFF" w:fill="auto"/>
          </w:tcPr>
          <w:p w14:paraId="334F2C21" w14:textId="07A0774F" w:rsidR="00B6306A" w:rsidRDefault="00B6306A" w:rsidP="0093394A">
            <w:pPr>
              <w:pStyle w:val="TAL"/>
              <w:rPr>
                <w:sz w:val="16"/>
                <w:szCs w:val="16"/>
              </w:rPr>
            </w:pPr>
            <w:r>
              <w:rPr>
                <w:sz w:val="16"/>
                <w:szCs w:val="16"/>
              </w:rPr>
              <w:t>5694</w:t>
            </w:r>
          </w:p>
        </w:tc>
        <w:tc>
          <w:tcPr>
            <w:tcW w:w="425" w:type="dxa"/>
            <w:shd w:val="solid" w:color="FFFFFF" w:fill="auto"/>
          </w:tcPr>
          <w:p w14:paraId="7F5CCFEB" w14:textId="320DC33A" w:rsidR="00B6306A" w:rsidRDefault="00B6306A" w:rsidP="0093394A">
            <w:pPr>
              <w:pStyle w:val="TAL"/>
              <w:rPr>
                <w:sz w:val="16"/>
                <w:szCs w:val="16"/>
              </w:rPr>
            </w:pPr>
            <w:r>
              <w:rPr>
                <w:sz w:val="16"/>
                <w:szCs w:val="16"/>
              </w:rPr>
              <w:t>8</w:t>
            </w:r>
          </w:p>
        </w:tc>
        <w:tc>
          <w:tcPr>
            <w:tcW w:w="425" w:type="dxa"/>
            <w:shd w:val="solid" w:color="FFFFFF" w:fill="auto"/>
          </w:tcPr>
          <w:p w14:paraId="26A153B9" w14:textId="55076462" w:rsidR="00B6306A" w:rsidRDefault="00B6306A" w:rsidP="0093394A">
            <w:pPr>
              <w:pStyle w:val="TAL"/>
              <w:rPr>
                <w:sz w:val="16"/>
                <w:szCs w:val="16"/>
              </w:rPr>
            </w:pPr>
            <w:r>
              <w:rPr>
                <w:sz w:val="16"/>
                <w:szCs w:val="16"/>
              </w:rPr>
              <w:t>B</w:t>
            </w:r>
          </w:p>
        </w:tc>
        <w:tc>
          <w:tcPr>
            <w:tcW w:w="4820" w:type="dxa"/>
            <w:shd w:val="solid" w:color="FFFFFF" w:fill="auto"/>
          </w:tcPr>
          <w:p w14:paraId="1615A2AC" w14:textId="17A2D50D" w:rsidR="00B6306A" w:rsidRDefault="00B6306A" w:rsidP="0093394A">
            <w:pPr>
              <w:pStyle w:val="TAL"/>
              <w:rPr>
                <w:sz w:val="16"/>
                <w:szCs w:val="16"/>
              </w:rPr>
            </w:pPr>
            <w:r>
              <w:rPr>
                <w:sz w:val="16"/>
                <w:szCs w:val="16"/>
              </w:rPr>
              <w:t>NR Femto architecture introduction</w:t>
            </w:r>
          </w:p>
        </w:tc>
        <w:tc>
          <w:tcPr>
            <w:tcW w:w="708" w:type="dxa"/>
            <w:shd w:val="solid" w:color="FFFFFF" w:fill="auto"/>
          </w:tcPr>
          <w:p w14:paraId="570E5861" w14:textId="5CD41835" w:rsidR="00B6306A" w:rsidRDefault="00B6306A" w:rsidP="0093394A">
            <w:pPr>
              <w:pStyle w:val="TAC"/>
              <w:rPr>
                <w:sz w:val="16"/>
                <w:szCs w:val="16"/>
              </w:rPr>
            </w:pPr>
            <w:r>
              <w:rPr>
                <w:sz w:val="16"/>
                <w:szCs w:val="16"/>
              </w:rPr>
              <w:t>19.2.0</w:t>
            </w:r>
          </w:p>
        </w:tc>
      </w:tr>
      <w:tr w:rsidR="008608DF" w:rsidRPr="00D64A02" w14:paraId="41358426" w14:textId="77777777" w:rsidTr="009D14FB">
        <w:tc>
          <w:tcPr>
            <w:tcW w:w="800" w:type="dxa"/>
            <w:shd w:val="solid" w:color="FFFFFF" w:fill="auto"/>
          </w:tcPr>
          <w:p w14:paraId="0ECDD430" w14:textId="3D1B77ED" w:rsidR="008608DF" w:rsidRDefault="008608DF" w:rsidP="0093394A">
            <w:pPr>
              <w:pStyle w:val="TAC"/>
              <w:rPr>
                <w:sz w:val="16"/>
                <w:szCs w:val="16"/>
              </w:rPr>
            </w:pPr>
            <w:r>
              <w:rPr>
                <w:sz w:val="16"/>
                <w:szCs w:val="16"/>
              </w:rPr>
              <w:t>2024-12</w:t>
            </w:r>
          </w:p>
        </w:tc>
        <w:tc>
          <w:tcPr>
            <w:tcW w:w="800" w:type="dxa"/>
            <w:shd w:val="solid" w:color="FFFFFF" w:fill="auto"/>
          </w:tcPr>
          <w:p w14:paraId="0951FFC5" w14:textId="61D49BEF" w:rsidR="008608DF" w:rsidRDefault="008608DF" w:rsidP="0093394A">
            <w:pPr>
              <w:pStyle w:val="TAL"/>
              <w:rPr>
                <w:sz w:val="16"/>
                <w:szCs w:val="16"/>
              </w:rPr>
            </w:pPr>
            <w:r>
              <w:rPr>
                <w:sz w:val="16"/>
                <w:szCs w:val="16"/>
              </w:rPr>
              <w:t>SP#106</w:t>
            </w:r>
          </w:p>
        </w:tc>
        <w:tc>
          <w:tcPr>
            <w:tcW w:w="1094" w:type="dxa"/>
            <w:shd w:val="solid" w:color="FFFFFF" w:fill="auto"/>
          </w:tcPr>
          <w:p w14:paraId="29CDE33D" w14:textId="1B6C2224" w:rsidR="008608DF" w:rsidRDefault="008608DF" w:rsidP="0093394A">
            <w:pPr>
              <w:pStyle w:val="TAC"/>
              <w:rPr>
                <w:sz w:val="16"/>
                <w:szCs w:val="16"/>
              </w:rPr>
            </w:pPr>
            <w:r>
              <w:rPr>
                <w:sz w:val="16"/>
                <w:szCs w:val="16"/>
              </w:rPr>
              <w:t>SP-241496</w:t>
            </w:r>
          </w:p>
        </w:tc>
        <w:tc>
          <w:tcPr>
            <w:tcW w:w="567" w:type="dxa"/>
            <w:shd w:val="solid" w:color="FFFFFF" w:fill="auto"/>
          </w:tcPr>
          <w:p w14:paraId="5A935740" w14:textId="346EFBB0" w:rsidR="008608DF" w:rsidRDefault="008608DF" w:rsidP="0093394A">
            <w:pPr>
              <w:pStyle w:val="TAL"/>
              <w:rPr>
                <w:sz w:val="16"/>
                <w:szCs w:val="16"/>
              </w:rPr>
            </w:pPr>
            <w:r>
              <w:rPr>
                <w:sz w:val="16"/>
                <w:szCs w:val="16"/>
              </w:rPr>
              <w:t>5695</w:t>
            </w:r>
          </w:p>
        </w:tc>
        <w:tc>
          <w:tcPr>
            <w:tcW w:w="425" w:type="dxa"/>
            <w:shd w:val="solid" w:color="FFFFFF" w:fill="auto"/>
          </w:tcPr>
          <w:p w14:paraId="61872603" w14:textId="20BA5CF1" w:rsidR="008608DF" w:rsidRDefault="008608DF" w:rsidP="0093394A">
            <w:pPr>
              <w:pStyle w:val="TAL"/>
              <w:rPr>
                <w:sz w:val="16"/>
                <w:szCs w:val="16"/>
              </w:rPr>
            </w:pPr>
            <w:r>
              <w:rPr>
                <w:sz w:val="16"/>
                <w:szCs w:val="16"/>
              </w:rPr>
              <w:t>3</w:t>
            </w:r>
          </w:p>
        </w:tc>
        <w:tc>
          <w:tcPr>
            <w:tcW w:w="425" w:type="dxa"/>
            <w:shd w:val="solid" w:color="FFFFFF" w:fill="auto"/>
          </w:tcPr>
          <w:p w14:paraId="18CA3349" w14:textId="288C4066" w:rsidR="008608DF" w:rsidRDefault="008608DF" w:rsidP="0093394A">
            <w:pPr>
              <w:pStyle w:val="TAL"/>
              <w:rPr>
                <w:sz w:val="16"/>
                <w:szCs w:val="16"/>
              </w:rPr>
            </w:pPr>
            <w:r>
              <w:rPr>
                <w:sz w:val="16"/>
                <w:szCs w:val="16"/>
              </w:rPr>
              <w:t>F</w:t>
            </w:r>
          </w:p>
        </w:tc>
        <w:tc>
          <w:tcPr>
            <w:tcW w:w="4820" w:type="dxa"/>
            <w:shd w:val="solid" w:color="FFFFFF" w:fill="auto"/>
          </w:tcPr>
          <w:p w14:paraId="201E241B" w14:textId="278F6166" w:rsidR="008608DF" w:rsidRDefault="008608DF" w:rsidP="0093394A">
            <w:pPr>
              <w:pStyle w:val="TAL"/>
              <w:rPr>
                <w:sz w:val="16"/>
                <w:szCs w:val="16"/>
              </w:rPr>
            </w:pPr>
            <w:r>
              <w:rPr>
                <w:sz w:val="16"/>
                <w:szCs w:val="16"/>
              </w:rPr>
              <w:t>MWAB principles and functional entities updates</w:t>
            </w:r>
          </w:p>
        </w:tc>
        <w:tc>
          <w:tcPr>
            <w:tcW w:w="708" w:type="dxa"/>
            <w:shd w:val="solid" w:color="FFFFFF" w:fill="auto"/>
          </w:tcPr>
          <w:p w14:paraId="3F5BD635" w14:textId="42983F73" w:rsidR="008608DF" w:rsidRDefault="008608DF" w:rsidP="0093394A">
            <w:pPr>
              <w:pStyle w:val="TAC"/>
              <w:rPr>
                <w:sz w:val="16"/>
                <w:szCs w:val="16"/>
              </w:rPr>
            </w:pPr>
            <w:r>
              <w:rPr>
                <w:sz w:val="16"/>
                <w:szCs w:val="16"/>
              </w:rPr>
              <w:t>19.2.0</w:t>
            </w:r>
          </w:p>
        </w:tc>
      </w:tr>
      <w:tr w:rsidR="002A1388" w:rsidRPr="00D64A02" w14:paraId="0E53A62A" w14:textId="77777777" w:rsidTr="009D14FB">
        <w:tc>
          <w:tcPr>
            <w:tcW w:w="800" w:type="dxa"/>
            <w:shd w:val="solid" w:color="FFFFFF" w:fill="auto"/>
          </w:tcPr>
          <w:p w14:paraId="5197BEE6" w14:textId="3A1A4A56" w:rsidR="002A1388" w:rsidRDefault="002A1388" w:rsidP="0093394A">
            <w:pPr>
              <w:pStyle w:val="TAC"/>
              <w:rPr>
                <w:sz w:val="16"/>
                <w:szCs w:val="16"/>
              </w:rPr>
            </w:pPr>
            <w:r>
              <w:rPr>
                <w:sz w:val="16"/>
                <w:szCs w:val="16"/>
              </w:rPr>
              <w:t>2024-12</w:t>
            </w:r>
          </w:p>
        </w:tc>
        <w:tc>
          <w:tcPr>
            <w:tcW w:w="800" w:type="dxa"/>
            <w:shd w:val="solid" w:color="FFFFFF" w:fill="auto"/>
          </w:tcPr>
          <w:p w14:paraId="45836C60" w14:textId="1DA29E1C" w:rsidR="002A1388" w:rsidRDefault="002A1388" w:rsidP="0093394A">
            <w:pPr>
              <w:pStyle w:val="TAL"/>
              <w:rPr>
                <w:sz w:val="16"/>
                <w:szCs w:val="16"/>
              </w:rPr>
            </w:pPr>
            <w:r>
              <w:rPr>
                <w:sz w:val="16"/>
                <w:szCs w:val="16"/>
              </w:rPr>
              <w:t>SP#106</w:t>
            </w:r>
          </w:p>
        </w:tc>
        <w:tc>
          <w:tcPr>
            <w:tcW w:w="1094" w:type="dxa"/>
            <w:shd w:val="solid" w:color="FFFFFF" w:fill="auto"/>
          </w:tcPr>
          <w:p w14:paraId="5DE16B27" w14:textId="367229C3" w:rsidR="002A1388" w:rsidRDefault="002A1388" w:rsidP="0093394A">
            <w:pPr>
              <w:pStyle w:val="TAC"/>
              <w:rPr>
                <w:sz w:val="16"/>
                <w:szCs w:val="16"/>
              </w:rPr>
            </w:pPr>
            <w:r>
              <w:rPr>
                <w:sz w:val="16"/>
                <w:szCs w:val="16"/>
              </w:rPr>
              <w:t>SP-241478</w:t>
            </w:r>
          </w:p>
        </w:tc>
        <w:tc>
          <w:tcPr>
            <w:tcW w:w="567" w:type="dxa"/>
            <w:shd w:val="solid" w:color="FFFFFF" w:fill="auto"/>
          </w:tcPr>
          <w:p w14:paraId="2BD88D90" w14:textId="02985BFC" w:rsidR="002A1388" w:rsidRDefault="002A1388" w:rsidP="0093394A">
            <w:pPr>
              <w:pStyle w:val="TAL"/>
              <w:rPr>
                <w:sz w:val="16"/>
                <w:szCs w:val="16"/>
              </w:rPr>
            </w:pPr>
            <w:r>
              <w:rPr>
                <w:sz w:val="16"/>
                <w:szCs w:val="16"/>
              </w:rPr>
              <w:t>5702</w:t>
            </w:r>
          </w:p>
        </w:tc>
        <w:tc>
          <w:tcPr>
            <w:tcW w:w="425" w:type="dxa"/>
            <w:shd w:val="solid" w:color="FFFFFF" w:fill="auto"/>
          </w:tcPr>
          <w:p w14:paraId="2DBB9159" w14:textId="2A0D94C9" w:rsidR="002A1388" w:rsidRDefault="002A1388" w:rsidP="0093394A">
            <w:pPr>
              <w:pStyle w:val="TAL"/>
              <w:rPr>
                <w:sz w:val="16"/>
                <w:szCs w:val="16"/>
              </w:rPr>
            </w:pPr>
            <w:r>
              <w:rPr>
                <w:sz w:val="16"/>
                <w:szCs w:val="16"/>
              </w:rPr>
              <w:t>-</w:t>
            </w:r>
          </w:p>
        </w:tc>
        <w:tc>
          <w:tcPr>
            <w:tcW w:w="425" w:type="dxa"/>
            <w:shd w:val="solid" w:color="FFFFFF" w:fill="auto"/>
          </w:tcPr>
          <w:p w14:paraId="0FC3DA7A" w14:textId="6611AC60" w:rsidR="002A1388" w:rsidRDefault="002A1388" w:rsidP="0093394A">
            <w:pPr>
              <w:pStyle w:val="TAL"/>
              <w:rPr>
                <w:sz w:val="16"/>
                <w:szCs w:val="16"/>
              </w:rPr>
            </w:pPr>
            <w:r>
              <w:rPr>
                <w:sz w:val="16"/>
                <w:szCs w:val="16"/>
              </w:rPr>
              <w:t>A</w:t>
            </w:r>
          </w:p>
        </w:tc>
        <w:tc>
          <w:tcPr>
            <w:tcW w:w="4820" w:type="dxa"/>
            <w:shd w:val="solid" w:color="FFFFFF" w:fill="auto"/>
          </w:tcPr>
          <w:p w14:paraId="67A1374F" w14:textId="4DBA9671" w:rsidR="002A1388" w:rsidRPr="007E16B7" w:rsidRDefault="002A1388" w:rsidP="0093394A">
            <w:pPr>
              <w:pStyle w:val="TAL"/>
              <w:rPr>
                <w:sz w:val="16"/>
                <w:szCs w:val="16"/>
                <w:lang w:val="fr-FR"/>
              </w:rPr>
            </w:pPr>
            <w:r w:rsidRPr="007E16B7">
              <w:rPr>
                <w:sz w:val="16"/>
                <w:szCs w:val="16"/>
                <w:lang w:val="fr-FR"/>
              </w:rPr>
              <w:t>Non-3GPP QoS Assistance information update</w:t>
            </w:r>
          </w:p>
        </w:tc>
        <w:tc>
          <w:tcPr>
            <w:tcW w:w="708" w:type="dxa"/>
            <w:shd w:val="solid" w:color="FFFFFF" w:fill="auto"/>
          </w:tcPr>
          <w:p w14:paraId="2ED3CC5C" w14:textId="0543B9F7" w:rsidR="002A1388" w:rsidRDefault="002A1388" w:rsidP="0093394A">
            <w:pPr>
              <w:pStyle w:val="TAC"/>
              <w:rPr>
                <w:sz w:val="16"/>
                <w:szCs w:val="16"/>
              </w:rPr>
            </w:pPr>
            <w:r>
              <w:rPr>
                <w:sz w:val="16"/>
                <w:szCs w:val="16"/>
              </w:rPr>
              <w:t>19.2.0</w:t>
            </w:r>
          </w:p>
        </w:tc>
      </w:tr>
      <w:tr w:rsidR="002A1388" w:rsidRPr="00D64A02" w14:paraId="42910621" w14:textId="77777777" w:rsidTr="009D14FB">
        <w:tc>
          <w:tcPr>
            <w:tcW w:w="800" w:type="dxa"/>
            <w:shd w:val="solid" w:color="FFFFFF" w:fill="auto"/>
          </w:tcPr>
          <w:p w14:paraId="198372DF" w14:textId="50A4EAC4" w:rsidR="002A1388" w:rsidRDefault="002A1388" w:rsidP="0093394A">
            <w:pPr>
              <w:pStyle w:val="TAC"/>
              <w:rPr>
                <w:sz w:val="16"/>
                <w:szCs w:val="16"/>
              </w:rPr>
            </w:pPr>
            <w:r>
              <w:rPr>
                <w:sz w:val="16"/>
                <w:szCs w:val="16"/>
              </w:rPr>
              <w:t>2024-12</w:t>
            </w:r>
          </w:p>
        </w:tc>
        <w:tc>
          <w:tcPr>
            <w:tcW w:w="800" w:type="dxa"/>
            <w:shd w:val="solid" w:color="FFFFFF" w:fill="auto"/>
          </w:tcPr>
          <w:p w14:paraId="62DA9500" w14:textId="61CF45AE" w:rsidR="002A1388" w:rsidRDefault="002A1388" w:rsidP="0093394A">
            <w:pPr>
              <w:pStyle w:val="TAL"/>
              <w:rPr>
                <w:sz w:val="16"/>
                <w:szCs w:val="16"/>
              </w:rPr>
            </w:pPr>
            <w:r>
              <w:rPr>
                <w:sz w:val="16"/>
                <w:szCs w:val="16"/>
              </w:rPr>
              <w:t>SP#106</w:t>
            </w:r>
          </w:p>
        </w:tc>
        <w:tc>
          <w:tcPr>
            <w:tcW w:w="1094" w:type="dxa"/>
            <w:shd w:val="solid" w:color="FFFFFF" w:fill="auto"/>
          </w:tcPr>
          <w:p w14:paraId="7692FF7B" w14:textId="558F7F80" w:rsidR="002A1388" w:rsidRDefault="002A1388" w:rsidP="0093394A">
            <w:pPr>
              <w:pStyle w:val="TAC"/>
              <w:rPr>
                <w:sz w:val="16"/>
                <w:szCs w:val="16"/>
              </w:rPr>
            </w:pPr>
            <w:r>
              <w:rPr>
                <w:sz w:val="16"/>
                <w:szCs w:val="16"/>
              </w:rPr>
              <w:t>SP-241468</w:t>
            </w:r>
          </w:p>
        </w:tc>
        <w:tc>
          <w:tcPr>
            <w:tcW w:w="567" w:type="dxa"/>
            <w:shd w:val="solid" w:color="FFFFFF" w:fill="auto"/>
          </w:tcPr>
          <w:p w14:paraId="006013C3" w14:textId="67B1144D" w:rsidR="002A1388" w:rsidRDefault="002A1388" w:rsidP="0093394A">
            <w:pPr>
              <w:pStyle w:val="TAL"/>
              <w:rPr>
                <w:sz w:val="16"/>
                <w:szCs w:val="16"/>
              </w:rPr>
            </w:pPr>
            <w:r>
              <w:rPr>
                <w:sz w:val="16"/>
                <w:szCs w:val="16"/>
              </w:rPr>
              <w:t>5705</w:t>
            </w:r>
          </w:p>
        </w:tc>
        <w:tc>
          <w:tcPr>
            <w:tcW w:w="425" w:type="dxa"/>
            <w:shd w:val="solid" w:color="FFFFFF" w:fill="auto"/>
          </w:tcPr>
          <w:p w14:paraId="00E2DFE8" w14:textId="0F64C3FD" w:rsidR="002A1388" w:rsidRDefault="002A1388" w:rsidP="0093394A">
            <w:pPr>
              <w:pStyle w:val="TAL"/>
              <w:rPr>
                <w:sz w:val="16"/>
                <w:szCs w:val="16"/>
              </w:rPr>
            </w:pPr>
            <w:r>
              <w:rPr>
                <w:sz w:val="16"/>
                <w:szCs w:val="16"/>
              </w:rPr>
              <w:t>1</w:t>
            </w:r>
          </w:p>
        </w:tc>
        <w:tc>
          <w:tcPr>
            <w:tcW w:w="425" w:type="dxa"/>
            <w:shd w:val="solid" w:color="FFFFFF" w:fill="auto"/>
          </w:tcPr>
          <w:p w14:paraId="1AB48660" w14:textId="27BF779C" w:rsidR="002A1388" w:rsidRDefault="002A1388" w:rsidP="0093394A">
            <w:pPr>
              <w:pStyle w:val="TAL"/>
              <w:rPr>
                <w:sz w:val="16"/>
                <w:szCs w:val="16"/>
              </w:rPr>
            </w:pPr>
            <w:r>
              <w:rPr>
                <w:sz w:val="16"/>
                <w:szCs w:val="16"/>
              </w:rPr>
              <w:t>A</w:t>
            </w:r>
          </w:p>
        </w:tc>
        <w:tc>
          <w:tcPr>
            <w:tcW w:w="4820" w:type="dxa"/>
            <w:shd w:val="solid" w:color="FFFFFF" w:fill="auto"/>
          </w:tcPr>
          <w:p w14:paraId="1A93D07B" w14:textId="775C6613" w:rsidR="002A1388" w:rsidRPr="007E16B7" w:rsidRDefault="002A1388" w:rsidP="0093394A">
            <w:pPr>
              <w:pStyle w:val="TAL"/>
              <w:rPr>
                <w:sz w:val="16"/>
                <w:szCs w:val="16"/>
              </w:rPr>
            </w:pPr>
            <w:r w:rsidRPr="007E16B7">
              <w:rPr>
                <w:sz w:val="16"/>
                <w:szCs w:val="16"/>
              </w:rPr>
              <w:t>Missing NRF NF instances for CHF and correction</w:t>
            </w:r>
          </w:p>
        </w:tc>
        <w:tc>
          <w:tcPr>
            <w:tcW w:w="708" w:type="dxa"/>
            <w:shd w:val="solid" w:color="FFFFFF" w:fill="auto"/>
          </w:tcPr>
          <w:p w14:paraId="33B1AEF0" w14:textId="2EC4CEE7" w:rsidR="002A1388" w:rsidRDefault="002A1388" w:rsidP="0093394A">
            <w:pPr>
              <w:pStyle w:val="TAC"/>
              <w:rPr>
                <w:sz w:val="16"/>
                <w:szCs w:val="16"/>
              </w:rPr>
            </w:pPr>
            <w:r>
              <w:rPr>
                <w:sz w:val="16"/>
                <w:szCs w:val="16"/>
              </w:rPr>
              <w:t>19.2.0</w:t>
            </w:r>
          </w:p>
        </w:tc>
      </w:tr>
      <w:tr w:rsidR="002A1388" w:rsidRPr="00D64A02" w14:paraId="4016E38F" w14:textId="77777777" w:rsidTr="009D14FB">
        <w:tc>
          <w:tcPr>
            <w:tcW w:w="800" w:type="dxa"/>
            <w:shd w:val="solid" w:color="FFFFFF" w:fill="auto"/>
          </w:tcPr>
          <w:p w14:paraId="5E075AED" w14:textId="4924B7D2" w:rsidR="002A1388" w:rsidRDefault="002A1388" w:rsidP="0093394A">
            <w:pPr>
              <w:pStyle w:val="TAC"/>
              <w:rPr>
                <w:sz w:val="16"/>
                <w:szCs w:val="16"/>
              </w:rPr>
            </w:pPr>
            <w:r>
              <w:rPr>
                <w:sz w:val="16"/>
                <w:szCs w:val="16"/>
              </w:rPr>
              <w:t>2024-12</w:t>
            </w:r>
          </w:p>
        </w:tc>
        <w:tc>
          <w:tcPr>
            <w:tcW w:w="800" w:type="dxa"/>
            <w:shd w:val="solid" w:color="FFFFFF" w:fill="auto"/>
          </w:tcPr>
          <w:p w14:paraId="5B381E2C" w14:textId="20ACE016" w:rsidR="002A1388" w:rsidRDefault="002A1388" w:rsidP="0093394A">
            <w:pPr>
              <w:pStyle w:val="TAL"/>
              <w:rPr>
                <w:sz w:val="16"/>
                <w:szCs w:val="16"/>
              </w:rPr>
            </w:pPr>
            <w:r>
              <w:rPr>
                <w:sz w:val="16"/>
                <w:szCs w:val="16"/>
              </w:rPr>
              <w:t>SP#106</w:t>
            </w:r>
          </w:p>
        </w:tc>
        <w:tc>
          <w:tcPr>
            <w:tcW w:w="1094" w:type="dxa"/>
            <w:shd w:val="solid" w:color="FFFFFF" w:fill="auto"/>
          </w:tcPr>
          <w:p w14:paraId="12EA634A" w14:textId="414A83C3" w:rsidR="002A1388" w:rsidRDefault="002A1388" w:rsidP="0093394A">
            <w:pPr>
              <w:pStyle w:val="TAC"/>
              <w:rPr>
                <w:sz w:val="16"/>
                <w:szCs w:val="16"/>
              </w:rPr>
            </w:pPr>
            <w:r>
              <w:rPr>
                <w:sz w:val="16"/>
                <w:szCs w:val="16"/>
              </w:rPr>
              <w:t>SP-241496</w:t>
            </w:r>
          </w:p>
        </w:tc>
        <w:tc>
          <w:tcPr>
            <w:tcW w:w="567" w:type="dxa"/>
            <w:shd w:val="solid" w:color="FFFFFF" w:fill="auto"/>
          </w:tcPr>
          <w:p w14:paraId="44EFD78A" w14:textId="231D7BF1" w:rsidR="002A1388" w:rsidRDefault="002A1388" w:rsidP="0093394A">
            <w:pPr>
              <w:pStyle w:val="TAL"/>
              <w:rPr>
                <w:sz w:val="16"/>
                <w:szCs w:val="16"/>
              </w:rPr>
            </w:pPr>
            <w:r>
              <w:rPr>
                <w:sz w:val="16"/>
                <w:szCs w:val="16"/>
              </w:rPr>
              <w:t>5708</w:t>
            </w:r>
          </w:p>
        </w:tc>
        <w:tc>
          <w:tcPr>
            <w:tcW w:w="425" w:type="dxa"/>
            <w:shd w:val="solid" w:color="FFFFFF" w:fill="auto"/>
          </w:tcPr>
          <w:p w14:paraId="402C91D0" w14:textId="3D289F1F" w:rsidR="002A1388" w:rsidRDefault="002A1388" w:rsidP="0093394A">
            <w:pPr>
              <w:pStyle w:val="TAL"/>
              <w:rPr>
                <w:sz w:val="16"/>
                <w:szCs w:val="16"/>
              </w:rPr>
            </w:pPr>
            <w:r>
              <w:rPr>
                <w:sz w:val="16"/>
                <w:szCs w:val="16"/>
              </w:rPr>
              <w:t>1</w:t>
            </w:r>
          </w:p>
        </w:tc>
        <w:tc>
          <w:tcPr>
            <w:tcW w:w="425" w:type="dxa"/>
            <w:shd w:val="solid" w:color="FFFFFF" w:fill="auto"/>
          </w:tcPr>
          <w:p w14:paraId="08E2B9C0" w14:textId="5A6D488B" w:rsidR="002A1388" w:rsidRDefault="002A1388" w:rsidP="0093394A">
            <w:pPr>
              <w:pStyle w:val="TAL"/>
              <w:rPr>
                <w:sz w:val="16"/>
                <w:szCs w:val="16"/>
              </w:rPr>
            </w:pPr>
            <w:r>
              <w:rPr>
                <w:sz w:val="16"/>
                <w:szCs w:val="16"/>
              </w:rPr>
              <w:t>F</w:t>
            </w:r>
          </w:p>
        </w:tc>
        <w:tc>
          <w:tcPr>
            <w:tcW w:w="4820" w:type="dxa"/>
            <w:shd w:val="solid" w:color="FFFFFF" w:fill="auto"/>
          </w:tcPr>
          <w:p w14:paraId="7CFC9E6A" w14:textId="2D84E5FF" w:rsidR="002A1388" w:rsidRPr="002A1388" w:rsidRDefault="002A1388" w:rsidP="0093394A">
            <w:pPr>
              <w:pStyle w:val="TAL"/>
              <w:rPr>
                <w:sz w:val="16"/>
                <w:szCs w:val="16"/>
              </w:rPr>
            </w:pPr>
            <w:r>
              <w:rPr>
                <w:sz w:val="16"/>
                <w:szCs w:val="16"/>
              </w:rPr>
              <w:t>Clarification on MWAB architecture figure</w:t>
            </w:r>
          </w:p>
        </w:tc>
        <w:tc>
          <w:tcPr>
            <w:tcW w:w="708" w:type="dxa"/>
            <w:shd w:val="solid" w:color="FFFFFF" w:fill="auto"/>
          </w:tcPr>
          <w:p w14:paraId="02563409" w14:textId="5E7837E2" w:rsidR="002A1388" w:rsidRDefault="002A1388" w:rsidP="0093394A">
            <w:pPr>
              <w:pStyle w:val="TAC"/>
              <w:rPr>
                <w:sz w:val="16"/>
                <w:szCs w:val="16"/>
              </w:rPr>
            </w:pPr>
            <w:r>
              <w:rPr>
                <w:sz w:val="16"/>
                <w:szCs w:val="16"/>
              </w:rPr>
              <w:t>19.2.0</w:t>
            </w:r>
          </w:p>
        </w:tc>
      </w:tr>
      <w:tr w:rsidR="002A1388" w:rsidRPr="00D64A02" w14:paraId="1234040A" w14:textId="77777777" w:rsidTr="009D14FB">
        <w:tc>
          <w:tcPr>
            <w:tcW w:w="800" w:type="dxa"/>
            <w:shd w:val="solid" w:color="FFFFFF" w:fill="auto"/>
          </w:tcPr>
          <w:p w14:paraId="0B89FFCA" w14:textId="708BA9F4" w:rsidR="002A1388" w:rsidRDefault="002A1388" w:rsidP="0093394A">
            <w:pPr>
              <w:pStyle w:val="TAC"/>
              <w:rPr>
                <w:sz w:val="16"/>
                <w:szCs w:val="16"/>
              </w:rPr>
            </w:pPr>
            <w:r>
              <w:rPr>
                <w:sz w:val="16"/>
                <w:szCs w:val="16"/>
              </w:rPr>
              <w:t>2024-12</w:t>
            </w:r>
          </w:p>
        </w:tc>
        <w:tc>
          <w:tcPr>
            <w:tcW w:w="800" w:type="dxa"/>
            <w:shd w:val="solid" w:color="FFFFFF" w:fill="auto"/>
          </w:tcPr>
          <w:p w14:paraId="48268E5F" w14:textId="3903E9EE" w:rsidR="002A1388" w:rsidRDefault="002A1388" w:rsidP="0093394A">
            <w:pPr>
              <w:pStyle w:val="TAL"/>
              <w:rPr>
                <w:sz w:val="16"/>
                <w:szCs w:val="16"/>
              </w:rPr>
            </w:pPr>
            <w:r>
              <w:rPr>
                <w:sz w:val="16"/>
                <w:szCs w:val="16"/>
              </w:rPr>
              <w:t>SP#106</w:t>
            </w:r>
          </w:p>
        </w:tc>
        <w:tc>
          <w:tcPr>
            <w:tcW w:w="1094" w:type="dxa"/>
            <w:shd w:val="solid" w:color="FFFFFF" w:fill="auto"/>
          </w:tcPr>
          <w:p w14:paraId="0A30AFE0" w14:textId="0F787D99" w:rsidR="002A1388" w:rsidRDefault="002A1388" w:rsidP="0093394A">
            <w:pPr>
              <w:pStyle w:val="TAC"/>
              <w:rPr>
                <w:sz w:val="16"/>
                <w:szCs w:val="16"/>
              </w:rPr>
            </w:pPr>
            <w:r>
              <w:rPr>
                <w:sz w:val="16"/>
                <w:szCs w:val="16"/>
              </w:rPr>
              <w:t>SP-241487</w:t>
            </w:r>
          </w:p>
        </w:tc>
        <w:tc>
          <w:tcPr>
            <w:tcW w:w="567" w:type="dxa"/>
            <w:shd w:val="solid" w:color="FFFFFF" w:fill="auto"/>
          </w:tcPr>
          <w:p w14:paraId="08D7E44B" w14:textId="663225B4" w:rsidR="002A1388" w:rsidRDefault="002A1388" w:rsidP="0093394A">
            <w:pPr>
              <w:pStyle w:val="TAL"/>
              <w:rPr>
                <w:sz w:val="16"/>
                <w:szCs w:val="16"/>
              </w:rPr>
            </w:pPr>
            <w:r>
              <w:rPr>
                <w:sz w:val="16"/>
                <w:szCs w:val="16"/>
              </w:rPr>
              <w:t>5744</w:t>
            </w:r>
          </w:p>
        </w:tc>
        <w:tc>
          <w:tcPr>
            <w:tcW w:w="425" w:type="dxa"/>
            <w:shd w:val="solid" w:color="FFFFFF" w:fill="auto"/>
          </w:tcPr>
          <w:p w14:paraId="5D5DC266" w14:textId="2CDD46DB" w:rsidR="002A1388" w:rsidRDefault="002A1388" w:rsidP="0093394A">
            <w:pPr>
              <w:pStyle w:val="TAL"/>
              <w:rPr>
                <w:sz w:val="16"/>
                <w:szCs w:val="16"/>
              </w:rPr>
            </w:pPr>
            <w:r>
              <w:rPr>
                <w:sz w:val="16"/>
                <w:szCs w:val="16"/>
              </w:rPr>
              <w:t>3</w:t>
            </w:r>
          </w:p>
        </w:tc>
        <w:tc>
          <w:tcPr>
            <w:tcW w:w="425" w:type="dxa"/>
            <w:shd w:val="solid" w:color="FFFFFF" w:fill="auto"/>
          </w:tcPr>
          <w:p w14:paraId="70F7A2E3" w14:textId="3FF3F894" w:rsidR="002A1388" w:rsidRDefault="002A1388" w:rsidP="0093394A">
            <w:pPr>
              <w:pStyle w:val="TAL"/>
              <w:rPr>
                <w:sz w:val="16"/>
                <w:szCs w:val="16"/>
              </w:rPr>
            </w:pPr>
            <w:r>
              <w:rPr>
                <w:sz w:val="16"/>
                <w:szCs w:val="16"/>
              </w:rPr>
              <w:t>B</w:t>
            </w:r>
          </w:p>
        </w:tc>
        <w:tc>
          <w:tcPr>
            <w:tcW w:w="4820" w:type="dxa"/>
            <w:shd w:val="solid" w:color="FFFFFF" w:fill="auto"/>
          </w:tcPr>
          <w:p w14:paraId="6730C484" w14:textId="0D942860" w:rsidR="002A1388" w:rsidRDefault="002A1388" w:rsidP="0093394A">
            <w:pPr>
              <w:pStyle w:val="TAL"/>
              <w:rPr>
                <w:sz w:val="16"/>
                <w:szCs w:val="16"/>
              </w:rPr>
            </w:pPr>
            <w:r>
              <w:rPr>
                <w:sz w:val="16"/>
                <w:szCs w:val="16"/>
              </w:rPr>
              <w:t>Local Offloading handling at I-SMF</w:t>
            </w:r>
          </w:p>
        </w:tc>
        <w:tc>
          <w:tcPr>
            <w:tcW w:w="708" w:type="dxa"/>
            <w:shd w:val="solid" w:color="FFFFFF" w:fill="auto"/>
          </w:tcPr>
          <w:p w14:paraId="54EFE514" w14:textId="07DD9FDA" w:rsidR="002A1388" w:rsidRDefault="002A1388" w:rsidP="0093394A">
            <w:pPr>
              <w:pStyle w:val="TAC"/>
              <w:rPr>
                <w:sz w:val="16"/>
                <w:szCs w:val="16"/>
              </w:rPr>
            </w:pPr>
            <w:r>
              <w:rPr>
                <w:sz w:val="16"/>
                <w:szCs w:val="16"/>
              </w:rPr>
              <w:t>19.2.0</w:t>
            </w:r>
          </w:p>
        </w:tc>
      </w:tr>
      <w:tr w:rsidR="002A1388" w:rsidRPr="00D64A02" w14:paraId="12C46C1B" w14:textId="77777777" w:rsidTr="009D14FB">
        <w:tc>
          <w:tcPr>
            <w:tcW w:w="800" w:type="dxa"/>
            <w:shd w:val="solid" w:color="FFFFFF" w:fill="auto"/>
          </w:tcPr>
          <w:p w14:paraId="1F43A5EF" w14:textId="14741403" w:rsidR="002A1388" w:rsidRDefault="002A1388" w:rsidP="0093394A">
            <w:pPr>
              <w:pStyle w:val="TAC"/>
              <w:rPr>
                <w:sz w:val="16"/>
                <w:szCs w:val="16"/>
              </w:rPr>
            </w:pPr>
            <w:r>
              <w:rPr>
                <w:sz w:val="16"/>
                <w:szCs w:val="16"/>
              </w:rPr>
              <w:t>2024-12</w:t>
            </w:r>
          </w:p>
        </w:tc>
        <w:tc>
          <w:tcPr>
            <w:tcW w:w="800" w:type="dxa"/>
            <w:shd w:val="solid" w:color="FFFFFF" w:fill="auto"/>
          </w:tcPr>
          <w:p w14:paraId="01417C33" w14:textId="44308684" w:rsidR="002A1388" w:rsidRDefault="002A1388" w:rsidP="0093394A">
            <w:pPr>
              <w:pStyle w:val="TAL"/>
              <w:rPr>
                <w:sz w:val="16"/>
                <w:szCs w:val="16"/>
              </w:rPr>
            </w:pPr>
            <w:r>
              <w:rPr>
                <w:sz w:val="16"/>
                <w:szCs w:val="16"/>
              </w:rPr>
              <w:t>SP#106</w:t>
            </w:r>
          </w:p>
        </w:tc>
        <w:tc>
          <w:tcPr>
            <w:tcW w:w="1094" w:type="dxa"/>
            <w:shd w:val="solid" w:color="FFFFFF" w:fill="auto"/>
          </w:tcPr>
          <w:p w14:paraId="484650BF" w14:textId="6FC11CD5" w:rsidR="002A1388" w:rsidRDefault="002A1388" w:rsidP="0093394A">
            <w:pPr>
              <w:pStyle w:val="TAC"/>
              <w:rPr>
                <w:sz w:val="16"/>
                <w:szCs w:val="16"/>
              </w:rPr>
            </w:pPr>
            <w:r>
              <w:rPr>
                <w:sz w:val="16"/>
                <w:szCs w:val="16"/>
              </w:rPr>
              <w:t>SP-241494</w:t>
            </w:r>
          </w:p>
        </w:tc>
        <w:tc>
          <w:tcPr>
            <w:tcW w:w="567" w:type="dxa"/>
            <w:shd w:val="solid" w:color="FFFFFF" w:fill="auto"/>
          </w:tcPr>
          <w:p w14:paraId="4C948D46" w14:textId="14A53E1D" w:rsidR="002A1388" w:rsidRDefault="002A1388" w:rsidP="0093394A">
            <w:pPr>
              <w:pStyle w:val="TAL"/>
              <w:rPr>
                <w:sz w:val="16"/>
                <w:szCs w:val="16"/>
              </w:rPr>
            </w:pPr>
            <w:r>
              <w:rPr>
                <w:sz w:val="16"/>
                <w:szCs w:val="16"/>
              </w:rPr>
              <w:t>5749</w:t>
            </w:r>
          </w:p>
        </w:tc>
        <w:tc>
          <w:tcPr>
            <w:tcW w:w="425" w:type="dxa"/>
            <w:shd w:val="solid" w:color="FFFFFF" w:fill="auto"/>
          </w:tcPr>
          <w:p w14:paraId="79FC8C38" w14:textId="224C8EF1" w:rsidR="002A1388" w:rsidRDefault="002A1388" w:rsidP="0093394A">
            <w:pPr>
              <w:pStyle w:val="TAL"/>
              <w:rPr>
                <w:sz w:val="16"/>
                <w:szCs w:val="16"/>
              </w:rPr>
            </w:pPr>
            <w:r>
              <w:rPr>
                <w:sz w:val="16"/>
                <w:szCs w:val="16"/>
              </w:rPr>
              <w:t>3</w:t>
            </w:r>
          </w:p>
        </w:tc>
        <w:tc>
          <w:tcPr>
            <w:tcW w:w="425" w:type="dxa"/>
            <w:shd w:val="solid" w:color="FFFFFF" w:fill="auto"/>
          </w:tcPr>
          <w:p w14:paraId="689C3FB8" w14:textId="6E147410" w:rsidR="002A1388" w:rsidRDefault="002A1388" w:rsidP="0093394A">
            <w:pPr>
              <w:pStyle w:val="TAL"/>
              <w:rPr>
                <w:sz w:val="16"/>
                <w:szCs w:val="16"/>
              </w:rPr>
            </w:pPr>
            <w:r>
              <w:rPr>
                <w:sz w:val="16"/>
                <w:szCs w:val="16"/>
              </w:rPr>
              <w:t>B</w:t>
            </w:r>
          </w:p>
        </w:tc>
        <w:tc>
          <w:tcPr>
            <w:tcW w:w="4820" w:type="dxa"/>
            <w:shd w:val="solid" w:color="FFFFFF" w:fill="auto"/>
          </w:tcPr>
          <w:p w14:paraId="4D456DF4" w14:textId="21B572B7" w:rsidR="002A1388" w:rsidRDefault="002A1388" w:rsidP="0093394A">
            <w:pPr>
              <w:pStyle w:val="TAL"/>
              <w:rPr>
                <w:sz w:val="16"/>
                <w:szCs w:val="16"/>
              </w:rPr>
            </w:pPr>
            <w:r>
              <w:rPr>
                <w:sz w:val="16"/>
                <w:szCs w:val="16"/>
              </w:rPr>
              <w:t>Definition of identifiers of N3GPP device behind UE/5G-RG</w:t>
            </w:r>
          </w:p>
        </w:tc>
        <w:tc>
          <w:tcPr>
            <w:tcW w:w="708" w:type="dxa"/>
            <w:shd w:val="solid" w:color="FFFFFF" w:fill="auto"/>
          </w:tcPr>
          <w:p w14:paraId="7B9809FF" w14:textId="48FE9558" w:rsidR="002A1388" w:rsidRDefault="002A1388" w:rsidP="0093394A">
            <w:pPr>
              <w:pStyle w:val="TAC"/>
              <w:rPr>
                <w:sz w:val="16"/>
                <w:szCs w:val="16"/>
              </w:rPr>
            </w:pPr>
            <w:r>
              <w:rPr>
                <w:sz w:val="16"/>
                <w:szCs w:val="16"/>
              </w:rPr>
              <w:t>19.2.0</w:t>
            </w:r>
          </w:p>
        </w:tc>
      </w:tr>
      <w:tr w:rsidR="002A1388" w:rsidRPr="00D64A02" w14:paraId="76940E0B" w14:textId="77777777" w:rsidTr="009D14FB">
        <w:tc>
          <w:tcPr>
            <w:tcW w:w="800" w:type="dxa"/>
            <w:shd w:val="solid" w:color="FFFFFF" w:fill="auto"/>
          </w:tcPr>
          <w:p w14:paraId="5922AAA9" w14:textId="28EBA26D" w:rsidR="002A1388" w:rsidRDefault="002A1388" w:rsidP="0093394A">
            <w:pPr>
              <w:pStyle w:val="TAC"/>
              <w:rPr>
                <w:sz w:val="16"/>
                <w:szCs w:val="16"/>
              </w:rPr>
            </w:pPr>
            <w:r>
              <w:rPr>
                <w:sz w:val="16"/>
                <w:szCs w:val="16"/>
              </w:rPr>
              <w:t>2024-12</w:t>
            </w:r>
          </w:p>
        </w:tc>
        <w:tc>
          <w:tcPr>
            <w:tcW w:w="800" w:type="dxa"/>
            <w:shd w:val="solid" w:color="FFFFFF" w:fill="auto"/>
          </w:tcPr>
          <w:p w14:paraId="21F9F8AD" w14:textId="72C2EEC2" w:rsidR="002A1388" w:rsidRDefault="002A1388" w:rsidP="0093394A">
            <w:pPr>
              <w:pStyle w:val="TAL"/>
              <w:rPr>
                <w:sz w:val="16"/>
                <w:szCs w:val="16"/>
              </w:rPr>
            </w:pPr>
            <w:r>
              <w:rPr>
                <w:sz w:val="16"/>
                <w:szCs w:val="16"/>
              </w:rPr>
              <w:t>SP#106</w:t>
            </w:r>
          </w:p>
        </w:tc>
        <w:tc>
          <w:tcPr>
            <w:tcW w:w="1094" w:type="dxa"/>
            <w:shd w:val="solid" w:color="FFFFFF" w:fill="auto"/>
          </w:tcPr>
          <w:p w14:paraId="0DC5D22D" w14:textId="397EA5E0" w:rsidR="002A1388" w:rsidRDefault="002A1388" w:rsidP="0093394A">
            <w:pPr>
              <w:pStyle w:val="TAC"/>
              <w:rPr>
                <w:sz w:val="16"/>
                <w:szCs w:val="16"/>
              </w:rPr>
            </w:pPr>
            <w:r>
              <w:rPr>
                <w:sz w:val="16"/>
                <w:szCs w:val="16"/>
              </w:rPr>
              <w:t>SP-241487</w:t>
            </w:r>
          </w:p>
        </w:tc>
        <w:tc>
          <w:tcPr>
            <w:tcW w:w="567" w:type="dxa"/>
            <w:shd w:val="solid" w:color="FFFFFF" w:fill="auto"/>
          </w:tcPr>
          <w:p w14:paraId="791CCD34" w14:textId="3B4E8D66" w:rsidR="002A1388" w:rsidRDefault="002A1388" w:rsidP="0093394A">
            <w:pPr>
              <w:pStyle w:val="TAL"/>
              <w:rPr>
                <w:sz w:val="16"/>
                <w:szCs w:val="16"/>
              </w:rPr>
            </w:pPr>
            <w:r>
              <w:rPr>
                <w:sz w:val="16"/>
                <w:szCs w:val="16"/>
              </w:rPr>
              <w:t>5752</w:t>
            </w:r>
          </w:p>
        </w:tc>
        <w:tc>
          <w:tcPr>
            <w:tcW w:w="425" w:type="dxa"/>
            <w:shd w:val="solid" w:color="FFFFFF" w:fill="auto"/>
          </w:tcPr>
          <w:p w14:paraId="60F94152" w14:textId="4F9364E2" w:rsidR="002A1388" w:rsidRDefault="002A1388" w:rsidP="0093394A">
            <w:pPr>
              <w:pStyle w:val="TAL"/>
              <w:rPr>
                <w:sz w:val="16"/>
                <w:szCs w:val="16"/>
              </w:rPr>
            </w:pPr>
            <w:r>
              <w:rPr>
                <w:sz w:val="16"/>
                <w:szCs w:val="16"/>
              </w:rPr>
              <w:t>2</w:t>
            </w:r>
          </w:p>
        </w:tc>
        <w:tc>
          <w:tcPr>
            <w:tcW w:w="425" w:type="dxa"/>
            <w:shd w:val="solid" w:color="FFFFFF" w:fill="auto"/>
          </w:tcPr>
          <w:p w14:paraId="554BC353" w14:textId="64922258" w:rsidR="002A1388" w:rsidRDefault="002A1388" w:rsidP="0093394A">
            <w:pPr>
              <w:pStyle w:val="TAL"/>
              <w:rPr>
                <w:sz w:val="16"/>
                <w:szCs w:val="16"/>
              </w:rPr>
            </w:pPr>
            <w:r>
              <w:rPr>
                <w:sz w:val="16"/>
                <w:szCs w:val="16"/>
              </w:rPr>
              <w:t>B</w:t>
            </w:r>
          </w:p>
        </w:tc>
        <w:tc>
          <w:tcPr>
            <w:tcW w:w="4820" w:type="dxa"/>
            <w:shd w:val="solid" w:color="FFFFFF" w:fill="auto"/>
          </w:tcPr>
          <w:p w14:paraId="56912D81" w14:textId="553C678E" w:rsidR="002A1388" w:rsidRDefault="002A1388" w:rsidP="0093394A">
            <w:pPr>
              <w:pStyle w:val="TAL"/>
              <w:rPr>
                <w:sz w:val="16"/>
                <w:szCs w:val="16"/>
              </w:rPr>
            </w:pPr>
            <w:r>
              <w:rPr>
                <w:sz w:val="16"/>
                <w:szCs w:val="16"/>
              </w:rPr>
              <w:t>KI#1 Architecture for Local Offloading Management</w:t>
            </w:r>
          </w:p>
        </w:tc>
        <w:tc>
          <w:tcPr>
            <w:tcW w:w="708" w:type="dxa"/>
            <w:shd w:val="solid" w:color="FFFFFF" w:fill="auto"/>
          </w:tcPr>
          <w:p w14:paraId="1A8B8C5A" w14:textId="095D8769" w:rsidR="002A1388" w:rsidRDefault="002A1388" w:rsidP="0093394A">
            <w:pPr>
              <w:pStyle w:val="TAC"/>
              <w:rPr>
                <w:sz w:val="16"/>
                <w:szCs w:val="16"/>
              </w:rPr>
            </w:pPr>
            <w:r>
              <w:rPr>
                <w:sz w:val="16"/>
                <w:szCs w:val="16"/>
              </w:rPr>
              <w:t>19.2.0</w:t>
            </w:r>
          </w:p>
        </w:tc>
      </w:tr>
      <w:tr w:rsidR="002A1388" w:rsidRPr="00D64A02" w14:paraId="17097242" w14:textId="77777777" w:rsidTr="009D14FB">
        <w:tc>
          <w:tcPr>
            <w:tcW w:w="800" w:type="dxa"/>
            <w:shd w:val="solid" w:color="FFFFFF" w:fill="auto"/>
          </w:tcPr>
          <w:p w14:paraId="5717A751" w14:textId="6070FCE1" w:rsidR="002A1388" w:rsidRDefault="002A1388" w:rsidP="0093394A">
            <w:pPr>
              <w:pStyle w:val="TAC"/>
              <w:rPr>
                <w:sz w:val="16"/>
                <w:szCs w:val="16"/>
              </w:rPr>
            </w:pPr>
            <w:r>
              <w:rPr>
                <w:sz w:val="16"/>
                <w:szCs w:val="16"/>
              </w:rPr>
              <w:t>2024-12</w:t>
            </w:r>
          </w:p>
        </w:tc>
        <w:tc>
          <w:tcPr>
            <w:tcW w:w="800" w:type="dxa"/>
            <w:shd w:val="solid" w:color="FFFFFF" w:fill="auto"/>
          </w:tcPr>
          <w:p w14:paraId="417AA32B" w14:textId="69A238B3" w:rsidR="002A1388" w:rsidRDefault="002A1388" w:rsidP="0093394A">
            <w:pPr>
              <w:pStyle w:val="TAL"/>
              <w:rPr>
                <w:sz w:val="16"/>
                <w:szCs w:val="16"/>
              </w:rPr>
            </w:pPr>
            <w:r>
              <w:rPr>
                <w:sz w:val="16"/>
                <w:szCs w:val="16"/>
              </w:rPr>
              <w:t>SP#106</w:t>
            </w:r>
          </w:p>
        </w:tc>
        <w:tc>
          <w:tcPr>
            <w:tcW w:w="1094" w:type="dxa"/>
            <w:shd w:val="solid" w:color="FFFFFF" w:fill="auto"/>
          </w:tcPr>
          <w:p w14:paraId="18D2932C" w14:textId="3ABD0FA1" w:rsidR="002A1388" w:rsidRDefault="002A1388" w:rsidP="0093394A">
            <w:pPr>
              <w:pStyle w:val="TAC"/>
              <w:rPr>
                <w:sz w:val="16"/>
                <w:szCs w:val="16"/>
              </w:rPr>
            </w:pPr>
            <w:r>
              <w:rPr>
                <w:sz w:val="16"/>
                <w:szCs w:val="16"/>
              </w:rPr>
              <w:t>SP-241484</w:t>
            </w:r>
          </w:p>
        </w:tc>
        <w:tc>
          <w:tcPr>
            <w:tcW w:w="567" w:type="dxa"/>
            <w:shd w:val="solid" w:color="FFFFFF" w:fill="auto"/>
          </w:tcPr>
          <w:p w14:paraId="6164BDB3" w14:textId="0F6619A0" w:rsidR="002A1388" w:rsidRDefault="002A1388" w:rsidP="0093394A">
            <w:pPr>
              <w:pStyle w:val="TAL"/>
              <w:rPr>
                <w:sz w:val="16"/>
                <w:szCs w:val="16"/>
              </w:rPr>
            </w:pPr>
            <w:r>
              <w:rPr>
                <w:sz w:val="16"/>
                <w:szCs w:val="16"/>
              </w:rPr>
              <w:t>5763</w:t>
            </w:r>
          </w:p>
        </w:tc>
        <w:tc>
          <w:tcPr>
            <w:tcW w:w="425" w:type="dxa"/>
            <w:shd w:val="solid" w:color="FFFFFF" w:fill="auto"/>
          </w:tcPr>
          <w:p w14:paraId="70CE5723" w14:textId="5AF1C67F" w:rsidR="002A1388" w:rsidRDefault="002A1388" w:rsidP="0093394A">
            <w:pPr>
              <w:pStyle w:val="TAL"/>
              <w:rPr>
                <w:sz w:val="16"/>
                <w:szCs w:val="16"/>
              </w:rPr>
            </w:pPr>
            <w:r>
              <w:rPr>
                <w:sz w:val="16"/>
                <w:szCs w:val="16"/>
              </w:rPr>
              <w:t>1</w:t>
            </w:r>
          </w:p>
        </w:tc>
        <w:tc>
          <w:tcPr>
            <w:tcW w:w="425" w:type="dxa"/>
            <w:shd w:val="solid" w:color="FFFFFF" w:fill="auto"/>
          </w:tcPr>
          <w:p w14:paraId="36F1D51F" w14:textId="0858D8E5" w:rsidR="002A1388" w:rsidRDefault="002A1388" w:rsidP="0093394A">
            <w:pPr>
              <w:pStyle w:val="TAL"/>
              <w:rPr>
                <w:sz w:val="16"/>
                <w:szCs w:val="16"/>
              </w:rPr>
            </w:pPr>
            <w:r>
              <w:rPr>
                <w:sz w:val="16"/>
                <w:szCs w:val="16"/>
              </w:rPr>
              <w:t>F</w:t>
            </w:r>
          </w:p>
        </w:tc>
        <w:tc>
          <w:tcPr>
            <w:tcW w:w="4820" w:type="dxa"/>
            <w:shd w:val="solid" w:color="FFFFFF" w:fill="auto"/>
          </w:tcPr>
          <w:p w14:paraId="7689E664" w14:textId="53858C1A" w:rsidR="002A1388" w:rsidRDefault="002A1388" w:rsidP="0093394A">
            <w:pPr>
              <w:pStyle w:val="TAL"/>
              <w:rPr>
                <w:sz w:val="16"/>
                <w:szCs w:val="16"/>
              </w:rPr>
            </w:pPr>
            <w:r>
              <w:rPr>
                <w:sz w:val="16"/>
                <w:szCs w:val="16"/>
              </w:rPr>
              <w:t>Clarification on congestion control</w:t>
            </w:r>
          </w:p>
        </w:tc>
        <w:tc>
          <w:tcPr>
            <w:tcW w:w="708" w:type="dxa"/>
            <w:shd w:val="solid" w:color="FFFFFF" w:fill="auto"/>
          </w:tcPr>
          <w:p w14:paraId="23588C42" w14:textId="455CA327" w:rsidR="002A1388" w:rsidRDefault="002A1388" w:rsidP="0093394A">
            <w:pPr>
              <w:pStyle w:val="TAC"/>
              <w:rPr>
                <w:sz w:val="16"/>
                <w:szCs w:val="16"/>
              </w:rPr>
            </w:pPr>
            <w:r>
              <w:rPr>
                <w:sz w:val="16"/>
                <w:szCs w:val="16"/>
              </w:rPr>
              <w:t>19.2.0</w:t>
            </w:r>
          </w:p>
        </w:tc>
      </w:tr>
      <w:tr w:rsidR="005A140E" w:rsidRPr="00D64A02" w14:paraId="2F4CD434" w14:textId="77777777" w:rsidTr="009D14FB">
        <w:tc>
          <w:tcPr>
            <w:tcW w:w="800" w:type="dxa"/>
            <w:shd w:val="solid" w:color="FFFFFF" w:fill="auto"/>
          </w:tcPr>
          <w:p w14:paraId="4DAF154E" w14:textId="3175A4AF" w:rsidR="005A140E" w:rsidRDefault="005A140E" w:rsidP="0093394A">
            <w:pPr>
              <w:pStyle w:val="TAC"/>
              <w:rPr>
                <w:sz w:val="16"/>
                <w:szCs w:val="16"/>
              </w:rPr>
            </w:pPr>
            <w:r>
              <w:rPr>
                <w:sz w:val="16"/>
                <w:szCs w:val="16"/>
              </w:rPr>
              <w:t>2024-12</w:t>
            </w:r>
          </w:p>
        </w:tc>
        <w:tc>
          <w:tcPr>
            <w:tcW w:w="800" w:type="dxa"/>
            <w:shd w:val="solid" w:color="FFFFFF" w:fill="auto"/>
          </w:tcPr>
          <w:p w14:paraId="50D136A3" w14:textId="093BA698" w:rsidR="005A140E" w:rsidRDefault="005A140E" w:rsidP="0093394A">
            <w:pPr>
              <w:pStyle w:val="TAL"/>
              <w:rPr>
                <w:sz w:val="16"/>
                <w:szCs w:val="16"/>
              </w:rPr>
            </w:pPr>
            <w:r>
              <w:rPr>
                <w:sz w:val="16"/>
                <w:szCs w:val="16"/>
              </w:rPr>
              <w:t>SP#106</w:t>
            </w:r>
          </w:p>
        </w:tc>
        <w:tc>
          <w:tcPr>
            <w:tcW w:w="1094" w:type="dxa"/>
            <w:shd w:val="solid" w:color="FFFFFF" w:fill="auto"/>
          </w:tcPr>
          <w:p w14:paraId="0529FB3D" w14:textId="26B9E1EC" w:rsidR="005A140E" w:rsidRDefault="005A140E" w:rsidP="0093394A">
            <w:pPr>
              <w:pStyle w:val="TAC"/>
              <w:rPr>
                <w:sz w:val="16"/>
                <w:szCs w:val="16"/>
              </w:rPr>
            </w:pPr>
            <w:r>
              <w:rPr>
                <w:sz w:val="16"/>
                <w:szCs w:val="16"/>
              </w:rPr>
              <w:t>SP-241468</w:t>
            </w:r>
          </w:p>
        </w:tc>
        <w:tc>
          <w:tcPr>
            <w:tcW w:w="567" w:type="dxa"/>
            <w:shd w:val="solid" w:color="FFFFFF" w:fill="auto"/>
          </w:tcPr>
          <w:p w14:paraId="3697F57A" w14:textId="5072C09A" w:rsidR="005A140E" w:rsidRDefault="005A140E" w:rsidP="0093394A">
            <w:pPr>
              <w:pStyle w:val="TAL"/>
              <w:rPr>
                <w:sz w:val="16"/>
                <w:szCs w:val="16"/>
              </w:rPr>
            </w:pPr>
            <w:r>
              <w:rPr>
                <w:sz w:val="16"/>
                <w:szCs w:val="16"/>
              </w:rPr>
              <w:t>5780</w:t>
            </w:r>
          </w:p>
        </w:tc>
        <w:tc>
          <w:tcPr>
            <w:tcW w:w="425" w:type="dxa"/>
            <w:shd w:val="solid" w:color="FFFFFF" w:fill="auto"/>
          </w:tcPr>
          <w:p w14:paraId="7EB12A80" w14:textId="5D53B44D" w:rsidR="005A140E" w:rsidRDefault="005A140E" w:rsidP="0093394A">
            <w:pPr>
              <w:pStyle w:val="TAL"/>
              <w:rPr>
                <w:sz w:val="16"/>
                <w:szCs w:val="16"/>
              </w:rPr>
            </w:pPr>
            <w:r>
              <w:rPr>
                <w:sz w:val="16"/>
                <w:szCs w:val="16"/>
              </w:rPr>
              <w:t>-</w:t>
            </w:r>
          </w:p>
        </w:tc>
        <w:tc>
          <w:tcPr>
            <w:tcW w:w="425" w:type="dxa"/>
            <w:shd w:val="solid" w:color="FFFFFF" w:fill="auto"/>
          </w:tcPr>
          <w:p w14:paraId="6DB860E4" w14:textId="6F38DE70" w:rsidR="005A140E" w:rsidRDefault="005A140E" w:rsidP="0093394A">
            <w:pPr>
              <w:pStyle w:val="TAL"/>
              <w:rPr>
                <w:sz w:val="16"/>
                <w:szCs w:val="16"/>
              </w:rPr>
            </w:pPr>
            <w:r>
              <w:rPr>
                <w:sz w:val="16"/>
                <w:szCs w:val="16"/>
              </w:rPr>
              <w:t>A</w:t>
            </w:r>
          </w:p>
        </w:tc>
        <w:tc>
          <w:tcPr>
            <w:tcW w:w="4820" w:type="dxa"/>
            <w:shd w:val="solid" w:color="FFFFFF" w:fill="auto"/>
          </w:tcPr>
          <w:p w14:paraId="5569F659" w14:textId="73BA612D" w:rsidR="005A140E" w:rsidRDefault="005A140E" w:rsidP="0093394A">
            <w:pPr>
              <w:pStyle w:val="TAL"/>
              <w:rPr>
                <w:sz w:val="16"/>
                <w:szCs w:val="16"/>
              </w:rPr>
            </w:pPr>
            <w:r>
              <w:rPr>
                <w:sz w:val="16"/>
                <w:szCs w:val="16"/>
              </w:rPr>
              <w:t>UDR Discovery/Selection for Group ID Mapping</w:t>
            </w:r>
          </w:p>
        </w:tc>
        <w:tc>
          <w:tcPr>
            <w:tcW w:w="708" w:type="dxa"/>
            <w:shd w:val="solid" w:color="FFFFFF" w:fill="auto"/>
          </w:tcPr>
          <w:p w14:paraId="5D1CA758" w14:textId="502EEA2A" w:rsidR="005A140E" w:rsidRDefault="005A140E" w:rsidP="0093394A">
            <w:pPr>
              <w:pStyle w:val="TAC"/>
              <w:rPr>
                <w:sz w:val="16"/>
                <w:szCs w:val="16"/>
              </w:rPr>
            </w:pPr>
            <w:r>
              <w:rPr>
                <w:sz w:val="16"/>
                <w:szCs w:val="16"/>
              </w:rPr>
              <w:t>19.2.0</w:t>
            </w:r>
          </w:p>
        </w:tc>
      </w:tr>
      <w:tr w:rsidR="005A140E" w:rsidRPr="00D64A02" w14:paraId="1AD6CA7A" w14:textId="77777777" w:rsidTr="009D14FB">
        <w:tc>
          <w:tcPr>
            <w:tcW w:w="800" w:type="dxa"/>
            <w:shd w:val="solid" w:color="FFFFFF" w:fill="auto"/>
          </w:tcPr>
          <w:p w14:paraId="0341F279" w14:textId="3D2276AC" w:rsidR="005A140E" w:rsidRDefault="005A140E" w:rsidP="0093394A">
            <w:pPr>
              <w:pStyle w:val="TAC"/>
              <w:rPr>
                <w:sz w:val="16"/>
                <w:szCs w:val="16"/>
              </w:rPr>
            </w:pPr>
            <w:r>
              <w:rPr>
                <w:sz w:val="16"/>
                <w:szCs w:val="16"/>
              </w:rPr>
              <w:t>2024-12</w:t>
            </w:r>
          </w:p>
        </w:tc>
        <w:tc>
          <w:tcPr>
            <w:tcW w:w="800" w:type="dxa"/>
            <w:shd w:val="solid" w:color="FFFFFF" w:fill="auto"/>
          </w:tcPr>
          <w:p w14:paraId="13FFAF2D" w14:textId="6E2F81D8" w:rsidR="005A140E" w:rsidRDefault="005A140E" w:rsidP="0093394A">
            <w:pPr>
              <w:pStyle w:val="TAL"/>
              <w:rPr>
                <w:sz w:val="16"/>
                <w:szCs w:val="16"/>
              </w:rPr>
            </w:pPr>
            <w:r>
              <w:rPr>
                <w:sz w:val="16"/>
                <w:szCs w:val="16"/>
              </w:rPr>
              <w:t>SP#106</w:t>
            </w:r>
          </w:p>
        </w:tc>
        <w:tc>
          <w:tcPr>
            <w:tcW w:w="1094" w:type="dxa"/>
            <w:shd w:val="solid" w:color="FFFFFF" w:fill="auto"/>
          </w:tcPr>
          <w:p w14:paraId="52F01310" w14:textId="0AEAB6C1" w:rsidR="005A140E" w:rsidRDefault="005A140E" w:rsidP="0093394A">
            <w:pPr>
              <w:pStyle w:val="TAC"/>
              <w:rPr>
                <w:sz w:val="16"/>
                <w:szCs w:val="16"/>
              </w:rPr>
            </w:pPr>
            <w:r>
              <w:rPr>
                <w:sz w:val="16"/>
                <w:szCs w:val="16"/>
              </w:rPr>
              <w:t>SP-241495</w:t>
            </w:r>
          </w:p>
        </w:tc>
        <w:tc>
          <w:tcPr>
            <w:tcW w:w="567" w:type="dxa"/>
            <w:shd w:val="solid" w:color="FFFFFF" w:fill="auto"/>
          </w:tcPr>
          <w:p w14:paraId="5F1822C1" w14:textId="2F9521BF" w:rsidR="005A140E" w:rsidRDefault="005A140E" w:rsidP="0093394A">
            <w:pPr>
              <w:pStyle w:val="TAL"/>
              <w:rPr>
                <w:sz w:val="16"/>
                <w:szCs w:val="16"/>
              </w:rPr>
            </w:pPr>
            <w:r>
              <w:rPr>
                <w:sz w:val="16"/>
                <w:szCs w:val="16"/>
              </w:rPr>
              <w:t>5782</w:t>
            </w:r>
          </w:p>
        </w:tc>
        <w:tc>
          <w:tcPr>
            <w:tcW w:w="425" w:type="dxa"/>
            <w:shd w:val="solid" w:color="FFFFFF" w:fill="auto"/>
          </w:tcPr>
          <w:p w14:paraId="3BFA2D11" w14:textId="073C73FB" w:rsidR="005A140E" w:rsidRDefault="005A140E" w:rsidP="0093394A">
            <w:pPr>
              <w:pStyle w:val="TAL"/>
              <w:rPr>
                <w:sz w:val="16"/>
                <w:szCs w:val="16"/>
              </w:rPr>
            </w:pPr>
            <w:r>
              <w:rPr>
                <w:sz w:val="16"/>
                <w:szCs w:val="16"/>
              </w:rPr>
              <w:t>2</w:t>
            </w:r>
          </w:p>
        </w:tc>
        <w:tc>
          <w:tcPr>
            <w:tcW w:w="425" w:type="dxa"/>
            <w:shd w:val="solid" w:color="FFFFFF" w:fill="auto"/>
          </w:tcPr>
          <w:p w14:paraId="079FAEAF" w14:textId="353A249F" w:rsidR="005A140E" w:rsidRDefault="005A140E" w:rsidP="0093394A">
            <w:pPr>
              <w:pStyle w:val="TAL"/>
              <w:rPr>
                <w:sz w:val="16"/>
                <w:szCs w:val="16"/>
              </w:rPr>
            </w:pPr>
            <w:r>
              <w:rPr>
                <w:sz w:val="16"/>
                <w:szCs w:val="16"/>
              </w:rPr>
              <w:t>B</w:t>
            </w:r>
          </w:p>
        </w:tc>
        <w:tc>
          <w:tcPr>
            <w:tcW w:w="4820" w:type="dxa"/>
            <w:shd w:val="solid" w:color="FFFFFF" w:fill="auto"/>
          </w:tcPr>
          <w:p w14:paraId="13FD2A52" w14:textId="129BC9B2" w:rsidR="005A140E" w:rsidRDefault="005A140E" w:rsidP="0093394A">
            <w:pPr>
              <w:pStyle w:val="TAL"/>
              <w:rPr>
                <w:sz w:val="16"/>
                <w:szCs w:val="16"/>
              </w:rPr>
            </w:pPr>
            <w:r>
              <w:rPr>
                <w:sz w:val="16"/>
                <w:szCs w:val="16"/>
              </w:rPr>
              <w:t>UPF event exposure at N4 Session release</w:t>
            </w:r>
          </w:p>
        </w:tc>
        <w:tc>
          <w:tcPr>
            <w:tcW w:w="708" w:type="dxa"/>
            <w:shd w:val="solid" w:color="FFFFFF" w:fill="auto"/>
          </w:tcPr>
          <w:p w14:paraId="724D4ED9" w14:textId="7D9574A6" w:rsidR="005A140E" w:rsidRDefault="005A140E" w:rsidP="0093394A">
            <w:pPr>
              <w:pStyle w:val="TAC"/>
              <w:rPr>
                <w:sz w:val="16"/>
                <w:szCs w:val="16"/>
              </w:rPr>
            </w:pPr>
            <w:r>
              <w:rPr>
                <w:sz w:val="16"/>
                <w:szCs w:val="16"/>
              </w:rPr>
              <w:t>19.2.0</w:t>
            </w:r>
          </w:p>
        </w:tc>
      </w:tr>
      <w:tr w:rsidR="005A140E" w:rsidRPr="00D64A02" w14:paraId="1A7F80CD" w14:textId="77777777" w:rsidTr="009D14FB">
        <w:tc>
          <w:tcPr>
            <w:tcW w:w="800" w:type="dxa"/>
            <w:shd w:val="solid" w:color="FFFFFF" w:fill="auto"/>
          </w:tcPr>
          <w:p w14:paraId="2A9C639A" w14:textId="287CFCA9" w:rsidR="005A140E" w:rsidRDefault="005A140E" w:rsidP="0093394A">
            <w:pPr>
              <w:pStyle w:val="TAC"/>
              <w:rPr>
                <w:sz w:val="16"/>
                <w:szCs w:val="16"/>
              </w:rPr>
            </w:pPr>
            <w:r>
              <w:rPr>
                <w:sz w:val="16"/>
                <w:szCs w:val="16"/>
              </w:rPr>
              <w:t>2024-12</w:t>
            </w:r>
          </w:p>
        </w:tc>
        <w:tc>
          <w:tcPr>
            <w:tcW w:w="800" w:type="dxa"/>
            <w:shd w:val="solid" w:color="FFFFFF" w:fill="auto"/>
          </w:tcPr>
          <w:p w14:paraId="4CA5C799" w14:textId="5DF59E1C" w:rsidR="005A140E" w:rsidRDefault="005A140E" w:rsidP="0093394A">
            <w:pPr>
              <w:pStyle w:val="TAL"/>
              <w:rPr>
                <w:sz w:val="16"/>
                <w:szCs w:val="16"/>
              </w:rPr>
            </w:pPr>
            <w:r>
              <w:rPr>
                <w:sz w:val="16"/>
                <w:szCs w:val="16"/>
              </w:rPr>
              <w:t>SP#106</w:t>
            </w:r>
          </w:p>
        </w:tc>
        <w:tc>
          <w:tcPr>
            <w:tcW w:w="1094" w:type="dxa"/>
            <w:shd w:val="solid" w:color="FFFFFF" w:fill="auto"/>
          </w:tcPr>
          <w:p w14:paraId="0EE72711" w14:textId="24864141" w:rsidR="005A140E" w:rsidRDefault="005A140E" w:rsidP="0093394A">
            <w:pPr>
              <w:pStyle w:val="TAC"/>
              <w:rPr>
                <w:sz w:val="16"/>
                <w:szCs w:val="16"/>
              </w:rPr>
            </w:pPr>
            <w:r>
              <w:rPr>
                <w:sz w:val="16"/>
                <w:szCs w:val="16"/>
              </w:rPr>
              <w:t>SP-241482</w:t>
            </w:r>
          </w:p>
        </w:tc>
        <w:tc>
          <w:tcPr>
            <w:tcW w:w="567" w:type="dxa"/>
            <w:shd w:val="solid" w:color="FFFFFF" w:fill="auto"/>
          </w:tcPr>
          <w:p w14:paraId="54D27750" w14:textId="32BF7349" w:rsidR="005A140E" w:rsidRDefault="005A140E" w:rsidP="0093394A">
            <w:pPr>
              <w:pStyle w:val="TAL"/>
              <w:rPr>
                <w:sz w:val="16"/>
                <w:szCs w:val="16"/>
              </w:rPr>
            </w:pPr>
            <w:r>
              <w:rPr>
                <w:sz w:val="16"/>
                <w:szCs w:val="16"/>
              </w:rPr>
              <w:t>5808</w:t>
            </w:r>
          </w:p>
        </w:tc>
        <w:tc>
          <w:tcPr>
            <w:tcW w:w="425" w:type="dxa"/>
            <w:shd w:val="solid" w:color="FFFFFF" w:fill="auto"/>
          </w:tcPr>
          <w:p w14:paraId="2938247C" w14:textId="75B68C8F" w:rsidR="005A140E" w:rsidRDefault="005A140E" w:rsidP="0093394A">
            <w:pPr>
              <w:pStyle w:val="TAL"/>
              <w:rPr>
                <w:sz w:val="16"/>
                <w:szCs w:val="16"/>
              </w:rPr>
            </w:pPr>
            <w:r>
              <w:rPr>
                <w:sz w:val="16"/>
                <w:szCs w:val="16"/>
              </w:rPr>
              <w:t>3</w:t>
            </w:r>
          </w:p>
        </w:tc>
        <w:tc>
          <w:tcPr>
            <w:tcW w:w="425" w:type="dxa"/>
            <w:shd w:val="solid" w:color="FFFFFF" w:fill="auto"/>
          </w:tcPr>
          <w:p w14:paraId="69DC7C84" w14:textId="773B505E" w:rsidR="005A140E" w:rsidRDefault="005A140E" w:rsidP="0093394A">
            <w:pPr>
              <w:pStyle w:val="TAL"/>
              <w:rPr>
                <w:sz w:val="16"/>
                <w:szCs w:val="16"/>
              </w:rPr>
            </w:pPr>
            <w:r>
              <w:rPr>
                <w:sz w:val="16"/>
                <w:szCs w:val="16"/>
              </w:rPr>
              <w:t>B</w:t>
            </w:r>
          </w:p>
        </w:tc>
        <w:tc>
          <w:tcPr>
            <w:tcW w:w="4820" w:type="dxa"/>
            <w:shd w:val="solid" w:color="FFFFFF" w:fill="auto"/>
          </w:tcPr>
          <w:p w14:paraId="4AA1BB21" w14:textId="39872142" w:rsidR="005A140E" w:rsidRDefault="005A140E" w:rsidP="0093394A">
            <w:pPr>
              <w:pStyle w:val="TAL"/>
              <w:rPr>
                <w:sz w:val="16"/>
                <w:szCs w:val="16"/>
              </w:rPr>
            </w:pPr>
            <w:r>
              <w:rPr>
                <w:sz w:val="16"/>
                <w:szCs w:val="16"/>
              </w:rPr>
              <w:t>CAG information provisioning</w:t>
            </w:r>
          </w:p>
        </w:tc>
        <w:tc>
          <w:tcPr>
            <w:tcW w:w="708" w:type="dxa"/>
            <w:shd w:val="solid" w:color="FFFFFF" w:fill="auto"/>
          </w:tcPr>
          <w:p w14:paraId="3994BF66" w14:textId="1013A53D" w:rsidR="005A140E" w:rsidRDefault="005A140E" w:rsidP="0093394A">
            <w:pPr>
              <w:pStyle w:val="TAC"/>
              <w:rPr>
                <w:sz w:val="16"/>
                <w:szCs w:val="16"/>
              </w:rPr>
            </w:pPr>
            <w:r>
              <w:rPr>
                <w:sz w:val="16"/>
                <w:szCs w:val="16"/>
              </w:rPr>
              <w:t>19.2.0</w:t>
            </w:r>
          </w:p>
        </w:tc>
      </w:tr>
      <w:tr w:rsidR="005A140E" w:rsidRPr="00D64A02" w14:paraId="580E219A" w14:textId="77777777" w:rsidTr="009D14FB">
        <w:tc>
          <w:tcPr>
            <w:tcW w:w="800" w:type="dxa"/>
            <w:shd w:val="solid" w:color="FFFFFF" w:fill="auto"/>
          </w:tcPr>
          <w:p w14:paraId="7AA2E23C" w14:textId="312BE88A" w:rsidR="005A140E" w:rsidRDefault="005A140E" w:rsidP="0093394A">
            <w:pPr>
              <w:pStyle w:val="TAC"/>
              <w:rPr>
                <w:sz w:val="16"/>
                <w:szCs w:val="16"/>
              </w:rPr>
            </w:pPr>
            <w:r>
              <w:rPr>
                <w:sz w:val="16"/>
                <w:szCs w:val="16"/>
              </w:rPr>
              <w:t>2024-12</w:t>
            </w:r>
          </w:p>
        </w:tc>
        <w:tc>
          <w:tcPr>
            <w:tcW w:w="800" w:type="dxa"/>
            <w:shd w:val="solid" w:color="FFFFFF" w:fill="auto"/>
          </w:tcPr>
          <w:p w14:paraId="55CDFFF2" w14:textId="7C84B691" w:rsidR="005A140E" w:rsidRDefault="005A140E" w:rsidP="0093394A">
            <w:pPr>
              <w:pStyle w:val="TAL"/>
              <w:rPr>
                <w:sz w:val="16"/>
                <w:szCs w:val="16"/>
              </w:rPr>
            </w:pPr>
            <w:r>
              <w:rPr>
                <w:sz w:val="16"/>
                <w:szCs w:val="16"/>
              </w:rPr>
              <w:t>SP#106</w:t>
            </w:r>
          </w:p>
        </w:tc>
        <w:tc>
          <w:tcPr>
            <w:tcW w:w="1094" w:type="dxa"/>
            <w:shd w:val="solid" w:color="FFFFFF" w:fill="auto"/>
          </w:tcPr>
          <w:p w14:paraId="5AE0D355" w14:textId="54308A4A" w:rsidR="005A140E" w:rsidRDefault="005A140E" w:rsidP="0093394A">
            <w:pPr>
              <w:pStyle w:val="TAC"/>
              <w:rPr>
                <w:sz w:val="16"/>
                <w:szCs w:val="16"/>
              </w:rPr>
            </w:pPr>
            <w:r>
              <w:rPr>
                <w:sz w:val="16"/>
                <w:szCs w:val="16"/>
              </w:rPr>
              <w:t>SP-241482</w:t>
            </w:r>
          </w:p>
        </w:tc>
        <w:tc>
          <w:tcPr>
            <w:tcW w:w="567" w:type="dxa"/>
            <w:shd w:val="solid" w:color="FFFFFF" w:fill="auto"/>
          </w:tcPr>
          <w:p w14:paraId="7E185DB5" w14:textId="0A5CE0F9" w:rsidR="005A140E" w:rsidRDefault="005A140E" w:rsidP="0093394A">
            <w:pPr>
              <w:pStyle w:val="TAL"/>
              <w:rPr>
                <w:sz w:val="16"/>
                <w:szCs w:val="16"/>
              </w:rPr>
            </w:pPr>
            <w:r>
              <w:rPr>
                <w:sz w:val="16"/>
                <w:szCs w:val="16"/>
              </w:rPr>
              <w:t>5809</w:t>
            </w:r>
          </w:p>
        </w:tc>
        <w:tc>
          <w:tcPr>
            <w:tcW w:w="425" w:type="dxa"/>
            <w:shd w:val="solid" w:color="FFFFFF" w:fill="auto"/>
          </w:tcPr>
          <w:p w14:paraId="07CFF64C" w14:textId="282F7385" w:rsidR="005A140E" w:rsidRDefault="005A140E" w:rsidP="0093394A">
            <w:pPr>
              <w:pStyle w:val="TAL"/>
              <w:rPr>
                <w:sz w:val="16"/>
                <w:szCs w:val="16"/>
              </w:rPr>
            </w:pPr>
            <w:r>
              <w:rPr>
                <w:sz w:val="16"/>
                <w:szCs w:val="16"/>
              </w:rPr>
              <w:t>3</w:t>
            </w:r>
          </w:p>
        </w:tc>
        <w:tc>
          <w:tcPr>
            <w:tcW w:w="425" w:type="dxa"/>
            <w:shd w:val="solid" w:color="FFFFFF" w:fill="auto"/>
          </w:tcPr>
          <w:p w14:paraId="502879BB" w14:textId="3F6F7E99" w:rsidR="005A140E" w:rsidRDefault="005A140E" w:rsidP="0093394A">
            <w:pPr>
              <w:pStyle w:val="TAL"/>
              <w:rPr>
                <w:sz w:val="16"/>
                <w:szCs w:val="16"/>
              </w:rPr>
            </w:pPr>
            <w:r>
              <w:rPr>
                <w:sz w:val="16"/>
                <w:szCs w:val="16"/>
              </w:rPr>
              <w:t>F</w:t>
            </w:r>
          </w:p>
        </w:tc>
        <w:tc>
          <w:tcPr>
            <w:tcW w:w="4820" w:type="dxa"/>
            <w:shd w:val="solid" w:color="FFFFFF" w:fill="auto"/>
          </w:tcPr>
          <w:p w14:paraId="3BD2D6A5" w14:textId="33587FC9" w:rsidR="005A140E" w:rsidRDefault="005A140E" w:rsidP="0093394A">
            <w:pPr>
              <w:pStyle w:val="TAL"/>
              <w:rPr>
                <w:sz w:val="16"/>
                <w:szCs w:val="16"/>
              </w:rPr>
            </w:pPr>
            <w:r>
              <w:rPr>
                <w:sz w:val="16"/>
                <w:szCs w:val="16"/>
              </w:rPr>
              <w:t>Terminology alignment for 5G_Femto</w:t>
            </w:r>
          </w:p>
        </w:tc>
        <w:tc>
          <w:tcPr>
            <w:tcW w:w="708" w:type="dxa"/>
            <w:shd w:val="solid" w:color="FFFFFF" w:fill="auto"/>
          </w:tcPr>
          <w:p w14:paraId="22815E5F" w14:textId="652B1171" w:rsidR="005A140E" w:rsidRDefault="005A140E" w:rsidP="0093394A">
            <w:pPr>
              <w:pStyle w:val="TAC"/>
              <w:rPr>
                <w:sz w:val="16"/>
                <w:szCs w:val="16"/>
              </w:rPr>
            </w:pPr>
            <w:r>
              <w:rPr>
                <w:sz w:val="16"/>
                <w:szCs w:val="16"/>
              </w:rPr>
              <w:t>19.2.0</w:t>
            </w:r>
          </w:p>
        </w:tc>
      </w:tr>
      <w:tr w:rsidR="005A140E" w:rsidRPr="00D64A02" w14:paraId="659C2372" w14:textId="77777777" w:rsidTr="009D14FB">
        <w:tc>
          <w:tcPr>
            <w:tcW w:w="800" w:type="dxa"/>
            <w:shd w:val="solid" w:color="FFFFFF" w:fill="auto"/>
          </w:tcPr>
          <w:p w14:paraId="2A391BA1" w14:textId="3208C952" w:rsidR="005A140E" w:rsidRDefault="005A140E" w:rsidP="0093394A">
            <w:pPr>
              <w:pStyle w:val="TAC"/>
              <w:rPr>
                <w:sz w:val="16"/>
                <w:szCs w:val="16"/>
              </w:rPr>
            </w:pPr>
            <w:r>
              <w:rPr>
                <w:sz w:val="16"/>
                <w:szCs w:val="16"/>
              </w:rPr>
              <w:t>2024-12</w:t>
            </w:r>
          </w:p>
        </w:tc>
        <w:tc>
          <w:tcPr>
            <w:tcW w:w="800" w:type="dxa"/>
            <w:shd w:val="solid" w:color="FFFFFF" w:fill="auto"/>
          </w:tcPr>
          <w:p w14:paraId="6BE5C547" w14:textId="162020C3" w:rsidR="005A140E" w:rsidRDefault="005A140E" w:rsidP="0093394A">
            <w:pPr>
              <w:pStyle w:val="TAL"/>
              <w:rPr>
                <w:sz w:val="16"/>
                <w:szCs w:val="16"/>
              </w:rPr>
            </w:pPr>
            <w:r>
              <w:rPr>
                <w:sz w:val="16"/>
                <w:szCs w:val="16"/>
              </w:rPr>
              <w:t>SP#106</w:t>
            </w:r>
          </w:p>
        </w:tc>
        <w:tc>
          <w:tcPr>
            <w:tcW w:w="1094" w:type="dxa"/>
            <w:shd w:val="solid" w:color="FFFFFF" w:fill="auto"/>
          </w:tcPr>
          <w:p w14:paraId="68CE342B" w14:textId="1725E8A7" w:rsidR="005A140E" w:rsidRDefault="005A140E" w:rsidP="0093394A">
            <w:pPr>
              <w:pStyle w:val="TAC"/>
              <w:rPr>
                <w:sz w:val="16"/>
                <w:szCs w:val="16"/>
              </w:rPr>
            </w:pPr>
            <w:r>
              <w:rPr>
                <w:sz w:val="16"/>
                <w:szCs w:val="16"/>
              </w:rPr>
              <w:t>SP-241499</w:t>
            </w:r>
          </w:p>
        </w:tc>
        <w:tc>
          <w:tcPr>
            <w:tcW w:w="567" w:type="dxa"/>
            <w:shd w:val="solid" w:color="FFFFFF" w:fill="auto"/>
          </w:tcPr>
          <w:p w14:paraId="49B44DBB" w14:textId="6995A7BD" w:rsidR="005A140E" w:rsidRDefault="005A140E" w:rsidP="0093394A">
            <w:pPr>
              <w:pStyle w:val="TAL"/>
              <w:rPr>
                <w:sz w:val="16"/>
                <w:szCs w:val="16"/>
              </w:rPr>
            </w:pPr>
            <w:r>
              <w:rPr>
                <w:sz w:val="16"/>
                <w:szCs w:val="16"/>
              </w:rPr>
              <w:t>5816</w:t>
            </w:r>
          </w:p>
        </w:tc>
        <w:tc>
          <w:tcPr>
            <w:tcW w:w="425" w:type="dxa"/>
            <w:shd w:val="solid" w:color="FFFFFF" w:fill="auto"/>
          </w:tcPr>
          <w:p w14:paraId="2516DF4B" w14:textId="2D50E1C4" w:rsidR="005A140E" w:rsidRDefault="005A140E" w:rsidP="0093394A">
            <w:pPr>
              <w:pStyle w:val="TAL"/>
              <w:rPr>
                <w:sz w:val="16"/>
                <w:szCs w:val="16"/>
              </w:rPr>
            </w:pPr>
            <w:r>
              <w:rPr>
                <w:sz w:val="16"/>
                <w:szCs w:val="16"/>
              </w:rPr>
              <w:t>-</w:t>
            </w:r>
          </w:p>
        </w:tc>
        <w:tc>
          <w:tcPr>
            <w:tcW w:w="425" w:type="dxa"/>
            <w:shd w:val="solid" w:color="FFFFFF" w:fill="auto"/>
          </w:tcPr>
          <w:p w14:paraId="79810A59" w14:textId="12F1E975" w:rsidR="005A140E" w:rsidRDefault="005A140E" w:rsidP="0093394A">
            <w:pPr>
              <w:pStyle w:val="TAL"/>
              <w:rPr>
                <w:sz w:val="16"/>
                <w:szCs w:val="16"/>
              </w:rPr>
            </w:pPr>
            <w:r>
              <w:rPr>
                <w:sz w:val="16"/>
                <w:szCs w:val="16"/>
              </w:rPr>
              <w:t>B</w:t>
            </w:r>
          </w:p>
        </w:tc>
        <w:tc>
          <w:tcPr>
            <w:tcW w:w="4820" w:type="dxa"/>
            <w:shd w:val="solid" w:color="FFFFFF" w:fill="auto"/>
          </w:tcPr>
          <w:p w14:paraId="6676EAD2" w14:textId="6595EB65" w:rsidR="005A140E" w:rsidRDefault="005A140E" w:rsidP="0093394A">
            <w:pPr>
              <w:pStyle w:val="TAL"/>
              <w:rPr>
                <w:sz w:val="16"/>
                <w:szCs w:val="16"/>
              </w:rPr>
            </w:pPr>
            <w:r>
              <w:rPr>
                <w:sz w:val="16"/>
                <w:szCs w:val="16"/>
              </w:rPr>
              <w:t xml:space="preserve">Adding MSISDN verification operation support to Nnef_UEId Service </w:t>
            </w:r>
          </w:p>
        </w:tc>
        <w:tc>
          <w:tcPr>
            <w:tcW w:w="708" w:type="dxa"/>
            <w:shd w:val="solid" w:color="FFFFFF" w:fill="auto"/>
          </w:tcPr>
          <w:p w14:paraId="7B1B691B" w14:textId="43745CE1" w:rsidR="005A140E" w:rsidRDefault="005A140E" w:rsidP="0093394A">
            <w:pPr>
              <w:pStyle w:val="TAC"/>
              <w:rPr>
                <w:sz w:val="16"/>
                <w:szCs w:val="16"/>
              </w:rPr>
            </w:pPr>
            <w:r>
              <w:rPr>
                <w:sz w:val="16"/>
                <w:szCs w:val="16"/>
              </w:rPr>
              <w:t>19.2.0</w:t>
            </w:r>
          </w:p>
        </w:tc>
      </w:tr>
      <w:tr w:rsidR="00C32013" w:rsidRPr="00D64A02" w14:paraId="4AD4BDD9" w14:textId="77777777" w:rsidTr="009D14FB">
        <w:tc>
          <w:tcPr>
            <w:tcW w:w="800" w:type="dxa"/>
            <w:shd w:val="solid" w:color="FFFFFF" w:fill="auto"/>
          </w:tcPr>
          <w:p w14:paraId="0C622CAE" w14:textId="5E84166E" w:rsidR="00C32013" w:rsidRDefault="00C32013" w:rsidP="0093394A">
            <w:pPr>
              <w:pStyle w:val="TAC"/>
              <w:rPr>
                <w:sz w:val="16"/>
                <w:szCs w:val="16"/>
              </w:rPr>
            </w:pPr>
            <w:r>
              <w:rPr>
                <w:sz w:val="16"/>
                <w:szCs w:val="16"/>
              </w:rPr>
              <w:t>2024-12</w:t>
            </w:r>
          </w:p>
        </w:tc>
        <w:tc>
          <w:tcPr>
            <w:tcW w:w="800" w:type="dxa"/>
            <w:shd w:val="solid" w:color="FFFFFF" w:fill="auto"/>
          </w:tcPr>
          <w:p w14:paraId="2D58D33F" w14:textId="0C5D69AF" w:rsidR="00C32013" w:rsidRDefault="00C32013" w:rsidP="0093394A">
            <w:pPr>
              <w:pStyle w:val="TAL"/>
              <w:rPr>
                <w:sz w:val="16"/>
                <w:szCs w:val="16"/>
              </w:rPr>
            </w:pPr>
            <w:r>
              <w:rPr>
                <w:sz w:val="16"/>
                <w:szCs w:val="16"/>
              </w:rPr>
              <w:t>SP#106</w:t>
            </w:r>
          </w:p>
        </w:tc>
        <w:tc>
          <w:tcPr>
            <w:tcW w:w="1094" w:type="dxa"/>
            <w:shd w:val="solid" w:color="FFFFFF" w:fill="auto"/>
          </w:tcPr>
          <w:p w14:paraId="43ACEF07" w14:textId="0043705A" w:rsidR="00C32013" w:rsidRDefault="00C32013" w:rsidP="0093394A">
            <w:pPr>
              <w:pStyle w:val="TAC"/>
              <w:rPr>
                <w:sz w:val="16"/>
                <w:szCs w:val="16"/>
              </w:rPr>
            </w:pPr>
            <w:r>
              <w:rPr>
                <w:sz w:val="16"/>
                <w:szCs w:val="16"/>
              </w:rPr>
              <w:t>SP-241487</w:t>
            </w:r>
          </w:p>
        </w:tc>
        <w:tc>
          <w:tcPr>
            <w:tcW w:w="567" w:type="dxa"/>
            <w:shd w:val="solid" w:color="FFFFFF" w:fill="auto"/>
          </w:tcPr>
          <w:p w14:paraId="5C5AC2E5" w14:textId="76AC0B61" w:rsidR="00C32013" w:rsidRDefault="00C32013" w:rsidP="0093394A">
            <w:pPr>
              <w:pStyle w:val="TAL"/>
              <w:rPr>
                <w:sz w:val="16"/>
                <w:szCs w:val="16"/>
              </w:rPr>
            </w:pPr>
            <w:r>
              <w:rPr>
                <w:sz w:val="16"/>
                <w:szCs w:val="16"/>
              </w:rPr>
              <w:t>5825</w:t>
            </w:r>
          </w:p>
        </w:tc>
        <w:tc>
          <w:tcPr>
            <w:tcW w:w="425" w:type="dxa"/>
            <w:shd w:val="solid" w:color="FFFFFF" w:fill="auto"/>
          </w:tcPr>
          <w:p w14:paraId="20F3C5DA" w14:textId="413D79E8" w:rsidR="00C32013" w:rsidRDefault="00C32013" w:rsidP="0093394A">
            <w:pPr>
              <w:pStyle w:val="TAL"/>
              <w:rPr>
                <w:sz w:val="16"/>
                <w:szCs w:val="16"/>
              </w:rPr>
            </w:pPr>
            <w:r>
              <w:rPr>
                <w:sz w:val="16"/>
                <w:szCs w:val="16"/>
              </w:rPr>
              <w:t>1</w:t>
            </w:r>
          </w:p>
        </w:tc>
        <w:tc>
          <w:tcPr>
            <w:tcW w:w="425" w:type="dxa"/>
            <w:shd w:val="solid" w:color="FFFFFF" w:fill="auto"/>
          </w:tcPr>
          <w:p w14:paraId="42F9FCEF" w14:textId="6E7A81E2" w:rsidR="00C32013" w:rsidRDefault="00C32013" w:rsidP="0093394A">
            <w:pPr>
              <w:pStyle w:val="TAL"/>
              <w:rPr>
                <w:sz w:val="16"/>
                <w:szCs w:val="16"/>
              </w:rPr>
            </w:pPr>
            <w:r>
              <w:rPr>
                <w:sz w:val="16"/>
                <w:szCs w:val="16"/>
              </w:rPr>
              <w:t>B</w:t>
            </w:r>
          </w:p>
        </w:tc>
        <w:tc>
          <w:tcPr>
            <w:tcW w:w="4820" w:type="dxa"/>
            <w:shd w:val="solid" w:color="FFFFFF" w:fill="auto"/>
          </w:tcPr>
          <w:p w14:paraId="0B693445" w14:textId="6CD5BBAD" w:rsidR="00C32013" w:rsidRDefault="00C32013" w:rsidP="0093394A">
            <w:pPr>
              <w:pStyle w:val="TAL"/>
              <w:rPr>
                <w:sz w:val="16"/>
                <w:szCs w:val="16"/>
              </w:rPr>
            </w:pPr>
            <w:r>
              <w:rPr>
                <w:sz w:val="16"/>
                <w:szCs w:val="16"/>
              </w:rPr>
              <w:t>Local Offloading handling at I-SMF</w:t>
            </w:r>
          </w:p>
        </w:tc>
        <w:tc>
          <w:tcPr>
            <w:tcW w:w="708" w:type="dxa"/>
            <w:shd w:val="solid" w:color="FFFFFF" w:fill="auto"/>
          </w:tcPr>
          <w:p w14:paraId="5E06ED91" w14:textId="5E8DD05C" w:rsidR="00C32013" w:rsidRDefault="00C32013" w:rsidP="0093394A">
            <w:pPr>
              <w:pStyle w:val="TAC"/>
              <w:rPr>
                <w:sz w:val="16"/>
                <w:szCs w:val="16"/>
              </w:rPr>
            </w:pPr>
            <w:r>
              <w:rPr>
                <w:sz w:val="16"/>
                <w:szCs w:val="16"/>
              </w:rPr>
              <w:t>19.2.0</w:t>
            </w:r>
          </w:p>
        </w:tc>
      </w:tr>
      <w:tr w:rsidR="00C32013" w:rsidRPr="00D64A02" w14:paraId="001514A4" w14:textId="77777777" w:rsidTr="009D14FB">
        <w:tc>
          <w:tcPr>
            <w:tcW w:w="800" w:type="dxa"/>
            <w:shd w:val="solid" w:color="FFFFFF" w:fill="auto"/>
          </w:tcPr>
          <w:p w14:paraId="3BE4650A" w14:textId="43C57E3E" w:rsidR="00C32013" w:rsidRDefault="00C32013" w:rsidP="0093394A">
            <w:pPr>
              <w:pStyle w:val="TAC"/>
              <w:rPr>
                <w:sz w:val="16"/>
                <w:szCs w:val="16"/>
              </w:rPr>
            </w:pPr>
            <w:r>
              <w:rPr>
                <w:sz w:val="16"/>
                <w:szCs w:val="16"/>
              </w:rPr>
              <w:t>2024-12</w:t>
            </w:r>
          </w:p>
        </w:tc>
        <w:tc>
          <w:tcPr>
            <w:tcW w:w="800" w:type="dxa"/>
            <w:shd w:val="solid" w:color="FFFFFF" w:fill="auto"/>
          </w:tcPr>
          <w:p w14:paraId="4404FF75" w14:textId="0A88DFE1" w:rsidR="00C32013" w:rsidRDefault="00C32013" w:rsidP="0093394A">
            <w:pPr>
              <w:pStyle w:val="TAL"/>
              <w:rPr>
                <w:sz w:val="16"/>
                <w:szCs w:val="16"/>
              </w:rPr>
            </w:pPr>
            <w:r>
              <w:rPr>
                <w:sz w:val="16"/>
                <w:szCs w:val="16"/>
              </w:rPr>
              <w:t>SP#106</w:t>
            </w:r>
          </w:p>
        </w:tc>
        <w:tc>
          <w:tcPr>
            <w:tcW w:w="1094" w:type="dxa"/>
            <w:shd w:val="solid" w:color="FFFFFF" w:fill="auto"/>
          </w:tcPr>
          <w:p w14:paraId="0EC908A5" w14:textId="4866FAA9" w:rsidR="00C32013" w:rsidRDefault="00C32013" w:rsidP="0093394A">
            <w:pPr>
              <w:pStyle w:val="TAC"/>
              <w:rPr>
                <w:sz w:val="16"/>
                <w:szCs w:val="16"/>
              </w:rPr>
            </w:pPr>
            <w:r>
              <w:rPr>
                <w:sz w:val="16"/>
                <w:szCs w:val="16"/>
              </w:rPr>
              <w:t>SP-241496</w:t>
            </w:r>
          </w:p>
        </w:tc>
        <w:tc>
          <w:tcPr>
            <w:tcW w:w="567" w:type="dxa"/>
            <w:shd w:val="solid" w:color="FFFFFF" w:fill="auto"/>
          </w:tcPr>
          <w:p w14:paraId="515D4CF3" w14:textId="40016333" w:rsidR="00C32013" w:rsidRDefault="00C32013" w:rsidP="0093394A">
            <w:pPr>
              <w:pStyle w:val="TAL"/>
              <w:rPr>
                <w:sz w:val="16"/>
                <w:szCs w:val="16"/>
              </w:rPr>
            </w:pPr>
            <w:r>
              <w:rPr>
                <w:sz w:val="16"/>
                <w:szCs w:val="16"/>
              </w:rPr>
              <w:t>5827</w:t>
            </w:r>
          </w:p>
        </w:tc>
        <w:tc>
          <w:tcPr>
            <w:tcW w:w="425" w:type="dxa"/>
            <w:shd w:val="solid" w:color="FFFFFF" w:fill="auto"/>
          </w:tcPr>
          <w:p w14:paraId="035DEA29" w14:textId="104778AB" w:rsidR="00C32013" w:rsidRDefault="00C32013" w:rsidP="0093394A">
            <w:pPr>
              <w:pStyle w:val="TAL"/>
              <w:rPr>
                <w:sz w:val="16"/>
                <w:szCs w:val="16"/>
              </w:rPr>
            </w:pPr>
            <w:r>
              <w:rPr>
                <w:sz w:val="16"/>
                <w:szCs w:val="16"/>
              </w:rPr>
              <w:t>1</w:t>
            </w:r>
          </w:p>
        </w:tc>
        <w:tc>
          <w:tcPr>
            <w:tcW w:w="425" w:type="dxa"/>
            <w:shd w:val="solid" w:color="FFFFFF" w:fill="auto"/>
          </w:tcPr>
          <w:p w14:paraId="44ECDF3E" w14:textId="20ECE322" w:rsidR="00C32013" w:rsidRDefault="00C32013" w:rsidP="0093394A">
            <w:pPr>
              <w:pStyle w:val="TAL"/>
              <w:rPr>
                <w:sz w:val="16"/>
                <w:szCs w:val="16"/>
              </w:rPr>
            </w:pPr>
            <w:r>
              <w:rPr>
                <w:sz w:val="16"/>
                <w:szCs w:val="16"/>
              </w:rPr>
              <w:t>F</w:t>
            </w:r>
          </w:p>
        </w:tc>
        <w:tc>
          <w:tcPr>
            <w:tcW w:w="4820" w:type="dxa"/>
            <w:shd w:val="solid" w:color="FFFFFF" w:fill="auto"/>
          </w:tcPr>
          <w:p w14:paraId="4E3D17C7" w14:textId="3AD24CDE" w:rsidR="00C32013" w:rsidRDefault="00C32013" w:rsidP="0093394A">
            <w:pPr>
              <w:pStyle w:val="TAL"/>
              <w:rPr>
                <w:sz w:val="16"/>
                <w:szCs w:val="16"/>
              </w:rPr>
            </w:pPr>
            <w:r>
              <w:rPr>
                <w:sz w:val="16"/>
                <w:szCs w:val="16"/>
              </w:rPr>
              <w:t>MWAB Mobility handling improvement</w:t>
            </w:r>
          </w:p>
        </w:tc>
        <w:tc>
          <w:tcPr>
            <w:tcW w:w="708" w:type="dxa"/>
            <w:shd w:val="solid" w:color="FFFFFF" w:fill="auto"/>
          </w:tcPr>
          <w:p w14:paraId="18C6075C" w14:textId="30DBBF5C" w:rsidR="00C32013" w:rsidRDefault="00C32013" w:rsidP="0093394A">
            <w:pPr>
              <w:pStyle w:val="TAC"/>
              <w:rPr>
                <w:sz w:val="16"/>
                <w:szCs w:val="16"/>
              </w:rPr>
            </w:pPr>
            <w:r>
              <w:rPr>
                <w:sz w:val="16"/>
                <w:szCs w:val="16"/>
              </w:rPr>
              <w:t>19.2.0</w:t>
            </w:r>
          </w:p>
        </w:tc>
      </w:tr>
      <w:tr w:rsidR="00C32013" w:rsidRPr="00D64A02" w14:paraId="17093A24" w14:textId="77777777" w:rsidTr="009D14FB">
        <w:tc>
          <w:tcPr>
            <w:tcW w:w="800" w:type="dxa"/>
            <w:shd w:val="solid" w:color="FFFFFF" w:fill="auto"/>
          </w:tcPr>
          <w:p w14:paraId="260745AC" w14:textId="58083904" w:rsidR="00C32013" w:rsidRDefault="00C32013" w:rsidP="0093394A">
            <w:pPr>
              <w:pStyle w:val="TAC"/>
              <w:rPr>
                <w:sz w:val="16"/>
                <w:szCs w:val="16"/>
              </w:rPr>
            </w:pPr>
            <w:r>
              <w:rPr>
                <w:sz w:val="16"/>
                <w:szCs w:val="16"/>
              </w:rPr>
              <w:t>2024-12</w:t>
            </w:r>
          </w:p>
        </w:tc>
        <w:tc>
          <w:tcPr>
            <w:tcW w:w="800" w:type="dxa"/>
            <w:shd w:val="solid" w:color="FFFFFF" w:fill="auto"/>
          </w:tcPr>
          <w:p w14:paraId="0008A9C3" w14:textId="4E80224C" w:rsidR="00C32013" w:rsidRDefault="00C32013" w:rsidP="0093394A">
            <w:pPr>
              <w:pStyle w:val="TAL"/>
              <w:rPr>
                <w:sz w:val="16"/>
                <w:szCs w:val="16"/>
              </w:rPr>
            </w:pPr>
            <w:r>
              <w:rPr>
                <w:sz w:val="16"/>
                <w:szCs w:val="16"/>
              </w:rPr>
              <w:t>SP#106</w:t>
            </w:r>
          </w:p>
        </w:tc>
        <w:tc>
          <w:tcPr>
            <w:tcW w:w="1094" w:type="dxa"/>
            <w:shd w:val="solid" w:color="FFFFFF" w:fill="auto"/>
          </w:tcPr>
          <w:p w14:paraId="67653BE2" w14:textId="5AA4104D" w:rsidR="00C32013" w:rsidRDefault="00C32013" w:rsidP="0093394A">
            <w:pPr>
              <w:pStyle w:val="TAC"/>
              <w:rPr>
                <w:sz w:val="16"/>
                <w:szCs w:val="16"/>
              </w:rPr>
            </w:pPr>
            <w:r>
              <w:rPr>
                <w:sz w:val="16"/>
                <w:szCs w:val="16"/>
              </w:rPr>
              <w:t>SP-241492</w:t>
            </w:r>
          </w:p>
        </w:tc>
        <w:tc>
          <w:tcPr>
            <w:tcW w:w="567" w:type="dxa"/>
            <w:shd w:val="solid" w:color="FFFFFF" w:fill="auto"/>
          </w:tcPr>
          <w:p w14:paraId="31B74716" w14:textId="24B0A144" w:rsidR="00C32013" w:rsidRDefault="00C32013" w:rsidP="0093394A">
            <w:pPr>
              <w:pStyle w:val="TAL"/>
              <w:rPr>
                <w:sz w:val="16"/>
                <w:szCs w:val="16"/>
              </w:rPr>
            </w:pPr>
            <w:r>
              <w:rPr>
                <w:sz w:val="16"/>
                <w:szCs w:val="16"/>
              </w:rPr>
              <w:t>5830</w:t>
            </w:r>
          </w:p>
        </w:tc>
        <w:tc>
          <w:tcPr>
            <w:tcW w:w="425" w:type="dxa"/>
            <w:shd w:val="solid" w:color="FFFFFF" w:fill="auto"/>
          </w:tcPr>
          <w:p w14:paraId="5F2EF361" w14:textId="27277782" w:rsidR="00C32013" w:rsidRDefault="00C32013" w:rsidP="0093394A">
            <w:pPr>
              <w:pStyle w:val="TAL"/>
              <w:rPr>
                <w:sz w:val="16"/>
                <w:szCs w:val="16"/>
              </w:rPr>
            </w:pPr>
            <w:r>
              <w:rPr>
                <w:sz w:val="16"/>
                <w:szCs w:val="16"/>
              </w:rPr>
              <w:t>2</w:t>
            </w:r>
          </w:p>
        </w:tc>
        <w:tc>
          <w:tcPr>
            <w:tcW w:w="425" w:type="dxa"/>
            <w:shd w:val="solid" w:color="FFFFFF" w:fill="auto"/>
          </w:tcPr>
          <w:p w14:paraId="273BA8A8" w14:textId="30208CD8" w:rsidR="00C32013" w:rsidRDefault="00C32013" w:rsidP="0093394A">
            <w:pPr>
              <w:pStyle w:val="TAL"/>
              <w:rPr>
                <w:sz w:val="16"/>
                <w:szCs w:val="16"/>
              </w:rPr>
            </w:pPr>
            <w:r>
              <w:rPr>
                <w:sz w:val="16"/>
                <w:szCs w:val="16"/>
              </w:rPr>
              <w:t>F</w:t>
            </w:r>
          </w:p>
        </w:tc>
        <w:tc>
          <w:tcPr>
            <w:tcW w:w="4820" w:type="dxa"/>
            <w:shd w:val="solid" w:color="FFFFFF" w:fill="auto"/>
          </w:tcPr>
          <w:p w14:paraId="36C1F565" w14:textId="6BC81368" w:rsidR="00C32013" w:rsidRDefault="00C32013" w:rsidP="0093394A">
            <w:pPr>
              <w:pStyle w:val="TAL"/>
              <w:rPr>
                <w:sz w:val="16"/>
                <w:szCs w:val="16"/>
              </w:rPr>
            </w:pPr>
            <w:r>
              <w:rPr>
                <w:sz w:val="16"/>
                <w:szCs w:val="16"/>
              </w:rPr>
              <w:t>Indirect Network Sharing clarification</w:t>
            </w:r>
          </w:p>
        </w:tc>
        <w:tc>
          <w:tcPr>
            <w:tcW w:w="708" w:type="dxa"/>
            <w:shd w:val="solid" w:color="FFFFFF" w:fill="auto"/>
          </w:tcPr>
          <w:p w14:paraId="49EFFEA7" w14:textId="759D6DEC" w:rsidR="00C32013" w:rsidRDefault="00C32013" w:rsidP="0093394A">
            <w:pPr>
              <w:pStyle w:val="TAC"/>
              <w:rPr>
                <w:sz w:val="16"/>
                <w:szCs w:val="16"/>
              </w:rPr>
            </w:pPr>
            <w:r>
              <w:rPr>
                <w:sz w:val="16"/>
                <w:szCs w:val="16"/>
              </w:rPr>
              <w:t>19.2.0</w:t>
            </w:r>
          </w:p>
        </w:tc>
      </w:tr>
      <w:tr w:rsidR="0071443B" w:rsidRPr="00D64A02" w14:paraId="69D08A96" w14:textId="77777777" w:rsidTr="009D14FB">
        <w:tc>
          <w:tcPr>
            <w:tcW w:w="800" w:type="dxa"/>
            <w:shd w:val="solid" w:color="FFFFFF" w:fill="auto"/>
          </w:tcPr>
          <w:p w14:paraId="7E53DD7A" w14:textId="006194AE" w:rsidR="0071443B" w:rsidRDefault="0071443B" w:rsidP="0093394A">
            <w:pPr>
              <w:pStyle w:val="TAC"/>
              <w:rPr>
                <w:sz w:val="16"/>
                <w:szCs w:val="16"/>
              </w:rPr>
            </w:pPr>
            <w:r>
              <w:rPr>
                <w:sz w:val="16"/>
                <w:szCs w:val="16"/>
              </w:rPr>
              <w:t>2024-12</w:t>
            </w:r>
          </w:p>
        </w:tc>
        <w:tc>
          <w:tcPr>
            <w:tcW w:w="800" w:type="dxa"/>
            <w:shd w:val="solid" w:color="FFFFFF" w:fill="auto"/>
          </w:tcPr>
          <w:p w14:paraId="72649D82" w14:textId="3A91982D" w:rsidR="0071443B" w:rsidRDefault="0071443B" w:rsidP="0093394A">
            <w:pPr>
              <w:pStyle w:val="TAL"/>
              <w:rPr>
                <w:sz w:val="16"/>
                <w:szCs w:val="16"/>
              </w:rPr>
            </w:pPr>
            <w:r>
              <w:rPr>
                <w:sz w:val="16"/>
                <w:szCs w:val="16"/>
              </w:rPr>
              <w:t>SP#106</w:t>
            </w:r>
          </w:p>
        </w:tc>
        <w:tc>
          <w:tcPr>
            <w:tcW w:w="1094" w:type="dxa"/>
            <w:shd w:val="solid" w:color="FFFFFF" w:fill="auto"/>
          </w:tcPr>
          <w:p w14:paraId="18FB7EBD" w14:textId="156E396D" w:rsidR="0071443B" w:rsidRDefault="0071443B" w:rsidP="0093394A">
            <w:pPr>
              <w:pStyle w:val="TAC"/>
              <w:rPr>
                <w:sz w:val="16"/>
                <w:szCs w:val="16"/>
              </w:rPr>
            </w:pPr>
            <w:r>
              <w:rPr>
                <w:sz w:val="16"/>
                <w:szCs w:val="16"/>
              </w:rPr>
              <w:t>SP-241487</w:t>
            </w:r>
          </w:p>
        </w:tc>
        <w:tc>
          <w:tcPr>
            <w:tcW w:w="567" w:type="dxa"/>
            <w:shd w:val="solid" w:color="FFFFFF" w:fill="auto"/>
          </w:tcPr>
          <w:p w14:paraId="0339CB8A" w14:textId="7E87BC54" w:rsidR="0071443B" w:rsidRDefault="0071443B" w:rsidP="0093394A">
            <w:pPr>
              <w:pStyle w:val="TAL"/>
              <w:rPr>
                <w:sz w:val="16"/>
                <w:szCs w:val="16"/>
              </w:rPr>
            </w:pPr>
            <w:r>
              <w:rPr>
                <w:sz w:val="16"/>
                <w:szCs w:val="16"/>
              </w:rPr>
              <w:t>5833</w:t>
            </w:r>
          </w:p>
        </w:tc>
        <w:tc>
          <w:tcPr>
            <w:tcW w:w="425" w:type="dxa"/>
            <w:shd w:val="solid" w:color="FFFFFF" w:fill="auto"/>
          </w:tcPr>
          <w:p w14:paraId="5B422D6C" w14:textId="3850E3C5" w:rsidR="0071443B" w:rsidRDefault="0071443B" w:rsidP="0093394A">
            <w:pPr>
              <w:pStyle w:val="TAL"/>
              <w:rPr>
                <w:sz w:val="16"/>
                <w:szCs w:val="16"/>
              </w:rPr>
            </w:pPr>
            <w:r>
              <w:rPr>
                <w:sz w:val="16"/>
                <w:szCs w:val="16"/>
              </w:rPr>
              <w:t>2</w:t>
            </w:r>
          </w:p>
        </w:tc>
        <w:tc>
          <w:tcPr>
            <w:tcW w:w="425" w:type="dxa"/>
            <w:shd w:val="solid" w:color="FFFFFF" w:fill="auto"/>
          </w:tcPr>
          <w:p w14:paraId="14D55C3C" w14:textId="123EBCC8" w:rsidR="0071443B" w:rsidRDefault="0071443B" w:rsidP="0093394A">
            <w:pPr>
              <w:pStyle w:val="TAL"/>
              <w:rPr>
                <w:sz w:val="16"/>
                <w:szCs w:val="16"/>
              </w:rPr>
            </w:pPr>
            <w:r>
              <w:rPr>
                <w:sz w:val="16"/>
                <w:szCs w:val="16"/>
              </w:rPr>
              <w:t>B</w:t>
            </w:r>
          </w:p>
        </w:tc>
        <w:tc>
          <w:tcPr>
            <w:tcW w:w="4820" w:type="dxa"/>
            <w:shd w:val="solid" w:color="FFFFFF" w:fill="auto"/>
          </w:tcPr>
          <w:p w14:paraId="584025AA" w14:textId="0BDD11B0" w:rsidR="0071443B" w:rsidRDefault="0071443B" w:rsidP="0093394A">
            <w:pPr>
              <w:pStyle w:val="TAL"/>
              <w:rPr>
                <w:sz w:val="16"/>
                <w:szCs w:val="16"/>
              </w:rPr>
            </w:pPr>
            <w:r>
              <w:rPr>
                <w:sz w:val="16"/>
                <w:szCs w:val="16"/>
              </w:rPr>
              <w:t>PCF's awareness of I-SMF insertion for Local Offloading Management</w:t>
            </w:r>
          </w:p>
        </w:tc>
        <w:tc>
          <w:tcPr>
            <w:tcW w:w="708" w:type="dxa"/>
            <w:shd w:val="solid" w:color="FFFFFF" w:fill="auto"/>
          </w:tcPr>
          <w:p w14:paraId="2FF1C99E" w14:textId="3AFC35ED" w:rsidR="0071443B" w:rsidRDefault="0071443B" w:rsidP="0093394A">
            <w:pPr>
              <w:pStyle w:val="TAC"/>
              <w:rPr>
                <w:sz w:val="16"/>
                <w:szCs w:val="16"/>
              </w:rPr>
            </w:pPr>
            <w:r>
              <w:rPr>
                <w:sz w:val="16"/>
                <w:szCs w:val="16"/>
              </w:rPr>
              <w:t>19.2.0</w:t>
            </w:r>
          </w:p>
        </w:tc>
      </w:tr>
      <w:tr w:rsidR="0071443B" w:rsidRPr="00D64A02" w14:paraId="74DE3FD8" w14:textId="77777777" w:rsidTr="009D14FB">
        <w:tc>
          <w:tcPr>
            <w:tcW w:w="800" w:type="dxa"/>
            <w:shd w:val="solid" w:color="FFFFFF" w:fill="auto"/>
          </w:tcPr>
          <w:p w14:paraId="7ACAB274" w14:textId="0D442F51" w:rsidR="0071443B" w:rsidRDefault="0071443B" w:rsidP="0093394A">
            <w:pPr>
              <w:pStyle w:val="TAC"/>
              <w:rPr>
                <w:sz w:val="16"/>
                <w:szCs w:val="16"/>
              </w:rPr>
            </w:pPr>
            <w:r>
              <w:rPr>
                <w:sz w:val="16"/>
                <w:szCs w:val="16"/>
              </w:rPr>
              <w:t>2024-12</w:t>
            </w:r>
          </w:p>
        </w:tc>
        <w:tc>
          <w:tcPr>
            <w:tcW w:w="800" w:type="dxa"/>
            <w:shd w:val="solid" w:color="FFFFFF" w:fill="auto"/>
          </w:tcPr>
          <w:p w14:paraId="4D2CF916" w14:textId="0BD7F4FF" w:rsidR="0071443B" w:rsidRDefault="0071443B" w:rsidP="0093394A">
            <w:pPr>
              <w:pStyle w:val="TAL"/>
              <w:rPr>
                <w:sz w:val="16"/>
                <w:szCs w:val="16"/>
              </w:rPr>
            </w:pPr>
            <w:r>
              <w:rPr>
                <w:sz w:val="16"/>
                <w:szCs w:val="16"/>
              </w:rPr>
              <w:t>SP#106</w:t>
            </w:r>
          </w:p>
        </w:tc>
        <w:tc>
          <w:tcPr>
            <w:tcW w:w="1094" w:type="dxa"/>
            <w:shd w:val="solid" w:color="FFFFFF" w:fill="auto"/>
          </w:tcPr>
          <w:p w14:paraId="515C9F07" w14:textId="7D3FF088" w:rsidR="0071443B" w:rsidRDefault="0071443B" w:rsidP="0093394A">
            <w:pPr>
              <w:pStyle w:val="TAC"/>
              <w:rPr>
                <w:sz w:val="16"/>
                <w:szCs w:val="16"/>
              </w:rPr>
            </w:pPr>
            <w:r>
              <w:rPr>
                <w:sz w:val="16"/>
                <w:szCs w:val="16"/>
              </w:rPr>
              <w:t>SP-241490</w:t>
            </w:r>
          </w:p>
        </w:tc>
        <w:tc>
          <w:tcPr>
            <w:tcW w:w="567" w:type="dxa"/>
            <w:shd w:val="solid" w:color="FFFFFF" w:fill="auto"/>
          </w:tcPr>
          <w:p w14:paraId="694DA7CE" w14:textId="76DE8172" w:rsidR="0071443B" w:rsidRDefault="0071443B" w:rsidP="0093394A">
            <w:pPr>
              <w:pStyle w:val="TAL"/>
              <w:rPr>
                <w:sz w:val="16"/>
                <w:szCs w:val="16"/>
              </w:rPr>
            </w:pPr>
            <w:r>
              <w:rPr>
                <w:sz w:val="16"/>
                <w:szCs w:val="16"/>
              </w:rPr>
              <w:t>5834</w:t>
            </w:r>
          </w:p>
        </w:tc>
        <w:tc>
          <w:tcPr>
            <w:tcW w:w="425" w:type="dxa"/>
            <w:shd w:val="solid" w:color="FFFFFF" w:fill="auto"/>
          </w:tcPr>
          <w:p w14:paraId="632B88FD" w14:textId="5118F610" w:rsidR="0071443B" w:rsidRDefault="0071443B" w:rsidP="0093394A">
            <w:pPr>
              <w:pStyle w:val="TAL"/>
              <w:rPr>
                <w:sz w:val="16"/>
                <w:szCs w:val="16"/>
              </w:rPr>
            </w:pPr>
            <w:r>
              <w:rPr>
                <w:sz w:val="16"/>
                <w:szCs w:val="16"/>
              </w:rPr>
              <w:t>2</w:t>
            </w:r>
          </w:p>
        </w:tc>
        <w:tc>
          <w:tcPr>
            <w:tcW w:w="425" w:type="dxa"/>
            <w:shd w:val="solid" w:color="FFFFFF" w:fill="auto"/>
          </w:tcPr>
          <w:p w14:paraId="1833351E" w14:textId="45A4A332" w:rsidR="0071443B" w:rsidRDefault="0071443B" w:rsidP="0093394A">
            <w:pPr>
              <w:pStyle w:val="TAL"/>
              <w:rPr>
                <w:sz w:val="16"/>
                <w:szCs w:val="16"/>
              </w:rPr>
            </w:pPr>
            <w:r>
              <w:rPr>
                <w:sz w:val="16"/>
                <w:szCs w:val="16"/>
              </w:rPr>
              <w:t>F</w:t>
            </w:r>
          </w:p>
        </w:tc>
        <w:tc>
          <w:tcPr>
            <w:tcW w:w="4820" w:type="dxa"/>
            <w:shd w:val="solid" w:color="FFFFFF" w:fill="auto"/>
          </w:tcPr>
          <w:p w14:paraId="7F898641" w14:textId="581597C5" w:rsidR="0071443B" w:rsidRDefault="0071443B" w:rsidP="0093394A">
            <w:pPr>
              <w:pStyle w:val="TAL"/>
              <w:rPr>
                <w:sz w:val="16"/>
                <w:szCs w:val="16"/>
              </w:rPr>
            </w:pPr>
            <w:r>
              <w:rPr>
                <w:sz w:val="16"/>
                <w:szCs w:val="16"/>
              </w:rPr>
              <w:t xml:space="preserve">MPS for Messaging RAN Paging for SMS over NAS </w:t>
            </w:r>
          </w:p>
        </w:tc>
        <w:tc>
          <w:tcPr>
            <w:tcW w:w="708" w:type="dxa"/>
            <w:shd w:val="solid" w:color="FFFFFF" w:fill="auto"/>
          </w:tcPr>
          <w:p w14:paraId="59F05AF5" w14:textId="4F6C3BE7" w:rsidR="0071443B" w:rsidRDefault="0071443B" w:rsidP="0093394A">
            <w:pPr>
              <w:pStyle w:val="TAC"/>
              <w:rPr>
                <w:sz w:val="16"/>
                <w:szCs w:val="16"/>
              </w:rPr>
            </w:pPr>
            <w:r>
              <w:rPr>
                <w:sz w:val="16"/>
                <w:szCs w:val="16"/>
              </w:rPr>
              <w:t>19.2.0</w:t>
            </w:r>
          </w:p>
        </w:tc>
      </w:tr>
      <w:tr w:rsidR="0071443B" w:rsidRPr="00D64A02" w14:paraId="7F6C3555" w14:textId="77777777" w:rsidTr="009D14FB">
        <w:tc>
          <w:tcPr>
            <w:tcW w:w="800" w:type="dxa"/>
            <w:shd w:val="solid" w:color="FFFFFF" w:fill="auto"/>
          </w:tcPr>
          <w:p w14:paraId="1F0939C0" w14:textId="7546F337" w:rsidR="0071443B" w:rsidRDefault="0071443B" w:rsidP="0093394A">
            <w:pPr>
              <w:pStyle w:val="TAC"/>
              <w:rPr>
                <w:sz w:val="16"/>
                <w:szCs w:val="16"/>
              </w:rPr>
            </w:pPr>
            <w:r>
              <w:rPr>
                <w:sz w:val="16"/>
                <w:szCs w:val="16"/>
              </w:rPr>
              <w:t>2024-12</w:t>
            </w:r>
          </w:p>
        </w:tc>
        <w:tc>
          <w:tcPr>
            <w:tcW w:w="800" w:type="dxa"/>
            <w:shd w:val="solid" w:color="FFFFFF" w:fill="auto"/>
          </w:tcPr>
          <w:p w14:paraId="3FF93BF0" w14:textId="3DED7034" w:rsidR="0071443B" w:rsidRDefault="0071443B" w:rsidP="0093394A">
            <w:pPr>
              <w:pStyle w:val="TAL"/>
              <w:rPr>
                <w:sz w:val="16"/>
                <w:szCs w:val="16"/>
              </w:rPr>
            </w:pPr>
            <w:r>
              <w:rPr>
                <w:sz w:val="16"/>
                <w:szCs w:val="16"/>
              </w:rPr>
              <w:t>SP#106</w:t>
            </w:r>
          </w:p>
        </w:tc>
        <w:tc>
          <w:tcPr>
            <w:tcW w:w="1094" w:type="dxa"/>
            <w:shd w:val="solid" w:color="FFFFFF" w:fill="auto"/>
          </w:tcPr>
          <w:p w14:paraId="577D4113" w14:textId="19517E16" w:rsidR="0071443B" w:rsidRDefault="0071443B" w:rsidP="0093394A">
            <w:pPr>
              <w:pStyle w:val="TAC"/>
              <w:rPr>
                <w:sz w:val="16"/>
                <w:szCs w:val="16"/>
              </w:rPr>
            </w:pPr>
            <w:r>
              <w:rPr>
                <w:sz w:val="16"/>
                <w:szCs w:val="16"/>
              </w:rPr>
              <w:t>SP-241489</w:t>
            </w:r>
          </w:p>
        </w:tc>
        <w:tc>
          <w:tcPr>
            <w:tcW w:w="567" w:type="dxa"/>
            <w:shd w:val="solid" w:color="FFFFFF" w:fill="auto"/>
          </w:tcPr>
          <w:p w14:paraId="7B365C67" w14:textId="58F65208" w:rsidR="0071443B" w:rsidRDefault="0071443B" w:rsidP="0093394A">
            <w:pPr>
              <w:pStyle w:val="TAL"/>
              <w:rPr>
                <w:sz w:val="16"/>
                <w:szCs w:val="16"/>
              </w:rPr>
            </w:pPr>
            <w:r>
              <w:rPr>
                <w:sz w:val="16"/>
                <w:szCs w:val="16"/>
              </w:rPr>
              <w:t>5844</w:t>
            </w:r>
          </w:p>
        </w:tc>
        <w:tc>
          <w:tcPr>
            <w:tcW w:w="425" w:type="dxa"/>
            <w:shd w:val="solid" w:color="FFFFFF" w:fill="auto"/>
          </w:tcPr>
          <w:p w14:paraId="6F83C7D6" w14:textId="7CB5E042" w:rsidR="0071443B" w:rsidRDefault="0071443B" w:rsidP="0093394A">
            <w:pPr>
              <w:pStyle w:val="TAL"/>
              <w:rPr>
                <w:sz w:val="16"/>
                <w:szCs w:val="16"/>
              </w:rPr>
            </w:pPr>
            <w:r>
              <w:rPr>
                <w:sz w:val="16"/>
                <w:szCs w:val="16"/>
              </w:rPr>
              <w:t>2</w:t>
            </w:r>
          </w:p>
        </w:tc>
        <w:tc>
          <w:tcPr>
            <w:tcW w:w="425" w:type="dxa"/>
            <w:shd w:val="solid" w:color="FFFFFF" w:fill="auto"/>
          </w:tcPr>
          <w:p w14:paraId="2D9656A7" w14:textId="68693EA2" w:rsidR="0071443B" w:rsidRDefault="0071443B" w:rsidP="0093394A">
            <w:pPr>
              <w:pStyle w:val="TAL"/>
              <w:rPr>
                <w:sz w:val="16"/>
                <w:szCs w:val="16"/>
              </w:rPr>
            </w:pPr>
            <w:r>
              <w:rPr>
                <w:sz w:val="16"/>
                <w:szCs w:val="16"/>
              </w:rPr>
              <w:t>B</w:t>
            </w:r>
          </w:p>
        </w:tc>
        <w:tc>
          <w:tcPr>
            <w:tcW w:w="4820" w:type="dxa"/>
            <w:shd w:val="solid" w:color="FFFFFF" w:fill="auto"/>
          </w:tcPr>
          <w:p w14:paraId="7B870C85" w14:textId="2894B408" w:rsidR="0071443B" w:rsidRDefault="0071443B" w:rsidP="0093394A">
            <w:pPr>
              <w:pStyle w:val="TAL"/>
              <w:rPr>
                <w:sz w:val="16"/>
                <w:szCs w:val="16"/>
              </w:rPr>
            </w:pPr>
            <w:r>
              <w:rPr>
                <w:sz w:val="16"/>
                <w:szCs w:val="16"/>
              </w:rPr>
              <w:t>Handling of UE capability for MPQUIC-IP and MPQUIC-E steering functionalities</w:t>
            </w:r>
          </w:p>
        </w:tc>
        <w:tc>
          <w:tcPr>
            <w:tcW w:w="708" w:type="dxa"/>
            <w:shd w:val="solid" w:color="FFFFFF" w:fill="auto"/>
          </w:tcPr>
          <w:p w14:paraId="06F851F1" w14:textId="6BCB4EF3" w:rsidR="0071443B" w:rsidRDefault="0071443B" w:rsidP="0093394A">
            <w:pPr>
              <w:pStyle w:val="TAC"/>
              <w:rPr>
                <w:sz w:val="16"/>
                <w:szCs w:val="16"/>
              </w:rPr>
            </w:pPr>
            <w:r>
              <w:rPr>
                <w:sz w:val="16"/>
                <w:szCs w:val="16"/>
              </w:rPr>
              <w:t>19.2.0</w:t>
            </w:r>
          </w:p>
        </w:tc>
      </w:tr>
      <w:tr w:rsidR="000D33EA" w:rsidRPr="00D64A02" w14:paraId="0D304843" w14:textId="77777777" w:rsidTr="009D14FB">
        <w:tc>
          <w:tcPr>
            <w:tcW w:w="800" w:type="dxa"/>
            <w:shd w:val="solid" w:color="FFFFFF" w:fill="auto"/>
          </w:tcPr>
          <w:p w14:paraId="4F1FD4D8" w14:textId="1050FC39" w:rsidR="000D33EA" w:rsidRDefault="000D33EA" w:rsidP="0093394A">
            <w:pPr>
              <w:pStyle w:val="TAC"/>
              <w:rPr>
                <w:sz w:val="16"/>
                <w:szCs w:val="16"/>
              </w:rPr>
            </w:pPr>
            <w:r>
              <w:rPr>
                <w:sz w:val="16"/>
                <w:szCs w:val="16"/>
              </w:rPr>
              <w:t>2024-12</w:t>
            </w:r>
          </w:p>
        </w:tc>
        <w:tc>
          <w:tcPr>
            <w:tcW w:w="800" w:type="dxa"/>
            <w:shd w:val="solid" w:color="FFFFFF" w:fill="auto"/>
          </w:tcPr>
          <w:p w14:paraId="133549F3" w14:textId="0DE8CDEF" w:rsidR="000D33EA" w:rsidRDefault="000D33EA" w:rsidP="0093394A">
            <w:pPr>
              <w:pStyle w:val="TAL"/>
              <w:rPr>
                <w:sz w:val="16"/>
                <w:szCs w:val="16"/>
              </w:rPr>
            </w:pPr>
            <w:r>
              <w:rPr>
                <w:sz w:val="16"/>
                <w:szCs w:val="16"/>
              </w:rPr>
              <w:t>SP#106</w:t>
            </w:r>
          </w:p>
        </w:tc>
        <w:tc>
          <w:tcPr>
            <w:tcW w:w="1094" w:type="dxa"/>
            <w:shd w:val="solid" w:color="FFFFFF" w:fill="auto"/>
          </w:tcPr>
          <w:p w14:paraId="7E629CD5" w14:textId="4DA55EF6" w:rsidR="000D33EA" w:rsidRDefault="000D33EA" w:rsidP="0093394A">
            <w:pPr>
              <w:pStyle w:val="TAC"/>
              <w:rPr>
                <w:sz w:val="16"/>
                <w:szCs w:val="16"/>
              </w:rPr>
            </w:pPr>
            <w:r>
              <w:rPr>
                <w:sz w:val="16"/>
                <w:szCs w:val="16"/>
              </w:rPr>
              <w:t>SP-241496</w:t>
            </w:r>
          </w:p>
        </w:tc>
        <w:tc>
          <w:tcPr>
            <w:tcW w:w="567" w:type="dxa"/>
            <w:shd w:val="solid" w:color="FFFFFF" w:fill="auto"/>
          </w:tcPr>
          <w:p w14:paraId="28278201" w14:textId="3730F848" w:rsidR="000D33EA" w:rsidRDefault="000D33EA" w:rsidP="0093394A">
            <w:pPr>
              <w:pStyle w:val="TAL"/>
              <w:rPr>
                <w:sz w:val="16"/>
                <w:szCs w:val="16"/>
              </w:rPr>
            </w:pPr>
            <w:r>
              <w:rPr>
                <w:sz w:val="16"/>
                <w:szCs w:val="16"/>
              </w:rPr>
              <w:t>5845</w:t>
            </w:r>
          </w:p>
        </w:tc>
        <w:tc>
          <w:tcPr>
            <w:tcW w:w="425" w:type="dxa"/>
            <w:shd w:val="solid" w:color="FFFFFF" w:fill="auto"/>
          </w:tcPr>
          <w:p w14:paraId="0EB32620" w14:textId="6CB1AD4F" w:rsidR="000D33EA" w:rsidRDefault="000D33EA" w:rsidP="0093394A">
            <w:pPr>
              <w:pStyle w:val="TAL"/>
              <w:rPr>
                <w:sz w:val="16"/>
                <w:szCs w:val="16"/>
              </w:rPr>
            </w:pPr>
            <w:r>
              <w:rPr>
                <w:sz w:val="16"/>
                <w:szCs w:val="16"/>
              </w:rPr>
              <w:t>2</w:t>
            </w:r>
          </w:p>
        </w:tc>
        <w:tc>
          <w:tcPr>
            <w:tcW w:w="425" w:type="dxa"/>
            <w:shd w:val="solid" w:color="FFFFFF" w:fill="auto"/>
          </w:tcPr>
          <w:p w14:paraId="09CA513A" w14:textId="775290A7" w:rsidR="000D33EA" w:rsidRDefault="000D33EA" w:rsidP="0093394A">
            <w:pPr>
              <w:pStyle w:val="TAL"/>
              <w:rPr>
                <w:sz w:val="16"/>
                <w:szCs w:val="16"/>
              </w:rPr>
            </w:pPr>
            <w:r>
              <w:rPr>
                <w:sz w:val="16"/>
                <w:szCs w:val="16"/>
              </w:rPr>
              <w:t>B</w:t>
            </w:r>
          </w:p>
        </w:tc>
        <w:tc>
          <w:tcPr>
            <w:tcW w:w="4820" w:type="dxa"/>
            <w:shd w:val="solid" w:color="FFFFFF" w:fill="auto"/>
          </w:tcPr>
          <w:p w14:paraId="319AC901" w14:textId="358458AB" w:rsidR="000D33EA" w:rsidRDefault="000D33EA" w:rsidP="0093394A">
            <w:pPr>
              <w:pStyle w:val="TAL"/>
              <w:rPr>
                <w:sz w:val="16"/>
                <w:szCs w:val="16"/>
              </w:rPr>
            </w:pPr>
            <w:r>
              <w:rPr>
                <w:sz w:val="16"/>
                <w:szCs w:val="16"/>
              </w:rPr>
              <w:t>MWAB-gNB configuration during MWAB mobility</w:t>
            </w:r>
          </w:p>
        </w:tc>
        <w:tc>
          <w:tcPr>
            <w:tcW w:w="708" w:type="dxa"/>
            <w:shd w:val="solid" w:color="FFFFFF" w:fill="auto"/>
          </w:tcPr>
          <w:p w14:paraId="1A1E0847" w14:textId="314A77A8" w:rsidR="000D33EA" w:rsidRDefault="000D33EA" w:rsidP="0093394A">
            <w:pPr>
              <w:pStyle w:val="TAC"/>
              <w:rPr>
                <w:sz w:val="16"/>
                <w:szCs w:val="16"/>
              </w:rPr>
            </w:pPr>
            <w:r>
              <w:rPr>
                <w:sz w:val="16"/>
                <w:szCs w:val="16"/>
              </w:rPr>
              <w:t>19.2.0</w:t>
            </w:r>
          </w:p>
        </w:tc>
      </w:tr>
      <w:tr w:rsidR="000D33EA" w:rsidRPr="00D64A02" w14:paraId="023F30CE" w14:textId="77777777" w:rsidTr="009D14FB">
        <w:tc>
          <w:tcPr>
            <w:tcW w:w="800" w:type="dxa"/>
            <w:shd w:val="solid" w:color="FFFFFF" w:fill="auto"/>
          </w:tcPr>
          <w:p w14:paraId="2850AFD9" w14:textId="4D3FFB7E" w:rsidR="000D33EA" w:rsidRDefault="000D33EA" w:rsidP="0093394A">
            <w:pPr>
              <w:pStyle w:val="TAC"/>
              <w:rPr>
                <w:sz w:val="16"/>
                <w:szCs w:val="16"/>
              </w:rPr>
            </w:pPr>
            <w:r>
              <w:rPr>
                <w:sz w:val="16"/>
                <w:szCs w:val="16"/>
              </w:rPr>
              <w:t>2024-12</w:t>
            </w:r>
          </w:p>
        </w:tc>
        <w:tc>
          <w:tcPr>
            <w:tcW w:w="800" w:type="dxa"/>
            <w:shd w:val="solid" w:color="FFFFFF" w:fill="auto"/>
          </w:tcPr>
          <w:p w14:paraId="3A76DD4B" w14:textId="2A9FF482" w:rsidR="000D33EA" w:rsidRDefault="000D33EA" w:rsidP="0093394A">
            <w:pPr>
              <w:pStyle w:val="TAL"/>
              <w:rPr>
                <w:sz w:val="16"/>
                <w:szCs w:val="16"/>
              </w:rPr>
            </w:pPr>
            <w:r>
              <w:rPr>
                <w:sz w:val="16"/>
                <w:szCs w:val="16"/>
              </w:rPr>
              <w:t>SP#106</w:t>
            </w:r>
          </w:p>
        </w:tc>
        <w:tc>
          <w:tcPr>
            <w:tcW w:w="1094" w:type="dxa"/>
            <w:shd w:val="solid" w:color="FFFFFF" w:fill="auto"/>
          </w:tcPr>
          <w:p w14:paraId="7D144854" w14:textId="010B492C" w:rsidR="000D33EA" w:rsidRDefault="000D33EA" w:rsidP="0093394A">
            <w:pPr>
              <w:pStyle w:val="TAC"/>
              <w:rPr>
                <w:sz w:val="16"/>
                <w:szCs w:val="16"/>
              </w:rPr>
            </w:pPr>
            <w:r>
              <w:rPr>
                <w:sz w:val="16"/>
                <w:szCs w:val="16"/>
              </w:rPr>
              <w:t>SP-241482</w:t>
            </w:r>
          </w:p>
        </w:tc>
        <w:tc>
          <w:tcPr>
            <w:tcW w:w="567" w:type="dxa"/>
            <w:shd w:val="solid" w:color="FFFFFF" w:fill="auto"/>
          </w:tcPr>
          <w:p w14:paraId="0E27C6AA" w14:textId="5573E0A3" w:rsidR="000D33EA" w:rsidRDefault="000D33EA" w:rsidP="0093394A">
            <w:pPr>
              <w:pStyle w:val="TAL"/>
              <w:rPr>
                <w:sz w:val="16"/>
                <w:szCs w:val="16"/>
              </w:rPr>
            </w:pPr>
            <w:r>
              <w:rPr>
                <w:sz w:val="16"/>
                <w:szCs w:val="16"/>
              </w:rPr>
              <w:t>5856</w:t>
            </w:r>
          </w:p>
        </w:tc>
        <w:tc>
          <w:tcPr>
            <w:tcW w:w="425" w:type="dxa"/>
            <w:shd w:val="solid" w:color="FFFFFF" w:fill="auto"/>
          </w:tcPr>
          <w:p w14:paraId="26FD1CE2" w14:textId="597DBD02" w:rsidR="000D33EA" w:rsidRDefault="000D33EA" w:rsidP="0093394A">
            <w:pPr>
              <w:pStyle w:val="TAL"/>
              <w:rPr>
                <w:sz w:val="16"/>
                <w:szCs w:val="16"/>
              </w:rPr>
            </w:pPr>
            <w:r>
              <w:rPr>
                <w:sz w:val="16"/>
                <w:szCs w:val="16"/>
              </w:rPr>
              <w:t>2</w:t>
            </w:r>
          </w:p>
        </w:tc>
        <w:tc>
          <w:tcPr>
            <w:tcW w:w="425" w:type="dxa"/>
            <w:shd w:val="solid" w:color="FFFFFF" w:fill="auto"/>
          </w:tcPr>
          <w:p w14:paraId="5749DB9F" w14:textId="47C8CFDD" w:rsidR="000D33EA" w:rsidRDefault="000D33EA" w:rsidP="0093394A">
            <w:pPr>
              <w:pStyle w:val="TAL"/>
              <w:rPr>
                <w:sz w:val="16"/>
                <w:szCs w:val="16"/>
              </w:rPr>
            </w:pPr>
            <w:r>
              <w:rPr>
                <w:sz w:val="16"/>
                <w:szCs w:val="16"/>
              </w:rPr>
              <w:t>B</w:t>
            </w:r>
          </w:p>
        </w:tc>
        <w:tc>
          <w:tcPr>
            <w:tcW w:w="4820" w:type="dxa"/>
            <w:shd w:val="solid" w:color="FFFFFF" w:fill="auto"/>
          </w:tcPr>
          <w:p w14:paraId="477B5494" w14:textId="7DDB3ED4" w:rsidR="000D33EA" w:rsidRDefault="000D33EA" w:rsidP="0093394A">
            <w:pPr>
              <w:pStyle w:val="TAL"/>
              <w:rPr>
                <w:sz w:val="16"/>
                <w:szCs w:val="16"/>
              </w:rPr>
            </w:pPr>
            <w:r>
              <w:rPr>
                <w:sz w:val="16"/>
                <w:szCs w:val="16"/>
              </w:rPr>
              <w:t>CAG information Provisioning clarification of roaming support</w:t>
            </w:r>
          </w:p>
        </w:tc>
        <w:tc>
          <w:tcPr>
            <w:tcW w:w="708" w:type="dxa"/>
            <w:shd w:val="solid" w:color="FFFFFF" w:fill="auto"/>
          </w:tcPr>
          <w:p w14:paraId="6168883B" w14:textId="5F063A48" w:rsidR="000D33EA" w:rsidRDefault="000D33EA" w:rsidP="0093394A">
            <w:pPr>
              <w:pStyle w:val="TAC"/>
              <w:rPr>
                <w:sz w:val="16"/>
                <w:szCs w:val="16"/>
              </w:rPr>
            </w:pPr>
            <w:r>
              <w:rPr>
                <w:sz w:val="16"/>
                <w:szCs w:val="16"/>
              </w:rPr>
              <w:t>19.2.0</w:t>
            </w:r>
          </w:p>
        </w:tc>
      </w:tr>
      <w:tr w:rsidR="000D33EA" w:rsidRPr="00D64A02" w14:paraId="14E75554" w14:textId="77777777" w:rsidTr="009D14FB">
        <w:tc>
          <w:tcPr>
            <w:tcW w:w="800" w:type="dxa"/>
            <w:shd w:val="solid" w:color="FFFFFF" w:fill="auto"/>
          </w:tcPr>
          <w:p w14:paraId="2EDFC4D3" w14:textId="09C13855" w:rsidR="000D33EA" w:rsidRDefault="000D33EA" w:rsidP="0093394A">
            <w:pPr>
              <w:pStyle w:val="TAC"/>
              <w:rPr>
                <w:sz w:val="16"/>
                <w:szCs w:val="16"/>
              </w:rPr>
            </w:pPr>
            <w:r>
              <w:rPr>
                <w:sz w:val="16"/>
                <w:szCs w:val="16"/>
              </w:rPr>
              <w:t>2024-12</w:t>
            </w:r>
          </w:p>
        </w:tc>
        <w:tc>
          <w:tcPr>
            <w:tcW w:w="800" w:type="dxa"/>
            <w:shd w:val="solid" w:color="FFFFFF" w:fill="auto"/>
          </w:tcPr>
          <w:p w14:paraId="598EA260" w14:textId="549ACCED" w:rsidR="000D33EA" w:rsidRDefault="000D33EA" w:rsidP="0093394A">
            <w:pPr>
              <w:pStyle w:val="TAL"/>
              <w:rPr>
                <w:sz w:val="16"/>
                <w:szCs w:val="16"/>
              </w:rPr>
            </w:pPr>
            <w:r>
              <w:rPr>
                <w:sz w:val="16"/>
                <w:szCs w:val="16"/>
              </w:rPr>
              <w:t>SP#106</w:t>
            </w:r>
          </w:p>
        </w:tc>
        <w:tc>
          <w:tcPr>
            <w:tcW w:w="1094" w:type="dxa"/>
            <w:shd w:val="solid" w:color="FFFFFF" w:fill="auto"/>
          </w:tcPr>
          <w:p w14:paraId="4FF820E7" w14:textId="2F964D22" w:rsidR="000D33EA" w:rsidRDefault="000D33EA" w:rsidP="0093394A">
            <w:pPr>
              <w:pStyle w:val="TAC"/>
              <w:rPr>
                <w:sz w:val="16"/>
                <w:szCs w:val="16"/>
              </w:rPr>
            </w:pPr>
            <w:r>
              <w:rPr>
                <w:sz w:val="16"/>
                <w:szCs w:val="16"/>
              </w:rPr>
              <w:t>SP-241484</w:t>
            </w:r>
          </w:p>
        </w:tc>
        <w:tc>
          <w:tcPr>
            <w:tcW w:w="567" w:type="dxa"/>
            <w:shd w:val="solid" w:color="FFFFFF" w:fill="auto"/>
          </w:tcPr>
          <w:p w14:paraId="7D132A90" w14:textId="51B474D7" w:rsidR="000D33EA" w:rsidRDefault="000D33EA" w:rsidP="0093394A">
            <w:pPr>
              <w:pStyle w:val="TAL"/>
              <w:rPr>
                <w:sz w:val="16"/>
                <w:szCs w:val="16"/>
              </w:rPr>
            </w:pPr>
            <w:r>
              <w:rPr>
                <w:sz w:val="16"/>
                <w:szCs w:val="16"/>
              </w:rPr>
              <w:t>5866</w:t>
            </w:r>
          </w:p>
        </w:tc>
        <w:tc>
          <w:tcPr>
            <w:tcW w:w="425" w:type="dxa"/>
            <w:shd w:val="solid" w:color="FFFFFF" w:fill="auto"/>
          </w:tcPr>
          <w:p w14:paraId="6354BEB0" w14:textId="12F346A8" w:rsidR="000D33EA" w:rsidRDefault="000D33EA" w:rsidP="0093394A">
            <w:pPr>
              <w:pStyle w:val="TAL"/>
              <w:rPr>
                <w:sz w:val="16"/>
                <w:szCs w:val="16"/>
              </w:rPr>
            </w:pPr>
            <w:r>
              <w:rPr>
                <w:sz w:val="16"/>
                <w:szCs w:val="16"/>
              </w:rPr>
              <w:t>3</w:t>
            </w:r>
          </w:p>
        </w:tc>
        <w:tc>
          <w:tcPr>
            <w:tcW w:w="425" w:type="dxa"/>
            <w:shd w:val="solid" w:color="FFFFFF" w:fill="auto"/>
          </w:tcPr>
          <w:p w14:paraId="452440D3" w14:textId="19EA59C0" w:rsidR="000D33EA" w:rsidRDefault="000D33EA" w:rsidP="0093394A">
            <w:pPr>
              <w:pStyle w:val="TAL"/>
              <w:rPr>
                <w:sz w:val="16"/>
                <w:szCs w:val="16"/>
              </w:rPr>
            </w:pPr>
            <w:r>
              <w:rPr>
                <w:sz w:val="16"/>
                <w:szCs w:val="16"/>
              </w:rPr>
              <w:t>C</w:t>
            </w:r>
          </w:p>
        </w:tc>
        <w:tc>
          <w:tcPr>
            <w:tcW w:w="4820" w:type="dxa"/>
            <w:shd w:val="solid" w:color="FFFFFF" w:fill="auto"/>
          </w:tcPr>
          <w:p w14:paraId="1AD7C528" w14:textId="4E81CF80" w:rsidR="000D33EA" w:rsidRDefault="000D33EA" w:rsidP="0093394A">
            <w:pPr>
              <w:pStyle w:val="TAL"/>
              <w:rPr>
                <w:sz w:val="16"/>
                <w:szCs w:val="16"/>
              </w:rPr>
            </w:pPr>
            <w:r>
              <w:rPr>
                <w:sz w:val="16"/>
                <w:szCs w:val="16"/>
              </w:rPr>
              <w:t>S-NSSAI selection while in EPS</w:t>
            </w:r>
          </w:p>
        </w:tc>
        <w:tc>
          <w:tcPr>
            <w:tcW w:w="708" w:type="dxa"/>
            <w:shd w:val="solid" w:color="FFFFFF" w:fill="auto"/>
          </w:tcPr>
          <w:p w14:paraId="62B35596" w14:textId="6502368B" w:rsidR="000D33EA" w:rsidRDefault="000D33EA" w:rsidP="0093394A">
            <w:pPr>
              <w:pStyle w:val="TAC"/>
              <w:rPr>
                <w:sz w:val="16"/>
                <w:szCs w:val="16"/>
              </w:rPr>
            </w:pPr>
            <w:r>
              <w:rPr>
                <w:sz w:val="16"/>
                <w:szCs w:val="16"/>
              </w:rPr>
              <w:t>19.2.0</w:t>
            </w:r>
          </w:p>
        </w:tc>
      </w:tr>
      <w:tr w:rsidR="000D33EA" w:rsidRPr="00D64A02" w14:paraId="099E8DDB" w14:textId="77777777" w:rsidTr="009D14FB">
        <w:tc>
          <w:tcPr>
            <w:tcW w:w="800" w:type="dxa"/>
            <w:shd w:val="solid" w:color="FFFFFF" w:fill="auto"/>
          </w:tcPr>
          <w:p w14:paraId="2F331A5E" w14:textId="22B4CA79" w:rsidR="000D33EA" w:rsidRDefault="000D33EA" w:rsidP="0093394A">
            <w:pPr>
              <w:pStyle w:val="TAC"/>
              <w:rPr>
                <w:sz w:val="16"/>
                <w:szCs w:val="16"/>
              </w:rPr>
            </w:pPr>
            <w:r>
              <w:rPr>
                <w:sz w:val="16"/>
                <w:szCs w:val="16"/>
              </w:rPr>
              <w:t>2024-12</w:t>
            </w:r>
          </w:p>
        </w:tc>
        <w:tc>
          <w:tcPr>
            <w:tcW w:w="800" w:type="dxa"/>
            <w:shd w:val="solid" w:color="FFFFFF" w:fill="auto"/>
          </w:tcPr>
          <w:p w14:paraId="5687643C" w14:textId="0CC85B7A" w:rsidR="000D33EA" w:rsidRDefault="000D33EA" w:rsidP="0093394A">
            <w:pPr>
              <w:pStyle w:val="TAL"/>
              <w:rPr>
                <w:sz w:val="16"/>
                <w:szCs w:val="16"/>
              </w:rPr>
            </w:pPr>
            <w:r>
              <w:rPr>
                <w:sz w:val="16"/>
                <w:szCs w:val="16"/>
              </w:rPr>
              <w:t>SP#106</w:t>
            </w:r>
          </w:p>
        </w:tc>
        <w:tc>
          <w:tcPr>
            <w:tcW w:w="1094" w:type="dxa"/>
            <w:shd w:val="solid" w:color="FFFFFF" w:fill="auto"/>
          </w:tcPr>
          <w:p w14:paraId="231D34B4" w14:textId="2D7F7F5A" w:rsidR="000D33EA" w:rsidRDefault="000D33EA" w:rsidP="0093394A">
            <w:pPr>
              <w:pStyle w:val="TAC"/>
              <w:rPr>
                <w:sz w:val="16"/>
                <w:szCs w:val="16"/>
              </w:rPr>
            </w:pPr>
            <w:r>
              <w:rPr>
                <w:sz w:val="16"/>
                <w:szCs w:val="16"/>
              </w:rPr>
              <w:t>SP-241487</w:t>
            </w:r>
          </w:p>
        </w:tc>
        <w:tc>
          <w:tcPr>
            <w:tcW w:w="567" w:type="dxa"/>
            <w:shd w:val="solid" w:color="FFFFFF" w:fill="auto"/>
          </w:tcPr>
          <w:p w14:paraId="327BAE3D" w14:textId="7D6A10C9" w:rsidR="000D33EA" w:rsidRDefault="000D33EA" w:rsidP="0093394A">
            <w:pPr>
              <w:pStyle w:val="TAL"/>
              <w:rPr>
                <w:sz w:val="16"/>
                <w:szCs w:val="16"/>
              </w:rPr>
            </w:pPr>
            <w:r>
              <w:rPr>
                <w:sz w:val="16"/>
                <w:szCs w:val="16"/>
              </w:rPr>
              <w:t>5871</w:t>
            </w:r>
          </w:p>
        </w:tc>
        <w:tc>
          <w:tcPr>
            <w:tcW w:w="425" w:type="dxa"/>
            <w:shd w:val="solid" w:color="FFFFFF" w:fill="auto"/>
          </w:tcPr>
          <w:p w14:paraId="4DD833A0" w14:textId="6912FB6F" w:rsidR="000D33EA" w:rsidRDefault="000D33EA" w:rsidP="0093394A">
            <w:pPr>
              <w:pStyle w:val="TAL"/>
              <w:rPr>
                <w:sz w:val="16"/>
                <w:szCs w:val="16"/>
              </w:rPr>
            </w:pPr>
            <w:r>
              <w:rPr>
                <w:sz w:val="16"/>
                <w:szCs w:val="16"/>
              </w:rPr>
              <w:t>2</w:t>
            </w:r>
          </w:p>
        </w:tc>
        <w:tc>
          <w:tcPr>
            <w:tcW w:w="425" w:type="dxa"/>
            <w:shd w:val="solid" w:color="FFFFFF" w:fill="auto"/>
          </w:tcPr>
          <w:p w14:paraId="7A415651" w14:textId="1844BA74" w:rsidR="000D33EA" w:rsidRDefault="000D33EA" w:rsidP="0093394A">
            <w:pPr>
              <w:pStyle w:val="TAL"/>
              <w:rPr>
                <w:sz w:val="16"/>
                <w:szCs w:val="16"/>
              </w:rPr>
            </w:pPr>
            <w:r>
              <w:rPr>
                <w:sz w:val="16"/>
                <w:szCs w:val="16"/>
              </w:rPr>
              <w:t>B</w:t>
            </w:r>
          </w:p>
        </w:tc>
        <w:tc>
          <w:tcPr>
            <w:tcW w:w="4820" w:type="dxa"/>
            <w:shd w:val="solid" w:color="FFFFFF" w:fill="auto"/>
          </w:tcPr>
          <w:p w14:paraId="37994F6C" w14:textId="1FB1A18D" w:rsidR="000D33EA" w:rsidRDefault="000D33EA" w:rsidP="0093394A">
            <w:pPr>
              <w:pStyle w:val="TAL"/>
              <w:rPr>
                <w:sz w:val="16"/>
                <w:szCs w:val="16"/>
              </w:rPr>
            </w:pPr>
            <w:r>
              <w:rPr>
                <w:sz w:val="16"/>
                <w:szCs w:val="16"/>
              </w:rPr>
              <w:t>I-SMF selection/insertion based on local offloading allowed indication</w:t>
            </w:r>
          </w:p>
        </w:tc>
        <w:tc>
          <w:tcPr>
            <w:tcW w:w="708" w:type="dxa"/>
            <w:shd w:val="solid" w:color="FFFFFF" w:fill="auto"/>
          </w:tcPr>
          <w:p w14:paraId="0F88AE97" w14:textId="7C8F548B" w:rsidR="000D33EA" w:rsidRDefault="000D33EA" w:rsidP="0093394A">
            <w:pPr>
              <w:pStyle w:val="TAC"/>
              <w:rPr>
                <w:sz w:val="16"/>
                <w:szCs w:val="16"/>
              </w:rPr>
            </w:pPr>
            <w:r>
              <w:rPr>
                <w:sz w:val="16"/>
                <w:szCs w:val="16"/>
              </w:rPr>
              <w:t>19.2.0</w:t>
            </w:r>
          </w:p>
        </w:tc>
      </w:tr>
    </w:tbl>
    <w:p w14:paraId="36D66803" w14:textId="77777777" w:rsidR="009C14A7" w:rsidRPr="001B7C50" w:rsidRDefault="009C14A7" w:rsidP="00D40151"/>
    <w:sectPr w:rsidR="009C14A7" w:rsidRPr="001B7C50">
      <w:headerReference w:type="default" r:id="rId341"/>
      <w:footerReference w:type="default" r:id="rId3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D7A6C" w14:textId="77777777" w:rsidR="005E3ED1" w:rsidRDefault="005E3ED1">
      <w:r>
        <w:separator/>
      </w:r>
    </w:p>
  </w:endnote>
  <w:endnote w:type="continuationSeparator" w:id="0">
    <w:p w14:paraId="1F20818A" w14:textId="77777777" w:rsidR="005E3ED1" w:rsidRDefault="005E3E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B86DC4" w:rsidRPr="00257279" w:rsidRDefault="00B86DC4" w:rsidP="00257279">
    <w:pPr>
      <w:pStyle w:val="Footer"/>
      <w:rPr>
        <w:rFonts w:cs="Arial"/>
        <w:sz w:val="20"/>
      </w:rPr>
    </w:pPr>
    <w:r w:rsidRPr="0025727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3319BF" w14:textId="77777777" w:rsidR="005E3ED1" w:rsidRDefault="005E3ED1">
      <w:r>
        <w:separator/>
      </w:r>
    </w:p>
  </w:footnote>
  <w:footnote w:type="continuationSeparator" w:id="0">
    <w:p w14:paraId="233A3E0C" w14:textId="77777777" w:rsidR="005E3ED1" w:rsidRDefault="005E3E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2E7C8426" w:rsidR="00B86DC4" w:rsidRDefault="00B86DC4">
    <w:pPr>
      <w:framePr w:h="284" w:hRule="exact" w:wrap="around" w:vAnchor="text" w:hAnchor="margin" w:xAlign="right" w:y="1"/>
      <w:rPr>
        <w:rFonts w:ascii="Arial" w:hAnsi="Arial" w:cs="Arial"/>
        <w:b/>
        <w:sz w:val="18"/>
        <w:szCs w:val="18"/>
      </w:rPr>
    </w:pPr>
    <w:r w:rsidRPr="00257279">
      <w:rPr>
        <w:rFonts w:ascii="Arial" w:hAnsi="Arial" w:cs="Arial"/>
        <w:b/>
        <w:szCs w:val="18"/>
      </w:rPr>
      <w:fldChar w:fldCharType="begin"/>
    </w:r>
    <w:r w:rsidRPr="00257279">
      <w:rPr>
        <w:rFonts w:ascii="Arial" w:hAnsi="Arial" w:cs="Arial"/>
        <w:b/>
        <w:szCs w:val="18"/>
      </w:rPr>
      <w:instrText xml:space="preserve"> STYLEREF ZA </w:instrText>
    </w:r>
    <w:r w:rsidRPr="00257279">
      <w:rPr>
        <w:rFonts w:ascii="Arial" w:hAnsi="Arial" w:cs="Arial"/>
        <w:b/>
        <w:szCs w:val="18"/>
      </w:rPr>
      <w:fldChar w:fldCharType="separate"/>
    </w:r>
    <w:r w:rsidR="009A0E3B">
      <w:rPr>
        <w:rFonts w:ascii="Arial" w:hAnsi="Arial" w:cs="Arial"/>
        <w:b/>
        <w:noProof/>
        <w:szCs w:val="18"/>
      </w:rPr>
      <w:t>3GPP TS 23.501 V19.2.0 (2024-12)</w:t>
    </w:r>
    <w:r w:rsidRPr="00257279">
      <w:rPr>
        <w:rFonts w:ascii="Arial" w:hAnsi="Arial" w:cs="Arial"/>
        <w:b/>
        <w:szCs w:val="18"/>
      </w:rPr>
      <w:fldChar w:fldCharType="end"/>
    </w:r>
  </w:p>
  <w:p w14:paraId="25C4C7E4" w14:textId="77777777" w:rsidR="00B86DC4" w:rsidRDefault="00B86DC4">
    <w:pPr>
      <w:framePr w:h="284" w:hRule="exact" w:wrap="around" w:vAnchor="text" w:hAnchor="margin" w:xAlign="center" w:y="7"/>
      <w:rPr>
        <w:rFonts w:ascii="Arial" w:hAnsi="Arial" w:cs="Arial"/>
        <w:b/>
        <w:sz w:val="18"/>
        <w:szCs w:val="18"/>
      </w:rPr>
    </w:pPr>
    <w:r w:rsidRPr="00257279">
      <w:rPr>
        <w:rFonts w:ascii="Arial" w:hAnsi="Arial" w:cs="Arial"/>
        <w:b/>
        <w:szCs w:val="18"/>
      </w:rPr>
      <w:fldChar w:fldCharType="begin"/>
    </w:r>
    <w:r w:rsidRPr="00257279">
      <w:rPr>
        <w:rFonts w:ascii="Arial" w:hAnsi="Arial" w:cs="Arial"/>
        <w:b/>
        <w:szCs w:val="18"/>
      </w:rPr>
      <w:instrText xml:space="preserve"> PAGE </w:instrText>
    </w:r>
    <w:r w:rsidRPr="00257279">
      <w:rPr>
        <w:rFonts w:ascii="Arial" w:hAnsi="Arial" w:cs="Arial"/>
        <w:b/>
        <w:szCs w:val="18"/>
      </w:rPr>
      <w:fldChar w:fldCharType="separate"/>
    </w:r>
    <w:r w:rsidRPr="00257279">
      <w:rPr>
        <w:rFonts w:ascii="Arial" w:hAnsi="Arial" w:cs="Arial"/>
        <w:b/>
        <w:noProof/>
        <w:szCs w:val="18"/>
      </w:rPr>
      <w:t>14</w:t>
    </w:r>
    <w:r w:rsidRPr="00257279">
      <w:rPr>
        <w:rFonts w:ascii="Arial" w:hAnsi="Arial" w:cs="Arial"/>
        <w:b/>
        <w:szCs w:val="18"/>
      </w:rPr>
      <w:fldChar w:fldCharType="end"/>
    </w:r>
  </w:p>
  <w:p w14:paraId="09353812" w14:textId="164961D4" w:rsidR="00B86DC4" w:rsidRDefault="00B86DC4">
    <w:pPr>
      <w:framePr w:h="284" w:hRule="exact" w:wrap="around" w:vAnchor="text" w:hAnchor="margin" w:y="7"/>
      <w:rPr>
        <w:rFonts w:ascii="Arial" w:hAnsi="Arial" w:cs="Arial"/>
        <w:b/>
        <w:sz w:val="18"/>
        <w:szCs w:val="18"/>
      </w:rPr>
    </w:pPr>
    <w:r w:rsidRPr="00257279">
      <w:rPr>
        <w:rFonts w:ascii="Arial" w:hAnsi="Arial" w:cs="Arial"/>
        <w:b/>
        <w:szCs w:val="18"/>
      </w:rPr>
      <w:fldChar w:fldCharType="begin"/>
    </w:r>
    <w:r w:rsidRPr="00257279">
      <w:rPr>
        <w:rFonts w:ascii="Arial" w:hAnsi="Arial" w:cs="Arial"/>
        <w:b/>
        <w:szCs w:val="18"/>
      </w:rPr>
      <w:instrText xml:space="preserve"> STYLEREF ZGSM </w:instrText>
    </w:r>
    <w:r w:rsidRPr="00257279">
      <w:rPr>
        <w:rFonts w:ascii="Arial" w:hAnsi="Arial" w:cs="Arial"/>
        <w:b/>
        <w:szCs w:val="18"/>
      </w:rPr>
      <w:fldChar w:fldCharType="separate"/>
    </w:r>
    <w:r w:rsidR="009A0E3B">
      <w:rPr>
        <w:rFonts w:ascii="Arial" w:hAnsi="Arial" w:cs="Arial"/>
        <w:b/>
        <w:noProof/>
        <w:szCs w:val="18"/>
      </w:rPr>
      <w:t>Release 19</w:t>
    </w:r>
    <w:r w:rsidRPr="00257279">
      <w:rPr>
        <w:rFonts w:ascii="Arial" w:hAnsi="Arial" w:cs="Arial"/>
        <w:b/>
        <w:szCs w:val="18"/>
      </w:rPr>
      <w:fldChar w:fldCharType="end"/>
    </w:r>
  </w:p>
  <w:p w14:paraId="59B4AD88" w14:textId="77777777" w:rsidR="00B86DC4" w:rsidRDefault="00B86D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6761808">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7198900">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0411478">
    <w:abstractNumId w:val="10"/>
  </w:num>
  <w:num w:numId="4" w16cid:durableId="951670001">
    <w:abstractNumId w:val="11"/>
  </w:num>
  <w:num w:numId="5" w16cid:durableId="1398698864">
    <w:abstractNumId w:val="8"/>
  </w:num>
  <w:num w:numId="6" w16cid:durableId="1741756462">
    <w:abstractNumId w:val="7"/>
  </w:num>
  <w:num w:numId="7" w16cid:durableId="1244029673">
    <w:abstractNumId w:val="6"/>
  </w:num>
  <w:num w:numId="8" w16cid:durableId="1999268068">
    <w:abstractNumId w:val="5"/>
  </w:num>
  <w:num w:numId="9" w16cid:durableId="1412433693">
    <w:abstractNumId w:val="4"/>
  </w:num>
  <w:num w:numId="10" w16cid:durableId="1408189647">
    <w:abstractNumId w:val="3"/>
  </w:num>
  <w:num w:numId="11" w16cid:durableId="52118751">
    <w:abstractNumId w:val="2"/>
  </w:num>
  <w:num w:numId="12" w16cid:durableId="45154933">
    <w:abstractNumId w:val="1"/>
  </w:num>
  <w:num w:numId="13" w16cid:durableId="3080927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25BC0"/>
    <w:rsid w:val="00033397"/>
    <w:rsid w:val="000342C3"/>
    <w:rsid w:val="00040095"/>
    <w:rsid w:val="0004047F"/>
    <w:rsid w:val="00051834"/>
    <w:rsid w:val="00054A22"/>
    <w:rsid w:val="00055D0B"/>
    <w:rsid w:val="00060FE0"/>
    <w:rsid w:val="00062023"/>
    <w:rsid w:val="000655A6"/>
    <w:rsid w:val="00076289"/>
    <w:rsid w:val="00080512"/>
    <w:rsid w:val="000A7077"/>
    <w:rsid w:val="000B59A0"/>
    <w:rsid w:val="000C32E8"/>
    <w:rsid w:val="000C416C"/>
    <w:rsid w:val="000C47C3"/>
    <w:rsid w:val="000C6BFB"/>
    <w:rsid w:val="000D33EA"/>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46FD0"/>
    <w:rsid w:val="00153C7D"/>
    <w:rsid w:val="00160667"/>
    <w:rsid w:val="00170AE2"/>
    <w:rsid w:val="0017718B"/>
    <w:rsid w:val="00182EE7"/>
    <w:rsid w:val="00183D3D"/>
    <w:rsid w:val="0018715C"/>
    <w:rsid w:val="001A4C42"/>
    <w:rsid w:val="001A5272"/>
    <w:rsid w:val="001A5FBA"/>
    <w:rsid w:val="001A7420"/>
    <w:rsid w:val="001B02C3"/>
    <w:rsid w:val="001B1909"/>
    <w:rsid w:val="001B6637"/>
    <w:rsid w:val="001B7C50"/>
    <w:rsid w:val="001C07EC"/>
    <w:rsid w:val="001C21C3"/>
    <w:rsid w:val="001C7C66"/>
    <w:rsid w:val="001D02C2"/>
    <w:rsid w:val="001E021F"/>
    <w:rsid w:val="001F0C1D"/>
    <w:rsid w:val="001F1132"/>
    <w:rsid w:val="001F168B"/>
    <w:rsid w:val="001F3682"/>
    <w:rsid w:val="001F5968"/>
    <w:rsid w:val="002062D8"/>
    <w:rsid w:val="002109BA"/>
    <w:rsid w:val="00214C93"/>
    <w:rsid w:val="002154F5"/>
    <w:rsid w:val="00217926"/>
    <w:rsid w:val="0022112F"/>
    <w:rsid w:val="0022127D"/>
    <w:rsid w:val="00227007"/>
    <w:rsid w:val="002347A2"/>
    <w:rsid w:val="0024540E"/>
    <w:rsid w:val="00246EB9"/>
    <w:rsid w:val="002506F3"/>
    <w:rsid w:val="002510FE"/>
    <w:rsid w:val="00252264"/>
    <w:rsid w:val="00257279"/>
    <w:rsid w:val="0026280E"/>
    <w:rsid w:val="002675F0"/>
    <w:rsid w:val="00270EDE"/>
    <w:rsid w:val="002768E9"/>
    <w:rsid w:val="00283ED6"/>
    <w:rsid w:val="0028472D"/>
    <w:rsid w:val="00286939"/>
    <w:rsid w:val="0028739B"/>
    <w:rsid w:val="0029208C"/>
    <w:rsid w:val="00296EC9"/>
    <w:rsid w:val="002A1388"/>
    <w:rsid w:val="002A3DAF"/>
    <w:rsid w:val="002A4DF8"/>
    <w:rsid w:val="002B09F2"/>
    <w:rsid w:val="002B4BF3"/>
    <w:rsid w:val="002B6339"/>
    <w:rsid w:val="002C13BE"/>
    <w:rsid w:val="002C404F"/>
    <w:rsid w:val="002C4A81"/>
    <w:rsid w:val="002D6443"/>
    <w:rsid w:val="002D6B6E"/>
    <w:rsid w:val="002E00EE"/>
    <w:rsid w:val="002E6C8C"/>
    <w:rsid w:val="00301C42"/>
    <w:rsid w:val="0030234B"/>
    <w:rsid w:val="003172DC"/>
    <w:rsid w:val="003179F5"/>
    <w:rsid w:val="00320307"/>
    <w:rsid w:val="00323277"/>
    <w:rsid w:val="00335A94"/>
    <w:rsid w:val="0035462D"/>
    <w:rsid w:val="00354C8E"/>
    <w:rsid w:val="00357584"/>
    <w:rsid w:val="00362A52"/>
    <w:rsid w:val="00366291"/>
    <w:rsid w:val="003765B8"/>
    <w:rsid w:val="00386935"/>
    <w:rsid w:val="0039193E"/>
    <w:rsid w:val="00396F31"/>
    <w:rsid w:val="00397D37"/>
    <w:rsid w:val="003A2901"/>
    <w:rsid w:val="003A48EC"/>
    <w:rsid w:val="003A5CE6"/>
    <w:rsid w:val="003A7C8E"/>
    <w:rsid w:val="003B4BD9"/>
    <w:rsid w:val="003B4D25"/>
    <w:rsid w:val="003B51EA"/>
    <w:rsid w:val="003B6826"/>
    <w:rsid w:val="003B7084"/>
    <w:rsid w:val="003C0921"/>
    <w:rsid w:val="003C3971"/>
    <w:rsid w:val="003D25E4"/>
    <w:rsid w:val="003D306B"/>
    <w:rsid w:val="003D3709"/>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006A"/>
    <w:rsid w:val="00456BDF"/>
    <w:rsid w:val="00461850"/>
    <w:rsid w:val="00465515"/>
    <w:rsid w:val="0047544D"/>
    <w:rsid w:val="004817F2"/>
    <w:rsid w:val="00483AB7"/>
    <w:rsid w:val="00494FD0"/>
    <w:rsid w:val="004969CB"/>
    <w:rsid w:val="004970C4"/>
    <w:rsid w:val="004A0323"/>
    <w:rsid w:val="004B41E0"/>
    <w:rsid w:val="004C0C4E"/>
    <w:rsid w:val="004C682E"/>
    <w:rsid w:val="004D0DF1"/>
    <w:rsid w:val="004D3578"/>
    <w:rsid w:val="004D6126"/>
    <w:rsid w:val="004D7805"/>
    <w:rsid w:val="004E213A"/>
    <w:rsid w:val="004E7C02"/>
    <w:rsid w:val="004F0988"/>
    <w:rsid w:val="004F3340"/>
    <w:rsid w:val="004F3F92"/>
    <w:rsid w:val="00500903"/>
    <w:rsid w:val="0050142C"/>
    <w:rsid w:val="00511811"/>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3703"/>
    <w:rsid w:val="0059537E"/>
    <w:rsid w:val="00597B11"/>
    <w:rsid w:val="005A13C0"/>
    <w:rsid w:val="005A140E"/>
    <w:rsid w:val="005A6F3B"/>
    <w:rsid w:val="005C1DEB"/>
    <w:rsid w:val="005D2E01"/>
    <w:rsid w:val="005D7526"/>
    <w:rsid w:val="005E258C"/>
    <w:rsid w:val="005E3ED1"/>
    <w:rsid w:val="005E4BB2"/>
    <w:rsid w:val="00602AEA"/>
    <w:rsid w:val="00607A94"/>
    <w:rsid w:val="006101B9"/>
    <w:rsid w:val="00611C81"/>
    <w:rsid w:val="00614FDF"/>
    <w:rsid w:val="00616F73"/>
    <w:rsid w:val="00617729"/>
    <w:rsid w:val="00627C2F"/>
    <w:rsid w:val="006310D8"/>
    <w:rsid w:val="00633BD1"/>
    <w:rsid w:val="0063543D"/>
    <w:rsid w:val="006357E4"/>
    <w:rsid w:val="00644F65"/>
    <w:rsid w:val="00647114"/>
    <w:rsid w:val="006514B8"/>
    <w:rsid w:val="00654FFA"/>
    <w:rsid w:val="00661DCF"/>
    <w:rsid w:val="006648CD"/>
    <w:rsid w:val="00680C07"/>
    <w:rsid w:val="006810D1"/>
    <w:rsid w:val="00681FC7"/>
    <w:rsid w:val="0069561D"/>
    <w:rsid w:val="00695DF1"/>
    <w:rsid w:val="006A201D"/>
    <w:rsid w:val="006A323F"/>
    <w:rsid w:val="006B30D0"/>
    <w:rsid w:val="006B65B5"/>
    <w:rsid w:val="006C3D95"/>
    <w:rsid w:val="006D2D57"/>
    <w:rsid w:val="006E128B"/>
    <w:rsid w:val="006E1B0F"/>
    <w:rsid w:val="006E26ED"/>
    <w:rsid w:val="006E42D8"/>
    <w:rsid w:val="006E5C86"/>
    <w:rsid w:val="006E7E83"/>
    <w:rsid w:val="006F101E"/>
    <w:rsid w:val="00700DBF"/>
    <w:rsid w:val="00701116"/>
    <w:rsid w:val="00704A9E"/>
    <w:rsid w:val="00713C44"/>
    <w:rsid w:val="0071443B"/>
    <w:rsid w:val="0071554A"/>
    <w:rsid w:val="00717746"/>
    <w:rsid w:val="007229DB"/>
    <w:rsid w:val="007339DA"/>
    <w:rsid w:val="00733F50"/>
    <w:rsid w:val="00734A5B"/>
    <w:rsid w:val="0073598F"/>
    <w:rsid w:val="0074026F"/>
    <w:rsid w:val="007429F6"/>
    <w:rsid w:val="00744E76"/>
    <w:rsid w:val="00745A3E"/>
    <w:rsid w:val="00753E54"/>
    <w:rsid w:val="00757CAF"/>
    <w:rsid w:val="00763F42"/>
    <w:rsid w:val="00774DA4"/>
    <w:rsid w:val="00774ED5"/>
    <w:rsid w:val="00781F0F"/>
    <w:rsid w:val="00782805"/>
    <w:rsid w:val="007918F2"/>
    <w:rsid w:val="007B0B8F"/>
    <w:rsid w:val="007B3699"/>
    <w:rsid w:val="007B5880"/>
    <w:rsid w:val="007B600E"/>
    <w:rsid w:val="007B6EB9"/>
    <w:rsid w:val="007C0A9B"/>
    <w:rsid w:val="007C1B83"/>
    <w:rsid w:val="007C2ADF"/>
    <w:rsid w:val="007C344D"/>
    <w:rsid w:val="007C5118"/>
    <w:rsid w:val="007D1AB8"/>
    <w:rsid w:val="007E16B7"/>
    <w:rsid w:val="007E4CBA"/>
    <w:rsid w:val="007F0F4A"/>
    <w:rsid w:val="007F79AC"/>
    <w:rsid w:val="008028A4"/>
    <w:rsid w:val="008117B9"/>
    <w:rsid w:val="008118B9"/>
    <w:rsid w:val="00821D9E"/>
    <w:rsid w:val="00824EE1"/>
    <w:rsid w:val="00825A6A"/>
    <w:rsid w:val="0082686E"/>
    <w:rsid w:val="00830747"/>
    <w:rsid w:val="00836789"/>
    <w:rsid w:val="00840EAC"/>
    <w:rsid w:val="00846E0B"/>
    <w:rsid w:val="008546A1"/>
    <w:rsid w:val="008606DA"/>
    <w:rsid w:val="008608DF"/>
    <w:rsid w:val="008662AB"/>
    <w:rsid w:val="00867873"/>
    <w:rsid w:val="00872C86"/>
    <w:rsid w:val="008768CA"/>
    <w:rsid w:val="00883CA6"/>
    <w:rsid w:val="00893B12"/>
    <w:rsid w:val="008A60FE"/>
    <w:rsid w:val="008B15DC"/>
    <w:rsid w:val="008C384C"/>
    <w:rsid w:val="008D4C5F"/>
    <w:rsid w:val="008D4CC2"/>
    <w:rsid w:val="008D5A3F"/>
    <w:rsid w:val="008E3DA0"/>
    <w:rsid w:val="008E69B3"/>
    <w:rsid w:val="008E737F"/>
    <w:rsid w:val="008F01AE"/>
    <w:rsid w:val="008F2101"/>
    <w:rsid w:val="0090271F"/>
    <w:rsid w:val="00902C1F"/>
    <w:rsid w:val="00902E23"/>
    <w:rsid w:val="009114D7"/>
    <w:rsid w:val="0091348E"/>
    <w:rsid w:val="00914CD1"/>
    <w:rsid w:val="00917CCB"/>
    <w:rsid w:val="00932380"/>
    <w:rsid w:val="0093394A"/>
    <w:rsid w:val="0094242B"/>
    <w:rsid w:val="00942EC2"/>
    <w:rsid w:val="0095237B"/>
    <w:rsid w:val="00960CDA"/>
    <w:rsid w:val="00965644"/>
    <w:rsid w:val="00967FB9"/>
    <w:rsid w:val="00972189"/>
    <w:rsid w:val="009722D9"/>
    <w:rsid w:val="00972BA6"/>
    <w:rsid w:val="00972E70"/>
    <w:rsid w:val="0097471D"/>
    <w:rsid w:val="00985055"/>
    <w:rsid w:val="00985165"/>
    <w:rsid w:val="009A0E3B"/>
    <w:rsid w:val="009A4851"/>
    <w:rsid w:val="009B035E"/>
    <w:rsid w:val="009B1DF0"/>
    <w:rsid w:val="009B3A05"/>
    <w:rsid w:val="009B42A2"/>
    <w:rsid w:val="009C14A7"/>
    <w:rsid w:val="009D14FB"/>
    <w:rsid w:val="009D1A77"/>
    <w:rsid w:val="009D2FD1"/>
    <w:rsid w:val="009D3726"/>
    <w:rsid w:val="009D42BF"/>
    <w:rsid w:val="009E505E"/>
    <w:rsid w:val="009E78C1"/>
    <w:rsid w:val="009F0D6B"/>
    <w:rsid w:val="009F2095"/>
    <w:rsid w:val="009F37B7"/>
    <w:rsid w:val="00A0570F"/>
    <w:rsid w:val="00A0573E"/>
    <w:rsid w:val="00A10084"/>
    <w:rsid w:val="00A10F02"/>
    <w:rsid w:val="00A1192D"/>
    <w:rsid w:val="00A13197"/>
    <w:rsid w:val="00A164B4"/>
    <w:rsid w:val="00A2272A"/>
    <w:rsid w:val="00A25791"/>
    <w:rsid w:val="00A26956"/>
    <w:rsid w:val="00A27486"/>
    <w:rsid w:val="00A30D67"/>
    <w:rsid w:val="00A346EF"/>
    <w:rsid w:val="00A37F57"/>
    <w:rsid w:val="00A46717"/>
    <w:rsid w:val="00A51A83"/>
    <w:rsid w:val="00A53724"/>
    <w:rsid w:val="00A56066"/>
    <w:rsid w:val="00A57580"/>
    <w:rsid w:val="00A725B6"/>
    <w:rsid w:val="00A73129"/>
    <w:rsid w:val="00A82346"/>
    <w:rsid w:val="00A84CD4"/>
    <w:rsid w:val="00A92B4B"/>
    <w:rsid w:val="00A92BA1"/>
    <w:rsid w:val="00A92D68"/>
    <w:rsid w:val="00AA4C8A"/>
    <w:rsid w:val="00AA610D"/>
    <w:rsid w:val="00AB1E8D"/>
    <w:rsid w:val="00AC6BC6"/>
    <w:rsid w:val="00AD1FC7"/>
    <w:rsid w:val="00AD480D"/>
    <w:rsid w:val="00AE12FC"/>
    <w:rsid w:val="00AE2D10"/>
    <w:rsid w:val="00AE65E2"/>
    <w:rsid w:val="00AF2D89"/>
    <w:rsid w:val="00AF315F"/>
    <w:rsid w:val="00AF5D25"/>
    <w:rsid w:val="00AF6F28"/>
    <w:rsid w:val="00B00E92"/>
    <w:rsid w:val="00B04F2B"/>
    <w:rsid w:val="00B15449"/>
    <w:rsid w:val="00B17714"/>
    <w:rsid w:val="00B17A16"/>
    <w:rsid w:val="00B22687"/>
    <w:rsid w:val="00B23625"/>
    <w:rsid w:val="00B37A78"/>
    <w:rsid w:val="00B5050B"/>
    <w:rsid w:val="00B6306A"/>
    <w:rsid w:val="00B7083B"/>
    <w:rsid w:val="00B73373"/>
    <w:rsid w:val="00B7520E"/>
    <w:rsid w:val="00B816DF"/>
    <w:rsid w:val="00B86DC4"/>
    <w:rsid w:val="00B93086"/>
    <w:rsid w:val="00B93E3D"/>
    <w:rsid w:val="00B96062"/>
    <w:rsid w:val="00B975A9"/>
    <w:rsid w:val="00BA19ED"/>
    <w:rsid w:val="00BA212C"/>
    <w:rsid w:val="00BA4B8D"/>
    <w:rsid w:val="00BB2064"/>
    <w:rsid w:val="00BC0F7D"/>
    <w:rsid w:val="00BC24B5"/>
    <w:rsid w:val="00BD307B"/>
    <w:rsid w:val="00BD3ADB"/>
    <w:rsid w:val="00BD7D31"/>
    <w:rsid w:val="00BE0437"/>
    <w:rsid w:val="00BE3255"/>
    <w:rsid w:val="00BE7DA4"/>
    <w:rsid w:val="00BF128E"/>
    <w:rsid w:val="00BF6E11"/>
    <w:rsid w:val="00C05113"/>
    <w:rsid w:val="00C074DD"/>
    <w:rsid w:val="00C14079"/>
    <w:rsid w:val="00C14125"/>
    <w:rsid w:val="00C1496A"/>
    <w:rsid w:val="00C1580A"/>
    <w:rsid w:val="00C17CB0"/>
    <w:rsid w:val="00C20C6C"/>
    <w:rsid w:val="00C25C3D"/>
    <w:rsid w:val="00C30502"/>
    <w:rsid w:val="00C32013"/>
    <w:rsid w:val="00C33079"/>
    <w:rsid w:val="00C374F9"/>
    <w:rsid w:val="00C4403A"/>
    <w:rsid w:val="00C45231"/>
    <w:rsid w:val="00C5166C"/>
    <w:rsid w:val="00C56FEA"/>
    <w:rsid w:val="00C60901"/>
    <w:rsid w:val="00C62779"/>
    <w:rsid w:val="00C63791"/>
    <w:rsid w:val="00C72833"/>
    <w:rsid w:val="00C74FFE"/>
    <w:rsid w:val="00C80F1D"/>
    <w:rsid w:val="00C84B6D"/>
    <w:rsid w:val="00C86B51"/>
    <w:rsid w:val="00C92133"/>
    <w:rsid w:val="00C922CA"/>
    <w:rsid w:val="00C93F40"/>
    <w:rsid w:val="00C950EF"/>
    <w:rsid w:val="00C95D46"/>
    <w:rsid w:val="00CA290C"/>
    <w:rsid w:val="00CA30AC"/>
    <w:rsid w:val="00CA3D0C"/>
    <w:rsid w:val="00CA5447"/>
    <w:rsid w:val="00CA6217"/>
    <w:rsid w:val="00CA7C83"/>
    <w:rsid w:val="00CB22D2"/>
    <w:rsid w:val="00CB3169"/>
    <w:rsid w:val="00CB6EDC"/>
    <w:rsid w:val="00CC3191"/>
    <w:rsid w:val="00CC33CA"/>
    <w:rsid w:val="00CD22D1"/>
    <w:rsid w:val="00CD55B0"/>
    <w:rsid w:val="00CD64F1"/>
    <w:rsid w:val="00CE60A9"/>
    <w:rsid w:val="00CF2EC5"/>
    <w:rsid w:val="00CF5B1E"/>
    <w:rsid w:val="00D006C1"/>
    <w:rsid w:val="00D01473"/>
    <w:rsid w:val="00D2515B"/>
    <w:rsid w:val="00D34376"/>
    <w:rsid w:val="00D40151"/>
    <w:rsid w:val="00D409DD"/>
    <w:rsid w:val="00D45059"/>
    <w:rsid w:val="00D513CD"/>
    <w:rsid w:val="00D51D1B"/>
    <w:rsid w:val="00D52D28"/>
    <w:rsid w:val="00D57972"/>
    <w:rsid w:val="00D602DF"/>
    <w:rsid w:val="00D63C5A"/>
    <w:rsid w:val="00D64A02"/>
    <w:rsid w:val="00D675A9"/>
    <w:rsid w:val="00D71283"/>
    <w:rsid w:val="00D72F02"/>
    <w:rsid w:val="00D738D6"/>
    <w:rsid w:val="00D74156"/>
    <w:rsid w:val="00D755EB"/>
    <w:rsid w:val="00D76048"/>
    <w:rsid w:val="00D841E1"/>
    <w:rsid w:val="00D87E00"/>
    <w:rsid w:val="00D9134D"/>
    <w:rsid w:val="00D95A16"/>
    <w:rsid w:val="00D97B4E"/>
    <w:rsid w:val="00DA3AE1"/>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4AF9"/>
    <w:rsid w:val="00EC5600"/>
    <w:rsid w:val="00EC6AAB"/>
    <w:rsid w:val="00EC72D7"/>
    <w:rsid w:val="00EC761C"/>
    <w:rsid w:val="00ED0998"/>
    <w:rsid w:val="00ED6B83"/>
    <w:rsid w:val="00EE23D1"/>
    <w:rsid w:val="00EE6BB1"/>
    <w:rsid w:val="00EF4A8B"/>
    <w:rsid w:val="00EF74F8"/>
    <w:rsid w:val="00F00626"/>
    <w:rsid w:val="00F025A2"/>
    <w:rsid w:val="00F03116"/>
    <w:rsid w:val="00F04712"/>
    <w:rsid w:val="00F05BA4"/>
    <w:rsid w:val="00F13360"/>
    <w:rsid w:val="00F1371A"/>
    <w:rsid w:val="00F13E92"/>
    <w:rsid w:val="00F176F5"/>
    <w:rsid w:val="00F22EC7"/>
    <w:rsid w:val="00F325C8"/>
    <w:rsid w:val="00F36287"/>
    <w:rsid w:val="00F50296"/>
    <w:rsid w:val="00F653B8"/>
    <w:rsid w:val="00F8101C"/>
    <w:rsid w:val="00F84AAF"/>
    <w:rsid w:val="00F860C3"/>
    <w:rsid w:val="00F9008D"/>
    <w:rsid w:val="00F92505"/>
    <w:rsid w:val="00FA1266"/>
    <w:rsid w:val="00FA1F66"/>
    <w:rsid w:val="00FA3939"/>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List Bullet" w:qFormat="1"/>
    <w:lsdException w:name="List 2"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279"/>
    <w:pPr>
      <w:overflowPunct w:val="0"/>
      <w:autoSpaceDE w:val="0"/>
      <w:autoSpaceDN w:val="0"/>
      <w:adjustRightInd w:val="0"/>
      <w:spacing w:after="180"/>
      <w:textAlignment w:val="baseline"/>
    </w:pPr>
  </w:style>
  <w:style w:type="paragraph" w:styleId="Heading1">
    <w:name w:val="heading 1"/>
    <w:next w:val="Normal"/>
    <w:qFormat/>
    <w:rsid w:val="002572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57279"/>
    <w:pPr>
      <w:pBdr>
        <w:top w:val="none" w:sz="0" w:space="0" w:color="auto"/>
      </w:pBdr>
      <w:spacing w:before="180"/>
      <w:outlineLvl w:val="1"/>
    </w:pPr>
    <w:rPr>
      <w:sz w:val="32"/>
    </w:rPr>
  </w:style>
  <w:style w:type="paragraph" w:styleId="Heading3">
    <w:name w:val="heading 3"/>
    <w:basedOn w:val="Heading2"/>
    <w:next w:val="Normal"/>
    <w:qFormat/>
    <w:rsid w:val="00257279"/>
    <w:pPr>
      <w:spacing w:before="120"/>
      <w:outlineLvl w:val="2"/>
    </w:pPr>
    <w:rPr>
      <w:sz w:val="28"/>
    </w:rPr>
  </w:style>
  <w:style w:type="paragraph" w:styleId="Heading4">
    <w:name w:val="heading 4"/>
    <w:basedOn w:val="Heading3"/>
    <w:next w:val="Normal"/>
    <w:link w:val="Heading4Char"/>
    <w:qFormat/>
    <w:rsid w:val="00257279"/>
    <w:pPr>
      <w:ind w:left="1418" w:hanging="1418"/>
      <w:outlineLvl w:val="3"/>
    </w:pPr>
    <w:rPr>
      <w:sz w:val="24"/>
    </w:rPr>
  </w:style>
  <w:style w:type="paragraph" w:styleId="Heading5">
    <w:name w:val="heading 5"/>
    <w:basedOn w:val="Heading4"/>
    <w:next w:val="Normal"/>
    <w:qFormat/>
    <w:rsid w:val="0025727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57279"/>
    <w:pPr>
      <w:ind w:left="0" w:firstLine="0"/>
      <w:outlineLvl w:val="7"/>
    </w:pPr>
  </w:style>
  <w:style w:type="paragraph" w:styleId="Heading9">
    <w:name w:val="heading 9"/>
    <w:basedOn w:val="Heading8"/>
    <w:next w:val="Normal"/>
    <w:qFormat/>
    <w:rsid w:val="0025727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279"/>
    <w:pPr>
      <w:ind w:left="1985" w:hanging="1985"/>
      <w:outlineLvl w:val="9"/>
    </w:pPr>
    <w:rPr>
      <w:sz w:val="20"/>
    </w:rPr>
  </w:style>
  <w:style w:type="paragraph" w:styleId="TOC9">
    <w:name w:val="toc 9"/>
    <w:basedOn w:val="TOC8"/>
    <w:uiPriority w:val="39"/>
    <w:rsid w:val="00257279"/>
    <w:pPr>
      <w:ind w:left="1418" w:hanging="1418"/>
    </w:pPr>
  </w:style>
  <w:style w:type="paragraph" w:styleId="TOC8">
    <w:name w:val="toc 8"/>
    <w:basedOn w:val="TOC1"/>
    <w:uiPriority w:val="39"/>
    <w:rsid w:val="00257279"/>
    <w:pPr>
      <w:spacing w:before="180"/>
      <w:ind w:left="2693" w:hanging="2693"/>
    </w:pPr>
    <w:rPr>
      <w:b/>
    </w:rPr>
  </w:style>
  <w:style w:type="paragraph" w:styleId="TOC1">
    <w:name w:val="toc 1"/>
    <w:uiPriority w:val="39"/>
    <w:rsid w:val="0025727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qFormat/>
    <w:rsid w:val="00257279"/>
    <w:pPr>
      <w:keepLines/>
      <w:tabs>
        <w:tab w:val="center" w:pos="4536"/>
        <w:tab w:val="right" w:pos="9072"/>
      </w:tabs>
    </w:pPr>
  </w:style>
  <w:style w:type="character" w:customStyle="1" w:styleId="ZGSM">
    <w:name w:val="ZGSM"/>
    <w:rsid w:val="0025727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5727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57279"/>
    <w:pPr>
      <w:ind w:left="1701" w:hanging="1701"/>
    </w:pPr>
  </w:style>
  <w:style w:type="paragraph" w:styleId="TOC4">
    <w:name w:val="toc 4"/>
    <w:basedOn w:val="TOC3"/>
    <w:uiPriority w:val="39"/>
    <w:rsid w:val="00257279"/>
    <w:pPr>
      <w:ind w:left="1418" w:hanging="1418"/>
    </w:pPr>
  </w:style>
  <w:style w:type="paragraph" w:styleId="TOC3">
    <w:name w:val="toc 3"/>
    <w:basedOn w:val="TOC2"/>
    <w:uiPriority w:val="39"/>
    <w:rsid w:val="00257279"/>
    <w:pPr>
      <w:ind w:left="1134" w:hanging="1134"/>
    </w:pPr>
  </w:style>
  <w:style w:type="paragraph" w:styleId="TOC2">
    <w:name w:val="toc 2"/>
    <w:basedOn w:val="TOC1"/>
    <w:uiPriority w:val="39"/>
    <w:rsid w:val="0025727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257279"/>
    <w:pPr>
      <w:outlineLvl w:val="9"/>
    </w:pPr>
  </w:style>
  <w:style w:type="paragraph" w:customStyle="1" w:styleId="NF">
    <w:name w:val="NF"/>
    <w:basedOn w:val="NO"/>
    <w:rsid w:val="00257279"/>
    <w:pPr>
      <w:keepNext/>
      <w:spacing w:after="0"/>
    </w:pPr>
    <w:rPr>
      <w:rFonts w:ascii="Arial" w:hAnsi="Arial"/>
      <w:sz w:val="18"/>
    </w:rPr>
  </w:style>
  <w:style w:type="paragraph" w:customStyle="1" w:styleId="NO">
    <w:name w:val="NO"/>
    <w:basedOn w:val="Normal"/>
    <w:link w:val="NOZchn"/>
    <w:rsid w:val="00257279"/>
    <w:pPr>
      <w:keepLines/>
      <w:ind w:left="1135" w:hanging="851"/>
    </w:pPr>
  </w:style>
  <w:style w:type="paragraph" w:customStyle="1" w:styleId="PL">
    <w:name w:val="PL"/>
    <w:rsid w:val="00257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57279"/>
    <w:pPr>
      <w:jc w:val="right"/>
    </w:pPr>
  </w:style>
  <w:style w:type="paragraph" w:customStyle="1" w:styleId="TAL">
    <w:name w:val="TAL"/>
    <w:basedOn w:val="Normal"/>
    <w:link w:val="TALChar"/>
    <w:qFormat/>
    <w:rsid w:val="00257279"/>
    <w:pPr>
      <w:keepNext/>
      <w:keepLines/>
      <w:spacing w:after="0"/>
    </w:pPr>
    <w:rPr>
      <w:rFonts w:ascii="Arial" w:hAnsi="Arial"/>
      <w:sz w:val="18"/>
    </w:rPr>
  </w:style>
  <w:style w:type="paragraph" w:customStyle="1" w:styleId="TAH">
    <w:name w:val="TAH"/>
    <w:basedOn w:val="TAC"/>
    <w:link w:val="TAHCar"/>
    <w:rsid w:val="00257279"/>
    <w:rPr>
      <w:b/>
    </w:rPr>
  </w:style>
  <w:style w:type="paragraph" w:customStyle="1" w:styleId="TAC">
    <w:name w:val="TAC"/>
    <w:basedOn w:val="TAL"/>
    <w:link w:val="TACChar"/>
    <w:rsid w:val="00257279"/>
    <w:pPr>
      <w:jc w:val="center"/>
    </w:pPr>
  </w:style>
  <w:style w:type="paragraph" w:customStyle="1" w:styleId="LD">
    <w:name w:val="LD"/>
    <w:rsid w:val="0025727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57279"/>
    <w:pPr>
      <w:keepLines/>
      <w:ind w:left="1702" w:hanging="1418"/>
    </w:pPr>
  </w:style>
  <w:style w:type="paragraph" w:customStyle="1" w:styleId="FP">
    <w:name w:val="FP"/>
    <w:basedOn w:val="Normal"/>
    <w:rsid w:val="00257279"/>
    <w:pPr>
      <w:spacing w:after="0"/>
    </w:pPr>
  </w:style>
  <w:style w:type="paragraph" w:customStyle="1" w:styleId="NW">
    <w:name w:val="NW"/>
    <w:basedOn w:val="NO"/>
    <w:rsid w:val="00257279"/>
    <w:pPr>
      <w:spacing w:after="0"/>
    </w:pPr>
  </w:style>
  <w:style w:type="paragraph" w:customStyle="1" w:styleId="EW">
    <w:name w:val="EW"/>
    <w:basedOn w:val="EX"/>
    <w:rsid w:val="00257279"/>
    <w:pPr>
      <w:spacing w:after="0"/>
    </w:pPr>
  </w:style>
  <w:style w:type="paragraph" w:customStyle="1" w:styleId="B1">
    <w:name w:val="B1"/>
    <w:basedOn w:val="List"/>
    <w:link w:val="B1Char"/>
    <w:rsid w:val="00257279"/>
    <w:pPr>
      <w:ind w:left="568" w:hanging="284"/>
      <w:contextualSpacing w:val="0"/>
    </w:pPr>
  </w:style>
  <w:style w:type="paragraph" w:styleId="TOC6">
    <w:name w:val="toc 6"/>
    <w:basedOn w:val="TOC5"/>
    <w:next w:val="Normal"/>
    <w:uiPriority w:val="39"/>
    <w:rsid w:val="00257279"/>
    <w:pPr>
      <w:ind w:left="1985" w:hanging="1985"/>
    </w:pPr>
  </w:style>
  <w:style w:type="paragraph" w:styleId="TOC7">
    <w:name w:val="toc 7"/>
    <w:basedOn w:val="TOC6"/>
    <w:next w:val="Normal"/>
    <w:uiPriority w:val="39"/>
    <w:rsid w:val="00257279"/>
    <w:pPr>
      <w:ind w:left="2268" w:hanging="2268"/>
    </w:pPr>
  </w:style>
  <w:style w:type="paragraph" w:customStyle="1" w:styleId="EditorsNote">
    <w:name w:val="Editor's Note"/>
    <w:basedOn w:val="NO"/>
    <w:link w:val="EditorsNoteChar"/>
    <w:rsid w:val="00257279"/>
    <w:pPr>
      <w:ind w:left="1559" w:hanging="1276"/>
    </w:pPr>
    <w:rPr>
      <w:color w:val="FF0000"/>
    </w:rPr>
  </w:style>
  <w:style w:type="paragraph" w:customStyle="1" w:styleId="TH">
    <w:name w:val="TH"/>
    <w:basedOn w:val="Normal"/>
    <w:link w:val="THChar"/>
    <w:rsid w:val="00257279"/>
    <w:pPr>
      <w:keepNext/>
      <w:keepLines/>
      <w:spacing w:before="60"/>
      <w:jc w:val="center"/>
    </w:pPr>
    <w:rPr>
      <w:rFonts w:ascii="Arial" w:hAnsi="Arial"/>
      <w:b/>
    </w:rPr>
  </w:style>
  <w:style w:type="paragraph" w:customStyle="1" w:styleId="ZA">
    <w:name w:val="ZA"/>
    <w:rsid w:val="002572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572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5727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572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257279"/>
    <w:pPr>
      <w:ind w:left="851" w:hanging="851"/>
    </w:pPr>
  </w:style>
  <w:style w:type="paragraph" w:customStyle="1" w:styleId="ZH">
    <w:name w:val="ZH"/>
    <w:rsid w:val="0025727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57279"/>
    <w:pPr>
      <w:keepNext w:val="0"/>
      <w:spacing w:before="0" w:after="240"/>
    </w:pPr>
  </w:style>
  <w:style w:type="paragraph" w:customStyle="1" w:styleId="ZG">
    <w:name w:val="ZG"/>
    <w:rsid w:val="0025727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57279"/>
    <w:pPr>
      <w:ind w:left="851" w:hanging="284"/>
      <w:contextualSpacing w:val="0"/>
    </w:pPr>
  </w:style>
  <w:style w:type="paragraph" w:customStyle="1" w:styleId="B3">
    <w:name w:val="B3"/>
    <w:basedOn w:val="List3"/>
    <w:rsid w:val="00257279"/>
    <w:pPr>
      <w:ind w:left="1135" w:hanging="284"/>
      <w:contextualSpacing w:val="0"/>
    </w:pPr>
  </w:style>
  <w:style w:type="paragraph" w:customStyle="1" w:styleId="B4">
    <w:name w:val="B4"/>
    <w:basedOn w:val="List4"/>
    <w:rsid w:val="00257279"/>
    <w:pPr>
      <w:ind w:left="1418" w:hanging="284"/>
      <w:contextualSpacing w:val="0"/>
    </w:pPr>
  </w:style>
  <w:style w:type="paragraph" w:customStyle="1" w:styleId="B5">
    <w:name w:val="B5"/>
    <w:basedOn w:val="List5"/>
    <w:rsid w:val="00257279"/>
    <w:pPr>
      <w:ind w:left="1702" w:hanging="284"/>
      <w:contextualSpacing w:val="0"/>
    </w:pPr>
  </w:style>
  <w:style w:type="paragraph" w:customStyle="1" w:styleId="ZTD">
    <w:name w:val="ZTD"/>
    <w:basedOn w:val="ZB"/>
    <w:rsid w:val="00257279"/>
    <w:pPr>
      <w:framePr w:hRule="auto" w:wrap="notBeside" w:y="852"/>
    </w:pPr>
    <w:rPr>
      <w:i w:val="0"/>
      <w:sz w:val="40"/>
    </w:rPr>
  </w:style>
  <w:style w:type="paragraph" w:customStyle="1" w:styleId="ZV">
    <w:name w:val="ZV"/>
    <w:basedOn w:val="ZU"/>
    <w:rsid w:val="0025727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qFormat/>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qFormat/>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qFormat/>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 w:type="character" w:customStyle="1" w:styleId="TANChar">
    <w:name w:val="TAN Char"/>
    <w:link w:val="TAN"/>
    <w:qFormat/>
    <w:locked/>
    <w:rsid w:val="00F1371A"/>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28.bin"/><Relationship Id="rId159" Type="http://schemas.openxmlformats.org/officeDocument/2006/relationships/image" Target="media/image76.emf"/><Relationship Id="rId324" Type="http://schemas.openxmlformats.org/officeDocument/2006/relationships/package" Target="embeddings/Microsoft_Visio_Drawing613.vsdx"/><Relationship Id="rId170" Type="http://schemas.openxmlformats.org/officeDocument/2006/relationships/oleObject" Target="embeddings/oleObject42.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55.bin"/><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2.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4.bin"/><Relationship Id="rId149" Type="http://schemas.openxmlformats.org/officeDocument/2006/relationships/image" Target="media/image71.emf"/><Relationship Id="rId314" Type="http://schemas.openxmlformats.org/officeDocument/2006/relationships/package" Target="embeddings/Microsoft_Visio_Drawing20.vsdx"/><Relationship Id="rId335" Type="http://schemas.openxmlformats.org/officeDocument/2006/relationships/image" Target="media/image164.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8.bin"/><Relationship Id="rId181" Type="http://schemas.openxmlformats.org/officeDocument/2006/relationships/image" Target="media/image87.emf"/><Relationship Id="rId216" Type="http://schemas.openxmlformats.org/officeDocument/2006/relationships/oleObject" Target="embeddings/oleObject50.bin"/><Relationship Id="rId237" Type="http://schemas.openxmlformats.org/officeDocument/2006/relationships/image" Target="media/image115.emf"/><Relationship Id="rId258" Type="http://schemas.openxmlformats.org/officeDocument/2006/relationships/oleObject" Target="embeddings/Microsoft_Visio_2003-2010_Drawing45.vsd"/><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1.vsd"/><Relationship Id="rId139" Type="http://schemas.openxmlformats.org/officeDocument/2006/relationships/image" Target="media/image66.emf"/><Relationship Id="rId290" Type="http://schemas.openxmlformats.org/officeDocument/2006/relationships/oleObject" Target="embeddings/oleObject71.bin"/><Relationship Id="rId304" Type="http://schemas.openxmlformats.org/officeDocument/2006/relationships/oleObject" Target="embeddings/oleObject78.bin"/><Relationship Id="rId325" Type="http://schemas.openxmlformats.org/officeDocument/2006/relationships/image" Target="media/image159.emf"/><Relationship Id="rId85" Type="http://schemas.openxmlformats.org/officeDocument/2006/relationships/image" Target="media/image39.emf"/><Relationship Id="rId150" Type="http://schemas.openxmlformats.org/officeDocument/2006/relationships/oleObject" Target="embeddings/oleObject34.bin"/><Relationship Id="rId171" Type="http://schemas.openxmlformats.org/officeDocument/2006/relationships/image" Target="media/image82.emf"/><Relationship Id="rId192" Type="http://schemas.openxmlformats.org/officeDocument/2006/relationships/oleObject" Target="embeddings/oleObject46.bin"/><Relationship Id="rId206" Type="http://schemas.openxmlformats.org/officeDocument/2006/relationships/oleObject" Target="embeddings/oleObject48.bin"/><Relationship Id="rId227" Type="http://schemas.openxmlformats.org/officeDocument/2006/relationships/image" Target="media/image110.emf"/><Relationship Id="rId248" Type="http://schemas.openxmlformats.org/officeDocument/2006/relationships/oleObject" Target="embeddings/Microsoft_Visio_2003-2010_Drawing41.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6.bin"/><Relationship Id="rId129" Type="http://schemas.openxmlformats.org/officeDocument/2006/relationships/image" Target="media/image61.emf"/><Relationship Id="rId280" Type="http://schemas.openxmlformats.org/officeDocument/2006/relationships/oleObject" Target="embeddings/oleObject66.bin"/><Relationship Id="rId315" Type="http://schemas.openxmlformats.org/officeDocument/2006/relationships/image" Target="media/image154.emf"/><Relationship Id="rId336" Type="http://schemas.openxmlformats.org/officeDocument/2006/relationships/package" Target="embeddings/Microsoft_Visio_Drawing22.vsdx"/><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package" Target="embeddings/Microsoft_Visio_Drawing11.vsdx"/><Relationship Id="rId140" Type="http://schemas.openxmlformats.org/officeDocument/2006/relationships/oleObject" Target="embeddings/oleObject29.bin"/><Relationship Id="rId161" Type="http://schemas.openxmlformats.org/officeDocument/2006/relationships/image" Target="media/image77.emf"/><Relationship Id="rId182" Type="http://schemas.openxmlformats.org/officeDocument/2006/relationships/oleObject" Target="embeddings/oleObject4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6.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3.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package" Target="embeddings/Microsoft_Visio_Drawing814.vsdx"/><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5.bin"/><Relationship Id="rId151" Type="http://schemas.openxmlformats.org/officeDocument/2006/relationships/image" Target="media/image72.emf"/><Relationship Id="rId172" Type="http://schemas.openxmlformats.org/officeDocument/2006/relationships/oleObject" Target="embeddings/Microsoft_Visio_2003-2010_Drawing25.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6.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6.vsd"/><Relationship Id="rId281" Type="http://schemas.openxmlformats.org/officeDocument/2006/relationships/image" Target="media/image137.emf"/><Relationship Id="rId316" Type="http://schemas.openxmlformats.org/officeDocument/2006/relationships/package" Target="embeddings/Microsoft_Visio_Drawing21.vsdx"/><Relationship Id="rId337" Type="http://schemas.openxmlformats.org/officeDocument/2006/relationships/image" Target="media/image165.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Microsoft_Visio_2003-2010_Drawing22.vsd"/><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package" Target="embeddings/Microsoft_Visio___1.vsdx"/><Relationship Id="rId183" Type="http://schemas.openxmlformats.org/officeDocument/2006/relationships/image" Target="media/image88.emf"/><Relationship Id="rId218" Type="http://schemas.openxmlformats.org/officeDocument/2006/relationships/oleObject" Target="embeddings/oleObject51.bin"/><Relationship Id="rId239" Type="http://schemas.openxmlformats.org/officeDocument/2006/relationships/image" Target="media/image116.emf"/><Relationship Id="rId250" Type="http://schemas.openxmlformats.org/officeDocument/2006/relationships/oleObject" Target="embeddings/Microsoft_Visio_2003-2010_Drawing42.vsd"/><Relationship Id="rId271" Type="http://schemas.openxmlformats.org/officeDocument/2006/relationships/image" Target="media/image132.emf"/><Relationship Id="rId292" Type="http://schemas.openxmlformats.org/officeDocument/2006/relationships/oleObject" Target="embeddings/oleObject72.bin"/><Relationship Id="rId306" Type="http://schemas.openxmlformats.org/officeDocument/2006/relationships/oleObject" Target="embeddings/oleObject79.bin"/><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7.bin"/><Relationship Id="rId131" Type="http://schemas.openxmlformats.org/officeDocument/2006/relationships/image" Target="media/image62.emf"/><Relationship Id="rId327" Type="http://schemas.openxmlformats.org/officeDocument/2006/relationships/image" Target="media/image160.emf"/><Relationship Id="rId152" Type="http://schemas.openxmlformats.org/officeDocument/2006/relationships/oleObject" Target="embeddings/oleObject35.bin"/><Relationship Id="rId173" Type="http://schemas.openxmlformats.org/officeDocument/2006/relationships/image" Target="media/image83.emf"/><Relationship Id="rId194" Type="http://schemas.openxmlformats.org/officeDocument/2006/relationships/oleObject" Target="embeddings/Microsoft_Visio_2003-2010_Drawing27.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240" Type="http://schemas.openxmlformats.org/officeDocument/2006/relationships/oleObject" Target="embeddings/Microsoft_Visio_2003-2010_Drawing37.vsd"/><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2.bin"/><Relationship Id="rId282" Type="http://schemas.openxmlformats.org/officeDocument/2006/relationships/oleObject" Target="embeddings/oleObject67.bin"/><Relationship Id="rId317" Type="http://schemas.openxmlformats.org/officeDocument/2006/relationships/image" Target="media/image155.emf"/><Relationship Id="rId338" Type="http://schemas.openxmlformats.org/officeDocument/2006/relationships/package" Target="embeddings/Microsoft_Visio_Drawing23.vsdx"/><Relationship Id="rId8" Type="http://schemas.openxmlformats.org/officeDocument/2006/relationships/endnotes" Target="endnotes.xml"/><Relationship Id="rId98" Type="http://schemas.openxmlformats.org/officeDocument/2006/relationships/package" Target="embeddings/Microsoft_Visio_Drawing112.vsdx"/><Relationship Id="rId121" Type="http://schemas.openxmlformats.org/officeDocument/2006/relationships/image" Target="media/image57.emf"/><Relationship Id="rId142" Type="http://schemas.openxmlformats.org/officeDocument/2006/relationships/oleObject" Target="embeddings/oleObject30.bin"/><Relationship Id="rId163" Type="http://schemas.openxmlformats.org/officeDocument/2006/relationships/image" Target="media/image78.emf"/><Relationship Id="rId184" Type="http://schemas.openxmlformats.org/officeDocument/2006/relationships/oleObject" Target="embeddings/oleObject44.bin"/><Relationship Id="rId219" Type="http://schemas.openxmlformats.org/officeDocument/2006/relationships/image" Target="media/image106.emf"/><Relationship Id="rId230" Type="http://schemas.openxmlformats.org/officeDocument/2006/relationships/oleObject" Target="embeddings/oleObject57.bin"/><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0.bin"/><Relationship Id="rId137" Type="http://schemas.openxmlformats.org/officeDocument/2006/relationships/image" Target="media/image65.emf"/><Relationship Id="rId158" Type="http://schemas.openxmlformats.org/officeDocument/2006/relationships/oleObject" Target="embeddings/Microsoft_Visio_2003-2010_Drawing23.vsd"/><Relationship Id="rId272" Type="http://schemas.openxmlformats.org/officeDocument/2006/relationships/package" Target="embeddings/Microsoft_Visio_Drawing1517.vsdx"/><Relationship Id="rId293" Type="http://schemas.openxmlformats.org/officeDocument/2006/relationships/image" Target="media/image143.emf"/><Relationship Id="rId302" Type="http://schemas.openxmlformats.org/officeDocument/2006/relationships/oleObject" Target="embeddings/oleObject77.bin"/><Relationship Id="rId307" Type="http://schemas.openxmlformats.org/officeDocument/2006/relationships/image" Target="media/image150.emf"/><Relationship Id="rId323" Type="http://schemas.openxmlformats.org/officeDocument/2006/relationships/image" Target="media/image158.emf"/><Relationship Id="rId328" Type="http://schemas.openxmlformats.org/officeDocument/2006/relationships/package" Target="embeddings/Microsoft_Visio_Drawing915.vsdx"/><Relationship Id="rId344"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26.bin"/><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62.vsdx"/><Relationship Id="rId204" Type="http://schemas.openxmlformats.org/officeDocument/2006/relationships/oleObject" Target="embeddings/oleObject47.bin"/><Relationship Id="rId220" Type="http://schemas.openxmlformats.org/officeDocument/2006/relationships/oleObject" Target="embeddings/oleObject5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0.vsd"/><Relationship Id="rId267" Type="http://schemas.openxmlformats.org/officeDocument/2006/relationships/image" Target="media/image130.emf"/><Relationship Id="rId288" Type="http://schemas.openxmlformats.org/officeDocument/2006/relationships/oleObject" Target="embeddings/oleObject70.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5.bin"/><Relationship Id="rId127" Type="http://schemas.openxmlformats.org/officeDocument/2006/relationships/image" Target="media/image60.emf"/><Relationship Id="rId262" Type="http://schemas.openxmlformats.org/officeDocument/2006/relationships/oleObject" Target="embeddings/Microsoft_Visio_2003-2010_Drawing47.vsd"/><Relationship Id="rId283" Type="http://schemas.openxmlformats.org/officeDocument/2006/relationships/image" Target="media/image138.emf"/><Relationship Id="rId313" Type="http://schemas.openxmlformats.org/officeDocument/2006/relationships/image" Target="media/image153.emf"/><Relationship Id="rId318" Type="http://schemas.openxmlformats.org/officeDocument/2006/relationships/package" Target="embeddings/Microsoft_Visio_Drawing110.vsdx"/><Relationship Id="rId339" Type="http://schemas.openxmlformats.org/officeDocument/2006/relationships/image" Target="media/image166.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1.bin"/><Relationship Id="rId143" Type="http://schemas.openxmlformats.org/officeDocument/2006/relationships/image" Target="media/image68.emf"/><Relationship Id="rId148" Type="http://schemas.openxmlformats.org/officeDocument/2006/relationships/oleObject" Target="embeddings/oleObject33.bin"/><Relationship Id="rId164" Type="http://schemas.openxmlformats.org/officeDocument/2006/relationships/oleObject" Target="embeddings/oleObject39.bin"/><Relationship Id="rId169" Type="http://schemas.openxmlformats.org/officeDocument/2006/relationships/image" Target="media/image81.emf"/><Relationship Id="rId185" Type="http://schemas.openxmlformats.org/officeDocument/2006/relationships/image" Target="media/image89.emf"/><Relationship Id="rId334" Type="http://schemas.openxmlformats.org/officeDocument/2006/relationships/package" Target="embeddings/Microsoft_Visio___124.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3.vsdx"/><Relationship Id="rId210" Type="http://schemas.openxmlformats.org/officeDocument/2006/relationships/package" Target="embeddings/Microsoft_Visio_Drawing17.vsdx"/><Relationship Id="rId215" Type="http://schemas.openxmlformats.org/officeDocument/2006/relationships/image" Target="media/image104.emf"/><Relationship Id="rId236" Type="http://schemas.openxmlformats.org/officeDocument/2006/relationships/oleObject" Target="embeddings/oleObject58.bin"/><Relationship Id="rId257" Type="http://schemas.openxmlformats.org/officeDocument/2006/relationships/image" Target="media/image125.emf"/><Relationship Id="rId278" Type="http://schemas.openxmlformats.org/officeDocument/2006/relationships/package" Target="embeddings/Microsoft_Visio_Drawing1618.vsdx"/><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3.vsd"/><Relationship Id="rId273" Type="http://schemas.openxmlformats.org/officeDocument/2006/relationships/image" Target="media/image133.emf"/><Relationship Id="rId294" Type="http://schemas.openxmlformats.org/officeDocument/2006/relationships/oleObject" Target="embeddings/oleObject73.bin"/><Relationship Id="rId308" Type="http://schemas.openxmlformats.org/officeDocument/2006/relationships/package" Target="embeddings/Microsoft_Visio_Drawing178.vsdx"/><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36.bin"/><Relationship Id="rId175" Type="http://schemas.openxmlformats.org/officeDocument/2006/relationships/image" Target="media/image84.emf"/><Relationship Id="rId340" Type="http://schemas.openxmlformats.org/officeDocument/2006/relationships/package" Target="embeddings/Microsoft_Visio_Drawing2224.vsdx"/><Relationship Id="rId196" Type="http://schemas.openxmlformats.org/officeDocument/2006/relationships/oleObject" Target="embeddings/Microsoft_Visio_2003-2010_Drawing28.vsd"/><Relationship Id="rId200" Type="http://schemas.openxmlformats.org/officeDocument/2006/relationships/oleObject" Target="embeddings/Microsoft_Visio_2003-2010_Drawing30.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38.vsd"/><Relationship Id="rId263" Type="http://schemas.openxmlformats.org/officeDocument/2006/relationships/image" Target="media/image128.emf"/><Relationship Id="rId284" Type="http://schemas.openxmlformats.org/officeDocument/2006/relationships/oleObject" Target="embeddings/oleObject68.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3.bin"/><Relationship Id="rId123" Type="http://schemas.openxmlformats.org/officeDocument/2006/relationships/image" Target="media/image58.emf"/><Relationship Id="rId144" Type="http://schemas.openxmlformats.org/officeDocument/2006/relationships/oleObject" Target="embeddings/oleObject31.bin"/><Relationship Id="rId330" Type="http://schemas.openxmlformats.org/officeDocument/2006/relationships/package" Target="embeddings/Microsoft_Visio_Drawing1116.vsdx"/><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5.bin"/><Relationship Id="rId211" Type="http://schemas.openxmlformats.org/officeDocument/2006/relationships/image" Target="media/image102.emf"/><Relationship Id="rId232" Type="http://schemas.openxmlformats.org/officeDocument/2006/relationships/oleObject" Target="embeddings/Microsoft_Visio_2003-2010_Drawing34.vsd"/><Relationship Id="rId253" Type="http://schemas.openxmlformats.org/officeDocument/2006/relationships/image" Target="media/image123.emf"/><Relationship Id="rId274" Type="http://schemas.openxmlformats.org/officeDocument/2006/relationships/oleObject" Target="embeddings/oleObject64.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7.bin"/><Relationship Id="rId320" Type="http://schemas.openxmlformats.org/officeDocument/2006/relationships/package" Target="embeddings/Microsoft_Visio_Drawing211.vsdx"/><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package" Target="embeddings/Microsoft_Visio_Drawing1113.vsdx"/><Relationship Id="rId197" Type="http://schemas.openxmlformats.org/officeDocument/2006/relationships/image" Target="media/image95.emf"/><Relationship Id="rId341" Type="http://schemas.openxmlformats.org/officeDocument/2006/relationships/header" Target="header1.xml"/><Relationship Id="rId201" Type="http://schemas.openxmlformats.org/officeDocument/2006/relationships/image" Target="media/image97.emf"/><Relationship Id="rId222" Type="http://schemas.openxmlformats.org/officeDocument/2006/relationships/oleObject" Target="embeddings/oleObject53.bin"/><Relationship Id="rId243" Type="http://schemas.openxmlformats.org/officeDocument/2006/relationships/image" Target="media/image118.emf"/><Relationship Id="rId264" Type="http://schemas.openxmlformats.org/officeDocument/2006/relationships/oleObject" Target="embeddings/oleObject60.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2.bin"/><Relationship Id="rId310" Type="http://schemas.openxmlformats.org/officeDocument/2006/relationships/package" Target="embeddings/Microsoft_Visio_Drawing18.vsdx"/><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0.bin"/><Relationship Id="rId187" Type="http://schemas.openxmlformats.org/officeDocument/2006/relationships/image" Target="media/image90.emf"/><Relationship Id="rId331" Type="http://schemas.openxmlformats.org/officeDocument/2006/relationships/image" Target="media/image162.emf"/><Relationship Id="rId1" Type="http://schemas.microsoft.com/office/2006/relationships/keyMapCustomizations" Target="customizations.xml"/><Relationship Id="rId212" Type="http://schemas.openxmlformats.org/officeDocument/2006/relationships/oleObject" Target="embeddings/Microsoft_Visio_2003-2010_Drawing33.vsd"/><Relationship Id="rId233" Type="http://schemas.openxmlformats.org/officeDocument/2006/relationships/image" Target="media/image113.emf"/><Relationship Id="rId254" Type="http://schemas.openxmlformats.org/officeDocument/2006/relationships/oleObject" Target="embeddings/oleObject59.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19.bin"/><Relationship Id="rId275" Type="http://schemas.openxmlformats.org/officeDocument/2006/relationships/image" Target="media/image134.emf"/><Relationship Id="rId296" Type="http://schemas.openxmlformats.org/officeDocument/2006/relationships/oleObject" Target="embeddings/oleObject74.bin"/><Relationship Id="rId300" Type="http://schemas.openxmlformats.org/officeDocument/2006/relationships/oleObject" Target="embeddings/oleObject76.bin"/><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7.bin"/><Relationship Id="rId177" Type="http://schemas.openxmlformats.org/officeDocument/2006/relationships/image" Target="media/image85.emf"/><Relationship Id="rId198" Type="http://schemas.openxmlformats.org/officeDocument/2006/relationships/oleObject" Target="embeddings/Microsoft_Visio_2003-2010_Drawing29.vsd"/><Relationship Id="rId321" Type="http://schemas.openxmlformats.org/officeDocument/2006/relationships/image" Target="media/image157.emf"/><Relationship Id="rId342" Type="http://schemas.openxmlformats.org/officeDocument/2006/relationships/footer" Target="footer1.xml"/><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39.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9.bin"/><Relationship Id="rId50" Type="http://schemas.openxmlformats.org/officeDocument/2006/relationships/oleObject" Target="embeddings/Microsoft_Visio_2003-2010_Drawing14.vsd"/><Relationship Id="rId104" Type="http://schemas.openxmlformats.org/officeDocument/2006/relationships/oleObject" Target="embeddings/oleObject14.bin"/><Relationship Id="rId125" Type="http://schemas.openxmlformats.org/officeDocument/2006/relationships/image" Target="media/image59.emf"/><Relationship Id="rId146" Type="http://schemas.openxmlformats.org/officeDocument/2006/relationships/oleObject" Target="embeddings/oleObject32.bin"/><Relationship Id="rId167" Type="http://schemas.openxmlformats.org/officeDocument/2006/relationships/image" Target="media/image80.emf"/><Relationship Id="rId188" Type="http://schemas.openxmlformats.org/officeDocument/2006/relationships/package" Target="embeddings/Microsoft_Visio_Drawing41.vsdx"/><Relationship Id="rId311" Type="http://schemas.openxmlformats.org/officeDocument/2006/relationships/image" Target="media/image152.emf"/><Relationship Id="rId332" Type="http://schemas.openxmlformats.org/officeDocument/2006/relationships/package" Target="embeddings/Microsoft_Visio___.vsdx"/><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5.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5.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package" Target="embeddings/Microsoft_Word_Document.docx"/><Relationship Id="rId157" Type="http://schemas.openxmlformats.org/officeDocument/2006/relationships/image" Target="media/image75.emf"/><Relationship Id="rId178" Type="http://schemas.openxmlformats.org/officeDocument/2006/relationships/package" Target="embeddings/Microsoft_Visio_Drawing12.vsdx"/><Relationship Id="rId301" Type="http://schemas.openxmlformats.org/officeDocument/2006/relationships/image" Target="media/image147.emf"/><Relationship Id="rId322" Type="http://schemas.openxmlformats.org/officeDocument/2006/relationships/package" Target="embeddings/Microsoft_Visio_Drawing412.vsdx"/><Relationship Id="rId343"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package" Target="embeddings/Microsoft_Visio_Drawing7.vsdx"/><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image" Target="media/image6.emf"/><Relationship Id="rId224" Type="http://schemas.openxmlformats.org/officeDocument/2006/relationships/oleObject" Target="embeddings/oleObject54.bin"/><Relationship Id="rId245" Type="http://schemas.openxmlformats.org/officeDocument/2006/relationships/image" Target="media/image119.emf"/><Relationship Id="rId266" Type="http://schemas.openxmlformats.org/officeDocument/2006/relationships/oleObject" Target="embeddings/oleObject61.bin"/><Relationship Id="rId287" Type="http://schemas.openxmlformats.org/officeDocument/2006/relationships/image" Target="media/image140.emf"/><Relationship Id="rId30" Type="http://schemas.openxmlformats.org/officeDocument/2006/relationships/oleObject" Target="embeddings/Microsoft_Visio_2003-2010_Drawing5.vsd"/><Relationship Id="rId105" Type="http://schemas.openxmlformats.org/officeDocument/2006/relationships/image" Target="media/image49.emf"/><Relationship Id="rId126" Type="http://schemas.openxmlformats.org/officeDocument/2006/relationships/oleObject" Target="embeddings/oleObject23.bin"/><Relationship Id="rId147" Type="http://schemas.openxmlformats.org/officeDocument/2006/relationships/image" Target="media/image70.emf"/><Relationship Id="rId168" Type="http://schemas.openxmlformats.org/officeDocument/2006/relationships/oleObject" Target="embeddings/oleObject41.bin"/><Relationship Id="rId312" Type="http://schemas.openxmlformats.org/officeDocument/2006/relationships/package" Target="embeddings/Microsoft_Visio_Drawing19.vsdx"/><Relationship Id="rId333" Type="http://schemas.openxmlformats.org/officeDocument/2006/relationships/image" Target="media/image163.emf"/><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189" Type="http://schemas.openxmlformats.org/officeDocument/2006/relationships/image" Target="media/image91.emf"/><Relationship Id="rId3" Type="http://schemas.openxmlformats.org/officeDocument/2006/relationships/numbering" Target="numbering.xml"/><Relationship Id="rId214" Type="http://schemas.openxmlformats.org/officeDocument/2006/relationships/oleObject" Target="embeddings/oleObject49.bin"/><Relationship Id="rId235" Type="http://schemas.openxmlformats.org/officeDocument/2006/relationships/image" Target="media/image114.emf"/><Relationship Id="rId256" Type="http://schemas.openxmlformats.org/officeDocument/2006/relationships/oleObject" Target="embeddings/Microsoft_Visio_2003-2010_Drawing44.vsd"/><Relationship Id="rId277" Type="http://schemas.openxmlformats.org/officeDocument/2006/relationships/image" Target="media/image135.emf"/><Relationship Id="rId298" Type="http://schemas.openxmlformats.org/officeDocument/2006/relationships/oleObject" Target="embeddings/oleObject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CDCB90-2D92-43A1-B9C9-D8878992A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771</Pages>
  <Words>394830</Words>
  <Characters>2250533</Characters>
  <Application>Microsoft Office Word</Application>
  <DocSecurity>0</DocSecurity>
  <Lines>18754</Lines>
  <Paragraphs>5280</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2640083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19)</dc:subject>
  <dc:creator>MCC Support</dc:creator>
  <cp:keywords/>
  <dc:description/>
  <cp:lastModifiedBy>23.501CR5807R10: Correction of Implementation 5.50.2</cp:lastModifiedBy>
  <cp:revision>3</cp:revision>
  <cp:lastPrinted>2019-02-25T14:05:00Z</cp:lastPrinted>
  <dcterms:created xsi:type="dcterms:W3CDTF">2024-12-20T14:56:00Z</dcterms:created>
  <dcterms:modified xsi:type="dcterms:W3CDTF">2024-12-20T15:30:00Z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