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65pt" o:ole="">
            <v:imagedata r:id="rId10" o:title=""/>
          </v:shape>
          <o:OLEObject Type="Embed" ProgID="Word.Picture.8" ShapeID="_x0000_i1025" DrawAspect="Content" ObjectID="_1796121125"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3pt;height:82.95pt" o:ole="">
            <v:imagedata r:id="rId12" o:title=""/>
          </v:shape>
          <o:OLEObject Type="Embed" ProgID="Word.Picture.8" ShapeID="_x0000_i1026" DrawAspect="Content" ObjectID="_1796121126"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lastRenderedPageBreak/>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lastRenderedPageBreak/>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lastRenderedPageBreak/>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lastRenderedPageBreak/>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pt;height:154.35pt" o:ole="">
            <v:imagedata r:id="rId14" o:title="" croptop="2567f" cropbottom="9168f" cropleft="1389f" cropright="11086f"/>
          </v:shape>
          <o:OLEObject Type="Embed" ProgID="Visio.Drawing.11" ShapeID="_x0000_i1027" DrawAspect="Content" ObjectID="_1796121127"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7.8pt" o:ole="">
            <v:imagedata r:id="rId16" o:title="" croptop="2567f" cropbottom="9168f" cropleft="1389f" cropright="11086f"/>
          </v:shape>
          <o:OLEObject Type="Embed" ProgID="Visio.Drawing.11" ShapeID="_x0000_i1028" DrawAspect="Content" ObjectID="_1796121128"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pPr>
        <w:pStyle w:val="Heading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pPr>
        <w:pStyle w:val="Heading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pt;height:150.35pt" o:ole="">
            <v:imagedata r:id="rId18" o:title="" croptop="2567f" cropbottom="9168f" cropleft="1389f" cropright="11086f"/>
          </v:shape>
          <o:OLEObject Type="Embed" ProgID="Visio.Drawing.11" ShapeID="_x0000_i1029" DrawAspect="Content" ObjectID="_1796121129"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pPr>
        <w:pStyle w:val="Heading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pPr>
        <w:pStyle w:val="Heading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50060D">
      <w:pPr>
        <w:pStyle w:val="Heading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45pt;height:146.9pt" o:ole="">
            <v:imagedata r:id="rId20" o:title="" croptop="2567f" cropbottom="9168f" cropleft="1389f" cropright="11086f"/>
          </v:shape>
          <o:OLEObject Type="Embed" ProgID="Visio.Drawing.11" ShapeID="_x0000_i1030" DrawAspect="Content" ObjectID="_1796121130"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pPr>
        <w:pStyle w:val="Heading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pPr>
        <w:pStyle w:val="Heading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0"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75pt;height:144.6pt" o:ole="">
            <v:imagedata r:id="rId22" o:title="" croptop="2567f" cropbottom="9168f" cropleft="1389f" cropright="11086f"/>
          </v:shape>
          <o:OLEObject Type="Embed" ProgID="Visio.Drawing.11" ShapeID="_x0000_i1031" DrawAspect="Content" ObjectID="_1796121131"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pPr>
        <w:pStyle w:val="Heading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pPr>
        <w:pStyle w:val="Heading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19"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75pt;height:144.6pt" o:ole="">
            <v:imagedata r:id="rId24" o:title="" croptop="2567f" cropbottom="9168f" cropleft="1389f" cropright="11086f"/>
          </v:shape>
          <o:OLEObject Type="Embed" ProgID="Visio.Drawing.11" ShapeID="_x0000_i1032" DrawAspect="Content" ObjectID="_1796121132"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pPr>
        <w:pStyle w:val="Heading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pPr>
        <w:pStyle w:val="Heading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pt;height:154.35pt" o:ole="">
            <v:imagedata r:id="rId26" o:title="" croptop="2567f" cropbottom="9168f" cropleft="1389f" cropright="11086f"/>
          </v:shape>
          <o:OLEObject Type="Embed" ProgID="Visio.Drawing.11" ShapeID="_x0000_i1033" DrawAspect="Content" ObjectID="_1796121133"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pPr>
        <w:pStyle w:val="Heading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pPr>
        <w:pStyle w:val="Heading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pt;height:154.35pt" o:ole="">
            <v:imagedata r:id="rId28" o:title="" croptop="2567f" cropbottom="9168f" cropleft="1389f" cropright="11086f"/>
          </v:shape>
          <o:OLEObject Type="Embed" ProgID="Visio.Drawing.11" ShapeID="_x0000_i1034" DrawAspect="Content" ObjectID="_1796121134"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pPr>
        <w:pStyle w:val="Heading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pPr>
        <w:pStyle w:val="Heading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2"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05pt;height:81.2pt" o:ole="">
            <v:imagedata r:id="rId30" o:title="" croptop="2567f" cropbottom="25220f" cropleft="1389f" cropright="23416f"/>
          </v:shape>
          <o:OLEObject Type="Embed" ProgID="Visio.Drawing.11" ShapeID="_x0000_i1035" DrawAspect="Content" ObjectID="_1796121135"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8"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65pt" o:ole="">
            <v:imagedata r:id="rId34" o:title=""/>
          </v:shape>
          <o:OLEObject Type="Embed" ProgID="Visio.Drawing.15" ShapeID="_x0000_i1036" DrawAspect="Content" ObjectID="_1796121136"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pPr>
        <w:pStyle w:val="Heading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pPr>
        <w:pStyle w:val="Heading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0955C4">
      <w:pPr>
        <w:pStyle w:val="Heading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0955C4">
      <w:pPr>
        <w:pStyle w:val="Heading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0955C4">
      <w:pPr>
        <w:pStyle w:val="Heading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0955C4">
      <w:pPr>
        <w:pStyle w:val="Heading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w:t>
            </w:r>
            <w:r w:rsidR="00744415">
              <w:rPr>
                <w:rFonts w:eastAsia="맑은 고딕"/>
              </w:rPr>
              <w:t>provided configuration</w:t>
            </w:r>
            <w:r>
              <w:rPr>
                <w:rFonts w:eastAsia="맑은 고딕"/>
              </w:rPr>
              <w:t xml:space="preserve"> parameters apply</w:t>
            </w:r>
            <w:r w:rsidR="00744415">
              <w:rPr>
                <w:rFonts w:eastAsia="맑은 고딕"/>
              </w:rPr>
              <w:t xml:space="preserve"> to the N6 interface</w:t>
            </w:r>
            <w:r>
              <w:rPr>
                <w:rFonts w:eastAsia="맑은 고딕"/>
              </w:rPr>
              <w:t>.</w:t>
            </w:r>
          </w:p>
          <w:p w14:paraId="566D52C4" w14:textId="77777777" w:rsidR="00744415" w:rsidRDefault="00744415" w:rsidP="00744415">
            <w:pPr>
              <w:pStyle w:val="TAL"/>
              <w:rPr>
                <w:rFonts w:eastAsia="맑은 고딕"/>
              </w:rPr>
            </w:pPr>
          </w:p>
          <w:p w14:paraId="3B0D097D" w14:textId="378D21CF" w:rsidR="00744415" w:rsidRDefault="00744415" w:rsidP="00744415">
            <w:pPr>
              <w:pStyle w:val="TAL"/>
            </w:pPr>
            <w:r>
              <w:t xml:space="preserve">The presence of this attribute with the value </w:t>
            </w:r>
            <w:r w:rsidRPr="00C8321B">
              <w:rPr>
                <w:rFonts w:eastAsia="맑은 고딕"/>
              </w:rPr>
              <w:t>"</w:t>
            </w:r>
            <w:r>
              <w:t>false</w:t>
            </w:r>
            <w:r w:rsidRPr="00C8321B">
              <w:rPr>
                <w:rFonts w:eastAsia="맑은 고딕"/>
              </w:rPr>
              <w:t>"</w:t>
            </w:r>
            <w:r>
              <w:t xml:space="preserve"> shall be prohibited.</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맑은 고딕"/>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맑은 고딕"/>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맑은 고딕"/>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맑은 고딕"/>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맑은 고딕"/>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pt;height:154.35pt" o:ole="">
            <v:imagedata r:id="rId36" o:title="" croptop="2567f" cropbottom="9168f" cropleft="1389f" cropright="11086f"/>
          </v:shape>
          <o:OLEObject Type="Embed" ProgID="Visio.Drawing.11" ShapeID="_x0000_i1037" DrawAspect="Content" ObjectID="_1796121137"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pPr>
        <w:pStyle w:val="Heading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pPr>
        <w:pStyle w:val="Heading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5pt;height:279.95pt" o:ole="">
            <v:imagedata r:id="rId38" o:title=""/>
          </v:shape>
          <o:OLEObject Type="Embed" ProgID="Visio.Drawing.15" ShapeID="_x0000_i1038" DrawAspect="Content" ObjectID="_1796121138"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D74FD5">
      <w:pPr>
        <w:pStyle w:val="Heading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D74FD5">
      <w:pPr>
        <w:pStyle w:val="Heading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2" w:name="_Toc152158830"/>
      <w:bookmarkStart w:id="8783" w:name="_Toc168570993"/>
      <w:bookmarkStart w:id="8784" w:name="_Toc169773034"/>
      <w:r w:rsidRPr="008B1C02">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D74FD5">
      <w:pPr>
        <w:pStyle w:val="Heading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CC45C4">
      <w:pPr>
        <w:pStyle w:val="Heading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pt;height:154.35pt" o:ole="">
            <v:imagedata r:id="rId40" o:title="" croptop="2567f" cropbottom="9168f" cropleft="1389f" cropright="11086f"/>
          </v:shape>
          <o:OLEObject Type="Embed" ProgID="Visio.Drawing.11" ShapeID="_x0000_i1039" DrawAspect="Content" ObjectID="_1796121139"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AA5070">
      <w:pPr>
        <w:pStyle w:val="Heading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AA5070">
      <w:pPr>
        <w:pStyle w:val="Heading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3pt;height:178pt" o:ole="">
            <v:imagedata r:id="rId42" o:title=""/>
          </v:shape>
          <o:OLEObject Type="Embed" ProgID="Visio.Drawing.15" ShapeID="_x0000_i1040" DrawAspect="Content" ObjectID="_1796121140"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70B05">
      <w:pPr>
        <w:pStyle w:val="Heading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796121141"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CB6352">
      <w:pPr>
        <w:pStyle w:val="Heading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CB6352">
      <w:pPr>
        <w:pStyle w:val="Heading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CB6352">
      <w:pPr>
        <w:pStyle w:val="Heading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CB6352">
      <w:pPr>
        <w:pStyle w:val="Heading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486786">
      <w:pPr>
        <w:pStyle w:val="Heading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486786">
      <w:pPr>
        <w:pStyle w:val="Heading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B41DCA">
      <w:pPr>
        <w:pStyle w:val="Heading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1"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1pt" o:ole="">
            <v:imagedata r:id="rId46" o:title=""/>
          </v:shape>
          <o:OLEObject Type="Embed" ProgID="Visio.Drawing.15" ShapeID="_x0000_i1042" DrawAspect="Content" ObjectID="_1796121142"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lastRenderedPageBreak/>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82887">
      <w:pPr>
        <w:pStyle w:val="Heading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lastRenderedPageBreak/>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82887">
      <w:pPr>
        <w:pStyle w:val="Heading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lastRenderedPageBreak/>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05pt;height:95.6pt" o:ole="">
            <v:imagedata r:id="rId48" o:title="" cropbottom="7081f" cropright="4734f"/>
          </v:shape>
          <o:OLEObject Type="Embed" ProgID="Visio.Drawing.15" ShapeID="_x0000_i1043" DrawAspect="Content" ObjectID="_1796121143"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7"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4pt;height:209.1pt" o:ole="">
            <v:imagedata r:id="rId50" o:title=""/>
          </v:shape>
          <o:OLEObject Type="Embed" ProgID="Visio.Drawing.15" ShapeID="_x0000_i1044" DrawAspect="Content" ObjectID="_1796121144"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C1368E">
      <w:pPr>
        <w:pStyle w:val="Heading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C1368E">
      <w:pPr>
        <w:pStyle w:val="Heading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C1368E">
      <w:pPr>
        <w:pStyle w:val="Heading7"/>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C1368E">
      <w:pPr>
        <w:pStyle w:val="Heading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B64E9C">
      <w:pPr>
        <w:pStyle w:val="Heading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7pt;height:240.75pt" o:ole="">
            <v:imagedata r:id="rId52" o:title=""/>
          </v:shape>
          <o:OLEObject Type="Embed" ProgID="Visio.Drawing.15" ShapeID="_x0000_i1045" DrawAspect="Content" ObjectID="_1796121145"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B701D1">
      <w:pPr>
        <w:pStyle w:val="Heading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B701D1">
      <w:pPr>
        <w:pStyle w:val="Heading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6"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25pt;height:286.25pt" o:ole="">
            <v:imagedata r:id="rId54" o:title=""/>
          </v:shape>
          <o:OLEObject Type="Embed" ProgID="Visio.Drawing.15" ShapeID="_x0000_i1046" DrawAspect="Content" ObjectID="_1796121146"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BF099E">
      <w:pPr>
        <w:pStyle w:val="Heading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EC71C4">
      <w:pPr>
        <w:pStyle w:val="Heading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BF099E">
      <w:pPr>
        <w:pStyle w:val="Heading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BF099E">
      <w:pPr>
        <w:pStyle w:val="Heading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BF099E">
      <w:pPr>
        <w:pStyle w:val="Heading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59"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45pt" o:ole="">
            <v:imagedata r:id="rId56" o:title=""/>
          </v:shape>
          <o:OLEObject Type="Embed" ProgID="Word.Document.8" ShapeID="_x0000_i1047" DrawAspect="Content" ObjectID="_1796121147"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A33A5C">
      <w:pPr>
        <w:pStyle w:val="Heading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A33A5C">
      <w:pPr>
        <w:pStyle w:val="Heading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45pt;height:170.5pt" o:ole="">
            <v:imagedata r:id="rId58" o:title=""/>
          </v:shape>
          <o:OLEObject Type="Embed" ProgID="Visio.Drawing.15" ShapeID="_x0000_i1048" DrawAspect="Content" ObjectID="_1796121148"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05pt" o:ole="">
            <v:imagedata r:id="rId60" o:title=""/>
          </v:shape>
          <o:OLEObject Type="Embed" ProgID="Visio.Drawing.15" ShapeID="_x0000_i1049" DrawAspect="Content" ObjectID="_1796121149"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D656FB">
      <w:pPr>
        <w:pStyle w:val="Heading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D656FB">
      <w:pPr>
        <w:pStyle w:val="Heading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7"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8" w:name="MCCQCTEMPBM_00000244"/>
            <w:bookmarkEnd w:id="11937"/>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5pt;height:242.5pt" o:ole="">
            <v:imagedata r:id="rId62" o:title=""/>
          </v:shape>
          <o:OLEObject Type="Embed" ProgID="Visio.Drawing.11" ShapeID="_x0000_i1050" DrawAspect="Content" ObjectID="_1796121150"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B22E6F">
      <w:pPr>
        <w:pStyle w:val="Heading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B22E6F">
      <w:pPr>
        <w:pStyle w:val="Heading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lastRenderedPageBreak/>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lastRenderedPageBreak/>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B22E6F">
      <w:pPr>
        <w:pStyle w:val="Heading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B22E6F">
      <w:pPr>
        <w:pStyle w:val="Heading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B22E6F">
      <w:pPr>
        <w:pStyle w:val="Heading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75pt" o:ole="">
            <v:imagedata r:id="rId64" o:title=""/>
          </v:shape>
          <o:OLEObject Type="Embed" ProgID="Visio.Drawing.15" ShapeID="_x0000_i1051" DrawAspect="Content" ObjectID="_1796121151"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C81D33">
      <w:pPr>
        <w:pStyle w:val="Heading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C81D33">
      <w:pPr>
        <w:pStyle w:val="Heading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C81D33">
      <w:pPr>
        <w:pStyle w:val="Heading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5pt;height:169.9pt" o:ole="">
            <v:imagedata r:id="rId66" o:title=""/>
          </v:shape>
          <o:OLEObject Type="Embed" ProgID="Word.Document.8" ShapeID="_x0000_i1052" DrawAspect="Content" ObjectID="_1796121152"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D74FD5">
      <w:pPr>
        <w:pStyle w:val="Heading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D74FD5">
      <w:pPr>
        <w:pStyle w:val="Heading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lastRenderedPageBreak/>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2pt;height:154.95pt" o:ole="">
            <v:imagedata r:id="rId68" o:title="" croptop="2567f" cropbottom="9168f" cropleft="1389f" cropright="11086f"/>
          </v:shape>
          <o:OLEObject Type="Embed" ProgID="Visio.Drawing.11" ShapeID="_x0000_i1053" DrawAspect="Content" ObjectID="_1796121153"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193A10">
      <w:pPr>
        <w:pStyle w:val="Heading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193A10">
      <w:pPr>
        <w:pStyle w:val="Heading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193A10">
      <w:pPr>
        <w:pStyle w:val="Heading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193A10">
      <w:pPr>
        <w:pStyle w:val="Heading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193A10">
      <w:pPr>
        <w:pStyle w:val="Heading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5pt;height:222.9pt" o:ole="">
            <v:imagedata r:id="rId70" o:title=""/>
          </v:shape>
          <o:OLEObject Type="Embed" ProgID="Word.Document.8" ShapeID="_x0000_i1054" DrawAspect="Content" ObjectID="_1796121154"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A46716">
      <w:pPr>
        <w:pStyle w:val="Heading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A46716">
      <w:pPr>
        <w:pStyle w:val="Heading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A46716">
      <w:pPr>
        <w:pStyle w:val="Heading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A46716">
      <w:pPr>
        <w:pStyle w:val="Heading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A46716">
      <w:pPr>
        <w:pStyle w:val="Heading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A46716">
      <w:pPr>
        <w:pStyle w:val="Heading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55pt;height:222.9pt" o:ole="">
            <v:imagedata r:id="rId72" o:title=""/>
          </v:shape>
          <o:OLEObject Type="Embed" ProgID="Word.Document.8" ShapeID="_x0000_i1055" DrawAspect="Content" ObjectID="_1796121155"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A10F57">
      <w:pPr>
        <w:pStyle w:val="Heading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A10F57">
      <w:pPr>
        <w:pStyle w:val="Heading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95pt;height:156.1pt" o:ole="">
            <v:imagedata r:id="rId74" o:title=""/>
          </v:shape>
          <o:OLEObject Type="Embed" ProgID="Word.Document.8" ShapeID="_x0000_i1056" DrawAspect="Content" ObjectID="_1796121156"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14700B">
      <w:pPr>
        <w:pStyle w:val="Heading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14700B">
      <w:pPr>
        <w:pStyle w:val="Heading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55pt;height:156.1pt" o:ole="">
            <v:imagedata r:id="rId76" o:title=""/>
          </v:shape>
          <o:OLEObject Type="Embed" ProgID="Word.Document.8" ShapeID="_x0000_i1057" DrawAspect="Content" ObjectID="_1796121157"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F620E0">
      <w:pPr>
        <w:pStyle w:val="Heading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F620E0">
      <w:pPr>
        <w:pStyle w:val="Heading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95pt;height:96.2pt" o:ole="">
            <v:imagedata r:id="rId78" o:title=""/>
          </v:shape>
          <o:OLEObject Type="Embed" ProgID="Word.Document.8" ShapeID="_x0000_i1058" DrawAspect="Content" ObjectID="_1796121158"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9pt" o:ole="">
            <v:imagedata r:id="rId80" o:title=""/>
          </v:shape>
          <o:OLEObject Type="Embed" ProgID="Word.Document.8" ShapeID="_x0000_i1059" DrawAspect="Content" ObjectID="_1796121159"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EC71C4">
      <w:pPr>
        <w:pStyle w:val="Heading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EC71C4">
      <w:pPr>
        <w:pStyle w:val="Heading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EC71C4">
      <w:pPr>
        <w:pStyle w:val="Heading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EC71C4">
      <w:pPr>
        <w:pStyle w:val="Heading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05pt;height:96.2pt" o:ole="">
            <v:imagedata r:id="rId82" o:title="" cropbottom="7081f" cropright="4734f"/>
          </v:shape>
          <o:OLEObject Type="Embed" ProgID="Visio.Drawing.15" ShapeID="_x0000_i1060" DrawAspect="Content" ObjectID="_1796121160"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맑은 고딕"/>
              </w:rPr>
              <w:t>ecsAuthMethods</w:t>
            </w:r>
          </w:p>
        </w:tc>
        <w:tc>
          <w:tcPr>
            <w:tcW w:w="1701" w:type="dxa"/>
            <w:gridSpan w:val="2"/>
          </w:tcPr>
          <w:p w14:paraId="3B775D71" w14:textId="77777777" w:rsidR="00245EF3" w:rsidRPr="00131CE1" w:rsidRDefault="00245EF3" w:rsidP="00744415">
            <w:pPr>
              <w:pStyle w:val="TAL"/>
            </w:pPr>
            <w:r>
              <w:rPr>
                <w:rFonts w:eastAsia="맑은 고딕"/>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맑은 고딕"/>
              </w:rPr>
              <w:t>O</w:t>
            </w:r>
          </w:p>
        </w:tc>
        <w:tc>
          <w:tcPr>
            <w:tcW w:w="1134" w:type="dxa"/>
            <w:gridSpan w:val="2"/>
          </w:tcPr>
          <w:p w14:paraId="1173E7A3" w14:textId="77777777" w:rsidR="00245EF3" w:rsidRPr="00131CE1" w:rsidRDefault="00245EF3" w:rsidP="00744415">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744415">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744415">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5pt;height:156.1pt" o:ole="">
            <v:imagedata r:id="rId84" o:title=""/>
          </v:shape>
          <o:OLEObject Type="Embed" ProgID="Word.Document.8" ShapeID="_x0000_i1061" DrawAspect="Content" ObjectID="_1796121161"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C07F5F">
      <w:pPr>
        <w:pStyle w:val="Heading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C07F5F">
      <w:pPr>
        <w:pStyle w:val="Heading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975B4" w14:textId="77777777" w:rsidR="00944BD0" w:rsidRDefault="00944BD0">
      <w:r>
        <w:separator/>
      </w:r>
    </w:p>
  </w:endnote>
  <w:endnote w:type="continuationSeparator" w:id="0">
    <w:p w14:paraId="15DAF520" w14:textId="77777777" w:rsidR="00944BD0" w:rsidRDefault="00944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A4F74" w14:textId="77777777" w:rsidR="001916D7" w:rsidRDefault="00191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55D6F0D4" w:rsidR="00CE063C" w:rsidRDefault="001916D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7F0A" w14:textId="77777777" w:rsidR="001916D7" w:rsidRDefault="001916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51432" w14:textId="77777777" w:rsidR="00944BD0" w:rsidRDefault="00944BD0">
      <w:r>
        <w:separator/>
      </w:r>
    </w:p>
  </w:footnote>
  <w:footnote w:type="continuationSeparator" w:id="0">
    <w:p w14:paraId="1837E028" w14:textId="77777777" w:rsidR="00944BD0" w:rsidRDefault="00944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47A94" w14:textId="77777777" w:rsidR="001916D7" w:rsidRDefault="001916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7464A8F7" w:rsidR="00CE063C" w:rsidRDefault="001916D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V18.8.0 (2024-12)</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52B1291" w:rsidR="00CE063C" w:rsidRDefault="001916D7"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AF12A" w14:textId="77777777" w:rsidR="001916D7" w:rsidRDefault="001916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55201915">
    <w:abstractNumId w:val="4"/>
  </w:num>
  <w:num w:numId="2" w16cid:durableId="859051316">
    <w:abstractNumId w:val="3"/>
  </w:num>
  <w:num w:numId="3" w16cid:durableId="1774977726">
    <w:abstractNumId w:val="2"/>
  </w:num>
  <w:num w:numId="4" w16cid:durableId="40639057">
    <w:abstractNumId w:val="1"/>
  </w:num>
  <w:num w:numId="5" w16cid:durableId="105535663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8B08B-5448-41F9-A1C5-222CB38BF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599</Pages>
  <Words>196771</Words>
  <Characters>1121596</Characters>
  <Application>Microsoft Office Word</Application>
  <DocSecurity>0</DocSecurity>
  <Lines>9346</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1315736</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5</cp:revision>
  <cp:lastPrinted>2014-03-14T12:41:00Z</cp:lastPrinted>
  <dcterms:created xsi:type="dcterms:W3CDTF">2024-11-27T14:16:00Z</dcterms:created>
  <dcterms:modified xsi:type="dcterms:W3CDTF">2024-12-19T12:44:00Z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