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4131" w14:textId="055DAC2E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2E5924">
        <w:rPr>
          <w:noProof w:val="0"/>
        </w:rPr>
        <w:t>8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2E5924">
        <w:rPr>
          <w:noProof w:val="0"/>
          <w:sz w:val="32"/>
        </w:rPr>
        <w:t>12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pt;height:58.2pt" o:ole="">
            <v:imagedata r:id="rId9" o:title=""/>
          </v:shape>
          <o:OLEObject Type="Embed" ProgID="Word.Picture.8" ShapeID="_x0000_i1025" DrawAspect="Content" ObjectID="_1796121248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61AE2CEE" w14:textId="77777777" w:rsidR="00D844F0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844F0" w:rsidRPr="00F747C0">
        <w:rPr>
          <w:noProof/>
          <w:lang w:val="en-US"/>
        </w:rPr>
        <w:t>Foreword</w:t>
      </w:r>
      <w:r w:rsidR="00D844F0">
        <w:rPr>
          <w:noProof/>
        </w:rPr>
        <w:tab/>
        <w:t>32</w:t>
      </w:r>
    </w:p>
    <w:p w14:paraId="71FE90EE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4E0AFEEF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16E2F6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C06721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3E54CC7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56354D8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55EBC20E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50806BA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69AEB3F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E3B03D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90E30C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607249F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1B8D46E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15E4E2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08D814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6491D24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493CEB3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4118C61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E745F2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017282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0F514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7518C2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51E725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2BA2F2A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254308A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7B05D7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63FE73C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33AD439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190689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2ACBC8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66D39F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5F9570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02F699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4960144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05F64D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54FF355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5DAF472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284A05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ABA3C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15A294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192A1D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7FB9778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092B8E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70D36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00EF9F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03C94ED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5CE1C3A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5C1AC7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0A6BC7D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63DE443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0EBEC4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55D3B0F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3538B96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C2DEE8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692379E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110908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2A792A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11B12F5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5571D1F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A9064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605BC5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BB989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57CCAB1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61CB8D1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58F12E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7849D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758FCA9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85B5E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545143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4C9E36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6C91B0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C260E4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AFFC2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50CF75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1CA275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035460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717CEB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4761780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01459A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6634B1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0E83C8F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70C1B52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4F51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7F9DF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57F2B8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58CBA1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52CC1A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7B332CF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55061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27B7B7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4DF51BD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4F3A36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74182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772FF6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060A87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5CF48B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C9D7B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3091F9B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B24FE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552AFB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02BDF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E22E6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5BE2CF8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273F9A6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E1406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713D46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56C3ED9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102</w:t>
      </w:r>
    </w:p>
    <w:p w14:paraId="357F59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718850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8C71A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7F064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103</w:t>
      </w:r>
    </w:p>
    <w:p w14:paraId="6C4252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47703A4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7777B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7DD327B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28A6EBA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105</w:t>
      </w:r>
    </w:p>
    <w:p w14:paraId="26AB0F4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0B75033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230802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054F46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4D52AC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77A4E8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0C7C78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1E267EA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5D62F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108</w:t>
      </w:r>
    </w:p>
    <w:p w14:paraId="44DF8EE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F79256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59CCE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1B9EE5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109</w:t>
      </w:r>
    </w:p>
    <w:p w14:paraId="39CD8B9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1D71C4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109</w:t>
      </w:r>
    </w:p>
    <w:p w14:paraId="3098B4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6D5A61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3F5081C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0E8F807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323F3E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3F3B574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628F21B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80E5AA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9B890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4885FA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6ED90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72BE92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115</w:t>
      </w:r>
    </w:p>
    <w:p w14:paraId="13FDD32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0B997B3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A18F2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4A108D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116</w:t>
      </w:r>
    </w:p>
    <w:p w14:paraId="7801307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60AC931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79438D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C5670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B18161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7613B56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6D2272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5D963D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67B98BF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543B14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7990BAF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4062849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E85079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081264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121</w:t>
      </w:r>
    </w:p>
    <w:p w14:paraId="25A6B7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7CA5E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8A90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53C8F2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5F08F35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56D710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029715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123</w:t>
      </w:r>
    </w:p>
    <w:p w14:paraId="791B13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1ED5A3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04F07E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925DE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5CC5EC5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300903E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4E85CA8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13796C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0C9F88B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5F4D829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3B97C3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4823C9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1FF641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4540FA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68C3F8D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412F23D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487E6B4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4E69F3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0E77F18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2A7A9A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3C941F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197703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05E106D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4CEFD6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3DB455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7DFFB8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658D26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288D25D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49F09FB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2F2AF7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1E7278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2885A3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29D7F6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5D0937C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5AEDD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070DD7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4EDBD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0F9766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3E54327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3F20EB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6CE63A2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57528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14C8B9B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3888C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588F46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B8150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7AF45E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0BE095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1C1C4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41AF3E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7B0B37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78645CD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3D4B62E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101EF37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E6E0B9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EC096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2D68C72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27ABCF7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05440FC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1F1F35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0B510CB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3F61567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143FF85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7526EFE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71CE6A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16C5703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2F6EF5A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4ED3C5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2D589F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3BF8EEC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57EDCC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58DD1D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35B48A4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6A29C4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5F66F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0CD5692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2305DB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48890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462A8E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69B74B3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37CD46C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592163A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70F83D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7E4EF24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5B2A5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17D5F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61BC355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0C57976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175774B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1124D8A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D9898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722D75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50D55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7B83A4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044388C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2DE3DE2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19CDD15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7E59E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0F09D2E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06ED87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616B2C3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678D3F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30DC6AE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12FD2C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15AABA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51D42B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538F819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436C828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34D7959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D92659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04506AB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1C1A909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422923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3F4AA09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2D001E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7898ED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1DCD2E8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37EC5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116B1B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54FAEA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38F7336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7E7C4CA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0194EEF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49A06D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2A8FAD3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64F54A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31327F6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794EF7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656A62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3D3EBE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2B1250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8A68F3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28D13FF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7E8EF04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4CA45A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5826A19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5D12DA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375551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5F3284A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301877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35BAB6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570A1A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39AAEC2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6D331B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5CA8E96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570EB9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6AFB06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3B28CD3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2756250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2ED75A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16AA777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24B6D0C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14741805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44CA34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1C477E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7DC3F68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61D5949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9B29F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4A39C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03CA6F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0816EB7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7253BB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114CE8B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4E890F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7B2452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B7DF0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698A30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7580BDA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66F8EB8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766FE8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3E4366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3ACBAE6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32EE56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7C763F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5F60C34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1E30896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471341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8C3CD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1AA0018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0766D8B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0F95451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6C8958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6C20A68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BA29FF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68E0268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7A336B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1AEFE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515399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0F243B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7C0C8A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834BAE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69F201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42CF1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4B3621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76C0B1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595446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11867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70515B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7C2229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59F00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7FF5127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77D260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5CC955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32DACE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0F37C3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694B3B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062388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1C42237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30574D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2041DCC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19BEE4F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4B63373E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84B18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340AAF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18F9AD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D75DF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6DFFD2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0A32130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3E11DB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4E15E87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398312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47C48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5F04B8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33375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783B430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1487C3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375E431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36418D3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0BD292F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85C61A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7B1BE4D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7825FDE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6489F74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1BDF7A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76439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0AEBFBC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1A2723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A92DBB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1F0384A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6503A7B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584718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3A710B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DDF64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1E152F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2DD316E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16227CF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442058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27F8F1B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145D2BD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5568438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1BF288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4270370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65FB8C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7E5AB00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781FB20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72FE1E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19D75CA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760ABCE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4FDA6E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61F90D1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2A77FA0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7BFD4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7538E96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235FB75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2A0A509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68C36B1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2BF0BD0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4D8FB32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1CD950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57ECCE2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32ADD49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51C1423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7E168CB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4220A2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914F1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338530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17B4E23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1157AB2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6B4CE5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1061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0F827CF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C01838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01207B9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5632A03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6F39D6B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18F01E2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4EC08911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4B572A0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69F4ABC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6A6FE6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61E820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212219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342C51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234FB9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449128B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0FD4869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673B537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69FD36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321CB5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127776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0BF6D9D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18108A1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4D8D6A0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52A06D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7855D7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1042B2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69C972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703546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46D052D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4107609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53107F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3AFF0A5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653D1E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4BD50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1DC1E47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3265B44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02C1802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45E1DC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9A92B5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29EFB2F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6BB1A7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967C7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D4F56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27B12705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5232C09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0013F9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195EA6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5F2D67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BF9139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D7128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09185E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7010BB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4E2A61D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4AF8351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2F19B8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08BC7E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4251C05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554DE1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27E2985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3AFA68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338B4AC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01C0EA5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60EC00D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58E86EF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67F652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FD61DF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044938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0812B5F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50DB1E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13A15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2C4C97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116D3AB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2673294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2B029AD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1DFADB6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3BBEA29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1B7154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5B3B9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3ADFE7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AAE99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573A6F2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77C67C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14AB3AA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07F58E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7264E3A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237F510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653F9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3E9083B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491A2E3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0C6CD8C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46C5962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251EF9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304A93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37FC54E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6650EC1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497D28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61779A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4474B72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4CA3661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3390D4D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56428E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5253672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64A8EA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F393E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222032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3DDF33F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36D9C4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5B5920E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55095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7F7DE66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1BFCAEF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47D0564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1E8BA0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6D94DC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2E34D4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6517F0F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6283DD3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77CB762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537FAB5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63DC792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1C218E0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4E51DAB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353F64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5BF9EF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1E7023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4F1FCA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11A513A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04EF00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5FF2EF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05D68E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131F96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3DE109C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D40F8D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409789B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108A95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2F91A60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019AEA5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F747C0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2F1D650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15BA5BD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296254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C578C4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05ADB2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3A1444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0CC60A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24926F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20BBE24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62E578D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185AAE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69EF98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27B683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FD72F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1D38EE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2C2BC7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68C1A8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67E325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10258B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0B7362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649FFB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687F32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72CA58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57A19B7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6DD5A72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87A603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49CA81F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78E9967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343EE9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6C82D8A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72BF53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30F0F3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26C548D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79889D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08FEBF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3004F3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48F6C9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E9B6A5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6B4B677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46CD349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496788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23EC9C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7301F9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1C39F6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76A7AB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197B2D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2590BD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3CCECB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6452658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480EF2D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0088194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003E58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72C727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5D4446F6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1F63228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392FB89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76C900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82216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6EBFB8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4C1CEA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C5AB5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0EDF044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1CB365D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2955D6D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5D2007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30BCE9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5A52EB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3A1DF0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29A2A0D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5F018B2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945688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56C911A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7AB766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68F06B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6A622F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53CF40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0ED477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39DB173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251760C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0CE9193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57972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7F2A8D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1E8A76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40E0885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0DBA92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05F6244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4EDB689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5248BDF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4BAD45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5152770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63AE5A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32DE81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1D13597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0A5BF2B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047A163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5AB3125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22D4B0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5493B1C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41184F6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CA9EA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7D895AB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196A42A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1C8BB33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366842A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58D258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188FE5E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63732B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5457C4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4615AE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48C1445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396882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954AD0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407F20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681F7B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1AE3985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2857DA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4D62A6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5C943A4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3D8CE4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613358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09D63A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A98D0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37C4A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62430E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1941E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6A69F9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7E8C696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6BB5CF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8DF4A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6933C57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022A78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324DBD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6B6726D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맑은 고딕"/>
          <w:noProof/>
        </w:rPr>
        <w:t>Protocol</w:t>
      </w:r>
      <w:r>
        <w:rPr>
          <w:noProof/>
        </w:rPr>
        <w:tab/>
        <w:t>337</w:t>
      </w:r>
    </w:p>
    <w:p w14:paraId="6F4975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맑은 고딕"/>
          <w:noProof/>
        </w:rPr>
        <w:t>GmCapable</w:t>
      </w:r>
      <w:r>
        <w:rPr>
          <w:noProof/>
        </w:rPr>
        <w:tab/>
        <w:t>337</w:t>
      </w:r>
    </w:p>
    <w:p w14:paraId="7037EF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2CFEAC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41316F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2098519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맑은 고딕"/>
          <w:noProof/>
        </w:rPr>
        <w:t>AcceptanceCriteriaResultIndication</w:t>
      </w:r>
      <w:r>
        <w:rPr>
          <w:noProof/>
        </w:rPr>
        <w:tab/>
        <w:t>338</w:t>
      </w:r>
    </w:p>
    <w:p w14:paraId="0E7E12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159699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4D87AC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68FD31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544DC8D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471F5D1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194211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1694B1D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6177F6B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5241F59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4776C9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3317E12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3624A1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366213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92A6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74162B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118E4D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1B335BD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1C570C3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527B79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65ED81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38128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6CEE89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60CC7F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035FF5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134D536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1886708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78972B5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5A670CC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3E61726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3B6F94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429D980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32DDFF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0991BD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371445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1FB7BE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6725B9D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D5711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00509F6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30003C8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141E3E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74B56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5048B2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0FFA1339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07C03C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4E8C50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20DABD5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029E5D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107194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053390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43C061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4668FA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445B6D9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028896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4D0343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1142A2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4469C7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29085B9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40AE37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76A2508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4BF9630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3958DE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216587F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4F1D2A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D01C2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37829E5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290195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3CBFC99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24A5BD1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0552D7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561EFE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E0660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55A330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707DF1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2A9F9E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489EA0F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0891CFF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5CE30A7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0D15871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0DEC73F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4329B92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32B1C3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68984D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35DFAA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6091C25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52DA67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1FBF24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02FA7D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5EA34EA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3A0D06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0C7146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1066E5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566BF7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6F78D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62026B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11DC54A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4CA93E8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13D168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63A51E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09A70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4FCECE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BD903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5F58BA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69F4304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57EDD1D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5998E79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59F9AA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59FCB9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F610B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91301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491A338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0D382D7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3F35237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749F7C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258690F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36751E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4615EC5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5217B7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72E07A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28D176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06ACD4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2F69EB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0D7C074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6A302C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5517A35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06E2945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3D6226A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97276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373889B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F08893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558441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4DC5E2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B91D8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538E6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52F1BA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1E95C6B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72F637F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ACD1F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A386A7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4159BF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B1D5AF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2037ED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1CABC30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04656A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41C5388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461699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6BFBDF7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38B8EFD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29D4C3B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62655C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65A556E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130475A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2D2239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1515CE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0093AF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3CC7481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442505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5B3DBF3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6ADDA89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5499ECF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3023C1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66B0FD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2EF882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0EB2E1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7F801C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70D2098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44C569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645EB0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1FAD35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52E614E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BD622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7F6C13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7044E1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1D8648E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43A6E47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74966A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497F1F8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2CE9AF8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1C00737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585A5B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1D71104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158949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EE611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6B4472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3BD770F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5315F9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0D04B20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082D79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539AF2A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7A5AB6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05228A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193459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85895B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4973D6B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7C00C0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43D4E54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F747C0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596CA8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3899D8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010DD4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0A99655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39D21EE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4CF8C7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7F0DE6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F747C0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534E36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7A99F1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7EE2F0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6333614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528F8E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4FE285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401ACF9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5F9B4E1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6410A2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6D34EF8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22D6723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17E7EC1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3759E9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0F5A133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0D9FDF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4950E5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3F902D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928A12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46BB054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0FC6197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3DCA8A5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1E2A35B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45AE4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3E085EF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6230296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6CB168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6CFF07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0EC794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198590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33F42A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391219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674A3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43B0E0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739AE2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17E705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14D72F4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1E3D25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2ADC81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685074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1828D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38780D6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70A6DF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4CD8AB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2F3E1F9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7D4E388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3CDC2D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65BCDF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19EA27A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46FF3E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49022E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73B533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09869990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0BBDE2C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0EB1F8B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5C9F20B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5FB76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AAE23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25869C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382FC45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1B8BA9D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57FEDF4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67C8F9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412682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713383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6059056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231D07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5C17ED2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1CF0DAC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5F063C0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0D394DF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6A71589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195FB0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06FC77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1E8D0C4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41BDB1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5BB144D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3AAAE87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49A5CA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786851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550A96C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12481C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737849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68B36DF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468ECE1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6F84F9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5B6A8FC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221B89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157158C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8669EC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53E6411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435CC2F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58AF3D0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55C495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71A446D0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463D94D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3830E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15CF8E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56A818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09D17D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44CAD7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34A705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67B71B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48C646F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799CF7C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15DB424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178B3A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535982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2BFA305C" w14:textId="77777777" w:rsidR="00D844F0" w:rsidRDefault="00D844F0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381DF1C5" w14:textId="77777777" w:rsidR="00D844F0" w:rsidRDefault="00D844F0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6FD0DC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3AB43E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2FC8E96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49AFAF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73E0FE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199575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15BC2D0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6F17AFB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7ABDFC3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580BA7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167F53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2DBD071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47C651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1E2518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1021D3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7CAD89A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2887B93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9DA620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49F087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2B895B5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4F82B9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651A19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3545ED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56BB12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61D415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205A10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3A42301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183B59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37DD468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3EE83A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6E176C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3BA927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790EA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0D8F1D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465CD30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72197A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568440B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2AB2E4A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2BF9A08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2290ED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CE8D5A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7B5877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BE786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4C2BF8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4DF9D0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03B04E4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1DB7F0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349CED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0345388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1196CCA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613586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5D759B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03DEC7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149647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6436EAE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9DED5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64C459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5BBB8F9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4580D5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7A9E63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954DF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380C8A6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54266C88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611E72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81985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3630375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72C7BAD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73582A8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863E46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4B3DB3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191A754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71132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59BAFF9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75EBDA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42C7B3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697FA9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619FEA3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4EE914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5EB308E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156A032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1F08AD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AE519B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3218F4A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026D61D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395016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07E131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FAE369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2971EAC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12494BB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20EA30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53423F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F900C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44435F7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67B1C2B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29882E6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68687D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0BA2B8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7C92471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2BD28B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7DCF267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0F04132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2A5F8A5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2E4A4C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736F16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07CD60E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6D0B23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F4ADA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55A17B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2F04B36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6262921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A8B4DE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4D377C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64A43A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0B5F13F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98CD3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0A98C6E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2212995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3E91F5F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0095467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79BD1F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676469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122EB4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24CD7EC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A85CB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79CF3A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1DFFA9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7422F6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C6950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6F411DC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302043D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60D691C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2A2510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480AA6E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5BB191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463A2E8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411739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330F2C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68227C1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0DFFE9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2DA44D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133C827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13658D2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9E427E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00DB4E2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785270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0DA592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23F750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61C5199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6172BC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09B25E0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ACE55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78C49E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29F8D0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4961B0B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43C4DCE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725C73B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FD145B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7A6B994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0CE4FE6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4801AB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3243D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2060EA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4116D9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4A66D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1FBB9E4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7BB2EC7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A259A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2F984BD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00A290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7796578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5DA8C5D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2EBA88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45105D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FDAB9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250E928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3B18E3A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44E202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D79DB3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36DB1A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0E93AA3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51F4D48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388AC1E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E3E440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75C419A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7F19117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7FBF7D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704493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11D152B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265F22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2AB3CC6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4EB62D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3DE9CDD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4D8B883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7CF502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5E6C655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7F77EFC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373587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1B9618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683E94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43C638B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267AA63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4A4653E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070CD3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122548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3B5AE3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28D230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228BEE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6D4865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0D59C6C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482B30A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BF592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56F3458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4DBEB0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27904AE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6596A23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5ED9DC1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66DD3C7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065807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60FE29E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119A402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659B418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02E98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6AEEDE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5FEAB8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4AA676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6F16FC3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5FD59EB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2135E3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B71718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3A1D7F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8BE4A9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5740B43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684E534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1FDDDEE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DBE07E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1E42390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6D91C08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0B936A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3157AC4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0B78941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2BD69CC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6348AD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762A290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4A7458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6C85E5C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7CBF7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16ED5F0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2B63E2F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3207F46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7636F95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360953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ED92D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0CB989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4E697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5D4AAE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522744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65D4940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273F93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4CFD2B5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277573B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5FE500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6F570A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7933A4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4D439B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35C1FF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E6E369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531850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7C9BB6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0127586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5D77362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4165E5C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D2D575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4F7C80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764AEA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30BF7D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6D30122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8363A1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035F54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7B2687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10262B0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234C871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49E6C93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35C1BFE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64EC165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0214F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28ED60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359322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68A2C7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7C9B93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20D3BF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7678FF2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1AE2A9B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0495538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6FB152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00A4D2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4E2876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015C0E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4393EEE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1D41CAA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00080B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FA8A6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13F84F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380B908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2EB4E1B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6C43EC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04CDBA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636BB5E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62E0D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1FD5264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4F2953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7F82633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4824A4A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40CD375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1BD1DA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527</w:t>
      </w:r>
    </w:p>
    <w:p w14:paraId="5CB57A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527</w:t>
      </w:r>
    </w:p>
    <w:p w14:paraId="391C6CA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12823D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298705B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3BF28AE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528</w:t>
      </w:r>
    </w:p>
    <w:p w14:paraId="62C7A8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528</w:t>
      </w:r>
    </w:p>
    <w:p w14:paraId="20A43F2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528</w:t>
      </w:r>
    </w:p>
    <w:p w14:paraId="5817A43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528</w:t>
      </w:r>
    </w:p>
    <w:p w14:paraId="1E03C5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11AEFD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528</w:t>
      </w:r>
    </w:p>
    <w:p w14:paraId="01364D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528</w:t>
      </w:r>
    </w:p>
    <w:p w14:paraId="1B538B3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528</w:t>
      </w:r>
    </w:p>
    <w:p w14:paraId="6F116D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529</w:t>
      </w:r>
    </w:p>
    <w:p w14:paraId="0AB0A04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529</w:t>
      </w:r>
    </w:p>
    <w:p w14:paraId="350260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530</w:t>
      </w:r>
    </w:p>
    <w:p w14:paraId="372F51C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D61B73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530</w:t>
      </w:r>
    </w:p>
    <w:p w14:paraId="18BF2E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530</w:t>
      </w:r>
    </w:p>
    <w:p w14:paraId="795A27D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12B8551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530</w:t>
      </w:r>
    </w:p>
    <w:p w14:paraId="44A59E3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531</w:t>
      </w:r>
    </w:p>
    <w:p w14:paraId="20B265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532</w:t>
      </w:r>
    </w:p>
    <w:p w14:paraId="76F8B6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532</w:t>
      </w:r>
    </w:p>
    <w:p w14:paraId="3E749F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1B11FA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1BD5A3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6DE2FB0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37C5F08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3FAA07F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533</w:t>
      </w:r>
    </w:p>
    <w:p w14:paraId="790193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4C71979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CD1F4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5D8E0DF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535</w:t>
      </w:r>
    </w:p>
    <w:p w14:paraId="2DB9AC7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535</w:t>
      </w:r>
    </w:p>
    <w:p w14:paraId="471B44B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535</w:t>
      </w:r>
    </w:p>
    <w:p w14:paraId="7C285D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535</w:t>
      </w:r>
    </w:p>
    <w:p w14:paraId="3387830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535</w:t>
      </w:r>
    </w:p>
    <w:p w14:paraId="70B9CD2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</w:t>
      </w:r>
    </w:p>
    <w:p w14:paraId="23001A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536</w:t>
      </w:r>
    </w:p>
    <w:p w14:paraId="56037A2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536</w:t>
      </w:r>
    </w:p>
    <w:p w14:paraId="5E71215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537</w:t>
      </w:r>
    </w:p>
    <w:p w14:paraId="3519399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3C3ED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538</w:t>
      </w:r>
    </w:p>
    <w:p w14:paraId="2E6F2A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539</w:t>
      </w:r>
    </w:p>
    <w:p w14:paraId="79B57F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42DA8AE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539</w:t>
      </w:r>
    </w:p>
    <w:p w14:paraId="550E79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74FAB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539</w:t>
      </w:r>
    </w:p>
    <w:p w14:paraId="366201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539</w:t>
      </w:r>
    </w:p>
    <w:p w14:paraId="68D29FB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539</w:t>
      </w:r>
    </w:p>
    <w:p w14:paraId="7346F17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03A98F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1AFED98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540</w:t>
      </w:r>
    </w:p>
    <w:p w14:paraId="3DEC0E5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540</w:t>
      </w:r>
    </w:p>
    <w:p w14:paraId="23F035C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540</w:t>
      </w:r>
    </w:p>
    <w:p w14:paraId="514C7A1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540</w:t>
      </w:r>
    </w:p>
    <w:p w14:paraId="7DF3EF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540</w:t>
      </w:r>
    </w:p>
    <w:p w14:paraId="1241E2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540</w:t>
      </w:r>
    </w:p>
    <w:p w14:paraId="04AABA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541</w:t>
      </w:r>
    </w:p>
    <w:p w14:paraId="24CDCA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05D5E4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9A353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542</w:t>
      </w:r>
    </w:p>
    <w:p w14:paraId="09C7624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542</w:t>
      </w:r>
    </w:p>
    <w:p w14:paraId="411296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542</w:t>
      </w:r>
    </w:p>
    <w:p w14:paraId="012118B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543</w:t>
      </w:r>
    </w:p>
    <w:p w14:paraId="6DBD94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1CE658D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543</w:t>
      </w:r>
    </w:p>
    <w:p w14:paraId="4BEB47D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1C2FAFC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6C76AF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03A44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766EB23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0FB7828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0E16746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546</w:t>
      </w:r>
    </w:p>
    <w:p w14:paraId="0E7BFE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45EE2D2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547</w:t>
      </w:r>
    </w:p>
    <w:p w14:paraId="5D46C6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547</w:t>
      </w:r>
    </w:p>
    <w:p w14:paraId="7F43733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547</w:t>
      </w:r>
    </w:p>
    <w:p w14:paraId="59A7D9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548</w:t>
      </w:r>
    </w:p>
    <w:p w14:paraId="173E9A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57A96F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1A3759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548</w:t>
      </w:r>
    </w:p>
    <w:p w14:paraId="587F8F2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548</w:t>
      </w:r>
    </w:p>
    <w:p w14:paraId="30A304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78EB24A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6FEABFD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1BCF51F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549</w:t>
      </w:r>
    </w:p>
    <w:p w14:paraId="7B88FC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513E22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550</w:t>
      </w:r>
    </w:p>
    <w:p w14:paraId="57B334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552</w:t>
      </w:r>
    </w:p>
    <w:p w14:paraId="10ED41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552</w:t>
      </w:r>
    </w:p>
    <w:p w14:paraId="78E3C6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552</w:t>
      </w:r>
    </w:p>
    <w:p w14:paraId="553F9E6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04ADDE9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552</w:t>
      </w:r>
    </w:p>
    <w:p w14:paraId="1D403D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553</w:t>
      </w:r>
    </w:p>
    <w:p w14:paraId="4476471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08926C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553</w:t>
      </w:r>
    </w:p>
    <w:p w14:paraId="746077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553</w:t>
      </w:r>
    </w:p>
    <w:p w14:paraId="33CCA26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553</w:t>
      </w:r>
    </w:p>
    <w:p w14:paraId="4C7E37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553</w:t>
      </w:r>
    </w:p>
    <w:p w14:paraId="21140449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553</w:t>
      </w:r>
    </w:p>
    <w:p w14:paraId="17F52E5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33FEFCC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554</w:t>
      </w:r>
    </w:p>
    <w:p w14:paraId="5833EA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554</w:t>
      </w:r>
    </w:p>
    <w:p w14:paraId="5AB8480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555</w:t>
      </w:r>
    </w:p>
    <w:p w14:paraId="6AAF32D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E3E52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17E43E2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A3221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556</w:t>
      </w:r>
    </w:p>
    <w:p w14:paraId="6038838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31B7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001ECB4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557</w:t>
      </w:r>
    </w:p>
    <w:p w14:paraId="386870D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19BD44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0CF1B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3073BA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62C31C4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559</w:t>
      </w:r>
    </w:p>
    <w:p w14:paraId="7221546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560</w:t>
      </w:r>
    </w:p>
    <w:p w14:paraId="03AF76C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7D6D03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5A3DF9B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16A2AD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79F1E7F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564</w:t>
      </w:r>
    </w:p>
    <w:p w14:paraId="505CB07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0EE9C4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566</w:t>
      </w:r>
    </w:p>
    <w:p w14:paraId="3921809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554EBF0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567</w:t>
      </w:r>
    </w:p>
    <w:p w14:paraId="490437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569</w:t>
      </w:r>
    </w:p>
    <w:p w14:paraId="41C98B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570</w:t>
      </w:r>
    </w:p>
    <w:p w14:paraId="6BFFCFA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570</w:t>
      </w:r>
    </w:p>
    <w:p w14:paraId="4FCEEE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571</w:t>
      </w:r>
    </w:p>
    <w:p w14:paraId="5098BA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571</w:t>
      </w:r>
    </w:p>
    <w:p w14:paraId="0E3188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572</w:t>
      </w:r>
    </w:p>
    <w:p w14:paraId="1D5067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572</w:t>
      </w:r>
    </w:p>
    <w:p w14:paraId="309067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572</w:t>
      </w:r>
    </w:p>
    <w:p w14:paraId="2EDF7A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573</w:t>
      </w:r>
    </w:p>
    <w:p w14:paraId="4E6C95D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573</w:t>
      </w:r>
    </w:p>
    <w:p w14:paraId="36BE0C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574</w:t>
      </w:r>
    </w:p>
    <w:p w14:paraId="33F987C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574</w:t>
      </w:r>
    </w:p>
    <w:p w14:paraId="06DA3D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575</w:t>
      </w:r>
    </w:p>
    <w:p w14:paraId="7D68B7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576</w:t>
      </w:r>
    </w:p>
    <w:p w14:paraId="35570A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673D553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36FBC2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736565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577</w:t>
      </w:r>
    </w:p>
    <w:p w14:paraId="13FADF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1A55D9E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6A95449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7B752E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597BF51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0377254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0CDE53D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578</w:t>
      </w:r>
    </w:p>
    <w:p w14:paraId="4843FFC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73B9565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578</w:t>
      </w:r>
    </w:p>
    <w:p w14:paraId="2832B6B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578</w:t>
      </w:r>
    </w:p>
    <w:p w14:paraId="3C97E28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579</w:t>
      </w:r>
    </w:p>
    <w:p w14:paraId="29DACF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4A5570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4ACEA2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579</w:t>
      </w:r>
    </w:p>
    <w:p w14:paraId="742A188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0DFC62F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266D68E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4E5D870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581</w:t>
      </w:r>
    </w:p>
    <w:p w14:paraId="751325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581</w:t>
      </w:r>
    </w:p>
    <w:p w14:paraId="7AA339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62E9C6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582</w:t>
      </w:r>
    </w:p>
    <w:p w14:paraId="3D73A59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18A4171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583</w:t>
      </w:r>
    </w:p>
    <w:p w14:paraId="6A170F5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584</w:t>
      </w:r>
    </w:p>
    <w:p w14:paraId="11B487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585</w:t>
      </w:r>
    </w:p>
    <w:p w14:paraId="55AEB1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586</w:t>
      </w:r>
    </w:p>
    <w:p w14:paraId="29CF09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586</w:t>
      </w:r>
    </w:p>
    <w:p w14:paraId="06A94F6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2858BE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586</w:t>
      </w:r>
    </w:p>
    <w:p w14:paraId="6F8752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35813D9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F747C0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587</w:t>
      </w:r>
    </w:p>
    <w:p w14:paraId="3A25D6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588FA4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587</w:t>
      </w:r>
    </w:p>
    <w:p w14:paraId="19AC6E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587</w:t>
      </w:r>
    </w:p>
    <w:p w14:paraId="071E3A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588</w:t>
      </w:r>
    </w:p>
    <w:p w14:paraId="2DC9BD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588</w:t>
      </w:r>
    </w:p>
    <w:p w14:paraId="2F76A25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588</w:t>
      </w:r>
    </w:p>
    <w:p w14:paraId="753E1C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6AC6E6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6B8B7C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589</w:t>
      </w:r>
    </w:p>
    <w:p w14:paraId="61432A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68B495E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72E764D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321415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479411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165E8AB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43FD7A42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589</w:t>
      </w:r>
    </w:p>
    <w:p w14:paraId="6E480A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5CCD3F8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590</w:t>
      </w:r>
    </w:p>
    <w:p w14:paraId="490ABA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590</w:t>
      </w:r>
    </w:p>
    <w:p w14:paraId="3BA514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591</w:t>
      </w:r>
    </w:p>
    <w:p w14:paraId="4712AC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327A5D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B54705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591</w:t>
      </w:r>
    </w:p>
    <w:p w14:paraId="11679FC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4F68DEF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053EB5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51D312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593</w:t>
      </w:r>
    </w:p>
    <w:p w14:paraId="298A31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358C158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5A21F7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6420596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481229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7BC145C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409F05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2FA636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1676E29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69DF451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356B8BA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79DA6EB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4BD77BB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F747C0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599</w:t>
      </w:r>
    </w:p>
    <w:p w14:paraId="24B2E0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7D5386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599</w:t>
      </w:r>
    </w:p>
    <w:p w14:paraId="086ADD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599</w:t>
      </w:r>
    </w:p>
    <w:p w14:paraId="06BB92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599</w:t>
      </w:r>
    </w:p>
    <w:p w14:paraId="64E2B9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68FA4E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659ED1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600</w:t>
      </w:r>
    </w:p>
    <w:p w14:paraId="18E4C15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600</w:t>
      </w:r>
    </w:p>
    <w:p w14:paraId="1ADA85E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4C4F60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600</w:t>
      </w:r>
    </w:p>
    <w:p w14:paraId="1C3FBFA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600</w:t>
      </w:r>
    </w:p>
    <w:p w14:paraId="54A846F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600</w:t>
      </w:r>
    </w:p>
    <w:p w14:paraId="56B6DDF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406D8EE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601</w:t>
      </w:r>
    </w:p>
    <w:p w14:paraId="4610867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601</w:t>
      </w:r>
    </w:p>
    <w:p w14:paraId="03036CC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601</w:t>
      </w:r>
    </w:p>
    <w:p w14:paraId="3571F20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601</w:t>
      </w:r>
    </w:p>
    <w:p w14:paraId="6F5FC70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4863FE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3F28AC4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602</w:t>
      </w:r>
    </w:p>
    <w:p w14:paraId="1665155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3EEFF79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16F9CE3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603</w:t>
      </w:r>
    </w:p>
    <w:p w14:paraId="086911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41E1E4A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603</w:t>
      </w:r>
    </w:p>
    <w:p w14:paraId="120CB00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603</w:t>
      </w:r>
    </w:p>
    <w:p w14:paraId="0BCAF2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03C375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7C6C515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604</w:t>
      </w:r>
    </w:p>
    <w:p w14:paraId="6278AC3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4A7312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3B9F0FE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604</w:t>
      </w:r>
    </w:p>
    <w:p w14:paraId="60328B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0E1511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593F1AF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64FB73B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604</w:t>
      </w:r>
    </w:p>
    <w:p w14:paraId="1D930D7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2D78943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05DA600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25A32E9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606</w:t>
      </w:r>
    </w:p>
    <w:p w14:paraId="003FDB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2CD007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43C575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606</w:t>
      </w:r>
    </w:p>
    <w:p w14:paraId="093BFB5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606</w:t>
      </w:r>
    </w:p>
    <w:p w14:paraId="5D2707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606</w:t>
      </w:r>
    </w:p>
    <w:p w14:paraId="3D6189A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607</w:t>
      </w:r>
    </w:p>
    <w:p w14:paraId="61EB70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20445F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608</w:t>
      </w:r>
    </w:p>
    <w:p w14:paraId="7A179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76766C3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3822EF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2F3A65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6E44541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4E5A7CB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610</w:t>
      </w:r>
    </w:p>
    <w:p w14:paraId="006FAFF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611</w:t>
      </w:r>
    </w:p>
    <w:p w14:paraId="57BF03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612</w:t>
      </w:r>
    </w:p>
    <w:p w14:paraId="5601C49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1CDF902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47A8E91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613</w:t>
      </w:r>
    </w:p>
    <w:p w14:paraId="36035D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614</w:t>
      </w:r>
    </w:p>
    <w:p w14:paraId="3A1CE2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1244D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68BCC5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2D03789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7936E2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49A961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616</w:t>
      </w:r>
    </w:p>
    <w:p w14:paraId="01FDB8E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616</w:t>
      </w:r>
    </w:p>
    <w:p w14:paraId="7DAAFC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23A0471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616</w:t>
      </w:r>
    </w:p>
    <w:p w14:paraId="56D41CE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617</w:t>
      </w:r>
    </w:p>
    <w:p w14:paraId="226521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617</w:t>
      </w:r>
    </w:p>
    <w:p w14:paraId="1CB01C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617</w:t>
      </w:r>
    </w:p>
    <w:p w14:paraId="2B4E8E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7FD04C8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618</w:t>
      </w:r>
    </w:p>
    <w:p w14:paraId="7516032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618</w:t>
      </w:r>
    </w:p>
    <w:p w14:paraId="6884F80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618</w:t>
      </w:r>
    </w:p>
    <w:p w14:paraId="502B98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618</w:t>
      </w:r>
    </w:p>
    <w:p w14:paraId="338577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2239168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618</w:t>
      </w:r>
    </w:p>
    <w:p w14:paraId="0321AF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618</w:t>
      </w:r>
    </w:p>
    <w:p w14:paraId="3E6044D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618</w:t>
      </w:r>
    </w:p>
    <w:p w14:paraId="0E3EFCF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618</w:t>
      </w:r>
    </w:p>
    <w:p w14:paraId="217BC4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619</w:t>
      </w:r>
    </w:p>
    <w:p w14:paraId="24381A5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619</w:t>
      </w:r>
    </w:p>
    <w:p w14:paraId="17569F7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620</w:t>
      </w:r>
    </w:p>
    <w:p w14:paraId="712FA2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4B6F14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620</w:t>
      </w:r>
    </w:p>
    <w:p w14:paraId="7F83FA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0526737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2F28F3F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621</w:t>
      </w:r>
    </w:p>
    <w:p w14:paraId="512388F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5B49735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622</w:t>
      </w:r>
    </w:p>
    <w:p w14:paraId="2BD9EE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622</w:t>
      </w:r>
    </w:p>
    <w:p w14:paraId="62A34D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2DD98E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623</w:t>
      </w:r>
    </w:p>
    <w:p w14:paraId="0E3C33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623</w:t>
      </w:r>
    </w:p>
    <w:p w14:paraId="369039B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624</w:t>
      </w:r>
    </w:p>
    <w:p w14:paraId="5602421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625</w:t>
      </w:r>
    </w:p>
    <w:p w14:paraId="2FAE8A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626</w:t>
      </w:r>
    </w:p>
    <w:p w14:paraId="55F6E8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627</w:t>
      </w:r>
    </w:p>
    <w:p w14:paraId="7C43BEF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627</w:t>
      </w:r>
    </w:p>
    <w:p w14:paraId="4E01D2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627</w:t>
      </w:r>
    </w:p>
    <w:p w14:paraId="36F4C7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627</w:t>
      </w:r>
    </w:p>
    <w:p w14:paraId="678D95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3DA5B9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628</w:t>
      </w:r>
    </w:p>
    <w:p w14:paraId="19BB56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43041B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628</w:t>
      </w:r>
    </w:p>
    <w:p w14:paraId="0FAE01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628</w:t>
      </w:r>
    </w:p>
    <w:p w14:paraId="2170A4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628</w:t>
      </w:r>
    </w:p>
    <w:p w14:paraId="795316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628</w:t>
      </w:r>
    </w:p>
    <w:p w14:paraId="0389EC6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5D3DBE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24D039F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629</w:t>
      </w:r>
    </w:p>
    <w:p w14:paraId="634D9B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629</w:t>
      </w:r>
    </w:p>
    <w:p w14:paraId="336532A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629</w:t>
      </w:r>
    </w:p>
    <w:p w14:paraId="4C5484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6161D6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629</w:t>
      </w:r>
    </w:p>
    <w:p w14:paraId="01748AE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629</w:t>
      </w:r>
    </w:p>
    <w:p w14:paraId="6F0094C7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04589B9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630</w:t>
      </w:r>
    </w:p>
    <w:p w14:paraId="5655DAA1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B1261C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630</w:t>
      </w:r>
    </w:p>
    <w:p w14:paraId="450FCEEC" w14:textId="58AB0160" w:rsidR="00D844F0" w:rsidRDefault="00D844F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631</w:t>
      </w:r>
    </w:p>
    <w:p w14:paraId="0A8209E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39C2B86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631</w:t>
      </w:r>
    </w:p>
    <w:p w14:paraId="7E2977A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642</w:t>
      </w:r>
    </w:p>
    <w:p w14:paraId="17DFFD8A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644</w:t>
      </w:r>
    </w:p>
    <w:p w14:paraId="070E4FB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661</w:t>
      </w:r>
    </w:p>
    <w:p w14:paraId="4B148B8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670</w:t>
      </w:r>
    </w:p>
    <w:p w14:paraId="6E3A6DE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674</w:t>
      </w:r>
    </w:p>
    <w:p w14:paraId="5297DE6F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679</w:t>
      </w:r>
    </w:p>
    <w:p w14:paraId="273D3127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684</w:t>
      </w:r>
    </w:p>
    <w:p w14:paraId="71935D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697</w:t>
      </w:r>
    </w:p>
    <w:p w14:paraId="3D661BF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114C5F0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703</w:t>
      </w:r>
    </w:p>
    <w:p w14:paraId="39E73AA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706</w:t>
      </w:r>
    </w:p>
    <w:p w14:paraId="76C21D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720</w:t>
      </w:r>
    </w:p>
    <w:p w14:paraId="0FE1ED72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725</w:t>
      </w:r>
    </w:p>
    <w:p w14:paraId="695EE0F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732</w:t>
      </w:r>
    </w:p>
    <w:p w14:paraId="77EA3B0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738</w:t>
      </w:r>
    </w:p>
    <w:p w14:paraId="6FE84633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742</w:t>
      </w:r>
    </w:p>
    <w:p w14:paraId="3CDA02B2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752</w:t>
      </w:r>
    </w:p>
    <w:p w14:paraId="12A63D5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757</w:t>
      </w:r>
    </w:p>
    <w:p w14:paraId="0E8CABF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764</w:t>
      </w:r>
    </w:p>
    <w:p w14:paraId="45AE0FC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767</w:t>
      </w:r>
    </w:p>
    <w:p w14:paraId="419F1D9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773</w:t>
      </w:r>
    </w:p>
    <w:p w14:paraId="103F898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780</w:t>
      </w:r>
    </w:p>
    <w:p w14:paraId="708B6E5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784</w:t>
      </w:r>
    </w:p>
    <w:p w14:paraId="30159E5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793</w:t>
      </w:r>
    </w:p>
    <w:p w14:paraId="4868E84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798</w:t>
      </w:r>
    </w:p>
    <w:p w14:paraId="7BA459E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803</w:t>
      </w:r>
    </w:p>
    <w:p w14:paraId="6B1A4996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807</w:t>
      </w:r>
    </w:p>
    <w:p w14:paraId="6A85E8C4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812</w:t>
      </w:r>
    </w:p>
    <w:p w14:paraId="2E3F88F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823</w:t>
      </w:r>
    </w:p>
    <w:p w14:paraId="567706F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829</w:t>
      </w:r>
    </w:p>
    <w:p w14:paraId="2F52D5E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833</w:t>
      </w:r>
    </w:p>
    <w:p w14:paraId="17E58E5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835</w:t>
      </w:r>
    </w:p>
    <w:p w14:paraId="5C9142CA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841</w:t>
      </w:r>
    </w:p>
    <w:p w14:paraId="4BBC3445" w14:textId="1CBF0A1A" w:rsidR="00D844F0" w:rsidRDefault="00D844F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846</w:t>
      </w:r>
    </w:p>
    <w:p w14:paraId="45D9A652" w14:textId="0E2E22B2" w:rsidR="00B163D7" w:rsidRPr="00B163D7" w:rsidRDefault="00195817" w:rsidP="00E250BD">
      <w:r>
        <w:fldChar w:fldCharType="end"/>
      </w:r>
      <w:bookmarkEnd w:id="13"/>
      <w:r w:rsidR="00B163D7">
        <w:fldChar w:fldCharType="begin"/>
      </w:r>
      <w:r w:rsidR="00B163D7">
        <w:instrText xml:space="preserve"> RD  29522-i80_1_Main-Body_s00_s07.docx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29522-i80-2_Annexes_sA_sHistory.docx \f </w:instrText>
      </w:r>
      <w:r w:rsidR="00B163D7">
        <w:fldChar w:fldCharType="end"/>
      </w:r>
    </w:p>
    <w:sectPr w:rsidR="00B163D7" w:rsidRPr="00B163D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31D5" w14:textId="77777777" w:rsidR="002025C3" w:rsidRDefault="002025C3">
      <w:r>
        <w:separator/>
      </w:r>
    </w:p>
  </w:endnote>
  <w:endnote w:type="continuationSeparator" w:id="0">
    <w:p w14:paraId="2EDCFCB6" w14:textId="77777777" w:rsidR="002025C3" w:rsidRDefault="0020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3D2E" w14:textId="77777777" w:rsidR="00D844F0" w:rsidRDefault="00D844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0545" w14:textId="77777777" w:rsidR="00D844F0" w:rsidRDefault="00D844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F8DF" w14:textId="77777777" w:rsidR="00D844F0" w:rsidRDefault="00D844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3322" w14:textId="77777777" w:rsidR="002025C3" w:rsidRDefault="002025C3">
      <w:r>
        <w:separator/>
      </w:r>
    </w:p>
  </w:footnote>
  <w:footnote w:type="continuationSeparator" w:id="0">
    <w:p w14:paraId="2A47557A" w14:textId="77777777" w:rsidR="002025C3" w:rsidRDefault="00202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2312" w14:textId="77777777" w:rsidR="00D844F0" w:rsidRDefault="00D844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242" w14:textId="77777777" w:rsidR="00D844F0" w:rsidRDefault="00D844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0DCD" w14:textId="77777777" w:rsidR="00D844F0" w:rsidRDefault="00D844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39FC8" w14:textId="77777777" w:rsidR="00D844F0" w:rsidRPr="003F6DCB" w:rsidRDefault="00D844F0" w:rsidP="00D844F0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38AF03" w14:textId="28AD6037" w:rsidR="00D844F0" w:rsidRDefault="00D844F0" w:rsidP="00D844F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41A11D03" w14:textId="2373C2A3" w:rsidR="00D844F0" w:rsidRDefault="00D844F0" w:rsidP="00D844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V18.8.0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81451">
    <w:abstractNumId w:val="4"/>
  </w:num>
  <w:num w:numId="2" w16cid:durableId="1868327771">
    <w:abstractNumId w:val="3"/>
  </w:num>
  <w:num w:numId="3" w16cid:durableId="654993670">
    <w:abstractNumId w:val="2"/>
  </w:num>
  <w:num w:numId="4" w16cid:durableId="442264559">
    <w:abstractNumId w:val="1"/>
  </w:num>
  <w:num w:numId="5" w16cid:durableId="102001322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B811-ADA3-46B7-B159-DA8A7ECF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31</Pages>
  <Words>9101</Words>
  <Characters>51878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4</cp:revision>
  <cp:lastPrinted>2014-03-14T12:41:00Z</cp:lastPrinted>
  <dcterms:created xsi:type="dcterms:W3CDTF">2024-12-19T12:39:00Z</dcterms:created>
  <dcterms:modified xsi:type="dcterms:W3CDTF">2024-12-19T12:45:00Z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