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F46B89">
          <w:headerReference w:type="default" r:id="rId9"/>
          <w:footerReference w:type="default" r:id="rId10"/>
          <w:footnotePr>
            <w:numRestart w:val="eachSect"/>
          </w:footnotePr>
          <w:pgSz w:w="11907" w:h="16840" w:code="9"/>
          <w:pgMar w:top="1416" w:right="1133" w:bottom="1133" w:left="1133" w:header="850" w:footer="340" w:gutter="0"/>
          <w:pgNumType w:start="482"/>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38pt" o:ole="">
            <v:imagedata r:id="rId11" o:title=""/>
          </v:shape>
          <o:OLEObject Type="Embed" ProgID="Equation.3" ShapeID="_x0000_i1025" DrawAspect="Content" ObjectID="_1797852741"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6902BDD6" w:rsidR="0036005C"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1B52B99" w14:textId="4721864C" w:rsidR="00AA162E" w:rsidRDefault="00AA162E" w:rsidP="00AA162E"/>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A55B61" w:rsidRDefault="0013152C" w:rsidP="0013152C">
            <w:pPr>
              <w:pStyle w:val="TAL"/>
              <w:keepNext w:val="0"/>
              <w:rPr>
                <w:sz w:val="16"/>
                <w:szCs w:val="16"/>
                <w:lang w:val="fr-FR" w:eastAsia="zh-CN"/>
              </w:rPr>
            </w:pPr>
            <w:r w:rsidRPr="00A55B61">
              <w:rPr>
                <w:rFonts w:cs="Arial"/>
                <w:sz w:val="16"/>
                <w:szCs w:val="16"/>
                <w:lang w:val="fr-FR"/>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A55B61" w:rsidRDefault="00901601" w:rsidP="00901601">
            <w:pPr>
              <w:pStyle w:val="TAL"/>
              <w:keepNext w:val="0"/>
              <w:rPr>
                <w:rFonts w:cs="Arial"/>
                <w:sz w:val="16"/>
                <w:szCs w:val="16"/>
                <w:lang w:val="fr-FR"/>
              </w:rPr>
            </w:pPr>
            <w:r w:rsidRPr="00A55B61">
              <w:rPr>
                <w:rFonts w:cs="Arial"/>
                <w:sz w:val="16"/>
                <w:szCs w:val="16"/>
                <w:lang w:val="fr-FR"/>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r w:rsidR="00004A43" w14:paraId="696C3BA4"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15C5" w14:textId="1B236135"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7D23EC" w14:textId="60C75CA9"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7EA39" w14:textId="25EF497B" w:rsidR="00004A43" w:rsidRPr="001B5C62" w:rsidRDefault="00004A43" w:rsidP="00004A43">
            <w:pPr>
              <w:pStyle w:val="TAC"/>
              <w:rPr>
                <w:sz w:val="16"/>
                <w:szCs w:val="16"/>
              </w:rPr>
            </w:pPr>
            <w:r w:rsidRPr="006B13CE">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419694" w14:textId="1286C8AC" w:rsidR="00004A43" w:rsidRPr="001B5C62" w:rsidRDefault="00004A43" w:rsidP="00004A43">
            <w:pPr>
              <w:pStyle w:val="TAC"/>
              <w:rPr>
                <w:sz w:val="16"/>
                <w:szCs w:val="16"/>
              </w:rPr>
            </w:pPr>
            <w:r>
              <w:rPr>
                <w:rFonts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A67A2" w14:textId="7421B351"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A690B6" w14:textId="7DDE273E"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0A6E50" w14:textId="38C2DE6F" w:rsidR="00004A43" w:rsidRPr="001B5C62" w:rsidRDefault="00004A43" w:rsidP="00004A43">
            <w:pPr>
              <w:pStyle w:val="TAL"/>
              <w:rPr>
                <w:sz w:val="16"/>
                <w:szCs w:val="16"/>
              </w:rPr>
            </w:pPr>
            <w:r>
              <w:rPr>
                <w:rFonts w:cs="Arial"/>
                <w:sz w:val="16"/>
                <w:szCs w:val="16"/>
              </w:rPr>
              <w:t>On requirements for inter-band non-collocated EN-DC with overlapping DL bands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69E86" w14:textId="6EA9AD4A" w:rsidR="00004A43" w:rsidRPr="00090FD7" w:rsidRDefault="00004A43" w:rsidP="00004A43">
            <w:pPr>
              <w:pStyle w:val="TAL"/>
              <w:rPr>
                <w:sz w:val="16"/>
                <w:szCs w:val="16"/>
                <w:lang w:eastAsia="zh-CN"/>
              </w:rPr>
            </w:pPr>
            <w:r>
              <w:rPr>
                <w:sz w:val="16"/>
                <w:szCs w:val="16"/>
                <w:lang w:eastAsia="zh-CN"/>
              </w:rPr>
              <w:t>16.16.0</w:t>
            </w:r>
          </w:p>
        </w:tc>
      </w:tr>
      <w:tr w:rsidR="00004A43" w14:paraId="0FAA1D36"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2D35" w14:textId="135907F7"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150419" w14:textId="59933A1D"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B159D" w14:textId="67E2C4D4" w:rsidR="00004A43" w:rsidRPr="001B5C62" w:rsidRDefault="00004A43" w:rsidP="00004A43">
            <w:pPr>
              <w:pStyle w:val="TAC"/>
              <w:rPr>
                <w:sz w:val="16"/>
                <w:szCs w:val="16"/>
              </w:rPr>
            </w:pPr>
            <w:r w:rsidRPr="006B13CE">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8FC67" w14:textId="57CD397D" w:rsidR="00004A43" w:rsidRPr="001B5C62" w:rsidRDefault="00004A43" w:rsidP="00004A43">
            <w:pPr>
              <w:pStyle w:val="TAC"/>
              <w:rPr>
                <w:sz w:val="16"/>
                <w:szCs w:val="16"/>
              </w:rPr>
            </w:pPr>
            <w:r>
              <w:rPr>
                <w:rFonts w:cs="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7E97D" w14:textId="4BE92E26"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D533BC" w14:textId="4E947D38"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E662C" w14:textId="26DC2251" w:rsidR="00004A43" w:rsidRPr="001B5C62" w:rsidRDefault="00004A43" w:rsidP="00004A43">
            <w:pPr>
              <w:pStyle w:val="TAL"/>
              <w:rPr>
                <w:sz w:val="16"/>
                <w:szCs w:val="16"/>
              </w:rPr>
            </w:pPr>
            <w:r>
              <w:rPr>
                <w:rFonts w:cs="Arial"/>
                <w:sz w:val="16"/>
                <w:szCs w:val="16"/>
              </w:rPr>
              <w:t>Rel-16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8CA4" w14:textId="4ACABAFC" w:rsidR="00004A43" w:rsidRDefault="00004A43" w:rsidP="00004A43">
            <w:pPr>
              <w:pStyle w:val="TAL"/>
              <w:rPr>
                <w:sz w:val="16"/>
                <w:szCs w:val="16"/>
                <w:lang w:eastAsia="zh-CN"/>
              </w:rPr>
            </w:pPr>
            <w:r w:rsidRPr="00071130">
              <w:rPr>
                <w:sz w:val="16"/>
                <w:szCs w:val="16"/>
                <w:lang w:eastAsia="zh-CN"/>
              </w:rPr>
              <w:t>16.16.0</w:t>
            </w:r>
          </w:p>
        </w:tc>
      </w:tr>
      <w:tr w:rsidR="00004A43" w14:paraId="22FAE5CA"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F09F" w14:textId="00294AE6"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0AD309" w14:textId="4B2AFD4C"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EE0DA" w14:textId="01A5EE5C" w:rsidR="00004A43" w:rsidRPr="001B5C62" w:rsidRDefault="00004A43" w:rsidP="00004A43">
            <w:pPr>
              <w:pStyle w:val="TAC"/>
              <w:rPr>
                <w:sz w:val="16"/>
                <w:szCs w:val="16"/>
              </w:rPr>
            </w:pPr>
            <w:r w:rsidRPr="006B13CE">
              <w:t>RP-231354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4EA47" w14:textId="7723436D" w:rsidR="00004A43" w:rsidRPr="001B5C62" w:rsidRDefault="00004A43" w:rsidP="00004A43">
            <w:pPr>
              <w:pStyle w:val="TAC"/>
              <w:rPr>
                <w:sz w:val="16"/>
                <w:szCs w:val="16"/>
              </w:rPr>
            </w:pPr>
            <w:r>
              <w:rPr>
                <w:rFonts w:cs="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C92E4" w14:textId="4B9C4E3B"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BFA4A" w14:textId="3194A56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CDAAF9" w14:textId="661D36AB" w:rsidR="00004A43" w:rsidRPr="00A55B61" w:rsidRDefault="00004A43" w:rsidP="00004A43">
            <w:pPr>
              <w:pStyle w:val="TAL"/>
              <w:rPr>
                <w:sz w:val="16"/>
                <w:szCs w:val="16"/>
                <w:lang w:val="fr-FR"/>
              </w:rPr>
            </w:pPr>
            <w:r w:rsidRPr="00A55B61">
              <w:rPr>
                <w:rFonts w:cs="Arial"/>
                <w:sz w:val="16"/>
                <w:szCs w:val="16"/>
                <w:lang w:val="fr-FR"/>
              </w:rPr>
              <w:t>EN-DC interband 2UL co-ex simplication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4CDE0" w14:textId="5E744543" w:rsidR="00004A43" w:rsidRDefault="00004A43" w:rsidP="00004A43">
            <w:pPr>
              <w:pStyle w:val="TAL"/>
              <w:rPr>
                <w:sz w:val="16"/>
                <w:szCs w:val="16"/>
                <w:lang w:eastAsia="zh-CN"/>
              </w:rPr>
            </w:pPr>
            <w:r w:rsidRPr="00071130">
              <w:rPr>
                <w:sz w:val="16"/>
                <w:szCs w:val="16"/>
                <w:lang w:eastAsia="zh-CN"/>
              </w:rPr>
              <w:t>16.16.0</w:t>
            </w:r>
          </w:p>
        </w:tc>
      </w:tr>
      <w:tr w:rsidR="00004A43" w14:paraId="2DE5FB3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0A853" w14:textId="4B4418BD"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A63824" w14:textId="0E75E18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49B91" w14:textId="55B5DDC4"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0CA7D" w14:textId="1EDEB6B1" w:rsidR="00004A43" w:rsidRPr="001B5C62" w:rsidRDefault="00004A43" w:rsidP="00004A43">
            <w:pPr>
              <w:pStyle w:val="TAC"/>
              <w:rPr>
                <w:sz w:val="16"/>
                <w:szCs w:val="16"/>
              </w:rPr>
            </w:pPr>
            <w:r>
              <w:rPr>
                <w:rFonts w:cs="Arial"/>
                <w:sz w:val="16"/>
                <w:szCs w:val="16"/>
              </w:rPr>
              <w:t>0930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4FBD2" w14:textId="467212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2D7C08" w14:textId="2E998ADA"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FC2975" w14:textId="246801F4" w:rsidR="00004A43" w:rsidRPr="001B5C62" w:rsidRDefault="00B459D6" w:rsidP="00004A43">
            <w:pPr>
              <w:pStyle w:val="TAL"/>
              <w:rPr>
                <w:sz w:val="16"/>
                <w:szCs w:val="16"/>
              </w:rPr>
            </w:pPr>
            <w:r>
              <w:rPr>
                <w:rFonts w:cs="Arial"/>
                <w:sz w:val="16"/>
                <w:szCs w:val="16"/>
              </w:rPr>
              <w:t>NOT IMPLEMENTED (no changes in the C</w:t>
            </w:r>
            <w:r w:rsidR="004068AA">
              <w:rPr>
                <w:rFonts w:cs="Arial"/>
                <w:sz w:val="16"/>
                <w:szCs w:val="16"/>
              </w:rPr>
              <w:t xml:space="preserve">R. It’ll be </w:t>
            </w:r>
            <w:r w:rsidR="00A46188">
              <w:rPr>
                <w:rFonts w:cs="Arial"/>
                <w:sz w:val="16"/>
                <w:szCs w:val="16"/>
              </w:rPr>
              <w:t>corrected and implemented in the next TSG</w:t>
            </w:r>
            <w:r w:rsidR="004068AA">
              <w:rPr>
                <w:rFonts w:cs="Arial"/>
                <w:sz w:val="16"/>
                <w:szCs w:val="16"/>
              </w:rPr>
              <w:t>)</w:t>
            </w:r>
            <w:r w:rsidR="00A46188">
              <w:rPr>
                <w:rFonts w:cs="Arial"/>
                <w:sz w:val="16"/>
                <w:szCs w:val="16"/>
              </w:rPr>
              <w:t xml:space="preserve"> </w:t>
            </w:r>
            <w:r w:rsidR="00004A43">
              <w:rPr>
                <w:rFonts w:cs="Arial"/>
                <w:sz w:val="16"/>
                <w:szCs w:val="16"/>
              </w:rPr>
              <w: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2C5F" w14:textId="2D9214E0" w:rsidR="00004A43" w:rsidRDefault="00004A43" w:rsidP="00004A43">
            <w:pPr>
              <w:pStyle w:val="TAL"/>
              <w:rPr>
                <w:sz w:val="16"/>
                <w:szCs w:val="16"/>
                <w:lang w:eastAsia="zh-CN"/>
              </w:rPr>
            </w:pPr>
            <w:r w:rsidRPr="00071130">
              <w:rPr>
                <w:sz w:val="16"/>
                <w:szCs w:val="16"/>
                <w:lang w:eastAsia="zh-CN"/>
              </w:rPr>
              <w:t>16.16.0</w:t>
            </w:r>
          </w:p>
        </w:tc>
      </w:tr>
      <w:tr w:rsidR="00004A43" w14:paraId="4DC72911"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BEBA7" w14:textId="5B58D958"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2C3C96" w14:textId="7A96E9BE"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D14F2" w14:textId="3D0997B3"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B94235" w14:textId="61137526" w:rsidR="00004A43" w:rsidRPr="001B5C62" w:rsidRDefault="00004A43" w:rsidP="00004A43">
            <w:pPr>
              <w:pStyle w:val="TAC"/>
              <w:rPr>
                <w:sz w:val="16"/>
                <w:szCs w:val="16"/>
              </w:rPr>
            </w:pPr>
            <w:r>
              <w:rPr>
                <w:rFonts w:cs="Arial"/>
                <w:sz w:val="16"/>
                <w:szCs w:val="16"/>
              </w:rPr>
              <w:t>0937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DD13B" w14:textId="214B660F"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0A671" w14:textId="53709666"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BE0702" w14:textId="3A6156D4" w:rsidR="00004A43" w:rsidRPr="001B5C62" w:rsidRDefault="00004A43" w:rsidP="00004A43">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F95EA" w14:textId="5837A0AD" w:rsidR="00004A43" w:rsidRDefault="00004A43" w:rsidP="00004A43">
            <w:pPr>
              <w:pStyle w:val="TAL"/>
              <w:rPr>
                <w:sz w:val="16"/>
                <w:szCs w:val="16"/>
                <w:lang w:eastAsia="zh-CN"/>
              </w:rPr>
            </w:pPr>
            <w:r w:rsidRPr="00071130">
              <w:rPr>
                <w:sz w:val="16"/>
                <w:szCs w:val="16"/>
                <w:lang w:eastAsia="zh-CN"/>
              </w:rPr>
              <w:t>16.16.0</w:t>
            </w:r>
          </w:p>
        </w:tc>
      </w:tr>
      <w:tr w:rsidR="00004A43" w14:paraId="3C25DFC0"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14E0" w14:textId="0A9229FE"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8FB0B7" w14:textId="2461B47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B2010" w14:textId="340D77C2"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9FFE0" w14:textId="42820C45" w:rsidR="00004A43" w:rsidRPr="001B5C62" w:rsidRDefault="00004A43" w:rsidP="00004A43">
            <w:pPr>
              <w:pStyle w:val="TAC"/>
              <w:rPr>
                <w:sz w:val="16"/>
                <w:szCs w:val="16"/>
              </w:rPr>
            </w:pPr>
            <w:r>
              <w:rPr>
                <w:rFonts w:cs="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29E3CE" w14:textId="64970D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52EDA" w14:textId="2146B2A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B332F1" w14:textId="434CC7BA" w:rsidR="00004A43" w:rsidRPr="001B5C62" w:rsidRDefault="00004A43" w:rsidP="00004A43">
            <w:pPr>
              <w:pStyle w:val="TAL"/>
              <w:rPr>
                <w:sz w:val="16"/>
                <w:szCs w:val="16"/>
              </w:rPr>
            </w:pPr>
            <w:r>
              <w:rPr>
                <w:rFonts w:cs="Arial"/>
                <w:sz w:val="16"/>
                <w:szCs w:val="16"/>
              </w:rPr>
              <w:t>CR to R16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627E8" w14:textId="691BFBBD" w:rsidR="00004A43" w:rsidRDefault="00004A43" w:rsidP="00004A43">
            <w:pPr>
              <w:pStyle w:val="TAL"/>
              <w:rPr>
                <w:sz w:val="16"/>
                <w:szCs w:val="16"/>
                <w:lang w:eastAsia="zh-CN"/>
              </w:rPr>
            </w:pPr>
            <w:r w:rsidRPr="00071130">
              <w:rPr>
                <w:sz w:val="16"/>
                <w:szCs w:val="16"/>
                <w:lang w:eastAsia="zh-CN"/>
              </w:rPr>
              <w:t>16.16.0</w:t>
            </w:r>
          </w:p>
        </w:tc>
      </w:tr>
      <w:tr w:rsidR="00004A43" w14:paraId="79D5861D"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C80DB" w14:textId="53540B3F"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E81465" w14:textId="5A40529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3416D" w14:textId="03B81D21"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1F187" w14:textId="121D8843" w:rsidR="00004A43" w:rsidRPr="001B5C62" w:rsidRDefault="00004A43" w:rsidP="00004A43">
            <w:pPr>
              <w:pStyle w:val="TAC"/>
              <w:rPr>
                <w:sz w:val="16"/>
                <w:szCs w:val="16"/>
              </w:rPr>
            </w:pPr>
            <w:r>
              <w:rPr>
                <w:rFonts w:cs="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B967F" w14:textId="11FC9F66"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39406F" w14:textId="3040843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69A1F0" w14:textId="7396F3B3" w:rsidR="00004A43" w:rsidRPr="001B5C62" w:rsidRDefault="00004A43" w:rsidP="00004A43">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631" w14:textId="71957B44" w:rsidR="00004A43" w:rsidRDefault="00004A43" w:rsidP="00004A43">
            <w:pPr>
              <w:pStyle w:val="TAL"/>
              <w:rPr>
                <w:sz w:val="16"/>
                <w:szCs w:val="16"/>
                <w:lang w:eastAsia="zh-CN"/>
              </w:rPr>
            </w:pPr>
            <w:r w:rsidRPr="00071130">
              <w:rPr>
                <w:sz w:val="16"/>
                <w:szCs w:val="16"/>
                <w:lang w:eastAsia="zh-CN"/>
              </w:rPr>
              <w:t>16.16.0</w:t>
            </w:r>
          </w:p>
        </w:tc>
      </w:tr>
      <w:tr w:rsidR="00004A43" w14:paraId="09DB0F4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7598A" w14:textId="70AC66FB"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2D675" w14:textId="20F79103"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F961" w14:textId="494231B0"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0E4E4" w14:textId="120139F9" w:rsidR="00004A43" w:rsidRPr="001B5C62" w:rsidRDefault="00004A43" w:rsidP="00004A43">
            <w:pPr>
              <w:pStyle w:val="TAC"/>
              <w:rPr>
                <w:sz w:val="16"/>
                <w:szCs w:val="16"/>
              </w:rPr>
            </w:pPr>
            <w:r>
              <w:rPr>
                <w:rFonts w:cs="Arial"/>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39D2F9" w14:textId="237BCF0B"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F73A0" w14:textId="361CF9C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E37A72" w14:textId="010FFEA9" w:rsidR="00004A43" w:rsidRPr="001B5C62" w:rsidRDefault="00004A43" w:rsidP="00004A43">
            <w:pPr>
              <w:pStyle w:val="TAL"/>
              <w:rPr>
                <w:sz w:val="16"/>
                <w:szCs w:val="16"/>
              </w:rPr>
            </w:pPr>
            <w:r>
              <w:rPr>
                <w:rFonts w:cs="Arial"/>
                <w:sz w:val="16"/>
                <w:szCs w:val="16"/>
              </w:rPr>
              <w:t>CR for Rel-16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3F87" w14:textId="0EA6D857" w:rsidR="00004A43" w:rsidRDefault="00004A43" w:rsidP="00004A43">
            <w:pPr>
              <w:pStyle w:val="TAL"/>
              <w:rPr>
                <w:sz w:val="16"/>
                <w:szCs w:val="16"/>
                <w:lang w:eastAsia="zh-CN"/>
              </w:rPr>
            </w:pPr>
            <w:r w:rsidRPr="00071130">
              <w:rPr>
                <w:sz w:val="16"/>
                <w:szCs w:val="16"/>
                <w:lang w:eastAsia="zh-CN"/>
              </w:rPr>
              <w:t>16.16.0</w:t>
            </w:r>
          </w:p>
        </w:tc>
      </w:tr>
      <w:tr w:rsidR="00004A43" w14:paraId="259DCFD7"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F08AA" w14:textId="5482F43C"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FC57D9" w14:textId="3EE07AF6"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D7F" w14:textId="0B78F758"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3DC9" w14:textId="5419D1CF" w:rsidR="00004A43" w:rsidRPr="001B5C62" w:rsidRDefault="00004A43" w:rsidP="00004A43">
            <w:pPr>
              <w:pStyle w:val="TAC"/>
              <w:rPr>
                <w:sz w:val="16"/>
                <w:szCs w:val="16"/>
              </w:rPr>
            </w:pPr>
            <w:r>
              <w:rPr>
                <w:rFonts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270A08" w14:textId="5FC29B4E"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8AFB7" w14:textId="10A68822"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3A0561" w14:textId="5DA94AC5" w:rsidR="00004A43" w:rsidRPr="001B5C62" w:rsidRDefault="00004A43" w:rsidP="00004A43">
            <w:pPr>
              <w:pStyle w:val="TAL"/>
              <w:rPr>
                <w:sz w:val="16"/>
                <w:szCs w:val="16"/>
              </w:rPr>
            </w:pPr>
            <w:r>
              <w:rPr>
                <w:rFonts w:cs="Arial"/>
                <w:sz w:val="16"/>
                <w:szCs w:val="16"/>
              </w:rPr>
              <w:t>CR to 38.101-3 Rel-16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247D" w14:textId="31C6462B" w:rsidR="00004A43" w:rsidRDefault="00004A43" w:rsidP="00004A43">
            <w:pPr>
              <w:pStyle w:val="TAL"/>
              <w:rPr>
                <w:sz w:val="16"/>
                <w:szCs w:val="16"/>
                <w:lang w:eastAsia="zh-CN"/>
              </w:rPr>
            </w:pPr>
            <w:r w:rsidRPr="00071130">
              <w:rPr>
                <w:sz w:val="16"/>
                <w:szCs w:val="16"/>
                <w:lang w:eastAsia="zh-CN"/>
              </w:rPr>
              <w:t>16.16.0</w:t>
            </w:r>
          </w:p>
        </w:tc>
      </w:tr>
      <w:tr w:rsidR="00CB2325" w14:paraId="091F56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219F2" w14:textId="60706403"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4A11A3" w14:textId="66EA0539"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360F3" w14:textId="57A27DEC" w:rsidR="00CB2325" w:rsidRPr="00220327" w:rsidRDefault="00220327" w:rsidP="00CB2325">
            <w:pPr>
              <w:pStyle w:val="TAC"/>
            </w:pPr>
            <w:hyperlink r:id="rId13" w:tgtFrame="_blank" w:tooltip="Download Tdoc" w:history="1">
              <w:r w:rsidRPr="00220327">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B0FBD" w14:textId="34B41729" w:rsidR="00CB2325" w:rsidRDefault="00CB2325" w:rsidP="00CB2325">
            <w:pPr>
              <w:pStyle w:val="TAC"/>
              <w:rPr>
                <w:rFonts w:cs="Arial"/>
                <w:sz w:val="16"/>
                <w:szCs w:val="16"/>
              </w:rPr>
            </w:pPr>
            <w:r>
              <w:rPr>
                <w:rFonts w:cs="Arial"/>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787C0" w14:textId="7BE94460"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8C2B" w14:textId="3EF117D4"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F12909" w14:textId="4789F60C" w:rsidR="00CB2325" w:rsidRDefault="00CB2325" w:rsidP="00CB2325">
            <w:pPr>
              <w:pStyle w:val="TAL"/>
              <w:rPr>
                <w:rFonts w:cs="Arial"/>
                <w:sz w:val="16"/>
                <w:szCs w:val="16"/>
              </w:rPr>
            </w:pPr>
            <w:r>
              <w:rPr>
                <w:rFonts w:cs="Arial"/>
                <w:sz w:val="16"/>
                <w:szCs w:val="16"/>
              </w:rPr>
              <w:t>[NR_newRAT]Rel16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08D3" w14:textId="7E377F5A" w:rsidR="00CB2325" w:rsidRPr="00CB2325" w:rsidRDefault="00CB2325" w:rsidP="00CB2325">
            <w:pPr>
              <w:pStyle w:val="TAL"/>
              <w:rPr>
                <w:rFonts w:cs="Arial"/>
                <w:sz w:val="16"/>
                <w:szCs w:val="16"/>
              </w:rPr>
            </w:pPr>
            <w:r w:rsidRPr="00CB2325">
              <w:rPr>
                <w:rFonts w:cs="Arial"/>
                <w:sz w:val="16"/>
                <w:szCs w:val="16"/>
              </w:rPr>
              <w:t>16.17.0</w:t>
            </w:r>
          </w:p>
        </w:tc>
      </w:tr>
      <w:tr w:rsidR="00CB2325" w14:paraId="5256D0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1ACDB" w14:textId="37E96841"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5138A3" w14:textId="1051568A"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667FB" w14:textId="5F2B2F39" w:rsidR="00CB2325" w:rsidRPr="00220327" w:rsidRDefault="00220327" w:rsidP="00CB2325">
            <w:pPr>
              <w:pStyle w:val="TAC"/>
            </w:pPr>
            <w:hyperlink r:id="rId14" w:tgtFrame="_blank" w:tooltip="Download Tdoc" w:history="1">
              <w:r w:rsidRPr="00220327">
                <w:t>RP-232502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FECD0" w14:textId="422BEAB8" w:rsidR="00CB2325" w:rsidRDefault="00CB2325" w:rsidP="00CB2325">
            <w:pPr>
              <w:pStyle w:val="TAC"/>
              <w:rPr>
                <w:rFonts w:cs="Arial"/>
                <w:sz w:val="16"/>
                <w:szCs w:val="16"/>
              </w:rPr>
            </w:pPr>
            <w:r>
              <w:rPr>
                <w:rFonts w:cs="Arial"/>
                <w:sz w:val="16"/>
                <w:szCs w:val="16"/>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CCD9D" w14:textId="29D8725B"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8E929" w14:textId="6FA7DAE8"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59DBE" w14:textId="12B0FEA8" w:rsidR="00CB2325" w:rsidRDefault="00CB2325" w:rsidP="00CB2325">
            <w:pPr>
              <w:pStyle w:val="TAL"/>
              <w:rPr>
                <w:rFonts w:cs="Arial"/>
                <w:sz w:val="16"/>
                <w:szCs w:val="16"/>
              </w:rPr>
            </w:pPr>
            <w:r>
              <w:rPr>
                <w:rFonts w:cs="Arial"/>
                <w:sz w:val="16"/>
                <w:szCs w:val="16"/>
              </w:rPr>
              <w:t>[NR_newRAT-Core]Corrections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F50" w14:textId="1B71A634" w:rsidR="00CB2325" w:rsidRPr="00CB2325" w:rsidRDefault="00CB2325" w:rsidP="00CB2325">
            <w:pPr>
              <w:pStyle w:val="TAL"/>
              <w:rPr>
                <w:rFonts w:cs="Arial"/>
                <w:sz w:val="16"/>
                <w:szCs w:val="16"/>
              </w:rPr>
            </w:pPr>
            <w:r w:rsidRPr="00CB2325">
              <w:rPr>
                <w:rFonts w:cs="Arial"/>
                <w:sz w:val="16"/>
                <w:szCs w:val="16"/>
              </w:rPr>
              <w:t>16.17.0</w:t>
            </w:r>
          </w:p>
        </w:tc>
      </w:tr>
      <w:tr w:rsidR="00CB2325" w14:paraId="4653FE4A"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880C" w14:textId="7201E9F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512B32" w14:textId="4E7970BC"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2FA4D" w14:textId="0B352275" w:rsidR="00CB2325" w:rsidRPr="00220327" w:rsidRDefault="00220327" w:rsidP="00CB2325">
            <w:pPr>
              <w:pStyle w:val="TAC"/>
            </w:pPr>
            <w:hyperlink r:id="rId15" w:tgtFrame="_blank" w:tooltip="Download Tdoc" w:history="1">
              <w:r w:rsidRPr="00220327">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92D58" w14:textId="1585EBEC" w:rsidR="00CB2325" w:rsidRDefault="00CB2325" w:rsidP="00CB2325">
            <w:pPr>
              <w:pStyle w:val="TAC"/>
              <w:rPr>
                <w:rFonts w:cs="Arial"/>
                <w:sz w:val="16"/>
                <w:szCs w:val="16"/>
              </w:rPr>
            </w:pPr>
            <w:r>
              <w:rPr>
                <w:rFonts w:cs="Arial"/>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D6CDA" w14:textId="4DB8771A"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9F8A" w14:textId="38BE0D64"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661BF" w14:textId="2B2633C5" w:rsidR="00CB2325" w:rsidRDefault="00CB2325" w:rsidP="00CB2325">
            <w:pPr>
              <w:pStyle w:val="TAL"/>
              <w:rPr>
                <w:rFonts w:cs="Arial"/>
                <w:sz w:val="16"/>
                <w:szCs w:val="16"/>
              </w:rPr>
            </w:pPr>
            <w:r>
              <w:rPr>
                <w:rFonts w:cs="Arial"/>
                <w:sz w:val="16"/>
                <w:szCs w:val="16"/>
              </w:rPr>
              <w:t>CR for Rel-16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0DCD1" w14:textId="23E6CB91" w:rsidR="00CB2325" w:rsidRPr="00CB2325" w:rsidRDefault="00CB2325" w:rsidP="00CB2325">
            <w:pPr>
              <w:pStyle w:val="TAL"/>
              <w:rPr>
                <w:rFonts w:cs="Arial"/>
                <w:sz w:val="16"/>
                <w:szCs w:val="16"/>
              </w:rPr>
            </w:pPr>
            <w:r w:rsidRPr="00CB2325">
              <w:rPr>
                <w:rFonts w:cs="Arial"/>
                <w:sz w:val="16"/>
                <w:szCs w:val="16"/>
              </w:rPr>
              <w:t>16.17.0</w:t>
            </w:r>
          </w:p>
        </w:tc>
      </w:tr>
      <w:tr w:rsidR="00CB2325" w14:paraId="2D07F0D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919" w14:textId="681C496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8514" w14:textId="2038B216"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837AB" w14:textId="582DE702" w:rsidR="00CB2325" w:rsidRPr="00220327" w:rsidRDefault="003C4423" w:rsidP="00CB2325">
            <w:pPr>
              <w:pStyle w:val="TAC"/>
            </w:pPr>
            <w:hyperlink r:id="rId16" w:tgtFrame="_blank" w:tooltip="Download Tdoc" w:history="1">
              <w:r w:rsidRPr="00220327">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6813" w14:textId="6E149336" w:rsidR="00CB2325" w:rsidRDefault="00CB2325" w:rsidP="00CB2325">
            <w:pPr>
              <w:pStyle w:val="TAC"/>
              <w:rPr>
                <w:rFonts w:cs="Arial"/>
                <w:sz w:val="16"/>
                <w:szCs w:val="16"/>
              </w:rPr>
            </w:pPr>
            <w:r>
              <w:rPr>
                <w:rFonts w:cs="Arial"/>
                <w:sz w:val="16"/>
                <w:szCs w:val="16"/>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6949" w14:textId="26606F50" w:rsidR="00CB2325" w:rsidRDefault="00CB2325" w:rsidP="00CB232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0DAD4" w14:textId="5C9B0ABB"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7D188" w14:textId="739CE401" w:rsidR="00CB2325" w:rsidRDefault="00CB2325" w:rsidP="00CB2325">
            <w:pPr>
              <w:pStyle w:val="TAL"/>
              <w:rPr>
                <w:rFonts w:cs="Arial"/>
                <w:sz w:val="16"/>
                <w:szCs w:val="16"/>
              </w:rPr>
            </w:pPr>
            <w:r>
              <w:rPr>
                <w:rFonts w:cs="Arial"/>
                <w:sz w:val="16"/>
                <w:szCs w:val="16"/>
              </w:rPr>
              <w:t>CR to 38.101-3 Correction to intra-band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212" w14:textId="3A14BC47" w:rsidR="00CB2325" w:rsidRPr="00CB2325" w:rsidRDefault="00CB2325" w:rsidP="00CB2325">
            <w:pPr>
              <w:pStyle w:val="TAL"/>
              <w:rPr>
                <w:rFonts w:cs="Arial"/>
                <w:sz w:val="16"/>
                <w:szCs w:val="16"/>
              </w:rPr>
            </w:pPr>
            <w:r w:rsidRPr="00CB2325">
              <w:rPr>
                <w:rFonts w:cs="Arial"/>
                <w:sz w:val="16"/>
                <w:szCs w:val="16"/>
              </w:rPr>
              <w:t>16.17.0</w:t>
            </w:r>
          </w:p>
        </w:tc>
      </w:tr>
      <w:tr w:rsidR="004308C1" w14:paraId="1629A3FA" w14:textId="77777777" w:rsidTr="00196DE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B345C" w14:textId="29697B3B"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45C8D" w14:textId="294F794C"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3F70BA" w14:textId="5512D417" w:rsidR="004308C1" w:rsidRDefault="004308C1" w:rsidP="004308C1">
            <w:pPr>
              <w:pStyle w:val="TAC"/>
            </w:pPr>
            <w:r w:rsidRPr="004308C1">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471CE" w14:textId="588169AB" w:rsidR="004308C1" w:rsidRDefault="004308C1" w:rsidP="004308C1">
            <w:pPr>
              <w:pStyle w:val="TAC"/>
              <w:rPr>
                <w:rFonts w:cs="Arial"/>
                <w:sz w:val="16"/>
                <w:szCs w:val="16"/>
              </w:rPr>
            </w:pPr>
            <w:r>
              <w:rPr>
                <w:rFonts w:cs="Arial"/>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EA468" w14:textId="77BFAFE4" w:rsidR="004308C1" w:rsidRDefault="004308C1" w:rsidP="004308C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08F0" w14:textId="0FCBB7D1"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E1D340" w14:textId="007104D4" w:rsidR="004308C1" w:rsidRDefault="004308C1" w:rsidP="004308C1">
            <w:pPr>
              <w:pStyle w:val="TAL"/>
              <w:rPr>
                <w:rFonts w:cs="Arial"/>
                <w:sz w:val="16"/>
                <w:szCs w:val="16"/>
              </w:rPr>
            </w:pPr>
            <w:r>
              <w:rPr>
                <w:rFonts w:cs="Arial"/>
                <w:sz w:val="16"/>
                <w:szCs w:val="16"/>
              </w:rPr>
              <w:t>Rel16 Cat F CR for 38.101-3 Correct the clause indication for non-collocated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22606" w14:textId="6B1FA1AB" w:rsidR="004308C1" w:rsidRPr="00CB2325" w:rsidRDefault="004308C1" w:rsidP="004308C1">
            <w:pPr>
              <w:pStyle w:val="TAL"/>
              <w:rPr>
                <w:rFonts w:cs="Arial"/>
                <w:sz w:val="16"/>
                <w:szCs w:val="16"/>
              </w:rPr>
            </w:pPr>
            <w:r>
              <w:rPr>
                <w:rFonts w:cs="Arial"/>
                <w:sz w:val="16"/>
                <w:szCs w:val="16"/>
              </w:rPr>
              <w:t>16.18.0</w:t>
            </w:r>
          </w:p>
        </w:tc>
      </w:tr>
      <w:tr w:rsidR="004308C1" w14:paraId="2365C0ED"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C705F" w14:textId="67BA9825"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FA05D" w14:textId="7C6BBD3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7DDF0" w14:textId="3A40D814" w:rsidR="004308C1" w:rsidRDefault="004308C1" w:rsidP="004308C1">
            <w:pPr>
              <w:pStyle w:val="TAC"/>
            </w:pPr>
            <w:r w:rsidRPr="004308C1">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A04F8" w14:textId="15577551" w:rsidR="004308C1" w:rsidRDefault="004308C1" w:rsidP="004308C1">
            <w:pPr>
              <w:pStyle w:val="TAC"/>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D948E" w14:textId="573C543B"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EC18" w14:textId="407830ED"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462CC2" w14:textId="0AD2DF75" w:rsidR="004308C1" w:rsidRDefault="004308C1" w:rsidP="004308C1">
            <w:pPr>
              <w:pStyle w:val="TAL"/>
              <w:rPr>
                <w:rFonts w:cs="Arial"/>
                <w:sz w:val="16"/>
                <w:szCs w:val="16"/>
              </w:rPr>
            </w:pPr>
            <w:r>
              <w:rPr>
                <w:rFonts w:cs="Arial"/>
                <w:sz w:val="16"/>
                <w:szCs w:val="16"/>
              </w:rPr>
              <w:t>CR for 38.101-3 UE to UE coex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FF8BA" w14:textId="4C462DBC" w:rsidR="004308C1" w:rsidRPr="00CB2325" w:rsidRDefault="004308C1" w:rsidP="004308C1">
            <w:pPr>
              <w:pStyle w:val="TAL"/>
              <w:rPr>
                <w:rFonts w:cs="Arial"/>
                <w:sz w:val="16"/>
                <w:szCs w:val="16"/>
              </w:rPr>
            </w:pPr>
            <w:r>
              <w:rPr>
                <w:rFonts w:cs="Arial"/>
                <w:sz w:val="16"/>
                <w:szCs w:val="16"/>
              </w:rPr>
              <w:t>16.18.0</w:t>
            </w:r>
          </w:p>
        </w:tc>
      </w:tr>
      <w:tr w:rsidR="004308C1" w14:paraId="1A41853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3D5EA" w14:textId="3B5567D4"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625883" w14:textId="567D046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A5FA6" w14:textId="0BC9A8BF" w:rsidR="004308C1" w:rsidRDefault="004308C1" w:rsidP="004308C1">
            <w:pPr>
              <w:pStyle w:val="TAC"/>
            </w:pPr>
            <w:r w:rsidRPr="004308C1">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36C7" w14:textId="5DF9D79A" w:rsidR="004308C1" w:rsidRDefault="004308C1" w:rsidP="004308C1">
            <w:pPr>
              <w:pStyle w:val="TAC"/>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311C" w14:textId="54D1112D"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6B738" w14:textId="738CCA34"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0FB416" w14:textId="56D345F3" w:rsidR="004308C1" w:rsidRDefault="004308C1" w:rsidP="004308C1">
            <w:pPr>
              <w:pStyle w:val="TAL"/>
              <w:rPr>
                <w:rFonts w:cs="Arial"/>
                <w:sz w:val="16"/>
                <w:szCs w:val="16"/>
              </w:rPr>
            </w:pPr>
            <w:r>
              <w:rPr>
                <w:rFonts w:cs="Arial"/>
                <w:sz w:val="16"/>
                <w:szCs w:val="16"/>
              </w:rPr>
              <w:t>CR on TS38.101-3 for simplification of NR V2X UE coexistence in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C9A8A" w14:textId="151E11AD" w:rsidR="004308C1" w:rsidRPr="00CB2325" w:rsidRDefault="004308C1" w:rsidP="004308C1">
            <w:pPr>
              <w:pStyle w:val="TAL"/>
              <w:rPr>
                <w:rFonts w:cs="Arial"/>
                <w:sz w:val="16"/>
                <w:szCs w:val="16"/>
              </w:rPr>
            </w:pPr>
            <w:r>
              <w:rPr>
                <w:rFonts w:cs="Arial"/>
                <w:sz w:val="16"/>
                <w:szCs w:val="16"/>
              </w:rPr>
              <w:t>16.18.0</w:t>
            </w:r>
          </w:p>
        </w:tc>
      </w:tr>
      <w:tr w:rsidR="00815FFC" w14:paraId="10B8C2A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0063" w14:textId="08F21F7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7F877E" w14:textId="199D5CE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DC916" w14:textId="787B8C80" w:rsidR="00815FFC" w:rsidRPr="00815FFC" w:rsidRDefault="00815FFC" w:rsidP="00815FFC">
            <w:pPr>
              <w:pStyle w:val="TAC"/>
              <w:rPr>
                <w:rFonts w:cs="Arial"/>
                <w:sz w:val="16"/>
                <w:szCs w:val="16"/>
              </w:rPr>
            </w:pPr>
            <w:r w:rsidRPr="00815FFC">
              <w:rPr>
                <w:rFonts w:cs="Arial"/>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982271" w14:textId="581E78F9" w:rsidR="00815FFC" w:rsidRDefault="00815FFC" w:rsidP="00815FFC">
            <w:pPr>
              <w:pStyle w:val="TAC"/>
              <w:rPr>
                <w:rFonts w:cs="Arial"/>
                <w:sz w:val="16"/>
                <w:szCs w:val="16"/>
              </w:rPr>
            </w:pPr>
            <w:r>
              <w:rPr>
                <w:rFonts w:cs="Arial"/>
                <w:sz w:val="16"/>
                <w:szCs w:val="16"/>
              </w:rPr>
              <w:t>1125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E0D89" w14:textId="2413DD59"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0A1B5B" w14:textId="291F6099"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C8630C" w14:textId="4633E29D" w:rsidR="00815FFC" w:rsidRDefault="00815FFC" w:rsidP="00815FFC">
            <w:pPr>
              <w:pStyle w:val="TAL"/>
              <w:rPr>
                <w:rFonts w:cs="Arial"/>
                <w:sz w:val="16"/>
                <w:szCs w:val="16"/>
              </w:rPr>
            </w:pPr>
            <w:r>
              <w:rPr>
                <w:rFonts w:cs="Arial"/>
                <w:sz w:val="16"/>
                <w:szCs w:val="16"/>
              </w:rPr>
              <w:t>[TEI16] Clarification on RF requirement for intra-band non-collocated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CC043" w14:textId="67EA2B39" w:rsidR="00815FFC" w:rsidRDefault="00815FFC" w:rsidP="00815FFC">
            <w:pPr>
              <w:pStyle w:val="TAL"/>
              <w:rPr>
                <w:rFonts w:cs="Arial"/>
                <w:sz w:val="16"/>
                <w:szCs w:val="16"/>
              </w:rPr>
            </w:pPr>
            <w:r>
              <w:rPr>
                <w:rFonts w:cs="Arial"/>
                <w:sz w:val="16"/>
                <w:szCs w:val="16"/>
              </w:rPr>
              <w:t>16.19.0</w:t>
            </w:r>
          </w:p>
        </w:tc>
      </w:tr>
      <w:tr w:rsidR="00815FFC" w14:paraId="5DF02F63"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706938" w14:textId="0134A9C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817458" w14:textId="5C6321CB"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1621" w14:textId="36CA102C"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B2D8BE" w14:textId="33C98913" w:rsidR="00815FFC" w:rsidRDefault="00815FFC" w:rsidP="00815FFC">
            <w:pPr>
              <w:pStyle w:val="TAC"/>
              <w:rPr>
                <w:rFonts w:cs="Arial"/>
                <w:sz w:val="16"/>
                <w:szCs w:val="16"/>
              </w:rPr>
            </w:pPr>
            <w:r>
              <w:rPr>
                <w:rFonts w:cs="Arial"/>
                <w:sz w:val="16"/>
                <w:szCs w:val="16"/>
              </w:rPr>
              <w:t>1143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31A21B" w14:textId="559C8048"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49850" w14:textId="6FF236F3"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F3F8E0" w14:textId="4F898597" w:rsidR="00815FFC" w:rsidRDefault="00815FFC" w:rsidP="00815FFC">
            <w:pPr>
              <w:pStyle w:val="TAL"/>
              <w:rPr>
                <w:rFonts w:cs="Arial"/>
                <w:sz w:val="16"/>
                <w:szCs w:val="16"/>
              </w:rPr>
            </w:pPr>
            <w:r>
              <w:rPr>
                <w:rFonts w:cs="Arial"/>
                <w:sz w:val="16"/>
                <w:szCs w:val="16"/>
              </w:rPr>
              <w:t>(DC_R16_1BLTE_1BNR_2DL2UL) CR to 38.101-3 Rel-16 Cat-F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6B9C" w14:textId="36357C32" w:rsidR="00815FFC" w:rsidRDefault="00815FFC" w:rsidP="00815FFC">
            <w:pPr>
              <w:pStyle w:val="TAL"/>
              <w:rPr>
                <w:rFonts w:cs="Arial"/>
                <w:sz w:val="16"/>
                <w:szCs w:val="16"/>
              </w:rPr>
            </w:pPr>
            <w:r>
              <w:rPr>
                <w:rFonts w:cs="Arial"/>
                <w:sz w:val="16"/>
                <w:szCs w:val="16"/>
              </w:rPr>
              <w:t>16.19.0</w:t>
            </w:r>
          </w:p>
        </w:tc>
      </w:tr>
      <w:tr w:rsidR="00815FFC" w14:paraId="7331F497"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D0EE7" w14:textId="6214606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4184FE" w14:textId="42C35E28"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CC48" w14:textId="00DB43A0"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84AEFC" w14:textId="3A32FE97" w:rsidR="00815FFC" w:rsidRDefault="00815FFC" w:rsidP="00815FFC">
            <w:pPr>
              <w:pStyle w:val="TAC"/>
              <w:rPr>
                <w:rFonts w:cs="Arial"/>
                <w:sz w:val="16"/>
                <w:szCs w:val="16"/>
              </w:rPr>
            </w:pPr>
            <w:r>
              <w:rPr>
                <w:rFonts w:cs="Arial"/>
                <w:sz w:val="16"/>
                <w:szCs w:val="16"/>
              </w:rPr>
              <w:t>1162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9E8AA" w14:textId="515DB980"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9FA9FC" w14:textId="13A24AC1"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48F56C" w14:textId="69D6C28D" w:rsidR="00815FFC" w:rsidRDefault="00815FFC" w:rsidP="00815FFC">
            <w:pPr>
              <w:pStyle w:val="TAL"/>
              <w:rPr>
                <w:rFonts w:cs="Arial"/>
                <w:sz w:val="16"/>
                <w:szCs w:val="16"/>
              </w:rPr>
            </w:pPr>
            <w:r>
              <w:rPr>
                <w:rFonts w:cs="Arial"/>
                <w:sz w:val="16"/>
                <w:szCs w:val="16"/>
              </w:rPr>
              <w:t>(DC_R16_1BLTE_1BNR_2DL2UL) CR for corrections and re-structures of the MOP table for EN-DC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C1803" w14:textId="3CEA4CDA" w:rsidR="00815FFC" w:rsidRDefault="00815FFC" w:rsidP="00815FFC">
            <w:pPr>
              <w:pStyle w:val="TAL"/>
              <w:rPr>
                <w:rFonts w:cs="Arial"/>
                <w:sz w:val="16"/>
                <w:szCs w:val="16"/>
              </w:rPr>
            </w:pPr>
            <w:r>
              <w:rPr>
                <w:rFonts w:cs="Arial"/>
                <w:sz w:val="16"/>
                <w:szCs w:val="16"/>
              </w:rPr>
              <w:t>16.19.0</w:t>
            </w:r>
          </w:p>
        </w:tc>
      </w:tr>
      <w:tr w:rsidR="00815FFC" w14:paraId="4854FA7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2F627" w14:textId="5BFFFF5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A04EA" w14:textId="06F3B28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B8189" w14:textId="76BE0A38"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A560A1" w14:textId="541A8D21" w:rsidR="00815FFC" w:rsidRDefault="00815FFC" w:rsidP="00815FFC">
            <w:pPr>
              <w:pStyle w:val="TAC"/>
              <w:rPr>
                <w:rFonts w:cs="Arial"/>
                <w:sz w:val="16"/>
                <w:szCs w:val="16"/>
              </w:rPr>
            </w:pPr>
            <w:r>
              <w:rPr>
                <w:rFonts w:cs="Arial"/>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8BDB5" w14:textId="19A4FB9D"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128B98" w14:textId="69557A98"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1FA97" w14:textId="6EF28D1C" w:rsidR="00815FFC" w:rsidRDefault="00815FFC" w:rsidP="00815FFC">
            <w:pPr>
              <w:pStyle w:val="TAL"/>
              <w:rPr>
                <w:rFonts w:cs="Arial"/>
                <w:sz w:val="16"/>
                <w:szCs w:val="16"/>
              </w:rPr>
            </w:pPr>
            <w:r>
              <w:rPr>
                <w:rFonts w:cs="Arial"/>
                <w:sz w:val="16"/>
                <w:szCs w:val="16"/>
              </w:rPr>
              <w:t>CR for TS 38.101-3 Rel-16 CAT-F: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71C8" w14:textId="03931400" w:rsidR="00815FFC" w:rsidRDefault="00815FFC" w:rsidP="00815FFC">
            <w:pPr>
              <w:pStyle w:val="TAL"/>
              <w:rPr>
                <w:rFonts w:cs="Arial"/>
                <w:sz w:val="16"/>
                <w:szCs w:val="16"/>
              </w:rPr>
            </w:pPr>
            <w:r>
              <w:rPr>
                <w:rFonts w:cs="Arial"/>
                <w:sz w:val="16"/>
                <w:szCs w:val="16"/>
              </w:rPr>
              <w:t>16.19.0</w:t>
            </w:r>
          </w:p>
        </w:tc>
      </w:tr>
      <w:tr w:rsidR="00815FFC" w14:paraId="772690D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E983C" w14:textId="4E13C90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300DF" w14:textId="68147E17"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56B5E" w14:textId="739AEFEB" w:rsidR="00815FFC" w:rsidRPr="00815FFC" w:rsidRDefault="00815FFC" w:rsidP="00815FFC">
            <w:pPr>
              <w:pStyle w:val="TAC"/>
              <w:rPr>
                <w:rFonts w:cs="Arial"/>
                <w:sz w:val="16"/>
                <w:szCs w:val="16"/>
              </w:rPr>
            </w:pPr>
            <w:r w:rsidRPr="00815FFC">
              <w:rPr>
                <w:rFonts w:cs="Arial"/>
                <w:sz w:val="16"/>
                <w:szCs w:val="16"/>
              </w:rPr>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A4AE65" w14:textId="0F4CFAC7" w:rsidR="00815FFC" w:rsidRDefault="00815FFC" w:rsidP="00815FFC">
            <w:pPr>
              <w:pStyle w:val="TAC"/>
              <w:rPr>
                <w:rFonts w:cs="Arial"/>
                <w:sz w:val="16"/>
                <w:szCs w:val="16"/>
              </w:rPr>
            </w:pPr>
            <w:r>
              <w:rPr>
                <w:rFonts w:cs="Arial"/>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C329D7" w14:textId="173D6ACE" w:rsidR="00815FFC" w:rsidRDefault="00815FFC" w:rsidP="00815FF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8EC14" w14:textId="2A371164"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F5A656" w14:textId="6A1C6EF8" w:rsidR="00815FFC" w:rsidRDefault="00815FFC" w:rsidP="00815FFC">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B20D1" w14:textId="3C72FE72" w:rsidR="00815FFC" w:rsidRDefault="00815FFC" w:rsidP="00815FFC">
            <w:pPr>
              <w:pStyle w:val="TAL"/>
              <w:rPr>
                <w:rFonts w:cs="Arial"/>
                <w:sz w:val="16"/>
                <w:szCs w:val="16"/>
              </w:rPr>
            </w:pPr>
            <w:r>
              <w:rPr>
                <w:rFonts w:cs="Arial"/>
                <w:sz w:val="16"/>
                <w:szCs w:val="16"/>
              </w:rPr>
              <w:t>16.19.0</w:t>
            </w:r>
          </w:p>
        </w:tc>
      </w:tr>
      <w:tr w:rsidR="00815FFC" w14:paraId="12C7F965"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0D15E" w14:textId="7536230D"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FCC456" w14:textId="38EB9CB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4F222" w14:textId="19F2ED34" w:rsidR="00815FFC" w:rsidRPr="00815FFC" w:rsidRDefault="00815FFC" w:rsidP="00815FFC">
            <w:pPr>
              <w:pStyle w:val="TAC"/>
              <w:rPr>
                <w:rFonts w:cs="Arial"/>
                <w:sz w:val="16"/>
                <w:szCs w:val="16"/>
              </w:rPr>
            </w:pPr>
            <w:r w:rsidRPr="00815FFC">
              <w:rPr>
                <w:rFonts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C9C27F" w14:textId="1DA2F7C8" w:rsidR="00815FFC" w:rsidRDefault="00815FFC" w:rsidP="00815FFC">
            <w:pPr>
              <w:pStyle w:val="TAC"/>
              <w:rPr>
                <w:rFonts w:cs="Arial"/>
                <w:sz w:val="16"/>
                <w:szCs w:val="16"/>
              </w:rPr>
            </w:pPr>
            <w:r>
              <w:rPr>
                <w:rFonts w:cs="Arial"/>
                <w:sz w:val="16"/>
                <w:szCs w:val="16"/>
              </w:rPr>
              <w:t>1154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721D4" w14:textId="10086DF4"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19BBD9" w14:textId="2E6EE942"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485B28" w14:textId="5FDA0D6A" w:rsidR="00815FFC" w:rsidRDefault="00815FFC" w:rsidP="00815FFC">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DF9E1" w14:textId="229828F8" w:rsidR="00815FFC" w:rsidRDefault="00815FFC" w:rsidP="00815FFC">
            <w:pPr>
              <w:pStyle w:val="TAL"/>
              <w:rPr>
                <w:rFonts w:cs="Arial"/>
                <w:sz w:val="16"/>
                <w:szCs w:val="16"/>
              </w:rPr>
            </w:pPr>
            <w:r>
              <w:rPr>
                <w:rFonts w:cs="Arial"/>
                <w:sz w:val="16"/>
                <w:szCs w:val="16"/>
              </w:rPr>
              <w:t>16.19.0</w:t>
            </w:r>
          </w:p>
        </w:tc>
      </w:tr>
      <w:tr w:rsidR="00815FFC" w14:paraId="20822BF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29EFA" w14:textId="41E8D19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9C39F" w14:textId="1BBE0413"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28CB2" w14:textId="1782ADD9" w:rsidR="00815FFC" w:rsidRPr="00815FFC" w:rsidRDefault="00815FFC" w:rsidP="00815FFC">
            <w:pPr>
              <w:pStyle w:val="TAC"/>
              <w:rPr>
                <w:rFonts w:cs="Arial"/>
                <w:sz w:val="16"/>
                <w:szCs w:val="16"/>
              </w:rPr>
            </w:pPr>
            <w:r w:rsidRPr="00815FFC">
              <w:rPr>
                <w:rFonts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C4BA6" w14:textId="6FF7449E" w:rsidR="00815FFC" w:rsidRDefault="00815FFC" w:rsidP="00815FFC">
            <w:pPr>
              <w:pStyle w:val="TAC"/>
              <w:rPr>
                <w:rFonts w:cs="Arial"/>
                <w:sz w:val="16"/>
                <w:szCs w:val="16"/>
              </w:rPr>
            </w:pPr>
            <w:r>
              <w:rPr>
                <w:rFonts w:cs="Arial"/>
                <w:sz w:val="16"/>
                <w:szCs w:val="16"/>
              </w:rPr>
              <w:t>1099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3F07FA" w14:textId="7C1051B6"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21F882" w14:textId="191BBE1D"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476246" w14:textId="4B4175DF" w:rsidR="00815FFC" w:rsidRDefault="00815FFC" w:rsidP="00815FFC">
            <w:pPr>
              <w:pStyle w:val="TAL"/>
              <w:rPr>
                <w:rFonts w:cs="Arial"/>
                <w:sz w:val="16"/>
                <w:szCs w:val="16"/>
              </w:rPr>
            </w:pPr>
            <w:r>
              <w:rPr>
                <w:rFonts w:cs="Arial"/>
                <w:sz w:val="16"/>
                <w:szCs w:val="16"/>
              </w:rPr>
              <w:t>CR for TS 38.101-3 Rel-16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20978" w14:textId="4268657F" w:rsidR="00815FFC" w:rsidRDefault="00815FFC" w:rsidP="00815FFC">
            <w:pPr>
              <w:pStyle w:val="TAL"/>
              <w:rPr>
                <w:rFonts w:cs="Arial"/>
                <w:sz w:val="16"/>
                <w:szCs w:val="16"/>
              </w:rPr>
            </w:pPr>
            <w:r>
              <w:rPr>
                <w:rFonts w:cs="Arial"/>
                <w:sz w:val="16"/>
                <w:szCs w:val="16"/>
              </w:rPr>
              <w:t>16.19.0</w:t>
            </w:r>
          </w:p>
        </w:tc>
      </w:tr>
      <w:tr w:rsidR="00815FFC" w14:paraId="04165EE0"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348E3" w14:textId="63AEFB6E"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001823" w14:textId="4AF0A37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AD13A" w14:textId="0B541C07" w:rsidR="00815FFC" w:rsidRPr="00815FFC" w:rsidRDefault="00815FFC" w:rsidP="00815FFC">
            <w:pPr>
              <w:pStyle w:val="TAC"/>
              <w:rPr>
                <w:rFonts w:cs="Arial"/>
                <w:sz w:val="16"/>
                <w:szCs w:val="16"/>
              </w:rPr>
            </w:pPr>
            <w:r w:rsidRPr="00815FFC">
              <w:rPr>
                <w:rFonts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298819" w14:textId="58590FE9" w:rsidR="00815FFC" w:rsidRDefault="00815FFC" w:rsidP="00815FFC">
            <w:pPr>
              <w:pStyle w:val="TAC"/>
              <w:rPr>
                <w:rFonts w:cs="Arial"/>
                <w:sz w:val="16"/>
                <w:szCs w:val="16"/>
              </w:rPr>
            </w:pPr>
            <w:r>
              <w:rPr>
                <w:rFonts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56DB75" w14:textId="6BC45261"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DF012" w14:textId="6599534A"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5FB0D7" w14:textId="2953C81A" w:rsidR="00815FFC" w:rsidRDefault="00815FFC" w:rsidP="00815FFC">
            <w:pPr>
              <w:pStyle w:val="TAL"/>
              <w:rPr>
                <w:rFonts w:cs="Arial"/>
                <w:sz w:val="16"/>
                <w:szCs w:val="16"/>
              </w:rPr>
            </w:pPr>
            <w:r>
              <w:rPr>
                <w:rFonts w:cs="Arial"/>
                <w:sz w:val="16"/>
                <w:szCs w:val="16"/>
              </w:rPr>
              <w:t>NR_newRAT-Core) CR to R16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FFAD3" w14:textId="3A0A83D7" w:rsidR="00815FFC" w:rsidRDefault="00815FFC" w:rsidP="00815FFC">
            <w:pPr>
              <w:pStyle w:val="TAL"/>
              <w:rPr>
                <w:rFonts w:cs="Arial"/>
                <w:sz w:val="16"/>
                <w:szCs w:val="16"/>
              </w:rPr>
            </w:pPr>
            <w:r>
              <w:rPr>
                <w:rFonts w:cs="Arial"/>
                <w:sz w:val="16"/>
                <w:szCs w:val="16"/>
              </w:rPr>
              <w:t>16.19.0</w:t>
            </w:r>
          </w:p>
        </w:tc>
      </w:tr>
      <w:tr w:rsidR="00815FFC" w14:paraId="4E6DF299"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CD272" w14:textId="0CBB2941"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25AAC" w14:textId="032A581E"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D4AAF" w14:textId="34C3E2E1" w:rsidR="00815FFC" w:rsidRPr="00815FFC" w:rsidRDefault="00815FFC" w:rsidP="00815FFC">
            <w:pPr>
              <w:pStyle w:val="TAC"/>
              <w:rPr>
                <w:rFonts w:cs="Arial"/>
                <w:sz w:val="16"/>
                <w:szCs w:val="16"/>
              </w:rPr>
            </w:pPr>
            <w:r w:rsidRPr="00815FFC">
              <w:rPr>
                <w:rFonts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C6D903" w14:textId="461D280E" w:rsidR="00815FFC" w:rsidRDefault="00815FFC" w:rsidP="00815FFC">
            <w:pPr>
              <w:pStyle w:val="TAC"/>
              <w:rPr>
                <w:rFonts w:cs="Arial"/>
                <w:sz w:val="16"/>
                <w:szCs w:val="16"/>
              </w:rPr>
            </w:pPr>
            <w:r>
              <w:rPr>
                <w:rFonts w:cs="Arial"/>
                <w:sz w:val="16"/>
                <w:szCs w:val="16"/>
              </w:rPr>
              <w:t>1135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04632" w14:textId="679689AF"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1BA8A" w14:textId="152CEE4C"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2E19D3" w14:textId="0E3049FE" w:rsidR="00815FFC" w:rsidRDefault="00815FFC" w:rsidP="00815FFC">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7762" w14:textId="4070AC9E" w:rsidR="00815FFC" w:rsidRDefault="00815FFC" w:rsidP="00815FFC">
            <w:pPr>
              <w:pStyle w:val="TAL"/>
              <w:rPr>
                <w:rFonts w:cs="Arial"/>
                <w:sz w:val="16"/>
                <w:szCs w:val="16"/>
              </w:rPr>
            </w:pPr>
            <w:r>
              <w:rPr>
                <w:rFonts w:cs="Arial"/>
                <w:sz w:val="16"/>
                <w:szCs w:val="16"/>
              </w:rPr>
              <w:t>16.19.0</w:t>
            </w:r>
          </w:p>
        </w:tc>
      </w:tr>
      <w:tr w:rsidR="006E02E4" w14:paraId="47C2074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679542" w14:textId="32AF5AE4"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5D873" w14:textId="5AF568E4"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D7497" w14:textId="24762D6E" w:rsidR="006E02E4" w:rsidRPr="00815FFC" w:rsidRDefault="006E02E4" w:rsidP="006E02E4">
            <w:pPr>
              <w:pStyle w:val="TAC"/>
              <w:rPr>
                <w:rFonts w:cs="Arial"/>
                <w:sz w:val="16"/>
                <w:szCs w:val="16"/>
              </w:rPr>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EA345" w14:textId="3A7C158F" w:rsidR="006E02E4" w:rsidRDefault="006E02E4" w:rsidP="006E02E4">
            <w:pPr>
              <w:pStyle w:val="TAC"/>
              <w:rPr>
                <w:rFonts w:cs="Arial"/>
                <w:sz w:val="16"/>
                <w:szCs w:val="16"/>
              </w:rPr>
            </w:pPr>
            <w:r>
              <w:rPr>
                <w:rFonts w:cs="Arial"/>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3C73" w14:textId="4553DE99"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DCBF7" w14:textId="3D8F70A5"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68CF3" w14:textId="2AC926C2" w:rsidR="006E02E4" w:rsidRDefault="006E02E4" w:rsidP="006E02E4">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A09AC" w14:textId="7B8AC492" w:rsidR="006E02E4" w:rsidRDefault="006E02E4" w:rsidP="006E02E4">
            <w:pPr>
              <w:pStyle w:val="TAL"/>
              <w:rPr>
                <w:rFonts w:cs="Arial"/>
                <w:sz w:val="16"/>
                <w:szCs w:val="16"/>
              </w:rPr>
            </w:pPr>
            <w:r>
              <w:rPr>
                <w:rFonts w:cs="Arial"/>
                <w:sz w:val="16"/>
                <w:szCs w:val="16"/>
              </w:rPr>
              <w:t>16.20.0</w:t>
            </w:r>
          </w:p>
        </w:tc>
      </w:tr>
      <w:tr w:rsidR="006E02E4" w14:paraId="52A0B5D0"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5E9F7" w14:textId="163B3B52"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D75C3" w14:textId="795F704F"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4B62D4" w14:textId="64B989EF"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B2035" w14:textId="42E13458" w:rsidR="006E02E4" w:rsidRDefault="006E02E4" w:rsidP="006E02E4">
            <w:pPr>
              <w:pStyle w:val="TAC"/>
              <w:rPr>
                <w:rFonts w:cs="Arial"/>
                <w:sz w:val="16"/>
                <w:szCs w:val="16"/>
              </w:rPr>
            </w:pPr>
            <w:r>
              <w:rPr>
                <w:rFonts w:cs="Arial"/>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F5CC8" w14:textId="54A1FB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74218" w14:textId="654C376D"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F599A" w14:textId="01E0A7E3" w:rsidR="006E02E4" w:rsidRDefault="006E02E4" w:rsidP="006E02E4">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D3C57" w14:textId="5D647764" w:rsidR="006E02E4" w:rsidRDefault="006E02E4" w:rsidP="006E02E4">
            <w:pPr>
              <w:pStyle w:val="TAL"/>
              <w:rPr>
                <w:rFonts w:cs="Arial"/>
                <w:sz w:val="16"/>
                <w:szCs w:val="16"/>
              </w:rPr>
            </w:pPr>
            <w:r>
              <w:rPr>
                <w:rFonts w:cs="Arial"/>
                <w:sz w:val="16"/>
                <w:szCs w:val="16"/>
              </w:rPr>
              <w:t>16.20.0</w:t>
            </w:r>
          </w:p>
        </w:tc>
      </w:tr>
      <w:tr w:rsidR="006E02E4" w14:paraId="46B31ED8"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04DD8" w14:textId="7245185C"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74F95" w14:textId="5FC463E0"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4C134" w14:textId="3CED7FC6"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929A" w14:textId="37F744BD" w:rsidR="006E02E4" w:rsidRDefault="006E02E4" w:rsidP="006E02E4">
            <w:pPr>
              <w:pStyle w:val="TAC"/>
              <w:rPr>
                <w:rFonts w:cs="Arial"/>
                <w:sz w:val="16"/>
                <w:szCs w:val="16"/>
              </w:rPr>
            </w:pPr>
            <w:r>
              <w:rPr>
                <w:rFonts w:cs="Arial"/>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8E5F4" w14:textId="2414CE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A8A78" w14:textId="4D54BE6F"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8F0CB7" w14:textId="229566EA" w:rsidR="006E02E4" w:rsidRDefault="006E02E4" w:rsidP="006E02E4">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78A58" w14:textId="0C387C4B" w:rsidR="006E02E4" w:rsidRDefault="006E02E4" w:rsidP="006E02E4">
            <w:pPr>
              <w:pStyle w:val="TAL"/>
              <w:rPr>
                <w:rFonts w:cs="Arial"/>
                <w:sz w:val="16"/>
                <w:szCs w:val="16"/>
              </w:rPr>
            </w:pPr>
            <w:r>
              <w:rPr>
                <w:rFonts w:cs="Arial"/>
                <w:sz w:val="16"/>
                <w:szCs w:val="16"/>
              </w:rPr>
              <w:t>16.20.0</w:t>
            </w:r>
          </w:p>
        </w:tc>
      </w:tr>
      <w:tr w:rsidR="006E02E4" w14:paraId="2FD0D64F"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706C1" w14:textId="6E04FCA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CAE26C" w14:textId="505D370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D0793" w14:textId="7E4BA29F" w:rsidR="006E02E4" w:rsidRPr="00815FFC" w:rsidRDefault="006E02E4" w:rsidP="006E02E4">
            <w:pPr>
              <w:pStyle w:val="TAC"/>
              <w:rPr>
                <w:rFonts w:cs="Arial"/>
                <w:sz w:val="16"/>
                <w:szCs w:val="16"/>
              </w:rPr>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8710A" w14:textId="471A86F5" w:rsidR="006E02E4" w:rsidRDefault="006E02E4" w:rsidP="006E02E4">
            <w:pPr>
              <w:pStyle w:val="TAC"/>
              <w:rPr>
                <w:rFonts w:cs="Arial"/>
                <w:sz w:val="16"/>
                <w:szCs w:val="16"/>
              </w:rPr>
            </w:pPr>
            <w:r>
              <w:rPr>
                <w:rFonts w:cs="Arial"/>
                <w:sz w:val="16"/>
                <w:szCs w:val="16"/>
              </w:rPr>
              <w:t>1236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4FEB" w14:textId="5FB84EA7"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7C88F" w14:textId="3CAE3ADA"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C5D5DD" w14:textId="5899E25F" w:rsidR="006E02E4" w:rsidRDefault="006E02E4" w:rsidP="006E02E4">
            <w:pPr>
              <w:pStyle w:val="TAL"/>
              <w:rPr>
                <w:rFonts w:cs="Arial"/>
                <w:sz w:val="16"/>
                <w:szCs w:val="16"/>
              </w:rPr>
            </w:pPr>
            <w:r>
              <w:rPr>
                <w:rFonts w:cs="Arial"/>
                <w:sz w:val="16"/>
                <w:szCs w:val="16"/>
              </w:rPr>
              <w:t>(NonCol_intraB_ENDC_NR_CA-Core) CR 38.101-3 v16.19.0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A56CD" w14:textId="23142550" w:rsidR="006E02E4" w:rsidRDefault="006E02E4" w:rsidP="006E02E4">
            <w:pPr>
              <w:pStyle w:val="TAL"/>
              <w:rPr>
                <w:rFonts w:cs="Arial"/>
                <w:sz w:val="16"/>
                <w:szCs w:val="16"/>
              </w:rPr>
            </w:pPr>
            <w:r>
              <w:rPr>
                <w:rFonts w:cs="Arial"/>
                <w:sz w:val="16"/>
                <w:szCs w:val="16"/>
              </w:rPr>
              <w:t>16.20.0</w:t>
            </w:r>
          </w:p>
        </w:tc>
      </w:tr>
      <w:tr w:rsidR="006E02E4" w14:paraId="77E2B8C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A22B1" w14:textId="56E842E1"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01998B" w14:textId="275AA34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C6101" w14:textId="36AAA9D8"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258B3" w14:textId="0314A367" w:rsidR="006E02E4" w:rsidRDefault="006E02E4" w:rsidP="006E02E4">
            <w:pPr>
              <w:pStyle w:val="TAC"/>
              <w:rPr>
                <w:rFonts w:cs="Arial"/>
                <w:sz w:val="16"/>
                <w:szCs w:val="16"/>
              </w:rPr>
            </w:pPr>
            <w:r>
              <w:rPr>
                <w:rFonts w:cs="Arial"/>
                <w:sz w:val="16"/>
                <w:szCs w:val="16"/>
              </w:rPr>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1B61A" w14:textId="49CD509A"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CC93" w14:textId="649A07E6" w:rsidR="006E02E4" w:rsidRDefault="006E02E4" w:rsidP="006E02E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5C0808" w14:textId="228E2C4F" w:rsidR="006E02E4" w:rsidRDefault="006E02E4" w:rsidP="006E02E4">
            <w:pPr>
              <w:pStyle w:val="TAL"/>
              <w:rPr>
                <w:rFonts w:cs="Arial"/>
                <w:sz w:val="16"/>
                <w:szCs w:val="16"/>
              </w:rPr>
            </w:pPr>
            <w:r>
              <w:rPr>
                <w:rFonts w:cs="Arial"/>
                <w:sz w:val="16"/>
                <w:szCs w:val="16"/>
              </w:rPr>
              <w:t>Clarification of general spurious emission test range in ENDC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CF293" w14:textId="5B35D592" w:rsidR="006E02E4" w:rsidRDefault="006E02E4" w:rsidP="006E02E4">
            <w:pPr>
              <w:pStyle w:val="TAL"/>
              <w:rPr>
                <w:rFonts w:cs="Arial"/>
                <w:sz w:val="16"/>
                <w:szCs w:val="16"/>
              </w:rPr>
            </w:pPr>
            <w:r>
              <w:rPr>
                <w:rFonts w:cs="Arial"/>
                <w:sz w:val="16"/>
                <w:szCs w:val="16"/>
              </w:rPr>
              <w:t>16.20.0</w:t>
            </w:r>
          </w:p>
        </w:tc>
      </w:tr>
      <w:tr w:rsidR="006E02E4" w14:paraId="3C13917A"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E148F1" w14:textId="1B82737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B7FDBE" w14:textId="76941AA7"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E6B11" w14:textId="316EBED2"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4D90" w14:textId="201E2003" w:rsidR="006E02E4" w:rsidRDefault="006E02E4" w:rsidP="006E02E4">
            <w:pPr>
              <w:pStyle w:val="TAC"/>
              <w:rPr>
                <w:rFonts w:cs="Arial"/>
                <w:sz w:val="16"/>
                <w:szCs w:val="16"/>
              </w:rPr>
            </w:pPr>
            <w:r>
              <w:rPr>
                <w:rFonts w:cs="Arial"/>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2D61" w14:textId="3EBED27B" w:rsidR="006E02E4" w:rsidRDefault="006E02E4" w:rsidP="006E02E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D88D" w14:textId="399D85C9"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782CD" w14:textId="03769F72" w:rsidR="006E02E4" w:rsidRDefault="006E02E4" w:rsidP="006E02E4">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1A353" w14:textId="2ACF7FFD" w:rsidR="006E02E4" w:rsidRDefault="006E02E4" w:rsidP="006E02E4">
            <w:pPr>
              <w:pStyle w:val="TAL"/>
              <w:rPr>
                <w:rFonts w:cs="Arial"/>
                <w:sz w:val="16"/>
                <w:szCs w:val="16"/>
              </w:rPr>
            </w:pPr>
            <w:r>
              <w:rPr>
                <w:rFonts w:cs="Arial"/>
                <w:sz w:val="16"/>
                <w:szCs w:val="16"/>
              </w:rPr>
              <w:t>16.20.0</w:t>
            </w:r>
          </w:p>
        </w:tc>
      </w:tr>
      <w:tr w:rsidR="006E02E4" w14:paraId="519F452C"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A769B" w14:textId="756DE88B"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04FE22" w14:textId="147F225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658DB" w14:textId="009B5E47" w:rsidR="006E02E4" w:rsidRPr="00815FFC" w:rsidRDefault="006E02E4" w:rsidP="006E02E4">
            <w:pPr>
              <w:pStyle w:val="TAC"/>
              <w:rPr>
                <w:rFonts w:cs="Arial"/>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BC92A" w14:textId="6B224656" w:rsidR="006E02E4" w:rsidRDefault="006E02E4" w:rsidP="006E02E4">
            <w:pPr>
              <w:pStyle w:val="TAC"/>
              <w:rPr>
                <w:rFonts w:cs="Arial"/>
                <w:sz w:val="16"/>
                <w:szCs w:val="16"/>
              </w:rPr>
            </w:pPr>
            <w:r>
              <w:rPr>
                <w:rFonts w:cs="Arial"/>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1108B" w14:textId="1CF134AD" w:rsidR="006E02E4" w:rsidRDefault="006E02E4" w:rsidP="006E02E4">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49EDA" w14:textId="6C7E85D2"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F02DC" w14:textId="78CF9268" w:rsidR="006E02E4" w:rsidRDefault="006E02E4" w:rsidP="006E02E4">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DA0D1" w14:textId="6C546726" w:rsidR="006E02E4" w:rsidRDefault="006E02E4" w:rsidP="006E02E4">
            <w:pPr>
              <w:pStyle w:val="TAL"/>
              <w:rPr>
                <w:rFonts w:cs="Arial"/>
                <w:sz w:val="16"/>
                <w:szCs w:val="16"/>
              </w:rPr>
            </w:pPr>
            <w:r>
              <w:rPr>
                <w:rFonts w:cs="Arial"/>
                <w:sz w:val="16"/>
                <w:szCs w:val="16"/>
              </w:rPr>
              <w:t>16.20.0</w:t>
            </w:r>
          </w:p>
        </w:tc>
      </w:tr>
      <w:tr w:rsidR="00D14FE1" w14:paraId="6C7DE209"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00CEB" w14:textId="6767E0C1" w:rsidR="00D14FE1" w:rsidRPr="00CB2325" w:rsidRDefault="00D14FE1" w:rsidP="00D14FE1">
            <w:pPr>
              <w:pStyle w:val="TAL"/>
              <w:rPr>
                <w:rFonts w:cs="Arial"/>
                <w:sz w:val="16"/>
                <w:szCs w:val="16"/>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AC3C95" w14:textId="7884E7F0" w:rsidR="00D14FE1" w:rsidRPr="00CB2325" w:rsidRDefault="00D14FE1" w:rsidP="00D14FE1">
            <w:pPr>
              <w:pStyle w:val="TAL"/>
              <w:rPr>
                <w:rFonts w:cs="Arial"/>
                <w:sz w:val="16"/>
                <w:szCs w:val="16"/>
              </w:rPr>
            </w:pPr>
            <w:r>
              <w:rPr>
                <w:rFonts w:cs="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CF63A" w14:textId="34B213C0" w:rsidR="00D14FE1" w:rsidRDefault="00D14FE1" w:rsidP="00D14FE1">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EB73C" w14:textId="2EAC6FF6" w:rsidR="00D14FE1" w:rsidRDefault="00D14FE1" w:rsidP="00D14FE1">
            <w:pPr>
              <w:pStyle w:val="TAC"/>
              <w:rPr>
                <w:rFonts w:cs="Arial"/>
                <w:sz w:val="16"/>
                <w:szCs w:val="16"/>
              </w:rPr>
            </w:pPr>
            <w:r w:rsidRPr="00D61538">
              <w:rPr>
                <w:sz w:val="16"/>
                <w:szCs w:val="16"/>
              </w:rPr>
              <w:t>1281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3A10" w14:textId="28500796" w:rsidR="00D14FE1" w:rsidRDefault="00D14FE1" w:rsidP="00D14FE1">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8334F" w14:textId="213FC974" w:rsidR="00D14FE1" w:rsidRDefault="00D14FE1" w:rsidP="00D14FE1">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519B8" w14:textId="27203751" w:rsidR="00D14FE1" w:rsidRDefault="00D14FE1" w:rsidP="00D14FE1">
            <w:pPr>
              <w:pStyle w:val="TAL"/>
              <w:rPr>
                <w:rFonts w:cs="Arial"/>
                <w:sz w:val="16"/>
                <w:szCs w:val="16"/>
              </w:rPr>
            </w:pPr>
            <w:r w:rsidRPr="00D61538">
              <w:rPr>
                <w:sz w:val="16"/>
                <w:szCs w:val="16"/>
              </w:rPr>
              <w:t>(DC_R16_1BLTE_1BNR_2DL2UL) CR to TS 38.101-3 Rel16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88547" w14:textId="42594265" w:rsidR="00D14FE1" w:rsidRDefault="00D14FE1" w:rsidP="00D14FE1">
            <w:pPr>
              <w:pStyle w:val="TAL"/>
              <w:rPr>
                <w:rFonts w:cs="Arial"/>
                <w:sz w:val="16"/>
                <w:szCs w:val="16"/>
              </w:rPr>
            </w:pPr>
            <w:r>
              <w:rPr>
                <w:rFonts w:cs="Arial"/>
                <w:sz w:val="16"/>
                <w:szCs w:val="16"/>
              </w:rPr>
              <w:t>16.21.0</w:t>
            </w:r>
          </w:p>
        </w:tc>
      </w:tr>
      <w:tr w:rsidR="0032462E" w14:paraId="1CBD890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69C41" w14:textId="396FCD9D" w:rsidR="0032462E" w:rsidRDefault="0032462E" w:rsidP="0032462E">
            <w:pPr>
              <w:pStyle w:val="TAL"/>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05726F" w14:textId="4D2DED56" w:rsidR="0032462E" w:rsidRDefault="0032462E" w:rsidP="0032462E">
            <w:pPr>
              <w:pStyle w:val="TAL"/>
              <w:rPr>
                <w:rFonts w:cs="Arial"/>
                <w:sz w:val="16"/>
                <w:szCs w:val="16"/>
              </w:rPr>
            </w:pPr>
            <w:r>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3D9E1" w14:textId="35BE8CE6" w:rsidR="0032462E" w:rsidRPr="00D61538" w:rsidRDefault="0032462E" w:rsidP="0032462E">
            <w:pPr>
              <w:pStyle w:val="TAC"/>
              <w:rPr>
                <w:sz w:val="16"/>
                <w:szCs w:val="16"/>
              </w:rPr>
            </w:pPr>
            <w:r w:rsidRPr="0032462E">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A4024" w14:textId="4C97F4B7" w:rsidR="0032462E" w:rsidRPr="00D61538" w:rsidRDefault="0032462E" w:rsidP="0032462E">
            <w:pPr>
              <w:pStyle w:val="TAC"/>
              <w:rPr>
                <w:sz w:val="16"/>
                <w:szCs w:val="16"/>
              </w:rPr>
            </w:pPr>
            <w:r w:rsidRPr="00C75F0B">
              <w:t>1314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6FC8" w14:textId="77777777" w:rsidR="0032462E" w:rsidRPr="00D61538" w:rsidRDefault="0032462E" w:rsidP="0032462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292B" w14:textId="7C93DD34" w:rsidR="0032462E" w:rsidRPr="00D61538" w:rsidRDefault="0032462E" w:rsidP="0032462E">
            <w:pPr>
              <w:pStyle w:val="TAC"/>
              <w:rPr>
                <w:sz w:val="16"/>
                <w:szCs w:val="16"/>
              </w:rPr>
            </w:pPr>
            <w:r w:rsidRPr="00C75F0B">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42479" w14:textId="5A2D15F4" w:rsidR="0032462E" w:rsidRPr="00D61538" w:rsidRDefault="0032462E" w:rsidP="0032462E">
            <w:pPr>
              <w:pStyle w:val="TAL"/>
              <w:rPr>
                <w:sz w:val="16"/>
                <w:szCs w:val="16"/>
              </w:rPr>
            </w:pPr>
            <w:r w:rsidRPr="0032462E">
              <w:rPr>
                <w:sz w:val="16"/>
                <w:szCs w:val="16"/>
              </w:rPr>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8053C" w14:textId="093AAAD6" w:rsidR="0032462E" w:rsidRDefault="0032462E" w:rsidP="0032462E">
            <w:pPr>
              <w:pStyle w:val="TAL"/>
              <w:rPr>
                <w:rFonts w:cs="Arial"/>
                <w:sz w:val="16"/>
                <w:szCs w:val="16"/>
              </w:rPr>
            </w:pPr>
            <w:r>
              <w:rPr>
                <w:rFonts w:cs="Arial"/>
                <w:sz w:val="16"/>
                <w:szCs w:val="16"/>
              </w:rPr>
              <w:t>16.22.0</w:t>
            </w:r>
          </w:p>
        </w:tc>
      </w:tr>
    </w:tbl>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D98EA" w14:textId="77777777" w:rsidR="008B2A01" w:rsidRDefault="008B2A01">
      <w:r>
        <w:separator/>
      </w:r>
    </w:p>
    <w:p w14:paraId="5DC03221" w14:textId="77777777" w:rsidR="008B2A01" w:rsidRDefault="008B2A01"/>
  </w:endnote>
  <w:endnote w:type="continuationSeparator" w:id="0">
    <w:p w14:paraId="68705FD1" w14:textId="77777777" w:rsidR="008B2A01" w:rsidRDefault="008B2A01">
      <w:r>
        <w:continuationSeparator/>
      </w:r>
    </w:p>
    <w:p w14:paraId="3A18C518" w14:textId="77777777" w:rsidR="008B2A01" w:rsidRDefault="008B2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1D53E5" w14:textId="77777777" w:rsidR="008B2A01" w:rsidRDefault="008B2A01">
      <w:r>
        <w:separator/>
      </w:r>
    </w:p>
    <w:p w14:paraId="13283676" w14:textId="77777777" w:rsidR="008B2A01" w:rsidRDefault="008B2A01"/>
  </w:footnote>
  <w:footnote w:type="continuationSeparator" w:id="0">
    <w:p w14:paraId="7BCCA563" w14:textId="77777777" w:rsidR="008B2A01" w:rsidRDefault="008B2A01">
      <w:r>
        <w:continuationSeparator/>
      </w:r>
    </w:p>
    <w:p w14:paraId="74F1CB23" w14:textId="77777777" w:rsidR="008B2A01" w:rsidRDefault="008B2A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2BD59746"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F4751A">
      <w:rPr>
        <w:rFonts w:ascii="Arial" w:eastAsia="Times New Roman" w:hAnsi="Arial"/>
        <w:b/>
        <w:noProof/>
        <w:sz w:val="18"/>
        <w:lang w:eastAsia="en-GB"/>
      </w:rPr>
      <w:t>2</w:t>
    </w:r>
    <w:r w:rsidR="00346E15">
      <w:rPr>
        <w:rFonts w:ascii="Arial" w:eastAsia="Times New Roman" w:hAnsi="Arial"/>
        <w:b/>
        <w:noProof/>
        <w:sz w:val="18"/>
        <w:lang w:eastAsia="en-GB"/>
      </w:rPr>
      <w:t>2</w:t>
    </w:r>
    <w:r>
      <w:rPr>
        <w:rFonts w:ascii="Arial" w:eastAsia="Times New Roman" w:hAnsi="Arial"/>
        <w:b/>
        <w:noProof/>
        <w:sz w:val="18"/>
        <w:lang w:eastAsia="en-GB"/>
      </w:rPr>
      <w:t>.0 (</w:t>
    </w:r>
    <w:r w:rsidR="000403A7">
      <w:rPr>
        <w:rFonts w:ascii="Arial" w:eastAsia="Times New Roman" w:hAnsi="Arial"/>
        <w:b/>
        <w:noProof/>
        <w:sz w:val="18"/>
        <w:lang w:eastAsia="en-GB"/>
      </w:rPr>
      <w:t>2024</w:t>
    </w:r>
    <w:r>
      <w:rPr>
        <w:rFonts w:ascii="Arial" w:eastAsia="Times New Roman" w:hAnsi="Arial"/>
        <w:b/>
        <w:noProof/>
        <w:sz w:val="18"/>
        <w:lang w:eastAsia="en-GB"/>
      </w:rPr>
      <w:t>-</w:t>
    </w:r>
    <w:r w:rsidR="00346E15">
      <w:rPr>
        <w:rFonts w:ascii="Arial" w:eastAsia="Times New Roman" w:hAnsi="Arial"/>
        <w:b/>
        <w:noProof/>
        <w:sz w:val="18"/>
        <w:lang w:eastAsia="en-GB"/>
      </w:rPr>
      <w:t>12</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D8"/>
    <w:rsid w:val="000041E0"/>
    <w:rsid w:val="0000468E"/>
    <w:rsid w:val="0000477B"/>
    <w:rsid w:val="00004A43"/>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72F"/>
    <w:rsid w:val="000339D8"/>
    <w:rsid w:val="00033DAD"/>
    <w:rsid w:val="000349A6"/>
    <w:rsid w:val="0003525A"/>
    <w:rsid w:val="000354AA"/>
    <w:rsid w:val="00036AC1"/>
    <w:rsid w:val="000403A7"/>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0BFD"/>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89"/>
    <w:rsid w:val="002153E1"/>
    <w:rsid w:val="00215B4A"/>
    <w:rsid w:val="00216139"/>
    <w:rsid w:val="00216252"/>
    <w:rsid w:val="00216D43"/>
    <w:rsid w:val="00220327"/>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2DFB"/>
    <w:rsid w:val="0029342F"/>
    <w:rsid w:val="00293A09"/>
    <w:rsid w:val="00295832"/>
    <w:rsid w:val="002962F9"/>
    <w:rsid w:val="0029699E"/>
    <w:rsid w:val="002A013A"/>
    <w:rsid w:val="002A01CC"/>
    <w:rsid w:val="002A211B"/>
    <w:rsid w:val="002A2BEF"/>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CBF"/>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62E"/>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6E15"/>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67B49"/>
    <w:rsid w:val="00370B9C"/>
    <w:rsid w:val="003713C2"/>
    <w:rsid w:val="00371AD7"/>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83F"/>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837"/>
    <w:rsid w:val="003C0DA3"/>
    <w:rsid w:val="003C10AB"/>
    <w:rsid w:val="003C16FF"/>
    <w:rsid w:val="003C1CE0"/>
    <w:rsid w:val="003C294D"/>
    <w:rsid w:val="003C2DC3"/>
    <w:rsid w:val="003C4144"/>
    <w:rsid w:val="003C4423"/>
    <w:rsid w:val="003C504E"/>
    <w:rsid w:val="003C55A8"/>
    <w:rsid w:val="003C7241"/>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8AA"/>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8C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11D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BBA"/>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2DCC"/>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372"/>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3D49"/>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6D9"/>
    <w:rsid w:val="006A3895"/>
    <w:rsid w:val="006A38D5"/>
    <w:rsid w:val="006A3B08"/>
    <w:rsid w:val="006A4806"/>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6F47"/>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5ED4"/>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2E4"/>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2FA"/>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A0D"/>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59CF"/>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5FFC"/>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365"/>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74F"/>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A01"/>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239"/>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0BC"/>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E7AFD"/>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6188"/>
    <w:rsid w:val="00A47E70"/>
    <w:rsid w:val="00A50700"/>
    <w:rsid w:val="00A51F48"/>
    <w:rsid w:val="00A52089"/>
    <w:rsid w:val="00A52FC0"/>
    <w:rsid w:val="00A532BA"/>
    <w:rsid w:val="00A538A6"/>
    <w:rsid w:val="00A53B77"/>
    <w:rsid w:val="00A53F1A"/>
    <w:rsid w:val="00A54922"/>
    <w:rsid w:val="00A55851"/>
    <w:rsid w:val="00A55B6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5C16"/>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5B4C"/>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0EAC"/>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D6"/>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49F3"/>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6AC8"/>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105C"/>
    <w:rsid w:val="00C631BF"/>
    <w:rsid w:val="00C6321D"/>
    <w:rsid w:val="00C635FB"/>
    <w:rsid w:val="00C63F90"/>
    <w:rsid w:val="00C6415D"/>
    <w:rsid w:val="00C6443A"/>
    <w:rsid w:val="00C6451F"/>
    <w:rsid w:val="00C64773"/>
    <w:rsid w:val="00C64FCF"/>
    <w:rsid w:val="00C66242"/>
    <w:rsid w:val="00C678CE"/>
    <w:rsid w:val="00C67DD1"/>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A77"/>
    <w:rsid w:val="00CA2BCB"/>
    <w:rsid w:val="00CA3041"/>
    <w:rsid w:val="00CA3300"/>
    <w:rsid w:val="00CA3AA9"/>
    <w:rsid w:val="00CA76EF"/>
    <w:rsid w:val="00CB05C4"/>
    <w:rsid w:val="00CB10DF"/>
    <w:rsid w:val="00CB2325"/>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A64"/>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4FE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5F7C"/>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57225"/>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50"/>
    <w:rsid w:val="00DC2FCB"/>
    <w:rsid w:val="00DC6207"/>
    <w:rsid w:val="00DC6878"/>
    <w:rsid w:val="00DC6D55"/>
    <w:rsid w:val="00DC795B"/>
    <w:rsid w:val="00DC7CCC"/>
    <w:rsid w:val="00DC7F82"/>
    <w:rsid w:val="00DD0318"/>
    <w:rsid w:val="00DD0ACB"/>
    <w:rsid w:val="00DD208B"/>
    <w:rsid w:val="00DD2897"/>
    <w:rsid w:val="00DD32D8"/>
    <w:rsid w:val="00DD37E7"/>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2612"/>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46B89"/>
    <w:rsid w:val="00F4751A"/>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1EC7"/>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202"/>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0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portal.3gpp.org/ngppapp/DownloadTDoc.aspx?contributionUid=RP-232487"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Pages>
  <Words>11323</Words>
  <Characters>64547</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75719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63</cp:revision>
  <cp:lastPrinted>2019-01-18T19:05:00Z</cp:lastPrinted>
  <dcterms:created xsi:type="dcterms:W3CDTF">2022-01-08T16:48:00Z</dcterms:created>
  <dcterms:modified xsi:type="dcterms:W3CDTF">2025-01-08T13:45:00Z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