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36.5pt" o:ole="">
            <v:imagedata r:id="rId12" o:title=""/>
          </v:shape>
          <o:OLEObject Type="Embed" ProgID="Equation.3" ShapeID="_x0000_i1025" DrawAspect="Content" ObjectID="_1797852081"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7E4629B4" w:rsidR="0036005C" w:rsidRPr="00DF6DD6" w:rsidRDefault="0036005C" w:rsidP="00C21B6E">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t>Annex J</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C21B6E">
        <w:t>:</w:t>
      </w:r>
      <w:r w:rsidR="00C21B6E">
        <w:tab/>
        <w:t>Void</w:t>
      </w:r>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9B38C1" w14:textId="77777777" w:rsidR="00C21B6E" w:rsidRPr="00DF6DD6" w:rsidRDefault="00C21B6E" w:rsidP="00C21B6E"/>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r w:rsidR="00E97EF6" w14:paraId="5F264DA9"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A7A41" w14:textId="5E3DD288"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0112E4" w14:textId="10E587B9"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E714C" w14:textId="3B655A53"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3A7E" w14:textId="5399843A" w:rsidR="00E97EF6" w:rsidRPr="0032708F" w:rsidRDefault="00E97EF6" w:rsidP="00E97EF6">
            <w:pPr>
              <w:pStyle w:val="TAL"/>
              <w:keepNext w:val="0"/>
              <w:jc w:val="center"/>
              <w:rPr>
                <w:rFonts w:cs="Arial"/>
                <w:sz w:val="16"/>
                <w:szCs w:val="16"/>
              </w:rPr>
            </w:pPr>
            <w:r w:rsidRPr="00FD1F09">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B8DC" w14:textId="4372855A"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9588" w14:textId="77B40DEC"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46526E" w14:textId="14D5182B" w:rsidR="00E97EF6" w:rsidRDefault="00E97EF6" w:rsidP="00E97EF6">
            <w:pPr>
              <w:pStyle w:val="TAL"/>
              <w:keepNext w:val="0"/>
              <w:rPr>
                <w:rFonts w:cs="Arial"/>
                <w:sz w:val="16"/>
                <w:szCs w:val="16"/>
              </w:rPr>
            </w:pPr>
            <w:r w:rsidRPr="00E97EF6">
              <w:rPr>
                <w:rFonts w:cs="Arial"/>
                <w:sz w:val="16"/>
                <w:szCs w:val="16"/>
              </w:rPr>
              <w:t>CR for TS 38.101-3 on clarifications for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1F80" w14:textId="312E5C57" w:rsidR="00E97EF6" w:rsidRDefault="00E97EF6" w:rsidP="00E97EF6">
            <w:pPr>
              <w:pStyle w:val="TAC"/>
              <w:keepNext w:val="0"/>
              <w:rPr>
                <w:sz w:val="16"/>
                <w:szCs w:val="16"/>
                <w:lang w:eastAsia="zh-CN"/>
              </w:rPr>
            </w:pPr>
            <w:r>
              <w:rPr>
                <w:sz w:val="16"/>
                <w:szCs w:val="16"/>
                <w:lang w:eastAsia="zh-CN"/>
              </w:rPr>
              <w:t>15.20.0</w:t>
            </w:r>
          </w:p>
        </w:tc>
      </w:tr>
      <w:tr w:rsidR="00E97EF6" w14:paraId="237913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EB13" w14:textId="50166AB9"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6C0A53" w14:textId="2BDBD594"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4E47F" w14:textId="3A46E417"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CDE1" w14:textId="1B72B732" w:rsidR="00E97EF6" w:rsidRPr="0032708F" w:rsidRDefault="00E97EF6" w:rsidP="00E97EF6">
            <w:pPr>
              <w:pStyle w:val="TAL"/>
              <w:keepNext w:val="0"/>
              <w:jc w:val="center"/>
              <w:rPr>
                <w:rFonts w:cs="Arial"/>
                <w:sz w:val="16"/>
                <w:szCs w:val="16"/>
              </w:rPr>
            </w:pPr>
            <w:r w:rsidRPr="00FD1F09">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0063"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B306" w14:textId="548D2F29"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DDF3" w14:textId="1ED9D0F3" w:rsidR="00E97EF6" w:rsidRDefault="00E97EF6" w:rsidP="00E97EF6">
            <w:pPr>
              <w:pStyle w:val="TAL"/>
              <w:keepNext w:val="0"/>
              <w:rPr>
                <w:rFonts w:cs="Arial"/>
                <w:sz w:val="16"/>
                <w:szCs w:val="16"/>
              </w:rPr>
            </w:pPr>
            <w:r w:rsidRPr="00E97EF6">
              <w:rPr>
                <w:rFonts w:cs="Arial"/>
                <w:sz w:val="16"/>
                <w:szCs w:val="16"/>
              </w:rPr>
              <w:t>CR to TS38.101-3[R15]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74EA" w14:textId="43BACBDF" w:rsidR="00E97EF6" w:rsidRDefault="00E97EF6" w:rsidP="00E97EF6">
            <w:pPr>
              <w:pStyle w:val="TAC"/>
              <w:keepNext w:val="0"/>
              <w:rPr>
                <w:sz w:val="16"/>
                <w:szCs w:val="16"/>
                <w:lang w:eastAsia="zh-CN"/>
              </w:rPr>
            </w:pPr>
            <w:r>
              <w:rPr>
                <w:sz w:val="16"/>
                <w:szCs w:val="16"/>
                <w:lang w:eastAsia="zh-CN"/>
              </w:rPr>
              <w:t>15.20.0</w:t>
            </w:r>
          </w:p>
        </w:tc>
      </w:tr>
      <w:tr w:rsidR="00E97EF6" w14:paraId="5BDE4D1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05EC1" w14:textId="14D993F5"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FF4F3" w14:textId="07F8CB2D"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4B1CB" w14:textId="4CA91A33"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9656" w14:textId="1AEAC96A" w:rsidR="00E97EF6" w:rsidRPr="0032708F" w:rsidRDefault="00E97EF6" w:rsidP="00E97EF6">
            <w:pPr>
              <w:pStyle w:val="TAL"/>
              <w:keepNext w:val="0"/>
              <w:jc w:val="center"/>
              <w:rPr>
                <w:rFonts w:cs="Arial"/>
                <w:sz w:val="16"/>
                <w:szCs w:val="16"/>
              </w:rPr>
            </w:pPr>
            <w:r w:rsidRPr="00FD1F09">
              <w:t>0797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0FB2"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112F" w14:textId="2150D571"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7F2BE" w14:textId="0F55D5D6" w:rsidR="00E97EF6" w:rsidRDefault="00E97EF6" w:rsidP="00E97EF6">
            <w:pPr>
              <w:pStyle w:val="TAL"/>
              <w:keepNext w:val="0"/>
              <w:rPr>
                <w:rFonts w:cs="Arial"/>
                <w:sz w:val="16"/>
                <w:szCs w:val="16"/>
              </w:rPr>
            </w:pPr>
            <w:r w:rsidRPr="00E97EF6">
              <w:rPr>
                <w:rFonts w:cs="Arial"/>
                <w:sz w:val="16"/>
                <w:szCs w:val="16"/>
              </w:rPr>
              <w:t>R15 CR on inter band ENDC OOBE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8457A" w14:textId="4EEA042C" w:rsidR="00E97EF6" w:rsidRDefault="00E97EF6" w:rsidP="00E97EF6">
            <w:pPr>
              <w:pStyle w:val="TAC"/>
              <w:keepNext w:val="0"/>
              <w:rPr>
                <w:sz w:val="16"/>
                <w:szCs w:val="16"/>
                <w:lang w:eastAsia="zh-CN"/>
              </w:rPr>
            </w:pPr>
            <w:r>
              <w:rPr>
                <w:sz w:val="16"/>
                <w:szCs w:val="16"/>
                <w:lang w:eastAsia="zh-CN"/>
              </w:rPr>
              <w:t>15.20.0</w:t>
            </w:r>
          </w:p>
        </w:tc>
      </w:tr>
      <w:tr w:rsidR="00E97EF6" w14:paraId="1CA7C4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010D1" w14:textId="44B2603F"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21B3D" w14:textId="515EF2DA"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BA9A2" w14:textId="0E5EFA2F"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787B7" w14:textId="3C3DAF97" w:rsidR="00E97EF6" w:rsidRPr="0032708F" w:rsidRDefault="00E97EF6" w:rsidP="00E97EF6">
            <w:pPr>
              <w:pStyle w:val="TAL"/>
              <w:keepNext w:val="0"/>
              <w:jc w:val="center"/>
              <w:rPr>
                <w:rFonts w:cs="Arial"/>
                <w:sz w:val="16"/>
                <w:szCs w:val="16"/>
              </w:rPr>
            </w:pPr>
            <w:r w:rsidRPr="00FD1F09">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E457C" w14:textId="258603A8"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C5CE5" w14:textId="49A46834"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49589" w14:textId="128ED2FB" w:rsidR="00E97EF6" w:rsidRDefault="00E97EF6" w:rsidP="00E97EF6">
            <w:pPr>
              <w:pStyle w:val="TAL"/>
              <w:keepNext w:val="0"/>
              <w:rPr>
                <w:rFonts w:cs="Arial"/>
                <w:sz w:val="16"/>
                <w:szCs w:val="16"/>
              </w:rPr>
            </w:pPr>
            <w:r w:rsidRPr="00E97EF6">
              <w:rPr>
                <w:rFonts w:cs="Arial"/>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9622B" w14:textId="5C097DFC" w:rsidR="00E97EF6" w:rsidRDefault="00E97EF6" w:rsidP="00E97EF6">
            <w:pPr>
              <w:pStyle w:val="TAC"/>
              <w:keepNext w:val="0"/>
              <w:rPr>
                <w:sz w:val="16"/>
                <w:szCs w:val="16"/>
                <w:lang w:eastAsia="zh-CN"/>
              </w:rPr>
            </w:pPr>
            <w:r>
              <w:rPr>
                <w:sz w:val="16"/>
                <w:szCs w:val="16"/>
                <w:lang w:eastAsia="zh-CN"/>
              </w:rPr>
              <w:t>15.20.0</w:t>
            </w:r>
          </w:p>
        </w:tc>
      </w:tr>
      <w:tr w:rsidR="00DC1DE4" w14:paraId="180DBC66"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5074" w14:textId="770DC5E5" w:rsidR="00DC1DE4" w:rsidRDefault="00DC1DE4" w:rsidP="00DC1DE4">
            <w:pPr>
              <w:pStyle w:val="TAC"/>
              <w:keepNext w:val="0"/>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05F64" w14:textId="4787AD8D" w:rsidR="00DC1DE4" w:rsidRDefault="00DC1DE4" w:rsidP="00DC1DE4">
            <w:pPr>
              <w:pStyle w:val="TAC"/>
              <w:keepNext w:val="0"/>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82C82" w14:textId="53BC4D69" w:rsidR="00DC1DE4" w:rsidRPr="00815590" w:rsidRDefault="00DC1DE4" w:rsidP="00DC1DE4">
            <w:pPr>
              <w:pStyle w:val="TAC"/>
              <w:keepNext w:val="0"/>
            </w:pPr>
            <w:r w:rsidRPr="000C3F93">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6560" w14:textId="7CD38801" w:rsidR="00DC1DE4" w:rsidRPr="00FD1F09" w:rsidRDefault="00DC1DE4" w:rsidP="00DC1DE4">
            <w:pPr>
              <w:pStyle w:val="TAL"/>
              <w:keepNext w:val="0"/>
              <w:jc w:val="center"/>
            </w:pPr>
            <w:r w:rsidRPr="00C72522">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C7CD" w14:textId="77777777" w:rsidR="00DC1DE4" w:rsidRPr="00FD1F09" w:rsidRDefault="00DC1DE4" w:rsidP="00DC1DE4">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D899" w14:textId="77777777" w:rsidR="00DC1DE4" w:rsidRDefault="00DC1DE4" w:rsidP="00DC1DE4">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E45" w14:textId="0E0C1099" w:rsidR="00DC1DE4" w:rsidRPr="00E97EF6" w:rsidRDefault="00DC1DE4" w:rsidP="00DC1DE4">
            <w:pPr>
              <w:pStyle w:val="TAL"/>
              <w:keepNext w:val="0"/>
              <w:rPr>
                <w:rFonts w:cs="Arial"/>
                <w:sz w:val="16"/>
                <w:szCs w:val="16"/>
              </w:rPr>
            </w:pPr>
            <w:r w:rsidRPr="00457E08">
              <w:t>CR on Harmonic mixing MSD for DC_8A-n79A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038BE" w14:textId="53DD2C3E" w:rsidR="00DC1DE4" w:rsidRDefault="00DC1DE4" w:rsidP="00DC1DE4">
            <w:pPr>
              <w:pStyle w:val="TAC"/>
              <w:keepNext w:val="0"/>
              <w:rPr>
                <w:sz w:val="16"/>
                <w:szCs w:val="16"/>
                <w:lang w:eastAsia="zh-CN"/>
              </w:rPr>
            </w:pPr>
            <w:r>
              <w:rPr>
                <w:sz w:val="16"/>
                <w:szCs w:val="16"/>
                <w:lang w:eastAsia="zh-CN"/>
              </w:rPr>
              <w:t>15.21.0</w:t>
            </w:r>
          </w:p>
        </w:tc>
      </w:tr>
      <w:tr w:rsidR="00DC1DE4" w14:paraId="0B9B0CF0"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F10F5" w14:textId="2155775D"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A590C" w14:textId="66D0E813"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71D98" w14:textId="79F2A768" w:rsidR="00DC1DE4" w:rsidRPr="00DC1DE4" w:rsidRDefault="00DC1DE4" w:rsidP="00DC1DE4">
            <w:pPr>
              <w:pStyle w:val="TAC"/>
              <w:keepNext w:val="0"/>
              <w:rPr>
                <w:sz w:val="16"/>
                <w:szCs w:val="16"/>
              </w:rPr>
            </w:pPr>
            <w:r w:rsidRPr="00DC1DE4">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9FD" w14:textId="5A158C9E" w:rsidR="00DC1DE4" w:rsidRPr="00DC1DE4" w:rsidRDefault="00DC1DE4" w:rsidP="00DC1DE4">
            <w:pPr>
              <w:pStyle w:val="TAL"/>
              <w:keepNext w:val="0"/>
              <w:jc w:val="center"/>
              <w:rPr>
                <w:sz w:val="16"/>
                <w:szCs w:val="16"/>
              </w:rPr>
            </w:pPr>
            <w:r w:rsidRPr="00DC1DE4">
              <w:rPr>
                <w:sz w:val="16"/>
                <w:szCs w:val="16"/>
              </w:rPr>
              <w:t>0839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0A79"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99C72" w14:textId="34303A8C"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3AF1C" w14:textId="7FE56644" w:rsidR="00DC1DE4" w:rsidRPr="00DC1DE4" w:rsidRDefault="00DC1DE4" w:rsidP="00DC1DE4">
            <w:pPr>
              <w:pStyle w:val="TAL"/>
              <w:keepNext w:val="0"/>
              <w:rPr>
                <w:rFonts w:cs="Arial"/>
                <w:sz w:val="16"/>
                <w:szCs w:val="16"/>
              </w:rPr>
            </w:pPr>
            <w:r w:rsidRPr="00DC1DE4">
              <w:rPr>
                <w:sz w:val="16"/>
                <w:szCs w:val="16"/>
              </w:rPr>
              <w:t>CR to R15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9C04" w14:textId="06E00085" w:rsidR="00DC1DE4" w:rsidRPr="00CC25D8" w:rsidRDefault="00DC1DE4" w:rsidP="00DC1DE4">
            <w:pPr>
              <w:pStyle w:val="TAC"/>
              <w:keepNext w:val="0"/>
              <w:rPr>
                <w:sz w:val="16"/>
                <w:szCs w:val="16"/>
                <w:lang w:eastAsia="zh-CN"/>
              </w:rPr>
            </w:pPr>
            <w:r w:rsidRPr="00CC25D8">
              <w:rPr>
                <w:sz w:val="16"/>
                <w:szCs w:val="16"/>
              </w:rPr>
              <w:t>15.21.0</w:t>
            </w:r>
          </w:p>
        </w:tc>
      </w:tr>
      <w:tr w:rsidR="00DC1DE4" w14:paraId="6E890E7B"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73F9" w14:textId="77641111"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0E2D7" w14:textId="54EFB628"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FB3E" w14:textId="6D0D410E"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48A6" w14:textId="07C07CB8" w:rsidR="00DC1DE4" w:rsidRPr="00DC1DE4" w:rsidRDefault="00DC1DE4" w:rsidP="00DC1DE4">
            <w:pPr>
              <w:pStyle w:val="TAL"/>
              <w:keepNext w:val="0"/>
              <w:jc w:val="center"/>
              <w:rPr>
                <w:sz w:val="16"/>
                <w:szCs w:val="16"/>
              </w:rPr>
            </w:pPr>
            <w:r w:rsidRPr="00DC1DE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DAF3"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8387" w14:textId="3942DDA2"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EB76C" w14:textId="1E9130BF" w:rsidR="00DC1DE4" w:rsidRPr="00DC1DE4" w:rsidRDefault="00DC1DE4" w:rsidP="00DC1DE4">
            <w:pPr>
              <w:pStyle w:val="TAL"/>
              <w:keepNext w:val="0"/>
              <w:rPr>
                <w:rFonts w:cs="Arial"/>
                <w:sz w:val="16"/>
                <w:szCs w:val="16"/>
              </w:rPr>
            </w:pPr>
            <w:r w:rsidRPr="00DC1DE4">
              <w:rPr>
                <w:sz w:val="16"/>
                <w:szCs w:val="16"/>
              </w:rPr>
              <w:t>CR for TS 38.101-3 to introduce DC_20_n28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7ADC" w14:textId="5A80AE61" w:rsidR="00DC1DE4" w:rsidRPr="00CC25D8" w:rsidRDefault="00DC1DE4" w:rsidP="00DC1DE4">
            <w:pPr>
              <w:pStyle w:val="TAC"/>
              <w:keepNext w:val="0"/>
              <w:rPr>
                <w:sz w:val="16"/>
                <w:szCs w:val="16"/>
                <w:lang w:eastAsia="zh-CN"/>
              </w:rPr>
            </w:pPr>
            <w:r w:rsidRPr="00CC25D8">
              <w:rPr>
                <w:sz w:val="16"/>
                <w:szCs w:val="16"/>
              </w:rPr>
              <w:t>15.21.0</w:t>
            </w:r>
          </w:p>
        </w:tc>
      </w:tr>
      <w:tr w:rsidR="00DC1DE4" w14:paraId="17807F9D"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D663E" w14:textId="0B2BF57A"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81F2F" w14:textId="3074EDBD"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10C91" w14:textId="3085B517"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BDCE3" w14:textId="7E7D40DC" w:rsidR="00DC1DE4" w:rsidRPr="00DC1DE4" w:rsidRDefault="00DC1DE4" w:rsidP="00DC1DE4">
            <w:pPr>
              <w:pStyle w:val="TAL"/>
              <w:keepNext w:val="0"/>
              <w:jc w:val="center"/>
              <w:rPr>
                <w:sz w:val="16"/>
                <w:szCs w:val="16"/>
              </w:rPr>
            </w:pPr>
            <w:r w:rsidRPr="00DC1DE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AB81"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7929" w14:textId="553D6259"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1F921" w14:textId="4307D48C" w:rsidR="00DC1DE4" w:rsidRPr="00DC1DE4" w:rsidRDefault="00DC1DE4" w:rsidP="00DC1DE4">
            <w:pPr>
              <w:pStyle w:val="TAL"/>
              <w:keepNext w:val="0"/>
              <w:rPr>
                <w:rFonts w:cs="Arial"/>
                <w:sz w:val="16"/>
                <w:szCs w:val="16"/>
              </w:rPr>
            </w:pPr>
            <w:r w:rsidRPr="00DC1DE4">
              <w:rPr>
                <w:sz w:val="16"/>
                <w:szCs w:val="16"/>
              </w:rPr>
              <w:t>CR for TS 38.101-3 on intra-band EN-DC band combination support for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3BA9" w14:textId="15AEA4B2" w:rsidR="00DC1DE4" w:rsidRPr="00CC25D8" w:rsidRDefault="00DC1DE4" w:rsidP="00DC1DE4">
            <w:pPr>
              <w:pStyle w:val="TAC"/>
              <w:keepNext w:val="0"/>
              <w:rPr>
                <w:sz w:val="16"/>
                <w:szCs w:val="16"/>
                <w:lang w:eastAsia="zh-CN"/>
              </w:rPr>
            </w:pPr>
            <w:r w:rsidRPr="00CC25D8">
              <w:rPr>
                <w:sz w:val="16"/>
                <w:szCs w:val="16"/>
              </w:rPr>
              <w:t>15.21.0</w:t>
            </w:r>
          </w:p>
        </w:tc>
      </w:tr>
      <w:tr w:rsidR="0073276B" w14:paraId="65A2BBC8"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8ADD" w14:textId="0906CA9B" w:rsidR="0073276B" w:rsidRPr="00CC25D8" w:rsidRDefault="0073276B" w:rsidP="0073276B">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2A02C0" w14:textId="283EDAE5" w:rsidR="0073276B" w:rsidRPr="00CC25D8" w:rsidRDefault="0073276B" w:rsidP="0073276B">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B837A5" w14:textId="581BACDA" w:rsidR="0073276B" w:rsidRPr="00CD3210" w:rsidRDefault="0073276B" w:rsidP="0073276B">
            <w:pPr>
              <w:pStyle w:val="TAC"/>
              <w:keepNext w:val="0"/>
              <w:rPr>
                <w:sz w:val="16"/>
                <w:szCs w:val="16"/>
              </w:rPr>
            </w:pPr>
            <w:hyperlink r:id="rId14" w:history="1">
              <w:r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A21C" w14:textId="7A04E59E" w:rsidR="0073276B" w:rsidRPr="00DC1DE4" w:rsidRDefault="0073276B" w:rsidP="0073276B">
            <w:pPr>
              <w:pStyle w:val="TAL"/>
              <w:keepNext w:val="0"/>
              <w:jc w:val="center"/>
              <w:rPr>
                <w:sz w:val="16"/>
                <w:szCs w:val="16"/>
              </w:rPr>
            </w:pPr>
            <w:r>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FEF6" w14:textId="77777777" w:rsidR="0073276B" w:rsidRPr="00DC1DE4" w:rsidRDefault="0073276B" w:rsidP="0073276B">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007B2" w14:textId="18BC5A01" w:rsidR="0073276B" w:rsidRPr="00DC1DE4" w:rsidRDefault="0073276B" w:rsidP="0073276B">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A419E5" w14:textId="5FAFC99D" w:rsidR="0073276B" w:rsidRPr="00DC1DE4" w:rsidRDefault="000E6CE4" w:rsidP="0073276B">
            <w:pPr>
              <w:pStyle w:val="TAL"/>
              <w:keepNext w:val="0"/>
              <w:rPr>
                <w:sz w:val="16"/>
                <w:szCs w:val="16"/>
              </w:rPr>
            </w:pPr>
            <w:r>
              <w:rPr>
                <w:rFonts w:cs="Arial"/>
                <w:sz w:val="16"/>
                <w:szCs w:val="16"/>
              </w:rPr>
              <w:t>UNDONE CHA</w:t>
            </w:r>
            <w:r w:rsidR="00A40EF3">
              <w:rPr>
                <w:rFonts w:cs="Arial"/>
                <w:sz w:val="16"/>
                <w:szCs w:val="16"/>
              </w:rPr>
              <w:t>N</w:t>
            </w:r>
            <w:r>
              <w:rPr>
                <w:rFonts w:cs="Arial"/>
                <w:sz w:val="16"/>
                <w:szCs w:val="16"/>
              </w:rPr>
              <w:t>GES</w:t>
            </w:r>
            <w:r w:rsidR="00A630F7">
              <w:rPr>
                <w:rFonts w:cs="Arial"/>
                <w:sz w:val="16"/>
                <w:szCs w:val="16"/>
              </w:rPr>
              <w:t xml:space="preserve"> (because of missing changes in Rel-16 CR#0930</w:t>
            </w:r>
            <w:r w:rsidR="00A40EF3">
              <w:rPr>
                <w:rFonts w:cs="Arial"/>
                <w:sz w:val="16"/>
                <w:szCs w:val="16"/>
              </w:rPr>
              <w:t>, it will be implemented in the next version</w:t>
            </w:r>
            <w:r w:rsidR="00A630F7">
              <w:rPr>
                <w:rFonts w:cs="Arial"/>
                <w:sz w:val="16"/>
                <w:szCs w:val="16"/>
              </w:rPr>
              <w:t xml:space="preserve">) </w:t>
            </w:r>
            <w:r w:rsidR="0073276B">
              <w:rPr>
                <w:rFonts w:cs="Arial"/>
                <w:sz w:val="16"/>
                <w:szCs w:val="16"/>
              </w:rPr>
              <w:t>Rel15 Cat F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4521" w14:textId="485A1B36" w:rsidR="0073276B" w:rsidRPr="00CC25D8" w:rsidRDefault="008265C8" w:rsidP="0073276B">
            <w:pPr>
              <w:pStyle w:val="TAC"/>
              <w:keepNext w:val="0"/>
              <w:rPr>
                <w:sz w:val="16"/>
                <w:szCs w:val="16"/>
              </w:rPr>
            </w:pPr>
            <w:r>
              <w:rPr>
                <w:sz w:val="16"/>
                <w:szCs w:val="16"/>
              </w:rPr>
              <w:t>15.22.0</w:t>
            </w:r>
          </w:p>
        </w:tc>
      </w:tr>
      <w:tr w:rsidR="008265C8" w14:paraId="030D204C"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B36E2" w14:textId="750207FF"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D5430F" w14:textId="69F9B014"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7A70D0" w14:textId="38C30588" w:rsidR="008265C8" w:rsidRPr="00CD3210" w:rsidRDefault="008265C8" w:rsidP="008265C8">
            <w:pPr>
              <w:pStyle w:val="TAC"/>
              <w:keepNext w:val="0"/>
              <w:rPr>
                <w:sz w:val="16"/>
                <w:szCs w:val="16"/>
              </w:rPr>
            </w:pPr>
            <w:hyperlink r:id="rId15" w:history="1">
              <w:r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B7A7" w14:textId="28E9CDAB" w:rsidR="008265C8" w:rsidRPr="00DC1DE4" w:rsidRDefault="008265C8" w:rsidP="008265C8">
            <w:pPr>
              <w:pStyle w:val="TAL"/>
              <w:keepNext w:val="0"/>
              <w:jc w:val="center"/>
              <w:rPr>
                <w:sz w:val="16"/>
                <w:szCs w:val="16"/>
              </w:rPr>
            </w:pPr>
            <w:r>
              <w:rPr>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3E36"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5F6E76" w14:textId="0CD58E3D"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1DA4B3" w14:textId="0EB1ABB6" w:rsidR="008265C8" w:rsidRPr="00DC1DE4" w:rsidRDefault="008265C8" w:rsidP="008265C8">
            <w:pPr>
              <w:pStyle w:val="TAL"/>
              <w:keepNext w:val="0"/>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41602" w14:textId="72AE7109" w:rsidR="008265C8" w:rsidRPr="00CC25D8" w:rsidRDefault="008265C8" w:rsidP="008265C8">
            <w:pPr>
              <w:pStyle w:val="TAC"/>
              <w:keepNext w:val="0"/>
              <w:rPr>
                <w:sz w:val="16"/>
                <w:szCs w:val="16"/>
              </w:rPr>
            </w:pPr>
            <w:r>
              <w:rPr>
                <w:sz w:val="16"/>
                <w:szCs w:val="16"/>
              </w:rPr>
              <w:t>15.22.0</w:t>
            </w:r>
          </w:p>
        </w:tc>
      </w:tr>
      <w:tr w:rsidR="008265C8" w14:paraId="08D37974"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693BE" w14:textId="2AE4E594"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EAA6E" w14:textId="2A483157"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9CFF9A" w14:textId="2CB8002F" w:rsidR="008265C8" w:rsidRPr="00CD3210" w:rsidRDefault="008265C8" w:rsidP="008265C8">
            <w:pPr>
              <w:pStyle w:val="TAC"/>
              <w:keepNext w:val="0"/>
              <w:rPr>
                <w:sz w:val="16"/>
                <w:szCs w:val="16"/>
              </w:rPr>
            </w:pPr>
            <w:hyperlink r:id="rId16" w:history="1">
              <w:r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66EEB" w14:textId="2C83E8EC" w:rsidR="008265C8" w:rsidRPr="00DC1DE4" w:rsidRDefault="008265C8" w:rsidP="008265C8">
            <w:pPr>
              <w:pStyle w:val="TAL"/>
              <w:keepNext w:val="0"/>
              <w:jc w:val="center"/>
              <w:rPr>
                <w:sz w:val="16"/>
                <w:szCs w:val="16"/>
              </w:rPr>
            </w:pPr>
            <w:r>
              <w:rPr>
                <w:sz w:val="16"/>
                <w:szCs w:val="16"/>
              </w:rPr>
              <w:t>0963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9FB25"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A91D" w14:textId="77BE84A3"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587BE0" w14:textId="51151020" w:rsidR="008265C8" w:rsidRPr="00DC1DE4" w:rsidRDefault="008265C8" w:rsidP="008265C8">
            <w:pPr>
              <w:pStyle w:val="TAL"/>
              <w:keepNext w:val="0"/>
              <w:rPr>
                <w:sz w:val="16"/>
                <w:szCs w:val="16"/>
              </w:rPr>
            </w:pPr>
            <w:r>
              <w:rPr>
                <w:rFonts w:cs="Arial"/>
                <w:sz w:val="16"/>
                <w:szCs w:val="16"/>
              </w:rPr>
              <w:t>CR to R15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51F03" w14:textId="2933492D" w:rsidR="008265C8" w:rsidRPr="00CC25D8" w:rsidRDefault="008265C8" w:rsidP="008265C8">
            <w:pPr>
              <w:pStyle w:val="TAC"/>
              <w:keepNext w:val="0"/>
              <w:rPr>
                <w:sz w:val="16"/>
                <w:szCs w:val="16"/>
              </w:rPr>
            </w:pPr>
            <w:r>
              <w:rPr>
                <w:sz w:val="16"/>
                <w:szCs w:val="16"/>
              </w:rPr>
              <w:t>15.22.0</w:t>
            </w:r>
          </w:p>
        </w:tc>
      </w:tr>
      <w:tr w:rsidR="008265C8" w14:paraId="797F993F"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FF081" w14:textId="2E999087"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CA5F9B" w14:textId="544A4E2E"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C26F83" w14:textId="29EBD362" w:rsidR="008265C8" w:rsidRPr="00CD3210" w:rsidRDefault="008265C8" w:rsidP="008265C8">
            <w:pPr>
              <w:pStyle w:val="TAC"/>
              <w:keepNext w:val="0"/>
              <w:rPr>
                <w:sz w:val="16"/>
                <w:szCs w:val="16"/>
              </w:rPr>
            </w:pPr>
            <w:hyperlink r:id="rId17" w:history="1">
              <w:r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CC2E4" w14:textId="5B8B6A5E" w:rsidR="008265C8" w:rsidRPr="00DC1DE4" w:rsidRDefault="008265C8" w:rsidP="008265C8">
            <w:pPr>
              <w:pStyle w:val="TAL"/>
              <w:keepNext w:val="0"/>
              <w:jc w:val="center"/>
              <w:rPr>
                <w:sz w:val="16"/>
                <w:szCs w:val="16"/>
              </w:rPr>
            </w:pPr>
            <w:r>
              <w:rPr>
                <w:sz w:val="16"/>
                <w:szCs w:val="16"/>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778D"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B02415" w14:textId="62F3502F"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64F486" w14:textId="30187F81" w:rsidR="008265C8" w:rsidRPr="00DC1DE4" w:rsidRDefault="008265C8" w:rsidP="008265C8">
            <w:pPr>
              <w:pStyle w:val="TAL"/>
              <w:keepNext w:val="0"/>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589AE" w14:textId="2F8B1432" w:rsidR="008265C8" w:rsidRPr="00CC25D8" w:rsidRDefault="008265C8" w:rsidP="008265C8">
            <w:pPr>
              <w:pStyle w:val="TAC"/>
              <w:keepNext w:val="0"/>
              <w:rPr>
                <w:sz w:val="16"/>
                <w:szCs w:val="16"/>
              </w:rPr>
            </w:pPr>
            <w:r>
              <w:rPr>
                <w:sz w:val="16"/>
                <w:szCs w:val="16"/>
              </w:rPr>
              <w:t>15.22.0</w:t>
            </w:r>
          </w:p>
        </w:tc>
      </w:tr>
      <w:tr w:rsidR="009B303E" w14:paraId="5BA630DF"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92B2" w14:textId="47EBCE33"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207EF9" w14:textId="57A0E61A"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3D4CC" w14:textId="7766BD56" w:rsidR="009B303E" w:rsidRPr="0037009B" w:rsidRDefault="0037009B" w:rsidP="0037009B">
            <w:pPr>
              <w:pStyle w:val="TAC"/>
              <w:keepNext w:val="0"/>
              <w:rPr>
                <w:sz w:val="16"/>
                <w:szCs w:val="16"/>
              </w:rPr>
            </w:pPr>
            <w:hyperlink r:id="rId18" w:tgtFrame="_blank" w:tooltip="Download Tdoc" w:history="1">
              <w:r w:rsidRPr="0037009B">
                <w:rPr>
                  <w:sz w:val="16"/>
                  <w:szCs w:val="16"/>
                </w:rPr>
                <w:t>RP-232505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774BF" w14:textId="4F9AD97D" w:rsidR="009B303E" w:rsidRPr="009B303E" w:rsidRDefault="009B303E" w:rsidP="009B303E">
            <w:pPr>
              <w:pStyle w:val="TAL"/>
              <w:keepNext w:val="0"/>
              <w:jc w:val="center"/>
              <w:rPr>
                <w:rFonts w:cs="Arial"/>
                <w:sz w:val="16"/>
                <w:szCs w:val="16"/>
              </w:rPr>
            </w:pPr>
            <w:r>
              <w:rPr>
                <w:rFonts w:cs="Arial"/>
                <w:sz w:val="16"/>
                <w:szCs w:val="16"/>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686AB" w14:textId="02967D49"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52AC" w14:textId="62510A12"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55066" w14:textId="1B3DA530" w:rsidR="009B303E" w:rsidRDefault="009B303E" w:rsidP="009B303E">
            <w:pPr>
              <w:pStyle w:val="TAL"/>
              <w:keepNext w:val="0"/>
              <w:rPr>
                <w:rFonts w:cs="Arial"/>
                <w:sz w:val="16"/>
                <w:szCs w:val="16"/>
              </w:rPr>
            </w:pPr>
            <w:r>
              <w:rPr>
                <w:rFonts w:cs="Arial"/>
                <w:sz w:val="16"/>
                <w:szCs w:val="16"/>
              </w:rPr>
              <w:t>Rel15 Cat F CR for 38.101-3 Add ? RIB,8R relaxation for EN-DC combos with 8Rx antennas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A3093" w14:textId="10634CBD" w:rsidR="009B303E" w:rsidRDefault="009B303E" w:rsidP="009B303E">
            <w:pPr>
              <w:pStyle w:val="TAC"/>
              <w:keepNext w:val="0"/>
              <w:rPr>
                <w:sz w:val="16"/>
                <w:szCs w:val="16"/>
              </w:rPr>
            </w:pPr>
            <w:r>
              <w:rPr>
                <w:sz w:val="16"/>
                <w:szCs w:val="16"/>
              </w:rPr>
              <w:t>15.23.0</w:t>
            </w:r>
          </w:p>
        </w:tc>
      </w:tr>
      <w:tr w:rsidR="009B303E" w14:paraId="029375B1"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72BF9" w14:textId="77777777"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EC8EC" w14:textId="77777777"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EDAEE" w14:textId="18D10986" w:rsidR="009B303E" w:rsidRPr="0037009B" w:rsidRDefault="0037009B" w:rsidP="0037009B">
            <w:pPr>
              <w:pStyle w:val="TAC"/>
              <w:keepNext w:val="0"/>
              <w:rPr>
                <w:sz w:val="16"/>
                <w:szCs w:val="16"/>
              </w:rPr>
            </w:pPr>
            <w:hyperlink r:id="rId19" w:tgtFrame="_blank" w:tooltip="Download Tdoc" w:history="1">
              <w:r w:rsidRPr="0037009B">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1A418" w14:textId="59FC495A" w:rsidR="009B303E" w:rsidRPr="009B303E" w:rsidRDefault="009B303E" w:rsidP="009B303E">
            <w:pPr>
              <w:pStyle w:val="TAL"/>
              <w:keepNext w:val="0"/>
              <w:jc w:val="center"/>
              <w:rPr>
                <w:rFonts w:cs="Arial"/>
                <w:sz w:val="16"/>
                <w:szCs w:val="16"/>
              </w:rPr>
            </w:pPr>
            <w:r>
              <w:rPr>
                <w:rFonts w:cs="Arial"/>
                <w:sz w:val="16"/>
                <w:szCs w:val="16"/>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F912" w14:textId="3E96F95B"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04E7" w14:textId="40E8F4F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8D1D4" w14:textId="26F6D2FE" w:rsidR="009B303E" w:rsidRDefault="009B303E" w:rsidP="009B303E">
            <w:pPr>
              <w:pStyle w:val="TAL"/>
              <w:keepNext w:val="0"/>
              <w:rPr>
                <w:rFonts w:cs="Arial"/>
                <w:sz w:val="16"/>
                <w:szCs w:val="16"/>
              </w:rPr>
            </w:pPr>
            <w:r>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6AFE6" w14:textId="77777777" w:rsidR="009B303E" w:rsidRDefault="009B303E" w:rsidP="009B303E">
            <w:pPr>
              <w:pStyle w:val="TAC"/>
              <w:keepNext w:val="0"/>
              <w:rPr>
                <w:sz w:val="16"/>
                <w:szCs w:val="16"/>
              </w:rPr>
            </w:pPr>
            <w:r>
              <w:rPr>
                <w:sz w:val="16"/>
                <w:szCs w:val="16"/>
              </w:rPr>
              <w:t>15.23.0</w:t>
            </w:r>
          </w:p>
        </w:tc>
      </w:tr>
      <w:tr w:rsidR="009B303E" w14:paraId="2CF1A94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36633" w14:textId="48D64430"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F46733" w14:textId="5F02C21F"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803F8" w14:textId="7BF7CECB" w:rsidR="009B303E" w:rsidRPr="0037009B" w:rsidRDefault="000E3C8C" w:rsidP="0037009B">
            <w:pPr>
              <w:pStyle w:val="TAC"/>
              <w:keepNext w:val="0"/>
              <w:rPr>
                <w:sz w:val="16"/>
                <w:szCs w:val="16"/>
              </w:rPr>
            </w:pPr>
            <w:hyperlink r:id="rId20" w:tgtFrame="_blank" w:tooltip="Download Tdoc" w:history="1">
              <w:r w:rsidRPr="0037009B">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CFEE9" w14:textId="440AB0ED" w:rsidR="009B303E" w:rsidRPr="009B303E" w:rsidRDefault="009B303E" w:rsidP="009B303E">
            <w:pPr>
              <w:pStyle w:val="TAL"/>
              <w:keepNext w:val="0"/>
              <w:jc w:val="center"/>
              <w:rPr>
                <w:rFonts w:cs="Arial"/>
                <w:sz w:val="16"/>
                <w:szCs w:val="16"/>
              </w:rPr>
            </w:pPr>
            <w:r>
              <w:rPr>
                <w:rFonts w:cs="Arial"/>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C04DD" w14:textId="69323DFA"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3726B" w14:textId="47807D6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4E70" w14:textId="660928B9" w:rsidR="009B303E" w:rsidRDefault="009B303E" w:rsidP="009B303E">
            <w:pPr>
              <w:pStyle w:val="TAL"/>
              <w:keepNext w:val="0"/>
              <w:rPr>
                <w:rFonts w:cs="Arial"/>
                <w:sz w:val="16"/>
                <w:szCs w:val="16"/>
              </w:rPr>
            </w:pPr>
            <w:r>
              <w:rPr>
                <w:rFonts w:cs="Arial"/>
                <w:sz w:val="16"/>
                <w:szCs w:val="16"/>
              </w:rPr>
              <w:t>CR for Rel-15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D0D1" w14:textId="20300AD9" w:rsidR="009B303E" w:rsidRDefault="009B303E" w:rsidP="009B303E">
            <w:pPr>
              <w:pStyle w:val="TAC"/>
              <w:keepNext w:val="0"/>
              <w:rPr>
                <w:sz w:val="16"/>
                <w:szCs w:val="16"/>
              </w:rPr>
            </w:pPr>
            <w:r>
              <w:rPr>
                <w:sz w:val="16"/>
                <w:szCs w:val="16"/>
              </w:rPr>
              <w:t>15.23.0</w:t>
            </w:r>
          </w:p>
        </w:tc>
      </w:tr>
      <w:tr w:rsidR="00754736" w14:paraId="62FC013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F828E" w14:textId="03F324CF" w:rsidR="00754736" w:rsidRPr="009B303E" w:rsidRDefault="00754736" w:rsidP="00754736">
            <w:pPr>
              <w:pStyle w:val="TAC"/>
              <w:keepNext w:val="0"/>
              <w:rPr>
                <w:rFonts w:cs="Arial"/>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90635E" w14:textId="5603175C" w:rsidR="00754736" w:rsidRPr="009B303E" w:rsidRDefault="00754736" w:rsidP="00754736">
            <w:pPr>
              <w:pStyle w:val="TAC"/>
              <w:keepNext w:val="0"/>
              <w:rPr>
                <w:rFonts w:cs="Arial"/>
                <w:sz w:val="16"/>
                <w:szCs w:val="16"/>
              </w:rPr>
            </w:pPr>
            <w:r w:rsidRPr="009B303E">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0E890" w14:textId="57E83E4C" w:rsidR="00754736" w:rsidRPr="00901AE3" w:rsidRDefault="00901AE3" w:rsidP="00901AE3">
            <w:pPr>
              <w:spacing w:after="0"/>
              <w:jc w:val="center"/>
              <w:rPr>
                <w:rFonts w:ascii="Arial" w:hAnsi="Arial" w:cs="Arial"/>
                <w:sz w:val="16"/>
                <w:szCs w:val="16"/>
                <w:lang w:val="en-US"/>
              </w:rPr>
            </w:pPr>
            <w:r>
              <w:rPr>
                <w:rFonts w:ascii="Arial" w:hAnsi="Arial" w:cs="Arial"/>
                <w:sz w:val="16"/>
                <w:szCs w:val="16"/>
              </w:rPr>
              <w:t>RP-233331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6A6DE" w14:textId="1C81BB06" w:rsidR="00754736" w:rsidRDefault="00754736" w:rsidP="00754736">
            <w:pPr>
              <w:pStyle w:val="TAL"/>
              <w:keepNext w:val="0"/>
              <w:jc w:val="center"/>
              <w:rPr>
                <w:rFonts w:cs="Arial"/>
                <w:sz w:val="16"/>
                <w:szCs w:val="16"/>
              </w:rPr>
            </w:pPr>
            <w:r>
              <w:rPr>
                <w:rFonts w:cs="Arial"/>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C6239" w14:textId="37F096AB" w:rsidR="00754736" w:rsidRDefault="00754736" w:rsidP="00754736">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0FACE" w14:textId="23D0EE85" w:rsidR="00754736" w:rsidRDefault="00754736" w:rsidP="0075473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9258FF" w14:textId="55615E2F" w:rsidR="00754736" w:rsidRDefault="00754736" w:rsidP="00754736">
            <w:pPr>
              <w:pStyle w:val="TAL"/>
              <w:keepNext w:val="0"/>
              <w:rPr>
                <w:rFonts w:cs="Arial"/>
                <w:sz w:val="16"/>
                <w:szCs w:val="16"/>
              </w:rPr>
            </w:pPr>
            <w:r w:rsidRPr="00754736">
              <w:rPr>
                <w:rFonts w:cs="Arial"/>
                <w:sz w:val="16"/>
                <w:szCs w:val="16"/>
              </w:rPr>
              <w:t>[NR_newRAT-Core] Correction to 6.5B.3.3.2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D1644" w14:textId="653DA208" w:rsidR="00754736" w:rsidRDefault="00754736" w:rsidP="00754736">
            <w:pPr>
              <w:pStyle w:val="TAC"/>
              <w:keepNext w:val="0"/>
              <w:rPr>
                <w:sz w:val="16"/>
                <w:szCs w:val="16"/>
              </w:rPr>
            </w:pPr>
            <w:r>
              <w:rPr>
                <w:sz w:val="16"/>
                <w:szCs w:val="16"/>
              </w:rPr>
              <w:t>15.24.0</w:t>
            </w:r>
          </w:p>
        </w:tc>
      </w:tr>
      <w:tr w:rsidR="00962691" w14:paraId="6D260DC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8F7DA" w14:textId="6CD0DD7D"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19473A" w14:textId="0537553F"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5E87" w14:textId="01CE03F6" w:rsidR="00962691" w:rsidRDefault="00962691" w:rsidP="00962691">
            <w:pPr>
              <w:spacing w:after="0"/>
              <w:jc w:val="center"/>
              <w:rPr>
                <w:rFonts w:ascii="Arial" w:hAnsi="Arial" w:cs="Arial"/>
                <w:sz w:val="16"/>
                <w:szCs w:val="16"/>
              </w:rPr>
            </w:pPr>
            <w:r w:rsidRPr="00962691">
              <w:rPr>
                <w:rFonts w:ascii="Arial" w:hAnsi="Arial"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D2E71" w14:textId="7214FB8E" w:rsidR="00962691" w:rsidRDefault="00962691" w:rsidP="00962691">
            <w:pPr>
              <w:pStyle w:val="TAL"/>
              <w:keepNext w:val="0"/>
              <w:jc w:val="center"/>
              <w:rPr>
                <w:rFonts w:cs="Arial"/>
                <w:sz w:val="16"/>
                <w:szCs w:val="16"/>
              </w:rPr>
            </w:pPr>
            <w:r w:rsidRPr="00962691">
              <w:rPr>
                <w:rFonts w:cs="Arial"/>
                <w:sz w:val="16"/>
                <w:szCs w:val="16"/>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973E"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5F879" w14:textId="2A0375D1"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39F05B" w14:textId="29811D69" w:rsidR="00962691" w:rsidRPr="00754736" w:rsidRDefault="00962691" w:rsidP="00962691">
            <w:pPr>
              <w:pStyle w:val="TAL"/>
              <w:keepNext w:val="0"/>
              <w:rPr>
                <w:rFonts w:cs="Arial"/>
                <w:sz w:val="16"/>
                <w:szCs w:val="16"/>
              </w:rPr>
            </w:pPr>
            <w:r w:rsidRPr="00962691">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6A7F3" w14:textId="5EFEA49E"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225AEA2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24F3EA" w14:textId="067658C2"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AE36F1" w14:textId="0537AC20"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E9ACA" w14:textId="577AAFA2" w:rsidR="00962691" w:rsidRDefault="00962691" w:rsidP="00962691">
            <w:pPr>
              <w:spacing w:after="0"/>
              <w:jc w:val="center"/>
              <w:rPr>
                <w:rFonts w:ascii="Arial" w:hAnsi="Arial" w:cs="Arial"/>
                <w:sz w:val="16"/>
                <w:szCs w:val="16"/>
              </w:rPr>
            </w:pPr>
            <w:r w:rsidRPr="00962691">
              <w:rPr>
                <w:rFonts w:ascii="Arial" w:hAnsi="Arial"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4E5B1" w14:textId="61CB96E2" w:rsidR="00962691" w:rsidRDefault="00962691" w:rsidP="00962691">
            <w:pPr>
              <w:pStyle w:val="TAL"/>
              <w:keepNext w:val="0"/>
              <w:jc w:val="center"/>
              <w:rPr>
                <w:rFonts w:cs="Arial"/>
                <w:sz w:val="16"/>
                <w:szCs w:val="16"/>
              </w:rPr>
            </w:pPr>
            <w:r w:rsidRPr="00962691">
              <w:rPr>
                <w:rFonts w:cs="Arial"/>
                <w:sz w:val="16"/>
                <w:szCs w:val="16"/>
              </w:rPr>
              <w:t>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7484"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ED526" w14:textId="5A6852A3"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413E9" w14:textId="595212EB" w:rsidR="00962691" w:rsidRPr="00754736" w:rsidRDefault="00962691" w:rsidP="00962691">
            <w:pPr>
              <w:pStyle w:val="TAL"/>
              <w:keepNext w:val="0"/>
              <w:rPr>
                <w:rFonts w:cs="Arial"/>
                <w:sz w:val="16"/>
                <w:szCs w:val="16"/>
              </w:rPr>
            </w:pPr>
            <w:r w:rsidRPr="00962691">
              <w:rPr>
                <w:rFonts w:cs="Arial"/>
                <w:sz w:val="16"/>
                <w:szCs w:val="16"/>
              </w:rPr>
              <w:t>CR for TS 38.101-3 Rel-15 CAT-F: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C83D8" w14:textId="2EB87EEC"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30EB603D"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9A304D" w14:textId="43D2EA18"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3C01F7" w14:textId="0D6B637A"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454A4" w14:textId="18B0CDB2" w:rsidR="00962691" w:rsidRDefault="00962691" w:rsidP="00962691">
            <w:pPr>
              <w:spacing w:after="0"/>
              <w:jc w:val="center"/>
              <w:rPr>
                <w:rFonts w:ascii="Arial" w:hAnsi="Arial" w:cs="Arial"/>
                <w:sz w:val="16"/>
                <w:szCs w:val="16"/>
              </w:rPr>
            </w:pPr>
            <w:r w:rsidRPr="00962691">
              <w:rPr>
                <w:rFonts w:ascii="Arial" w:hAnsi="Arial"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017B6" w14:textId="6F371EB0" w:rsidR="00962691" w:rsidRDefault="00962691" w:rsidP="00962691">
            <w:pPr>
              <w:pStyle w:val="TAL"/>
              <w:keepNext w:val="0"/>
              <w:jc w:val="center"/>
              <w:rPr>
                <w:rFonts w:cs="Arial"/>
                <w:sz w:val="16"/>
                <w:szCs w:val="16"/>
              </w:rPr>
            </w:pPr>
            <w:r w:rsidRPr="00962691">
              <w:rPr>
                <w:rFonts w:cs="Arial"/>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459C"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D36C2" w14:textId="30A1403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A8D14" w14:textId="3CACB00A" w:rsidR="00962691" w:rsidRPr="00754736" w:rsidRDefault="00962691" w:rsidP="00962691">
            <w:pPr>
              <w:pStyle w:val="TAL"/>
              <w:keepNext w:val="0"/>
              <w:rPr>
                <w:rFonts w:cs="Arial"/>
                <w:sz w:val="16"/>
                <w:szCs w:val="16"/>
              </w:rPr>
            </w:pPr>
            <w:r w:rsidRPr="00962691">
              <w:rPr>
                <w:rFonts w:cs="Arial"/>
                <w:sz w:val="16"/>
                <w:szCs w:val="16"/>
              </w:rPr>
              <w:t>(NR_newRAT-Core) CR to R15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3164D" w14:textId="76E9F328"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4376FF46"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D0517" w14:textId="6BD4011B"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914A6" w14:textId="3F3B5515"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A2795" w14:textId="51CFE919" w:rsidR="00962691" w:rsidRDefault="00962691" w:rsidP="00962691">
            <w:pPr>
              <w:spacing w:after="0"/>
              <w:jc w:val="center"/>
              <w:rPr>
                <w:rFonts w:ascii="Arial" w:hAnsi="Arial" w:cs="Arial"/>
                <w:sz w:val="16"/>
                <w:szCs w:val="16"/>
              </w:rPr>
            </w:pPr>
            <w:r w:rsidRPr="00962691">
              <w:rPr>
                <w:rFonts w:ascii="Arial" w:hAnsi="Arial"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D3B99" w14:textId="35298EF8" w:rsidR="00962691" w:rsidRDefault="00962691" w:rsidP="00962691">
            <w:pPr>
              <w:pStyle w:val="TAL"/>
              <w:keepNext w:val="0"/>
              <w:jc w:val="center"/>
              <w:rPr>
                <w:rFonts w:cs="Arial"/>
                <w:sz w:val="16"/>
                <w:szCs w:val="16"/>
              </w:rPr>
            </w:pPr>
            <w:r w:rsidRPr="00962691">
              <w:rPr>
                <w:rFonts w:cs="Arial"/>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677" w14:textId="165E85C8" w:rsidR="00962691" w:rsidRDefault="00962691" w:rsidP="00962691">
            <w:pPr>
              <w:pStyle w:val="TAR"/>
              <w:keepNext w:val="0"/>
              <w:jc w:val="center"/>
              <w:rPr>
                <w:rFonts w:cs="Arial"/>
                <w:sz w:val="16"/>
                <w:szCs w:val="16"/>
              </w:rPr>
            </w:pPr>
            <w:r w:rsidRPr="0096269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5A74" w14:textId="433EFA4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EE8F5" w14:textId="47EA5456" w:rsidR="00962691" w:rsidRPr="00754736" w:rsidRDefault="00962691" w:rsidP="00962691">
            <w:pPr>
              <w:pStyle w:val="TAL"/>
              <w:keepNext w:val="0"/>
              <w:rPr>
                <w:rFonts w:cs="Arial"/>
                <w:sz w:val="16"/>
                <w:szCs w:val="16"/>
              </w:rPr>
            </w:pPr>
            <w:r w:rsidRPr="00962691">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BF085" w14:textId="0822340E" w:rsidR="00962691" w:rsidRPr="00962691" w:rsidRDefault="00962691" w:rsidP="00962691">
            <w:pPr>
              <w:pStyle w:val="TAC"/>
              <w:keepNext w:val="0"/>
              <w:rPr>
                <w:rFonts w:cs="Arial"/>
                <w:sz w:val="16"/>
                <w:szCs w:val="16"/>
              </w:rPr>
            </w:pPr>
            <w:r w:rsidRPr="00962691">
              <w:rPr>
                <w:rFonts w:cs="Arial"/>
                <w:sz w:val="16"/>
                <w:szCs w:val="16"/>
              </w:rPr>
              <w:t>15.25.0</w:t>
            </w:r>
          </w:p>
        </w:tc>
      </w:tr>
      <w:tr w:rsidR="00C74E4F" w14:paraId="0A18C9B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7771C" w14:textId="754D1E17"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714CB4" w14:textId="249DDD6C"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885EF" w14:textId="5F529A9F" w:rsidR="00C74E4F" w:rsidRPr="00962691" w:rsidRDefault="00C74E4F" w:rsidP="00C74E4F">
            <w:pPr>
              <w:spacing w:after="0"/>
              <w:jc w:val="center"/>
              <w:rPr>
                <w:rFonts w:ascii="Arial" w:hAnsi="Arial" w:cs="Arial"/>
                <w:sz w:val="16"/>
                <w:szCs w:val="16"/>
              </w:rPr>
            </w:pPr>
            <w:r>
              <w:rPr>
                <w:rFonts w:ascii="Arial" w:hAnsi="Arial"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6F511" w14:textId="6328D525" w:rsidR="00C74E4F" w:rsidRPr="00962691" w:rsidRDefault="00C74E4F" w:rsidP="00C74E4F">
            <w:pPr>
              <w:pStyle w:val="TAL"/>
              <w:keepNext w:val="0"/>
              <w:jc w:val="center"/>
              <w:rPr>
                <w:rFonts w:cs="Arial"/>
                <w:sz w:val="16"/>
                <w:szCs w:val="16"/>
              </w:rPr>
            </w:pPr>
            <w:r>
              <w:rPr>
                <w:rFonts w:cs="Arial"/>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485D0" w14:textId="3085D664"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40F9" w14:textId="197E8E07"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F6413" w14:textId="684D1C1A" w:rsidR="00C74E4F" w:rsidRPr="00962691" w:rsidRDefault="00C74E4F" w:rsidP="00C74E4F">
            <w:pPr>
              <w:pStyle w:val="TAL"/>
              <w:keepNext w:val="0"/>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F2204" w14:textId="70E15B17"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C74E4F" w14:paraId="14D3CA9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D27" w14:textId="6D6C1C42"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80623" w14:textId="67850DDB"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045CE" w14:textId="7F02A19F" w:rsidR="00C74E4F" w:rsidRPr="00962691" w:rsidRDefault="00C74E4F" w:rsidP="00C74E4F">
            <w:pPr>
              <w:spacing w:after="0"/>
              <w:jc w:val="center"/>
              <w:rPr>
                <w:rFonts w:ascii="Arial" w:hAnsi="Arial" w:cs="Arial"/>
                <w:sz w:val="16"/>
                <w:szCs w:val="16"/>
              </w:rPr>
            </w:pPr>
            <w:r>
              <w:rPr>
                <w:rFonts w:ascii="Arial" w:hAnsi="Arial"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2C88D" w14:textId="271B51E6" w:rsidR="00C74E4F" w:rsidRPr="00962691" w:rsidRDefault="00C74E4F" w:rsidP="00C74E4F">
            <w:pPr>
              <w:pStyle w:val="TAL"/>
              <w:keepNext w:val="0"/>
              <w:jc w:val="center"/>
              <w:rPr>
                <w:rFonts w:cs="Arial"/>
                <w:sz w:val="16"/>
                <w:szCs w:val="16"/>
              </w:rPr>
            </w:pPr>
            <w:r>
              <w:rPr>
                <w:rFonts w:cs="Arial"/>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4A576" w14:textId="5E21B69A"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C6A58" w14:textId="4E6707D0"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8A0F0" w14:textId="713C117F" w:rsidR="00C74E4F" w:rsidRPr="00962691" w:rsidRDefault="00C74E4F" w:rsidP="00C74E4F">
            <w:pPr>
              <w:pStyle w:val="TAL"/>
              <w:keepNext w:val="0"/>
              <w:rPr>
                <w:rFonts w:cs="Arial"/>
                <w:sz w:val="16"/>
                <w:szCs w:val="16"/>
              </w:rPr>
            </w:pPr>
            <w:r>
              <w:rPr>
                <w:rFonts w:cs="Arial"/>
                <w:sz w:val="16"/>
                <w:szCs w:val="16"/>
              </w:rPr>
              <w:t>Clarification of general spurious emission test range in ENDC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2F166" w14:textId="76716A64"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C74E4F" w14:paraId="0A469D09"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97F74" w14:textId="780B6461"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B8019" w14:textId="6816C65C"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E1BC5" w14:textId="22FF4521" w:rsidR="00C74E4F" w:rsidRPr="00962691" w:rsidRDefault="00C74E4F" w:rsidP="00C74E4F">
            <w:pPr>
              <w:spacing w:after="0"/>
              <w:jc w:val="center"/>
              <w:rPr>
                <w:rFonts w:ascii="Arial" w:hAnsi="Arial" w:cs="Arial"/>
                <w:sz w:val="16"/>
                <w:szCs w:val="16"/>
              </w:rPr>
            </w:pPr>
            <w:r>
              <w:rPr>
                <w:rFonts w:ascii="Arial" w:hAnsi="Arial" w:cs="Arial"/>
                <w:sz w:val="16"/>
                <w:szCs w:val="16"/>
              </w:rPr>
              <w:t>RP-241383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C227E" w14:textId="61A3968B" w:rsidR="00C74E4F" w:rsidRPr="00962691" w:rsidRDefault="00C74E4F" w:rsidP="00C74E4F">
            <w:pPr>
              <w:pStyle w:val="TAL"/>
              <w:keepNext w:val="0"/>
              <w:jc w:val="center"/>
              <w:rPr>
                <w:rFonts w:cs="Arial"/>
                <w:sz w:val="16"/>
                <w:szCs w:val="16"/>
              </w:rPr>
            </w:pPr>
            <w:r>
              <w:rPr>
                <w:rFonts w:cs="Arial"/>
                <w:sz w:val="16"/>
                <w:szCs w:val="16"/>
              </w:rPr>
              <w:t>1261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41204" w14:textId="5BD3467C"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FFE9" w14:textId="5343E3C7"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5D9365" w14:textId="28781F3D" w:rsidR="00C74E4F" w:rsidRPr="00962691" w:rsidRDefault="00C74E4F" w:rsidP="00C74E4F">
            <w:pPr>
              <w:pStyle w:val="TAL"/>
              <w:keepNext w:val="0"/>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C4602" w14:textId="4CC4B1A1"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FE0159" w14:paraId="1C7CF47B"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88A48E" w14:textId="704474A3" w:rsidR="00FE0159" w:rsidRDefault="00FE0159" w:rsidP="00FE0159">
            <w:pPr>
              <w:pStyle w:val="TAC"/>
              <w:keepNext w:val="0"/>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D87A4" w14:textId="7E5EF75C" w:rsidR="00FE0159" w:rsidRPr="009B303E" w:rsidRDefault="00FE0159" w:rsidP="00FE0159">
            <w:pPr>
              <w:pStyle w:val="TAC"/>
              <w:keepNext w:val="0"/>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99749" w14:textId="45484ED7" w:rsidR="00FE0159" w:rsidRDefault="00FE0159" w:rsidP="00FE0159">
            <w:pPr>
              <w:spacing w:after="0"/>
              <w:jc w:val="center"/>
              <w:rPr>
                <w:rFonts w:ascii="Arial" w:hAnsi="Arial" w:cs="Arial"/>
                <w:sz w:val="16"/>
                <w:szCs w:val="16"/>
              </w:rPr>
            </w:pPr>
            <w:r w:rsidRPr="00FE0159">
              <w:rPr>
                <w:rFonts w:ascii="Arial" w:hAnsi="Arial" w:cs="Arial"/>
                <w:sz w:val="16"/>
                <w:szCs w:val="16"/>
              </w:rPr>
              <w:t>RP-243054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DBD56" w14:textId="1B5B73B9" w:rsidR="00FE0159" w:rsidRDefault="00FE0159" w:rsidP="00FE0159">
            <w:pPr>
              <w:pStyle w:val="TAL"/>
              <w:keepNext w:val="0"/>
              <w:jc w:val="center"/>
              <w:rPr>
                <w:rFonts w:cs="Arial"/>
                <w:sz w:val="16"/>
                <w:szCs w:val="16"/>
              </w:rPr>
            </w:pPr>
            <w:r w:rsidRPr="00EF5118">
              <w:t>1312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562C9" w14:textId="1E73510F" w:rsidR="00FE0159" w:rsidRDefault="00FE0159" w:rsidP="00FE0159">
            <w:pPr>
              <w:pStyle w:val="TAR"/>
              <w:keepNext w:val="0"/>
              <w:jc w:val="center"/>
              <w:rPr>
                <w:rFonts w:cs="Arial"/>
                <w:sz w:val="16"/>
                <w:szCs w:val="16"/>
              </w:rPr>
            </w:pPr>
            <w:r w:rsidRPr="00EF511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8AFD" w14:textId="48F95F8D" w:rsidR="00FE0159" w:rsidRDefault="00FE0159" w:rsidP="00FE0159">
            <w:pPr>
              <w:pStyle w:val="TAC"/>
              <w:keepNext w:val="0"/>
              <w:rPr>
                <w:rFonts w:cs="Arial"/>
                <w:sz w:val="16"/>
                <w:szCs w:val="16"/>
              </w:rPr>
            </w:pPr>
            <w:r w:rsidRPr="00EF5118">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0012D" w14:textId="12BFE8DB" w:rsidR="00FE0159" w:rsidRDefault="00FE0159" w:rsidP="00FE0159">
            <w:pPr>
              <w:pStyle w:val="TAL"/>
              <w:keepNext w:val="0"/>
              <w:rPr>
                <w:rFonts w:cs="Arial"/>
                <w:sz w:val="16"/>
                <w:szCs w:val="16"/>
              </w:rPr>
            </w:pPr>
            <w:r w:rsidRPr="00FE0159">
              <w:rPr>
                <w:rFonts w:cs="Arial"/>
                <w:sz w:val="16"/>
                <w:szCs w:val="16"/>
              </w:rPr>
              <w:t>(NR_newRAT-Core) CR for 38.101-3 EN-DC interband 2UL co-ex simplication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9D929" w14:textId="37AB221C" w:rsidR="00FE0159" w:rsidRPr="00962691" w:rsidRDefault="00FE0159" w:rsidP="00FE0159">
            <w:pPr>
              <w:pStyle w:val="TAC"/>
              <w:keepNext w:val="0"/>
              <w:rPr>
                <w:rFonts w:cs="Arial"/>
                <w:sz w:val="16"/>
                <w:szCs w:val="16"/>
              </w:rPr>
            </w:pPr>
            <w:r>
              <w:rPr>
                <w:rFonts w:cs="Arial"/>
                <w:sz w:val="16"/>
                <w:szCs w:val="16"/>
              </w:rPr>
              <w:t>15.27.0</w:t>
            </w:r>
          </w:p>
        </w:tc>
      </w:tr>
    </w:tbl>
    <w:p w14:paraId="19659652" w14:textId="309BC756" w:rsidR="009D2544" w:rsidRPr="00F55B07" w:rsidRDefault="009D2544" w:rsidP="004D526A">
      <w:pPr>
        <w:rPr>
          <w:noProof/>
        </w:rPr>
      </w:pPr>
    </w:p>
    <w:sectPr w:rsidR="009D2544" w:rsidRPr="00F55B07" w:rsidSect="00380C22">
      <w:headerReference w:type="default" r:id="rId21"/>
      <w:footerReference w:type="default" r:id="rId22"/>
      <w:footnotePr>
        <w:numRestart w:val="eachSect"/>
      </w:footnotePr>
      <w:pgSz w:w="11907" w:h="16840" w:code="9"/>
      <w:pgMar w:top="1416" w:right="1133" w:bottom="1133" w:left="1133" w:header="850" w:footer="340" w:gutter="0"/>
      <w:pgNumType w:start="17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F6940" w14:textId="77777777" w:rsidR="00154096" w:rsidRDefault="00154096">
      <w:r>
        <w:separator/>
      </w:r>
    </w:p>
    <w:p w14:paraId="7A957F3C" w14:textId="77777777" w:rsidR="00154096" w:rsidRDefault="00154096"/>
  </w:endnote>
  <w:endnote w:type="continuationSeparator" w:id="0">
    <w:p w14:paraId="1314738B" w14:textId="77777777" w:rsidR="00154096" w:rsidRDefault="00154096">
      <w:r>
        <w:continuationSeparator/>
      </w:r>
    </w:p>
    <w:p w14:paraId="12A1623B" w14:textId="77777777" w:rsidR="00154096" w:rsidRDefault="00154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F3F3B" w14:textId="77777777" w:rsidR="00154096" w:rsidRDefault="00154096">
      <w:r>
        <w:separator/>
      </w:r>
    </w:p>
    <w:p w14:paraId="2CE9BE29" w14:textId="77777777" w:rsidR="00154096" w:rsidRDefault="00154096"/>
  </w:footnote>
  <w:footnote w:type="continuationSeparator" w:id="0">
    <w:p w14:paraId="55B29E75" w14:textId="77777777" w:rsidR="00154096" w:rsidRDefault="00154096">
      <w:r>
        <w:continuationSeparator/>
      </w:r>
    </w:p>
    <w:p w14:paraId="4075C618" w14:textId="77777777" w:rsidR="00154096" w:rsidRDefault="001540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592E3FF0"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8650BB">
      <w:rPr>
        <w:rFonts w:ascii="Arial" w:eastAsia="Times New Roman" w:hAnsi="Arial"/>
        <w:b/>
        <w:noProof/>
        <w:sz w:val="18"/>
        <w:lang w:eastAsia="en-GB"/>
      </w:rPr>
      <w:t>2</w:t>
    </w:r>
    <w:r w:rsidR="00C52163">
      <w:rPr>
        <w:rFonts w:ascii="Arial" w:eastAsia="Times New Roman" w:hAnsi="Arial"/>
        <w:b/>
        <w:noProof/>
        <w:sz w:val="18"/>
        <w:lang w:eastAsia="en-GB"/>
      </w:rPr>
      <w:t>7</w:t>
    </w:r>
    <w:r>
      <w:rPr>
        <w:rFonts w:ascii="Arial" w:eastAsia="Times New Roman" w:hAnsi="Arial"/>
        <w:b/>
        <w:noProof/>
        <w:sz w:val="18"/>
        <w:lang w:eastAsia="en-GB"/>
      </w:rPr>
      <w:t>.</w:t>
    </w:r>
    <w:r w:rsidR="00E97EF6">
      <w:rPr>
        <w:rFonts w:ascii="Arial" w:eastAsia="Times New Roman" w:hAnsi="Arial"/>
        <w:b/>
        <w:noProof/>
        <w:sz w:val="18"/>
        <w:lang w:eastAsia="en-GB"/>
      </w:rPr>
      <w:t>0</w:t>
    </w:r>
    <w:r>
      <w:rPr>
        <w:rFonts w:ascii="Arial" w:eastAsia="Times New Roman" w:hAnsi="Arial"/>
        <w:b/>
        <w:noProof/>
        <w:sz w:val="18"/>
        <w:lang w:eastAsia="en-GB"/>
      </w:rPr>
      <w:t xml:space="preserve"> (</w:t>
    </w:r>
    <w:r w:rsidR="008650BB">
      <w:rPr>
        <w:rFonts w:ascii="Arial" w:eastAsia="Times New Roman" w:hAnsi="Arial"/>
        <w:b/>
        <w:noProof/>
        <w:sz w:val="18"/>
        <w:lang w:eastAsia="en-GB"/>
      </w:rPr>
      <w:t>2024</w:t>
    </w:r>
    <w:r>
      <w:rPr>
        <w:rFonts w:ascii="Arial" w:eastAsia="Times New Roman" w:hAnsi="Arial"/>
        <w:b/>
        <w:noProof/>
        <w:sz w:val="18"/>
        <w:lang w:eastAsia="en-GB"/>
      </w:rPr>
      <w:t>-</w:t>
    </w:r>
    <w:r w:rsidR="00C52163">
      <w:rPr>
        <w:rFonts w:ascii="Arial" w:eastAsia="Times New Roman" w:hAnsi="Arial"/>
        <w:b/>
        <w:noProof/>
        <w:sz w:val="18"/>
        <w:lang w:eastAsia="en-GB"/>
      </w:rPr>
      <w:t>12</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00B2"/>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C8C"/>
    <w:rsid w:val="000E3FB7"/>
    <w:rsid w:val="000E404E"/>
    <w:rsid w:val="000E4322"/>
    <w:rsid w:val="000E567E"/>
    <w:rsid w:val="000E5A39"/>
    <w:rsid w:val="000E602A"/>
    <w:rsid w:val="000E610A"/>
    <w:rsid w:val="000E6397"/>
    <w:rsid w:val="000E6803"/>
    <w:rsid w:val="000E6CE4"/>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096"/>
    <w:rsid w:val="001549CD"/>
    <w:rsid w:val="00156B63"/>
    <w:rsid w:val="00156F51"/>
    <w:rsid w:val="00160755"/>
    <w:rsid w:val="001611D9"/>
    <w:rsid w:val="001618DF"/>
    <w:rsid w:val="00161D44"/>
    <w:rsid w:val="00163AA7"/>
    <w:rsid w:val="00165575"/>
    <w:rsid w:val="00165E50"/>
    <w:rsid w:val="00166C2D"/>
    <w:rsid w:val="001728BC"/>
    <w:rsid w:val="00172F28"/>
    <w:rsid w:val="001753A6"/>
    <w:rsid w:val="00176554"/>
    <w:rsid w:val="00176681"/>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1D2"/>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08FE"/>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293B"/>
    <w:rsid w:val="002D36D8"/>
    <w:rsid w:val="002D6B25"/>
    <w:rsid w:val="002D7929"/>
    <w:rsid w:val="002E0C91"/>
    <w:rsid w:val="002E107C"/>
    <w:rsid w:val="002E1A54"/>
    <w:rsid w:val="002E251E"/>
    <w:rsid w:val="002E27E9"/>
    <w:rsid w:val="002E333A"/>
    <w:rsid w:val="002E6789"/>
    <w:rsid w:val="002E797A"/>
    <w:rsid w:val="002F021F"/>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09B"/>
    <w:rsid w:val="00370345"/>
    <w:rsid w:val="00371131"/>
    <w:rsid w:val="003713C2"/>
    <w:rsid w:val="0037235D"/>
    <w:rsid w:val="0037530C"/>
    <w:rsid w:val="0037593D"/>
    <w:rsid w:val="00375B2D"/>
    <w:rsid w:val="00375DED"/>
    <w:rsid w:val="0037670F"/>
    <w:rsid w:val="003768E0"/>
    <w:rsid w:val="00377455"/>
    <w:rsid w:val="00380415"/>
    <w:rsid w:val="00380C22"/>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8D6"/>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4382"/>
    <w:rsid w:val="003B595E"/>
    <w:rsid w:val="003B61F7"/>
    <w:rsid w:val="003B6FD1"/>
    <w:rsid w:val="003B7996"/>
    <w:rsid w:val="003C16FF"/>
    <w:rsid w:val="003C1717"/>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4B99"/>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89E"/>
    <w:rsid w:val="00453E83"/>
    <w:rsid w:val="00455913"/>
    <w:rsid w:val="0045647B"/>
    <w:rsid w:val="00456803"/>
    <w:rsid w:val="0046362D"/>
    <w:rsid w:val="0046464F"/>
    <w:rsid w:val="00465AC2"/>
    <w:rsid w:val="00471067"/>
    <w:rsid w:val="00471A8E"/>
    <w:rsid w:val="00471D5D"/>
    <w:rsid w:val="00472538"/>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1B18"/>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28DE"/>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77156"/>
    <w:rsid w:val="005819DA"/>
    <w:rsid w:val="00583942"/>
    <w:rsid w:val="005845ED"/>
    <w:rsid w:val="00584F30"/>
    <w:rsid w:val="00585591"/>
    <w:rsid w:val="005858FF"/>
    <w:rsid w:val="00586440"/>
    <w:rsid w:val="00586BB3"/>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DC8"/>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8696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ABE"/>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096"/>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76B"/>
    <w:rsid w:val="00732A7A"/>
    <w:rsid w:val="00733237"/>
    <w:rsid w:val="00733887"/>
    <w:rsid w:val="0073393E"/>
    <w:rsid w:val="00735DE2"/>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4736"/>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1B8"/>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C70"/>
    <w:rsid w:val="00804F72"/>
    <w:rsid w:val="00805018"/>
    <w:rsid w:val="00805157"/>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B20"/>
    <w:rsid w:val="00820E3C"/>
    <w:rsid w:val="00821B6B"/>
    <w:rsid w:val="008221E6"/>
    <w:rsid w:val="0082288E"/>
    <w:rsid w:val="008235D8"/>
    <w:rsid w:val="008245C6"/>
    <w:rsid w:val="00825885"/>
    <w:rsid w:val="008265C8"/>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F75"/>
    <w:rsid w:val="00860F74"/>
    <w:rsid w:val="008626E7"/>
    <w:rsid w:val="008631F5"/>
    <w:rsid w:val="00863678"/>
    <w:rsid w:val="008650BB"/>
    <w:rsid w:val="00865539"/>
    <w:rsid w:val="00866485"/>
    <w:rsid w:val="0086687A"/>
    <w:rsid w:val="00867B93"/>
    <w:rsid w:val="00870EE7"/>
    <w:rsid w:val="00872253"/>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AE3"/>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94"/>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2691"/>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9EE"/>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03E"/>
    <w:rsid w:val="009B31E8"/>
    <w:rsid w:val="009B3494"/>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5E2C"/>
    <w:rsid w:val="009E6579"/>
    <w:rsid w:val="009E777D"/>
    <w:rsid w:val="009F10AB"/>
    <w:rsid w:val="009F1118"/>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0EF3"/>
    <w:rsid w:val="00A440EE"/>
    <w:rsid w:val="00A44E1F"/>
    <w:rsid w:val="00A45A56"/>
    <w:rsid w:val="00A468A3"/>
    <w:rsid w:val="00A47E70"/>
    <w:rsid w:val="00A51F48"/>
    <w:rsid w:val="00A52FC0"/>
    <w:rsid w:val="00A538A6"/>
    <w:rsid w:val="00A53B77"/>
    <w:rsid w:val="00A53F1A"/>
    <w:rsid w:val="00A54922"/>
    <w:rsid w:val="00A55383"/>
    <w:rsid w:val="00A55484"/>
    <w:rsid w:val="00A5668D"/>
    <w:rsid w:val="00A56E64"/>
    <w:rsid w:val="00A6034C"/>
    <w:rsid w:val="00A611D8"/>
    <w:rsid w:val="00A62BB4"/>
    <w:rsid w:val="00A630F7"/>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931"/>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07E92"/>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0FA"/>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0028"/>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1B6E"/>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216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4E4F"/>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7E8"/>
    <w:rsid w:val="00CB29AC"/>
    <w:rsid w:val="00CB29B4"/>
    <w:rsid w:val="00CB2A7C"/>
    <w:rsid w:val="00CB2F42"/>
    <w:rsid w:val="00CB5018"/>
    <w:rsid w:val="00CB7072"/>
    <w:rsid w:val="00CB74BE"/>
    <w:rsid w:val="00CC101A"/>
    <w:rsid w:val="00CC25D8"/>
    <w:rsid w:val="00CC3770"/>
    <w:rsid w:val="00CC3D2D"/>
    <w:rsid w:val="00CC41A4"/>
    <w:rsid w:val="00CC4A60"/>
    <w:rsid w:val="00CC5026"/>
    <w:rsid w:val="00CC57D3"/>
    <w:rsid w:val="00CC5E5E"/>
    <w:rsid w:val="00CC6126"/>
    <w:rsid w:val="00CC7369"/>
    <w:rsid w:val="00CC7BB3"/>
    <w:rsid w:val="00CC7D18"/>
    <w:rsid w:val="00CD1595"/>
    <w:rsid w:val="00CD3210"/>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0A55"/>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1DE4"/>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487C"/>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647"/>
    <w:rsid w:val="00E85A93"/>
    <w:rsid w:val="00E8770D"/>
    <w:rsid w:val="00E9049D"/>
    <w:rsid w:val="00E90E66"/>
    <w:rsid w:val="00E91BC2"/>
    <w:rsid w:val="00E928A5"/>
    <w:rsid w:val="00E9296B"/>
    <w:rsid w:val="00E92EFC"/>
    <w:rsid w:val="00E93D78"/>
    <w:rsid w:val="00E94050"/>
    <w:rsid w:val="00E94CBB"/>
    <w:rsid w:val="00E96F85"/>
    <w:rsid w:val="00E97EF6"/>
    <w:rsid w:val="00EA0427"/>
    <w:rsid w:val="00EA1385"/>
    <w:rsid w:val="00EA13E4"/>
    <w:rsid w:val="00EA1C6C"/>
    <w:rsid w:val="00EA2E47"/>
    <w:rsid w:val="00EA3746"/>
    <w:rsid w:val="00EA5326"/>
    <w:rsid w:val="00EA5745"/>
    <w:rsid w:val="00EA60E3"/>
    <w:rsid w:val="00EA79BE"/>
    <w:rsid w:val="00EA7A5A"/>
    <w:rsid w:val="00EB17BA"/>
    <w:rsid w:val="00EB1B16"/>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221"/>
    <w:rsid w:val="00F30488"/>
    <w:rsid w:val="00F30F02"/>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DF3"/>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159"/>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3298">
      <w:bodyDiv w:val="1"/>
      <w:marLeft w:val="0"/>
      <w:marRight w:val="0"/>
      <w:marTop w:val="0"/>
      <w:marBottom w:val="0"/>
      <w:divBdr>
        <w:top w:val="none" w:sz="0" w:space="0" w:color="auto"/>
        <w:left w:val="none" w:sz="0" w:space="0" w:color="auto"/>
        <w:bottom w:val="none" w:sz="0" w:space="0" w:color="auto"/>
        <w:right w:val="none" w:sz="0" w:space="0" w:color="auto"/>
      </w:divBdr>
    </w:div>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1390003">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3013789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 w:id="195586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portal.3gpp.org/ngppapp/DownloadTDoc.aspx?contributionUid=RP-232505"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portal.3gpp.org/ngppapp/CreateTdoc.aspx?mode=view&amp;contributionUid=RP-231356"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RP-231356" TargetMode="External"/><Relationship Id="rId20"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RP-231355"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portal.3gpp.org/ngppapp/DownloadTDoc.aspx?contributionUid=RP-232501"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RP-23135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12</Pages>
  <Words>9020</Words>
  <Characters>51419</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60319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65</cp:revision>
  <cp:lastPrinted>2019-01-18T19:05:00Z</cp:lastPrinted>
  <dcterms:created xsi:type="dcterms:W3CDTF">2022-01-08T16:47:00Z</dcterms:created>
  <dcterms:modified xsi:type="dcterms:W3CDTF">2025-01-08T13:35:00Z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