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3B238BF3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87541F">
              <w:rPr>
                <w:noProof w:val="0"/>
              </w:rPr>
              <w:t>4</w:t>
            </w:r>
            <w:r w:rsidR="00796B22">
              <w:rPr>
                <w:noProof w:val="0"/>
              </w:rPr>
              <w:t>.</w:t>
            </w:r>
            <w:r w:rsidR="004D748A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365BA2">
              <w:rPr>
                <w:noProof w:val="0"/>
                <w:sz w:val="32"/>
              </w:rPr>
              <w:t>4</w:t>
            </w:r>
            <w:r w:rsidRPr="007D0891">
              <w:rPr>
                <w:noProof w:val="0"/>
                <w:sz w:val="32"/>
              </w:rPr>
              <w:t>-</w:t>
            </w:r>
            <w:r w:rsidR="00365BA2">
              <w:rPr>
                <w:noProof w:val="0"/>
                <w:sz w:val="32"/>
              </w:rPr>
              <w:t>0</w:t>
            </w:r>
            <w:r w:rsidR="0087541F">
              <w:rPr>
                <w:noProof w:val="0"/>
                <w:sz w:val="32"/>
              </w:rPr>
              <w:t>9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3.25pt" o:ole="">
                  <v:imagedata r:id="rId9" o:title=""/>
                </v:shape>
                <o:OLEObject Type="Embed" ProgID="Word.Picture.8" ShapeID="_x0000_i1025" DrawAspect="Content" ObjectID="_178979346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3A15FF" w:rsidP="007A6666">
            <w:pPr>
              <w:jc w:val="right"/>
            </w:pPr>
            <w:r>
              <w:pict w14:anchorId="4B6BB717">
                <v:shape id="_x0000_i1026" type="#_x0000_t75" style="width:128.2pt;height:74.2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BF9AE3E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65BA2">
              <w:rPr>
                <w:noProof/>
                <w:sz w:val="18"/>
              </w:rPr>
              <w:t>4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1C6D623A" w14:textId="77777777" w:rsidR="003A15FF" w:rsidRDefault="00E8402E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A15FF">
        <w:rPr>
          <w:noProof/>
        </w:rPr>
        <w:t>Foreword</w:t>
      </w:r>
      <w:r w:rsidR="003A15FF">
        <w:rPr>
          <w:noProof/>
        </w:rPr>
        <w:tab/>
        <w:t>21</w:t>
      </w:r>
    </w:p>
    <w:p w14:paraId="2B5DFEFF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22</w:t>
      </w:r>
    </w:p>
    <w:p w14:paraId="500C51C1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22</w:t>
      </w:r>
    </w:p>
    <w:p w14:paraId="03A94025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23</w:t>
      </w:r>
    </w:p>
    <w:p w14:paraId="0F0E758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Terms</w:t>
      </w:r>
      <w:r>
        <w:rPr>
          <w:noProof/>
        </w:rPr>
        <w:tab/>
        <w:t>23</w:t>
      </w:r>
    </w:p>
    <w:p w14:paraId="38C07F3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24</w:t>
      </w:r>
    </w:p>
    <w:p w14:paraId="4BDCFE0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780B24D7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5E91506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07C75D6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065749A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27</w:t>
      </w:r>
    </w:p>
    <w:p w14:paraId="5DB0801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27</w:t>
      </w:r>
    </w:p>
    <w:p w14:paraId="572E49E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4.4.0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Introduction</w:t>
      </w:r>
      <w:r>
        <w:rPr>
          <w:noProof/>
        </w:rPr>
        <w:tab/>
        <w:t>27</w:t>
      </w:r>
    </w:p>
    <w:p w14:paraId="25D5ACBC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point</w:t>
      </w:r>
      <w:r>
        <w:rPr>
          <w:noProof/>
        </w:rPr>
        <w:tab/>
        <w:t>27</w:t>
      </w:r>
    </w:p>
    <w:p w14:paraId="11507A4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SNR definition</w:t>
      </w:r>
      <w:r>
        <w:rPr>
          <w:noProof/>
        </w:rPr>
        <w:tab/>
        <w:t>27</w:t>
      </w:r>
    </w:p>
    <w:p w14:paraId="576F77F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Noc</w:t>
      </w:r>
      <w:r>
        <w:rPr>
          <w:noProof/>
        </w:rPr>
        <w:tab/>
        <w:t>28</w:t>
      </w:r>
    </w:p>
    <w:p w14:paraId="6A5A22D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PMingLiU"/>
          <w:noProof/>
          <w:lang w:eastAsia="zh-CN"/>
        </w:rPr>
        <w:t>4</w:t>
      </w:r>
      <w:r w:rsidRPr="009D31EE">
        <w:rPr>
          <w:rFonts w:eastAsia="PMingLiU"/>
          <w:noProof/>
        </w:rPr>
        <w:t>.4.</w:t>
      </w:r>
      <w:r w:rsidRPr="009D31EE">
        <w:rPr>
          <w:rFonts w:eastAsia="PMingLiU"/>
          <w:noProof/>
          <w:lang w:eastAsia="zh-CN"/>
        </w:rPr>
        <w:t>3</w:t>
      </w:r>
      <w:r w:rsidRPr="009D31EE">
        <w:rPr>
          <w:rFonts w:eastAsia="PMingLiU"/>
          <w:noProof/>
        </w:rPr>
        <w:t>.</w:t>
      </w:r>
      <w:r w:rsidRPr="009D31EE">
        <w:rPr>
          <w:rFonts w:eastAsia="PMingLiU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1EF738F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PMingLiU"/>
          <w:noProof/>
          <w:lang w:eastAsia="zh-CN"/>
        </w:rPr>
        <w:t>4</w:t>
      </w:r>
      <w:r w:rsidRPr="009D31EE">
        <w:rPr>
          <w:rFonts w:eastAsia="PMingLiU"/>
          <w:noProof/>
        </w:rPr>
        <w:t>.4.</w:t>
      </w:r>
      <w:r w:rsidRPr="009D31EE">
        <w:rPr>
          <w:rFonts w:eastAsia="PMingLiU"/>
          <w:noProof/>
          <w:lang w:eastAsia="zh-CN"/>
        </w:rPr>
        <w:t>3</w:t>
      </w:r>
      <w:r w:rsidRPr="009D31EE">
        <w:rPr>
          <w:rFonts w:eastAsia="PMingLiU"/>
          <w:noProof/>
        </w:rPr>
        <w:t>.</w:t>
      </w:r>
      <w:r w:rsidRPr="009D31EE">
        <w:rPr>
          <w:rFonts w:eastAsia="PMingLiU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PMingLiU"/>
          <w:noProof/>
          <w:lang w:eastAsia="zh-CN"/>
        </w:rPr>
        <w:t xml:space="preserve">Noc for </w:t>
      </w:r>
      <w:r w:rsidRPr="009D31EE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0D524C8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PMingLiU"/>
          <w:noProof/>
          <w:lang w:eastAsia="zh-CN"/>
        </w:rPr>
        <w:t>4</w:t>
      </w:r>
      <w:r w:rsidRPr="009D31EE">
        <w:rPr>
          <w:rFonts w:eastAsia="PMingLiU"/>
          <w:noProof/>
        </w:rPr>
        <w:t>.4.</w:t>
      </w:r>
      <w:r w:rsidRPr="009D31EE">
        <w:rPr>
          <w:rFonts w:eastAsia="PMingLiU"/>
          <w:noProof/>
          <w:lang w:eastAsia="zh-CN"/>
        </w:rPr>
        <w:t>3</w:t>
      </w:r>
      <w:r w:rsidRPr="009D31EE">
        <w:rPr>
          <w:rFonts w:eastAsia="PMingLiU"/>
          <w:noProof/>
        </w:rPr>
        <w:t>.</w:t>
      </w:r>
      <w:r w:rsidRPr="009D31EE">
        <w:rPr>
          <w:rFonts w:eastAsia="PMingLiU"/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PMingLiU"/>
          <w:noProof/>
          <w:lang w:eastAsia="zh-CN"/>
        </w:rPr>
        <w:t xml:space="preserve">Derivation of Noc values for </w:t>
      </w:r>
      <w:r w:rsidRPr="009D31EE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294EB23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Es</w:t>
      </w:r>
      <w:r>
        <w:rPr>
          <w:noProof/>
        </w:rPr>
        <w:tab/>
        <w:t>28</w:t>
      </w:r>
    </w:p>
    <w:p w14:paraId="4B185D7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PMingLiU"/>
          <w:noProof/>
          <w:lang w:eastAsia="zh-CN"/>
        </w:rPr>
        <w:t>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00C5BA5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PMingLiU"/>
          <w:noProof/>
          <w:lang w:eastAsia="zh-CN"/>
        </w:rPr>
        <w:t>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28</w:t>
      </w:r>
    </w:p>
    <w:p w14:paraId="3C8AE3A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  <w:lang w:eastAsia="zh-CN"/>
        </w:rPr>
        <w:t>4</w:t>
      </w:r>
      <w:r w:rsidRPr="009D31EE">
        <w:rPr>
          <w:rFonts w:eastAsia="SimSun"/>
          <w:noProof/>
        </w:rPr>
        <w:t>.4.</w:t>
      </w:r>
      <w:r w:rsidRPr="009D31EE">
        <w:rPr>
          <w:rFonts w:eastAsia="SimSun"/>
          <w:noProof/>
          <w:lang w:eastAsia="zh-CN"/>
        </w:rPr>
        <w:t>4</w:t>
      </w:r>
      <w:r w:rsidRPr="009D31EE">
        <w:rPr>
          <w:rFonts w:eastAsia="SimSun"/>
          <w:noProof/>
        </w:rPr>
        <w:t>.</w:t>
      </w:r>
      <w:r w:rsidRPr="009D31EE">
        <w:rPr>
          <w:rFonts w:eastAsia="SimSun"/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  <w:lang w:eastAsia="zh-CN"/>
        </w:rPr>
        <w:t xml:space="preserve">Derivation of Es values for </w:t>
      </w:r>
      <w:r w:rsidRPr="009D31EE">
        <w:rPr>
          <w:rFonts w:eastAsia="SimSun"/>
          <w:noProof/>
        </w:rPr>
        <w:t>NR operating bands in FR1</w:t>
      </w:r>
      <w:r>
        <w:rPr>
          <w:noProof/>
        </w:rPr>
        <w:tab/>
        <w:t>29</w:t>
      </w:r>
    </w:p>
    <w:p w14:paraId="374CC9D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29</w:t>
      </w:r>
    </w:p>
    <w:p w14:paraId="17E86E04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4.5.0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4AD13D4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5829DFD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SNR definition</w:t>
      </w:r>
      <w:r>
        <w:rPr>
          <w:noProof/>
        </w:rPr>
        <w:tab/>
        <w:t>30</w:t>
      </w:r>
    </w:p>
    <w:p w14:paraId="597CC9F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235BFB0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</w:t>
      </w:r>
    </w:p>
    <w:p w14:paraId="1ABA9C5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30</w:t>
      </w:r>
    </w:p>
    <w:p w14:paraId="040C195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31</w:t>
      </w:r>
    </w:p>
    <w:p w14:paraId="5F35A5E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Angle of arrival</w:t>
      </w:r>
      <w:r>
        <w:rPr>
          <w:noProof/>
        </w:rPr>
        <w:tab/>
        <w:t>31</w:t>
      </w:r>
    </w:p>
    <w:p w14:paraId="282A73B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PMingLiU"/>
          <w:noProof/>
        </w:rPr>
        <w:t>4.5.5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PMingLiU"/>
          <w:noProof/>
        </w:rPr>
        <w:t>Es</w:t>
      </w:r>
      <w:r>
        <w:rPr>
          <w:noProof/>
        </w:rPr>
        <w:tab/>
        <w:t>32</w:t>
      </w:r>
    </w:p>
    <w:p w14:paraId="7FA5594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32</w:t>
      </w:r>
    </w:p>
    <w:p w14:paraId="055E6B3C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32</w:t>
      </w:r>
    </w:p>
    <w:p w14:paraId="1244951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6C1796D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32</w:t>
      </w:r>
    </w:p>
    <w:p w14:paraId="6001FAD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4700CA0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32</w:t>
      </w:r>
    </w:p>
    <w:p w14:paraId="0452F95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33</w:t>
      </w:r>
    </w:p>
    <w:p w14:paraId="7E3411B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38</w:t>
      </w:r>
    </w:p>
    <w:p w14:paraId="2E98592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41</w:t>
      </w:r>
    </w:p>
    <w:p w14:paraId="25A1AFB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Definition of CA capability</w:t>
      </w:r>
      <w:r>
        <w:rPr>
          <w:noProof/>
        </w:rPr>
        <w:tab/>
        <w:t>41</w:t>
      </w:r>
    </w:p>
    <w:p w14:paraId="46E0062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41</w:t>
      </w:r>
    </w:p>
    <w:p w14:paraId="1B59093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43</w:t>
      </w:r>
    </w:p>
    <w:p w14:paraId="41C3774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43</w:t>
      </w:r>
    </w:p>
    <w:p w14:paraId="02C3685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45</w:t>
      </w:r>
    </w:p>
    <w:p w14:paraId="1D857B2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  <w:kern w:val="2"/>
        </w:rPr>
        <w:t xml:space="preserve">Applicability rule and antenna connection for CA tests with </w:t>
      </w:r>
      <w:r w:rsidRPr="009D31EE">
        <w:rPr>
          <w:noProof/>
          <w:snapToGrid w:val="0"/>
          <w:kern w:val="2"/>
          <w:lang w:eastAsia="zh-CN"/>
        </w:rPr>
        <w:t xml:space="preserve">8 </w:t>
      </w:r>
      <w:r w:rsidRPr="009D31EE">
        <w:rPr>
          <w:noProof/>
          <w:snapToGrid w:val="0"/>
          <w:kern w:val="2"/>
        </w:rPr>
        <w:t>R</w:t>
      </w:r>
      <w:r w:rsidRPr="009D31EE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47</w:t>
      </w:r>
    </w:p>
    <w:p w14:paraId="24D2B34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48</w:t>
      </w:r>
    </w:p>
    <w:p w14:paraId="4234A46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48</w:t>
      </w:r>
    </w:p>
    <w:p w14:paraId="7893D5B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Applicability of different requirements for HST</w:t>
      </w:r>
      <w:r>
        <w:rPr>
          <w:noProof/>
        </w:rPr>
        <w:tab/>
        <w:t>48</w:t>
      </w:r>
    </w:p>
    <w:p w14:paraId="5A79ABB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49</w:t>
      </w:r>
    </w:p>
    <w:p w14:paraId="08BD38D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5.1.1.9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50</w:t>
      </w:r>
    </w:p>
    <w:p w14:paraId="5E39594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50</w:t>
      </w:r>
    </w:p>
    <w:p w14:paraId="5922F13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50</w:t>
      </w:r>
    </w:p>
    <w:p w14:paraId="2C8C2DC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51</w:t>
      </w:r>
    </w:p>
    <w:p w14:paraId="18C44B7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52</w:t>
      </w:r>
    </w:p>
    <w:p w14:paraId="3D8FBB7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55</w:t>
      </w:r>
    </w:p>
    <w:p w14:paraId="4E18B18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</w:t>
      </w:r>
    </w:p>
    <w:p w14:paraId="245E8ED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55</w:t>
      </w:r>
    </w:p>
    <w:p w14:paraId="5A99791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58</w:t>
      </w:r>
    </w:p>
    <w:p w14:paraId="4CC70B5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62</w:t>
      </w:r>
    </w:p>
    <w:p w14:paraId="0B0A29D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62</w:t>
      </w:r>
    </w:p>
    <w:p w14:paraId="1FF33FB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65</w:t>
      </w:r>
    </w:p>
    <w:p w14:paraId="51E14FC9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70</w:t>
      </w:r>
    </w:p>
    <w:p w14:paraId="4BBEC43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</w:t>
      </w:r>
    </w:p>
    <w:p w14:paraId="707A1E8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70</w:t>
      </w:r>
    </w:p>
    <w:p w14:paraId="17F3571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72</w:t>
      </w:r>
    </w:p>
    <w:p w14:paraId="6D6048F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75</w:t>
      </w:r>
    </w:p>
    <w:p w14:paraId="21DB4BF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76</w:t>
      </w:r>
    </w:p>
    <w:p w14:paraId="74FE6433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78</w:t>
      </w:r>
    </w:p>
    <w:p w14:paraId="5E56E31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79</w:t>
      </w:r>
    </w:p>
    <w:p w14:paraId="46523521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80</w:t>
      </w:r>
    </w:p>
    <w:p w14:paraId="5ACD1C0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82</w:t>
      </w:r>
    </w:p>
    <w:p w14:paraId="09B9787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83</w:t>
      </w:r>
    </w:p>
    <w:p w14:paraId="2B4E1B2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86</w:t>
      </w:r>
    </w:p>
    <w:p w14:paraId="6E73B4E6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87</w:t>
      </w:r>
    </w:p>
    <w:p w14:paraId="67EFDBA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91</w:t>
      </w:r>
    </w:p>
    <w:p w14:paraId="77CB936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92</w:t>
      </w:r>
    </w:p>
    <w:p w14:paraId="57E3A80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94</w:t>
      </w:r>
    </w:p>
    <w:p w14:paraId="53B29A1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5.2.2.1.</w:t>
      </w:r>
      <w:r w:rsidRPr="009D31EE">
        <w:rPr>
          <w:rFonts w:eastAsia="Malgun Gothic"/>
          <w:noProof/>
          <w:lang w:eastAsia="zh-TW"/>
        </w:rPr>
        <w:t>6</w:t>
      </w:r>
      <w:r w:rsidRPr="009D31EE">
        <w:rPr>
          <w:rFonts w:eastAsia="Malgun Gothic"/>
          <w:noProof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FDD FR1 PDSCH repetitions over multiple slots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95</w:t>
      </w:r>
    </w:p>
    <w:p w14:paraId="05CF4ED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96</w:t>
      </w:r>
    </w:p>
    <w:p w14:paraId="7D111F3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5.2.2.1.7_1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97</w:t>
      </w:r>
    </w:p>
    <w:p w14:paraId="14E7844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100</w:t>
      </w:r>
    </w:p>
    <w:p w14:paraId="10C9947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5.2.2.1.</w:t>
      </w:r>
      <w:r w:rsidRPr="009D31EE">
        <w:rPr>
          <w:rFonts w:eastAsia="Malgun Gothic"/>
          <w:noProof/>
          <w:lang w:eastAsia="zh-TW"/>
        </w:rPr>
        <w:t>8</w:t>
      </w:r>
      <w:r w:rsidRPr="009D31EE">
        <w:rPr>
          <w:rFonts w:eastAsia="Malgun Gothic"/>
          <w:noProof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FDD FR1 PDSCH pre-emption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101</w:t>
      </w:r>
    </w:p>
    <w:p w14:paraId="2050A34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FDD FR1 HST-SFN performance</w:t>
      </w:r>
      <w:r>
        <w:rPr>
          <w:noProof/>
        </w:rPr>
        <w:tab/>
        <w:t>104</w:t>
      </w:r>
    </w:p>
    <w:p w14:paraId="509551D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5.2.2.1.9_1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105</w:t>
      </w:r>
    </w:p>
    <w:p w14:paraId="0B712D3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107</w:t>
      </w:r>
    </w:p>
    <w:p w14:paraId="0FDFC8AF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5.2.2.1.10_1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109</w:t>
      </w:r>
    </w:p>
    <w:p w14:paraId="17229C2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115</w:t>
      </w:r>
    </w:p>
    <w:p w14:paraId="25CDF91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117</w:t>
      </w:r>
    </w:p>
    <w:p w14:paraId="69DA78B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121</w:t>
      </w:r>
    </w:p>
    <w:p w14:paraId="7D55101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123</w:t>
      </w:r>
    </w:p>
    <w:p w14:paraId="4358255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127</w:t>
      </w:r>
    </w:p>
    <w:p w14:paraId="279E524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128</w:t>
      </w:r>
    </w:p>
    <w:p w14:paraId="7FC834E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132</w:t>
      </w:r>
    </w:p>
    <w:p w14:paraId="3EA369F3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133</w:t>
      </w:r>
    </w:p>
    <w:p w14:paraId="1E2460E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lastRenderedPageBreak/>
        <w:t>5.2.2.1.15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137</w:t>
      </w:r>
    </w:p>
    <w:p w14:paraId="74A543C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139</w:t>
      </w:r>
    </w:p>
    <w:p w14:paraId="0326BB7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142</w:t>
      </w:r>
    </w:p>
    <w:p w14:paraId="7FF242F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5.2.2.1.16_1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143</w:t>
      </w:r>
    </w:p>
    <w:p w14:paraId="0BFF877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145</w:t>
      </w:r>
    </w:p>
    <w:p w14:paraId="64FD0F0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149</w:t>
      </w:r>
    </w:p>
    <w:p w14:paraId="5B36C38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5.2.2.1.18_1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9D31EE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151</w:t>
      </w:r>
    </w:p>
    <w:p w14:paraId="5EF8FF0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153</w:t>
      </w:r>
    </w:p>
    <w:p w14:paraId="115C33E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9D31EE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156</w:t>
      </w:r>
    </w:p>
    <w:p w14:paraId="193F79D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159</w:t>
      </w:r>
    </w:p>
    <w:p w14:paraId="3331CF9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Theme="minorEastAsia"/>
          <w:noProof/>
        </w:rPr>
        <w:t>5.2.2.1.21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Theme="minorEastAsia"/>
          <w:noProof/>
        </w:rPr>
        <w:t>2Rx FDD FR1 PDSCH HST-SFN Scheme B performance - 2x2 MIMO for both SA and NSA</w:t>
      </w:r>
      <w:r>
        <w:rPr>
          <w:noProof/>
        </w:rPr>
        <w:tab/>
        <w:t>168</w:t>
      </w:r>
    </w:p>
    <w:p w14:paraId="18F5032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171</w:t>
      </w:r>
    </w:p>
    <w:p w14:paraId="0A86FDA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171</w:t>
      </w:r>
    </w:p>
    <w:p w14:paraId="77BEE87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173</w:t>
      </w:r>
    </w:p>
    <w:p w14:paraId="71E9A29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179</w:t>
      </w:r>
    </w:p>
    <w:p w14:paraId="2B0EF73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179</w:t>
      </w:r>
    </w:p>
    <w:p w14:paraId="782DA3C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181</w:t>
      </w:r>
    </w:p>
    <w:p w14:paraId="09F21EF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181</w:t>
      </w:r>
    </w:p>
    <w:p w14:paraId="289A601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PDSCH mapping Type B performance</w:t>
      </w:r>
      <w:r>
        <w:rPr>
          <w:noProof/>
        </w:rPr>
        <w:tab/>
        <w:t>185</w:t>
      </w:r>
    </w:p>
    <w:p w14:paraId="4564357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186</w:t>
      </w:r>
    </w:p>
    <w:p w14:paraId="306395B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188</w:t>
      </w:r>
    </w:p>
    <w:p w14:paraId="7773102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189</w:t>
      </w:r>
    </w:p>
    <w:p w14:paraId="14407CD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194</w:t>
      </w:r>
    </w:p>
    <w:p w14:paraId="0903277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195</w:t>
      </w:r>
    </w:p>
    <w:p w14:paraId="590ED44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</w:t>
      </w:r>
      <w:r w:rsidRPr="009D31EE">
        <w:rPr>
          <w:rFonts w:eastAsia="Malgun Gothic"/>
          <w:noProof/>
          <w:lang w:eastAsia="zh-TW"/>
        </w:rPr>
        <w:t>T</w:t>
      </w:r>
      <w:r w:rsidRPr="009D31EE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197</w:t>
      </w:r>
    </w:p>
    <w:p w14:paraId="28F1A66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6</w:t>
      </w:r>
      <w:r w:rsidRPr="009D31EE">
        <w:rPr>
          <w:rFonts w:eastAsia="Malgun Gothic"/>
          <w:noProof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TDD FR1 PDSCH repetitions over multiple slots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198</w:t>
      </w:r>
    </w:p>
    <w:p w14:paraId="59892FE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199</w:t>
      </w:r>
    </w:p>
    <w:p w14:paraId="7F00A2F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200</w:t>
      </w:r>
    </w:p>
    <w:p w14:paraId="5679A27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 2Rx </w:t>
      </w:r>
      <w:r w:rsidRPr="009D31EE">
        <w:rPr>
          <w:rFonts w:eastAsia="Malgun Gothic"/>
          <w:noProof/>
          <w:lang w:eastAsia="zh-TW"/>
        </w:rPr>
        <w:t>T</w:t>
      </w:r>
      <w:r w:rsidRPr="009D31EE">
        <w:rPr>
          <w:rFonts w:eastAsia="Malgun Gothic"/>
          <w:noProof/>
        </w:rPr>
        <w:t>DD FR1 PDSCH pre-emption performance</w:t>
      </w:r>
      <w:r>
        <w:rPr>
          <w:noProof/>
        </w:rPr>
        <w:tab/>
        <w:t>202</w:t>
      </w:r>
    </w:p>
    <w:p w14:paraId="135AB86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8</w:t>
      </w:r>
      <w:r w:rsidRPr="009D31EE">
        <w:rPr>
          <w:rFonts w:eastAsia="Malgun Gothic"/>
          <w:noProof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</w:t>
      </w:r>
      <w:r w:rsidRPr="009D31EE">
        <w:rPr>
          <w:rFonts w:eastAsia="Malgun Gothic"/>
          <w:noProof/>
          <w:lang w:eastAsia="zh-TW"/>
        </w:rPr>
        <w:t>T</w:t>
      </w:r>
      <w:r w:rsidRPr="009D31EE">
        <w:rPr>
          <w:rFonts w:eastAsia="Malgun Gothic"/>
          <w:noProof/>
        </w:rPr>
        <w:t xml:space="preserve">DD FR1 PDSCH pre-emption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203</w:t>
      </w:r>
    </w:p>
    <w:p w14:paraId="1A61F77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HST-SFN performance</w:t>
      </w:r>
      <w:r>
        <w:rPr>
          <w:noProof/>
        </w:rPr>
        <w:tab/>
        <w:t>205</w:t>
      </w:r>
    </w:p>
    <w:p w14:paraId="3B5FE0E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5.2.2.2.9_1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206</w:t>
      </w:r>
    </w:p>
    <w:p w14:paraId="6843F91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208</w:t>
      </w:r>
    </w:p>
    <w:p w14:paraId="12B8259A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5.2.2.2.10_1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211</w:t>
      </w:r>
    </w:p>
    <w:p w14:paraId="3D873F8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217</w:t>
      </w:r>
    </w:p>
    <w:p w14:paraId="089D6CA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219</w:t>
      </w:r>
    </w:p>
    <w:p w14:paraId="1A5CE14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</w:t>
      </w:r>
      <w:r w:rsidRPr="009D31EE">
        <w:rPr>
          <w:rFonts w:eastAsia="Malgun Gothic"/>
          <w:noProof/>
          <w:lang w:eastAsia="zh-CN"/>
        </w:rPr>
        <w:t>T</w:t>
      </w:r>
      <w:r w:rsidRPr="009D31EE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223</w:t>
      </w:r>
    </w:p>
    <w:p w14:paraId="783B78F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5.2.2.2.12_1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</w:t>
      </w:r>
      <w:r w:rsidRPr="009D31EE">
        <w:rPr>
          <w:rFonts w:eastAsia="Malgun Gothic"/>
          <w:noProof/>
          <w:lang w:eastAsia="zh-CN"/>
        </w:rPr>
        <w:t>T</w:t>
      </w:r>
      <w:r w:rsidRPr="009D31EE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224</w:t>
      </w:r>
    </w:p>
    <w:p w14:paraId="1C9CBEE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225</w:t>
      </w:r>
    </w:p>
    <w:p w14:paraId="4455554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5.2.2.2.13_1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227</w:t>
      </w:r>
    </w:p>
    <w:p w14:paraId="18B4593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228</w:t>
      </w:r>
    </w:p>
    <w:p w14:paraId="59CF21B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lastRenderedPageBreak/>
        <w:t>5.2.2.2.14_1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229</w:t>
      </w:r>
    </w:p>
    <w:p w14:paraId="7A4E478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5.2.2.2.15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230</w:t>
      </w:r>
    </w:p>
    <w:p w14:paraId="281B915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232</w:t>
      </w:r>
    </w:p>
    <w:p w14:paraId="44A2809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5.2.2.2.16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234</w:t>
      </w:r>
    </w:p>
    <w:p w14:paraId="292C8C4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239</w:t>
      </w:r>
    </w:p>
    <w:p w14:paraId="2D0E750F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240</w:t>
      </w:r>
    </w:p>
    <w:p w14:paraId="1EAD7E3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242</w:t>
      </w:r>
    </w:p>
    <w:p w14:paraId="00CEEB0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245</w:t>
      </w:r>
    </w:p>
    <w:p w14:paraId="1D1C35F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5.2.2.2.19_1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9D31EE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247</w:t>
      </w:r>
    </w:p>
    <w:p w14:paraId="5E4F930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250</w:t>
      </w:r>
    </w:p>
    <w:p w14:paraId="2DC79B3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5.2.2.2.20_1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9D31EE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252</w:t>
      </w:r>
    </w:p>
    <w:p w14:paraId="5D9B5DB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5.2.2.2.21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256</w:t>
      </w:r>
    </w:p>
    <w:p w14:paraId="2C66CDD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Theme="minorEastAsia"/>
          <w:noProof/>
        </w:rPr>
        <w:t>5.2.2.2.22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Theme="minorEastAsia"/>
          <w:noProof/>
        </w:rPr>
        <w:t>2Rx TDD FR1 PDSCH HST-SFN Scheme B performance - 2x2 MIMO for both SA and NSA</w:t>
      </w:r>
      <w:r>
        <w:rPr>
          <w:noProof/>
        </w:rPr>
        <w:tab/>
        <w:t>266</w:t>
      </w:r>
    </w:p>
    <w:p w14:paraId="7EF33F7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requirements</w:t>
      </w:r>
      <w:r>
        <w:rPr>
          <w:noProof/>
        </w:rPr>
        <w:tab/>
        <w:t>269</w:t>
      </w:r>
    </w:p>
    <w:p w14:paraId="54D799D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269</w:t>
      </w:r>
    </w:p>
    <w:p w14:paraId="6E34C70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269</w:t>
      </w:r>
    </w:p>
    <w:p w14:paraId="79C5660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271</w:t>
      </w:r>
    </w:p>
    <w:p w14:paraId="24E759B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274</w:t>
      </w:r>
    </w:p>
    <w:p w14:paraId="5A6A304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275</w:t>
      </w:r>
    </w:p>
    <w:p w14:paraId="36CAE95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</w:t>
      </w:r>
      <w:r w:rsidRPr="009D31EE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275</w:t>
      </w:r>
    </w:p>
    <w:p w14:paraId="216758E6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276</w:t>
      </w:r>
    </w:p>
    <w:p w14:paraId="14CA274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</w:t>
      </w:r>
    </w:p>
    <w:p w14:paraId="2A52943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278</w:t>
      </w:r>
    </w:p>
    <w:p w14:paraId="3D0C89E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279</w:t>
      </w:r>
    </w:p>
    <w:p w14:paraId="2514065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PDSCH mapping Type B performance</w:t>
      </w:r>
      <w:r>
        <w:rPr>
          <w:noProof/>
        </w:rPr>
        <w:tab/>
        <w:t>281</w:t>
      </w:r>
    </w:p>
    <w:p w14:paraId="0C43144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282</w:t>
      </w:r>
    </w:p>
    <w:p w14:paraId="046D291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284</w:t>
      </w:r>
    </w:p>
    <w:p w14:paraId="6ACDBCD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285</w:t>
      </w:r>
    </w:p>
    <w:p w14:paraId="71D205A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286</w:t>
      </w:r>
    </w:p>
    <w:p w14:paraId="2130B70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287</w:t>
      </w:r>
    </w:p>
    <w:p w14:paraId="64E996A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</w:t>
      </w:r>
      <w:r w:rsidRPr="009D31EE">
        <w:rPr>
          <w:rFonts w:eastAsia="Malgun Gothic"/>
          <w:noProof/>
          <w:lang w:eastAsia="zh-TW"/>
        </w:rPr>
        <w:t>3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1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289</w:t>
      </w:r>
    </w:p>
    <w:p w14:paraId="70445C3A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</w:t>
      </w:r>
      <w:r w:rsidRPr="009D31EE">
        <w:rPr>
          <w:rFonts w:eastAsia="Malgun Gothic"/>
          <w:noProof/>
          <w:lang w:eastAsia="zh-TW"/>
        </w:rPr>
        <w:t>3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1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6</w:t>
      </w:r>
      <w:r w:rsidRPr="009D31EE">
        <w:rPr>
          <w:rFonts w:eastAsia="Malgun Gothic"/>
          <w:noProof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FDD FR1 PDSCH repetitions over multiple slots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</w:t>
      </w:r>
      <w:r w:rsidRPr="009D31EE">
        <w:rPr>
          <w:rFonts w:eastAsia="Malgun Gothic"/>
          <w:noProof/>
          <w:lang w:eastAsia="zh-TW"/>
        </w:rPr>
        <w:t>4</w:t>
      </w:r>
      <w:r w:rsidRPr="009D31EE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290</w:t>
      </w:r>
    </w:p>
    <w:p w14:paraId="099310B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292</w:t>
      </w:r>
    </w:p>
    <w:p w14:paraId="69F3EDE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5.2.3.1.7_1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293</w:t>
      </w:r>
    </w:p>
    <w:p w14:paraId="4DFA991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Theme="minorEastAsia"/>
          <w:noProof/>
        </w:rPr>
        <w:t>5.2.3.1.8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295</w:t>
      </w:r>
    </w:p>
    <w:p w14:paraId="21CF45C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5.2.3.1.8_1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FDD FR1 PDSCH pre-emption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296</w:t>
      </w:r>
    </w:p>
    <w:p w14:paraId="27B5590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</w:t>
      </w:r>
      <w:r w:rsidRPr="009D31EE">
        <w:rPr>
          <w:rFonts w:eastAsia="Malgun Gothic"/>
          <w:noProof/>
          <w:lang w:eastAsia="zh-CN"/>
        </w:rPr>
        <w:t>3</w:t>
      </w:r>
      <w:r w:rsidRPr="009D31EE">
        <w:rPr>
          <w:rFonts w:eastAsia="Malgun Gothic"/>
          <w:noProof/>
        </w:rPr>
        <w:t>.1.</w:t>
      </w:r>
      <w:r w:rsidRPr="009D31EE">
        <w:rPr>
          <w:rFonts w:eastAsia="Malgun Gothic"/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4</w:t>
      </w:r>
      <w:r w:rsidRPr="009D31EE">
        <w:rPr>
          <w:rFonts w:eastAsia="SimSun"/>
          <w:noProof/>
        </w:rPr>
        <w:t>Rx FDD FR1 HST-SFN performance</w:t>
      </w:r>
      <w:r>
        <w:rPr>
          <w:noProof/>
        </w:rPr>
        <w:tab/>
        <w:t>298</w:t>
      </w:r>
    </w:p>
    <w:p w14:paraId="732665E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5.2.3.1.9_1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4</w:t>
      </w:r>
      <w:r w:rsidRPr="009D31EE">
        <w:rPr>
          <w:rFonts w:eastAsia="SimSun"/>
          <w:noProof/>
        </w:rPr>
        <w:t>Rx FDD FR1 HST-SFN performance - 2x</w:t>
      </w:r>
      <w:r w:rsidRPr="009D31EE">
        <w:rPr>
          <w:rFonts w:eastAsia="Malgun Gothic"/>
          <w:noProof/>
          <w:lang w:eastAsia="zh-CN"/>
        </w:rPr>
        <w:t>4</w:t>
      </w:r>
      <w:r w:rsidRPr="009D31EE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299</w:t>
      </w:r>
    </w:p>
    <w:p w14:paraId="231FED0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301</w:t>
      </w:r>
    </w:p>
    <w:p w14:paraId="1AD5736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5.2.3.1.10_1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303</w:t>
      </w:r>
    </w:p>
    <w:p w14:paraId="09B7DC1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309</w:t>
      </w:r>
    </w:p>
    <w:p w14:paraId="6D82B99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5.2.3.1.11_1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311</w:t>
      </w:r>
    </w:p>
    <w:p w14:paraId="4B15C26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315</w:t>
      </w:r>
    </w:p>
    <w:p w14:paraId="1CCF8AEA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317</w:t>
      </w:r>
    </w:p>
    <w:p w14:paraId="6110EDE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321</w:t>
      </w:r>
    </w:p>
    <w:p w14:paraId="618387EA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322</w:t>
      </w:r>
    </w:p>
    <w:p w14:paraId="0E02036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326</w:t>
      </w:r>
    </w:p>
    <w:p w14:paraId="7E49A01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327</w:t>
      </w:r>
    </w:p>
    <w:p w14:paraId="698FA77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5.2.3.1.15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331</w:t>
      </w:r>
    </w:p>
    <w:p w14:paraId="471845B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Theme="minorEastAsia"/>
          <w:noProof/>
        </w:rPr>
        <w:t>5.2.3.1.15_1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Theme="minorEastAsia"/>
          <w:noProof/>
        </w:rPr>
        <w:t>4Rx FDD FR1 PDSCH with inter-cell interference performance - 2x4 MIMO for both SA and NSA</w:t>
      </w:r>
      <w:r>
        <w:rPr>
          <w:noProof/>
        </w:rPr>
        <w:tab/>
        <w:t>332</w:t>
      </w:r>
    </w:p>
    <w:p w14:paraId="0936596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335</w:t>
      </w:r>
    </w:p>
    <w:p w14:paraId="05100CC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5.2.3.1.16_1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for PDSCH with intra cell inter user interference performance – 2x4 MIMO for both NSA and SA</w:t>
      </w:r>
      <w:r>
        <w:rPr>
          <w:noProof/>
        </w:rPr>
        <w:tab/>
        <w:t>336</w:t>
      </w:r>
    </w:p>
    <w:p w14:paraId="53C5D6C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5.2.3.1.16_2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for PDSCH with intra cell inter user interference performance – 4x4 MIMO for both NSA and SA</w:t>
      </w:r>
      <w:r>
        <w:rPr>
          <w:noProof/>
        </w:rPr>
        <w:tab/>
        <w:t>338</w:t>
      </w:r>
    </w:p>
    <w:p w14:paraId="67CE410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339</w:t>
      </w:r>
    </w:p>
    <w:p w14:paraId="6EA1791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9D31EE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341</w:t>
      </w:r>
    </w:p>
    <w:p w14:paraId="43B049F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343</w:t>
      </w:r>
    </w:p>
    <w:p w14:paraId="5D1363D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5.2.3.1.18_1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9D31EE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346</w:t>
      </w:r>
    </w:p>
    <w:p w14:paraId="4BEB509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5.2.3.1.19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349</w:t>
      </w:r>
    </w:p>
    <w:p w14:paraId="1D80280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Theme="minorEastAsia"/>
          <w:noProof/>
        </w:rPr>
        <w:t>5.2.3.1.20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Theme="minorEastAsia"/>
          <w:noProof/>
        </w:rPr>
        <w:t>4Rx FDD FR1 PDSCH HST-SFN Scheme B performance - 2x4 MIMO for both SA and NSA</w:t>
      </w:r>
      <w:r>
        <w:rPr>
          <w:noProof/>
        </w:rPr>
        <w:tab/>
        <w:t>358</w:t>
      </w:r>
    </w:p>
    <w:p w14:paraId="588D10C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361</w:t>
      </w:r>
    </w:p>
    <w:p w14:paraId="36C87F0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361</w:t>
      </w:r>
    </w:p>
    <w:p w14:paraId="44BDEAE3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364</w:t>
      </w:r>
    </w:p>
    <w:p w14:paraId="44E8DAE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370</w:t>
      </w:r>
    </w:p>
    <w:p w14:paraId="3422EB5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371</w:t>
      </w:r>
    </w:p>
    <w:p w14:paraId="3AAA77F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371</w:t>
      </w:r>
    </w:p>
    <w:p w14:paraId="38C9FE86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372</w:t>
      </w:r>
    </w:p>
    <w:p w14:paraId="38363DD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13EE13F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374</w:t>
      </w:r>
    </w:p>
    <w:p w14:paraId="2F8044B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375</w:t>
      </w:r>
    </w:p>
    <w:p w14:paraId="66DA035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B performance</w:t>
      </w:r>
      <w:r>
        <w:rPr>
          <w:noProof/>
        </w:rPr>
        <w:tab/>
        <w:t>377</w:t>
      </w:r>
    </w:p>
    <w:p w14:paraId="54BF040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378</w:t>
      </w:r>
    </w:p>
    <w:p w14:paraId="3F0AA88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A performance</w:t>
      </w:r>
      <w:r>
        <w:rPr>
          <w:noProof/>
        </w:rPr>
        <w:tab/>
        <w:t>380</w:t>
      </w:r>
    </w:p>
    <w:p w14:paraId="16F04C6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381</w:t>
      </w:r>
    </w:p>
    <w:p w14:paraId="1BAF49C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382</w:t>
      </w:r>
    </w:p>
    <w:p w14:paraId="2EAE530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383</w:t>
      </w:r>
    </w:p>
    <w:p w14:paraId="70B2FC9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</w:t>
      </w:r>
      <w:r w:rsidRPr="009D31EE">
        <w:rPr>
          <w:rFonts w:eastAsia="Malgun Gothic"/>
          <w:noProof/>
          <w:lang w:eastAsia="zh-TW"/>
        </w:rPr>
        <w:t>3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385</w:t>
      </w:r>
    </w:p>
    <w:p w14:paraId="1D90312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</w:t>
      </w:r>
      <w:r w:rsidRPr="009D31EE">
        <w:rPr>
          <w:rFonts w:eastAsia="Malgun Gothic"/>
          <w:noProof/>
          <w:lang w:eastAsia="zh-TW"/>
        </w:rPr>
        <w:t>3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TW"/>
        </w:rPr>
        <w:t>6</w:t>
      </w:r>
      <w:r w:rsidRPr="009D31EE">
        <w:rPr>
          <w:rFonts w:eastAsia="Malgun Gothic"/>
          <w:noProof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TDD FR1 PDSCH repetitions over multiple slots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</w:t>
      </w:r>
      <w:r w:rsidRPr="009D31EE">
        <w:rPr>
          <w:rFonts w:eastAsia="Malgun Gothic"/>
          <w:noProof/>
          <w:lang w:eastAsia="zh-TW"/>
        </w:rPr>
        <w:t>4</w:t>
      </w:r>
      <w:r w:rsidRPr="009D31EE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386</w:t>
      </w:r>
    </w:p>
    <w:p w14:paraId="3FBA5CF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388</w:t>
      </w:r>
    </w:p>
    <w:p w14:paraId="6B8E3C1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</w:t>
      </w:r>
      <w:r w:rsidRPr="009D31EE">
        <w:rPr>
          <w:rFonts w:eastAsia="Malgun Gothic"/>
          <w:noProof/>
          <w:lang w:eastAsia="zh-CN"/>
        </w:rPr>
        <w:t>T</w:t>
      </w:r>
      <w:r w:rsidRPr="009D31EE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389</w:t>
      </w:r>
    </w:p>
    <w:p w14:paraId="4AA4F51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</w:t>
      </w:r>
      <w:r w:rsidRPr="009D31EE">
        <w:rPr>
          <w:rFonts w:eastAsia="Malgun Gothic"/>
          <w:noProof/>
          <w:lang w:eastAsia="zh-TW"/>
        </w:rPr>
        <w:t>T</w:t>
      </w:r>
      <w:r w:rsidRPr="009D31EE">
        <w:rPr>
          <w:rFonts w:eastAsia="Malgun Gothic"/>
          <w:noProof/>
        </w:rPr>
        <w:t>DD FR1 PDSCH pre-emption performance</w:t>
      </w:r>
      <w:r>
        <w:rPr>
          <w:noProof/>
        </w:rPr>
        <w:tab/>
        <w:t>391</w:t>
      </w:r>
    </w:p>
    <w:p w14:paraId="355B0AA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lastRenderedPageBreak/>
        <w:t>5.2.3.2.8_1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</w:t>
      </w:r>
      <w:r w:rsidRPr="009D31EE">
        <w:rPr>
          <w:rFonts w:eastAsia="Malgun Gothic"/>
          <w:noProof/>
          <w:lang w:eastAsia="zh-TW"/>
        </w:rPr>
        <w:t>T</w:t>
      </w:r>
      <w:r w:rsidRPr="009D31EE">
        <w:rPr>
          <w:rFonts w:eastAsia="Malgun Gothic"/>
          <w:noProof/>
        </w:rPr>
        <w:t xml:space="preserve">DD FR1 PDSCH pre-emption performance - </w:t>
      </w:r>
      <w:r w:rsidRPr="009D31EE">
        <w:rPr>
          <w:rFonts w:eastAsia="Malgun Gothic"/>
          <w:noProof/>
          <w:lang w:eastAsia="zh-TW"/>
        </w:rPr>
        <w:t>2</w:t>
      </w:r>
      <w:r w:rsidRPr="009D31EE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392</w:t>
      </w:r>
    </w:p>
    <w:p w14:paraId="00B4BBA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393</w:t>
      </w:r>
    </w:p>
    <w:p w14:paraId="3090C43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394</w:t>
      </w:r>
    </w:p>
    <w:p w14:paraId="3CC4998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396</w:t>
      </w:r>
    </w:p>
    <w:p w14:paraId="5D426E5A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5.2.3.2.10_1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399</w:t>
      </w:r>
    </w:p>
    <w:p w14:paraId="58904B8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404</w:t>
      </w:r>
    </w:p>
    <w:p w14:paraId="32AF972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406</w:t>
      </w:r>
    </w:p>
    <w:p w14:paraId="154568D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</w:t>
      </w:r>
      <w:r w:rsidRPr="009D31EE">
        <w:rPr>
          <w:rFonts w:eastAsia="Malgun Gothic"/>
          <w:noProof/>
          <w:lang w:eastAsia="zh-CN"/>
        </w:rPr>
        <w:t>T</w:t>
      </w:r>
      <w:r w:rsidRPr="009D31EE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410</w:t>
      </w:r>
    </w:p>
    <w:p w14:paraId="22D4AFA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4Rx </w:t>
      </w:r>
      <w:r w:rsidRPr="009D31EE">
        <w:rPr>
          <w:rFonts w:eastAsia="Malgun Gothic"/>
          <w:noProof/>
          <w:lang w:eastAsia="zh-CN"/>
        </w:rPr>
        <w:t>T</w:t>
      </w:r>
      <w:r w:rsidRPr="009D31EE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411</w:t>
      </w:r>
    </w:p>
    <w:p w14:paraId="5462F9B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412</w:t>
      </w:r>
    </w:p>
    <w:p w14:paraId="7414060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414</w:t>
      </w:r>
    </w:p>
    <w:p w14:paraId="3F390F9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415</w:t>
      </w:r>
    </w:p>
    <w:p w14:paraId="0B18F3A6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417</w:t>
      </w:r>
    </w:p>
    <w:p w14:paraId="5747D33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5.2.3.2.15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417</w:t>
      </w:r>
    </w:p>
    <w:p w14:paraId="797EA96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419</w:t>
      </w:r>
    </w:p>
    <w:p w14:paraId="0B3534F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5.2.3.2.16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420</w:t>
      </w:r>
    </w:p>
    <w:p w14:paraId="133D1D0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425</w:t>
      </w:r>
    </w:p>
    <w:p w14:paraId="2A8F6BB6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426</w:t>
      </w:r>
    </w:p>
    <w:p w14:paraId="5B23FA9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5.2.3.2.17_2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428</w:t>
      </w:r>
    </w:p>
    <w:p w14:paraId="0E52162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429</w:t>
      </w:r>
    </w:p>
    <w:p w14:paraId="7E299E9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5.2.3.2.18_1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9D31EE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431</w:t>
      </w:r>
    </w:p>
    <w:p w14:paraId="1DB572A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434</w:t>
      </w:r>
    </w:p>
    <w:p w14:paraId="54FB3C7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5.2.3.2.19_1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9D31EE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436</w:t>
      </w:r>
    </w:p>
    <w:p w14:paraId="454B80F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440</w:t>
      </w:r>
    </w:p>
    <w:p w14:paraId="7CA048F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5.2.3.2.21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449</w:t>
      </w:r>
    </w:p>
    <w:p w14:paraId="2C1D255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453</w:t>
      </w:r>
    </w:p>
    <w:p w14:paraId="752F72F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1RX requirements </w:t>
      </w:r>
      <w:r w:rsidRPr="009D31EE">
        <w:rPr>
          <w:rFonts w:eastAsia="SimSun"/>
          <w:noProof/>
          <w:lang w:eastAsia="zh-CN"/>
        </w:rPr>
        <w:t>(Void)</w:t>
      </w:r>
      <w:r>
        <w:rPr>
          <w:noProof/>
        </w:rPr>
        <w:tab/>
        <w:t>454</w:t>
      </w:r>
    </w:p>
    <w:p w14:paraId="385A7C8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454</w:t>
      </w:r>
    </w:p>
    <w:p w14:paraId="0268C26E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454</w:t>
      </w:r>
    </w:p>
    <w:p w14:paraId="07F7B8F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454</w:t>
      </w:r>
    </w:p>
    <w:p w14:paraId="457F049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456</w:t>
      </w:r>
    </w:p>
    <w:p w14:paraId="34DFFC2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459</w:t>
      </w:r>
    </w:p>
    <w:p w14:paraId="0FDA010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460</w:t>
      </w:r>
    </w:p>
    <w:p w14:paraId="3966F3C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461</w:t>
      </w:r>
    </w:p>
    <w:p w14:paraId="3DA267D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461</w:t>
      </w:r>
    </w:p>
    <w:p w14:paraId="1A76817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462</w:t>
      </w:r>
    </w:p>
    <w:p w14:paraId="4F5099D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622A225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0573887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464</w:t>
      </w:r>
    </w:p>
    <w:p w14:paraId="3C48286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466</w:t>
      </w:r>
    </w:p>
    <w:p w14:paraId="3743076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466</w:t>
      </w:r>
    </w:p>
    <w:p w14:paraId="2180E52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469</w:t>
      </w:r>
    </w:p>
    <w:p w14:paraId="68E3A2A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473</w:t>
      </w:r>
    </w:p>
    <w:p w14:paraId="7FE3647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473</w:t>
      </w:r>
    </w:p>
    <w:p w14:paraId="5192F35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478</w:t>
      </w:r>
    </w:p>
    <w:p w14:paraId="0D8F1C9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requirements</w:t>
      </w:r>
      <w:r>
        <w:rPr>
          <w:noProof/>
        </w:rPr>
        <w:tab/>
        <w:t>486</w:t>
      </w:r>
    </w:p>
    <w:p w14:paraId="4649871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486</w:t>
      </w:r>
    </w:p>
    <w:p w14:paraId="0DD0E90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5.2A.3.1.0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486</w:t>
      </w:r>
    </w:p>
    <w:p w14:paraId="2287AF2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488</w:t>
      </w:r>
    </w:p>
    <w:p w14:paraId="4A57DC5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491</w:t>
      </w:r>
    </w:p>
    <w:p w14:paraId="27ADAA2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492</w:t>
      </w:r>
    </w:p>
    <w:p w14:paraId="4C65C09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492</w:t>
      </w:r>
    </w:p>
    <w:p w14:paraId="7699FE3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492</w:t>
      </w:r>
    </w:p>
    <w:p w14:paraId="0CBAD8B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494</w:t>
      </w:r>
    </w:p>
    <w:p w14:paraId="77183EF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5.2A.3.3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495</w:t>
      </w:r>
    </w:p>
    <w:p w14:paraId="78337D5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497</w:t>
      </w:r>
    </w:p>
    <w:p w14:paraId="6A5B574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497</w:t>
      </w:r>
    </w:p>
    <w:p w14:paraId="4D302A5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500</w:t>
      </w:r>
    </w:p>
    <w:p w14:paraId="4BD4320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503</w:t>
      </w:r>
    </w:p>
    <w:p w14:paraId="268F1C4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503</w:t>
      </w:r>
    </w:p>
    <w:p w14:paraId="5B3C369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509</w:t>
      </w:r>
    </w:p>
    <w:p w14:paraId="3008240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2Rx-4RX requirements</w:t>
      </w:r>
      <w:r>
        <w:rPr>
          <w:noProof/>
        </w:rPr>
        <w:tab/>
        <w:t>517</w:t>
      </w:r>
    </w:p>
    <w:p w14:paraId="435B68E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517</w:t>
      </w:r>
    </w:p>
    <w:p w14:paraId="24D4348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5.2A.3A.1.0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517</w:t>
      </w:r>
    </w:p>
    <w:p w14:paraId="7BEF9A8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517</w:t>
      </w:r>
    </w:p>
    <w:p w14:paraId="3208CA9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521</w:t>
      </w:r>
    </w:p>
    <w:p w14:paraId="16510C0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5.2A.3A.1.3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522</w:t>
      </w:r>
    </w:p>
    <w:p w14:paraId="3E48189A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522</w:t>
      </w:r>
    </w:p>
    <w:p w14:paraId="6EE4A98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524</w:t>
      </w:r>
    </w:p>
    <w:p w14:paraId="55489B3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524</w:t>
      </w:r>
    </w:p>
    <w:p w14:paraId="5D77CB3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1Rx FDD FR1 PDCCH performance for RedCap</w:t>
      </w:r>
      <w:r>
        <w:rPr>
          <w:noProof/>
        </w:rPr>
        <w:tab/>
        <w:t>524</w:t>
      </w:r>
    </w:p>
    <w:p w14:paraId="57BC2AA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526</w:t>
      </w:r>
    </w:p>
    <w:p w14:paraId="68BD973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1Rx TDD FR1 PDCCH performance for RedCap</w:t>
      </w:r>
      <w:r>
        <w:rPr>
          <w:noProof/>
        </w:rPr>
        <w:tab/>
        <w:t>527</w:t>
      </w:r>
    </w:p>
    <w:p w14:paraId="4C601D69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529</w:t>
      </w:r>
    </w:p>
    <w:p w14:paraId="1E55109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529</w:t>
      </w:r>
    </w:p>
    <w:p w14:paraId="406A940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529</w:t>
      </w:r>
    </w:p>
    <w:p w14:paraId="53BE81B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532</w:t>
      </w:r>
    </w:p>
    <w:p w14:paraId="4E838F9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 w:cs="Arial"/>
          <w:noProof/>
        </w:rPr>
        <w:t>5.3.2.1.3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535</w:t>
      </w:r>
    </w:p>
    <w:p w14:paraId="2828779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2Rx FDD FR1 PDCCH performance for RedCap</w:t>
      </w:r>
      <w:r>
        <w:rPr>
          <w:noProof/>
        </w:rPr>
        <w:tab/>
        <w:t>541</w:t>
      </w:r>
    </w:p>
    <w:p w14:paraId="3380864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 w:cs="Arial"/>
          <w:noProof/>
        </w:rPr>
        <w:t>5.3.2.1.5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543</w:t>
      </w:r>
    </w:p>
    <w:p w14:paraId="64ABB13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547</w:t>
      </w:r>
    </w:p>
    <w:p w14:paraId="29B9CAD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547</w:t>
      </w:r>
    </w:p>
    <w:p w14:paraId="57A787B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550</w:t>
      </w:r>
    </w:p>
    <w:p w14:paraId="510EBA7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 w:cs="Arial"/>
          <w:noProof/>
        </w:rPr>
        <w:t>5.3.2.2.3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 w:cs="Arial"/>
          <w:noProof/>
        </w:rPr>
        <w:t xml:space="preserve">2Rx TDD FR1 PDCCH 1 Tx antenna performance for </w:t>
      </w:r>
      <w:r w:rsidRPr="009D31EE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553</w:t>
      </w:r>
    </w:p>
    <w:p w14:paraId="3D13730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2Rx TDD FR1 PDCCH performance for RedCap</w:t>
      </w:r>
      <w:r>
        <w:rPr>
          <w:noProof/>
        </w:rPr>
        <w:tab/>
        <w:t>559</w:t>
      </w:r>
    </w:p>
    <w:p w14:paraId="2E3044D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5.3.2.2.5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561</w:t>
      </w:r>
    </w:p>
    <w:p w14:paraId="0CCE6EB0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requirements</w:t>
      </w:r>
      <w:r>
        <w:rPr>
          <w:noProof/>
        </w:rPr>
        <w:tab/>
        <w:t>565</w:t>
      </w:r>
    </w:p>
    <w:p w14:paraId="6679035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565</w:t>
      </w:r>
    </w:p>
    <w:p w14:paraId="4B8223A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565</w:t>
      </w:r>
    </w:p>
    <w:p w14:paraId="5A9EB1F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568</w:t>
      </w:r>
    </w:p>
    <w:p w14:paraId="151DDA4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 w:cs="Arial"/>
          <w:noProof/>
        </w:rPr>
        <w:t>5.3.3.1.3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571</w:t>
      </w:r>
    </w:p>
    <w:p w14:paraId="354A7F5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 w:cs="Arial"/>
          <w:noProof/>
        </w:rPr>
        <w:t>5.3.3.1.4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577</w:t>
      </w:r>
    </w:p>
    <w:p w14:paraId="060458B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581</w:t>
      </w:r>
    </w:p>
    <w:p w14:paraId="6FCC471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581</w:t>
      </w:r>
    </w:p>
    <w:p w14:paraId="0ACFF25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cs="Arial"/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584</w:t>
      </w:r>
    </w:p>
    <w:p w14:paraId="66906A8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 w:cs="Arial"/>
          <w:noProof/>
        </w:rPr>
        <w:t>5.3.3.2.3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 w:cs="Arial"/>
          <w:noProof/>
          <w:lang w:eastAsia="zh-CN"/>
        </w:rPr>
        <w:t>4</w:t>
      </w:r>
      <w:r w:rsidRPr="009D31EE">
        <w:rPr>
          <w:rFonts w:eastAsia="Malgun Gothic" w:cs="Arial"/>
          <w:noProof/>
        </w:rPr>
        <w:t xml:space="preserve">Rx TDD FR1 PDCCH 1 Tx antenna performance for </w:t>
      </w:r>
      <w:r w:rsidRPr="009D31EE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587</w:t>
      </w:r>
    </w:p>
    <w:p w14:paraId="4D540AC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 w:cs="Arial"/>
          <w:noProof/>
        </w:rPr>
        <w:t>5.3.3.2.4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593</w:t>
      </w:r>
    </w:p>
    <w:p w14:paraId="2C2F05B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597</w:t>
      </w:r>
    </w:p>
    <w:p w14:paraId="22FAC32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597</w:t>
      </w:r>
    </w:p>
    <w:p w14:paraId="091E67B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597</w:t>
      </w:r>
    </w:p>
    <w:p w14:paraId="6E7CE30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605</w:t>
      </w:r>
    </w:p>
    <w:p w14:paraId="481EEC7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607</w:t>
      </w:r>
    </w:p>
    <w:p w14:paraId="6563935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608</w:t>
      </w:r>
    </w:p>
    <w:p w14:paraId="381823D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608</w:t>
      </w:r>
    </w:p>
    <w:p w14:paraId="11246BB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616</w:t>
      </w:r>
    </w:p>
    <w:p w14:paraId="3D4424B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</w:t>
      </w:r>
    </w:p>
    <w:p w14:paraId="7A40676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</w:t>
      </w:r>
    </w:p>
    <w:p w14:paraId="13CBB0B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</w:t>
      </w:r>
    </w:p>
    <w:p w14:paraId="0847FFB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5.5A.1.2.4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4D2A5DD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616</w:t>
      </w:r>
    </w:p>
    <w:p w14:paraId="6D5E975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616</w:t>
      </w:r>
    </w:p>
    <w:p w14:paraId="60E17C3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</w:t>
      </w:r>
    </w:p>
    <w:p w14:paraId="4568058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</w:t>
      </w:r>
    </w:p>
    <w:p w14:paraId="42A7FB6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4165956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7122A16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617</w:t>
      </w:r>
    </w:p>
    <w:p w14:paraId="5897FE8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617</w:t>
      </w:r>
    </w:p>
    <w:p w14:paraId="5A0D88B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5441D8D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7D28E1E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246F82C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64F8218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617</w:t>
      </w:r>
    </w:p>
    <w:p w14:paraId="1E2ACB60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618</w:t>
      </w:r>
    </w:p>
    <w:p w14:paraId="6AC8F677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3AA4363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618</w:t>
      </w:r>
    </w:p>
    <w:p w14:paraId="48C0563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15B82FF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618</w:t>
      </w:r>
    </w:p>
    <w:p w14:paraId="56158C4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618</w:t>
      </w:r>
    </w:p>
    <w:p w14:paraId="13B315F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619</w:t>
      </w:r>
    </w:p>
    <w:p w14:paraId="585EC24E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 xml:space="preserve">Applicability of </w:t>
      </w:r>
      <w:r w:rsidRPr="009D31EE">
        <w:rPr>
          <w:rFonts w:eastAsia="Malgun Gothic"/>
          <w:noProof/>
        </w:rPr>
        <w:t>Channel Quality Indicator (CQI)</w:t>
      </w:r>
      <w:r w:rsidRPr="009D31EE">
        <w:rPr>
          <w:rFonts w:eastAsia="Malgun Gothic"/>
          <w:noProof/>
          <w:lang w:eastAsia="zh-CN"/>
        </w:rPr>
        <w:t xml:space="preserve"> r</w:t>
      </w:r>
      <w:r w:rsidRPr="009D31EE">
        <w:rPr>
          <w:rFonts w:eastAsia="Malgun Gothic"/>
          <w:noProof/>
        </w:rPr>
        <w:t>eporting</w:t>
      </w:r>
      <w:r w:rsidRPr="009D31EE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620</w:t>
      </w:r>
    </w:p>
    <w:p w14:paraId="465103C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6.1.1.5</w:t>
      </w:r>
      <w:r w:rsidRPr="009D31EE">
        <w:rPr>
          <w:rFonts w:eastAsia="Malgun Gothic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</w:rPr>
        <w:t xml:space="preserve">Applicability and test rules for different </w:t>
      </w:r>
      <w:r w:rsidRPr="009D31EE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620</w:t>
      </w:r>
    </w:p>
    <w:p w14:paraId="2D0BA4A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6.1.1.5</w:t>
      </w:r>
      <w:r w:rsidRPr="009D31EE">
        <w:rPr>
          <w:rFonts w:eastAsia="Malgun Gothic"/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</w:rPr>
        <w:t xml:space="preserve">Applicability and test rules for different </w:t>
      </w:r>
      <w:r w:rsidRPr="009D31EE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620</w:t>
      </w:r>
    </w:p>
    <w:p w14:paraId="32B8FBC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6.1.1.5</w:t>
      </w:r>
      <w:r w:rsidRPr="009D31EE">
        <w:rPr>
          <w:rFonts w:eastAsia="Malgun Gothic"/>
          <w:noProof/>
          <w:snapToGrid w:val="0"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  <w:lang w:eastAsia="zh-CN"/>
        </w:rPr>
        <w:t xml:space="preserve">Test </w:t>
      </w:r>
      <w:r w:rsidRPr="009D31EE">
        <w:rPr>
          <w:rFonts w:eastAsia="Malgun Gothic"/>
          <w:noProof/>
          <w:snapToGrid w:val="0"/>
          <w:kern w:val="2"/>
        </w:rPr>
        <w:t>coverage</w:t>
      </w:r>
      <w:r w:rsidRPr="009D31EE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621</w:t>
      </w:r>
    </w:p>
    <w:p w14:paraId="7D9EE77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6.1.1.5</w:t>
      </w:r>
      <w:r w:rsidRPr="009D31EE">
        <w:rPr>
          <w:rFonts w:eastAsia="Malgun Gothic"/>
          <w:noProof/>
          <w:snapToGrid w:val="0"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9D31EE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9D31EE">
        <w:rPr>
          <w:rFonts w:eastAsia="Malgun Gothic"/>
          <w:noProof/>
          <w:snapToGrid w:val="0"/>
          <w:kern w:val="2"/>
        </w:rPr>
        <w:t>R</w:t>
      </w:r>
      <w:r w:rsidRPr="009D31EE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621</w:t>
      </w:r>
    </w:p>
    <w:p w14:paraId="54229D9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621</w:t>
      </w:r>
    </w:p>
    <w:p w14:paraId="4F04904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621</w:t>
      </w:r>
    </w:p>
    <w:p w14:paraId="7D1FFF9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624</w:t>
      </w:r>
    </w:p>
    <w:p w14:paraId="4F9DDB4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624</w:t>
      </w:r>
    </w:p>
    <w:p w14:paraId="75F1803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624</w:t>
      </w:r>
    </w:p>
    <w:p w14:paraId="4CD0A6E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624</w:t>
      </w:r>
    </w:p>
    <w:p w14:paraId="7B9EEAF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624</w:t>
      </w:r>
    </w:p>
    <w:p w14:paraId="1AA8EEC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628</w:t>
      </w:r>
    </w:p>
    <w:p w14:paraId="5DDD3B9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632</w:t>
      </w:r>
    </w:p>
    <w:p w14:paraId="0B44980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632</w:t>
      </w:r>
    </w:p>
    <w:p w14:paraId="618A166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637</w:t>
      </w:r>
    </w:p>
    <w:p w14:paraId="0989FB3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637</w:t>
      </w:r>
    </w:p>
    <w:p w14:paraId="0D76E3E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637</w:t>
      </w:r>
    </w:p>
    <w:p w14:paraId="251262A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640</w:t>
      </w:r>
    </w:p>
    <w:p w14:paraId="4D60321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640</w:t>
      </w:r>
    </w:p>
    <w:p w14:paraId="7E6E220C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647</w:t>
      </w:r>
    </w:p>
    <w:p w14:paraId="621D1F1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647</w:t>
      </w:r>
    </w:p>
    <w:p w14:paraId="123DC0F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647</w:t>
      </w:r>
    </w:p>
    <w:p w14:paraId="6621A6BD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647</w:t>
      </w:r>
    </w:p>
    <w:p w14:paraId="3406920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650</w:t>
      </w:r>
    </w:p>
    <w:p w14:paraId="7B1CE98F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655</w:t>
      </w:r>
    </w:p>
    <w:p w14:paraId="1F391D0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658</w:t>
      </w:r>
    </w:p>
    <w:p w14:paraId="6D1BFFD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662</w:t>
      </w:r>
    </w:p>
    <w:p w14:paraId="6632DAE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662</w:t>
      </w:r>
    </w:p>
    <w:p w14:paraId="4805D82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668</w:t>
      </w:r>
    </w:p>
    <w:p w14:paraId="2342BF31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Wideband CQI reporting with inter-cell intereference</w:t>
      </w:r>
      <w:r>
        <w:rPr>
          <w:noProof/>
        </w:rPr>
        <w:tab/>
        <w:t>673</w:t>
      </w:r>
    </w:p>
    <w:p w14:paraId="52AD7EE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676</w:t>
      </w:r>
    </w:p>
    <w:p w14:paraId="64EA8EC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680</w:t>
      </w:r>
    </w:p>
    <w:p w14:paraId="1573615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680</w:t>
      </w:r>
    </w:p>
    <w:p w14:paraId="066A6801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680</w:t>
      </w:r>
    </w:p>
    <w:p w14:paraId="3B24AB9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lastRenderedPageBreak/>
        <w:t>6.2.2.2.1.2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683</w:t>
      </w:r>
    </w:p>
    <w:p w14:paraId="08D735F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688</w:t>
      </w:r>
    </w:p>
    <w:p w14:paraId="433E1F7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692</w:t>
      </w:r>
    </w:p>
    <w:p w14:paraId="414A172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695</w:t>
      </w:r>
    </w:p>
    <w:p w14:paraId="52674E3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  <w:lang w:eastAsia="zh-CN"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699</w:t>
      </w:r>
    </w:p>
    <w:p w14:paraId="602FA6E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  <w:lang w:eastAsia="zh-CN"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699</w:t>
      </w:r>
    </w:p>
    <w:p w14:paraId="1F221A53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  <w:lang w:eastAsia="zh-CN"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703</w:t>
      </w:r>
    </w:p>
    <w:p w14:paraId="7A589D0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Wideband CQI reporting with inter-cell interference</w:t>
      </w:r>
      <w:r>
        <w:rPr>
          <w:noProof/>
        </w:rPr>
        <w:tab/>
        <w:t>707</w:t>
      </w:r>
    </w:p>
    <w:p w14:paraId="348DA65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710</w:t>
      </w:r>
    </w:p>
    <w:p w14:paraId="3933D889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requirements</w:t>
      </w:r>
      <w:r>
        <w:rPr>
          <w:noProof/>
        </w:rPr>
        <w:tab/>
        <w:t>715</w:t>
      </w:r>
    </w:p>
    <w:p w14:paraId="1506D3B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715</w:t>
      </w:r>
    </w:p>
    <w:p w14:paraId="41F3F19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CQI reporting definition under AWGN conditions</w:t>
      </w:r>
      <w:r>
        <w:rPr>
          <w:noProof/>
        </w:rPr>
        <w:tab/>
        <w:t>715</w:t>
      </w:r>
    </w:p>
    <w:p w14:paraId="4686E6FF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6.2.3.1.1.1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716</w:t>
      </w:r>
    </w:p>
    <w:p w14:paraId="40589BA1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6.2.3.1.1.2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719</w:t>
      </w:r>
    </w:p>
    <w:p w14:paraId="225744E9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722</w:t>
      </w:r>
    </w:p>
    <w:p w14:paraId="08FB54D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725</w:t>
      </w:r>
    </w:p>
    <w:p w14:paraId="2CF1BC48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725</w:t>
      </w:r>
    </w:p>
    <w:p w14:paraId="50D0CE47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729</w:t>
      </w:r>
    </w:p>
    <w:p w14:paraId="75865581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Wideband CQI reporting with inter-cell interference</w:t>
      </w:r>
      <w:r>
        <w:rPr>
          <w:noProof/>
        </w:rPr>
        <w:tab/>
        <w:t>732</w:t>
      </w:r>
    </w:p>
    <w:p w14:paraId="3D8B1C4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735</w:t>
      </w:r>
    </w:p>
    <w:p w14:paraId="1CC9286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CQI reporting definition under AWGN conditions</w:t>
      </w:r>
      <w:r>
        <w:rPr>
          <w:noProof/>
        </w:rPr>
        <w:tab/>
        <w:t>735</w:t>
      </w:r>
    </w:p>
    <w:p w14:paraId="6C2022B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6.2.3.2.1.1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735</w:t>
      </w:r>
    </w:p>
    <w:p w14:paraId="27E03613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6.2.3.2.1.2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738</w:t>
      </w:r>
    </w:p>
    <w:p w14:paraId="5F8732EB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6.2.3.2.1.3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741</w:t>
      </w:r>
    </w:p>
    <w:p w14:paraId="60B94E2A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745</w:t>
      </w:r>
    </w:p>
    <w:p w14:paraId="3FF8979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748</w:t>
      </w:r>
    </w:p>
    <w:p w14:paraId="3EDB8E9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  <w:lang w:eastAsia="zh-CN"/>
        </w:rPr>
        <w:t>6.2.3.2.2.1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748</w:t>
      </w:r>
    </w:p>
    <w:p w14:paraId="07FAD6F5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  <w:lang w:eastAsia="zh-CN"/>
        </w:rPr>
        <w:t>6.2.3.2.2.2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752</w:t>
      </w:r>
    </w:p>
    <w:p w14:paraId="3D153824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Wideband CQI reporting with inter-cell interference</w:t>
      </w:r>
      <w:r>
        <w:rPr>
          <w:noProof/>
        </w:rPr>
        <w:tab/>
        <w:t>755</w:t>
      </w:r>
    </w:p>
    <w:p w14:paraId="72178D5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758</w:t>
      </w:r>
    </w:p>
    <w:p w14:paraId="0C95979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758</w:t>
      </w:r>
    </w:p>
    <w:p w14:paraId="61E5988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758</w:t>
      </w:r>
    </w:p>
    <w:p w14:paraId="40196BF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758</w:t>
      </w:r>
    </w:p>
    <w:p w14:paraId="2A50361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758</w:t>
      </w:r>
    </w:p>
    <w:p w14:paraId="62386CF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758</w:t>
      </w:r>
    </w:p>
    <w:p w14:paraId="29B8502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761</w:t>
      </w:r>
    </w:p>
    <w:p w14:paraId="1EE8235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766</w:t>
      </w:r>
    </w:p>
    <w:p w14:paraId="4AA0906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767</w:t>
      </w:r>
    </w:p>
    <w:p w14:paraId="0CD0AA6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768</w:t>
      </w:r>
    </w:p>
    <w:p w14:paraId="3C268D0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768</w:t>
      </w:r>
    </w:p>
    <w:p w14:paraId="2DFD54A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768</w:t>
      </w:r>
    </w:p>
    <w:p w14:paraId="6AA5885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774</w:t>
      </w:r>
    </w:p>
    <w:p w14:paraId="6B6BA314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1B5C28A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775</w:t>
      </w:r>
    </w:p>
    <w:p w14:paraId="3991832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FDD</w:t>
      </w:r>
      <w:r>
        <w:rPr>
          <w:noProof/>
        </w:rPr>
        <w:tab/>
        <w:t>775</w:t>
      </w:r>
    </w:p>
    <w:p w14:paraId="1E60AD1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775</w:t>
      </w:r>
    </w:p>
    <w:p w14:paraId="7DDCD08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TDD</w:t>
      </w:r>
      <w:r>
        <w:rPr>
          <w:noProof/>
        </w:rPr>
        <w:tab/>
        <w:t>779</w:t>
      </w:r>
    </w:p>
    <w:p w14:paraId="1B3892F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lastRenderedPageBreak/>
        <w:t>6.3.1.2.1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779</w:t>
      </w:r>
    </w:p>
    <w:p w14:paraId="646B42A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784</w:t>
      </w:r>
    </w:p>
    <w:p w14:paraId="01EA007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784</w:t>
      </w:r>
    </w:p>
    <w:p w14:paraId="0920238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784</w:t>
      </w:r>
    </w:p>
    <w:p w14:paraId="3100C80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789</w:t>
      </w:r>
    </w:p>
    <w:p w14:paraId="0606329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794</w:t>
      </w:r>
    </w:p>
    <w:p w14:paraId="36CF79B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798</w:t>
      </w:r>
    </w:p>
    <w:p w14:paraId="507D8C8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802</w:t>
      </w:r>
    </w:p>
    <w:p w14:paraId="7B840E5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806</w:t>
      </w:r>
    </w:p>
    <w:p w14:paraId="142846B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810</w:t>
      </w:r>
    </w:p>
    <w:p w14:paraId="682E1CE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818</w:t>
      </w:r>
    </w:p>
    <w:p w14:paraId="4C184AE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818</w:t>
      </w:r>
    </w:p>
    <w:p w14:paraId="5AFF1A9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823</w:t>
      </w:r>
    </w:p>
    <w:p w14:paraId="07AD2C4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828</w:t>
      </w:r>
    </w:p>
    <w:p w14:paraId="1987F2C4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833</w:t>
      </w:r>
    </w:p>
    <w:p w14:paraId="0F78F65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838</w:t>
      </w:r>
    </w:p>
    <w:p w14:paraId="2E8E1BE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842</w:t>
      </w:r>
    </w:p>
    <w:p w14:paraId="1CD03EC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846</w:t>
      </w:r>
    </w:p>
    <w:p w14:paraId="7C0579C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851</w:t>
      </w:r>
    </w:p>
    <w:p w14:paraId="791D1862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requirements</w:t>
      </w:r>
      <w:r>
        <w:rPr>
          <w:noProof/>
        </w:rPr>
        <w:tab/>
        <w:t>859</w:t>
      </w:r>
    </w:p>
    <w:p w14:paraId="6C3D733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859</w:t>
      </w:r>
    </w:p>
    <w:p w14:paraId="0C7907E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859</w:t>
      </w:r>
    </w:p>
    <w:p w14:paraId="1A31E2F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865</w:t>
      </w:r>
    </w:p>
    <w:p w14:paraId="06DC1B3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870</w:t>
      </w:r>
    </w:p>
    <w:p w14:paraId="450C8A0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874</w:t>
      </w:r>
    </w:p>
    <w:p w14:paraId="0D19381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878</w:t>
      </w:r>
    </w:p>
    <w:p w14:paraId="1B88BD1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882</w:t>
      </w:r>
    </w:p>
    <w:p w14:paraId="67CBF2A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886</w:t>
      </w:r>
    </w:p>
    <w:p w14:paraId="1629BB5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894</w:t>
      </w:r>
    </w:p>
    <w:p w14:paraId="5A044F3E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894</w:t>
      </w:r>
    </w:p>
    <w:p w14:paraId="7260F38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900</w:t>
      </w:r>
    </w:p>
    <w:p w14:paraId="0C6BABD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905</w:t>
      </w:r>
    </w:p>
    <w:p w14:paraId="19ABD4E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910</w:t>
      </w:r>
    </w:p>
    <w:p w14:paraId="7014A46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915</w:t>
      </w:r>
    </w:p>
    <w:p w14:paraId="62F3B32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6.3.3.2.6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920</w:t>
      </w:r>
    </w:p>
    <w:p w14:paraId="3A2C876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6.3.3.2.7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924</w:t>
      </w:r>
    </w:p>
    <w:p w14:paraId="5953690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932</w:t>
      </w:r>
    </w:p>
    <w:p w14:paraId="6FF075D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 (Void)</w:t>
      </w:r>
      <w:r>
        <w:rPr>
          <w:noProof/>
        </w:rPr>
        <w:tab/>
        <w:t>932</w:t>
      </w:r>
    </w:p>
    <w:p w14:paraId="76E5026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932</w:t>
      </w:r>
    </w:p>
    <w:p w14:paraId="4A9A393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932</w:t>
      </w:r>
    </w:p>
    <w:p w14:paraId="19916F9D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6.4.2.1_1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FDD FR1 RI reporting for both SA and NSA</w:t>
      </w:r>
      <w:r>
        <w:rPr>
          <w:noProof/>
        </w:rPr>
        <w:tab/>
        <w:t>932</w:t>
      </w:r>
    </w:p>
    <w:p w14:paraId="7B7386D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FDD FR1 RI reporting for RedCap</w:t>
      </w:r>
      <w:r>
        <w:rPr>
          <w:noProof/>
        </w:rPr>
        <w:tab/>
        <w:t>936</w:t>
      </w:r>
    </w:p>
    <w:p w14:paraId="1A08D7C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941</w:t>
      </w:r>
    </w:p>
    <w:p w14:paraId="604A8F8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941</w:t>
      </w:r>
    </w:p>
    <w:p w14:paraId="277154F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2Rx TDD FR1 RI reporting for RedCap</w:t>
      </w:r>
      <w:r>
        <w:rPr>
          <w:noProof/>
        </w:rPr>
        <w:tab/>
        <w:t>947</w:t>
      </w:r>
    </w:p>
    <w:p w14:paraId="41D615B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requirements</w:t>
      </w:r>
      <w:r>
        <w:rPr>
          <w:noProof/>
        </w:rPr>
        <w:tab/>
        <w:t>951</w:t>
      </w:r>
    </w:p>
    <w:p w14:paraId="4D0B38D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951</w:t>
      </w:r>
    </w:p>
    <w:p w14:paraId="428F53A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6.4.3.1_1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4Rx FDD FR1 RI reporting for both SA and NSA</w:t>
      </w:r>
      <w:r>
        <w:rPr>
          <w:noProof/>
        </w:rPr>
        <w:tab/>
        <w:t>951</w:t>
      </w:r>
    </w:p>
    <w:p w14:paraId="0F895AE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957</w:t>
      </w:r>
    </w:p>
    <w:p w14:paraId="237127F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957</w:t>
      </w:r>
    </w:p>
    <w:p w14:paraId="4716CC41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962</w:t>
      </w:r>
    </w:p>
    <w:p w14:paraId="50A6A2D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962</w:t>
      </w:r>
    </w:p>
    <w:p w14:paraId="23C1178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962</w:t>
      </w:r>
    </w:p>
    <w:p w14:paraId="41B0433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962</w:t>
      </w:r>
    </w:p>
    <w:p w14:paraId="220FCFD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962</w:t>
      </w:r>
    </w:p>
    <w:p w14:paraId="53A5B87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962</w:t>
      </w:r>
    </w:p>
    <w:p w14:paraId="17A3422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963</w:t>
      </w:r>
    </w:p>
    <w:p w14:paraId="6D2E2C4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963</w:t>
      </w:r>
    </w:p>
    <w:p w14:paraId="1F65BCF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Definition of CA capability</w:t>
      </w:r>
      <w:r>
        <w:rPr>
          <w:noProof/>
        </w:rPr>
        <w:tab/>
        <w:t>963</w:t>
      </w:r>
    </w:p>
    <w:p w14:paraId="1D10396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964</w:t>
      </w:r>
    </w:p>
    <w:p w14:paraId="1277428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964</w:t>
      </w:r>
    </w:p>
    <w:p w14:paraId="043FA5D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964</w:t>
      </w:r>
    </w:p>
    <w:p w14:paraId="18C9BB1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965</w:t>
      </w:r>
    </w:p>
    <w:p w14:paraId="0E1B2B9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967</w:t>
      </w:r>
    </w:p>
    <w:p w14:paraId="4364D9BC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 (Void)</w:t>
      </w:r>
      <w:r>
        <w:rPr>
          <w:noProof/>
        </w:rPr>
        <w:tab/>
        <w:t>970</w:t>
      </w:r>
    </w:p>
    <w:p w14:paraId="0F01E7E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970</w:t>
      </w:r>
    </w:p>
    <w:p w14:paraId="5729496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 (Void)</w:t>
      </w:r>
      <w:r>
        <w:rPr>
          <w:noProof/>
        </w:rPr>
        <w:tab/>
        <w:t>970</w:t>
      </w:r>
    </w:p>
    <w:p w14:paraId="65F1C3C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970</w:t>
      </w:r>
    </w:p>
    <w:p w14:paraId="06F01DC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970</w:t>
      </w:r>
    </w:p>
    <w:p w14:paraId="44B2500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972</w:t>
      </w:r>
    </w:p>
    <w:p w14:paraId="07B3F681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976</w:t>
      </w:r>
    </w:p>
    <w:p w14:paraId="1E0478E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7.2.2.2.1_3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977</w:t>
      </w:r>
    </w:p>
    <w:p w14:paraId="2C9FC93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7.2.2.2.2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979</w:t>
      </w:r>
    </w:p>
    <w:p w14:paraId="08F6B71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7.2.2.2.2_1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980</w:t>
      </w:r>
    </w:p>
    <w:p w14:paraId="7BD9E59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7.2.2.2.3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FR2 PDSCH Mapping Type B</w:t>
      </w:r>
      <w:r>
        <w:rPr>
          <w:noProof/>
        </w:rPr>
        <w:tab/>
        <w:t>982</w:t>
      </w:r>
    </w:p>
    <w:p w14:paraId="7149803C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7.2.2.2.3_1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983</w:t>
      </w:r>
    </w:p>
    <w:p w14:paraId="2BC9686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PDSCH for HST-DPS</w:t>
      </w:r>
      <w:r>
        <w:rPr>
          <w:noProof/>
        </w:rPr>
        <w:tab/>
        <w:t>984</w:t>
      </w:r>
    </w:p>
    <w:p w14:paraId="68B7BCFE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7.2.2.2.4_1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9D31EE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992</w:t>
      </w:r>
    </w:p>
    <w:p w14:paraId="6BDA3A3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999</w:t>
      </w:r>
    </w:p>
    <w:p w14:paraId="2DF8E11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1RX requirements </w:t>
      </w:r>
      <w:r w:rsidRPr="009D31EE">
        <w:rPr>
          <w:rFonts w:eastAsia="SimSun"/>
          <w:noProof/>
          <w:lang w:eastAsia="zh-CN"/>
        </w:rPr>
        <w:t>(Void)</w:t>
      </w:r>
      <w:r>
        <w:rPr>
          <w:noProof/>
        </w:rPr>
        <w:tab/>
        <w:t>999</w:t>
      </w:r>
    </w:p>
    <w:p w14:paraId="3FE032B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999</w:t>
      </w:r>
    </w:p>
    <w:p w14:paraId="17060D3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1000</w:t>
      </w:r>
    </w:p>
    <w:p w14:paraId="5E34D68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1002</w:t>
      </w:r>
    </w:p>
    <w:p w14:paraId="2C1809E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1002</w:t>
      </w:r>
    </w:p>
    <w:p w14:paraId="314100F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1003</w:t>
      </w:r>
    </w:p>
    <w:p w14:paraId="25CDFA7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1005</w:t>
      </w:r>
    </w:p>
    <w:p w14:paraId="6A0E63B2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1005</w:t>
      </w:r>
    </w:p>
    <w:p w14:paraId="451393E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1005</w:t>
      </w:r>
    </w:p>
    <w:p w14:paraId="1B1E08D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1005</w:t>
      </w:r>
    </w:p>
    <w:p w14:paraId="6A47017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1005</w:t>
      </w:r>
    </w:p>
    <w:p w14:paraId="411023B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1008</w:t>
      </w:r>
    </w:p>
    <w:p w14:paraId="2338375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 w:cs="Arial"/>
          <w:noProof/>
        </w:rPr>
        <w:t>7.3.2.2.3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 w:cs="Arial"/>
          <w:noProof/>
        </w:rPr>
        <w:t>2Rx TDD FR</w:t>
      </w:r>
      <w:r w:rsidRPr="009D31EE">
        <w:rPr>
          <w:rFonts w:eastAsia="Malgun Gothic" w:cs="Arial"/>
          <w:noProof/>
          <w:lang w:eastAsia="zh-CN"/>
        </w:rPr>
        <w:t>2</w:t>
      </w:r>
      <w:r w:rsidRPr="009D31EE">
        <w:rPr>
          <w:rFonts w:eastAsia="Malgun Gothic" w:cs="Arial"/>
          <w:noProof/>
        </w:rPr>
        <w:t xml:space="preserve"> PDCCH 1 Tx antenna performance for </w:t>
      </w:r>
      <w:r w:rsidRPr="009D31EE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1011</w:t>
      </w:r>
    </w:p>
    <w:p w14:paraId="3EB0067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1016</w:t>
      </w:r>
    </w:p>
    <w:p w14:paraId="01F4880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1016</w:t>
      </w:r>
    </w:p>
    <w:p w14:paraId="1D134000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1016</w:t>
      </w:r>
    </w:p>
    <w:p w14:paraId="068AF01C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1023</w:t>
      </w:r>
    </w:p>
    <w:p w14:paraId="1B2A1DD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1024</w:t>
      </w:r>
    </w:p>
    <w:p w14:paraId="39C6A4E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1024</w:t>
      </w:r>
    </w:p>
    <w:p w14:paraId="14B0304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1027</w:t>
      </w:r>
    </w:p>
    <w:p w14:paraId="46397DF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1028</w:t>
      </w:r>
    </w:p>
    <w:p w14:paraId="26A1787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1028</w:t>
      </w:r>
    </w:p>
    <w:p w14:paraId="1B96647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1028</w:t>
      </w:r>
    </w:p>
    <w:p w14:paraId="7399D64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1029</w:t>
      </w:r>
    </w:p>
    <w:p w14:paraId="6FBECEA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7.5A.1.7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1029</w:t>
      </w:r>
    </w:p>
    <w:p w14:paraId="060A49DD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1030</w:t>
      </w:r>
    </w:p>
    <w:p w14:paraId="53C0667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1030</w:t>
      </w:r>
    </w:p>
    <w:p w14:paraId="1728ED5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1030</w:t>
      </w:r>
    </w:p>
    <w:p w14:paraId="1826800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1030</w:t>
      </w:r>
    </w:p>
    <w:p w14:paraId="180A0FFE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lastRenderedPageBreak/>
        <w:t>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1030</w:t>
      </w:r>
    </w:p>
    <w:p w14:paraId="5514446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8.1.1.3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1030</w:t>
      </w:r>
    </w:p>
    <w:p w14:paraId="05905DE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1031</w:t>
      </w:r>
    </w:p>
    <w:p w14:paraId="0E6E91B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8.1.1.5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 xml:space="preserve">Applicability of </w:t>
      </w:r>
      <w:r w:rsidRPr="009D31EE">
        <w:rPr>
          <w:rFonts w:eastAsia="Malgun Gothic"/>
          <w:noProof/>
        </w:rPr>
        <w:t>Channel Quality Indicator (CQI)</w:t>
      </w:r>
      <w:r w:rsidRPr="009D31EE">
        <w:rPr>
          <w:rFonts w:eastAsia="Malgun Gothic"/>
          <w:noProof/>
          <w:lang w:eastAsia="zh-CN"/>
        </w:rPr>
        <w:t xml:space="preserve"> r</w:t>
      </w:r>
      <w:r w:rsidRPr="009D31EE">
        <w:rPr>
          <w:rFonts w:eastAsia="Malgun Gothic"/>
          <w:noProof/>
        </w:rPr>
        <w:t>eporting</w:t>
      </w:r>
      <w:r w:rsidRPr="009D31EE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1031</w:t>
      </w:r>
    </w:p>
    <w:p w14:paraId="42D95241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  <w:kern w:val="2"/>
        </w:rPr>
        <w:t>8.1.1.5</w:t>
      </w:r>
      <w:r w:rsidRPr="009D31EE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1031</w:t>
      </w:r>
    </w:p>
    <w:p w14:paraId="26355E9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  <w:lang w:eastAsia="zh-CN"/>
        </w:rPr>
        <w:t xml:space="preserve">Test </w:t>
      </w:r>
      <w:r w:rsidRPr="009D31EE">
        <w:rPr>
          <w:rFonts w:eastAsia="Malgun Gothic"/>
          <w:noProof/>
          <w:snapToGrid w:val="0"/>
          <w:kern w:val="2"/>
        </w:rPr>
        <w:t>coverage</w:t>
      </w:r>
      <w:r w:rsidRPr="009D31EE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1031</w:t>
      </w:r>
    </w:p>
    <w:p w14:paraId="687B35BA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8.1.1.6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1031</w:t>
      </w:r>
    </w:p>
    <w:p w14:paraId="59C8FD1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1031</w:t>
      </w:r>
    </w:p>
    <w:p w14:paraId="0EA2DB2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1032</w:t>
      </w:r>
    </w:p>
    <w:p w14:paraId="18BE926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1035</w:t>
      </w:r>
    </w:p>
    <w:p w14:paraId="62026EF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1035</w:t>
      </w:r>
    </w:p>
    <w:p w14:paraId="126746B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1035</w:t>
      </w:r>
    </w:p>
    <w:p w14:paraId="1F104CD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1035</w:t>
      </w:r>
    </w:p>
    <w:p w14:paraId="4F60D20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1035</w:t>
      </w:r>
    </w:p>
    <w:p w14:paraId="50677040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1035</w:t>
      </w:r>
    </w:p>
    <w:p w14:paraId="2B4A292F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1035</w:t>
      </w:r>
    </w:p>
    <w:p w14:paraId="571AB30F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1040</w:t>
      </w:r>
    </w:p>
    <w:p w14:paraId="36542F20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1040</w:t>
      </w:r>
    </w:p>
    <w:p w14:paraId="56A0AEF2" w14:textId="77777777" w:rsidR="003A15FF" w:rsidRDefault="003A15FF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8.2.2.2.2.1_1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1047</w:t>
      </w:r>
    </w:p>
    <w:p w14:paraId="6D646F5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8.2A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1051</w:t>
      </w:r>
    </w:p>
    <w:p w14:paraId="410FB532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8.2A.1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1051</w:t>
      </w:r>
    </w:p>
    <w:p w14:paraId="12A7045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8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CN"/>
        </w:rPr>
        <w:t>2A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1RX requirements</w:t>
      </w:r>
      <w:r>
        <w:rPr>
          <w:noProof/>
        </w:rPr>
        <w:tab/>
        <w:t>1051</w:t>
      </w:r>
    </w:p>
    <w:p w14:paraId="2C5DB0B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8.2A.3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1051</w:t>
      </w:r>
    </w:p>
    <w:p w14:paraId="2151C1D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8.2</w:t>
      </w:r>
      <w:r w:rsidRPr="009D31EE">
        <w:rPr>
          <w:rFonts w:eastAsia="Malgun Gothic"/>
          <w:noProof/>
          <w:lang w:eastAsia="zh-CN"/>
        </w:rPr>
        <w:t>A</w:t>
      </w:r>
      <w:r w:rsidRPr="009D31EE">
        <w:rPr>
          <w:rFonts w:eastAsia="Malgun Gothic"/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1051</w:t>
      </w:r>
    </w:p>
    <w:p w14:paraId="588608A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8.2</w:t>
      </w:r>
      <w:r w:rsidRPr="009D31EE">
        <w:rPr>
          <w:rFonts w:eastAsia="Malgun Gothic"/>
          <w:noProof/>
          <w:lang w:eastAsia="zh-CN"/>
        </w:rPr>
        <w:t>A</w:t>
      </w:r>
      <w:r w:rsidRPr="009D31EE">
        <w:rPr>
          <w:rFonts w:eastAsia="Malgun Gothic"/>
          <w:noProof/>
        </w:rPr>
        <w:t>.3.1.0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1051</w:t>
      </w:r>
    </w:p>
    <w:p w14:paraId="2906EDAC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8.2</w:t>
      </w:r>
      <w:r w:rsidRPr="009D31EE">
        <w:rPr>
          <w:rFonts w:eastAsia="Malgun Gothic"/>
          <w:noProof/>
          <w:lang w:eastAsia="zh-CN"/>
        </w:rPr>
        <w:t>A</w:t>
      </w:r>
      <w:r w:rsidRPr="009D31EE">
        <w:rPr>
          <w:rFonts w:eastAsia="Malgun Gothic"/>
          <w:noProof/>
        </w:rPr>
        <w:t>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1053</w:t>
      </w:r>
    </w:p>
    <w:p w14:paraId="09D8B4C2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8.2</w:t>
      </w:r>
      <w:r w:rsidRPr="009D31EE">
        <w:rPr>
          <w:rFonts w:eastAsia="Malgun Gothic"/>
          <w:noProof/>
          <w:lang w:eastAsia="zh-CN"/>
        </w:rPr>
        <w:t>A</w:t>
      </w:r>
      <w:r w:rsidRPr="009D31EE">
        <w:rPr>
          <w:rFonts w:eastAsia="Malgun Gothic"/>
          <w:noProof/>
        </w:rPr>
        <w:t>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1055</w:t>
      </w:r>
    </w:p>
    <w:p w14:paraId="599B1EB6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8.2</w:t>
      </w:r>
      <w:r w:rsidRPr="009D31EE">
        <w:rPr>
          <w:rFonts w:eastAsia="Malgun Gothic"/>
          <w:noProof/>
          <w:lang w:eastAsia="zh-CN"/>
        </w:rPr>
        <w:t>A</w:t>
      </w:r>
      <w:r w:rsidRPr="009D31EE">
        <w:rPr>
          <w:rFonts w:eastAsia="Malgun Gothic"/>
          <w:noProof/>
        </w:rPr>
        <w:t>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1056</w:t>
      </w:r>
    </w:p>
    <w:p w14:paraId="2EF61AB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1057</w:t>
      </w:r>
    </w:p>
    <w:p w14:paraId="326B95D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1057</w:t>
      </w:r>
    </w:p>
    <w:p w14:paraId="6460AEF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 (Void)</w:t>
      </w:r>
      <w:r>
        <w:rPr>
          <w:noProof/>
        </w:rPr>
        <w:tab/>
        <w:t>1057</w:t>
      </w:r>
    </w:p>
    <w:p w14:paraId="6C24898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1057</w:t>
      </w:r>
    </w:p>
    <w:p w14:paraId="50BDC7EE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1057</w:t>
      </w:r>
    </w:p>
    <w:p w14:paraId="1BABC9E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1057</w:t>
      </w:r>
    </w:p>
    <w:p w14:paraId="286D97F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1057</w:t>
      </w:r>
    </w:p>
    <w:p w14:paraId="0F6B613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1063</w:t>
      </w:r>
    </w:p>
    <w:p w14:paraId="257CE182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1RX requirements</w:t>
      </w:r>
      <w:r>
        <w:rPr>
          <w:noProof/>
        </w:rPr>
        <w:tab/>
        <w:t>1063</w:t>
      </w:r>
    </w:p>
    <w:p w14:paraId="42E3F4F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requirements</w:t>
      </w:r>
      <w:r>
        <w:rPr>
          <w:noProof/>
        </w:rPr>
        <w:tab/>
        <w:t>1063</w:t>
      </w:r>
    </w:p>
    <w:p w14:paraId="3E3A9A0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1063</w:t>
      </w:r>
    </w:p>
    <w:p w14:paraId="6933CBA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1063</w:t>
      </w:r>
    </w:p>
    <w:p w14:paraId="03184F4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1063</w:t>
      </w:r>
    </w:p>
    <w:p w14:paraId="56A57A68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1069</w:t>
      </w:r>
    </w:p>
    <w:p w14:paraId="2555C30C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1069</w:t>
      </w:r>
    </w:p>
    <w:p w14:paraId="662876F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1069</w:t>
      </w:r>
    </w:p>
    <w:p w14:paraId="396949E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1070</w:t>
      </w:r>
    </w:p>
    <w:p w14:paraId="17462BF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1070</w:t>
      </w:r>
    </w:p>
    <w:p w14:paraId="7A1284C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1070</w:t>
      </w:r>
    </w:p>
    <w:p w14:paraId="337C36B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1070</w:t>
      </w:r>
    </w:p>
    <w:p w14:paraId="3F4B9FF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1071</w:t>
      </w:r>
    </w:p>
    <w:p w14:paraId="5345656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1072</w:t>
      </w:r>
    </w:p>
    <w:p w14:paraId="28501EF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PDSCH Demodulation for CA</w:t>
      </w:r>
      <w:r>
        <w:rPr>
          <w:noProof/>
        </w:rPr>
        <w:tab/>
        <w:t>1072</w:t>
      </w:r>
    </w:p>
    <w:p w14:paraId="24C1084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CA between FR1 and FR2</w:t>
      </w:r>
      <w:r>
        <w:rPr>
          <w:noProof/>
        </w:rPr>
        <w:tab/>
        <w:t>1072</w:t>
      </w:r>
    </w:p>
    <w:p w14:paraId="1C67731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PDSCH Demodulation for DC</w:t>
      </w:r>
      <w:r>
        <w:rPr>
          <w:noProof/>
        </w:rPr>
        <w:tab/>
        <w:t>1073</w:t>
      </w:r>
    </w:p>
    <w:p w14:paraId="47B8323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</w:t>
      </w:r>
      <w:r>
        <w:rPr>
          <w:noProof/>
        </w:rPr>
        <w:tab/>
        <w:t>1073</w:t>
      </w:r>
    </w:p>
    <w:p w14:paraId="006C676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within FR1</w:t>
      </w:r>
      <w:r>
        <w:rPr>
          <w:noProof/>
        </w:rPr>
        <w:tab/>
        <w:t>1073</w:t>
      </w:r>
    </w:p>
    <w:p w14:paraId="59C72C4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1073</w:t>
      </w:r>
    </w:p>
    <w:p w14:paraId="48F9E46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1073</w:t>
      </w:r>
    </w:p>
    <w:p w14:paraId="35BB1A9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NR DC between FR1 and FR2</w:t>
      </w:r>
      <w:r>
        <w:rPr>
          <w:noProof/>
        </w:rPr>
        <w:tab/>
        <w:t>1073</w:t>
      </w:r>
    </w:p>
    <w:p w14:paraId="65F87D1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lastRenderedPageBreak/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Void</w:t>
      </w:r>
      <w:r>
        <w:rPr>
          <w:noProof/>
        </w:rPr>
        <w:tab/>
        <w:t>1073</w:t>
      </w:r>
    </w:p>
    <w:p w14:paraId="08E3612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PDCCH Demodulation for CA</w:t>
      </w:r>
      <w:r>
        <w:rPr>
          <w:noProof/>
        </w:rPr>
        <w:tab/>
        <w:t>1073</w:t>
      </w:r>
    </w:p>
    <w:p w14:paraId="1611E1F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NR CA between FR1 and FR2</w:t>
      </w:r>
      <w:r>
        <w:rPr>
          <w:noProof/>
        </w:rPr>
        <w:tab/>
        <w:t>1073</w:t>
      </w:r>
    </w:p>
    <w:p w14:paraId="4715A1C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PDCCH Demodulation for DC</w:t>
      </w:r>
      <w:r>
        <w:rPr>
          <w:noProof/>
        </w:rPr>
        <w:tab/>
        <w:t>1073</w:t>
      </w:r>
    </w:p>
    <w:p w14:paraId="23ED521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EN-DC</w:t>
      </w:r>
      <w:r>
        <w:rPr>
          <w:noProof/>
        </w:rPr>
        <w:tab/>
        <w:t>1073</w:t>
      </w:r>
    </w:p>
    <w:p w14:paraId="62726E8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EN-DC within FR1</w:t>
      </w:r>
      <w:r>
        <w:rPr>
          <w:noProof/>
        </w:rPr>
        <w:tab/>
        <w:t>1073</w:t>
      </w:r>
    </w:p>
    <w:p w14:paraId="5B062F4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EN-DC including FR2 NR carrier only</w:t>
      </w:r>
      <w:r>
        <w:rPr>
          <w:noProof/>
        </w:rPr>
        <w:tab/>
        <w:t>1074</w:t>
      </w:r>
    </w:p>
    <w:p w14:paraId="17502CD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EN-DC including FR1 and FR2 NR carriers</w:t>
      </w:r>
      <w:r>
        <w:rPr>
          <w:noProof/>
        </w:rPr>
        <w:tab/>
        <w:t>1074</w:t>
      </w:r>
    </w:p>
    <w:p w14:paraId="79D494C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SimSun"/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</w:rPr>
        <w:t>NR DC between FR1 and FR2</w:t>
      </w:r>
      <w:r>
        <w:rPr>
          <w:noProof/>
        </w:rPr>
        <w:tab/>
        <w:t>1074</w:t>
      </w:r>
    </w:p>
    <w:p w14:paraId="6B5CBFB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1074</w:t>
      </w:r>
    </w:p>
    <w:p w14:paraId="603350C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1074</w:t>
      </w:r>
    </w:p>
    <w:p w14:paraId="2BADD96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1074</w:t>
      </w:r>
    </w:p>
    <w:p w14:paraId="4779FD5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1074</w:t>
      </w:r>
    </w:p>
    <w:p w14:paraId="2DF9B46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1074</w:t>
      </w:r>
    </w:p>
    <w:p w14:paraId="5F8B72B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1074</w:t>
      </w:r>
    </w:p>
    <w:p w14:paraId="03BBD9E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1087</w:t>
      </w:r>
    </w:p>
    <w:p w14:paraId="58A23D9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1088</w:t>
      </w:r>
    </w:p>
    <w:p w14:paraId="6321B42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1089</w:t>
      </w:r>
    </w:p>
    <w:p w14:paraId="1F0A18E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1089</w:t>
      </w:r>
    </w:p>
    <w:p w14:paraId="61697D9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9.4B.1.2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1090</w:t>
      </w:r>
    </w:p>
    <w:p w14:paraId="27036AB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1100</w:t>
      </w:r>
    </w:p>
    <w:p w14:paraId="4920A63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1101</w:t>
      </w:r>
    </w:p>
    <w:p w14:paraId="0494B83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9.4B.1.2_3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1101</w:t>
      </w:r>
    </w:p>
    <w:p w14:paraId="586BC69C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1102</w:t>
      </w:r>
    </w:p>
    <w:p w14:paraId="39AF241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1102</w:t>
      </w:r>
    </w:p>
    <w:p w14:paraId="0F0862E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1102</w:t>
      </w:r>
    </w:p>
    <w:p w14:paraId="4FC6AB2E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9.4B.3.1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1102</w:t>
      </w:r>
    </w:p>
    <w:p w14:paraId="13A1E233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1102</w:t>
      </w:r>
    </w:p>
    <w:p w14:paraId="446F73E0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1102</w:t>
      </w:r>
    </w:p>
    <w:p w14:paraId="02BD3EC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1102</w:t>
      </w:r>
    </w:p>
    <w:p w14:paraId="311F23E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1103</w:t>
      </w:r>
    </w:p>
    <w:p w14:paraId="12B212B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1103</w:t>
      </w:r>
    </w:p>
    <w:p w14:paraId="5483E7B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1103</w:t>
      </w:r>
    </w:p>
    <w:p w14:paraId="635E3CE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1103</w:t>
      </w:r>
    </w:p>
    <w:p w14:paraId="3152BAA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1103</w:t>
      </w:r>
    </w:p>
    <w:p w14:paraId="4DCEE7D0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</w:t>
      </w:r>
      <w:r>
        <w:rPr>
          <w:noProof/>
        </w:rPr>
        <w:tab/>
        <w:t>1103</w:t>
      </w:r>
    </w:p>
    <w:p w14:paraId="15A0064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within FR1</w:t>
      </w:r>
      <w:r>
        <w:rPr>
          <w:noProof/>
        </w:rPr>
        <w:tab/>
        <w:t>1103</w:t>
      </w:r>
    </w:p>
    <w:p w14:paraId="371DCB5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1103</w:t>
      </w:r>
    </w:p>
    <w:p w14:paraId="0D0E20D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1104</w:t>
      </w:r>
    </w:p>
    <w:p w14:paraId="720DE0D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DC between FR1 and FR2</w:t>
      </w:r>
      <w:r>
        <w:rPr>
          <w:noProof/>
        </w:rPr>
        <w:tab/>
        <w:t>1104</w:t>
      </w:r>
    </w:p>
    <w:p w14:paraId="1976AB8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1104</w:t>
      </w:r>
    </w:p>
    <w:p w14:paraId="789F791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1104</w:t>
      </w:r>
    </w:p>
    <w:p w14:paraId="18F63F4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</w:t>
      </w:r>
      <w:r>
        <w:rPr>
          <w:noProof/>
        </w:rPr>
        <w:tab/>
        <w:t>1104</w:t>
      </w:r>
    </w:p>
    <w:p w14:paraId="39E6567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within FR1</w:t>
      </w:r>
      <w:r>
        <w:rPr>
          <w:noProof/>
        </w:rPr>
        <w:tab/>
        <w:t>1104</w:t>
      </w:r>
    </w:p>
    <w:p w14:paraId="548F0A1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1104</w:t>
      </w:r>
    </w:p>
    <w:p w14:paraId="0E83C4F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1104</w:t>
      </w:r>
    </w:p>
    <w:p w14:paraId="7027132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DC between FR1 and FR2</w:t>
      </w:r>
      <w:r>
        <w:rPr>
          <w:noProof/>
        </w:rPr>
        <w:tab/>
        <w:t>1104</w:t>
      </w:r>
    </w:p>
    <w:p w14:paraId="2617F6C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1105</w:t>
      </w:r>
    </w:p>
    <w:p w14:paraId="0062D7C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1105</w:t>
      </w:r>
    </w:p>
    <w:p w14:paraId="6AFCE2E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</w:t>
      </w:r>
      <w:r>
        <w:rPr>
          <w:noProof/>
        </w:rPr>
        <w:tab/>
        <w:t>1105</w:t>
      </w:r>
    </w:p>
    <w:p w14:paraId="029AA50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within FR1</w:t>
      </w:r>
      <w:r>
        <w:rPr>
          <w:noProof/>
        </w:rPr>
        <w:tab/>
        <w:t>1105</w:t>
      </w:r>
    </w:p>
    <w:p w14:paraId="01BA847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1105</w:t>
      </w:r>
    </w:p>
    <w:p w14:paraId="6B78B18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1105</w:t>
      </w:r>
    </w:p>
    <w:p w14:paraId="103F994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10.4B.2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DC between FR1 and FR2</w:t>
      </w:r>
      <w:r>
        <w:rPr>
          <w:noProof/>
        </w:rPr>
        <w:tab/>
        <w:t>1105</w:t>
      </w:r>
    </w:p>
    <w:p w14:paraId="72E6FF58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 w:rsidRPr="009D31EE">
        <w:rPr>
          <w:rFonts w:eastAsia="Malgun Gothic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V2X requirements</w:t>
      </w:r>
      <w:r>
        <w:rPr>
          <w:noProof/>
        </w:rPr>
        <w:tab/>
        <w:t>1105</w:t>
      </w:r>
    </w:p>
    <w:p w14:paraId="22DEBDA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1106</w:t>
      </w:r>
    </w:p>
    <w:p w14:paraId="561F15C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General</w:t>
      </w:r>
      <w:r>
        <w:rPr>
          <w:noProof/>
        </w:rPr>
        <w:tab/>
        <w:t>1106</w:t>
      </w:r>
    </w:p>
    <w:p w14:paraId="01931FCE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Applicability of requirements</w:t>
      </w:r>
      <w:r>
        <w:rPr>
          <w:noProof/>
        </w:rPr>
        <w:tab/>
        <w:t>1106</w:t>
      </w:r>
    </w:p>
    <w:p w14:paraId="0437D14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General</w:t>
      </w:r>
      <w:r>
        <w:rPr>
          <w:noProof/>
        </w:rPr>
        <w:tab/>
        <w:t>1106</w:t>
      </w:r>
    </w:p>
    <w:p w14:paraId="6C63F6B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1106</w:t>
      </w:r>
    </w:p>
    <w:p w14:paraId="51FCCE1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lastRenderedPageBreak/>
        <w:t>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Common test parameters</w:t>
      </w:r>
      <w:r>
        <w:rPr>
          <w:noProof/>
        </w:rPr>
        <w:tab/>
        <w:t>1106</w:t>
      </w:r>
    </w:p>
    <w:p w14:paraId="6A7B097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1107</w:t>
      </w:r>
    </w:p>
    <w:p w14:paraId="0D27148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1107</w:t>
      </w:r>
    </w:p>
    <w:p w14:paraId="2F4AD03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1107</w:t>
      </w:r>
    </w:p>
    <w:p w14:paraId="642293A9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1110</w:t>
      </w:r>
    </w:p>
    <w:p w14:paraId="1D87B7C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1110</w:t>
      </w:r>
    </w:p>
    <w:p w14:paraId="7AA1162A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1110</w:t>
      </w:r>
    </w:p>
    <w:p w14:paraId="10DC4C29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1112</w:t>
      </w:r>
    </w:p>
    <w:p w14:paraId="6E6280F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1112</w:t>
      </w:r>
    </w:p>
    <w:p w14:paraId="53FA1C75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1112</w:t>
      </w:r>
    </w:p>
    <w:p w14:paraId="3D228C3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1112</w:t>
      </w:r>
    </w:p>
    <w:p w14:paraId="716B1B4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1112</w:t>
      </w:r>
    </w:p>
    <w:p w14:paraId="3501B308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1112</w:t>
      </w:r>
    </w:p>
    <w:p w14:paraId="1D3DFDB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1115</w:t>
      </w:r>
    </w:p>
    <w:p w14:paraId="6E3B3E1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1115</w:t>
      </w:r>
    </w:p>
    <w:p w14:paraId="71C974FB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1115</w:t>
      </w:r>
    </w:p>
    <w:p w14:paraId="5899BAC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HARQ buffer soft combining</w:t>
      </w:r>
      <w:r>
        <w:rPr>
          <w:noProof/>
        </w:rPr>
        <w:tab/>
        <w:t>1118</w:t>
      </w:r>
    </w:p>
    <w:p w14:paraId="1C9FD01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1118</w:t>
      </w:r>
    </w:p>
    <w:p w14:paraId="39FEF419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 xml:space="preserve">2Rx FR1 </w:t>
      </w:r>
      <w:r w:rsidRPr="009D31EE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1118</w:t>
      </w:r>
    </w:p>
    <w:p w14:paraId="04E7329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PSCCH decoding capability test</w:t>
      </w:r>
      <w:r>
        <w:rPr>
          <w:noProof/>
        </w:rPr>
        <w:tab/>
        <w:t>1121</w:t>
      </w:r>
    </w:p>
    <w:p w14:paraId="348C4D4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1121</w:t>
      </w:r>
    </w:p>
    <w:p w14:paraId="057C8943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 xml:space="preserve">2Rx FR1 </w:t>
      </w:r>
      <w:r w:rsidRPr="009D31EE">
        <w:rPr>
          <w:rFonts w:eastAsia="Malgun Gothic"/>
          <w:noProof/>
        </w:rPr>
        <w:t>PSCCH decoding capability</w:t>
      </w:r>
      <w:r>
        <w:rPr>
          <w:noProof/>
        </w:rPr>
        <w:tab/>
        <w:t>1121</w:t>
      </w:r>
    </w:p>
    <w:p w14:paraId="15AA903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1124</w:t>
      </w:r>
    </w:p>
    <w:p w14:paraId="4B6BE67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11.1.9.1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2Rx requirements</w:t>
      </w:r>
      <w:r>
        <w:rPr>
          <w:noProof/>
        </w:rPr>
        <w:tab/>
        <w:t>1124</w:t>
      </w:r>
    </w:p>
    <w:p w14:paraId="05749A67" w14:textId="77777777" w:rsidR="003A15FF" w:rsidRDefault="003A15FF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ja-JP"/>
        </w:rPr>
        <w:t>11.1.9.1.1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ja-JP"/>
        </w:rPr>
        <w:t xml:space="preserve">2Rx FR1 </w:t>
      </w:r>
      <w:r w:rsidRPr="009D31EE">
        <w:rPr>
          <w:rFonts w:eastAsia="Malgun Gothic"/>
          <w:noProof/>
          <w:lang w:eastAsia="zh-CN"/>
        </w:rPr>
        <w:t>PSFCH</w:t>
      </w:r>
      <w:r w:rsidRPr="009D31EE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1124</w:t>
      </w:r>
    </w:p>
    <w:p w14:paraId="655425FA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1127</w:t>
      </w:r>
    </w:p>
    <w:p w14:paraId="6841C960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CN"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1127</w:t>
      </w:r>
    </w:p>
    <w:p w14:paraId="3ED754B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Throughput definition</w:t>
      </w:r>
      <w:r>
        <w:rPr>
          <w:noProof/>
        </w:rPr>
        <w:tab/>
        <w:t>1127</w:t>
      </w:r>
    </w:p>
    <w:p w14:paraId="65DAFA4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1127</w:t>
      </w:r>
    </w:p>
    <w:p w14:paraId="1CC150CA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1132</w:t>
      </w:r>
    </w:p>
    <w:p w14:paraId="3F450FAD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CN"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 w:rsidRPr="009D31EE">
        <w:rPr>
          <w:noProof/>
          <w:snapToGrid w:val="0"/>
        </w:rPr>
        <w:t>UL Reference measurement channels</w:t>
      </w:r>
      <w:r>
        <w:rPr>
          <w:noProof/>
        </w:rPr>
        <w:tab/>
        <w:t>1134</w:t>
      </w:r>
    </w:p>
    <w:p w14:paraId="577745D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1134</w:t>
      </w:r>
    </w:p>
    <w:p w14:paraId="15BE91A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1135</w:t>
      </w:r>
    </w:p>
    <w:p w14:paraId="4AE6CA59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1135</w:t>
      </w:r>
    </w:p>
    <w:p w14:paraId="12ED9CE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CP-OFDM 64QAM</w:t>
      </w:r>
      <w:r>
        <w:rPr>
          <w:noProof/>
        </w:rPr>
        <w:tab/>
        <w:t>1135</w:t>
      </w:r>
    </w:p>
    <w:p w14:paraId="40A8812A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1137</w:t>
      </w:r>
    </w:p>
    <w:p w14:paraId="1B6FF3C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1137</w:t>
      </w:r>
    </w:p>
    <w:p w14:paraId="30E8437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CP-OFDM 16QAM</w:t>
      </w:r>
      <w:r>
        <w:rPr>
          <w:noProof/>
        </w:rPr>
        <w:tab/>
        <w:t>1137</w:t>
      </w:r>
    </w:p>
    <w:p w14:paraId="5970A663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CN"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1139</w:t>
      </w:r>
    </w:p>
    <w:p w14:paraId="51ABF75C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1139</w:t>
      </w:r>
    </w:p>
    <w:p w14:paraId="4D3D64A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1139</w:t>
      </w:r>
    </w:p>
    <w:p w14:paraId="474A570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1140</w:t>
      </w:r>
    </w:p>
    <w:p w14:paraId="09F92F3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1140</w:t>
      </w:r>
    </w:p>
    <w:p w14:paraId="37940C2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1164</w:t>
      </w:r>
    </w:p>
    <w:p w14:paraId="45A2BAC3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1165</w:t>
      </w:r>
    </w:p>
    <w:p w14:paraId="0EE3A41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1165</w:t>
      </w:r>
    </w:p>
    <w:p w14:paraId="4E1A79E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1171</w:t>
      </w:r>
    </w:p>
    <w:p w14:paraId="68C4005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1172</w:t>
      </w:r>
    </w:p>
    <w:p w14:paraId="424EE16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1172</w:t>
      </w:r>
    </w:p>
    <w:p w14:paraId="672907C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1179</w:t>
      </w:r>
    </w:p>
    <w:p w14:paraId="2C1D1AD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1244</w:t>
      </w:r>
    </w:p>
    <w:p w14:paraId="739B7C0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1244</w:t>
      </w:r>
    </w:p>
    <w:p w14:paraId="2EF0FA4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1246</w:t>
      </w:r>
    </w:p>
    <w:p w14:paraId="6DBEF778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1259</w:t>
      </w:r>
    </w:p>
    <w:p w14:paraId="5228A9D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1265</w:t>
      </w:r>
    </w:p>
    <w:p w14:paraId="7D08384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HD-FDD</w:t>
      </w:r>
      <w:r>
        <w:rPr>
          <w:noProof/>
        </w:rPr>
        <w:tab/>
        <w:t>1266</w:t>
      </w:r>
    </w:p>
    <w:p w14:paraId="3F64DFB4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1266</w:t>
      </w:r>
    </w:p>
    <w:p w14:paraId="1BE6CE7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1270</w:t>
      </w:r>
    </w:p>
    <w:p w14:paraId="008A748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1270</w:t>
      </w:r>
    </w:p>
    <w:p w14:paraId="5AA64B9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A.3.2_1.1.1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1270</w:t>
      </w:r>
    </w:p>
    <w:p w14:paraId="38ADEDA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1280</w:t>
      </w:r>
    </w:p>
    <w:p w14:paraId="03837EF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A.3.2_1.2.1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1280</w:t>
      </w:r>
    </w:p>
    <w:p w14:paraId="66AA3B9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A.3.2_1.2.2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1287</w:t>
      </w:r>
    </w:p>
    <w:p w14:paraId="2BBC1D37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1289</w:t>
      </w:r>
    </w:p>
    <w:p w14:paraId="6AB9A444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1289</w:t>
      </w:r>
    </w:p>
    <w:p w14:paraId="6EDFA402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1289</w:t>
      </w:r>
    </w:p>
    <w:p w14:paraId="14A3E2BB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1290</w:t>
      </w:r>
    </w:p>
    <w:p w14:paraId="6E3DD91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1291</w:t>
      </w:r>
    </w:p>
    <w:p w14:paraId="55BEAAF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1291</w:t>
      </w:r>
    </w:p>
    <w:p w14:paraId="0EB27F29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1292</w:t>
      </w:r>
    </w:p>
    <w:p w14:paraId="70C4F3CD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1294</w:t>
      </w:r>
    </w:p>
    <w:p w14:paraId="4EC9EA3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1294</w:t>
      </w:r>
    </w:p>
    <w:p w14:paraId="332C4695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A.3.3.2.5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1294</w:t>
      </w:r>
    </w:p>
    <w:p w14:paraId="449C97D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1297</w:t>
      </w:r>
    </w:p>
    <w:p w14:paraId="467A31E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1297</w:t>
      </w:r>
    </w:p>
    <w:p w14:paraId="58D85A9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1297</w:t>
      </w:r>
    </w:p>
    <w:p w14:paraId="7F18CC4A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CN"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1297</w:t>
      </w:r>
    </w:p>
    <w:p w14:paraId="756226DE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1303</w:t>
      </w:r>
    </w:p>
    <w:p w14:paraId="517A19B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1303</w:t>
      </w:r>
    </w:p>
    <w:p w14:paraId="543A7B0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1303</w:t>
      </w:r>
    </w:p>
    <w:p w14:paraId="628F39D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1303</w:t>
      </w:r>
    </w:p>
    <w:p w14:paraId="2BAB266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1303</w:t>
      </w:r>
    </w:p>
    <w:p w14:paraId="5FED1ED3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1304</w:t>
      </w:r>
    </w:p>
    <w:p w14:paraId="26C46397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1304</w:t>
      </w:r>
    </w:p>
    <w:p w14:paraId="572D50A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lang w:eastAsia="zh-CN"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1304</w:t>
      </w:r>
    </w:p>
    <w:p w14:paraId="007BE45F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1304</w:t>
      </w:r>
    </w:p>
    <w:p w14:paraId="2BF4D1D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1304</w:t>
      </w:r>
    </w:p>
    <w:p w14:paraId="6A235AA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1304</w:t>
      </w:r>
    </w:p>
    <w:p w14:paraId="6959C8C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1304</w:t>
      </w:r>
    </w:p>
    <w:p w14:paraId="3478E92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1305</w:t>
      </w:r>
    </w:p>
    <w:p w14:paraId="1D95CCCC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A.</w:t>
      </w:r>
      <w:r w:rsidRPr="009D31EE">
        <w:rPr>
          <w:rFonts w:eastAsia="Malgun Gothic"/>
          <w:noProof/>
          <w:lang w:eastAsia="zh-CN"/>
        </w:rPr>
        <w:t>6</w:t>
      </w:r>
      <w:r w:rsidRPr="009D31EE">
        <w:rPr>
          <w:rFonts w:eastAsia="Malgun Gothic"/>
          <w:noProof/>
        </w:rPr>
        <w:t>.</w:t>
      </w:r>
      <w:r w:rsidRPr="009D31EE">
        <w:rPr>
          <w:rFonts w:eastAsia="Malgun Gothic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1305</w:t>
      </w:r>
    </w:p>
    <w:p w14:paraId="16DE6E1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1305</w:t>
      </w:r>
    </w:p>
    <w:p w14:paraId="6E329390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1305</w:t>
      </w:r>
    </w:p>
    <w:p w14:paraId="2553FD64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B (normative): Propagation conditions</w:t>
      </w:r>
      <w:r>
        <w:rPr>
          <w:noProof/>
        </w:rPr>
        <w:tab/>
        <w:t>1305</w:t>
      </w:r>
    </w:p>
    <w:p w14:paraId="222CA565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1305</w:t>
      </w:r>
    </w:p>
    <w:p w14:paraId="25D1D2C8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1306</w:t>
      </w:r>
    </w:p>
    <w:p w14:paraId="7D901A3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UE Receiver with 1Rx</w:t>
      </w:r>
      <w:r>
        <w:rPr>
          <w:noProof/>
        </w:rPr>
        <w:tab/>
        <w:t>1306</w:t>
      </w:r>
    </w:p>
    <w:p w14:paraId="1C4BC9B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UE Receiver with 2Rx</w:t>
      </w:r>
      <w:r>
        <w:rPr>
          <w:noProof/>
        </w:rPr>
        <w:tab/>
        <w:t>1306</w:t>
      </w:r>
    </w:p>
    <w:p w14:paraId="228546D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UE Receiver with 4Rx</w:t>
      </w:r>
      <w:r>
        <w:rPr>
          <w:noProof/>
        </w:rPr>
        <w:tab/>
        <w:t>1306</w:t>
      </w:r>
    </w:p>
    <w:p w14:paraId="6DFC9BF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  <w:color w:val="FF0000"/>
        </w:rPr>
        <w:t>B.1.</w:t>
      </w:r>
      <w:r w:rsidRPr="009D31EE">
        <w:rPr>
          <w:noProof/>
          <w:snapToGrid w:val="0"/>
          <w:color w:val="FF000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  <w:color w:val="FF0000"/>
        </w:rPr>
        <w:t xml:space="preserve">UE Receiver with </w:t>
      </w:r>
      <w:r w:rsidRPr="009D31EE">
        <w:rPr>
          <w:noProof/>
          <w:snapToGrid w:val="0"/>
          <w:color w:val="FF0000"/>
          <w:lang w:val="en-US" w:eastAsia="zh-CN"/>
        </w:rPr>
        <w:t>8</w:t>
      </w:r>
      <w:r w:rsidRPr="009D31EE">
        <w:rPr>
          <w:noProof/>
          <w:snapToGrid w:val="0"/>
          <w:color w:val="FF0000"/>
        </w:rPr>
        <w:t>Rx</w:t>
      </w:r>
      <w:r>
        <w:rPr>
          <w:noProof/>
        </w:rPr>
        <w:tab/>
        <w:t>1307</w:t>
      </w:r>
    </w:p>
    <w:p w14:paraId="0EF96E51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1308</w:t>
      </w:r>
    </w:p>
    <w:p w14:paraId="1209C377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Delay profiles</w:t>
      </w:r>
      <w:r>
        <w:rPr>
          <w:noProof/>
        </w:rPr>
        <w:tab/>
        <w:t>1308</w:t>
      </w:r>
    </w:p>
    <w:p w14:paraId="1B9C5BE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Delay profiles for FR1</w:t>
      </w:r>
      <w:r>
        <w:rPr>
          <w:noProof/>
        </w:rPr>
        <w:tab/>
        <w:t>1310</w:t>
      </w:r>
    </w:p>
    <w:p w14:paraId="587DDB0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Delay profiles for FR2</w:t>
      </w:r>
      <w:r>
        <w:rPr>
          <w:noProof/>
        </w:rPr>
        <w:tab/>
        <w:t>1311</w:t>
      </w:r>
    </w:p>
    <w:p w14:paraId="6F483A90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1312</w:t>
      </w:r>
    </w:p>
    <w:p w14:paraId="40FB87C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1313</w:t>
      </w:r>
    </w:p>
    <w:p w14:paraId="0C955CB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1313</w:t>
      </w:r>
    </w:p>
    <w:p w14:paraId="59130736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1313</w:t>
      </w:r>
    </w:p>
    <w:p w14:paraId="4A0892EF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1317</w:t>
      </w:r>
    </w:p>
    <w:p w14:paraId="45F9BF61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1321</w:t>
      </w:r>
    </w:p>
    <w:p w14:paraId="192FBCF0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1321</w:t>
      </w:r>
    </w:p>
    <w:p w14:paraId="57700EB7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1323</w:t>
      </w:r>
    </w:p>
    <w:p w14:paraId="00F15FEC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1326</w:t>
      </w:r>
    </w:p>
    <w:p w14:paraId="46F98141" w14:textId="77777777" w:rsidR="003A15FF" w:rsidRDefault="003A15FF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1327</w:t>
      </w:r>
    </w:p>
    <w:p w14:paraId="6CE06E0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1328</w:t>
      </w:r>
    </w:p>
    <w:p w14:paraId="78E92E65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lastRenderedPageBreak/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1329</w:t>
      </w:r>
    </w:p>
    <w:p w14:paraId="24A5D9A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Single Tap Channel Profile</w:t>
      </w:r>
      <w:r>
        <w:rPr>
          <w:noProof/>
        </w:rPr>
        <w:tab/>
        <w:t>1329</w:t>
      </w:r>
    </w:p>
    <w:p w14:paraId="099B59A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HST-SFN Channel Profile</w:t>
      </w:r>
      <w:r>
        <w:rPr>
          <w:noProof/>
        </w:rPr>
        <w:tab/>
        <w:t>1332</w:t>
      </w:r>
    </w:p>
    <w:p w14:paraId="27CAEC7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noProof/>
          <w:snapToGrid w:val="0"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HST-DPS Channel Profile</w:t>
      </w:r>
      <w:r>
        <w:rPr>
          <w:noProof/>
        </w:rPr>
        <w:tab/>
        <w:t>1335</w:t>
      </w:r>
    </w:p>
    <w:p w14:paraId="2EDDEBF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noProof/>
          <w:snapToGrid w:val="0"/>
        </w:rPr>
        <w:t>FR2 HST-DPS Channel Profile</w:t>
      </w:r>
      <w:r>
        <w:rPr>
          <w:noProof/>
        </w:rPr>
        <w:tab/>
        <w:t>1339</w:t>
      </w:r>
    </w:p>
    <w:p w14:paraId="12B33E8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1339</w:t>
      </w:r>
    </w:p>
    <w:p w14:paraId="01736172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1341</w:t>
      </w:r>
    </w:p>
    <w:p w14:paraId="426E0B0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1343</w:t>
      </w:r>
    </w:p>
    <w:p w14:paraId="12AB249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  <w:snapToGrid w:val="0"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1346</w:t>
      </w:r>
    </w:p>
    <w:p w14:paraId="4AA716CF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1349</w:t>
      </w:r>
    </w:p>
    <w:p w14:paraId="0722E34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1349</w:t>
      </w:r>
    </w:p>
    <w:p w14:paraId="60752F9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Beamforming for MU-MIMO</w:t>
      </w:r>
      <w:r>
        <w:rPr>
          <w:noProof/>
        </w:rPr>
        <w:tab/>
        <w:t>1350</w:t>
      </w:r>
    </w:p>
    <w:p w14:paraId="0AAED0A7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1351</w:t>
      </w:r>
    </w:p>
    <w:p w14:paraId="6F875D9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1351</w:t>
      </w:r>
    </w:p>
    <w:p w14:paraId="371F9D7D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1352</w:t>
      </w:r>
    </w:p>
    <w:p w14:paraId="52E9A0A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1352</w:t>
      </w:r>
    </w:p>
    <w:p w14:paraId="67C4CAC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1352</w:t>
      </w:r>
    </w:p>
    <w:p w14:paraId="03A449A1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1352</w:t>
      </w:r>
    </w:p>
    <w:p w14:paraId="50A95957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1354</w:t>
      </w:r>
    </w:p>
    <w:p w14:paraId="0BD52CC2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TW"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1354</w:t>
      </w:r>
    </w:p>
    <w:p w14:paraId="0C22D34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1354</w:t>
      </w:r>
    </w:p>
    <w:p w14:paraId="2F0F817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1354</w:t>
      </w:r>
    </w:p>
    <w:p w14:paraId="00E58633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1355</w:t>
      </w:r>
    </w:p>
    <w:p w14:paraId="005A043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Setup</w:t>
      </w:r>
      <w:r>
        <w:rPr>
          <w:noProof/>
        </w:rPr>
        <w:tab/>
        <w:t>1355</w:t>
      </w:r>
    </w:p>
    <w:p w14:paraId="1860292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Setup</w:t>
      </w:r>
      <w:r>
        <w:rPr>
          <w:noProof/>
        </w:rPr>
        <w:tab/>
        <w:t>1357</w:t>
      </w:r>
    </w:p>
    <w:p w14:paraId="3C171EC8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1359</w:t>
      </w:r>
    </w:p>
    <w:p w14:paraId="5E04C4C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1359</w:t>
      </w:r>
    </w:p>
    <w:p w14:paraId="77FE1C9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1359</w:t>
      </w:r>
    </w:p>
    <w:p w14:paraId="6A9C01A8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1360</w:t>
      </w:r>
    </w:p>
    <w:p w14:paraId="7DF86F68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D.0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1360</w:t>
      </w:r>
    </w:p>
    <w:p w14:paraId="3ED6DFC5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E-UTRA test parameters</w:t>
      </w:r>
      <w:r>
        <w:rPr>
          <w:noProof/>
        </w:rPr>
        <w:tab/>
        <w:t>1360</w:t>
      </w:r>
    </w:p>
    <w:p w14:paraId="54534D20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E-UTRA configuration</w:t>
      </w:r>
      <w:r>
        <w:rPr>
          <w:noProof/>
        </w:rPr>
        <w:tab/>
        <w:t>1362</w:t>
      </w:r>
    </w:p>
    <w:p w14:paraId="1AC2A62F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1363</w:t>
      </w:r>
    </w:p>
    <w:p w14:paraId="386E1F95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E-UTRA power level</w:t>
      </w:r>
      <w:r>
        <w:rPr>
          <w:noProof/>
        </w:rPr>
        <w:tab/>
        <w:t>1363</w:t>
      </w:r>
    </w:p>
    <w:p w14:paraId="73BE6E0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1363</w:t>
      </w:r>
    </w:p>
    <w:p w14:paraId="6B9090C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1363</w:t>
      </w:r>
    </w:p>
    <w:p w14:paraId="241035EF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E (normative): Environmental conditions</w:t>
      </w:r>
      <w:r>
        <w:rPr>
          <w:noProof/>
        </w:rPr>
        <w:tab/>
        <w:t>1364</w:t>
      </w:r>
    </w:p>
    <w:p w14:paraId="1CF1D87C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1364</w:t>
      </w:r>
    </w:p>
    <w:p w14:paraId="050ACB8A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1364</w:t>
      </w:r>
    </w:p>
    <w:p w14:paraId="0A2F335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1364</w:t>
      </w:r>
    </w:p>
    <w:p w14:paraId="4FD17203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1364</w:t>
      </w:r>
    </w:p>
    <w:p w14:paraId="310FBC0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1364</w:t>
      </w:r>
    </w:p>
    <w:p w14:paraId="43AD1157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1380</w:t>
      </w:r>
    </w:p>
    <w:p w14:paraId="617F044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1386</w:t>
      </w:r>
    </w:p>
    <w:p w14:paraId="60D50C0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1387</w:t>
      </w:r>
    </w:p>
    <w:p w14:paraId="683B9E1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1387</w:t>
      </w:r>
    </w:p>
    <w:p w14:paraId="522CDCFA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1387</w:t>
      </w:r>
    </w:p>
    <w:p w14:paraId="1E264FFE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1398</w:t>
      </w:r>
    </w:p>
    <w:p w14:paraId="3ED78FB3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lastRenderedPageBreak/>
        <w:t>F.2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1405</w:t>
      </w:r>
    </w:p>
    <w:p w14:paraId="6EB0AA5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1405</w:t>
      </w:r>
    </w:p>
    <w:p w14:paraId="0A84473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1405</w:t>
      </w:r>
    </w:p>
    <w:p w14:paraId="0FACE10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1405</w:t>
      </w:r>
    </w:p>
    <w:p w14:paraId="76416710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1411</w:t>
      </w:r>
    </w:p>
    <w:p w14:paraId="461BC06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1414</w:t>
      </w:r>
    </w:p>
    <w:p w14:paraId="31B034E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1414</w:t>
      </w:r>
    </w:p>
    <w:p w14:paraId="4FEAA92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1414</w:t>
      </w:r>
    </w:p>
    <w:p w14:paraId="78684D8D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1414</w:t>
      </w:r>
    </w:p>
    <w:p w14:paraId="54741B40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F.2.3.3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1417</w:t>
      </w:r>
    </w:p>
    <w:p w14:paraId="05463800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G (normative): Statistical Testing</w:t>
      </w:r>
      <w:r>
        <w:rPr>
          <w:noProof/>
        </w:rPr>
        <w:tab/>
        <w:t>1418</w:t>
      </w:r>
    </w:p>
    <w:p w14:paraId="71DF11FE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1418</w:t>
      </w:r>
    </w:p>
    <w:p w14:paraId="15C22DB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1418</w:t>
      </w:r>
    </w:p>
    <w:p w14:paraId="55619E3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1418</w:t>
      </w:r>
    </w:p>
    <w:p w14:paraId="1CFFE67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1419</w:t>
      </w:r>
    </w:p>
    <w:p w14:paraId="203A5E4C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1419</w:t>
      </w:r>
    </w:p>
    <w:p w14:paraId="7A403A0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1420</w:t>
      </w:r>
    </w:p>
    <w:p w14:paraId="0CFE6BF8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G.1.5.0_1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1420</w:t>
      </w:r>
    </w:p>
    <w:p w14:paraId="1780CBB5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G.1.5.0_2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1420</w:t>
      </w:r>
    </w:p>
    <w:p w14:paraId="4313A496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1427</w:t>
      </w:r>
    </w:p>
    <w:p w14:paraId="639DF36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1427</w:t>
      </w:r>
    </w:p>
    <w:p w14:paraId="3D90436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1427</w:t>
      </w:r>
    </w:p>
    <w:p w14:paraId="6276F06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1427</w:t>
      </w:r>
    </w:p>
    <w:p w14:paraId="07F28B4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1427</w:t>
      </w:r>
    </w:p>
    <w:p w14:paraId="7ED5B1B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1428</w:t>
      </w:r>
    </w:p>
    <w:p w14:paraId="670F25D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1428</w:t>
      </w:r>
    </w:p>
    <w:p w14:paraId="4B2BDF8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1429</w:t>
      </w:r>
    </w:p>
    <w:p w14:paraId="6D2C2FBD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1429</w:t>
      </w:r>
    </w:p>
    <w:p w14:paraId="533047BE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1430</w:t>
      </w:r>
    </w:p>
    <w:p w14:paraId="7E3D150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1430</w:t>
      </w:r>
    </w:p>
    <w:p w14:paraId="085C4839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1431</w:t>
      </w:r>
    </w:p>
    <w:p w14:paraId="574B594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1431</w:t>
      </w:r>
    </w:p>
    <w:p w14:paraId="00AD80F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1432</w:t>
      </w:r>
    </w:p>
    <w:p w14:paraId="1B3A5596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1432</w:t>
      </w:r>
    </w:p>
    <w:p w14:paraId="27F20FA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1432</w:t>
      </w:r>
    </w:p>
    <w:p w14:paraId="0C4EFC1B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1432</w:t>
      </w:r>
    </w:p>
    <w:p w14:paraId="4D2A5AC2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1432</w:t>
      </w:r>
    </w:p>
    <w:p w14:paraId="6CE8967C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1433</w:t>
      </w:r>
    </w:p>
    <w:p w14:paraId="31E1F8A7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1433</w:t>
      </w:r>
    </w:p>
    <w:p w14:paraId="450CDDD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1439</w:t>
      </w:r>
    </w:p>
    <w:p w14:paraId="19A712F1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1439</w:t>
      </w:r>
    </w:p>
    <w:p w14:paraId="398E63DE" w14:textId="77777777" w:rsidR="003A15FF" w:rsidRDefault="003A15FF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 w:rsidRPr="009D31EE">
        <w:rPr>
          <w:rFonts w:eastAsia="Malgun Gothic"/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1440</w:t>
      </w:r>
    </w:p>
    <w:p w14:paraId="269A1DF5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General</w:t>
      </w:r>
      <w:r>
        <w:rPr>
          <w:noProof/>
        </w:rPr>
        <w:tab/>
        <w:t>1440</w:t>
      </w:r>
    </w:p>
    <w:p w14:paraId="017BFF79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1440</w:t>
      </w:r>
    </w:p>
    <w:p w14:paraId="0D0472AB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Test method for PSFCH performance</w:t>
      </w:r>
      <w:r>
        <w:rPr>
          <w:noProof/>
        </w:rPr>
        <w:tab/>
        <w:t>1442</w:t>
      </w:r>
    </w:p>
    <w:p w14:paraId="7EAFB5F4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1444</w:t>
      </w:r>
    </w:p>
    <w:p w14:paraId="35E440F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G.5.5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1445</w:t>
      </w:r>
    </w:p>
    <w:p w14:paraId="109C6A58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D31EE">
        <w:rPr>
          <w:rFonts w:eastAsia="Malgun Gothic"/>
          <w:noProof/>
        </w:rPr>
        <w:t>G.5.6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9D31EE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1445</w:t>
      </w:r>
    </w:p>
    <w:p w14:paraId="5BA8710F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1446</w:t>
      </w:r>
    </w:p>
    <w:p w14:paraId="6806240A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1446</w:t>
      </w:r>
    </w:p>
    <w:p w14:paraId="4EA17A6F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1446</w:t>
      </w:r>
    </w:p>
    <w:p w14:paraId="23E2D642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1446</w:t>
      </w:r>
    </w:p>
    <w:p w14:paraId="504264F6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1446</w:t>
      </w:r>
    </w:p>
    <w:p w14:paraId="1E281A0B" w14:textId="77777777" w:rsidR="003A15FF" w:rsidRDefault="003A15FF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1447</w:t>
      </w:r>
    </w:p>
    <w:p w14:paraId="037BE853" w14:textId="77777777" w:rsidR="003A15FF" w:rsidRDefault="003A15FF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1447</w:t>
      </w:r>
    </w:p>
    <w:p w14:paraId="438C60D7" w14:textId="77777777" w:rsidR="003A15FF" w:rsidRDefault="003A15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lastRenderedPageBreak/>
        <w:t>Annex I (informative): Change history</w:t>
      </w:r>
      <w:r>
        <w:rPr>
          <w:noProof/>
        </w:rPr>
        <w:tab/>
        <w:t>1449</w:t>
      </w:r>
    </w:p>
    <w:p w14:paraId="59217F61" w14:textId="7B6BE3C8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22D7CBAB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87541F">
        <w:instrText>4</w:instrText>
      </w:r>
      <w:r w:rsidR="00C93AA4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87541F">
        <w:instrText>4</w:instrText>
      </w:r>
      <w:r w:rsidR="00C93AA4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87541F">
        <w:instrText>4</w:instrText>
      </w:r>
      <w:r w:rsidR="00C93AA4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646F7" w14:textId="77777777" w:rsidR="000F6EBC" w:rsidRDefault="000F6EBC">
      <w:r>
        <w:separator/>
      </w:r>
    </w:p>
    <w:p w14:paraId="609D5C47" w14:textId="77777777" w:rsidR="000F6EBC" w:rsidRDefault="000F6EBC"/>
  </w:endnote>
  <w:endnote w:type="continuationSeparator" w:id="0">
    <w:p w14:paraId="1D63EA21" w14:textId="77777777" w:rsidR="000F6EBC" w:rsidRDefault="000F6EBC">
      <w:r>
        <w:continuationSeparator/>
      </w:r>
    </w:p>
    <w:p w14:paraId="1D19A2AC" w14:textId="77777777" w:rsidR="000F6EBC" w:rsidRDefault="000F6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E7704" w14:textId="77777777" w:rsidR="000F6EBC" w:rsidRDefault="000F6EBC">
      <w:r>
        <w:separator/>
      </w:r>
    </w:p>
    <w:p w14:paraId="6168BBC7" w14:textId="77777777" w:rsidR="000F6EBC" w:rsidRDefault="000F6EBC"/>
  </w:footnote>
  <w:footnote w:type="continuationSeparator" w:id="0">
    <w:p w14:paraId="242D18F4" w14:textId="77777777" w:rsidR="000F6EBC" w:rsidRDefault="000F6EBC">
      <w:r>
        <w:continuationSeparator/>
      </w:r>
    </w:p>
    <w:p w14:paraId="71230973" w14:textId="77777777" w:rsidR="000F6EBC" w:rsidRDefault="000F6E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5EB48" w14:textId="3EFD9003" w:rsidR="0086204A" w:rsidRDefault="004D748A" w:rsidP="004D748A">
    <w:pPr>
      <w:pStyle w:val="Header"/>
      <w:tabs>
        <w:tab w:val="center" w:pos="4819"/>
        <w:tab w:val="left" w:pos="6630"/>
      </w:tabs>
    </w:pPr>
    <w:r>
      <w:t>Release 18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v18.</w:t>
    </w:r>
    <w:r w:rsidR="0087541F">
      <w:rPr>
        <w:noProof/>
      </w:rPr>
      <w:t>4</w:t>
    </w:r>
    <w:r>
      <w:rPr>
        <w:noProof/>
      </w:rPr>
      <w:t>.0 (2024-0</w:t>
    </w:r>
    <w:r w:rsidR="0087541F">
      <w:rPr>
        <w:noProof/>
      </w:rPr>
      <w:t>9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1029</TotalTime>
  <Pages>20</Pages>
  <Words>8508</Words>
  <Characters>48496</Characters>
  <Application>Microsoft Office Word</Application>
  <DocSecurity>0</DocSecurity>
  <Lines>404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56891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Anne-Lise Raffy</cp:lastModifiedBy>
  <cp:revision>46</cp:revision>
  <dcterms:created xsi:type="dcterms:W3CDTF">2022-02-15T06:47:00Z</dcterms:created>
  <dcterms:modified xsi:type="dcterms:W3CDTF">2024-10-07T05:55:00Z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