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572093">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572093">
      <w:pPr>
        <w:pStyle w:val="TH"/>
        <w:rPr>
          <w:rFonts w:eastAsia="SimSun"/>
        </w:rPr>
      </w:pPr>
      <w:r>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572093">
      <w:pPr>
        <w:pStyle w:val="TH"/>
        <w:rPr>
          <w:rFonts w:eastAsia="SimSun"/>
        </w:rPr>
      </w:pPr>
      <w:r>
        <w:lastRenderedPageBreak/>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5pt;height:219pt" o:ole="">
            <v:imagedata r:id="rId16" o:title=""/>
          </v:shape>
          <o:OLEObject Type="Embed" ProgID="Word.Document.12" ShapeID="_x0000_i1028" DrawAspect="Content" ObjectID="_1789543648"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89543649"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lastRenderedPageBreak/>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89543650"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89543651"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5pt;height:14pt" o:ole="">
                  <v:imagedata r:id="rId24" o:title=""/>
                </v:shape>
                <o:OLEObject Type="Embed" ProgID="Equation.3" ShapeID="_x0000_i1032" DrawAspect="Content" ObjectID="_1789543652"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89543653"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89543654"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89543655"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5pt;height:14pt" o:ole="">
            <v:imagedata r:id="rId24" o:title=""/>
          </v:shape>
          <o:OLEObject Type="Embed" ProgID="Equation.3" ShapeID="_x0000_i1036" DrawAspect="Content" ObjectID="_1789543656"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89543657"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89543658"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89543659"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1753D7" w14:textId="77777777" w:rsidR="00627864" w:rsidRDefault="00627864">
      <w:r>
        <w:separator/>
      </w:r>
    </w:p>
    <w:p w14:paraId="4FF837AC" w14:textId="77777777" w:rsidR="00627864" w:rsidRDefault="00627864"/>
  </w:endnote>
  <w:endnote w:type="continuationSeparator" w:id="0">
    <w:p w14:paraId="45A4E4BE" w14:textId="77777777" w:rsidR="00627864" w:rsidRDefault="00627864">
      <w:r>
        <w:continuationSeparator/>
      </w:r>
    </w:p>
    <w:p w14:paraId="61E814E1" w14:textId="77777777" w:rsidR="00627864" w:rsidRDefault="006278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Yu Gothic"/>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2C991" w14:textId="77777777" w:rsidR="00572093" w:rsidRDefault="005720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EB377" w14:textId="77777777" w:rsidR="00337C57" w:rsidRDefault="00337C5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6D68B5" w14:textId="77777777" w:rsidR="00572093" w:rsidRDefault="005720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ACAB9F" w14:textId="77777777" w:rsidR="00627864" w:rsidRDefault="00627864">
      <w:r>
        <w:separator/>
      </w:r>
    </w:p>
    <w:p w14:paraId="5C40E613" w14:textId="77777777" w:rsidR="00627864" w:rsidRDefault="00627864"/>
  </w:footnote>
  <w:footnote w:type="continuationSeparator" w:id="0">
    <w:p w14:paraId="3A2D869D" w14:textId="77777777" w:rsidR="00627864" w:rsidRDefault="00627864">
      <w:r>
        <w:continuationSeparator/>
      </w:r>
    </w:p>
    <w:p w14:paraId="7F920F8C" w14:textId="77777777" w:rsidR="00627864" w:rsidRDefault="006278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89E368" w14:textId="77777777" w:rsidR="00572093" w:rsidRDefault="00572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0AA82" w14:textId="2DAFFCDE"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347D25">
      <w:rPr>
        <w:rFonts w:ascii="Arial" w:hAnsi="Arial" w:cs="Arial"/>
        <w:b/>
        <w:sz w:val="18"/>
        <w:szCs w:val="18"/>
      </w:rPr>
      <w:t>4</w:t>
    </w:r>
    <w:r>
      <w:rPr>
        <w:rFonts w:ascii="Arial" w:hAnsi="Arial" w:cs="Arial"/>
        <w:b/>
        <w:sz w:val="18"/>
        <w:szCs w:val="18"/>
      </w:rPr>
      <w:t>.0 (202</w:t>
    </w:r>
    <w:r w:rsidR="0034290F">
      <w:rPr>
        <w:rFonts w:ascii="Arial" w:hAnsi="Arial" w:cs="Arial"/>
        <w:b/>
        <w:sz w:val="18"/>
        <w:szCs w:val="18"/>
      </w:rPr>
      <w:t>4</w:t>
    </w:r>
    <w:r>
      <w:rPr>
        <w:rFonts w:ascii="Arial" w:hAnsi="Arial" w:cs="Arial"/>
        <w:b/>
        <w:sz w:val="18"/>
        <w:szCs w:val="18"/>
      </w:rPr>
      <w:t>-</w:t>
    </w:r>
    <w:r w:rsidR="0034290F">
      <w:rPr>
        <w:rFonts w:ascii="Arial" w:hAnsi="Arial" w:cs="Arial"/>
        <w:b/>
        <w:sz w:val="18"/>
        <w:szCs w:val="18"/>
      </w:rPr>
      <w:t>0</w:t>
    </w:r>
    <w:r w:rsidR="00347D25">
      <w:rPr>
        <w:rFonts w:ascii="Arial" w:hAnsi="Arial" w:cs="Arial"/>
        <w:b/>
        <w:sz w:val="18"/>
        <w:szCs w:val="18"/>
      </w:rPr>
      <w:t>9</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D0A5D4" w14:textId="77777777" w:rsidR="00572093" w:rsidRDefault="00572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5">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43819"/>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2234A"/>
    <w:rsid w:val="00326C27"/>
    <w:rsid w:val="003302AA"/>
    <w:rsid w:val="00331A76"/>
    <w:rsid w:val="00337C57"/>
    <w:rsid w:val="0034290F"/>
    <w:rsid w:val="00343CD7"/>
    <w:rsid w:val="00347D25"/>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0408"/>
    <w:rsid w:val="00893D84"/>
    <w:rsid w:val="008A04C4"/>
    <w:rsid w:val="008A0FA6"/>
    <w:rsid w:val="008C0F46"/>
    <w:rsid w:val="008C39CA"/>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2991</TotalTime>
  <Pages>27</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4150</cp:lastModifiedBy>
  <cp:revision>107</cp:revision>
  <dcterms:created xsi:type="dcterms:W3CDTF">2022-01-03T09:11:00Z</dcterms:created>
  <dcterms:modified xsi:type="dcterms:W3CDTF">2024-10-04T08:30:00Z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